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940B5" w:rsidRPr="006B07E9" w14:paraId="593643BE" w14:textId="77777777" w:rsidTr="006B7C8E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AFE47F" w14:textId="31592592" w:rsidR="001940B5" w:rsidRPr="006B07E9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6B07E9">
              <w:rPr>
                <w:rFonts w:ascii="Angsana New" w:hAnsi="Angsana New" w:cs="Angsana New"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DD9AD9" w14:textId="77777777" w:rsidR="001940B5" w:rsidRPr="006B07E9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68A7850" w14:textId="77777777" w:rsidR="001940B5" w:rsidRPr="006B07E9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sz w:val="25"/>
                <w:szCs w:val="25"/>
                <w:cs/>
              </w:rPr>
              <w:t>สารบัญ</w:t>
            </w:r>
          </w:p>
        </w:tc>
      </w:tr>
      <w:tr w:rsidR="001940B5" w:rsidRPr="006B07E9" w14:paraId="6ADF35BE" w14:textId="77777777" w:rsidTr="006B7C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D1B016" w14:textId="77777777" w:rsidR="001940B5" w:rsidRPr="006B07E9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345CEA39" w14:textId="77777777" w:rsidR="001940B5" w:rsidRPr="006B07E9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B926951" w14:textId="77777777" w:rsidR="001940B5" w:rsidRPr="006B07E9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</w:tr>
      <w:tr w:rsidR="00D900D9" w:rsidRPr="006B07E9" w14:paraId="01459A6A" w14:textId="77777777" w:rsidTr="006B7C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E2B6DA8" w14:textId="37BB0304" w:rsidR="00D900D9" w:rsidRPr="00D5495F" w:rsidRDefault="00D900D9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631AB825" w14:textId="77777777" w:rsidR="00D900D9" w:rsidRPr="006B07E9" w:rsidRDefault="00D900D9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131755DC" w14:textId="3A131D89" w:rsidR="00D900D9" w:rsidRPr="006B07E9" w:rsidRDefault="00D900D9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ข้อมูลทั่วไป</w:t>
            </w:r>
          </w:p>
        </w:tc>
      </w:tr>
      <w:tr w:rsidR="001940B5" w:rsidRPr="006B07E9" w14:paraId="16B6D1E9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19B947" w14:textId="7B743CE5" w:rsidR="001940B5" w:rsidRPr="00D5495F" w:rsidRDefault="001940B5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34E5C331" w14:textId="77777777" w:rsidR="001940B5" w:rsidRPr="006B07E9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D7E05F1" w14:textId="77777777" w:rsidR="001940B5" w:rsidRPr="006B07E9" w:rsidRDefault="002222E4" w:rsidP="00952B83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เกณฑ์การจัดทำงบการเงิน</w:t>
            </w:r>
          </w:p>
        </w:tc>
      </w:tr>
      <w:tr w:rsidR="002E221D" w:rsidRPr="006B07E9" w14:paraId="602BAF63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5438CC" w14:textId="1C6F9070" w:rsidR="002E221D" w:rsidRPr="00D5495F" w:rsidRDefault="002E221D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5413CAFE" w14:textId="77777777" w:rsidR="002E221D" w:rsidRPr="006B07E9" w:rsidRDefault="002E221D" w:rsidP="002E221D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165F46CC" w14:textId="1790F2B0" w:rsidR="002E221D" w:rsidRPr="006B07E9" w:rsidRDefault="00374698" w:rsidP="002E221D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นโยบายการบัญชีที่สำคัญ</w:t>
            </w:r>
          </w:p>
        </w:tc>
      </w:tr>
      <w:tr w:rsidR="00374698" w:rsidRPr="006B07E9" w14:paraId="25175C5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9F85B9" w14:textId="7F04E64F" w:rsidR="00374698" w:rsidRPr="00D5495F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48D9FF3F" w14:textId="77777777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E21E33C" w14:textId="591DAC5E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บุคคลหรือกิจการที่เกี่ยวข้องกัน</w:t>
            </w:r>
          </w:p>
        </w:tc>
      </w:tr>
      <w:tr w:rsidR="00374698" w:rsidRPr="006B07E9" w14:paraId="7A71ABB3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3E9D60" w14:textId="7A046BCB" w:rsidR="00374698" w:rsidRPr="00D5495F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59281396" w14:textId="77777777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718445AB" w14:textId="626A6983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</w:tr>
      <w:tr w:rsidR="00374698" w:rsidRPr="006B07E9" w14:paraId="6E88A98B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D4F885" w14:textId="16A837C5" w:rsidR="00374698" w:rsidRPr="00D5495F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064F0852" w14:textId="77777777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20FEEAF6" w14:textId="782E0DB4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ลูกหนี้การค้า</w:t>
            </w:r>
            <w:r w:rsidR="007360B0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และลูกหนี้หมุนเวียนอื่น</w:t>
            </w:r>
          </w:p>
        </w:tc>
      </w:tr>
      <w:tr w:rsidR="00374698" w:rsidRPr="006B07E9" w14:paraId="1E8E6BBE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DD32F5" w14:textId="4E703F22" w:rsidR="00374698" w:rsidRPr="00D5495F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3FF8A56A" w14:textId="77777777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40EEA721" w14:textId="260D8026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ลูกหนี้ตามสัญญาเช่า</w:t>
            </w:r>
          </w:p>
        </w:tc>
      </w:tr>
      <w:tr w:rsidR="00374698" w:rsidRPr="006B07E9" w14:paraId="3A198D0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B933E0" w14:textId="4332C887" w:rsidR="00374698" w:rsidRPr="00D5495F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2B07CBDA" w14:textId="77777777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5243BDD" w14:textId="06FFC8C0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สินค้าคงเหลือ</w:t>
            </w:r>
          </w:p>
        </w:tc>
      </w:tr>
      <w:tr w:rsidR="0084514D" w:rsidRPr="006B07E9" w14:paraId="3F794E8D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CF99F1" w14:textId="583635D3" w:rsidR="0084514D" w:rsidRPr="00D5495F" w:rsidRDefault="0084514D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0C5197EF" w14:textId="77777777" w:rsidR="0084514D" w:rsidRPr="006B07E9" w:rsidRDefault="0084514D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13E5616" w14:textId="6D4F670F" w:rsidR="0084514D" w:rsidRPr="006B07E9" w:rsidRDefault="004A2856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เงินลงทุนในบริษัทร่วมและการร่วมค้า</w:t>
            </w:r>
          </w:p>
        </w:tc>
      </w:tr>
      <w:tr w:rsidR="00374698" w:rsidRPr="006B07E9" w14:paraId="3FE585AD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7CF91F" w14:textId="32BBBB4A" w:rsidR="00374698" w:rsidRPr="00D5495F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6C6DCC16" w14:textId="77777777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4B3B602D" w14:textId="28C553C3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การดำเนินงานร่วมกัน</w:t>
            </w:r>
          </w:p>
        </w:tc>
      </w:tr>
      <w:tr w:rsidR="00374698" w:rsidRPr="006B07E9" w14:paraId="651E2C4D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4603D4" w14:textId="670CE557" w:rsidR="00374698" w:rsidRPr="00D5495F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100DCEE2" w14:textId="77777777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7CC67908" w14:textId="54B2AC81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เงินลงทุนในบริษัทย่อย</w:t>
            </w:r>
          </w:p>
        </w:tc>
      </w:tr>
      <w:tr w:rsidR="00374698" w:rsidRPr="006B07E9" w14:paraId="5B3DF986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C3210E" w14:textId="16C3CFEE" w:rsidR="00374698" w:rsidRPr="00D5495F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67D7FE9C" w14:textId="77777777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44F8F6B" w14:textId="7D7A80A2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ที่ดิน อาคารและอุปกรณ์</w:t>
            </w:r>
          </w:p>
        </w:tc>
      </w:tr>
      <w:tr w:rsidR="00374698" w:rsidRPr="006B07E9" w14:paraId="00E1048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9A7AF8" w14:textId="710CA16B" w:rsidR="00374698" w:rsidRPr="00D5495F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086C6E83" w14:textId="77777777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42D85927" w14:textId="77BDBFCA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6B07E9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สัญญาเช่า</w:t>
            </w:r>
          </w:p>
        </w:tc>
      </w:tr>
      <w:tr w:rsidR="00374698" w:rsidRPr="006B07E9" w14:paraId="1A18DE5F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77CDAA" w14:textId="0C997C69" w:rsidR="00374698" w:rsidRPr="00D5495F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3619E10E" w14:textId="77777777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19DBA36A" w14:textId="00FD757B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ค่าความนิยม</w:t>
            </w:r>
          </w:p>
        </w:tc>
      </w:tr>
      <w:tr w:rsidR="00374698" w:rsidRPr="006B07E9" w14:paraId="23B0E036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CF6CAC" w14:textId="68123CA3" w:rsidR="00374698" w:rsidRPr="00D5495F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3888D08F" w14:textId="77777777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73B5E220" w14:textId="4893C090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หนี้สินที่มีภาระดอกเบี้ย</w:t>
            </w:r>
          </w:p>
        </w:tc>
      </w:tr>
      <w:tr w:rsidR="00374698" w:rsidRPr="006B07E9" w14:paraId="0399241B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963163" w14:textId="1EAD1BBF" w:rsidR="00374698" w:rsidRPr="00D5495F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43F17E87" w14:textId="77777777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228FD989" w14:textId="642E99E4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374698" w:rsidRPr="006B07E9" w14:paraId="11B2DBEB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0AD04A" w14:textId="720E42C1" w:rsidR="00374698" w:rsidRPr="00D5495F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2AE56E5E" w14:textId="77777777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EC7CA90" w14:textId="2CA303B1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เจ้าหนี้หมุนเวียนอื่น</w:t>
            </w:r>
          </w:p>
        </w:tc>
      </w:tr>
      <w:tr w:rsidR="00294897" w:rsidRPr="006B07E9" w14:paraId="0433F893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B18457" w14:textId="77777777" w:rsidR="00294897" w:rsidRPr="00D5495F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362F066D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45165126" w14:textId="57CF1E26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ทุนเรือนหุ้น</w:t>
            </w:r>
          </w:p>
        </w:tc>
      </w:tr>
      <w:tr w:rsidR="00294897" w:rsidRPr="006B07E9" w14:paraId="7D495A94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FF354A" w14:textId="018FE279" w:rsidR="00294897" w:rsidRPr="00D5495F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51AC4E32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5A40A6BC" w14:textId="1896B28D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สำรอง</w:t>
            </w:r>
            <w:r w:rsidRPr="006B07E9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ตามกฎหมาย</w:t>
            </w:r>
          </w:p>
        </w:tc>
      </w:tr>
      <w:tr w:rsidR="00294897" w:rsidRPr="006B07E9" w14:paraId="67A9EB45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8C1B5E" w14:textId="212EB23C" w:rsidR="00294897" w:rsidRPr="00D5495F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0E028A64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1283DC5F" w14:textId="07EFF1FB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ส่วนงานดำเนินงานและการจำแนกรายได้</w:t>
            </w:r>
          </w:p>
        </w:tc>
      </w:tr>
      <w:tr w:rsidR="00294897" w:rsidRPr="006B07E9" w14:paraId="17D23266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B3B032" w14:textId="17787E28" w:rsidR="00294897" w:rsidRPr="00D5495F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147B7137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5EB318FB" w14:textId="1B22D93E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ค่าใช้จ่ายตามลักษณะ</w:t>
            </w:r>
          </w:p>
        </w:tc>
      </w:tr>
      <w:tr w:rsidR="00294897" w:rsidRPr="006B07E9" w14:paraId="41E3B7F1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E42507" w14:textId="048C71E7" w:rsidR="00294897" w:rsidRPr="00D5495F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4C6D83AA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2060EFFE" w14:textId="22F4D5B3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rtl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ต้นทุนทางการเงิน</w:t>
            </w:r>
          </w:p>
        </w:tc>
      </w:tr>
      <w:tr w:rsidR="00294897" w:rsidRPr="006B07E9" w14:paraId="2D1E51E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147C21" w14:textId="1AFA70F1" w:rsidR="00294897" w:rsidRPr="00D5495F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24EAE731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2B3F72D" w14:textId="25B6F405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rtl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ภาษีเงินได้</w:t>
            </w:r>
          </w:p>
        </w:tc>
      </w:tr>
      <w:tr w:rsidR="00294897" w:rsidRPr="006B07E9" w14:paraId="36E03B9D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394C4E" w14:textId="14CB8A5C" w:rsidR="00294897" w:rsidRPr="00D5495F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5431456B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01410818" w14:textId="76BC1BEF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กำไรต่อหุ้น</w:t>
            </w:r>
          </w:p>
        </w:tc>
      </w:tr>
      <w:tr w:rsidR="00294897" w:rsidRPr="006B07E9" w14:paraId="69E79C52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5BC708" w14:textId="5F879B1D" w:rsidR="00294897" w:rsidRPr="00D5495F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02EF70C6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6C620DD" w14:textId="2988A1E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เงินปันผล</w:t>
            </w:r>
          </w:p>
        </w:tc>
      </w:tr>
      <w:tr w:rsidR="00294897" w:rsidRPr="006B07E9" w14:paraId="404FABBC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64E50E" w14:textId="705685C1" w:rsidR="00294897" w:rsidRPr="00D5495F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3AB4402C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00EBC04" w14:textId="79B7DAFA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เครื่องมือทางการเงิน</w:t>
            </w:r>
          </w:p>
        </w:tc>
      </w:tr>
      <w:tr w:rsidR="00294897" w:rsidRPr="006B07E9" w14:paraId="0C4B14B3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7C33AC" w14:textId="425639F2" w:rsidR="00294897" w:rsidRPr="00D5495F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76D7284B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731CB25" w14:textId="1D58B4A4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การบริหารจัดการทุน</w:t>
            </w:r>
          </w:p>
        </w:tc>
      </w:tr>
      <w:tr w:rsidR="00294897" w:rsidRPr="006B07E9" w14:paraId="6F96E8B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65CABB" w14:textId="00F9C412" w:rsidR="00294897" w:rsidRPr="00D5495F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571F2825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15406D4" w14:textId="6F16A8F4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94897" w:rsidRPr="006B07E9" w14:paraId="76037389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6B0F20" w14:textId="08E3A123" w:rsidR="00294897" w:rsidRPr="00D5495F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252FF34D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B959F0C" w14:textId="535C8D61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คดีฟ้องร้อง</w:t>
            </w:r>
          </w:p>
        </w:tc>
      </w:tr>
      <w:tr w:rsidR="00294897" w:rsidRPr="006B07E9" w14:paraId="121300F4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F75720" w14:textId="79E877CD" w:rsidR="00294897" w:rsidRPr="006B07E9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37D66F38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8759647" w14:textId="20A89C14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เหตุการณ์ภายหลังรอบระยะเวลารายงาน</w:t>
            </w:r>
          </w:p>
        </w:tc>
      </w:tr>
      <w:tr w:rsidR="00294897" w:rsidRPr="006B07E9" w14:paraId="50EDA727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185E56" w14:textId="2F36956B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07E8174F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DD2F428" w14:textId="67407788" w:rsidR="00294897" w:rsidRPr="006B07E9" w:rsidRDefault="00294897" w:rsidP="0029489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25"/>
                <w:szCs w:val="25"/>
                <w:rtl/>
                <w:cs/>
              </w:rPr>
            </w:pPr>
          </w:p>
        </w:tc>
      </w:tr>
      <w:tr w:rsidR="00294897" w:rsidRPr="006B07E9" w14:paraId="31FA115C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32707D" w14:textId="4FB5FA45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521245C6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220B9905" w14:textId="134F14D1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</w:p>
        </w:tc>
      </w:tr>
    </w:tbl>
    <w:p w14:paraId="7619DA07" w14:textId="77777777" w:rsidR="00FD7147" w:rsidRDefault="00FD7147" w:rsidP="003E7076">
      <w:pPr>
        <w:spacing w:line="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B191967" w14:textId="77777777" w:rsidR="00FD7147" w:rsidRDefault="00FD7147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4130430" w14:textId="58CE3D78" w:rsidR="003E7076" w:rsidRPr="006B07E9" w:rsidRDefault="003E7076" w:rsidP="003E7076">
      <w:pPr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8949934" w14:textId="77777777" w:rsidR="003E7076" w:rsidRPr="00596BE8" w:rsidRDefault="003E7076" w:rsidP="003E7076">
      <w:pPr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C62BCC" w14:textId="3D2885C5" w:rsidR="00661CC0" w:rsidRPr="006B07E9" w:rsidRDefault="00661CC0" w:rsidP="003E7076">
      <w:pPr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งบการเงิน</w:t>
      </w:r>
      <w:r w:rsidR="00E61283" w:rsidRPr="006B07E9">
        <w:rPr>
          <w:rFonts w:ascii="Angsana New" w:hAnsi="Angsana New"/>
          <w:sz w:val="30"/>
          <w:szCs w:val="30"/>
          <w:cs/>
        </w:rPr>
        <w:t>นี้</w:t>
      </w:r>
      <w:r w:rsidRPr="006B07E9">
        <w:rPr>
          <w:rFonts w:ascii="Angsana New" w:hAnsi="Angsana New"/>
          <w:sz w:val="30"/>
          <w:szCs w:val="30"/>
          <w:cs/>
        </w:rPr>
        <w:t>ได้รับอนุมัติ</w:t>
      </w:r>
      <w:r w:rsidR="00492A47" w:rsidRPr="006B07E9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6B07E9">
        <w:rPr>
          <w:rFonts w:ascii="Angsana New" w:hAnsi="Angsana New"/>
          <w:sz w:val="30"/>
          <w:szCs w:val="30"/>
          <w:cs/>
        </w:rPr>
        <w:t>จาก</w:t>
      </w:r>
      <w:r w:rsidR="006A5927" w:rsidRPr="006B07E9">
        <w:rPr>
          <w:rFonts w:ascii="Angsana New" w:hAnsi="Angsana New"/>
          <w:sz w:val="30"/>
          <w:szCs w:val="30"/>
          <w:cs/>
        </w:rPr>
        <w:t>คณะกรรมการบริษัท</w:t>
      </w:r>
      <w:r w:rsidRPr="006B07E9">
        <w:rPr>
          <w:rFonts w:ascii="Angsana New" w:hAnsi="Angsana New"/>
          <w:sz w:val="30"/>
          <w:szCs w:val="30"/>
          <w:cs/>
        </w:rPr>
        <w:t>เมื่อ</w:t>
      </w:r>
      <w:r w:rsidR="008704F5" w:rsidRPr="00407AD0">
        <w:rPr>
          <w:rFonts w:ascii="Angsana New" w:hAnsi="Angsana New"/>
          <w:sz w:val="30"/>
          <w:szCs w:val="30"/>
          <w:cs/>
        </w:rPr>
        <w:t>วันที่</w:t>
      </w:r>
      <w:r w:rsidR="00F83350" w:rsidRPr="00407AD0">
        <w:rPr>
          <w:rFonts w:ascii="Angsana New" w:hAnsi="Angsana New"/>
          <w:sz w:val="30"/>
          <w:szCs w:val="30"/>
          <w:cs/>
        </w:rPr>
        <w:t xml:space="preserve"> </w:t>
      </w:r>
      <w:r w:rsidR="00C605FF" w:rsidRPr="00407AD0">
        <w:rPr>
          <w:rFonts w:ascii="Angsana New" w:hAnsi="Angsana New"/>
          <w:sz w:val="30"/>
          <w:szCs w:val="30"/>
        </w:rPr>
        <w:t>24</w:t>
      </w:r>
      <w:r w:rsidR="003E7076" w:rsidRPr="00407AD0">
        <w:rPr>
          <w:rFonts w:ascii="Angsana New" w:hAnsi="Angsana New"/>
          <w:sz w:val="30"/>
          <w:szCs w:val="30"/>
          <w:cs/>
        </w:rPr>
        <w:t xml:space="preserve"> </w:t>
      </w:r>
      <w:r w:rsidR="003E7076" w:rsidRPr="006B07E9">
        <w:rPr>
          <w:rFonts w:ascii="Angsana New" w:hAnsi="Angsana New"/>
          <w:sz w:val="30"/>
          <w:szCs w:val="30"/>
          <w:cs/>
        </w:rPr>
        <w:t>กุมภาพันธ์</w:t>
      </w:r>
      <w:r w:rsidR="000242CC" w:rsidRPr="006B07E9">
        <w:rPr>
          <w:rFonts w:ascii="Angsana New" w:hAnsi="Angsana New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sz w:val="30"/>
          <w:szCs w:val="30"/>
        </w:rPr>
        <w:t>256</w:t>
      </w:r>
      <w:r w:rsidR="00AE4B08">
        <w:rPr>
          <w:rFonts w:ascii="Angsana New" w:hAnsi="Angsana New"/>
          <w:sz w:val="30"/>
          <w:szCs w:val="30"/>
        </w:rPr>
        <w:t>6</w:t>
      </w:r>
    </w:p>
    <w:p w14:paraId="422C5ED2" w14:textId="3B3E6C37" w:rsidR="00D900D9" w:rsidRPr="00596BE8" w:rsidRDefault="00D900D9" w:rsidP="003E7076">
      <w:pPr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DA0CE6" w14:textId="77777777" w:rsidR="00D900D9" w:rsidRPr="00705476" w:rsidRDefault="00D900D9" w:rsidP="003608E5">
      <w:pPr>
        <w:pStyle w:val="ListParagraph"/>
        <w:numPr>
          <w:ilvl w:val="0"/>
          <w:numId w:val="18"/>
        </w:num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6B07E9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12DA288" w14:textId="77777777" w:rsidR="00D900D9" w:rsidRPr="00596BE8" w:rsidRDefault="00D900D9" w:rsidP="00D900D9">
      <w:p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0EC1001E" w14:textId="678264C8" w:rsidR="00D900D9" w:rsidRPr="006B07E9" w:rsidRDefault="00D900D9" w:rsidP="00D900D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บริษัท สแกน อินเตอร์ จำกัด (มหาชน) </w:t>
      </w:r>
      <w:r w:rsidRPr="006B07E9">
        <w:rPr>
          <w:rFonts w:ascii="Angsana New" w:hAnsi="Angsana New"/>
          <w:sz w:val="30"/>
          <w:szCs w:val="30"/>
        </w:rPr>
        <w:t>“</w:t>
      </w:r>
      <w:r w:rsidRPr="006B07E9">
        <w:rPr>
          <w:rFonts w:ascii="Angsana New" w:hAnsi="Angsana New"/>
          <w:sz w:val="30"/>
          <w:szCs w:val="30"/>
          <w:cs/>
        </w:rPr>
        <w:t>บริษัท</w:t>
      </w:r>
      <w:r w:rsidRPr="006B07E9">
        <w:rPr>
          <w:rFonts w:ascii="Angsana New" w:hAnsi="Angsana New"/>
          <w:sz w:val="30"/>
          <w:szCs w:val="30"/>
        </w:rPr>
        <w:t>”</w:t>
      </w:r>
      <w:r w:rsidRPr="006B07E9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    ตลาดหลักทรัพย์แห่งประเทศไทย เมื่อวันที่ </w:t>
      </w:r>
      <w:r w:rsidR="00C605FF" w:rsidRPr="00C605FF">
        <w:rPr>
          <w:rFonts w:ascii="Angsana New" w:hAnsi="Angsana New"/>
          <w:sz w:val="30"/>
          <w:szCs w:val="30"/>
        </w:rPr>
        <w:t>23</w:t>
      </w:r>
      <w:r w:rsidRPr="006B07E9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C605FF" w:rsidRPr="00C605FF">
        <w:rPr>
          <w:rFonts w:ascii="Angsana New" w:hAnsi="Angsana New"/>
          <w:sz w:val="30"/>
          <w:szCs w:val="30"/>
        </w:rPr>
        <w:t>2558</w:t>
      </w:r>
      <w:r w:rsidRPr="006B07E9">
        <w:rPr>
          <w:rFonts w:ascii="Angsana New" w:hAnsi="Angsana New"/>
          <w:sz w:val="30"/>
          <w:szCs w:val="30"/>
          <w:cs/>
        </w:rPr>
        <w:t xml:space="preserve"> โดยมีที่อยู่จดทะเบียนของบริษัทตั้งอยู่ เลขที่ </w:t>
      </w:r>
      <w:r w:rsidR="00C605FF" w:rsidRPr="00C605FF">
        <w:rPr>
          <w:rFonts w:ascii="Angsana New" w:hAnsi="Angsana New"/>
          <w:sz w:val="30"/>
          <w:szCs w:val="30"/>
        </w:rPr>
        <w:t>355</w:t>
      </w:r>
      <w:r w:rsidRPr="006B07E9">
        <w:rPr>
          <w:rFonts w:ascii="Angsana New" w:hAnsi="Angsana New"/>
          <w:sz w:val="30"/>
          <w:szCs w:val="30"/>
          <w:cs/>
        </w:rPr>
        <w:t xml:space="preserve"> ถนนบอนด์สตรีท ตำบลบางพูด อำเภอปากเกร็ด จังหวัดนนทบุรี ประเทศไทย</w:t>
      </w:r>
    </w:p>
    <w:p w14:paraId="1D2E4808" w14:textId="77777777" w:rsidR="00D900D9" w:rsidRPr="00596BE8" w:rsidRDefault="00D900D9" w:rsidP="00D900D9">
      <w:pPr>
        <w:tabs>
          <w:tab w:val="left" w:pos="2340"/>
        </w:tabs>
        <w:spacing w:line="240" w:lineRule="auto"/>
        <w:ind w:left="2700" w:hanging="2160"/>
        <w:jc w:val="thaiDistribute"/>
        <w:rPr>
          <w:rFonts w:ascii="Angsana New" w:hAnsi="Angsana New"/>
          <w:sz w:val="30"/>
          <w:szCs w:val="30"/>
        </w:rPr>
      </w:pPr>
    </w:p>
    <w:p w14:paraId="138E192D" w14:textId="77777777" w:rsidR="00D900D9" w:rsidRPr="006B07E9" w:rsidRDefault="00D900D9" w:rsidP="00D900D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ผู้ถือหุ้นรายใหญ่ในระหว่างปีคือ ครอบครัวกิจพิพิธ</w:t>
      </w:r>
    </w:p>
    <w:p w14:paraId="4D6884A6" w14:textId="77777777" w:rsidR="00D900D9" w:rsidRPr="00596BE8" w:rsidRDefault="00D900D9" w:rsidP="00D900D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B5C213" w14:textId="5B6C9B3D" w:rsidR="00D900D9" w:rsidRPr="006B07E9" w:rsidRDefault="00D900D9" w:rsidP="00D900D9">
      <w:pPr>
        <w:tabs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07E9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="00493B5E">
        <w:rPr>
          <w:rFonts w:ascii="Angsana New" w:hAnsi="Angsana New"/>
          <w:sz w:val="30"/>
          <w:szCs w:val="30"/>
        </w:rPr>
        <w:t xml:space="preserve"> </w:t>
      </w:r>
      <w:r w:rsidR="00FA1675">
        <w:rPr>
          <w:rFonts w:ascii="Angsana New" w:hAnsi="Angsana New" w:hint="cs"/>
          <w:sz w:val="30"/>
          <w:szCs w:val="30"/>
          <w:cs/>
        </w:rPr>
        <w:t xml:space="preserve">การดำเนินงานร่วมกัน </w:t>
      </w:r>
      <w:r w:rsidRPr="006B07E9">
        <w:rPr>
          <w:rFonts w:ascii="Angsana New" w:hAnsi="Angsana New"/>
          <w:sz w:val="30"/>
          <w:szCs w:val="30"/>
          <w:cs/>
        </w:rPr>
        <w:t xml:space="preserve">(รวมกันเรียกว่า </w:t>
      </w:r>
      <w:r w:rsidRPr="006B07E9">
        <w:rPr>
          <w:rFonts w:ascii="Angsana New" w:hAnsi="Angsana New"/>
          <w:sz w:val="30"/>
          <w:szCs w:val="30"/>
        </w:rPr>
        <w:t>“</w:t>
      </w:r>
      <w:r w:rsidRPr="006B07E9">
        <w:rPr>
          <w:rFonts w:ascii="Angsana New" w:hAnsi="Angsana New"/>
          <w:sz w:val="30"/>
          <w:szCs w:val="30"/>
          <w:cs/>
        </w:rPr>
        <w:t>กลุ่มบริษัท</w:t>
      </w:r>
      <w:r w:rsidRPr="006B07E9">
        <w:rPr>
          <w:rFonts w:ascii="Angsana New" w:hAnsi="Angsana New"/>
          <w:sz w:val="30"/>
          <w:szCs w:val="30"/>
        </w:rPr>
        <w:t>”</w:t>
      </w:r>
      <w:r w:rsidRPr="006B07E9">
        <w:rPr>
          <w:rFonts w:ascii="Angsana New" w:hAnsi="Angsana New"/>
          <w:sz w:val="30"/>
          <w:szCs w:val="30"/>
          <w:cs/>
        </w:rPr>
        <w:t>) ดำเนินธุรกิจหลักในธุรกิจการค้าก๊าซธรรมชาติสำหรับยานยนต์ (</w:t>
      </w:r>
      <w:r w:rsidRPr="006B07E9">
        <w:rPr>
          <w:rFonts w:ascii="Angsana New" w:hAnsi="Angsana New"/>
          <w:sz w:val="30"/>
          <w:szCs w:val="30"/>
        </w:rPr>
        <w:t>NGV)</w:t>
      </w:r>
      <w:r w:rsidRPr="006B07E9">
        <w:rPr>
          <w:rFonts w:ascii="Angsana New" w:hAnsi="Angsana New"/>
          <w:sz w:val="30"/>
          <w:szCs w:val="30"/>
          <w:cs/>
        </w:rPr>
        <w:t xml:space="preserve"> ธุรกิจโรงไฟฟ้าพลังงานแสงอาทิตย์ และ</w:t>
      </w:r>
      <w:r w:rsidRPr="006B07E9">
        <w:rPr>
          <w:rFonts w:ascii="Angsana New" w:hAnsi="Angsana New" w:hint="cs"/>
          <w:sz w:val="30"/>
          <w:szCs w:val="30"/>
          <w:cs/>
        </w:rPr>
        <w:t>อื่น ๆ</w:t>
      </w:r>
    </w:p>
    <w:p w14:paraId="00E330B7" w14:textId="77777777" w:rsidR="00D900D9" w:rsidRPr="00596BE8" w:rsidRDefault="00D900D9" w:rsidP="00D900D9">
      <w:pPr>
        <w:tabs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D09FD8" w14:textId="478FA318" w:rsidR="00D900D9" w:rsidRPr="006B07E9" w:rsidRDefault="00D900D9" w:rsidP="00D900D9">
      <w:pPr>
        <w:tabs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C605FF" w:rsidRPr="00C605FF">
        <w:rPr>
          <w:rFonts w:ascii="Angsana New" w:hAnsi="Angsana New"/>
          <w:sz w:val="30"/>
          <w:szCs w:val="30"/>
        </w:rPr>
        <w:t>31</w:t>
      </w:r>
      <w:r w:rsidRPr="006B07E9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2C90E043" w14:textId="77777777" w:rsidR="00D900D9" w:rsidRPr="00596BE8" w:rsidRDefault="00D900D9" w:rsidP="00D900D9">
      <w:pPr>
        <w:tabs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3330"/>
        <w:gridCol w:w="900"/>
        <w:gridCol w:w="720"/>
        <w:gridCol w:w="270"/>
        <w:gridCol w:w="720"/>
      </w:tblGrid>
      <w:tr w:rsidR="00D900D9" w:rsidRPr="006B07E9" w14:paraId="20EE361D" w14:textId="77777777" w:rsidTr="00DB3554">
        <w:tc>
          <w:tcPr>
            <w:tcW w:w="3132" w:type="dxa"/>
          </w:tcPr>
          <w:p w14:paraId="4CF8318F" w14:textId="77777777" w:rsidR="00D900D9" w:rsidRPr="006B07E9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0" w:type="dxa"/>
          </w:tcPr>
          <w:p w14:paraId="68921A85" w14:textId="77777777" w:rsidR="00D900D9" w:rsidRPr="006B07E9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8104120" w14:textId="77777777" w:rsidR="00D900D9" w:rsidRPr="006B07E9" w:rsidRDefault="00D900D9" w:rsidP="00DB35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710" w:type="dxa"/>
            <w:gridSpan w:val="3"/>
          </w:tcPr>
          <w:p w14:paraId="329F362D" w14:textId="77777777" w:rsidR="00D900D9" w:rsidRPr="006B07E9" w:rsidRDefault="00D900D9" w:rsidP="00DB3554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07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บริษัทถือหุ้นร้อยละ</w:t>
            </w:r>
          </w:p>
        </w:tc>
      </w:tr>
      <w:tr w:rsidR="00D900D9" w:rsidRPr="006B07E9" w14:paraId="7EB67C83" w14:textId="77777777" w:rsidTr="00DB3554">
        <w:trPr>
          <w:trHeight w:val="60"/>
        </w:trPr>
        <w:tc>
          <w:tcPr>
            <w:tcW w:w="3132" w:type="dxa"/>
          </w:tcPr>
          <w:p w14:paraId="6D9EC13C" w14:textId="77777777" w:rsidR="00D900D9" w:rsidRPr="006B07E9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7E681EAB" w14:textId="77777777" w:rsidR="00D900D9" w:rsidRPr="006B07E9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7B6D7A55" w14:textId="77777777" w:rsidR="00D900D9" w:rsidRPr="006B07E9" w:rsidRDefault="00D900D9" w:rsidP="00DB35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720" w:type="dxa"/>
          </w:tcPr>
          <w:p w14:paraId="31FB0498" w14:textId="6C09E98E" w:rsidR="00D900D9" w:rsidRPr="006B07E9" w:rsidRDefault="00C605FF" w:rsidP="00DB355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256</w:t>
            </w:r>
            <w:r w:rsidR="00AE4B0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5EBFC7C" w14:textId="77777777" w:rsidR="00D900D9" w:rsidRPr="006B07E9" w:rsidRDefault="00D900D9" w:rsidP="00DB355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941DC8A" w14:textId="091E1153" w:rsidR="00D900D9" w:rsidRPr="006B07E9" w:rsidRDefault="00C605FF" w:rsidP="00DB355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256</w:t>
            </w:r>
            <w:r w:rsidR="00AE4B08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900D9" w:rsidRPr="006B07E9" w14:paraId="7337F9DB" w14:textId="77777777" w:rsidTr="00DB3554">
        <w:trPr>
          <w:trHeight w:val="101"/>
        </w:trPr>
        <w:tc>
          <w:tcPr>
            <w:tcW w:w="3132" w:type="dxa"/>
          </w:tcPr>
          <w:p w14:paraId="39D39A63" w14:textId="77777777" w:rsidR="00D900D9" w:rsidRPr="006B07E9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30" w:type="dxa"/>
          </w:tcPr>
          <w:p w14:paraId="05D697EB" w14:textId="77777777" w:rsidR="00D900D9" w:rsidRPr="006B07E9" w:rsidRDefault="00D900D9" w:rsidP="00DB3554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48EBE95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</w:tcPr>
          <w:p w14:paraId="4332140C" w14:textId="77777777" w:rsidR="00D900D9" w:rsidRPr="006B07E9" w:rsidRDefault="00D900D9" w:rsidP="00DB3554">
            <w:pPr>
              <w:ind w:left="-108" w:right="-1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D900D9" w:rsidRPr="006B07E9" w14:paraId="637E906C" w14:textId="77777777" w:rsidTr="00DB3554">
        <w:tc>
          <w:tcPr>
            <w:tcW w:w="3132" w:type="dxa"/>
          </w:tcPr>
          <w:p w14:paraId="45793D2C" w14:textId="77777777" w:rsidR="00D900D9" w:rsidRPr="006B07E9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572C8924" w14:textId="77777777" w:rsidR="00D900D9" w:rsidRPr="006B07E9" w:rsidRDefault="00D900D9" w:rsidP="00DB3554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29600D8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2FAB4559" w14:textId="77777777" w:rsidR="00D900D9" w:rsidRPr="006B07E9" w:rsidRDefault="00D900D9" w:rsidP="00DB3554">
            <w:pPr>
              <w:tabs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9029DE" w14:textId="77777777" w:rsidR="00D900D9" w:rsidRPr="006B07E9" w:rsidRDefault="00D900D9" w:rsidP="00DB3554">
            <w:pPr>
              <w:tabs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2DA30EE1" w14:textId="77777777" w:rsidR="00D900D9" w:rsidRPr="006B07E9" w:rsidRDefault="00D900D9" w:rsidP="00DB3554">
            <w:pPr>
              <w:tabs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D900D9" w:rsidRPr="006B07E9" w14:paraId="7D21BF2D" w14:textId="77777777" w:rsidTr="00DB3554">
        <w:tc>
          <w:tcPr>
            <w:tcW w:w="3132" w:type="dxa"/>
          </w:tcPr>
          <w:p w14:paraId="09777267" w14:textId="77777777" w:rsidR="00D900D9" w:rsidRPr="006B07E9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บริษัท สยามวาสโก จำกัด</w:t>
            </w:r>
          </w:p>
        </w:tc>
        <w:tc>
          <w:tcPr>
            <w:tcW w:w="3330" w:type="dxa"/>
          </w:tcPr>
          <w:p w14:paraId="466C93DD" w14:textId="555EB12C" w:rsidR="00D900D9" w:rsidRPr="006B07E9" w:rsidRDefault="00D900D9" w:rsidP="00DB3554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 และธุรกิจ</w:t>
            </w:r>
            <w:r w:rsidR="00146944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6B07E9">
              <w:rPr>
                <w:rFonts w:ascii="Angsana New" w:hAnsi="Angsana New"/>
                <w:sz w:val="26"/>
                <w:szCs w:val="26"/>
                <w:cs/>
              </w:rPr>
              <w:t>ค้าปลีกคาร์บอนไดออกไซด์เหลว น้ำมันเครื่องและน้ำมันหล่อลื่น</w:t>
            </w:r>
          </w:p>
        </w:tc>
        <w:tc>
          <w:tcPr>
            <w:tcW w:w="900" w:type="dxa"/>
          </w:tcPr>
          <w:p w14:paraId="4E7152D6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6C83B581" w14:textId="780EE54A" w:rsidR="00D900D9" w:rsidRPr="006B07E9" w:rsidRDefault="00C605FF" w:rsidP="00DB3554">
            <w:pPr>
              <w:tabs>
                <w:tab w:val="left" w:pos="666"/>
              </w:tabs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100</w:t>
            </w:r>
            <w:r w:rsidR="00D900D9"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13D706EF" w14:textId="77777777" w:rsidR="00D900D9" w:rsidRPr="006B07E9" w:rsidRDefault="00D900D9" w:rsidP="00DB3554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3B31B60C" w14:textId="224E1924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100</w:t>
            </w:r>
            <w:r w:rsidR="00D900D9"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D900D9" w:rsidRPr="006B07E9" w14:paraId="710D03A5" w14:textId="77777777" w:rsidTr="00DB3554">
        <w:tc>
          <w:tcPr>
            <w:tcW w:w="3132" w:type="dxa"/>
          </w:tcPr>
          <w:p w14:paraId="12B012DE" w14:textId="77777777" w:rsidR="00D900D9" w:rsidRPr="006B07E9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บริษัท คอนโทร์โน จำกัด</w:t>
            </w:r>
          </w:p>
        </w:tc>
        <w:tc>
          <w:tcPr>
            <w:tcW w:w="3330" w:type="dxa"/>
          </w:tcPr>
          <w:p w14:paraId="07D08952" w14:textId="77777777" w:rsidR="00D900D9" w:rsidRPr="006B07E9" w:rsidRDefault="00D900D9" w:rsidP="00DB3554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ธุรกิจส่งออกแบตเตอรี่และกระจก</w:t>
            </w:r>
          </w:p>
        </w:tc>
        <w:tc>
          <w:tcPr>
            <w:tcW w:w="900" w:type="dxa"/>
          </w:tcPr>
          <w:p w14:paraId="6630CAE1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78E40D80" w14:textId="577C0AF8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="00D900D9"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5FE6D9B0" w14:textId="77777777" w:rsidR="00D900D9" w:rsidRPr="006B07E9" w:rsidRDefault="00D900D9" w:rsidP="00DB3554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363A2E3F" w14:textId="3D3710C2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="00D900D9"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900D9" w:rsidRPr="006B07E9" w14:paraId="0209FD51" w14:textId="77777777" w:rsidTr="00DB3554">
        <w:tc>
          <w:tcPr>
            <w:tcW w:w="3132" w:type="dxa"/>
          </w:tcPr>
          <w:p w14:paraId="1B51CC33" w14:textId="77777777" w:rsidR="00D900D9" w:rsidRPr="006B07E9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 xml:space="preserve">บริษัท สแกน อินเตอร์ โลจิสติกส์ จำกัด </w:t>
            </w:r>
          </w:p>
        </w:tc>
        <w:tc>
          <w:tcPr>
            <w:tcW w:w="3330" w:type="dxa"/>
          </w:tcPr>
          <w:p w14:paraId="2C1392BA" w14:textId="77777777" w:rsidR="00D900D9" w:rsidRPr="006B07E9" w:rsidRDefault="00D900D9" w:rsidP="00DB3554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ธุรกิจให้บริการขนส่งสินค้า รับฝาก</w:t>
            </w:r>
            <w:r w:rsidRPr="006B07E9">
              <w:rPr>
                <w:rFonts w:ascii="Angsana New" w:hAnsi="Angsana New"/>
                <w:sz w:val="26"/>
                <w:szCs w:val="26"/>
                <w:cs/>
              </w:rPr>
              <w:br/>
              <w:t>และกระจายสินค้าทางบก</w:t>
            </w:r>
          </w:p>
        </w:tc>
        <w:tc>
          <w:tcPr>
            <w:tcW w:w="900" w:type="dxa"/>
          </w:tcPr>
          <w:p w14:paraId="05F0A704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7C43F5D4" w14:textId="7CC3AC08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="00D900D9"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563ABAC1" w14:textId="77777777" w:rsidR="00D900D9" w:rsidRPr="006B07E9" w:rsidRDefault="00D900D9" w:rsidP="00DB3554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261B57F4" w14:textId="64B8ECD6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="00D900D9"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900D9" w:rsidRPr="006B07E9" w14:paraId="0A293B3D" w14:textId="77777777" w:rsidTr="00DB3554">
        <w:trPr>
          <w:trHeight w:val="362"/>
        </w:trPr>
        <w:tc>
          <w:tcPr>
            <w:tcW w:w="3132" w:type="dxa"/>
          </w:tcPr>
          <w:p w14:paraId="5447BF73" w14:textId="77777777" w:rsidR="00D900D9" w:rsidRPr="006B07E9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บริษัท วี</w:t>
            </w:r>
            <w:r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6B07E9">
              <w:rPr>
                <w:rFonts w:ascii="Angsana New" w:hAnsi="Angsana New"/>
                <w:sz w:val="26"/>
                <w:szCs w:val="26"/>
                <w:cs/>
              </w:rPr>
              <w:t>โอ</w:t>
            </w:r>
            <w:r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6B07E9">
              <w:rPr>
                <w:rFonts w:ascii="Angsana New" w:hAnsi="Angsana New"/>
                <w:sz w:val="26"/>
                <w:szCs w:val="26"/>
                <w:cs/>
              </w:rPr>
              <w:t>เน็ต ไบโอดีเซล เอเซีย จำกัด</w:t>
            </w:r>
          </w:p>
        </w:tc>
        <w:tc>
          <w:tcPr>
            <w:tcW w:w="3330" w:type="dxa"/>
          </w:tcPr>
          <w:p w14:paraId="5F88935E" w14:textId="77777777" w:rsidR="00D900D9" w:rsidRPr="006B07E9" w:rsidRDefault="00D900D9" w:rsidP="00DB3554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ธุรกิจผลิตกระแสไฟฟ้าจากพลังงานแสงอาทิตย์</w:t>
            </w:r>
          </w:p>
        </w:tc>
        <w:tc>
          <w:tcPr>
            <w:tcW w:w="900" w:type="dxa"/>
          </w:tcPr>
          <w:p w14:paraId="158A5FE8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788E0A30" w14:textId="6C7DCDC9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="00D900D9"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7C29DB81" w14:textId="77777777" w:rsidR="00D900D9" w:rsidRPr="006B07E9" w:rsidRDefault="00D900D9" w:rsidP="00DB3554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CD6DEAB" w14:textId="630A9F3A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="00D900D9" w:rsidRPr="006B07E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900D9" w:rsidRPr="006B07E9" w14:paraId="03CFE570" w14:textId="77777777" w:rsidTr="00DB3554">
        <w:trPr>
          <w:trHeight w:val="353"/>
        </w:trPr>
        <w:tc>
          <w:tcPr>
            <w:tcW w:w="3132" w:type="dxa"/>
          </w:tcPr>
          <w:p w14:paraId="6AD24309" w14:textId="77777777" w:rsidR="00D900D9" w:rsidRPr="006B07E9" w:rsidRDefault="00D900D9" w:rsidP="00DB3554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บริษัท แพนเทอรา มอเตอร์ส จำกัด</w:t>
            </w:r>
          </w:p>
        </w:tc>
        <w:tc>
          <w:tcPr>
            <w:tcW w:w="3330" w:type="dxa"/>
          </w:tcPr>
          <w:p w14:paraId="1F62B319" w14:textId="77777777" w:rsidR="00D900D9" w:rsidRPr="006B07E9" w:rsidRDefault="00D900D9" w:rsidP="00DB3554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ธุรกิจผลิตและให้เช่ารถโดยสารขนาดเล็ก</w:t>
            </w:r>
          </w:p>
        </w:tc>
        <w:tc>
          <w:tcPr>
            <w:tcW w:w="900" w:type="dxa"/>
          </w:tcPr>
          <w:p w14:paraId="287D7F41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7187AACA" w14:textId="4821C89C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="00D900D9" w:rsidRPr="006B07E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7CB000D7" w14:textId="77777777" w:rsidR="00D900D9" w:rsidRPr="006B07E9" w:rsidRDefault="00D900D9" w:rsidP="00DB3554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71D22E2" w14:textId="2E0D40FE" w:rsidR="00D900D9" w:rsidRPr="006B07E9" w:rsidRDefault="00C605FF" w:rsidP="00DB3554">
            <w:pPr>
              <w:ind w:left="-120" w:right="-2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="00D900D9" w:rsidRPr="006B07E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7D4301" w:rsidRPr="006B07E9" w14:paraId="09BC6B3A" w14:textId="77777777" w:rsidTr="00DB3554">
        <w:trPr>
          <w:trHeight w:val="353"/>
        </w:trPr>
        <w:tc>
          <w:tcPr>
            <w:tcW w:w="3132" w:type="dxa"/>
          </w:tcPr>
          <w:p w14:paraId="2B92E486" w14:textId="5E1E8E95" w:rsidR="007D4301" w:rsidRPr="006B07E9" w:rsidRDefault="007D4301" w:rsidP="007D4301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บริษัท เก้าก้อง ปิโตรเลียม จำกัด</w:t>
            </w:r>
          </w:p>
        </w:tc>
        <w:tc>
          <w:tcPr>
            <w:tcW w:w="3330" w:type="dxa"/>
          </w:tcPr>
          <w:p w14:paraId="3D55B016" w14:textId="5550CE88" w:rsidR="007D4301" w:rsidRPr="006B07E9" w:rsidRDefault="007D4301" w:rsidP="007D4301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</w:t>
            </w:r>
          </w:p>
        </w:tc>
        <w:tc>
          <w:tcPr>
            <w:tcW w:w="900" w:type="dxa"/>
          </w:tcPr>
          <w:p w14:paraId="1B5119CE" w14:textId="18102089" w:rsidR="007D4301" w:rsidRPr="006B07E9" w:rsidRDefault="007D4301" w:rsidP="007D4301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1157B733" w14:textId="704DDE9F" w:rsidR="007D4301" w:rsidRPr="006B07E9" w:rsidRDefault="00C605FF" w:rsidP="007D4301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="007D4301"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270" w:type="dxa"/>
          </w:tcPr>
          <w:p w14:paraId="6D1BDE51" w14:textId="77777777" w:rsidR="007D4301" w:rsidRPr="006B07E9" w:rsidRDefault="007D4301" w:rsidP="007D4301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12CAB81" w14:textId="0219B580" w:rsidR="007D4301" w:rsidRPr="006B07E9" w:rsidRDefault="00C605FF" w:rsidP="007D4301">
            <w:pPr>
              <w:ind w:left="-120"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="007D4301"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0457F4" w:rsidRPr="006B07E9" w14:paraId="48383FCD" w14:textId="77777777" w:rsidTr="007764F3">
        <w:trPr>
          <w:trHeight w:val="353"/>
        </w:trPr>
        <w:tc>
          <w:tcPr>
            <w:tcW w:w="3132" w:type="dxa"/>
          </w:tcPr>
          <w:p w14:paraId="07940B66" w14:textId="77777777" w:rsidR="000457F4" w:rsidRPr="006C36BF" w:rsidRDefault="000457F4" w:rsidP="007764F3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239F3">
              <w:rPr>
                <w:rFonts w:ascii="Angsana New" w:hAnsi="Angsana New"/>
                <w:sz w:val="26"/>
                <w:szCs w:val="26"/>
                <w:cs/>
              </w:rPr>
              <w:t>บริษัท แสกน เมดิเฮิร์บ จำกัด</w:t>
            </w:r>
          </w:p>
        </w:tc>
        <w:tc>
          <w:tcPr>
            <w:tcW w:w="3330" w:type="dxa"/>
          </w:tcPr>
          <w:p w14:paraId="55860E09" w14:textId="77777777" w:rsidR="000457F4" w:rsidRPr="006C36BF" w:rsidRDefault="000457F4" w:rsidP="007764F3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8E1">
              <w:rPr>
                <w:rFonts w:ascii="Angsana New" w:hAnsi="Angsana New"/>
                <w:sz w:val="26"/>
                <w:szCs w:val="26"/>
                <w:cs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</w:tcPr>
          <w:p w14:paraId="12D56223" w14:textId="77777777" w:rsidR="000457F4" w:rsidRPr="006C36BF" w:rsidRDefault="000457F4" w:rsidP="007764F3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1C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1F229DA7" w14:textId="77777777" w:rsidR="000457F4" w:rsidRPr="006C36BF" w:rsidRDefault="000457F4" w:rsidP="007764F3">
            <w:pPr>
              <w:spacing w:after="100" w:afterAutospacing="1"/>
              <w:ind w:left="-108" w:right="-1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36B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E06C758" w14:textId="77777777" w:rsidR="000457F4" w:rsidRPr="006C36BF" w:rsidRDefault="000457F4" w:rsidP="007764F3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51A2CDF" w14:textId="77777777" w:rsidR="000457F4" w:rsidRPr="006C36BF" w:rsidRDefault="000457F4" w:rsidP="007764F3">
            <w:pPr>
              <w:ind w:left="-120"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Pr="006B07E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0457F4" w:rsidRPr="006B07E9" w14:paraId="315A48A6" w14:textId="77777777" w:rsidTr="007764F3">
        <w:trPr>
          <w:trHeight w:val="353"/>
        </w:trPr>
        <w:tc>
          <w:tcPr>
            <w:tcW w:w="3132" w:type="dxa"/>
          </w:tcPr>
          <w:p w14:paraId="6CD8F7DB" w14:textId="77777777" w:rsidR="000457F4" w:rsidRPr="006C36BF" w:rsidRDefault="000457F4" w:rsidP="007764F3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F1F67">
              <w:rPr>
                <w:rFonts w:ascii="Angsana New" w:hAnsi="Angsana New"/>
                <w:sz w:val="26"/>
                <w:szCs w:val="26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3330" w:type="dxa"/>
          </w:tcPr>
          <w:p w14:paraId="5AA97CA6" w14:textId="77777777" w:rsidR="000457F4" w:rsidRPr="006C36BF" w:rsidRDefault="000457F4" w:rsidP="007764F3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395E">
              <w:rPr>
                <w:rFonts w:ascii="Angsana New" w:hAnsi="Angsana New"/>
                <w:sz w:val="26"/>
                <w:szCs w:val="26"/>
                <w:cs/>
              </w:rPr>
              <w:t>ธุรกิจก๊าซธรรมชาติอัดสำหรับอุตสาหกรรม</w:t>
            </w:r>
          </w:p>
        </w:tc>
        <w:tc>
          <w:tcPr>
            <w:tcW w:w="900" w:type="dxa"/>
          </w:tcPr>
          <w:p w14:paraId="331FE251" w14:textId="77777777" w:rsidR="000457F4" w:rsidRPr="006C36BF" w:rsidRDefault="000457F4" w:rsidP="007764F3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0A2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693A1A7C" w14:textId="77777777" w:rsidR="000457F4" w:rsidRPr="006C36BF" w:rsidRDefault="000457F4" w:rsidP="007764F3">
            <w:pPr>
              <w:spacing w:after="100" w:afterAutospacing="1"/>
              <w:ind w:left="-108" w:right="-1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16F7D0" w14:textId="77777777" w:rsidR="000457F4" w:rsidRPr="006C36BF" w:rsidRDefault="000457F4" w:rsidP="007764F3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D2DCE91" w14:textId="77777777" w:rsidR="000457F4" w:rsidRPr="006C36BF" w:rsidRDefault="000457F4" w:rsidP="007764F3">
            <w:pPr>
              <w:ind w:left="-120"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B16">
              <w:rPr>
                <w:rFonts w:ascii="Angsana New" w:hAnsi="Angsana New"/>
                <w:sz w:val="26"/>
                <w:szCs w:val="26"/>
              </w:rPr>
              <w:t>99.98</w:t>
            </w:r>
          </w:p>
        </w:tc>
      </w:tr>
      <w:tr w:rsidR="006C36BF" w:rsidRPr="006B07E9" w14:paraId="04290208" w14:textId="77777777" w:rsidTr="00DB3554">
        <w:trPr>
          <w:trHeight w:val="353"/>
        </w:trPr>
        <w:tc>
          <w:tcPr>
            <w:tcW w:w="3132" w:type="dxa"/>
          </w:tcPr>
          <w:p w14:paraId="21408A90" w14:textId="75A783E9" w:rsidR="006C36BF" w:rsidRPr="006C36BF" w:rsidRDefault="006C36BF" w:rsidP="006C36BF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C36BF">
              <w:rPr>
                <w:rFonts w:ascii="Angsana New" w:hAnsi="Angsana New"/>
                <w:sz w:val="26"/>
                <w:szCs w:val="26"/>
                <w:cs/>
              </w:rPr>
              <w:t>บริษัท สแกน เอิร์ธ พาวเวอร์ จำกัด</w:t>
            </w:r>
          </w:p>
        </w:tc>
        <w:tc>
          <w:tcPr>
            <w:tcW w:w="3330" w:type="dxa"/>
          </w:tcPr>
          <w:p w14:paraId="441082AA" w14:textId="367C7662" w:rsidR="006C36BF" w:rsidRPr="006C36BF" w:rsidRDefault="006C36BF" w:rsidP="006C36BF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36BF">
              <w:rPr>
                <w:rFonts w:ascii="Angsana New" w:hAnsi="Angsana New" w:hint="cs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900" w:type="dxa"/>
          </w:tcPr>
          <w:p w14:paraId="4871911E" w14:textId="5FD66770" w:rsidR="006C36BF" w:rsidRPr="006C36BF" w:rsidRDefault="006C36BF" w:rsidP="006C36BF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36B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47D9122D" w14:textId="3F4B2BB9" w:rsidR="006C36BF" w:rsidRPr="006C36BF" w:rsidRDefault="006C36BF" w:rsidP="00C6227A">
            <w:pPr>
              <w:spacing w:after="100" w:afterAutospacing="1"/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36B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D9B1FDD" w14:textId="77777777" w:rsidR="006C36BF" w:rsidRPr="006C36BF" w:rsidRDefault="006C36BF" w:rsidP="006C36BF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322411E" w14:textId="41D93199" w:rsidR="006C36BF" w:rsidRPr="006C36BF" w:rsidRDefault="006C36BF" w:rsidP="006C36BF">
            <w:pPr>
              <w:ind w:left="-120"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36BF">
              <w:rPr>
                <w:rFonts w:ascii="Angsana New" w:hAnsi="Angsana New"/>
                <w:sz w:val="26"/>
                <w:szCs w:val="26"/>
              </w:rPr>
              <w:t>99</w:t>
            </w:r>
            <w:r w:rsidRPr="006C36B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36BF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D84B16" w:rsidRPr="006B07E9" w14:paraId="06D3E84B" w14:textId="77777777" w:rsidTr="00DB3554">
        <w:trPr>
          <w:trHeight w:val="353"/>
        </w:trPr>
        <w:tc>
          <w:tcPr>
            <w:tcW w:w="3132" w:type="dxa"/>
          </w:tcPr>
          <w:p w14:paraId="22F3D5AE" w14:textId="6AAEF917" w:rsidR="00D84B16" w:rsidRPr="001F1F67" w:rsidRDefault="00126AA3" w:rsidP="006C36BF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26AA3">
              <w:rPr>
                <w:rFonts w:ascii="Angsana New" w:hAnsi="Angsana New"/>
                <w:sz w:val="26"/>
                <w:szCs w:val="26"/>
                <w:cs/>
              </w:rPr>
              <w:t>บริษัท สแกน ไอซีที จำกัด</w:t>
            </w:r>
          </w:p>
        </w:tc>
        <w:tc>
          <w:tcPr>
            <w:tcW w:w="3330" w:type="dxa"/>
          </w:tcPr>
          <w:p w14:paraId="7F593ACA" w14:textId="3DF227D7" w:rsidR="00D84B16" w:rsidRPr="00C1395E" w:rsidRDefault="003525D9" w:rsidP="006C36BF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25D9">
              <w:rPr>
                <w:rFonts w:ascii="Angsana New" w:hAnsi="Angsana New"/>
                <w:sz w:val="26"/>
                <w:szCs w:val="26"/>
                <w:cs/>
              </w:rPr>
              <w:t>ธุรกิจเทคโนโลยีสารสนเทศ</w:t>
            </w:r>
          </w:p>
        </w:tc>
        <w:tc>
          <w:tcPr>
            <w:tcW w:w="900" w:type="dxa"/>
          </w:tcPr>
          <w:p w14:paraId="1D315BA2" w14:textId="1D9225FB" w:rsidR="00D84B16" w:rsidRPr="008A0A20" w:rsidRDefault="00F615AC" w:rsidP="006C36BF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0A2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09952042" w14:textId="5E350AF8" w:rsidR="00D84B16" w:rsidRDefault="00CB3313" w:rsidP="00C6227A">
            <w:pPr>
              <w:spacing w:after="100" w:afterAutospacing="1"/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03459D" w14:textId="77777777" w:rsidR="00D84B16" w:rsidRPr="006C36BF" w:rsidRDefault="00D84B16" w:rsidP="006C36BF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D92765F" w14:textId="2B5104E2" w:rsidR="00D84B16" w:rsidRPr="00D84B16" w:rsidRDefault="00CB3313" w:rsidP="006C36BF">
            <w:pPr>
              <w:ind w:left="-120"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3313">
              <w:rPr>
                <w:rFonts w:ascii="Angsana New" w:hAnsi="Angsana New"/>
                <w:sz w:val="26"/>
                <w:szCs w:val="26"/>
              </w:rPr>
              <w:t>51.00</w:t>
            </w:r>
          </w:p>
        </w:tc>
      </w:tr>
    </w:tbl>
    <w:p w14:paraId="35B803FE" w14:textId="77777777" w:rsidR="00B97DBE" w:rsidRPr="00B97DBE" w:rsidRDefault="00B97DBE" w:rsidP="00B97DBE">
      <w:pPr>
        <w:rPr>
          <w:rFonts w:ascii="Angsana New" w:hAnsi="Angsana New"/>
          <w:sz w:val="12"/>
          <w:szCs w:val="12"/>
          <w:cs/>
        </w:rPr>
      </w:pPr>
    </w:p>
    <w:p w14:paraId="339E1C0B" w14:textId="39F59AB1" w:rsidR="0059627D" w:rsidRPr="00B97DBE" w:rsidRDefault="0059627D" w:rsidP="00B97DBE">
      <w:pPr>
        <w:rPr>
          <w:rFonts w:ascii="Angsana New" w:hAnsi="Angsana New"/>
          <w:sz w:val="12"/>
          <w:szCs w:val="12"/>
        </w:rPr>
        <w:sectPr w:rsidR="0059627D" w:rsidRPr="00B97DBE" w:rsidSect="004568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tbl>
      <w:tblPr>
        <w:tblpPr w:leftFromText="180" w:rightFromText="180" w:vertAnchor="text" w:horzAnchor="margin" w:tblpXSpec="right" w:tblpY="83"/>
        <w:tblW w:w="9072" w:type="dxa"/>
        <w:tblLayout w:type="fixed"/>
        <w:tblLook w:val="0000" w:firstRow="0" w:lastRow="0" w:firstColumn="0" w:lastColumn="0" w:noHBand="0" w:noVBand="0"/>
      </w:tblPr>
      <w:tblGrid>
        <w:gridCol w:w="3222"/>
        <w:gridCol w:w="3060"/>
        <w:gridCol w:w="1080"/>
        <w:gridCol w:w="720"/>
        <w:gridCol w:w="288"/>
        <w:gridCol w:w="702"/>
      </w:tblGrid>
      <w:tr w:rsidR="00BB0558" w:rsidRPr="006B07E9" w14:paraId="30F1082D" w14:textId="77777777" w:rsidTr="00BB0558">
        <w:tc>
          <w:tcPr>
            <w:tcW w:w="3222" w:type="dxa"/>
          </w:tcPr>
          <w:p w14:paraId="7DC11ADF" w14:textId="77777777" w:rsidR="00BB0558" w:rsidRPr="006B07E9" w:rsidRDefault="00BB0558" w:rsidP="00BB0558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3060" w:type="dxa"/>
          </w:tcPr>
          <w:p w14:paraId="7430E65A" w14:textId="77777777" w:rsidR="00BB0558" w:rsidRPr="006B07E9" w:rsidRDefault="00BB0558" w:rsidP="00BB0558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30208F4" w14:textId="77777777" w:rsidR="00BB0558" w:rsidRPr="006B07E9" w:rsidRDefault="00BB0558" w:rsidP="00BB0558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ประเทศที่</w:t>
            </w:r>
          </w:p>
        </w:tc>
        <w:tc>
          <w:tcPr>
            <w:tcW w:w="1710" w:type="dxa"/>
            <w:gridSpan w:val="3"/>
          </w:tcPr>
          <w:p w14:paraId="501E2EAA" w14:textId="77777777" w:rsidR="00BB0558" w:rsidRPr="006B07E9" w:rsidRDefault="00BB0558" w:rsidP="00BB0558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บริษัทถือหุ้นร้อยละ</w:t>
            </w:r>
          </w:p>
        </w:tc>
      </w:tr>
      <w:tr w:rsidR="00BB0558" w:rsidRPr="006B07E9" w14:paraId="3E43FD74" w14:textId="77777777" w:rsidTr="00BB0558">
        <w:tc>
          <w:tcPr>
            <w:tcW w:w="3222" w:type="dxa"/>
          </w:tcPr>
          <w:p w14:paraId="2406D77D" w14:textId="77777777" w:rsidR="00BB0558" w:rsidRPr="006B07E9" w:rsidRDefault="00BB0558" w:rsidP="00BB0558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3585AF5A" w14:textId="77777777" w:rsidR="00BB0558" w:rsidRPr="006B07E9" w:rsidRDefault="00BB0558" w:rsidP="00BB0558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64A4DA79" w14:textId="77777777" w:rsidR="00BB0558" w:rsidRPr="006B07E9" w:rsidRDefault="00BB0558" w:rsidP="00BB0558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กิจการจัดตั้ง</w:t>
            </w:r>
          </w:p>
        </w:tc>
        <w:tc>
          <w:tcPr>
            <w:tcW w:w="720" w:type="dxa"/>
          </w:tcPr>
          <w:p w14:paraId="235E3870" w14:textId="77777777" w:rsidR="00BB0558" w:rsidRPr="006B07E9" w:rsidRDefault="00BB0558" w:rsidP="00BB0558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88" w:type="dxa"/>
          </w:tcPr>
          <w:p w14:paraId="70A7EA6A" w14:textId="77777777" w:rsidR="00BB0558" w:rsidRPr="006B07E9" w:rsidRDefault="00BB0558" w:rsidP="00BB0558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702" w:type="dxa"/>
          </w:tcPr>
          <w:p w14:paraId="74D8DA84" w14:textId="77777777" w:rsidR="00BB0558" w:rsidRPr="006B07E9" w:rsidRDefault="00BB0558" w:rsidP="00BB0558">
            <w:pPr>
              <w:ind w:left="-108"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BB0558" w:rsidRPr="006B07E9" w14:paraId="1564434B" w14:textId="77777777" w:rsidTr="00BB0558">
        <w:tc>
          <w:tcPr>
            <w:tcW w:w="3222" w:type="dxa"/>
          </w:tcPr>
          <w:p w14:paraId="515F1C96" w14:textId="77777777" w:rsidR="00BB0558" w:rsidRPr="006B07E9" w:rsidRDefault="00BB0558" w:rsidP="00BB0558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3060" w:type="dxa"/>
          </w:tcPr>
          <w:p w14:paraId="48D89157" w14:textId="77777777" w:rsidR="00BB0558" w:rsidRPr="006B07E9" w:rsidRDefault="00BB0558" w:rsidP="00BB0558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74C9132" w14:textId="77777777" w:rsidR="00BB0558" w:rsidRPr="006B07E9" w:rsidRDefault="00BB0558" w:rsidP="00BB0558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710" w:type="dxa"/>
            <w:gridSpan w:val="3"/>
          </w:tcPr>
          <w:p w14:paraId="0F6AF5CC" w14:textId="77777777" w:rsidR="00BB0558" w:rsidRPr="006B07E9" w:rsidRDefault="00BB0558" w:rsidP="00BB0558">
            <w:pPr>
              <w:ind w:left="-108"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(ร้อยละ)</w:t>
            </w:r>
          </w:p>
        </w:tc>
      </w:tr>
      <w:tr w:rsidR="00BB0558" w:rsidRPr="006B07E9" w14:paraId="774648E8" w14:textId="77777777" w:rsidTr="00BB0558">
        <w:tc>
          <w:tcPr>
            <w:tcW w:w="3222" w:type="dxa"/>
          </w:tcPr>
          <w:p w14:paraId="42763FDB" w14:textId="77777777" w:rsidR="00BB0558" w:rsidRPr="006B07E9" w:rsidRDefault="00BB0558" w:rsidP="00BB0558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บริษัทย่อยทางอ้อม </w:t>
            </w:r>
          </w:p>
        </w:tc>
        <w:tc>
          <w:tcPr>
            <w:tcW w:w="3060" w:type="dxa"/>
          </w:tcPr>
          <w:p w14:paraId="4D7C8375" w14:textId="77777777" w:rsidR="00BB0558" w:rsidRPr="006B07E9" w:rsidRDefault="00BB0558" w:rsidP="00BB0558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CCC039C" w14:textId="77777777" w:rsidR="00BB0558" w:rsidRPr="006B07E9" w:rsidRDefault="00BB0558" w:rsidP="00BB0558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</w:tcPr>
          <w:p w14:paraId="79B344EB" w14:textId="77777777" w:rsidR="00BB0558" w:rsidRPr="006B07E9" w:rsidRDefault="00BB0558" w:rsidP="00BB0558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</w:tcPr>
          <w:p w14:paraId="6D67F5FC" w14:textId="77777777" w:rsidR="00BB0558" w:rsidRPr="006B07E9" w:rsidRDefault="00BB0558" w:rsidP="00BB0558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702" w:type="dxa"/>
          </w:tcPr>
          <w:p w14:paraId="4854C63F" w14:textId="77777777" w:rsidR="00BB0558" w:rsidRPr="006B07E9" w:rsidRDefault="00BB0558" w:rsidP="00BB0558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B0558" w:rsidRPr="006B07E9" w14:paraId="5B3AA7DE" w14:textId="77777777" w:rsidTr="00BB0558">
        <w:tc>
          <w:tcPr>
            <w:tcW w:w="3222" w:type="dxa"/>
          </w:tcPr>
          <w:p w14:paraId="5E67ED4E" w14:textId="77777777" w:rsidR="00BB0558" w:rsidRPr="006B07E9" w:rsidRDefault="00BB0558" w:rsidP="00BB0558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  ถือหุ้นโดยบริษัท สยามวาสโก จำกัด</w:t>
            </w:r>
          </w:p>
        </w:tc>
        <w:tc>
          <w:tcPr>
            <w:tcW w:w="3060" w:type="dxa"/>
          </w:tcPr>
          <w:p w14:paraId="5407C172" w14:textId="77777777" w:rsidR="00BB0558" w:rsidRPr="006B07E9" w:rsidRDefault="00BB0558" w:rsidP="00BB0558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89512C6" w14:textId="77777777" w:rsidR="00BB0558" w:rsidRPr="006B07E9" w:rsidRDefault="00BB0558" w:rsidP="00BB0558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</w:tcPr>
          <w:p w14:paraId="19FE0009" w14:textId="77777777" w:rsidR="00BB0558" w:rsidRPr="006B07E9" w:rsidRDefault="00BB0558" w:rsidP="00BB0558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</w:tcPr>
          <w:p w14:paraId="40542566" w14:textId="77777777" w:rsidR="00BB0558" w:rsidRPr="006B07E9" w:rsidRDefault="00BB0558" w:rsidP="00BB0558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702" w:type="dxa"/>
          </w:tcPr>
          <w:p w14:paraId="772B8282" w14:textId="77777777" w:rsidR="00BB0558" w:rsidRPr="006B07E9" w:rsidRDefault="00BB0558" w:rsidP="00BB0558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B0558" w:rsidRPr="006B07E9" w14:paraId="3A13ED65" w14:textId="77777777" w:rsidTr="00BB0558">
        <w:tc>
          <w:tcPr>
            <w:tcW w:w="3222" w:type="dxa"/>
          </w:tcPr>
          <w:p w14:paraId="7446C630" w14:textId="77777777" w:rsidR="00BB0558" w:rsidRPr="006B07E9" w:rsidRDefault="00BB0558" w:rsidP="00BB0558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บริษัท บี.พี.เอ อินเตอร์เทรด จำกัด</w:t>
            </w:r>
          </w:p>
        </w:tc>
        <w:tc>
          <w:tcPr>
            <w:tcW w:w="3060" w:type="dxa"/>
          </w:tcPr>
          <w:p w14:paraId="5A2E17C5" w14:textId="77777777" w:rsidR="00BB0558" w:rsidRPr="006B07E9" w:rsidRDefault="00BB0558" w:rsidP="00BB0558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3552D5FB" w14:textId="77777777" w:rsidR="00BB0558" w:rsidRPr="006B07E9" w:rsidRDefault="00BB0558" w:rsidP="00BB0558">
            <w:pPr>
              <w:ind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720" w:type="dxa"/>
          </w:tcPr>
          <w:p w14:paraId="45E7C9DC" w14:textId="77777777" w:rsidR="00BB0558" w:rsidRPr="006B07E9" w:rsidRDefault="00BB0558" w:rsidP="00BB0558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100</w:t>
            </w:r>
            <w:r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88" w:type="dxa"/>
          </w:tcPr>
          <w:p w14:paraId="6837E84B" w14:textId="77777777" w:rsidR="00BB0558" w:rsidRPr="006B07E9" w:rsidRDefault="00BB0558" w:rsidP="00BB0558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43D76A40" w14:textId="77777777" w:rsidR="00BB0558" w:rsidRPr="006B07E9" w:rsidRDefault="00BB0558" w:rsidP="00BB0558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100</w:t>
            </w:r>
            <w:r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BB0558" w:rsidRPr="006B07E9" w14:paraId="376FE123" w14:textId="77777777" w:rsidTr="00BB0558">
        <w:tc>
          <w:tcPr>
            <w:tcW w:w="3222" w:type="dxa"/>
          </w:tcPr>
          <w:p w14:paraId="298714DC" w14:textId="77777777" w:rsidR="00BB0558" w:rsidRPr="006B07E9" w:rsidRDefault="00BB0558" w:rsidP="00BB0558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(ยังไม่ได้ดำเนินธุรกิจ)</w:t>
            </w:r>
          </w:p>
        </w:tc>
        <w:tc>
          <w:tcPr>
            <w:tcW w:w="3060" w:type="dxa"/>
          </w:tcPr>
          <w:p w14:paraId="3E37F53E" w14:textId="77777777" w:rsidR="00BB0558" w:rsidRPr="006B07E9" w:rsidRDefault="00BB0558" w:rsidP="00BB0558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03C823A5" w14:textId="77777777" w:rsidR="00BB0558" w:rsidRPr="006B07E9" w:rsidRDefault="00BB0558" w:rsidP="00BB0558">
            <w:pPr>
              <w:ind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0" w:type="dxa"/>
          </w:tcPr>
          <w:p w14:paraId="300C156F" w14:textId="77777777" w:rsidR="00BB0558" w:rsidRPr="006B07E9" w:rsidRDefault="00BB0558" w:rsidP="00BB0558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</w:tcPr>
          <w:p w14:paraId="5A9F0868" w14:textId="77777777" w:rsidR="00BB0558" w:rsidRPr="006B07E9" w:rsidRDefault="00BB0558" w:rsidP="00BB0558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221269C1" w14:textId="77777777" w:rsidR="00BB0558" w:rsidRPr="006B07E9" w:rsidRDefault="00BB0558" w:rsidP="00BB0558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B0558" w:rsidRPr="006B07E9" w14:paraId="149A42A6" w14:textId="77777777" w:rsidTr="00BB0558">
        <w:tc>
          <w:tcPr>
            <w:tcW w:w="3222" w:type="dxa"/>
          </w:tcPr>
          <w:p w14:paraId="5A1CD541" w14:textId="77777777" w:rsidR="00BB0558" w:rsidRPr="006B07E9" w:rsidRDefault="00BB0558" w:rsidP="00BB0558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บริษัท </w:t>
            </w:r>
            <w:r w:rsidRPr="006B07E9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เอ็น ที เอนเนอจี ก๊าซ </w:t>
            </w: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>จำกัด</w:t>
            </w:r>
          </w:p>
        </w:tc>
        <w:tc>
          <w:tcPr>
            <w:tcW w:w="3060" w:type="dxa"/>
          </w:tcPr>
          <w:p w14:paraId="1F2DFAC7" w14:textId="77777777" w:rsidR="00BB0558" w:rsidRPr="006B07E9" w:rsidRDefault="00BB0558" w:rsidP="00BB0558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eastAsia="MS Mincho" w:hAnsi="Angsana New"/>
                <w:sz w:val="27"/>
                <w:szCs w:val="27"/>
                <w:cs/>
                <w:lang w:val="en-GB"/>
              </w:rPr>
              <w:t>ธุรกิจ</w:t>
            </w:r>
            <w:r w:rsidRPr="006B07E9">
              <w:rPr>
                <w:rFonts w:ascii="Angsana New" w:hAnsi="Angsana New"/>
                <w:sz w:val="27"/>
                <w:szCs w:val="27"/>
                <w:cs/>
              </w:rPr>
              <w:t>สถานี</w:t>
            </w:r>
            <w:r w:rsidRPr="006B07E9">
              <w:rPr>
                <w:rFonts w:ascii="Angsana New" w:eastAsia="MS Mincho" w:hAnsi="Angsana New"/>
                <w:sz w:val="27"/>
                <w:szCs w:val="27"/>
                <w:cs/>
                <w:lang w:val="en-GB"/>
              </w:rPr>
              <w:t>บริการก๊าซธรรมชาติ</w:t>
            </w:r>
          </w:p>
        </w:tc>
        <w:tc>
          <w:tcPr>
            <w:tcW w:w="1080" w:type="dxa"/>
          </w:tcPr>
          <w:p w14:paraId="41FA67CE" w14:textId="77777777" w:rsidR="00BB0558" w:rsidRPr="006B07E9" w:rsidRDefault="00BB0558" w:rsidP="00BB0558">
            <w:pPr>
              <w:ind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720" w:type="dxa"/>
          </w:tcPr>
          <w:p w14:paraId="3E6D1690" w14:textId="77777777" w:rsidR="00BB0558" w:rsidRPr="006B07E9" w:rsidRDefault="00BB0558" w:rsidP="00BB0558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100</w:t>
            </w:r>
            <w:r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88" w:type="dxa"/>
          </w:tcPr>
          <w:p w14:paraId="7A076C26" w14:textId="77777777" w:rsidR="00BB0558" w:rsidRPr="006B07E9" w:rsidRDefault="00BB0558" w:rsidP="00BB0558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09CCE5D8" w14:textId="77777777" w:rsidR="00BB0558" w:rsidRPr="006B07E9" w:rsidRDefault="00BB0558" w:rsidP="00BB0558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100</w:t>
            </w:r>
            <w:r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BB0558" w:rsidRPr="006B07E9" w14:paraId="3AA55CE1" w14:textId="77777777" w:rsidTr="00BB0558">
        <w:tc>
          <w:tcPr>
            <w:tcW w:w="3222" w:type="dxa"/>
          </w:tcPr>
          <w:p w14:paraId="7CFB901A" w14:textId="77777777" w:rsidR="00BB0558" w:rsidRPr="006B07E9" w:rsidRDefault="00BB0558" w:rsidP="00BB0558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บริษัท </w:t>
            </w:r>
            <w:r w:rsidRPr="006B07E9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เอ็มมี่ เอ็นจีวี </w:t>
            </w: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>จำกัด</w:t>
            </w:r>
          </w:p>
        </w:tc>
        <w:tc>
          <w:tcPr>
            <w:tcW w:w="3060" w:type="dxa"/>
          </w:tcPr>
          <w:p w14:paraId="59D41F51" w14:textId="77777777" w:rsidR="00BB0558" w:rsidRPr="006B07E9" w:rsidRDefault="00BB0558" w:rsidP="00BB0558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39C25997" w14:textId="77777777" w:rsidR="00BB0558" w:rsidRPr="006B07E9" w:rsidRDefault="00BB0558" w:rsidP="00BB0558">
            <w:pPr>
              <w:ind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720" w:type="dxa"/>
          </w:tcPr>
          <w:p w14:paraId="6FF3D6A9" w14:textId="77777777" w:rsidR="00BB0558" w:rsidRPr="006B07E9" w:rsidRDefault="00BB0558" w:rsidP="00BB0558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100</w:t>
            </w:r>
            <w:r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88" w:type="dxa"/>
          </w:tcPr>
          <w:p w14:paraId="787F054E" w14:textId="77777777" w:rsidR="00BB0558" w:rsidRPr="006B07E9" w:rsidRDefault="00BB0558" w:rsidP="00BB0558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3BFB818A" w14:textId="77777777" w:rsidR="00BB0558" w:rsidRPr="006B07E9" w:rsidRDefault="00BB0558" w:rsidP="00BB0558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100</w:t>
            </w:r>
            <w:r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BB0558" w:rsidRPr="006B07E9" w14:paraId="6D2E3081" w14:textId="77777777" w:rsidTr="00BB0558">
        <w:tc>
          <w:tcPr>
            <w:tcW w:w="3222" w:type="dxa"/>
          </w:tcPr>
          <w:p w14:paraId="74E90418" w14:textId="77777777" w:rsidR="00BB0558" w:rsidRPr="006B07E9" w:rsidRDefault="00BB0558" w:rsidP="00BB0558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</w:pP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บริษัท </w:t>
            </w:r>
            <w:r w:rsidRPr="006B07E9"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  <w:t>น้ำพอง</w:t>
            </w:r>
            <w:r w:rsidRPr="006B07E9">
              <w:rPr>
                <w:rFonts w:ascii="Angsana New" w:hAnsi="Angsana New"/>
                <w:snapToGrid w:val="0"/>
                <w:sz w:val="27"/>
                <w:szCs w:val="27"/>
                <w:lang w:val="en-GB" w:eastAsia="th-TH"/>
              </w:rPr>
              <w:t xml:space="preserve"> </w:t>
            </w:r>
            <w:r w:rsidRPr="006B07E9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เอ็นจีวี </w:t>
            </w:r>
            <w:r w:rsidRPr="00C605FF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2558</w:t>
            </w:r>
            <w:r w:rsidRPr="006B07E9">
              <w:rPr>
                <w:rFonts w:ascii="Angsana New" w:hAnsi="Angsana New"/>
                <w:snapToGrid w:val="0"/>
                <w:sz w:val="27"/>
                <w:szCs w:val="27"/>
                <w:lang w:val="en-GB" w:eastAsia="th-TH"/>
              </w:rPr>
              <w:t xml:space="preserve"> </w:t>
            </w: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>จำกัด</w:t>
            </w:r>
          </w:p>
        </w:tc>
        <w:tc>
          <w:tcPr>
            <w:tcW w:w="3060" w:type="dxa"/>
          </w:tcPr>
          <w:p w14:paraId="2A4EFD30" w14:textId="77777777" w:rsidR="00BB0558" w:rsidRPr="006B07E9" w:rsidRDefault="00BB0558" w:rsidP="00BB0558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3353E6A4" w14:textId="77777777" w:rsidR="00BB0558" w:rsidRPr="006B07E9" w:rsidRDefault="00BB0558" w:rsidP="00BB0558">
            <w:pPr>
              <w:ind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720" w:type="dxa"/>
          </w:tcPr>
          <w:p w14:paraId="34C3F101" w14:textId="77777777" w:rsidR="00BB0558" w:rsidRPr="00C605FF" w:rsidRDefault="00BB0558" w:rsidP="00BB0558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100</w:t>
            </w:r>
            <w:r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88" w:type="dxa"/>
          </w:tcPr>
          <w:p w14:paraId="5C017B85" w14:textId="77777777" w:rsidR="00BB0558" w:rsidRPr="006B07E9" w:rsidRDefault="00BB0558" w:rsidP="00BB0558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3FEC7415" w14:textId="77777777" w:rsidR="00BB0558" w:rsidRPr="00C605FF" w:rsidRDefault="00BB0558" w:rsidP="00BB0558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100</w:t>
            </w:r>
            <w:r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BB0558" w:rsidRPr="000E2BCC" w14:paraId="0452A6E0" w14:textId="77777777" w:rsidTr="00BB0558">
        <w:tc>
          <w:tcPr>
            <w:tcW w:w="3222" w:type="dxa"/>
          </w:tcPr>
          <w:p w14:paraId="2007ADC4" w14:textId="77777777" w:rsidR="00BB0558" w:rsidRPr="000E2BCC" w:rsidRDefault="00BB0558" w:rsidP="00BB0558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eastAsia="MS Mincho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61A1F711" w14:textId="77777777" w:rsidR="00BB0558" w:rsidRPr="000E2BCC" w:rsidRDefault="00BB0558" w:rsidP="00BB0558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D90303A" w14:textId="77777777" w:rsidR="00BB0558" w:rsidRPr="000E2BCC" w:rsidRDefault="00BB0558" w:rsidP="00BB0558">
            <w:pPr>
              <w:ind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F96EDDF" w14:textId="77777777" w:rsidR="00BB0558" w:rsidRPr="000E2BCC" w:rsidRDefault="00BB0558" w:rsidP="00BB0558">
            <w:pPr>
              <w:ind w:left="-108" w:right="-1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</w:tcPr>
          <w:p w14:paraId="1C3064D2" w14:textId="77777777" w:rsidR="00BB0558" w:rsidRPr="000E2BCC" w:rsidRDefault="00BB0558" w:rsidP="00BB0558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079899D8" w14:textId="77777777" w:rsidR="00BB0558" w:rsidRPr="000E2BCC" w:rsidRDefault="00BB0558" w:rsidP="00BB0558">
            <w:pPr>
              <w:ind w:left="-108" w:right="-1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0558" w:rsidRPr="006B07E9" w14:paraId="02B9B41F" w14:textId="77777777" w:rsidTr="00BB0558">
        <w:tc>
          <w:tcPr>
            <w:tcW w:w="3222" w:type="dxa"/>
          </w:tcPr>
          <w:p w14:paraId="71D883B6" w14:textId="77777777" w:rsidR="00BB0558" w:rsidRPr="006C36BF" w:rsidRDefault="00BB0558" w:rsidP="00BB0558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pacing w:val="-4"/>
                <w:sz w:val="27"/>
                <w:szCs w:val="27"/>
                <w:cs/>
              </w:rPr>
            </w:pPr>
            <w:r w:rsidRPr="006C36BF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บริษัทย่อยทางอ้อม</w:t>
            </w:r>
          </w:p>
        </w:tc>
        <w:tc>
          <w:tcPr>
            <w:tcW w:w="3060" w:type="dxa"/>
          </w:tcPr>
          <w:p w14:paraId="1A41E0FE" w14:textId="77777777" w:rsidR="00BB0558" w:rsidRPr="006B07E9" w:rsidRDefault="00BB0558" w:rsidP="00BB0558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6C613E1F" w14:textId="77777777" w:rsidR="00BB0558" w:rsidRPr="006B07E9" w:rsidRDefault="00BB0558" w:rsidP="00BB0558">
            <w:pPr>
              <w:ind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0" w:type="dxa"/>
          </w:tcPr>
          <w:p w14:paraId="699920E6" w14:textId="77777777" w:rsidR="00BB0558" w:rsidRPr="00C605FF" w:rsidRDefault="00BB0558" w:rsidP="00BB0558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</w:tcPr>
          <w:p w14:paraId="328FF84A" w14:textId="77777777" w:rsidR="00BB0558" w:rsidRPr="006B07E9" w:rsidRDefault="00BB0558" w:rsidP="00BB0558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5834F577" w14:textId="77777777" w:rsidR="00BB0558" w:rsidRPr="00C605FF" w:rsidRDefault="00BB0558" w:rsidP="00BB0558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B0558" w:rsidRPr="006B07E9" w14:paraId="13B1ED04" w14:textId="77777777" w:rsidTr="00BB0558">
        <w:tc>
          <w:tcPr>
            <w:tcW w:w="3222" w:type="dxa"/>
          </w:tcPr>
          <w:p w14:paraId="293FAD3B" w14:textId="77777777" w:rsidR="00BB0558" w:rsidRPr="006C36BF" w:rsidRDefault="00BB0558" w:rsidP="00BB0558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 </w:t>
            </w:r>
            <w:r w:rsidRPr="006C36BF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ถือหุ้นโดยบริษัท คอนโทร์โน จำกั</w:t>
            </w:r>
            <w:r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ด</w:t>
            </w:r>
          </w:p>
        </w:tc>
        <w:tc>
          <w:tcPr>
            <w:tcW w:w="3060" w:type="dxa"/>
          </w:tcPr>
          <w:p w14:paraId="0AE56B1C" w14:textId="77777777" w:rsidR="00BB0558" w:rsidRPr="006B07E9" w:rsidRDefault="00BB0558" w:rsidP="00BB0558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1E4ABDE8" w14:textId="77777777" w:rsidR="00BB0558" w:rsidRPr="006B07E9" w:rsidRDefault="00BB0558" w:rsidP="00BB0558">
            <w:pPr>
              <w:ind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0" w:type="dxa"/>
          </w:tcPr>
          <w:p w14:paraId="3464319E" w14:textId="77777777" w:rsidR="00BB0558" w:rsidRPr="00C605FF" w:rsidRDefault="00BB0558" w:rsidP="00BB0558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</w:tcPr>
          <w:p w14:paraId="02D0470E" w14:textId="77777777" w:rsidR="00BB0558" w:rsidRPr="006B07E9" w:rsidRDefault="00BB0558" w:rsidP="00BB0558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0B429099" w14:textId="77777777" w:rsidR="00BB0558" w:rsidRPr="00C605FF" w:rsidRDefault="00BB0558" w:rsidP="00BB0558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B0558" w:rsidRPr="006B07E9" w14:paraId="6DAABA8C" w14:textId="77777777" w:rsidTr="00BB0558">
        <w:tc>
          <w:tcPr>
            <w:tcW w:w="3222" w:type="dxa"/>
          </w:tcPr>
          <w:p w14:paraId="2BDE7C1A" w14:textId="77777777" w:rsidR="00BB0558" w:rsidRPr="006B07E9" w:rsidRDefault="00BB0558" w:rsidP="00BB0558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</w:pPr>
            <w:r w:rsidRPr="006C36BF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>บริษัท สแกน เอิร์ธ พาวเวอร์ จำกัด</w:t>
            </w:r>
          </w:p>
        </w:tc>
        <w:tc>
          <w:tcPr>
            <w:tcW w:w="3060" w:type="dxa"/>
          </w:tcPr>
          <w:p w14:paraId="114BAAE2" w14:textId="77777777" w:rsidR="00BB0558" w:rsidRPr="006B07E9" w:rsidRDefault="00BB0558" w:rsidP="00BB0558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ธุรกิจลงทุน</w:t>
            </w:r>
          </w:p>
        </w:tc>
        <w:tc>
          <w:tcPr>
            <w:tcW w:w="1080" w:type="dxa"/>
          </w:tcPr>
          <w:p w14:paraId="1EE74921" w14:textId="77777777" w:rsidR="00BB0558" w:rsidRPr="006B07E9" w:rsidRDefault="00BB0558" w:rsidP="00BB0558">
            <w:pPr>
              <w:ind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720" w:type="dxa"/>
          </w:tcPr>
          <w:p w14:paraId="29ED287B" w14:textId="262D1106" w:rsidR="00BB0558" w:rsidRPr="00C605FF" w:rsidRDefault="00392B3C" w:rsidP="00BB0558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288" w:type="dxa"/>
          </w:tcPr>
          <w:p w14:paraId="0A36BC55" w14:textId="77777777" w:rsidR="00BB0558" w:rsidRPr="006B07E9" w:rsidRDefault="00BB0558" w:rsidP="00BB0558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70E3C934" w14:textId="77777777" w:rsidR="00BB0558" w:rsidRPr="00C605FF" w:rsidRDefault="00BB0558" w:rsidP="00BB0558">
            <w:pPr>
              <w:ind w:left="-108"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p w14:paraId="7B55BD76" w14:textId="77777777" w:rsidR="008F5997" w:rsidRPr="000E2BCC" w:rsidRDefault="008F5997" w:rsidP="00D900D9">
      <w:pPr>
        <w:spacing w:line="240" w:lineRule="auto"/>
        <w:ind w:left="630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20DBF437" w14:textId="28570C2D" w:rsidR="00D900D9" w:rsidRPr="006B07E9" w:rsidRDefault="00D900D9" w:rsidP="00D900D9">
      <w:pPr>
        <w:spacing w:line="240" w:lineRule="auto"/>
        <w:ind w:left="630"/>
        <w:jc w:val="thaiDistribute"/>
        <w:rPr>
          <w:rFonts w:ascii="Angsana New" w:hAnsi="Angsana New"/>
          <w:spacing w:val="6"/>
          <w:sz w:val="30"/>
          <w:szCs w:val="30"/>
        </w:rPr>
      </w:pPr>
      <w:r w:rsidRPr="006B07E9">
        <w:rPr>
          <w:rFonts w:ascii="Angsana New" w:hAnsi="Angsana New"/>
          <w:spacing w:val="2"/>
          <w:sz w:val="30"/>
          <w:szCs w:val="30"/>
          <w:cs/>
        </w:rPr>
        <w:t xml:space="preserve">บริษัทมีการร่วมการงานประเภทการดำเนินงานร่วมกัน </w:t>
      </w:r>
      <w:r w:rsidRPr="006B07E9">
        <w:rPr>
          <w:rFonts w:ascii="Angsana New" w:hAnsi="Angsana New"/>
          <w:spacing w:val="2"/>
          <w:sz w:val="30"/>
          <w:szCs w:val="30"/>
        </w:rPr>
        <w:t>(Joint</w:t>
      </w:r>
      <w:r w:rsidRPr="006B07E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pacing w:val="2"/>
          <w:sz w:val="30"/>
          <w:szCs w:val="30"/>
        </w:rPr>
        <w:t>operation)</w:t>
      </w:r>
      <w:r w:rsidRPr="006B07E9">
        <w:rPr>
          <w:rFonts w:ascii="Angsana New" w:hAnsi="Angsana New"/>
          <w:spacing w:val="2"/>
          <w:sz w:val="30"/>
          <w:szCs w:val="30"/>
          <w:cs/>
        </w:rPr>
        <w:t xml:space="preserve"> ระหว่างบริษัทและผู้ร่วมดำเนินงานอื่น</w:t>
      </w:r>
      <w:r w:rsidRPr="006B07E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pacing w:val="-4"/>
          <w:sz w:val="30"/>
          <w:szCs w:val="30"/>
        </w:rPr>
        <w:t>(</w:t>
      </w:r>
      <w:r w:rsidRPr="006B07E9">
        <w:rPr>
          <w:rFonts w:ascii="Angsana New" w:hAnsi="Angsana New"/>
          <w:spacing w:val="-4"/>
          <w:sz w:val="30"/>
          <w:szCs w:val="30"/>
          <w:cs/>
        </w:rPr>
        <w:t xml:space="preserve">หมายเหตุข้อ </w:t>
      </w:r>
      <w:r w:rsidR="00C605FF" w:rsidRPr="00C605FF">
        <w:rPr>
          <w:rFonts w:ascii="Angsana New" w:hAnsi="Angsana New"/>
          <w:spacing w:val="-4"/>
          <w:sz w:val="30"/>
          <w:szCs w:val="30"/>
        </w:rPr>
        <w:t>1</w:t>
      </w:r>
      <w:r w:rsidR="00D01F89">
        <w:rPr>
          <w:rFonts w:ascii="Angsana New" w:hAnsi="Angsana New"/>
          <w:spacing w:val="-4"/>
          <w:sz w:val="30"/>
          <w:szCs w:val="30"/>
        </w:rPr>
        <w:t>0</w:t>
      </w:r>
      <w:r w:rsidRPr="006B07E9">
        <w:rPr>
          <w:rFonts w:ascii="Angsana New" w:hAnsi="Angsana New"/>
          <w:spacing w:val="-4"/>
          <w:sz w:val="30"/>
          <w:szCs w:val="30"/>
        </w:rPr>
        <w:t>)</w:t>
      </w:r>
      <w:r w:rsidRPr="006B07E9">
        <w:rPr>
          <w:rFonts w:ascii="Angsana New" w:hAnsi="Angsana New"/>
          <w:spacing w:val="-4"/>
          <w:sz w:val="30"/>
          <w:szCs w:val="30"/>
          <w:cs/>
        </w:rPr>
        <w:t xml:space="preserve"> บริษัทรับรู้ส่วนได้เสียในสินทรัพย์ หนี้สิน รายได้และค่าใช้จ่าย แต่ละรายการ</w:t>
      </w:r>
      <w:r w:rsidRPr="006B07E9">
        <w:rPr>
          <w:rFonts w:ascii="Angsana New" w:hAnsi="Angsana New"/>
          <w:spacing w:val="6"/>
          <w:sz w:val="30"/>
          <w:szCs w:val="30"/>
          <w:cs/>
        </w:rPr>
        <w:t>ของการดำเนินงานร่วมกันตามส่วนของตน</w:t>
      </w:r>
      <w:r w:rsidR="00294897">
        <w:rPr>
          <w:rFonts w:ascii="Angsana New" w:hAnsi="Angsana New" w:hint="cs"/>
          <w:spacing w:val="6"/>
          <w:sz w:val="30"/>
          <w:szCs w:val="30"/>
          <w:cs/>
        </w:rPr>
        <w:t xml:space="preserve"> ซึ่งรายการดังกล่าวจะแสดงรวมกับรายการแต่ละบรรทัด</w:t>
      </w:r>
      <w:r w:rsidRPr="006B07E9">
        <w:rPr>
          <w:rFonts w:ascii="Angsana New" w:hAnsi="Angsana New"/>
          <w:spacing w:val="6"/>
          <w:sz w:val="30"/>
          <w:szCs w:val="30"/>
          <w:cs/>
        </w:rPr>
        <w:t>ในงบการเงินรวมและ</w:t>
      </w:r>
      <w:r w:rsidR="006B158F">
        <w:rPr>
          <w:rFonts w:ascii="Angsana New" w:hAnsi="Angsana New" w:hint="cs"/>
          <w:spacing w:val="6"/>
          <w:sz w:val="30"/>
          <w:szCs w:val="30"/>
          <w:cs/>
        </w:rPr>
        <w:t xml:space="preserve">     </w:t>
      </w:r>
      <w:r w:rsidRPr="006B07E9">
        <w:rPr>
          <w:rFonts w:ascii="Angsana New" w:hAnsi="Angsana New"/>
          <w:spacing w:val="6"/>
          <w:sz w:val="30"/>
          <w:szCs w:val="30"/>
          <w:cs/>
        </w:rPr>
        <w:t xml:space="preserve">งบการเงินเฉพาะกิจการ โดยมีรายละเอียด ณ </w:t>
      </w:r>
      <w:r w:rsidR="00C605FF" w:rsidRPr="00C605FF">
        <w:rPr>
          <w:rFonts w:ascii="Angsana New" w:hAnsi="Angsana New"/>
          <w:spacing w:val="6"/>
          <w:sz w:val="30"/>
          <w:szCs w:val="30"/>
        </w:rPr>
        <w:t>31</w:t>
      </w:r>
      <w:r w:rsidRPr="006B07E9">
        <w:rPr>
          <w:rFonts w:ascii="Angsana New" w:hAnsi="Angsana New"/>
          <w:spacing w:val="6"/>
          <w:sz w:val="30"/>
          <w:szCs w:val="30"/>
          <w:cs/>
        </w:rPr>
        <w:t xml:space="preserve"> ธันวาคม ดังนี้</w:t>
      </w:r>
    </w:p>
    <w:p w14:paraId="3134AA70" w14:textId="77777777" w:rsidR="00D900D9" w:rsidRPr="000E2BCC" w:rsidRDefault="00D900D9" w:rsidP="00D900D9">
      <w:pPr>
        <w:ind w:left="630" w:right="-297"/>
        <w:jc w:val="both"/>
        <w:rPr>
          <w:rFonts w:ascii="Angsana New" w:hAnsi="Angsana New"/>
          <w:sz w:val="24"/>
          <w:szCs w:val="24"/>
          <w:cs/>
        </w:rPr>
      </w:pPr>
      <w:r w:rsidRPr="008F5997">
        <w:rPr>
          <w:rFonts w:ascii="Angsana New" w:hAnsi="Angsana New"/>
          <w:sz w:val="24"/>
          <w:szCs w:val="24"/>
        </w:rPr>
        <w:tab/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3060"/>
        <w:gridCol w:w="1080"/>
        <w:gridCol w:w="720"/>
        <w:gridCol w:w="270"/>
        <w:gridCol w:w="720"/>
      </w:tblGrid>
      <w:tr w:rsidR="00D900D9" w:rsidRPr="006B07E9" w14:paraId="2E04AD7A" w14:textId="77777777" w:rsidTr="00DB3554">
        <w:tc>
          <w:tcPr>
            <w:tcW w:w="3222" w:type="dxa"/>
          </w:tcPr>
          <w:p w14:paraId="4C7B56F7" w14:textId="77777777" w:rsidR="00D900D9" w:rsidRPr="006B07E9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3060" w:type="dxa"/>
          </w:tcPr>
          <w:p w14:paraId="32C41820" w14:textId="77777777" w:rsidR="00D900D9" w:rsidRPr="006B07E9" w:rsidRDefault="00D900D9" w:rsidP="00DB3554">
            <w:pPr>
              <w:tabs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7DE47A9" w14:textId="77777777" w:rsidR="00D900D9" w:rsidRPr="006B07E9" w:rsidRDefault="00D900D9" w:rsidP="00DB35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156FF58A" w14:textId="77777777" w:rsidR="00D900D9" w:rsidRPr="006B07E9" w:rsidRDefault="00D900D9" w:rsidP="00DB35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ประเทศที่</w:t>
            </w:r>
          </w:p>
        </w:tc>
        <w:tc>
          <w:tcPr>
            <w:tcW w:w="1710" w:type="dxa"/>
            <w:gridSpan w:val="3"/>
          </w:tcPr>
          <w:p w14:paraId="032B6C21" w14:textId="77777777" w:rsidR="00D900D9" w:rsidRPr="006B07E9" w:rsidRDefault="00D900D9" w:rsidP="00DB3554">
            <w:pPr>
              <w:ind w:left="-36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ส่วนได้เสียในการ</w:t>
            </w:r>
          </w:p>
          <w:p w14:paraId="33DFDBEC" w14:textId="77777777" w:rsidR="00D900D9" w:rsidRPr="006B07E9" w:rsidRDefault="00D900D9" w:rsidP="00DB3554">
            <w:pPr>
              <w:ind w:left="-36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ดำเนินงานร่วมกัน</w:t>
            </w:r>
          </w:p>
        </w:tc>
      </w:tr>
      <w:tr w:rsidR="00D900D9" w:rsidRPr="006B07E9" w14:paraId="3CC164AF" w14:textId="77777777" w:rsidTr="00DB3554">
        <w:tc>
          <w:tcPr>
            <w:tcW w:w="3222" w:type="dxa"/>
          </w:tcPr>
          <w:p w14:paraId="047FE968" w14:textId="77777777" w:rsidR="00D900D9" w:rsidRPr="006B07E9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center"/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3A29E438" w14:textId="77777777" w:rsidR="00D900D9" w:rsidRPr="006B07E9" w:rsidRDefault="00D900D9" w:rsidP="00DB3554">
            <w:pPr>
              <w:tabs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7424FCFA" w14:textId="77777777" w:rsidR="00D900D9" w:rsidRPr="006B07E9" w:rsidRDefault="00D900D9" w:rsidP="00DB355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กิจการจัดตั้ง</w:t>
            </w:r>
          </w:p>
        </w:tc>
        <w:tc>
          <w:tcPr>
            <w:tcW w:w="720" w:type="dxa"/>
          </w:tcPr>
          <w:p w14:paraId="4A09EB58" w14:textId="648F273E" w:rsidR="00D900D9" w:rsidRPr="006B07E9" w:rsidRDefault="00C605FF" w:rsidP="00DB355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256</w:t>
            </w:r>
            <w:r w:rsidR="00734445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70" w:type="dxa"/>
          </w:tcPr>
          <w:p w14:paraId="799677CA" w14:textId="77777777" w:rsidR="00D900D9" w:rsidRPr="006B07E9" w:rsidRDefault="00D900D9" w:rsidP="00DB3554">
            <w:pPr>
              <w:tabs>
                <w:tab w:val="decimal" w:pos="432"/>
              </w:tabs>
              <w:spacing w:line="240" w:lineRule="auto"/>
              <w:ind w:left="-108"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0" w:type="dxa"/>
          </w:tcPr>
          <w:p w14:paraId="1C7E8502" w14:textId="79F345D7" w:rsidR="00D900D9" w:rsidRPr="006B07E9" w:rsidRDefault="00C605FF" w:rsidP="00DB355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256</w:t>
            </w:r>
            <w:r w:rsidR="00734445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D900D9" w:rsidRPr="006B07E9" w14:paraId="012A45D3" w14:textId="77777777" w:rsidTr="00DB3554">
        <w:tc>
          <w:tcPr>
            <w:tcW w:w="3222" w:type="dxa"/>
          </w:tcPr>
          <w:p w14:paraId="624067F0" w14:textId="77777777" w:rsidR="00D900D9" w:rsidRPr="006B07E9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3060" w:type="dxa"/>
          </w:tcPr>
          <w:p w14:paraId="5BE03E46" w14:textId="77777777" w:rsidR="00D900D9" w:rsidRPr="006B07E9" w:rsidRDefault="00D900D9" w:rsidP="00DB3554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44C1E656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710" w:type="dxa"/>
            <w:gridSpan w:val="3"/>
          </w:tcPr>
          <w:p w14:paraId="5DAE4217" w14:textId="77777777" w:rsidR="00D900D9" w:rsidRPr="006B07E9" w:rsidRDefault="00D900D9" w:rsidP="00DB3554">
            <w:pPr>
              <w:ind w:left="-108"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(ร้อยละ)</w:t>
            </w:r>
          </w:p>
        </w:tc>
      </w:tr>
      <w:tr w:rsidR="00D900D9" w:rsidRPr="006B07E9" w14:paraId="17E3B45A" w14:textId="77777777" w:rsidTr="00DB3554">
        <w:tc>
          <w:tcPr>
            <w:tcW w:w="3222" w:type="dxa"/>
          </w:tcPr>
          <w:p w14:paraId="4DC55E7B" w14:textId="77777777" w:rsidR="00D900D9" w:rsidRPr="006B07E9" w:rsidRDefault="00D900D9" w:rsidP="00DB3554">
            <w:pPr>
              <w:tabs>
                <w:tab w:val="left" w:pos="360"/>
                <w:tab w:val="left" w:pos="1440"/>
              </w:tabs>
              <w:ind w:left="144" w:right="-16" w:hanging="144"/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</w:pP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กิจการร่วมค้ากลุ่มร่วมทำงาน  </w:t>
            </w: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br/>
              <w:t xml:space="preserve">บริษัท สแกน อินเตอร์ จำกัด (มหาชน) และบริษัท ช ทวี จำกัด (มหาชน) (ซึ่งต่อไปนี้ เรียกว่า </w:t>
            </w: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</w:rPr>
              <w:t>“</w:t>
            </w: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กิจการร่วมค้ากลุ่มร่วมทำงาน </w:t>
            </w: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</w:rPr>
              <w:t>SCN-CHO”)</w:t>
            </w:r>
          </w:p>
        </w:tc>
        <w:tc>
          <w:tcPr>
            <w:tcW w:w="3060" w:type="dxa"/>
          </w:tcPr>
          <w:p w14:paraId="27C682AE" w14:textId="5B31372F" w:rsidR="00D900D9" w:rsidRPr="006B07E9" w:rsidRDefault="00D900D9" w:rsidP="00DB3554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 xml:space="preserve">ธุรกิจขายรถโดยสารปรับอากาศใช้เชื้อเพลิงก๊าซธรรมชาติ </w:t>
            </w:r>
            <w:r w:rsidRPr="006B07E9">
              <w:rPr>
                <w:rFonts w:ascii="Angsana New" w:hAnsi="Angsana New"/>
                <w:sz w:val="27"/>
                <w:szCs w:val="27"/>
              </w:rPr>
              <w:t>(NGV)</w:t>
            </w:r>
            <w:r w:rsidRPr="006B07E9">
              <w:rPr>
                <w:rFonts w:ascii="Angsana New" w:hAnsi="Angsana New"/>
                <w:sz w:val="27"/>
                <w:szCs w:val="27"/>
                <w:cs/>
              </w:rPr>
              <w:t xml:space="preserve"> พร้อมซ่อมแซมและบำรุงรักษารถโดยสาร จำนวน </w:t>
            </w:r>
            <w:r w:rsidR="00C605FF" w:rsidRPr="00C605FF">
              <w:rPr>
                <w:rFonts w:ascii="Angsana New" w:hAnsi="Angsana New"/>
                <w:sz w:val="27"/>
                <w:szCs w:val="27"/>
              </w:rPr>
              <w:t>489</w:t>
            </w:r>
            <w:r w:rsidRPr="006B07E9">
              <w:rPr>
                <w:rFonts w:ascii="Angsana New" w:hAnsi="Angsana New"/>
                <w:sz w:val="27"/>
                <w:szCs w:val="27"/>
                <w:cs/>
              </w:rPr>
              <w:t xml:space="preserve"> คัน</w:t>
            </w:r>
          </w:p>
        </w:tc>
        <w:tc>
          <w:tcPr>
            <w:tcW w:w="1080" w:type="dxa"/>
          </w:tcPr>
          <w:p w14:paraId="05902508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720" w:type="dxa"/>
          </w:tcPr>
          <w:p w14:paraId="05E952E4" w14:textId="093E5AE2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50</w:t>
            </w:r>
            <w:r w:rsidR="00D900D9"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70" w:type="dxa"/>
          </w:tcPr>
          <w:p w14:paraId="631DA408" w14:textId="77777777" w:rsidR="00D900D9" w:rsidRPr="006B07E9" w:rsidRDefault="00D900D9" w:rsidP="00DB3554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0" w:type="dxa"/>
          </w:tcPr>
          <w:p w14:paraId="032AB162" w14:textId="55D1ECBD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50</w:t>
            </w:r>
            <w:r w:rsidR="00D900D9"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</w:tbl>
    <w:p w14:paraId="279BE4C8" w14:textId="77777777" w:rsidR="00C1189F" w:rsidRDefault="00C1189F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9DDBF16" w14:textId="77777777" w:rsidR="00661CC0" w:rsidRPr="006B07E9" w:rsidRDefault="002D7611" w:rsidP="00067062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E2820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</w:p>
    <w:p w14:paraId="0AF89054" w14:textId="77777777" w:rsidR="00661CC0" w:rsidRPr="00E24E66" w:rsidRDefault="00661CC0" w:rsidP="00F6259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1B2219" w14:textId="2EE834D2" w:rsidR="00D45F24" w:rsidRDefault="000F017F" w:rsidP="00176A0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07E9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      </w:t>
      </w:r>
      <w:r w:rsidRPr="006B07E9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E7863">
        <w:rPr>
          <w:rFonts w:ascii="Angsana New" w:hAnsi="Angsana New" w:hint="cs"/>
          <w:sz w:val="30"/>
          <w:szCs w:val="30"/>
          <w:cs/>
        </w:rPr>
        <w:t xml:space="preserve">             </w:t>
      </w:r>
      <w:r w:rsidR="008E7863" w:rsidRPr="008E7863">
        <w:rPr>
          <w:rFonts w:ascii="Angsana New" w:hAnsi="Angsana New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493B5E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</w:t>
      </w:r>
      <w:r w:rsidR="00E24CBA">
        <w:rPr>
          <w:rFonts w:ascii="Angsana New" w:hAnsi="Angsana New" w:hint="cs"/>
          <w:sz w:val="30"/>
          <w:szCs w:val="30"/>
          <w:cs/>
        </w:rPr>
        <w:t>การเงินซึ่ง</w:t>
      </w:r>
      <w:r w:rsidR="008E7863" w:rsidRPr="008E7863">
        <w:rPr>
          <w:rFonts w:ascii="Angsana New" w:hAnsi="Angsana New"/>
          <w:sz w:val="30"/>
          <w:szCs w:val="30"/>
          <w:cs/>
        </w:rPr>
        <w:t>เปิดเผยในหมายเหตุ</w:t>
      </w:r>
      <w:r w:rsidR="00FE4042">
        <w:rPr>
          <w:rFonts w:ascii="Angsana New" w:hAnsi="Angsana New" w:hint="cs"/>
          <w:sz w:val="30"/>
          <w:szCs w:val="30"/>
          <w:cs/>
        </w:rPr>
        <w:t xml:space="preserve">ข้อ </w:t>
      </w:r>
      <w:r w:rsidR="00FE4042">
        <w:rPr>
          <w:rFonts w:ascii="Angsana New" w:hAnsi="Angsana New"/>
          <w:sz w:val="30"/>
          <w:szCs w:val="30"/>
        </w:rPr>
        <w:t xml:space="preserve">3 </w:t>
      </w:r>
      <w:r w:rsidR="008E7863" w:rsidRPr="008E7863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8E786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A45B0C4" w14:textId="77777777" w:rsidR="008709C5" w:rsidRPr="00E24E66" w:rsidRDefault="008709C5" w:rsidP="00176A0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C3ADE92" w14:textId="0D76B4EE" w:rsidR="00684AEF" w:rsidRPr="00112560" w:rsidRDefault="0086491C" w:rsidP="00176A0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12560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="008E7863" w:rsidRPr="00112560">
        <w:rPr>
          <w:rFonts w:ascii="Angsana New" w:hAnsi="Angsana New" w:hint="cs"/>
          <w:sz w:val="30"/>
          <w:szCs w:val="30"/>
          <w:cs/>
        </w:rPr>
        <w:t xml:space="preserve"> </w:t>
      </w:r>
      <w:r w:rsidRPr="00112560">
        <w:rPr>
          <w:rFonts w:ascii="Angsana New" w:hAnsi="Angsana New"/>
          <w:sz w:val="30"/>
          <w:szCs w:val="30"/>
          <w:cs/>
        </w:rPr>
        <w:t>และการดำเนินงานร่วมกัน</w:t>
      </w:r>
      <w:r w:rsidRPr="00112560">
        <w:rPr>
          <w:rFonts w:ascii="Angsana New" w:hAnsi="Angsana New"/>
          <w:sz w:val="30"/>
          <w:szCs w:val="30"/>
        </w:rPr>
        <w:t xml:space="preserve"> (</w:t>
      </w:r>
      <w:r w:rsidRPr="00112560">
        <w:rPr>
          <w:rFonts w:ascii="Angsana New" w:hAnsi="Angsana New"/>
          <w:sz w:val="30"/>
          <w:szCs w:val="30"/>
          <w:cs/>
        </w:rPr>
        <w:t xml:space="preserve">รวมกันเรียกว่า </w:t>
      </w:r>
      <w:r w:rsidR="001C55D2" w:rsidRPr="00112560">
        <w:rPr>
          <w:rFonts w:ascii="Angsana New" w:hAnsi="Angsana New"/>
          <w:sz w:val="30"/>
          <w:szCs w:val="30"/>
        </w:rPr>
        <w:t xml:space="preserve">      </w:t>
      </w:r>
      <w:r w:rsidRPr="00112560">
        <w:rPr>
          <w:rFonts w:ascii="Angsana New" w:hAnsi="Angsana New"/>
          <w:sz w:val="30"/>
          <w:szCs w:val="30"/>
        </w:rPr>
        <w:t>"</w:t>
      </w:r>
      <w:r w:rsidRPr="00112560">
        <w:rPr>
          <w:rFonts w:ascii="Angsana New" w:hAnsi="Angsana New"/>
          <w:sz w:val="30"/>
          <w:szCs w:val="30"/>
          <w:cs/>
        </w:rPr>
        <w:t>กลุ่มบริษัท</w:t>
      </w:r>
      <w:r w:rsidRPr="00112560">
        <w:rPr>
          <w:rFonts w:ascii="Angsana New" w:hAnsi="Angsana New"/>
          <w:sz w:val="30"/>
          <w:szCs w:val="30"/>
        </w:rPr>
        <w:t xml:space="preserve">") </w:t>
      </w:r>
      <w:r w:rsidRPr="00112560">
        <w:rPr>
          <w:rFonts w:ascii="Angsana New" w:hAnsi="Angsana New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  <w:r w:rsidR="001C55D2" w:rsidRPr="00112560">
        <w:rPr>
          <w:rFonts w:ascii="Angsana New" w:hAnsi="Angsana New"/>
          <w:sz w:val="30"/>
          <w:szCs w:val="30"/>
        </w:rPr>
        <w:t xml:space="preserve"> </w:t>
      </w:r>
      <w:r w:rsidR="00FC76BE" w:rsidRPr="00112560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06189A" w:rsidRPr="00112560">
        <w:rPr>
          <w:rFonts w:ascii="Angsana New" w:hAnsi="Angsana New"/>
          <w:sz w:val="30"/>
          <w:szCs w:val="30"/>
          <w:cs/>
        </w:rPr>
        <w:t>ให้</w:t>
      </w:r>
      <w:r w:rsidR="00FC76BE" w:rsidRPr="00112560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ผู้บริหารใช้</w:t>
      </w:r>
      <w:r w:rsidR="00EE2525" w:rsidRPr="00112560">
        <w:rPr>
          <w:rFonts w:ascii="Angsana New" w:hAnsi="Angsana New"/>
          <w:sz w:val="30"/>
          <w:szCs w:val="30"/>
          <w:cs/>
        </w:rPr>
        <w:t>วิจารณญาณ</w:t>
      </w:r>
      <w:r w:rsidR="002270A6" w:rsidRPr="00112560">
        <w:rPr>
          <w:rFonts w:ascii="Angsana New" w:hAnsi="Angsana New"/>
          <w:sz w:val="30"/>
          <w:szCs w:val="30"/>
          <w:cs/>
        </w:rPr>
        <w:t>การประมาณ</w:t>
      </w:r>
      <w:r w:rsidR="00532D6A" w:rsidRPr="00112560">
        <w:rPr>
          <w:rFonts w:ascii="Angsana New" w:hAnsi="Angsana New"/>
          <w:sz w:val="30"/>
          <w:szCs w:val="30"/>
          <w:cs/>
        </w:rPr>
        <w:t>การ</w:t>
      </w:r>
      <w:r w:rsidR="002270A6" w:rsidRPr="00112560">
        <w:rPr>
          <w:rFonts w:ascii="Angsana New" w:hAnsi="Angsana New"/>
          <w:sz w:val="30"/>
          <w:szCs w:val="30"/>
          <w:cs/>
        </w:rPr>
        <w:t>และข้อสมมติ</w:t>
      </w:r>
      <w:r w:rsidR="00FC76BE" w:rsidRPr="00112560">
        <w:rPr>
          <w:rFonts w:ascii="Angsana New" w:hAnsi="Angsana New"/>
          <w:sz w:val="30"/>
          <w:szCs w:val="30"/>
          <w:cs/>
        </w:rPr>
        <w:t>หลายประการ</w:t>
      </w:r>
      <w:r w:rsidR="00D47D20" w:rsidRPr="00112560">
        <w:rPr>
          <w:rFonts w:ascii="Angsana New" w:hAnsi="Angsana New" w:hint="cs"/>
          <w:sz w:val="30"/>
          <w:szCs w:val="30"/>
          <w:cs/>
        </w:rPr>
        <w:t xml:space="preserve">  </w:t>
      </w:r>
      <w:r w:rsidR="009D0EA5">
        <w:rPr>
          <w:rFonts w:ascii="Angsana New" w:hAnsi="Angsana New"/>
          <w:sz w:val="30"/>
          <w:szCs w:val="30"/>
        </w:rPr>
        <w:br/>
      </w:r>
      <w:r w:rsidR="00FC76BE" w:rsidRPr="00112560">
        <w:rPr>
          <w:rFonts w:ascii="Angsana New" w:hAnsi="Angsana New"/>
          <w:sz w:val="30"/>
          <w:szCs w:val="30"/>
          <w:cs/>
        </w:rPr>
        <w:t>ซึ่งมีผลกระทบต่อการ</w:t>
      </w:r>
      <w:r w:rsidR="00E27755" w:rsidRPr="00112560">
        <w:rPr>
          <w:rFonts w:ascii="Angsana New" w:hAnsi="Angsana New"/>
          <w:sz w:val="30"/>
          <w:szCs w:val="30"/>
          <w:cs/>
        </w:rPr>
        <w:t>ปฏิบัติตาม</w:t>
      </w:r>
      <w:r w:rsidR="00FC76BE" w:rsidRPr="00112560">
        <w:rPr>
          <w:rFonts w:ascii="Angsana New" w:hAnsi="Angsana New"/>
          <w:sz w:val="30"/>
          <w:szCs w:val="30"/>
          <w:cs/>
        </w:rPr>
        <w:t>นโยบายการบัญชี</w:t>
      </w:r>
      <w:r w:rsidR="00EB06F2" w:rsidRPr="00112560">
        <w:rPr>
          <w:rFonts w:ascii="Angsana New" w:hAnsi="Angsana New"/>
          <w:sz w:val="30"/>
          <w:szCs w:val="30"/>
          <w:cs/>
        </w:rPr>
        <w:t>ของ</w:t>
      </w:r>
      <w:r w:rsidR="006F291E" w:rsidRPr="00112560">
        <w:rPr>
          <w:rFonts w:ascii="Angsana New" w:hAnsi="Angsana New"/>
          <w:sz w:val="30"/>
          <w:szCs w:val="30"/>
          <w:cs/>
        </w:rPr>
        <w:t>กลุ่มบริษัท</w:t>
      </w:r>
      <w:r w:rsidR="00EB06F2" w:rsidRPr="00112560">
        <w:rPr>
          <w:rFonts w:ascii="Angsana New" w:hAnsi="Angsana New"/>
          <w:sz w:val="30"/>
          <w:szCs w:val="30"/>
          <w:cs/>
        </w:rPr>
        <w:t xml:space="preserve"> ทั้งนี้</w:t>
      </w:r>
      <w:r w:rsidR="00B60682" w:rsidRPr="00112560">
        <w:rPr>
          <w:rFonts w:ascii="Angsana New" w:hAnsi="Angsana New"/>
          <w:sz w:val="30"/>
          <w:szCs w:val="30"/>
          <w:cs/>
        </w:rPr>
        <w:t xml:space="preserve"> </w:t>
      </w:r>
      <w:r w:rsidR="00FC76BE" w:rsidRPr="00112560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  <w:r w:rsidR="00324C5A" w:rsidRPr="00112560">
        <w:rPr>
          <w:rFonts w:ascii="Angsana New" w:hAnsi="Angsana New"/>
          <w:sz w:val="30"/>
          <w:szCs w:val="30"/>
          <w:cs/>
        </w:rPr>
        <w:t xml:space="preserve"> </w:t>
      </w:r>
      <w:r w:rsidR="00684AEF" w:rsidRPr="00112560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02EB545" w14:textId="487295CC" w:rsidR="00242CA9" w:rsidRPr="00E24E66" w:rsidRDefault="00242CA9" w:rsidP="00112560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EE98FF1" w14:textId="31F99347" w:rsidR="00795992" w:rsidRPr="00795992" w:rsidRDefault="00795992" w:rsidP="0079599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95992">
        <w:rPr>
          <w:rFonts w:ascii="Angsana New" w:hAnsi="Angsana New"/>
          <w:sz w:val="30"/>
          <w:szCs w:val="30"/>
          <w:cs/>
        </w:rPr>
        <w:t xml:space="preserve">กลุ่มบริษัทไม่ได้นำมาตรฐานการรายงานทางการเงินที่ออกและปรับปรุงใหม่ซึ่งมีผลบังคับใช้สำหรับงบการเงินที่มีรอบระยะเวลาบัญชีที่เริ่มในหรือหลังวันที่ </w:t>
      </w:r>
      <w:r w:rsidR="001C6936" w:rsidRPr="001C6936">
        <w:rPr>
          <w:rFonts w:ascii="Angsana New" w:hAnsi="Angsana New"/>
          <w:sz w:val="30"/>
          <w:szCs w:val="30"/>
        </w:rPr>
        <w:t>1</w:t>
      </w:r>
      <w:r w:rsidRPr="00795992">
        <w:rPr>
          <w:rFonts w:ascii="Angsana New" w:hAnsi="Angsana New"/>
          <w:sz w:val="30"/>
          <w:szCs w:val="30"/>
          <w:cs/>
        </w:rPr>
        <w:t xml:space="preserve"> มกราคม </w:t>
      </w:r>
      <w:r w:rsidR="001C6936" w:rsidRPr="001C6936">
        <w:rPr>
          <w:rFonts w:ascii="Angsana New" w:hAnsi="Angsana New"/>
          <w:sz w:val="30"/>
          <w:szCs w:val="30"/>
        </w:rPr>
        <w:t>2566</w:t>
      </w:r>
      <w:r w:rsidRPr="00795992">
        <w:rPr>
          <w:rFonts w:ascii="Angsana New" w:hAnsi="Angsana New"/>
          <w:sz w:val="30"/>
          <w:szCs w:val="30"/>
          <w:cs/>
        </w:rPr>
        <w:t xml:space="preserve"> เป็นต้นไปมาถือปฏิบัติในการจัดทำงบการเงินนี้ </w:t>
      </w:r>
      <w:r w:rsidR="00360E73">
        <w:rPr>
          <w:rFonts w:ascii="Angsana New" w:hAnsi="Angsana New" w:hint="cs"/>
          <w:sz w:val="30"/>
          <w:szCs w:val="30"/>
          <w:cs/>
        </w:rPr>
        <w:t xml:space="preserve">       </w:t>
      </w:r>
      <w:r w:rsidRPr="00795992">
        <w:rPr>
          <w:rFonts w:ascii="Angsana New" w:hAnsi="Angsana New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ซึ่งเห็นว่าไม่มีผลกระทบที่มีสาระสำคัญต่องบการเงินในงวดที่ถือปฏิบัติ</w:t>
      </w:r>
    </w:p>
    <w:p w14:paraId="7B912A71" w14:textId="77777777" w:rsidR="00795992" w:rsidRPr="00E24E66" w:rsidRDefault="00795992" w:rsidP="00112560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8CC3E5" w14:textId="186D3248" w:rsidR="001928D0" w:rsidRPr="00AE2820" w:rsidRDefault="001928D0" w:rsidP="00402659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E2820">
        <w:rPr>
          <w:rFonts w:ascii="Angsana New" w:hAnsi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70441C8D" w14:textId="77777777" w:rsidR="00731749" w:rsidRPr="00E24E66" w:rsidRDefault="00731749" w:rsidP="00731749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0850CD" w14:textId="3D714511" w:rsidR="001928D0" w:rsidRPr="006B07E9" w:rsidRDefault="00731749" w:rsidP="001928D0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FC5192" w:rsidRPr="006B07E9">
        <w:rPr>
          <w:rFonts w:ascii="Angsana New" w:hAnsi="Angsana New"/>
          <w:sz w:val="30"/>
          <w:szCs w:val="30"/>
        </w:rPr>
        <w:t xml:space="preserve"> </w:t>
      </w:r>
    </w:p>
    <w:p w14:paraId="5A107A73" w14:textId="0523EBEB" w:rsidR="00731749" w:rsidRPr="00E24E66" w:rsidRDefault="00731749" w:rsidP="001928D0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366D89" w14:textId="77777777" w:rsidR="00731749" w:rsidRPr="000C498D" w:rsidRDefault="00731749" w:rsidP="00676384">
      <w:pPr>
        <w:pStyle w:val="Heading8"/>
        <w:numPr>
          <w:ilvl w:val="1"/>
          <w:numId w:val="21"/>
        </w:numPr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C498D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54150D7D" w14:textId="3FA24D5E" w:rsidR="00731749" w:rsidRPr="00E24E66" w:rsidRDefault="00731749" w:rsidP="00731749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  <w:highlight w:val="yellow"/>
        </w:rPr>
      </w:pPr>
    </w:p>
    <w:p w14:paraId="6E476E84" w14:textId="7EA315A8" w:rsidR="00F12B6F" w:rsidRPr="000C498D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498D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การดำเนินงานร่วมกัน (รวมกันเรียกว่า </w:t>
      </w:r>
      <w:r w:rsidR="00E24CBA" w:rsidRPr="000C498D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0C498D">
        <w:rPr>
          <w:rFonts w:ascii="Angsana New" w:hAnsi="Angsana New"/>
          <w:sz w:val="30"/>
          <w:szCs w:val="30"/>
          <w:cs/>
        </w:rPr>
        <w:t>“กลุ่มบริษัท”) และส่วนได้เสียของกลุ่มบริษัทในบริษัทร่วมและการร่วมค้า</w:t>
      </w:r>
    </w:p>
    <w:p w14:paraId="4567BFBB" w14:textId="77777777" w:rsidR="00F12B6F" w:rsidRPr="00E24E66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FD6A8E3" w14:textId="41F5711B" w:rsidR="00C1189F" w:rsidRDefault="00F12B6F" w:rsidP="00C1189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83346">
        <w:rPr>
          <w:rFonts w:ascii="Angsana New" w:hAnsi="Angsana New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  <w:r w:rsidR="00C1189F">
        <w:rPr>
          <w:rFonts w:ascii="Angsana New" w:hAnsi="Angsana New"/>
          <w:sz w:val="30"/>
          <w:szCs w:val="30"/>
          <w:cs/>
        </w:rPr>
        <w:br w:type="page"/>
      </w:r>
    </w:p>
    <w:p w14:paraId="1DFDC6A4" w14:textId="2B76783F" w:rsidR="00F12B6F" w:rsidRPr="00283346" w:rsidRDefault="00F12B6F" w:rsidP="0070547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83346">
        <w:rPr>
          <w:rFonts w:ascii="Angsana New" w:hAnsi="Angsana New"/>
          <w:sz w:val="30"/>
          <w:szCs w:val="30"/>
          <w:cs/>
        </w:rPr>
        <w:lastRenderedPageBreak/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</w:t>
      </w:r>
      <w:r w:rsidRPr="00283346">
        <w:rPr>
          <w:rFonts w:ascii="Angsana New" w:hAnsi="Angsana New" w:hint="cs"/>
          <w:sz w:val="30"/>
          <w:szCs w:val="30"/>
          <w:cs/>
        </w:rPr>
        <w:t xml:space="preserve"> </w:t>
      </w:r>
      <w:r w:rsidRPr="00283346">
        <w:rPr>
          <w:rFonts w:ascii="Angsana New" w:hAnsi="Angsana New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283346">
        <w:rPr>
          <w:rFonts w:ascii="Angsana New" w:hAnsi="Angsana New" w:hint="cs"/>
          <w:sz w:val="30"/>
          <w:szCs w:val="30"/>
          <w:cs/>
        </w:rPr>
        <w:t>หรือ</w:t>
      </w:r>
      <w:r w:rsidRPr="00283346">
        <w:rPr>
          <w:rFonts w:ascii="Angsana New" w:hAnsi="Angsana New"/>
          <w:sz w:val="30"/>
          <w:szCs w:val="30"/>
          <w:cs/>
        </w:rPr>
        <w:t>ส่วนต่ำกว่าทุนอื่นในส่วนของเจ้าของ</w:t>
      </w:r>
    </w:p>
    <w:p w14:paraId="2BBA501B" w14:textId="77777777" w:rsidR="00F12B6F" w:rsidRPr="00E24E66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59FDD13" w14:textId="4F1EA804" w:rsidR="00F12B6F" w:rsidRPr="00283346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83346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0F0DD66" w14:textId="77777777" w:rsidR="00F12B6F" w:rsidRPr="00E24E66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36A4E13" w14:textId="28436DF6" w:rsidR="00F12B6F" w:rsidRPr="00283346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83346">
        <w:rPr>
          <w:rFonts w:ascii="Angsana New" w:hAnsi="Angsana New"/>
          <w:sz w:val="30"/>
          <w:szCs w:val="30"/>
          <w:cs/>
        </w:rPr>
        <w:t>บริษัทร่วม</w:t>
      </w:r>
      <w:r w:rsidR="002C396C" w:rsidRPr="00283346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283346">
        <w:rPr>
          <w:rFonts w:ascii="Angsana New" w:hAnsi="Angsana New"/>
          <w:sz w:val="30"/>
          <w:szCs w:val="30"/>
          <w:cs/>
        </w:rPr>
        <w:t xml:space="preserve">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 </w:t>
      </w:r>
    </w:p>
    <w:p w14:paraId="1041F557" w14:textId="77777777" w:rsidR="00F12B6F" w:rsidRPr="00E24E66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D6DBFB1" w14:textId="2A27DAF7" w:rsidR="00F12B6F" w:rsidRPr="00283346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83346">
        <w:rPr>
          <w:rFonts w:ascii="Angsana New" w:hAnsi="Angsana New"/>
          <w:sz w:val="30"/>
          <w:szCs w:val="30"/>
          <w:cs/>
        </w:rPr>
        <w:t xml:space="preserve"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 </w:t>
      </w:r>
    </w:p>
    <w:p w14:paraId="065FCA86" w14:textId="77777777" w:rsidR="00F12B6F" w:rsidRPr="00E24E66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07EF640" w14:textId="43B57D4B" w:rsidR="00F12B6F" w:rsidRPr="00283346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83346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FEE7B2B" w14:textId="3AF7E46F" w:rsidR="00F12B6F" w:rsidRPr="00E24E66" w:rsidRDefault="00F12B6F" w:rsidP="00731749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  <w:highlight w:val="yellow"/>
        </w:rPr>
      </w:pPr>
    </w:p>
    <w:p w14:paraId="2DBFB2A2" w14:textId="77777777" w:rsidR="0080348B" w:rsidRPr="00E8253A" w:rsidRDefault="0080348B" w:rsidP="0080348B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8253A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 </w:t>
      </w:r>
    </w:p>
    <w:p w14:paraId="3E236A56" w14:textId="3604205F" w:rsidR="0080348B" w:rsidRPr="00E8253A" w:rsidRDefault="0080348B" w:rsidP="00DB3F5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8253A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6BD16995" w14:textId="2FB59AE7" w:rsidR="00910E59" w:rsidRDefault="00910E59">
      <w:pPr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664F344A" w14:textId="3E531C2D" w:rsidR="00F12B6F" w:rsidRPr="00E8253A" w:rsidRDefault="0080348B" w:rsidP="008034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8253A">
        <w:rPr>
          <w:rFonts w:ascii="Angsana New" w:hAnsi="Angsana New"/>
          <w:sz w:val="30"/>
          <w:szCs w:val="30"/>
          <w:cs/>
        </w:rPr>
        <w:lastRenderedPageBreak/>
        <w:t>กลุ่มบริษัทเลือกใช้วิธีการทดสอบการกระจุกตัว (</w:t>
      </w:r>
      <w:r w:rsidRPr="00E8253A">
        <w:rPr>
          <w:rFonts w:ascii="Angsana New" w:hAnsi="Angsana New"/>
          <w:sz w:val="30"/>
          <w:szCs w:val="30"/>
        </w:rPr>
        <w:t xml:space="preserve">concentration test) </w:t>
      </w:r>
      <w:r w:rsidRPr="00E8253A">
        <w:rPr>
          <w:rFonts w:ascii="Angsana New" w:hAnsi="Angsana New"/>
          <w:sz w:val="30"/>
          <w:szCs w:val="30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41853387" w14:textId="77777777" w:rsidR="008C1D32" w:rsidRPr="00E24E66" w:rsidRDefault="008C1D32" w:rsidP="0080348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409AEA5" w14:textId="2CBFCA84" w:rsidR="0080348B" w:rsidRDefault="0080348B" w:rsidP="008034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8253A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        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54C8E226" w14:textId="77777777" w:rsidR="00146944" w:rsidRPr="00E24E66" w:rsidRDefault="00146944" w:rsidP="0080348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DBE7A52" w14:textId="29A91469" w:rsidR="0080348B" w:rsidRPr="00E8253A" w:rsidRDefault="0080348B" w:rsidP="008034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8253A">
        <w:rPr>
          <w:rFonts w:ascii="Angsana New" w:hAnsi="Angsana New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 มูลค่าของโครงการจ่ายโดยใช้หุ้นเป็นเกณฑ์ที่ออกแทนโครงการของผู้ถูกซื้อเมื่อรวมธุรกิจ และส่วนได้เสียในส่วนของเจ้าของที่ออกโดยกลุ่มบริษัท 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และมูลค่าองค์ประกอบนอกตลาดไปหักจากสิ่งตอบแทนที่โอนให้และรับรู้เป็นค่าใช้จ่ายอื่น</w:t>
      </w:r>
    </w:p>
    <w:p w14:paraId="6F677A45" w14:textId="77777777" w:rsidR="0080348B" w:rsidRPr="00E24E66" w:rsidRDefault="0080348B" w:rsidP="0080348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FCAAB24" w14:textId="1DDC32F3" w:rsidR="0080348B" w:rsidRPr="00E8253A" w:rsidRDefault="0080348B" w:rsidP="008034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8253A">
        <w:rPr>
          <w:rFonts w:ascii="Angsana New" w:hAnsi="Angsana New"/>
          <w:sz w:val="30"/>
          <w:szCs w:val="30"/>
          <w:cs/>
        </w:rPr>
        <w:t>หากมีการออกโครงการจ่ายโดยใช้หุ้นเป็นเกณฑ์ (โครงการทดแทน) เพื่อแลกเปลี่ยนกับโครงการที่พนักงานของ</w:t>
      </w:r>
      <w:r w:rsidR="00146944">
        <w:rPr>
          <w:rFonts w:ascii="Angsana New" w:hAnsi="Angsana New"/>
          <w:sz w:val="30"/>
          <w:szCs w:val="30"/>
        </w:rPr>
        <w:t xml:space="preserve">     </w:t>
      </w:r>
      <w:r w:rsidRPr="00E8253A">
        <w:rPr>
          <w:rFonts w:ascii="Angsana New" w:hAnsi="Angsana New"/>
          <w:sz w:val="30"/>
          <w:szCs w:val="30"/>
          <w:cs/>
        </w:rPr>
        <w:t>ผู้ถูกซื้อถืออยู่ (โครงการผู้ถูกซื้อ) ขึ้นอยู่กับต้นทุนบริการในอดีต ผู้ซื้อต้องวัดส่วนของโครงการทดแทนด้วยมูลค่าตามราคาตลาดซึ่งเป็นส่วนหนึ่งของสิ่งตอบแทนที่โอน หากมีข้อกำหนดเกี่ยวกับการทำงานในอนาคต ผลต่างระหว่างมูลค่าซึ่งรวมอยู่ในสิ่งตอบแทนที่โอนไป</w:t>
      </w:r>
      <w:r w:rsidRPr="00E8253A">
        <w:rPr>
          <w:rFonts w:ascii="Angsana New" w:hAnsi="Angsana New" w:hint="cs"/>
          <w:sz w:val="30"/>
          <w:szCs w:val="30"/>
          <w:cs/>
        </w:rPr>
        <w:t xml:space="preserve"> </w:t>
      </w:r>
      <w:r w:rsidRPr="00E8253A">
        <w:rPr>
          <w:rFonts w:ascii="Angsana New" w:hAnsi="Angsana New"/>
          <w:sz w:val="30"/>
          <w:szCs w:val="30"/>
          <w:cs/>
        </w:rPr>
        <w:t>และราคาตลาดของโครงการทดแทน รับรู้เป็นผลตอบแทนพนักงานภายหลังการรวมธุรกิจ</w:t>
      </w:r>
    </w:p>
    <w:p w14:paraId="4D146A81" w14:textId="77777777" w:rsidR="0080348B" w:rsidRPr="00E24E66" w:rsidRDefault="0080348B" w:rsidP="0080348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346BC65" w14:textId="606DC44E" w:rsidR="0080348B" w:rsidRPr="00E8253A" w:rsidRDefault="0080348B" w:rsidP="008034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8253A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6BB626E3" w14:textId="77777777" w:rsidR="0080348B" w:rsidRPr="00E24E66" w:rsidRDefault="0080348B" w:rsidP="0080348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5FEB525" w14:textId="77777777" w:rsidR="0080348B" w:rsidRPr="00E8253A" w:rsidRDefault="0080348B" w:rsidP="008034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8253A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7782ED2" w14:textId="77777777" w:rsidR="0080348B" w:rsidRPr="00E24E66" w:rsidRDefault="0080348B" w:rsidP="0080348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A80EAF1" w14:textId="442935A9" w:rsidR="0080348B" w:rsidRPr="00E8253A" w:rsidRDefault="0080348B" w:rsidP="00DB3F5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8253A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4D2AFC">
        <w:rPr>
          <w:rFonts w:ascii="Angsana New" w:hAnsi="Angsana New"/>
          <w:sz w:val="30"/>
          <w:szCs w:val="30"/>
        </w:rPr>
        <w:t xml:space="preserve"> </w:t>
      </w:r>
      <w:r w:rsidRPr="00E8253A">
        <w:rPr>
          <w:rFonts w:ascii="Angsana New" w:hAnsi="Angsana New"/>
          <w:sz w:val="30"/>
          <w:szCs w:val="30"/>
          <w:cs/>
        </w:rPr>
        <w:t xml:space="preserve">ๆ ที่เคยรับรู้ไว้ ณ วันที่ซื้อ </w:t>
      </w:r>
    </w:p>
    <w:p w14:paraId="4F487F2F" w14:textId="795B87CD" w:rsidR="00910E59" w:rsidRDefault="00910E59">
      <w:pPr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4EC1F21F" w14:textId="2B440D4F" w:rsidR="0080348B" w:rsidRPr="00E8253A" w:rsidRDefault="0080348B" w:rsidP="008034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8253A">
        <w:rPr>
          <w:rFonts w:ascii="Angsana New" w:hAnsi="Angsana New"/>
          <w:sz w:val="30"/>
          <w:szCs w:val="30"/>
          <w:cs/>
        </w:rPr>
        <w:lastRenderedPageBreak/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025157D0" w14:textId="77777777" w:rsidR="008C1D32" w:rsidRPr="00E24E66" w:rsidRDefault="008C1D32" w:rsidP="00176A04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1EAA26C" w14:textId="1FA7C586" w:rsidR="0080348B" w:rsidRPr="00176A04" w:rsidRDefault="0080348B" w:rsidP="00176A04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E8253A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64B9FF19" w14:textId="4E7C5133" w:rsidR="00A3262E" w:rsidRPr="00E24E66" w:rsidRDefault="00A3262E" w:rsidP="0013102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  <w:highlight w:val="yellow"/>
        </w:rPr>
      </w:pPr>
    </w:p>
    <w:p w14:paraId="26AFF36D" w14:textId="77777777" w:rsidR="00015288" w:rsidRPr="00F87C3E" w:rsidRDefault="00015288" w:rsidP="00676384">
      <w:pPr>
        <w:pStyle w:val="Heading8"/>
        <w:numPr>
          <w:ilvl w:val="1"/>
          <w:numId w:val="21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F87C3E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เงินลงทุนในบริษัทย่อย บริษัทร่วมและการร่วมค้า</w:t>
      </w:r>
    </w:p>
    <w:p w14:paraId="07DD9FF8" w14:textId="113DCF29" w:rsidR="008C54B4" w:rsidRPr="00E24E66" w:rsidRDefault="008C54B4" w:rsidP="0013102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0B41157D" w14:textId="77411A45" w:rsidR="0080348B" w:rsidRPr="00F87C3E" w:rsidRDefault="0080348B" w:rsidP="0013102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F87C3E">
        <w:rPr>
          <w:rFonts w:ascii="Angsana New" w:hAnsi="Angsana New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</w:t>
      </w:r>
      <w:r w:rsidR="00E24CBA" w:rsidRPr="00F87C3E">
        <w:rPr>
          <w:rFonts w:ascii="Angsana New" w:hAnsi="Angsana New" w:hint="cs"/>
          <w:sz w:val="30"/>
          <w:szCs w:val="30"/>
          <w:cs/>
        </w:rPr>
        <w:t xml:space="preserve">        </w:t>
      </w:r>
      <w:r w:rsidRPr="00F87C3E">
        <w:rPr>
          <w:rFonts w:ascii="Angsana New" w:hAnsi="Angsana New"/>
          <w:sz w:val="30"/>
          <w:szCs w:val="30"/>
          <w:cs/>
        </w:rPr>
        <w:t xml:space="preserve">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  </w:t>
      </w:r>
    </w:p>
    <w:p w14:paraId="2F4E74B4" w14:textId="77777777" w:rsidR="0080348B" w:rsidRPr="00E24E66" w:rsidRDefault="0080348B" w:rsidP="0013102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94CD759" w14:textId="77777777" w:rsidR="00731749" w:rsidRPr="00E8253A" w:rsidRDefault="00731749" w:rsidP="00676384">
      <w:pPr>
        <w:pStyle w:val="Heading8"/>
        <w:numPr>
          <w:ilvl w:val="1"/>
          <w:numId w:val="21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8253A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เงินตราต่างประเทศ </w:t>
      </w:r>
    </w:p>
    <w:p w14:paraId="73EE4C98" w14:textId="4D8E9E8E" w:rsidR="00AE4B4B" w:rsidRPr="00E24E66" w:rsidRDefault="00AE4B4B" w:rsidP="003C1046">
      <w:pPr>
        <w:tabs>
          <w:tab w:val="left" w:pos="540"/>
        </w:tabs>
        <w:ind w:left="540"/>
        <w:jc w:val="both"/>
        <w:rPr>
          <w:rFonts w:ascii="Angsana New" w:eastAsia="EucrosiaUPCBold" w:hAnsi="Angsana New"/>
          <w:sz w:val="30"/>
          <w:szCs w:val="30"/>
        </w:rPr>
      </w:pPr>
    </w:p>
    <w:p w14:paraId="73658D57" w14:textId="2A158939" w:rsidR="0080348B" w:rsidRPr="00E8253A" w:rsidRDefault="0080348B" w:rsidP="00E24CB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E8253A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Pr="00E8253A">
        <w:rPr>
          <w:rFonts w:ascii="Angsana New" w:hAnsi="Angsana New" w:hint="cs"/>
          <w:sz w:val="30"/>
          <w:szCs w:val="30"/>
          <w:cs/>
        </w:rPr>
        <w:t xml:space="preserve"> </w:t>
      </w:r>
      <w:r w:rsidRPr="00E8253A">
        <w:rPr>
          <w:rFonts w:ascii="Angsana New" w:hAnsi="Angsana New"/>
          <w:sz w:val="30"/>
          <w:szCs w:val="30"/>
          <w:cs/>
        </w:rPr>
        <w:t xml:space="preserve">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 </w:t>
      </w:r>
    </w:p>
    <w:p w14:paraId="58559884" w14:textId="77777777" w:rsidR="00E24CBA" w:rsidRPr="00E24E66" w:rsidRDefault="00E24CBA" w:rsidP="00E24CBA">
      <w:pPr>
        <w:spacing w:line="240" w:lineRule="auto"/>
        <w:rPr>
          <w:rFonts w:ascii="Angsana New" w:eastAsia="EucrosiaUPCBold" w:hAnsi="Angsana New"/>
          <w:sz w:val="30"/>
          <w:szCs w:val="30"/>
        </w:rPr>
      </w:pPr>
    </w:p>
    <w:p w14:paraId="4EA5D8F0" w14:textId="053EE14A" w:rsidR="002E5CD6" w:rsidRPr="00E8253A" w:rsidRDefault="002E5CD6" w:rsidP="00E24CBA">
      <w:pPr>
        <w:spacing w:line="240" w:lineRule="auto"/>
        <w:ind w:firstLine="540"/>
        <w:rPr>
          <w:rFonts w:ascii="Angsana New" w:eastAsia="EucrosiaUPCBold" w:hAnsi="Angsana New"/>
          <w:sz w:val="30"/>
          <w:szCs w:val="30"/>
        </w:rPr>
      </w:pPr>
      <w:r w:rsidRPr="00E8253A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01E217F1" w14:textId="1FAEE99F" w:rsidR="002E5CD6" w:rsidRPr="00E8253A" w:rsidRDefault="002E5CD6" w:rsidP="002E5CD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8253A">
        <w:rPr>
          <w:rFonts w:ascii="Angsana New" w:hAnsi="Angsana New"/>
          <w:sz w:val="30"/>
          <w:szCs w:val="30"/>
          <w:cs/>
        </w:rPr>
        <w:t xml:space="preserve"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ยกเว้นในกรณีที่เป็นประเทศที่อยู่ในภาวะเศรษฐกิจที่เงินเฟ้อรุนแรง แปลงค่าเป็นเงินบาทโดยใช้อัตราแลกเปลี่ยนที่ใกล้เคียงกับอัตราแลกเปลี่ยน ณ วันที่เกิดรายการ  </w:t>
      </w:r>
    </w:p>
    <w:p w14:paraId="4F9FAB24" w14:textId="3559D32D" w:rsidR="002E5CD6" w:rsidRPr="006F06A8" w:rsidRDefault="000E3F43" w:rsidP="006F06A8">
      <w:pPr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  <w:r w:rsidRPr="00283346">
        <w:rPr>
          <w:rFonts w:ascii="Angsana New" w:hAnsi="Angsana New"/>
          <w:sz w:val="30"/>
          <w:szCs w:val="30"/>
          <w:highlight w:val="cyan"/>
        </w:rPr>
        <w:br w:type="page"/>
      </w:r>
      <w:r w:rsidR="002E5CD6" w:rsidRPr="00E8253A">
        <w:rPr>
          <w:rFonts w:ascii="Angsana New" w:hAnsi="Angsana New"/>
          <w:sz w:val="30"/>
          <w:szCs w:val="30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52072962" w14:textId="77777777" w:rsidR="006F06A8" w:rsidRPr="00E24E66" w:rsidRDefault="006F06A8" w:rsidP="006F06A8">
      <w:pPr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2125B08" w14:textId="03696E95" w:rsidR="002E5CD6" w:rsidRPr="00E8253A" w:rsidRDefault="002E5CD6" w:rsidP="002E5CD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8253A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12B938B5" w14:textId="66C143BB" w:rsidR="002E5CD6" w:rsidRPr="00E24E66" w:rsidRDefault="002E5CD6" w:rsidP="002E5CD6">
      <w:pPr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A6FBC13" w14:textId="5F5CD5FD" w:rsidR="005C3D9A" w:rsidRPr="00CA6002" w:rsidRDefault="005C3D9A" w:rsidP="00676384">
      <w:pPr>
        <w:pStyle w:val="Heading8"/>
        <w:numPr>
          <w:ilvl w:val="1"/>
          <w:numId w:val="21"/>
        </w:numPr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CA6002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078A3157" w14:textId="5B9395B2" w:rsidR="005E68FF" w:rsidRPr="00E24E66" w:rsidRDefault="005E68FF" w:rsidP="005E68F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A642E5" w14:textId="02CBE324" w:rsidR="00EA797A" w:rsidRPr="00CA6002" w:rsidRDefault="00EA797A" w:rsidP="00325103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</w:rPr>
      </w:pPr>
      <w:r w:rsidRPr="00CA6002">
        <w:rPr>
          <w:rFonts w:ascii="Angsana New" w:hAnsi="Angsana New"/>
          <w:i/>
          <w:iCs/>
          <w:sz w:val="30"/>
          <w:szCs w:val="30"/>
        </w:rPr>
        <w:t>(</w:t>
      </w:r>
      <w:r w:rsidRPr="00CA6002">
        <w:rPr>
          <w:rFonts w:ascii="Angsana New" w:hAnsi="Angsana New"/>
          <w:i/>
          <w:iCs/>
          <w:sz w:val="30"/>
          <w:szCs w:val="30"/>
          <w:cs/>
        </w:rPr>
        <w:t>ง</w:t>
      </w:r>
      <w:r w:rsidRPr="00CA6002">
        <w:rPr>
          <w:rFonts w:ascii="Angsana New" w:hAnsi="Angsana New"/>
          <w:i/>
          <w:iCs/>
          <w:sz w:val="30"/>
          <w:szCs w:val="30"/>
        </w:rPr>
        <w:t>.</w:t>
      </w:r>
      <w:r w:rsidR="00C605FF" w:rsidRPr="00CA6002">
        <w:rPr>
          <w:rFonts w:ascii="Angsana New" w:hAnsi="Angsana New"/>
          <w:i/>
          <w:iCs/>
          <w:sz w:val="30"/>
          <w:szCs w:val="30"/>
        </w:rPr>
        <w:t>1</w:t>
      </w:r>
      <w:r w:rsidRPr="00CA6002">
        <w:rPr>
          <w:rFonts w:ascii="Angsana New" w:hAnsi="Angsana New"/>
          <w:i/>
          <w:iCs/>
          <w:sz w:val="30"/>
          <w:szCs w:val="30"/>
        </w:rPr>
        <w:t>)</w:t>
      </w:r>
      <w:r w:rsidR="00B60682" w:rsidRPr="00CA600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A6002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การจัดประเภทรายการและการวัดมูลค่า</w:t>
      </w:r>
    </w:p>
    <w:p w14:paraId="43396D89" w14:textId="0346F38E" w:rsidR="00B60EE3" w:rsidRPr="00163759" w:rsidRDefault="00B17C50" w:rsidP="003A5670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B17C50">
        <w:rPr>
          <w:rFonts w:ascii="Angsana New" w:hAnsi="Angsana New"/>
          <w:sz w:val="30"/>
          <w:szCs w:val="30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60EE3" w:rsidRPr="00CA6002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</w:t>
      </w:r>
      <w:r w:rsidR="003A5670" w:rsidRPr="00CA6002">
        <w:rPr>
          <w:rFonts w:ascii="Angsana New" w:hAnsi="Angsana New" w:hint="cs"/>
          <w:sz w:val="30"/>
          <w:szCs w:val="30"/>
          <w:cs/>
        </w:rPr>
        <w:t xml:space="preserve"> (</w:t>
      </w:r>
      <w:r w:rsidR="00B60EE3" w:rsidRPr="00CA6002">
        <w:rPr>
          <w:rFonts w:ascii="Angsana New" w:hAnsi="Angsana New"/>
          <w:sz w:val="30"/>
          <w:szCs w:val="30"/>
          <w:cs/>
        </w:rPr>
        <w:t>นอกเหนือจากลูกหนี้การค้า (ดูหมายเหตุข้อ</w:t>
      </w:r>
      <w:r w:rsidR="003A5670" w:rsidRPr="00CA6002">
        <w:rPr>
          <w:rFonts w:ascii="Angsana New" w:hAnsi="Angsana New"/>
          <w:sz w:val="30"/>
          <w:szCs w:val="30"/>
        </w:rPr>
        <w:t xml:space="preserve"> </w:t>
      </w:r>
      <w:r w:rsidR="00C605FF" w:rsidRPr="00CA6002">
        <w:rPr>
          <w:rFonts w:ascii="Angsana New" w:hAnsi="Angsana New"/>
          <w:sz w:val="30"/>
          <w:szCs w:val="30"/>
        </w:rPr>
        <w:t>6</w:t>
      </w:r>
      <w:r w:rsidR="00B60EE3" w:rsidRPr="00CA6002">
        <w:rPr>
          <w:rFonts w:ascii="Angsana New" w:hAnsi="Angsana New"/>
          <w:sz w:val="30"/>
          <w:szCs w:val="30"/>
          <w:cs/>
        </w:rPr>
        <w:t>)) รับรู้รายการเมื่อเริ่มแรกเมื่อ</w:t>
      </w:r>
      <w:r w:rsidR="006F291E"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="00B60EE3" w:rsidRPr="00CA6002">
        <w:rPr>
          <w:rFonts w:ascii="Angsana New" w:hAnsi="Angsana New"/>
          <w:sz w:val="30"/>
          <w:szCs w:val="30"/>
          <w:cs/>
        </w:rPr>
        <w:t>เป็นคู่สัญญาตามข้อกำหนดของเครื่องมือทางการเงินนั้น และวัดมูลค่าด้วยมูลค่า</w:t>
      </w:r>
      <w:r w:rsidR="00CA6002" w:rsidRPr="00CA6002">
        <w:rPr>
          <w:rFonts w:ascii="Angsana New" w:hAnsi="Angsana New" w:hint="cs"/>
          <w:sz w:val="30"/>
          <w:szCs w:val="30"/>
          <w:cs/>
        </w:rPr>
        <w:t>เมื่อเริ่มแรกด้วยมูลค่า</w:t>
      </w:r>
      <w:r w:rsidR="00B60EE3" w:rsidRPr="00CA6002">
        <w:rPr>
          <w:rFonts w:ascii="Angsana New" w:hAnsi="Angsana New"/>
          <w:sz w:val="30"/>
          <w:szCs w:val="30"/>
          <w:cs/>
        </w:rPr>
        <w:t>ยุติธรรม</w:t>
      </w:r>
      <w:r w:rsidR="00CA6002">
        <w:rPr>
          <w:rFonts w:ascii="Angsana New" w:hAnsi="Angsana New" w:hint="cs"/>
          <w:sz w:val="30"/>
          <w:szCs w:val="30"/>
          <w:cs/>
        </w:rPr>
        <w:t xml:space="preserve">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</w:t>
      </w:r>
      <w:r w:rsidR="00B60EE3" w:rsidRPr="00CA6002">
        <w:rPr>
          <w:rFonts w:ascii="Angsana New" w:hAnsi="Angsana New"/>
          <w:sz w:val="30"/>
          <w:szCs w:val="30"/>
          <w:cs/>
        </w:rPr>
        <w:t>รวม</w:t>
      </w:r>
      <w:r w:rsidR="00CA6002" w:rsidRPr="00CA6002">
        <w:rPr>
          <w:rFonts w:ascii="Angsana New" w:hAnsi="Angsana New" w:hint="cs"/>
          <w:sz w:val="30"/>
          <w:szCs w:val="30"/>
          <w:cs/>
        </w:rPr>
        <w:t>หรือหัก</w:t>
      </w:r>
      <w:r w:rsidR="00B60EE3" w:rsidRPr="00CA6002">
        <w:rPr>
          <w:rFonts w:ascii="Angsana New" w:hAnsi="Angsana New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CA6002" w:rsidRPr="00CA6002">
        <w:rPr>
          <w:rFonts w:ascii="Angsana New" w:hAnsi="Angsana New" w:hint="cs"/>
          <w:sz w:val="30"/>
          <w:szCs w:val="30"/>
          <w:cs/>
        </w:rPr>
        <w:t>ด้วย</w:t>
      </w:r>
      <w:r w:rsidR="00B60EE3" w:rsidRPr="00CA6002">
        <w:rPr>
          <w:rFonts w:ascii="Angsana New" w:hAnsi="Angsana New"/>
          <w:sz w:val="30"/>
          <w:szCs w:val="30"/>
          <w:cs/>
        </w:rPr>
        <w:t xml:space="preserve"> </w:t>
      </w:r>
    </w:p>
    <w:p w14:paraId="0D2BFFEF" w14:textId="77777777" w:rsidR="00B60EE3" w:rsidRPr="00E24E66" w:rsidRDefault="00B60EE3" w:rsidP="00B60EE3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C061B29" w14:textId="3E5F8022" w:rsidR="00B60EE3" w:rsidRPr="00CA6002" w:rsidRDefault="00B60EE3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815B3A" w:rsidRPr="00CA6002">
        <w:rPr>
          <w:rFonts w:ascii="Angsana New" w:hAnsi="Angsana New" w:hint="cs"/>
          <w:sz w:val="30"/>
          <w:szCs w:val="30"/>
          <w:cs/>
        </w:rPr>
        <w:t xml:space="preserve"> </w:t>
      </w:r>
      <w:r w:rsidR="006F291E"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Pr="00CA6002">
        <w:rPr>
          <w:rFonts w:ascii="Angsana New" w:hAnsi="Angsana New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414CDB98" w14:textId="2FED3AC9" w:rsidR="00294897" w:rsidRDefault="00294897" w:rsidP="008326CD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51F84D7E" w14:textId="77777777" w:rsidR="007C4AC9" w:rsidRDefault="007C4AC9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B2C6742" w14:textId="3DC1C77F" w:rsidR="00B60EE3" w:rsidRDefault="00B60EE3" w:rsidP="00B87422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</w:t>
      </w:r>
      <w:r w:rsidR="00F860CD" w:rsidRPr="00CA6002">
        <w:rPr>
          <w:rFonts w:ascii="Angsana New" w:hAnsi="Angsana New"/>
          <w:sz w:val="30"/>
          <w:szCs w:val="30"/>
        </w:rPr>
        <w:t xml:space="preserve">                 </w:t>
      </w:r>
      <w:r w:rsidRPr="00CA6002">
        <w:rPr>
          <w:rFonts w:ascii="Angsana New" w:hAnsi="Angsana New"/>
          <w:sz w:val="30"/>
          <w:szCs w:val="30"/>
          <w:cs/>
        </w:rPr>
        <w:t xml:space="preserve">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4E0F1C1E" w14:textId="77777777" w:rsidR="007C4AC9" w:rsidRPr="00593A34" w:rsidRDefault="007C4AC9" w:rsidP="00B87422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24"/>
          <w:szCs w:val="24"/>
        </w:rPr>
      </w:pPr>
    </w:p>
    <w:p w14:paraId="618215C8" w14:textId="393967D5" w:rsidR="00B60EE3" w:rsidRPr="00CA6002" w:rsidRDefault="00B60EE3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6C287314" w14:textId="43595C82" w:rsidR="00B60EE3" w:rsidRPr="00593A34" w:rsidRDefault="00B60EE3" w:rsidP="00CD46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66D3C737" w14:textId="0158CB4B" w:rsidR="00B60EE3" w:rsidRPr="00CA6002" w:rsidRDefault="0020117E" w:rsidP="0020117E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</w:rPr>
      </w:pPr>
      <w:r w:rsidRPr="00CA6002">
        <w:rPr>
          <w:rFonts w:ascii="Angsana New" w:hAnsi="Angsana New"/>
          <w:i/>
          <w:iCs/>
          <w:sz w:val="30"/>
          <w:szCs w:val="30"/>
        </w:rPr>
        <w:t>(</w:t>
      </w:r>
      <w:r w:rsidRPr="00CA6002">
        <w:rPr>
          <w:rFonts w:ascii="Angsana New" w:hAnsi="Angsana New"/>
          <w:i/>
          <w:iCs/>
          <w:sz w:val="30"/>
          <w:szCs w:val="30"/>
          <w:cs/>
        </w:rPr>
        <w:t>ง</w:t>
      </w:r>
      <w:r w:rsidRPr="00CA6002">
        <w:rPr>
          <w:rFonts w:ascii="Angsana New" w:hAnsi="Angsana New"/>
          <w:i/>
          <w:iCs/>
          <w:sz w:val="30"/>
          <w:szCs w:val="30"/>
        </w:rPr>
        <w:t>.</w:t>
      </w:r>
      <w:r w:rsidR="00C605FF" w:rsidRPr="00CA6002">
        <w:rPr>
          <w:rFonts w:ascii="Angsana New" w:hAnsi="Angsana New"/>
          <w:i/>
          <w:iCs/>
          <w:sz w:val="30"/>
          <w:szCs w:val="30"/>
        </w:rPr>
        <w:t>2</w:t>
      </w:r>
      <w:r w:rsidRPr="00CA6002">
        <w:rPr>
          <w:rFonts w:ascii="Angsana New" w:hAnsi="Angsana New"/>
          <w:i/>
          <w:iCs/>
          <w:sz w:val="30"/>
          <w:szCs w:val="30"/>
        </w:rPr>
        <w:t>)</w:t>
      </w:r>
      <w:r w:rsidRPr="00CA6002">
        <w:rPr>
          <w:rFonts w:ascii="Angsana New" w:hAnsi="Angsana New"/>
          <w:i/>
          <w:iCs/>
          <w:sz w:val="30"/>
          <w:szCs w:val="30"/>
          <w:cs/>
        </w:rPr>
        <w:t xml:space="preserve"> การตัดรายการออกจากบัญชีและการหักกลบ</w:t>
      </w:r>
    </w:p>
    <w:p w14:paraId="658E7A0C" w14:textId="2CA92753" w:rsidR="00B60EE3" w:rsidRPr="00CA6002" w:rsidRDefault="006F291E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="00B60EE3" w:rsidRPr="00CA6002">
        <w:rPr>
          <w:rFonts w:ascii="Angsana New" w:hAnsi="Angsana New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C750F7" w:rsidRPr="00CA6002">
        <w:rPr>
          <w:rFonts w:ascii="Angsana New" w:hAnsi="Angsana New" w:hint="cs"/>
          <w:sz w:val="30"/>
          <w:szCs w:val="30"/>
          <w:cs/>
        </w:rPr>
        <w:t xml:space="preserve">        </w:t>
      </w:r>
      <w:r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="00B60EE3" w:rsidRPr="00CA6002">
        <w:rPr>
          <w:rFonts w:ascii="Angsana New" w:hAnsi="Angsana New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5ECFBDF" w14:textId="77777777" w:rsidR="00B60EE3" w:rsidRPr="00593A34" w:rsidRDefault="00B60EE3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24"/>
          <w:szCs w:val="24"/>
        </w:rPr>
      </w:pPr>
    </w:p>
    <w:p w14:paraId="0F8767DE" w14:textId="1301C4E3" w:rsidR="00B60EE3" w:rsidRPr="00CA6002" w:rsidRDefault="006F291E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="00B60EE3" w:rsidRPr="00CA6002">
        <w:rPr>
          <w:rFonts w:ascii="Angsana New" w:hAnsi="Angsana New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="00B60EE3" w:rsidRPr="00CA6002">
        <w:rPr>
          <w:rFonts w:ascii="Angsana New" w:hAnsi="Angsana New"/>
          <w:sz w:val="30"/>
          <w:szCs w:val="30"/>
          <w:cs/>
        </w:rPr>
        <w:t xml:space="preserve"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58A8588F" w14:textId="77777777" w:rsidR="00B60EE3" w:rsidRPr="00593A34" w:rsidRDefault="00B60EE3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24"/>
          <w:szCs w:val="24"/>
        </w:rPr>
      </w:pPr>
    </w:p>
    <w:p w14:paraId="4D5A4688" w14:textId="7915B2F7" w:rsidR="00B60EE3" w:rsidRDefault="00B60EE3" w:rsidP="0020117E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B17C50">
        <w:rPr>
          <w:rFonts w:ascii="Angsana New" w:hAnsi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  <w:r w:rsidRPr="00CA6002">
        <w:rPr>
          <w:rFonts w:ascii="Angsana New" w:hAnsi="Angsana New"/>
          <w:sz w:val="30"/>
          <w:szCs w:val="30"/>
          <w:cs/>
        </w:rPr>
        <w:t xml:space="preserve"> </w:t>
      </w:r>
    </w:p>
    <w:p w14:paraId="507FB979" w14:textId="4EFB27A7" w:rsidR="00B17C50" w:rsidRPr="00593A34" w:rsidRDefault="00B17C50" w:rsidP="0020117E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24"/>
          <w:szCs w:val="24"/>
        </w:rPr>
      </w:pPr>
    </w:p>
    <w:p w14:paraId="55CA3651" w14:textId="05D6424C" w:rsidR="00B17C50" w:rsidRPr="00B17C50" w:rsidRDefault="00B17C50" w:rsidP="00112560">
      <w:pPr>
        <w:pStyle w:val="BodyText2"/>
        <w:tabs>
          <w:tab w:val="left" w:pos="1080"/>
        </w:tabs>
        <w:ind w:right="43" w:firstLine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7C50">
        <w:rPr>
          <w:rFonts w:ascii="Angsana New" w:hAnsi="Angsana New"/>
          <w:i/>
          <w:iCs/>
          <w:sz w:val="30"/>
          <w:szCs w:val="30"/>
          <w:cs/>
        </w:rPr>
        <w:t xml:space="preserve">การปฏิรูปอัตราดอกเบี้ยอ้างอิง </w:t>
      </w:r>
    </w:p>
    <w:p w14:paraId="142D2390" w14:textId="2D29FD78" w:rsidR="00B17C50" w:rsidRPr="00CA6002" w:rsidRDefault="00B17C50" w:rsidP="00B17C50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B17C50">
        <w:rPr>
          <w:rFonts w:ascii="Angsana New" w:hAnsi="Angsana New"/>
          <w:sz w:val="30"/>
          <w:szCs w:val="30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 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 หากมีการเปลี่ยนแปลงอื่นเพิ่มเติม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1B50AE6B" w14:textId="77777777" w:rsidR="00B60EE3" w:rsidRPr="00593A34" w:rsidRDefault="00B60EE3" w:rsidP="00B60EE3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24687A8" w14:textId="3F99E6D1" w:rsidR="00F40099" w:rsidRDefault="00B60EE3" w:rsidP="00815B3A">
      <w:pPr>
        <w:pStyle w:val="BodyText2"/>
        <w:tabs>
          <w:tab w:val="left" w:pos="1350"/>
        </w:tabs>
        <w:ind w:left="990" w:right="43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="006F291E"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Pr="00CA6002">
        <w:rPr>
          <w:rFonts w:ascii="Angsana New" w:hAnsi="Angsana New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6F291E" w:rsidRPr="00CA6002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CA6002">
        <w:rPr>
          <w:rFonts w:ascii="Angsana New" w:hAnsi="Angsana New"/>
          <w:spacing w:val="-2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E38B2E0" w14:textId="3CA39486" w:rsidR="005F4380" w:rsidRDefault="005F4380">
      <w:pPr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pacing w:val="-2"/>
          <w:sz w:val="28"/>
          <w:szCs w:val="28"/>
        </w:rPr>
        <w:br w:type="page"/>
      </w:r>
    </w:p>
    <w:p w14:paraId="511A4DAC" w14:textId="0EF39F13" w:rsidR="0020117E" w:rsidRPr="00CA6002" w:rsidRDefault="0020117E" w:rsidP="00E24E66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94897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Pr="00294897">
        <w:rPr>
          <w:rFonts w:ascii="Angsana New" w:hAnsi="Angsana New"/>
          <w:i/>
          <w:iCs/>
          <w:sz w:val="30"/>
          <w:szCs w:val="30"/>
          <w:cs/>
        </w:rPr>
        <w:t>ง</w:t>
      </w:r>
      <w:r w:rsidRPr="00294897">
        <w:rPr>
          <w:rFonts w:ascii="Angsana New" w:hAnsi="Angsana New"/>
          <w:i/>
          <w:iCs/>
          <w:sz w:val="30"/>
          <w:szCs w:val="30"/>
        </w:rPr>
        <w:t>.</w:t>
      </w:r>
      <w:r w:rsidR="00C605FF" w:rsidRPr="00294897">
        <w:rPr>
          <w:rFonts w:ascii="Angsana New" w:hAnsi="Angsana New"/>
          <w:i/>
          <w:iCs/>
          <w:sz w:val="30"/>
          <w:szCs w:val="30"/>
        </w:rPr>
        <w:t>3</w:t>
      </w:r>
      <w:r w:rsidRPr="00294897">
        <w:rPr>
          <w:rFonts w:ascii="Angsana New" w:hAnsi="Angsana New"/>
          <w:i/>
          <w:iCs/>
          <w:sz w:val="30"/>
          <w:szCs w:val="30"/>
        </w:rPr>
        <w:t>)</w:t>
      </w:r>
      <w:r w:rsidRPr="0029489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94897">
        <w:rPr>
          <w:rFonts w:ascii="Angsana New" w:hAnsi="Angsana New" w:hint="cs"/>
          <w:i/>
          <w:iCs/>
          <w:sz w:val="30"/>
          <w:szCs w:val="30"/>
          <w:cs/>
        </w:rPr>
        <w:t>อนุพันธ์</w:t>
      </w:r>
    </w:p>
    <w:p w14:paraId="403D3120" w14:textId="4D86290C" w:rsidR="0020117E" w:rsidRDefault="0020117E" w:rsidP="0020117E">
      <w:pPr>
        <w:tabs>
          <w:tab w:val="left" w:pos="144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2EE1911E" w14:textId="77777777" w:rsidR="006226DB" w:rsidRPr="006226DB" w:rsidRDefault="006226DB" w:rsidP="0020117E">
      <w:pPr>
        <w:tabs>
          <w:tab w:val="left" w:pos="1440"/>
        </w:tabs>
        <w:spacing w:line="240" w:lineRule="auto"/>
        <w:ind w:left="990" w:right="29"/>
        <w:jc w:val="thaiDistribute"/>
        <w:rPr>
          <w:rFonts w:ascii="Angsana New" w:hAnsi="Angsana New"/>
          <w:sz w:val="28"/>
          <w:szCs w:val="28"/>
        </w:rPr>
      </w:pPr>
    </w:p>
    <w:p w14:paraId="73872E13" w14:textId="034DF239" w:rsidR="007C68B8" w:rsidRPr="00CA6002" w:rsidRDefault="007C68B8" w:rsidP="00E24E66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A6002">
        <w:rPr>
          <w:rFonts w:ascii="Angsana New" w:hAnsi="Angsana New"/>
          <w:i/>
          <w:iCs/>
          <w:sz w:val="30"/>
          <w:szCs w:val="30"/>
        </w:rPr>
        <w:t>(</w:t>
      </w:r>
      <w:r w:rsidRPr="00CA6002">
        <w:rPr>
          <w:rFonts w:ascii="Angsana New" w:hAnsi="Angsana New"/>
          <w:i/>
          <w:iCs/>
          <w:sz w:val="30"/>
          <w:szCs w:val="30"/>
          <w:cs/>
        </w:rPr>
        <w:t>ง</w:t>
      </w:r>
      <w:r w:rsidRPr="00CA6002">
        <w:rPr>
          <w:rFonts w:ascii="Angsana New" w:hAnsi="Angsana New"/>
          <w:i/>
          <w:iCs/>
          <w:sz w:val="30"/>
          <w:szCs w:val="30"/>
        </w:rPr>
        <w:t>.</w:t>
      </w:r>
      <w:r w:rsidR="00D14CE3">
        <w:rPr>
          <w:rFonts w:ascii="Angsana New" w:hAnsi="Angsana New"/>
          <w:i/>
          <w:iCs/>
          <w:sz w:val="30"/>
          <w:szCs w:val="30"/>
        </w:rPr>
        <w:t>4</w:t>
      </w:r>
      <w:r w:rsidRPr="00CA6002">
        <w:rPr>
          <w:rFonts w:ascii="Angsana New" w:hAnsi="Angsana New"/>
          <w:i/>
          <w:iCs/>
          <w:sz w:val="30"/>
          <w:szCs w:val="30"/>
        </w:rPr>
        <w:t>)</w:t>
      </w:r>
      <w:r w:rsidRPr="00CA6002">
        <w:rPr>
          <w:rFonts w:ascii="Angsana New" w:hAnsi="Angsana New"/>
          <w:i/>
          <w:iCs/>
          <w:sz w:val="30"/>
          <w:szCs w:val="30"/>
          <w:cs/>
        </w:rPr>
        <w:t xml:space="preserve"> การด้อยค่าของสินทรัพย์ทางการเงินนอกเหนือจากลูกหนี้การค้า</w:t>
      </w:r>
    </w:p>
    <w:p w14:paraId="6F79FD86" w14:textId="7FBCD2D4" w:rsidR="009D24A9" w:rsidRPr="00CA6002" w:rsidRDefault="009D24A9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382BDF51" w14:textId="77777777" w:rsidR="009D24A9" w:rsidRPr="006226DB" w:rsidRDefault="009D24A9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28"/>
          <w:szCs w:val="28"/>
        </w:rPr>
      </w:pPr>
    </w:p>
    <w:p w14:paraId="7EA15E1C" w14:textId="0D3D48F2" w:rsidR="003A5670" w:rsidRPr="00CA6002" w:rsidRDefault="006F291E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="003A5670" w:rsidRPr="00CA6002">
        <w:rPr>
          <w:rFonts w:ascii="Angsana New" w:hAnsi="Angsana New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C605FF" w:rsidRPr="00CA6002">
        <w:rPr>
          <w:rFonts w:ascii="Angsana New" w:hAnsi="Angsana New"/>
          <w:sz w:val="30"/>
          <w:szCs w:val="30"/>
        </w:rPr>
        <w:t>12</w:t>
      </w:r>
      <w:r w:rsidR="003A5670" w:rsidRPr="00CA6002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03241594" w14:textId="77777777" w:rsidR="00E24CBA" w:rsidRPr="006226DB" w:rsidRDefault="00E24CBA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28"/>
          <w:szCs w:val="28"/>
        </w:rPr>
      </w:pPr>
    </w:p>
    <w:p w14:paraId="2B7833BC" w14:textId="5D5F8B07" w:rsidR="003A5670" w:rsidRPr="00CA6002" w:rsidRDefault="003A5670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F860CD" w:rsidRPr="00CA6002">
        <w:rPr>
          <w:rFonts w:ascii="Angsana New" w:hAnsi="Angsana New"/>
          <w:sz w:val="30"/>
          <w:szCs w:val="30"/>
        </w:rPr>
        <w:t xml:space="preserve">                    </w:t>
      </w:r>
      <w:r w:rsidRPr="00CA6002">
        <w:rPr>
          <w:rFonts w:ascii="Angsana New" w:hAnsi="Angsana New"/>
          <w:sz w:val="30"/>
          <w:szCs w:val="30"/>
          <w:cs/>
        </w:rPr>
        <w:t xml:space="preserve"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D657B61" w14:textId="77777777" w:rsidR="003A5670" w:rsidRPr="006226DB" w:rsidRDefault="003A5670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28"/>
          <w:szCs w:val="28"/>
        </w:rPr>
      </w:pPr>
    </w:p>
    <w:p w14:paraId="68B02C44" w14:textId="3296F5BA" w:rsidR="003A5670" w:rsidRPr="003F5946" w:rsidRDefault="006F291E" w:rsidP="003F5946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="003A5670" w:rsidRPr="00CA6002">
        <w:rPr>
          <w:rFonts w:ascii="Angsana New" w:hAnsi="Angsana New"/>
          <w:sz w:val="30"/>
          <w:szCs w:val="30"/>
          <w:cs/>
        </w:rPr>
        <w:t xml:space="preserve">พิจารณาว่าสินทรัพย์ทางการเงินมีความเสี่ยงด้านเครดิตต่ำเมื่อมีความน่าเชื่อถืออยู่ใน ‘ระดับที่น่าลงทุน’ ซึ่งเป็นการจัดอันดับที่เข้าใจในระดับสากล </w:t>
      </w:r>
      <w:r w:rsidR="00852C88" w:rsidRPr="00CA6002">
        <w:rPr>
          <w:rFonts w:ascii="Angsana New" w:hAnsi="Angsana New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852C88" w:rsidRPr="00CA6002">
        <w:rPr>
          <w:rFonts w:ascii="Angsana New" w:hAnsi="Angsana New"/>
          <w:sz w:val="30"/>
          <w:szCs w:val="30"/>
        </w:rPr>
        <w:t xml:space="preserve">     12 </w:t>
      </w:r>
      <w:r w:rsidR="00852C88" w:rsidRPr="00CA6002">
        <w:rPr>
          <w:rFonts w:ascii="Angsana New" w:hAnsi="Angsana New"/>
          <w:sz w:val="30"/>
          <w:szCs w:val="30"/>
          <w:cs/>
        </w:rPr>
        <w:t>เดือนข้างหน้า</w:t>
      </w:r>
    </w:p>
    <w:p w14:paraId="5159BB59" w14:textId="77777777" w:rsidR="00DE0ACC" w:rsidRPr="006226DB" w:rsidRDefault="00DE0ACC" w:rsidP="003D170C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28"/>
          <w:szCs w:val="28"/>
        </w:rPr>
      </w:pPr>
    </w:p>
    <w:p w14:paraId="325BA7C4" w14:textId="634E63DB" w:rsidR="008F27D8" w:rsidRPr="003D170C" w:rsidRDefault="006F291E" w:rsidP="003D170C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="003A5670" w:rsidRPr="00CA6002">
        <w:rPr>
          <w:rFonts w:ascii="Angsana New" w:hAnsi="Angsana New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605FF" w:rsidRPr="00CA6002">
        <w:rPr>
          <w:rFonts w:ascii="Angsana New" w:hAnsi="Angsana New"/>
          <w:sz w:val="30"/>
          <w:szCs w:val="30"/>
        </w:rPr>
        <w:t>30</w:t>
      </w:r>
      <w:r w:rsidR="003A5670" w:rsidRPr="00CA6002">
        <w:rPr>
          <w:rFonts w:ascii="Angsana New" w:hAnsi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</w:t>
      </w:r>
      <w:r w:rsidR="00016B19" w:rsidRPr="00CA6002">
        <w:rPr>
          <w:rFonts w:ascii="Angsana New" w:hAnsi="Angsana New" w:hint="cs"/>
          <w:sz w:val="30"/>
          <w:szCs w:val="30"/>
          <w:cs/>
        </w:rPr>
        <w:t xml:space="preserve"> </w:t>
      </w:r>
      <w:r w:rsidR="003A5670" w:rsidRPr="00CA6002">
        <w:rPr>
          <w:rFonts w:ascii="Angsana New" w:hAnsi="Angsana New"/>
          <w:sz w:val="30"/>
          <w:szCs w:val="30"/>
          <w:cs/>
        </w:rPr>
        <w:t>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CA6002">
        <w:rPr>
          <w:rFonts w:ascii="Angsana New" w:hAnsi="Angsana New"/>
          <w:sz w:val="30"/>
          <w:szCs w:val="30"/>
          <w:cs/>
        </w:rPr>
        <w:t>กลุ่มบริษัท</w:t>
      </w:r>
    </w:p>
    <w:p w14:paraId="0EF4789D" w14:textId="77777777" w:rsidR="00112560" w:rsidRPr="006226DB" w:rsidRDefault="00112560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28"/>
          <w:szCs w:val="28"/>
        </w:rPr>
      </w:pPr>
    </w:p>
    <w:p w14:paraId="12236195" w14:textId="0B6A7AC4" w:rsidR="003A5670" w:rsidRPr="00CA6002" w:rsidRDefault="006F291E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="003A5670" w:rsidRPr="00CA6002">
        <w:rPr>
          <w:rFonts w:ascii="Angsana New" w:hAnsi="Angsana New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 </w:t>
      </w:r>
    </w:p>
    <w:p w14:paraId="72635C21" w14:textId="296A4083" w:rsidR="003A5670" w:rsidRPr="00CA6002" w:rsidRDefault="003A5670" w:rsidP="00AC25A4">
      <w:pPr>
        <w:pStyle w:val="BodyText2"/>
        <w:tabs>
          <w:tab w:val="left" w:pos="1260"/>
          <w:tab w:val="left" w:pos="1350"/>
        </w:tabs>
        <w:ind w:left="1152" w:right="43" w:hanging="162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-</w:t>
      </w:r>
      <w:r w:rsidRPr="00CA6002">
        <w:rPr>
          <w:rFonts w:ascii="Angsana New" w:hAnsi="Angsana New"/>
          <w:sz w:val="30"/>
          <w:szCs w:val="30"/>
          <w:cs/>
        </w:rPr>
        <w:tab/>
        <w:t>ผู้กู้ไม่สามารถจ่ายชำระภาระผูกพันด้านเครดิตให้แก่</w:t>
      </w:r>
      <w:r w:rsidR="006F291E"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Pr="00CA6002">
        <w:rPr>
          <w:rFonts w:ascii="Angsana New" w:hAnsi="Angsana New"/>
          <w:sz w:val="30"/>
          <w:szCs w:val="30"/>
          <w:cs/>
        </w:rPr>
        <w:t>ได้เต็มจำนวน อีกทั้ง</w:t>
      </w:r>
      <w:r w:rsidR="008F27D8"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Pr="00CA6002">
        <w:rPr>
          <w:rFonts w:ascii="Angsana New" w:hAnsi="Angsana New"/>
          <w:sz w:val="30"/>
          <w:szCs w:val="30"/>
          <w:cs/>
        </w:rPr>
        <w:t xml:space="preserve">ไม่มีสิทธิในการไล่เบี้ย เช่น การยึดหลักประกัน (หากมีการวางหลักประกัน) หรือ </w:t>
      </w:r>
    </w:p>
    <w:p w14:paraId="2AC7EA7D" w14:textId="0B4B6450" w:rsidR="009D24A9" w:rsidRDefault="003A5670" w:rsidP="00DE0ACC">
      <w:pPr>
        <w:pStyle w:val="BodyText2"/>
        <w:tabs>
          <w:tab w:val="left" w:pos="1260"/>
          <w:tab w:val="left" w:pos="1350"/>
        </w:tabs>
        <w:ind w:left="1152" w:right="43" w:hanging="162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-</w:t>
      </w:r>
      <w:r w:rsidRPr="00CA6002">
        <w:rPr>
          <w:rFonts w:ascii="Angsana New" w:hAnsi="Angsana New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C605FF" w:rsidRPr="00CA6002">
        <w:rPr>
          <w:rFonts w:ascii="Angsana New" w:hAnsi="Angsana New"/>
          <w:sz w:val="30"/>
          <w:szCs w:val="30"/>
        </w:rPr>
        <w:t>90</w:t>
      </w:r>
      <w:r w:rsidRPr="00CA6002">
        <w:rPr>
          <w:rFonts w:ascii="Angsana New" w:hAnsi="Angsana New"/>
          <w:sz w:val="30"/>
          <w:szCs w:val="30"/>
          <w:cs/>
        </w:rPr>
        <w:t xml:space="preserve"> วัน</w:t>
      </w:r>
    </w:p>
    <w:p w14:paraId="178FFC04" w14:textId="1E4435C4" w:rsidR="008F27D8" w:rsidRPr="00CA6002" w:rsidRDefault="008F27D8" w:rsidP="00E24E66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A6002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Pr="00CA6002">
        <w:rPr>
          <w:rFonts w:ascii="Angsana New" w:hAnsi="Angsana New"/>
          <w:i/>
          <w:iCs/>
          <w:sz w:val="30"/>
          <w:szCs w:val="30"/>
          <w:cs/>
        </w:rPr>
        <w:t>ง</w:t>
      </w:r>
      <w:r w:rsidRPr="00CA6002">
        <w:rPr>
          <w:rFonts w:ascii="Angsana New" w:hAnsi="Angsana New"/>
          <w:i/>
          <w:iCs/>
          <w:sz w:val="30"/>
          <w:szCs w:val="30"/>
        </w:rPr>
        <w:t>.</w:t>
      </w:r>
      <w:r w:rsidR="00D14CE3">
        <w:rPr>
          <w:rFonts w:ascii="Angsana New" w:hAnsi="Angsana New"/>
          <w:i/>
          <w:iCs/>
          <w:sz w:val="30"/>
          <w:szCs w:val="30"/>
        </w:rPr>
        <w:t>5</w:t>
      </w:r>
      <w:r w:rsidRPr="00CA6002">
        <w:rPr>
          <w:rFonts w:ascii="Angsana New" w:hAnsi="Angsana New"/>
          <w:i/>
          <w:iCs/>
          <w:sz w:val="30"/>
          <w:szCs w:val="30"/>
        </w:rPr>
        <w:t>)</w:t>
      </w:r>
      <w:r w:rsidRPr="00CA6002">
        <w:rPr>
          <w:rFonts w:ascii="Angsana New" w:hAnsi="Angsana New"/>
          <w:i/>
          <w:iCs/>
          <w:sz w:val="30"/>
          <w:szCs w:val="30"/>
          <w:cs/>
        </w:rPr>
        <w:t xml:space="preserve"> การตัดจำหน่าย </w:t>
      </w:r>
    </w:p>
    <w:p w14:paraId="7E21D81A" w14:textId="09DDCBA3" w:rsidR="003A5670" w:rsidRDefault="003A5670" w:rsidP="00815B3A">
      <w:pPr>
        <w:pStyle w:val="BodyText2"/>
        <w:tabs>
          <w:tab w:val="left" w:pos="117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6F291E"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Pr="00CA6002">
        <w:rPr>
          <w:rFonts w:ascii="Angsana New" w:hAnsi="Angsana New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CD9D4AE" w14:textId="77777777" w:rsidR="00112707" w:rsidRPr="001744BE" w:rsidRDefault="00112707" w:rsidP="00815B3A">
      <w:pPr>
        <w:pStyle w:val="BodyText2"/>
        <w:tabs>
          <w:tab w:val="left" w:pos="117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F851B2C" w14:textId="5B363F4D" w:rsidR="008F27D8" w:rsidRPr="00CA6002" w:rsidRDefault="008F27D8" w:rsidP="008F27D8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A6002">
        <w:rPr>
          <w:rFonts w:ascii="Angsana New" w:hAnsi="Angsana New"/>
          <w:i/>
          <w:iCs/>
          <w:sz w:val="30"/>
          <w:szCs w:val="30"/>
        </w:rPr>
        <w:t>(</w:t>
      </w:r>
      <w:r w:rsidRPr="00CA6002">
        <w:rPr>
          <w:rFonts w:ascii="Angsana New" w:hAnsi="Angsana New"/>
          <w:i/>
          <w:iCs/>
          <w:sz w:val="30"/>
          <w:szCs w:val="30"/>
          <w:cs/>
        </w:rPr>
        <w:t>ง</w:t>
      </w:r>
      <w:r w:rsidRPr="00CA6002">
        <w:rPr>
          <w:rFonts w:ascii="Angsana New" w:hAnsi="Angsana New"/>
          <w:i/>
          <w:iCs/>
          <w:sz w:val="30"/>
          <w:szCs w:val="30"/>
        </w:rPr>
        <w:t>.</w:t>
      </w:r>
      <w:r w:rsidR="00D14CE3">
        <w:rPr>
          <w:rFonts w:ascii="Angsana New" w:hAnsi="Angsana New"/>
          <w:i/>
          <w:iCs/>
          <w:sz w:val="30"/>
          <w:szCs w:val="30"/>
        </w:rPr>
        <w:t>6</w:t>
      </w:r>
      <w:r w:rsidRPr="00CA6002">
        <w:rPr>
          <w:rFonts w:ascii="Angsana New" w:hAnsi="Angsana New"/>
          <w:i/>
          <w:iCs/>
          <w:sz w:val="30"/>
          <w:szCs w:val="30"/>
        </w:rPr>
        <w:t>)</w:t>
      </w:r>
      <w:r w:rsidRPr="00CA600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A6002">
        <w:rPr>
          <w:rFonts w:ascii="Angsana New" w:hAnsi="Angsana New" w:hint="cs"/>
          <w:i/>
          <w:iCs/>
          <w:sz w:val="30"/>
          <w:szCs w:val="30"/>
          <w:cs/>
        </w:rPr>
        <w:t>ดอกเบี้ย</w:t>
      </w:r>
      <w:r w:rsidRPr="00CA6002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7E4406CF" w14:textId="22660C31" w:rsidR="003A5670" w:rsidRPr="00CA6002" w:rsidRDefault="003A5670" w:rsidP="00815B3A">
      <w:pPr>
        <w:pStyle w:val="BodyText2"/>
        <w:tabs>
          <w:tab w:val="left" w:pos="135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F860CD" w:rsidRPr="00CA6002">
        <w:rPr>
          <w:rFonts w:ascii="Angsana New" w:hAnsi="Angsana New"/>
          <w:sz w:val="30"/>
          <w:szCs w:val="30"/>
        </w:rPr>
        <w:t xml:space="preserve">           </w:t>
      </w:r>
      <w:r w:rsidRPr="00CA6002">
        <w:rPr>
          <w:rFonts w:ascii="Angsana New" w:hAnsi="Angsana New"/>
          <w:sz w:val="30"/>
          <w:szCs w:val="30"/>
          <w:cs/>
        </w:rPr>
        <w:t xml:space="preserve">การด้อยค่าด้านเครดิต) หรือราคาทุนตัดจำหน่ายของหนี้สิน </w:t>
      </w:r>
    </w:p>
    <w:p w14:paraId="12C62864" w14:textId="29BCA021" w:rsidR="003A5670" w:rsidRPr="001744BE" w:rsidRDefault="003A5670" w:rsidP="003A5670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B8AD1B4" w14:textId="77777777" w:rsidR="00731749" w:rsidRPr="00163759" w:rsidRDefault="00731749" w:rsidP="00676384">
      <w:pPr>
        <w:pStyle w:val="Heading8"/>
        <w:numPr>
          <w:ilvl w:val="1"/>
          <w:numId w:val="21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6375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679BADDF" w14:textId="77777777" w:rsidR="00731749" w:rsidRPr="001744BE" w:rsidRDefault="00731749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91BE914" w14:textId="1B0EDC35" w:rsidR="0063118D" w:rsidRPr="00163759" w:rsidRDefault="0063118D" w:rsidP="0063118D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16375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3CE9C947" w14:textId="7E923869" w:rsidR="005B4F3C" w:rsidRPr="001744BE" w:rsidRDefault="005B4F3C" w:rsidP="0063118D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6FE5314" w14:textId="77777777" w:rsidR="00731749" w:rsidRPr="00BA577B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BA577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ลูกหนี้การค้าและลูกหนี้</w:t>
      </w:r>
      <w:r w:rsidR="00853858" w:rsidRPr="00BA577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หมุนเวียน</w:t>
      </w:r>
      <w:r w:rsidRPr="00BA577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อื่น</w:t>
      </w:r>
    </w:p>
    <w:p w14:paraId="35C5DE76" w14:textId="7D836345" w:rsidR="00731749" w:rsidRPr="001744BE" w:rsidRDefault="00731749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BEB086B" w14:textId="3F3E72EF" w:rsidR="005B4F3C" w:rsidRPr="00BA577B" w:rsidRDefault="005B4F3C" w:rsidP="005B4F3C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BA577B">
        <w:rPr>
          <w:rFonts w:ascii="Angsana New" w:hAnsi="Angsana New"/>
          <w:sz w:val="30"/>
          <w:szCs w:val="30"/>
          <w:cs/>
        </w:rPr>
        <w:t>ลูกหนี้การค้ารับรู้เมื่อ</w:t>
      </w:r>
      <w:r w:rsidR="006F291E" w:rsidRPr="00BA577B">
        <w:rPr>
          <w:rFonts w:ascii="Angsana New" w:hAnsi="Angsana New"/>
          <w:sz w:val="30"/>
          <w:szCs w:val="30"/>
          <w:cs/>
        </w:rPr>
        <w:t>กลุ่มบริษัท</w:t>
      </w:r>
      <w:r w:rsidRPr="00BA577B">
        <w:rPr>
          <w:rFonts w:ascii="Angsana New" w:hAnsi="Angsana New"/>
          <w:sz w:val="30"/>
          <w:szCs w:val="30"/>
          <w:cs/>
        </w:rPr>
        <w:t>มีสิทธิที่ปราศจากเงื่อนไขในการได้รับสิ่งตอบแทนตามสัญญา ลูกหนี้การค้า</w:t>
      </w:r>
      <w:r w:rsidR="00C750F7" w:rsidRPr="00BA577B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BA577B">
        <w:rPr>
          <w:rFonts w:ascii="Angsana New" w:hAnsi="Angsana New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42AED008" w14:textId="77777777" w:rsidR="005B4F3C" w:rsidRPr="001744BE" w:rsidRDefault="005B4F3C" w:rsidP="005B4F3C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09C8E4A" w14:textId="5C77475D" w:rsidR="00E24CBA" w:rsidRPr="003D170C" w:rsidRDefault="006F291E" w:rsidP="003D170C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BA577B">
        <w:rPr>
          <w:rFonts w:ascii="Angsana New" w:hAnsi="Angsana New"/>
          <w:sz w:val="30"/>
          <w:szCs w:val="30"/>
          <w:cs/>
        </w:rPr>
        <w:t>กลุ่มบริษัท</w:t>
      </w:r>
      <w:r w:rsidR="005B4F3C" w:rsidRPr="00BA577B">
        <w:rPr>
          <w:rFonts w:ascii="Angsana New" w:hAnsi="Angsana New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3D9F5EA" w14:textId="77777777" w:rsidR="00112560" w:rsidRPr="001744BE" w:rsidRDefault="00112560" w:rsidP="00294897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57D51A6" w14:textId="53C3D67B" w:rsidR="00731749" w:rsidRPr="00112560" w:rsidRDefault="00731749" w:rsidP="00112560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1256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73B237DA" w14:textId="14CF223E" w:rsidR="00731749" w:rsidRPr="001744BE" w:rsidRDefault="00731749" w:rsidP="00731749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  <w:highlight w:val="yellow"/>
        </w:rPr>
      </w:pPr>
    </w:p>
    <w:p w14:paraId="152EA289" w14:textId="5DE0DA9E" w:rsidR="001C6370" w:rsidRPr="00F87C3E" w:rsidRDefault="001C6370" w:rsidP="00A541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87C3E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F87C3E">
        <w:rPr>
          <w:rFonts w:ascii="Angsana New" w:hAnsi="Angsana New" w:hint="cs"/>
          <w:sz w:val="30"/>
          <w:szCs w:val="30"/>
          <w:cs/>
        </w:rPr>
        <w:t xml:space="preserve"> </w:t>
      </w:r>
      <w:r w:rsidRPr="00F87C3E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Pr="00F87C3E">
        <w:rPr>
          <w:rFonts w:ascii="Angsana New" w:hAnsi="Angsana New" w:hint="cs"/>
          <w:sz w:val="30"/>
          <w:szCs w:val="30"/>
          <w:cs/>
        </w:rPr>
        <w:t xml:space="preserve"> </w:t>
      </w:r>
      <w:r w:rsidRPr="00F87C3E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0181B719" w14:textId="5F57192B" w:rsidR="00731749" w:rsidRPr="000C5F55" w:rsidRDefault="00731749" w:rsidP="00E24CBA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C5F5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6859FD37" w14:textId="116F49EA" w:rsidR="00731749" w:rsidRPr="007E7AC7" w:rsidRDefault="00731749" w:rsidP="00A56B75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DD06EED" w14:textId="599279EC" w:rsidR="0045169F" w:rsidRDefault="0045169F" w:rsidP="0045169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5F55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ต้นทุนการก่อสร้างสินทรัพย์ที่กิจการก่อสร้างเองรวมถึงต้นทุนการกู้ยืม </w:t>
      </w:r>
    </w:p>
    <w:p w14:paraId="635C4A9E" w14:textId="77777777" w:rsidR="003D4DF3" w:rsidRPr="007E7AC7" w:rsidRDefault="003D4DF3" w:rsidP="0045169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991A023" w14:textId="5BDAC6A1" w:rsidR="0045169F" w:rsidRPr="000C5F55" w:rsidRDefault="0045169F" w:rsidP="0045169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5F55">
        <w:rPr>
          <w:rFonts w:ascii="Angsana New" w:hAnsi="Angsana New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และรับรู้ในกำไรหรือขาดทุน ทั้งนี้ </w:t>
      </w:r>
      <w:r w:rsidR="006F291E" w:rsidRPr="000C5F55">
        <w:rPr>
          <w:rFonts w:ascii="Angsana New" w:hAnsi="Angsana New"/>
          <w:sz w:val="30"/>
          <w:szCs w:val="30"/>
          <w:cs/>
        </w:rPr>
        <w:t>กลุ่มบริษัท</w:t>
      </w:r>
      <w:r w:rsidRPr="000C5F55">
        <w:rPr>
          <w:rFonts w:ascii="Angsana New" w:hAnsi="Angsana New"/>
          <w:sz w:val="30"/>
          <w:szCs w:val="30"/>
          <w:cs/>
        </w:rPr>
        <w:t xml:space="preserve">ไม่คิดค่าเสื่อมราคาสำหรับที่ดินและสินทรัพย์ที่อยู่ระหว่างการก่อสร้าง </w:t>
      </w:r>
    </w:p>
    <w:p w14:paraId="65DC3AB5" w14:textId="77777777" w:rsidR="001840A5" w:rsidRDefault="001840A5" w:rsidP="0045169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5735EC3" w14:textId="0AAB39FC" w:rsidR="0045169F" w:rsidRPr="000C5F55" w:rsidRDefault="0045169F" w:rsidP="0045169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5F55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340194F4" w14:textId="77777777" w:rsidR="00337D63" w:rsidRPr="007E7AC7" w:rsidRDefault="00337D63" w:rsidP="0045169F">
      <w:pPr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05B41D9" w14:textId="77777777" w:rsidR="00731749" w:rsidRPr="000C5F55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C5F5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67F9D335" w14:textId="77777777" w:rsidR="00731749" w:rsidRPr="007E7AC7" w:rsidRDefault="00731749" w:rsidP="00A56B75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6158BA7" w14:textId="2371886F" w:rsidR="00731749" w:rsidRPr="000C5F55" w:rsidRDefault="00731749" w:rsidP="0073174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5F55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</w:t>
      </w:r>
      <w:r w:rsidR="006B1C0D" w:rsidRPr="000C5F55">
        <w:rPr>
          <w:rFonts w:ascii="Angsana New" w:hAnsi="Angsana New"/>
          <w:sz w:val="30"/>
          <w:szCs w:val="30"/>
          <w:cs/>
        </w:rPr>
        <w:t>ขา</w:t>
      </w:r>
      <w:r w:rsidRPr="000C5F55">
        <w:rPr>
          <w:rFonts w:ascii="Angsana New" w:hAnsi="Angsana New"/>
          <w:sz w:val="30"/>
          <w:szCs w:val="30"/>
          <w:cs/>
        </w:rPr>
        <w:t>ดทุนจากการด้อย</w:t>
      </w:r>
      <w:r w:rsidR="005E1132" w:rsidRPr="000C5F55">
        <w:rPr>
          <w:rFonts w:ascii="Angsana New" w:hAnsi="Angsana New"/>
          <w:sz w:val="30"/>
          <w:szCs w:val="30"/>
          <w:cs/>
        </w:rPr>
        <w:t>ค่า</w:t>
      </w:r>
    </w:p>
    <w:p w14:paraId="44CFF918" w14:textId="371EAA6C" w:rsidR="00B7574A" w:rsidRPr="007E7AC7" w:rsidRDefault="00B7574A" w:rsidP="0073174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5D5B73" w14:textId="5CCD3001" w:rsidR="006F6C01" w:rsidRPr="000C5F55" w:rsidRDefault="006F6C01" w:rsidP="003D170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F55">
        <w:rPr>
          <w:rFonts w:ascii="Angsana New" w:hAnsi="Angsana New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รวมถึงกำไรหรือขาดทุนจากการป้องกันความเสี่ยงใน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407D8113" w14:textId="77777777" w:rsidR="00D14CE3" w:rsidRPr="007E7AC7" w:rsidRDefault="00D14CE3" w:rsidP="00D47D2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FFDBF7" w14:textId="4B275F3D" w:rsidR="006F6C01" w:rsidRPr="000C5F55" w:rsidRDefault="006F6C01" w:rsidP="00D47D2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F55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7BB228E9" w14:textId="77777777" w:rsidR="00D14CE3" w:rsidRPr="007E7AC7" w:rsidRDefault="00D14CE3" w:rsidP="0000365E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5B8E8684" w14:textId="6BA0322F" w:rsidR="0000365E" w:rsidRPr="000C5F55" w:rsidRDefault="0000365E" w:rsidP="0000365E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C5F55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23C51314" w14:textId="5244286D" w:rsidR="0000365E" w:rsidRPr="000C5F55" w:rsidRDefault="0000365E" w:rsidP="0000365E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0C5F55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</w:t>
      </w:r>
      <w:r w:rsidR="006F291E" w:rsidRPr="000C5F55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</w:t>
      </w:r>
      <w:r w:rsidRPr="000C5F55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0C5F55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0C5F55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0C5F55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0C5F55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6CB3EC8B" w14:textId="18886C27" w:rsidR="007E7AC7" w:rsidRDefault="007E7AC7">
      <w:pPr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67C6021E" w14:textId="4D86743A" w:rsidR="0000365E" w:rsidRPr="000C5F55" w:rsidRDefault="0000365E" w:rsidP="00D47D20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C5F55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6C7E9970" w14:textId="3A1969B4" w:rsidR="00D82483" w:rsidRPr="000C5F55" w:rsidRDefault="0000365E" w:rsidP="0000365E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0C5F5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</w:t>
      </w:r>
      <w:r w:rsidR="006F291E" w:rsidRPr="000C5F55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</w:t>
      </w:r>
      <w:r w:rsidRPr="000C5F5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ไม่คิดค่าเสื่อมราคาสำหรับที่ดินและสินทรัพย์ที่อยู่ระหว่างการก่อสร้าง </w:t>
      </w:r>
    </w:p>
    <w:p w14:paraId="14172F80" w14:textId="7438A96F" w:rsidR="00E24E66" w:rsidRPr="00E20B6D" w:rsidRDefault="00E24E66">
      <w:pPr>
        <w:rPr>
          <w:rFonts w:ascii="Angsana New" w:hAnsi="Angsana New"/>
          <w:sz w:val="30"/>
          <w:szCs w:val="30"/>
          <w:highlight w:val="yellow"/>
          <w:cs/>
        </w:rPr>
      </w:pPr>
    </w:p>
    <w:p w14:paraId="78E50284" w14:textId="3BCA62B7" w:rsidR="00D874F9" w:rsidRDefault="00D874F9" w:rsidP="0073174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0C5F55">
        <w:rPr>
          <w:rFonts w:ascii="Angsana New" w:eastAsia="Times New Roman" w:hAnsi="Angsana New" w:cs="Angsana New"/>
          <w:color w:val="auto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26A77752" w14:textId="77777777" w:rsidR="001D5FCA" w:rsidRPr="00E20B6D" w:rsidRDefault="001D5FCA" w:rsidP="0073174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tbl>
      <w:tblPr>
        <w:tblW w:w="9170" w:type="dxa"/>
        <w:tblInd w:w="450" w:type="dxa"/>
        <w:tblLook w:val="0000" w:firstRow="0" w:lastRow="0" w:firstColumn="0" w:lastColumn="0" w:noHBand="0" w:noVBand="0"/>
      </w:tblPr>
      <w:tblGrid>
        <w:gridCol w:w="6809"/>
        <w:gridCol w:w="1509"/>
        <w:gridCol w:w="852"/>
      </w:tblGrid>
      <w:tr w:rsidR="00731749" w:rsidRPr="006B07E9" w14:paraId="14349DCA" w14:textId="77777777" w:rsidTr="003A4315">
        <w:trPr>
          <w:trHeight w:val="398"/>
        </w:trPr>
        <w:tc>
          <w:tcPr>
            <w:tcW w:w="6809" w:type="dxa"/>
            <w:vAlign w:val="bottom"/>
          </w:tcPr>
          <w:p w14:paraId="534F829F" w14:textId="77777777" w:rsidR="00731749" w:rsidRPr="006B07E9" w:rsidRDefault="00300784" w:rsidP="00D83982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09" w:type="dxa"/>
          </w:tcPr>
          <w:p w14:paraId="2C52E2CF" w14:textId="7B4C840B" w:rsidR="00731749" w:rsidRPr="006B07E9" w:rsidRDefault="00731749" w:rsidP="00D83982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3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 w:rsidRPr="006B07E9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52" w:type="dxa"/>
          </w:tcPr>
          <w:p w14:paraId="02D3D8E6" w14:textId="77777777" w:rsidR="00731749" w:rsidRPr="006B07E9" w:rsidRDefault="00731749" w:rsidP="00D83982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31749" w:rsidRPr="006B07E9" w14:paraId="605BB8D5" w14:textId="77777777" w:rsidTr="003A4315">
        <w:trPr>
          <w:trHeight w:val="388"/>
        </w:trPr>
        <w:tc>
          <w:tcPr>
            <w:tcW w:w="6809" w:type="dxa"/>
            <w:vAlign w:val="bottom"/>
          </w:tcPr>
          <w:p w14:paraId="419604A2" w14:textId="77777777" w:rsidR="00731749" w:rsidRPr="006B07E9" w:rsidRDefault="00300784" w:rsidP="00D83982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509" w:type="dxa"/>
          </w:tcPr>
          <w:p w14:paraId="333C98D0" w14:textId="4928AEE0" w:rsidR="00731749" w:rsidRPr="006B07E9" w:rsidRDefault="00731749" w:rsidP="00D83982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3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 w:rsidRPr="006B07E9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852" w:type="dxa"/>
          </w:tcPr>
          <w:p w14:paraId="36BF34DC" w14:textId="77777777" w:rsidR="00731749" w:rsidRPr="006B07E9" w:rsidRDefault="00731749" w:rsidP="00D83982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00784" w:rsidRPr="006B07E9" w14:paraId="22F7A607" w14:textId="77777777" w:rsidTr="003A4315">
        <w:trPr>
          <w:trHeight w:val="351"/>
        </w:trPr>
        <w:tc>
          <w:tcPr>
            <w:tcW w:w="6809" w:type="dxa"/>
            <w:vAlign w:val="bottom"/>
          </w:tcPr>
          <w:p w14:paraId="39CEA636" w14:textId="77777777" w:rsidR="00300784" w:rsidRPr="006B07E9" w:rsidRDefault="00300784" w:rsidP="00300784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เครื่องมือและอุปกรณ์โรงงาน</w:t>
            </w:r>
          </w:p>
        </w:tc>
        <w:tc>
          <w:tcPr>
            <w:tcW w:w="1509" w:type="dxa"/>
          </w:tcPr>
          <w:p w14:paraId="47CB2F7F" w14:textId="28B95DFC" w:rsidR="00300784" w:rsidRPr="006B07E9" w:rsidRDefault="00B7595A" w:rsidP="00300784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5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B07E9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52" w:type="dxa"/>
          </w:tcPr>
          <w:p w14:paraId="58E9F8B9" w14:textId="77777777" w:rsidR="00300784" w:rsidRPr="006B07E9" w:rsidRDefault="00300784" w:rsidP="00300784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00784" w:rsidRPr="006B07E9" w14:paraId="1DC069C6" w14:textId="77777777" w:rsidTr="003A4315">
        <w:trPr>
          <w:trHeight w:val="351"/>
        </w:trPr>
        <w:tc>
          <w:tcPr>
            <w:tcW w:w="6809" w:type="dxa"/>
            <w:vAlign w:val="bottom"/>
          </w:tcPr>
          <w:p w14:paraId="11A925B3" w14:textId="77777777" w:rsidR="00300784" w:rsidRPr="006B07E9" w:rsidRDefault="00300784" w:rsidP="0034079C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 w:rsidR="0034079C" w:rsidRPr="006B07E9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509" w:type="dxa"/>
          </w:tcPr>
          <w:p w14:paraId="2117FEA0" w14:textId="32735E81" w:rsidR="00300784" w:rsidRPr="006B07E9" w:rsidRDefault="00300784" w:rsidP="00B7595A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5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 w:rsidRPr="006B07E9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52" w:type="dxa"/>
          </w:tcPr>
          <w:p w14:paraId="308FF540" w14:textId="77777777" w:rsidR="00300784" w:rsidRPr="006B07E9" w:rsidRDefault="00300784" w:rsidP="00300784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31749" w:rsidRPr="006B07E9" w14:paraId="6F011241" w14:textId="77777777" w:rsidTr="003A4315">
        <w:trPr>
          <w:trHeight w:val="398"/>
        </w:trPr>
        <w:tc>
          <w:tcPr>
            <w:tcW w:w="6809" w:type="dxa"/>
            <w:shd w:val="clear" w:color="auto" w:fill="auto"/>
            <w:vAlign w:val="bottom"/>
          </w:tcPr>
          <w:p w14:paraId="79A69C61" w14:textId="77777777" w:rsidR="00731749" w:rsidRPr="006B07E9" w:rsidRDefault="00731749" w:rsidP="00D83982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09" w:type="dxa"/>
          </w:tcPr>
          <w:p w14:paraId="07CA3213" w14:textId="27459376" w:rsidR="00731749" w:rsidRPr="006B07E9" w:rsidRDefault="00731749" w:rsidP="00B7595A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5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 w:rsidRPr="006B07E9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52" w:type="dxa"/>
            <w:shd w:val="clear" w:color="auto" w:fill="auto"/>
          </w:tcPr>
          <w:p w14:paraId="72EFA7B0" w14:textId="77777777" w:rsidR="00731749" w:rsidRPr="006B07E9" w:rsidRDefault="00731749" w:rsidP="00D83982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34F7302" w14:textId="77777777" w:rsidR="00642C77" w:rsidRPr="00E20B6D" w:rsidRDefault="00642C77" w:rsidP="00EE5C9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068A037" w14:textId="167A0CF3" w:rsidR="00EE5C91" w:rsidRDefault="00EE5C91" w:rsidP="00EE5C9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5F55">
        <w:rPr>
          <w:rFonts w:ascii="Angsana New" w:hAnsi="Angsana New"/>
          <w:sz w:val="30"/>
          <w:szCs w:val="30"/>
          <w:cs/>
        </w:rPr>
        <w:t xml:space="preserve"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 </w:t>
      </w:r>
    </w:p>
    <w:p w14:paraId="05755BA6" w14:textId="0249A7F4" w:rsidR="00233BBC" w:rsidRPr="00E20B6D" w:rsidRDefault="00233BBC" w:rsidP="003D170C">
      <w:pPr>
        <w:jc w:val="thaiDistribute"/>
        <w:rPr>
          <w:rFonts w:ascii="Angsana New" w:hAnsi="Angsana New"/>
          <w:sz w:val="30"/>
          <w:szCs w:val="30"/>
        </w:rPr>
      </w:pPr>
    </w:p>
    <w:p w14:paraId="65721C8D" w14:textId="6AD84829" w:rsidR="00233BBC" w:rsidRPr="00EF2520" w:rsidRDefault="00233BBC" w:rsidP="00233BBC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F252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ค่าความนิยม</w:t>
      </w:r>
    </w:p>
    <w:p w14:paraId="5EBCFB67" w14:textId="13058E5E" w:rsidR="00233BBC" w:rsidRPr="00E20B6D" w:rsidRDefault="00233BBC" w:rsidP="00EE5C9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A3F86BB" w14:textId="3BBBEBB3" w:rsidR="00FE0184" w:rsidRDefault="00233BBC" w:rsidP="003F594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 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334DF5C3" w14:textId="77777777" w:rsidR="00112560" w:rsidRPr="00E20B6D" w:rsidRDefault="00112560" w:rsidP="003F594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0948CA8" w14:textId="77777777" w:rsidR="009D24A9" w:rsidRPr="00EF2520" w:rsidRDefault="009D24A9" w:rsidP="009D24A9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EF25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รายจ่ายในการวิจัยและพัฒนา</w:t>
      </w:r>
    </w:p>
    <w:p w14:paraId="0C1A3663" w14:textId="4EFEA23B" w:rsidR="009D24A9" w:rsidRPr="00E20B6D" w:rsidRDefault="009D24A9" w:rsidP="009D24A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08DA79A" w14:textId="4DA22D3B" w:rsidR="009D24A9" w:rsidRPr="00EF2520" w:rsidRDefault="009D24A9" w:rsidP="003D170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2520">
        <w:rPr>
          <w:rFonts w:ascii="Angsana New" w:hAnsi="Angsana New"/>
          <w:sz w:val="30"/>
          <w:szCs w:val="30"/>
          <w:cs/>
        </w:rPr>
        <w:t xml:space="preserve"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รายจ่ายในการพัฒนาอื่นและรายจ่ายในขั้นตอนการวิจัยรับรู้ในกำไรหรือขาดทุนเมื่อเกิดขึ้น </w:t>
      </w:r>
    </w:p>
    <w:p w14:paraId="2EBDBC58" w14:textId="77777777" w:rsidR="00703AAA" w:rsidRPr="00E20B6D" w:rsidRDefault="00703AAA" w:rsidP="009D24A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9A28548" w14:textId="46E733DF" w:rsidR="009D24A9" w:rsidRPr="00EF2520" w:rsidRDefault="009D24A9" w:rsidP="009D24A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 ราคาทุนรวมถึงต้นทุนสำหรับวัตถุดิบ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0A7A8864" w14:textId="1174D5D5" w:rsidR="00731749" w:rsidRPr="00026055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2605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 xml:space="preserve">สินทรัพย์ไม่มีตัวตน </w:t>
      </w:r>
    </w:p>
    <w:p w14:paraId="2FFBB5AA" w14:textId="6D494AC9" w:rsidR="007C0834" w:rsidRPr="009630FE" w:rsidRDefault="007C0834" w:rsidP="007D2DC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B1BF4D9" w14:textId="54850E60" w:rsidR="0082650B" w:rsidRPr="00026055" w:rsidRDefault="0082650B" w:rsidP="0082650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26055">
        <w:rPr>
          <w:rFonts w:ascii="Angsana New" w:hAnsi="Angsana New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</w:t>
      </w:r>
      <w:r w:rsidRPr="00026055">
        <w:rPr>
          <w:rFonts w:ascii="Angsana New" w:hAnsi="Angsana New" w:hint="cs"/>
          <w:sz w:val="30"/>
          <w:szCs w:val="30"/>
          <w:cs/>
        </w:rPr>
        <w:t xml:space="preserve"> </w:t>
      </w:r>
      <w:r w:rsidRPr="00026055">
        <w:rPr>
          <w:rFonts w:ascii="Angsana New" w:hAnsi="Angsana New"/>
          <w:sz w:val="30"/>
          <w:szCs w:val="30"/>
          <w:cs/>
        </w:rPr>
        <w:t>ๆ</w:t>
      </w:r>
      <w:r w:rsidRPr="00026055">
        <w:rPr>
          <w:rFonts w:ascii="Angsana New" w:hAnsi="Angsana New" w:hint="cs"/>
          <w:sz w:val="30"/>
          <w:szCs w:val="30"/>
          <w:cs/>
        </w:rPr>
        <w:t xml:space="preserve"> </w:t>
      </w:r>
      <w:r w:rsidRPr="00026055">
        <w:rPr>
          <w:rFonts w:ascii="Angsana New" w:hAnsi="Angsana New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50913AAB" w14:textId="77777777" w:rsidR="009630FE" w:rsidRPr="009630FE" w:rsidRDefault="009630FE" w:rsidP="0082650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FC6E7F9" w14:textId="77B0B15D" w:rsidR="0082650B" w:rsidRDefault="0082650B" w:rsidP="0082650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26055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34A73D8E" w14:textId="77777777" w:rsidR="007E2508" w:rsidRPr="009630FE" w:rsidRDefault="007E2508" w:rsidP="0082650B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1" w:type="dxa"/>
        <w:tblInd w:w="450" w:type="dxa"/>
        <w:tblLook w:val="01E0" w:firstRow="1" w:lastRow="1" w:firstColumn="1" w:lastColumn="1" w:noHBand="0" w:noVBand="0"/>
      </w:tblPr>
      <w:tblGrid>
        <w:gridCol w:w="6695"/>
        <w:gridCol w:w="1386"/>
        <w:gridCol w:w="1080"/>
      </w:tblGrid>
      <w:tr w:rsidR="00731749" w:rsidRPr="006B07E9" w14:paraId="044A789F" w14:textId="77777777" w:rsidTr="003A4315">
        <w:trPr>
          <w:trHeight w:val="404"/>
        </w:trPr>
        <w:tc>
          <w:tcPr>
            <w:tcW w:w="6695" w:type="dxa"/>
          </w:tcPr>
          <w:p w14:paraId="5B8CD118" w14:textId="77777777" w:rsidR="00731749" w:rsidRPr="006B07E9" w:rsidRDefault="009964E9" w:rsidP="00D8398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386" w:type="dxa"/>
          </w:tcPr>
          <w:p w14:paraId="443E5BD0" w14:textId="5B85DC38" w:rsidR="00731749" w:rsidRPr="006B07E9" w:rsidRDefault="00C605FF" w:rsidP="00D8398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5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5530" w:rsidRPr="006B07E9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05F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27550917" w14:textId="77777777" w:rsidR="00731749" w:rsidRPr="006B07E9" w:rsidRDefault="00731749" w:rsidP="00D8398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31749" w:rsidRPr="006B07E9" w14:paraId="12CC057E" w14:textId="77777777" w:rsidTr="003A4315">
        <w:trPr>
          <w:trHeight w:val="395"/>
        </w:trPr>
        <w:tc>
          <w:tcPr>
            <w:tcW w:w="6695" w:type="dxa"/>
          </w:tcPr>
          <w:p w14:paraId="38022741" w14:textId="77777777" w:rsidR="00731749" w:rsidRPr="006B07E9" w:rsidRDefault="003F4336" w:rsidP="00D8398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สิทธิในสัญญาการประกอบธุรกิจสถานีบริการก๊าซธรรมชาติ</w:t>
            </w:r>
          </w:p>
        </w:tc>
        <w:tc>
          <w:tcPr>
            <w:tcW w:w="1386" w:type="dxa"/>
            <w:vAlign w:val="bottom"/>
          </w:tcPr>
          <w:p w14:paraId="45A8CAFE" w14:textId="24526E50" w:rsidR="00731749" w:rsidRPr="006B07E9" w:rsidRDefault="00C605FF" w:rsidP="008043D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8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5530" w:rsidRPr="006B07E9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05FF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080" w:type="dxa"/>
            <w:vAlign w:val="bottom"/>
          </w:tcPr>
          <w:p w14:paraId="77805F11" w14:textId="77777777" w:rsidR="00731749" w:rsidRPr="006B07E9" w:rsidRDefault="00731749" w:rsidP="008043D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F4336" w:rsidRPr="006B07E9" w14:paraId="601A2762" w14:textId="77777777" w:rsidTr="003A4315">
        <w:trPr>
          <w:trHeight w:val="404"/>
        </w:trPr>
        <w:tc>
          <w:tcPr>
            <w:tcW w:w="6695" w:type="dxa"/>
          </w:tcPr>
          <w:p w14:paraId="37FB5F0F" w14:textId="77777777" w:rsidR="003F4336" w:rsidRPr="006B07E9" w:rsidRDefault="003F4336" w:rsidP="003F433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สิทธิในการขายไฟฟ้า</w:t>
            </w:r>
          </w:p>
        </w:tc>
        <w:tc>
          <w:tcPr>
            <w:tcW w:w="1386" w:type="dxa"/>
          </w:tcPr>
          <w:p w14:paraId="417A8356" w14:textId="70DAACD3" w:rsidR="003F4336" w:rsidRPr="006B07E9" w:rsidRDefault="00C605FF" w:rsidP="003F433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080" w:type="dxa"/>
          </w:tcPr>
          <w:p w14:paraId="140D5FA0" w14:textId="77777777" w:rsidR="003F4336" w:rsidRPr="006B07E9" w:rsidRDefault="003F4336" w:rsidP="003F433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F4336" w:rsidRPr="006B07E9" w14:paraId="403C780A" w14:textId="77777777" w:rsidTr="003A4315">
        <w:trPr>
          <w:trHeight w:val="395"/>
        </w:trPr>
        <w:tc>
          <w:tcPr>
            <w:tcW w:w="6695" w:type="dxa"/>
          </w:tcPr>
          <w:p w14:paraId="6665C586" w14:textId="77777777" w:rsidR="003F4336" w:rsidRPr="006B07E9" w:rsidRDefault="003F4336" w:rsidP="003F433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สินทรัพย์ไม่มีตัวตนจากการพัฒนาผลิตภัณฑ์</w:t>
            </w:r>
          </w:p>
        </w:tc>
        <w:tc>
          <w:tcPr>
            <w:tcW w:w="1386" w:type="dxa"/>
          </w:tcPr>
          <w:p w14:paraId="6957873C" w14:textId="65ED4748" w:rsidR="003F4336" w:rsidRPr="006B07E9" w:rsidRDefault="00C605FF" w:rsidP="003F433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5DEBF5AB" w14:textId="77777777" w:rsidR="003F4336" w:rsidRPr="006B07E9" w:rsidRDefault="003F4336" w:rsidP="003F433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2B00193" w14:textId="77777777" w:rsidR="00642C77" w:rsidRPr="009630FE" w:rsidRDefault="00642C77">
      <w:pPr>
        <w:rPr>
          <w:rFonts w:asciiTheme="majorBidi" w:hAnsiTheme="majorBidi" w:cstheme="majorBidi"/>
          <w:sz w:val="30"/>
          <w:szCs w:val="30"/>
        </w:rPr>
      </w:pPr>
    </w:p>
    <w:p w14:paraId="55559971" w14:textId="796F8904" w:rsidR="002C3395" w:rsidRPr="009447D6" w:rsidRDefault="002C3395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9447D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สัญญาเช่า</w:t>
      </w:r>
    </w:p>
    <w:p w14:paraId="46E855AA" w14:textId="19D43B8A" w:rsidR="00676A04" w:rsidRPr="009630FE" w:rsidRDefault="00676A04" w:rsidP="00D92CDE">
      <w:pPr>
        <w:pStyle w:val="ListParagraph"/>
        <w:ind w:left="518"/>
        <w:jc w:val="thaiDistribute"/>
        <w:rPr>
          <w:rFonts w:ascii="Angsana New" w:hAnsi="Angsana New"/>
          <w:sz w:val="30"/>
          <w:szCs w:val="30"/>
          <w:highlight w:val="yellow"/>
          <w:shd w:val="clear" w:color="auto" w:fill="CCCCCC"/>
        </w:rPr>
      </w:pPr>
    </w:p>
    <w:p w14:paraId="5B958438" w14:textId="62838B67" w:rsidR="008820A5" w:rsidRPr="009447D6" w:rsidRDefault="008820A5" w:rsidP="008820A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9447D6">
        <w:rPr>
          <w:rFonts w:ascii="Angsana New" w:hAnsi="Angsana New"/>
          <w:sz w:val="30"/>
          <w:szCs w:val="30"/>
          <w:cs/>
        </w:rPr>
        <w:t>ณ วันเริ่มต้นของสัญญา</w:t>
      </w:r>
      <w:r w:rsidR="006F291E" w:rsidRPr="009447D6">
        <w:rPr>
          <w:rFonts w:ascii="Angsana New" w:hAnsi="Angsana New"/>
          <w:sz w:val="30"/>
          <w:szCs w:val="30"/>
        </w:rPr>
        <w:t xml:space="preserve"> </w:t>
      </w:r>
      <w:r w:rsidR="006F291E" w:rsidRPr="009447D6">
        <w:rPr>
          <w:rFonts w:ascii="Angsana New" w:hAnsi="Angsana New"/>
          <w:sz w:val="30"/>
          <w:szCs w:val="30"/>
          <w:cs/>
        </w:rPr>
        <w:t>กลุ่มบริษัท</w:t>
      </w:r>
      <w:r w:rsidRPr="009447D6">
        <w:rPr>
          <w:rFonts w:ascii="Angsana New" w:hAnsi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</w:t>
      </w:r>
      <w:r w:rsidR="00A229CC" w:rsidRPr="009447D6">
        <w:rPr>
          <w:rFonts w:ascii="Angsana New" w:hAnsi="Angsana New" w:hint="cs"/>
          <w:sz w:val="30"/>
          <w:szCs w:val="30"/>
          <w:cs/>
        </w:rPr>
        <w:t xml:space="preserve"> </w:t>
      </w:r>
      <w:r w:rsidRPr="009447D6">
        <w:rPr>
          <w:rFonts w:ascii="Angsana New" w:hAnsi="Angsana New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1FE3449" w14:textId="77777777" w:rsidR="008820A5" w:rsidRPr="009630FE" w:rsidRDefault="008820A5" w:rsidP="008820A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0288320" w14:textId="3B2A9215" w:rsidR="008820A5" w:rsidRPr="009447D6" w:rsidRDefault="008820A5" w:rsidP="008820A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9447D6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6F291E" w:rsidRPr="009447D6">
        <w:rPr>
          <w:rFonts w:ascii="Angsana New" w:hAnsi="Angsana New"/>
          <w:sz w:val="30"/>
          <w:szCs w:val="30"/>
          <w:cs/>
        </w:rPr>
        <w:t>กลุ่มบริษัท</w:t>
      </w:r>
      <w:r w:rsidRPr="009447D6">
        <w:rPr>
          <w:rFonts w:ascii="Angsana New" w:hAnsi="Angsana New"/>
          <w:sz w:val="30"/>
          <w:szCs w:val="30"/>
          <w:cs/>
        </w:rPr>
        <w:t xml:space="preserve"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 อสังหาริมทรัพย์ </w:t>
      </w:r>
      <w:r w:rsidR="006F291E" w:rsidRPr="009447D6">
        <w:rPr>
          <w:rFonts w:ascii="Angsana New" w:hAnsi="Angsana New"/>
          <w:sz w:val="30"/>
          <w:szCs w:val="30"/>
          <w:cs/>
        </w:rPr>
        <w:t>กลุ่มบริษัท</w:t>
      </w:r>
      <w:r w:rsidRPr="009447D6">
        <w:rPr>
          <w:rFonts w:ascii="Angsana New" w:hAnsi="Angsana New"/>
          <w:sz w:val="30"/>
          <w:szCs w:val="30"/>
          <w:cs/>
        </w:rPr>
        <w:t xml:space="preserve"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 </w:t>
      </w:r>
    </w:p>
    <w:p w14:paraId="0D3B3BB8" w14:textId="77777777" w:rsidR="008820A5" w:rsidRPr="009630FE" w:rsidRDefault="008820A5" w:rsidP="008820A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46EB432" w14:textId="1DC30C01" w:rsidR="008820A5" w:rsidRPr="009447D6" w:rsidRDefault="006F291E" w:rsidP="008820A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9447D6">
        <w:rPr>
          <w:rFonts w:ascii="Angsana New" w:hAnsi="Angsana New"/>
          <w:sz w:val="30"/>
          <w:szCs w:val="30"/>
          <w:cs/>
        </w:rPr>
        <w:t>กลุ่มบริษัท</w:t>
      </w:r>
      <w:r w:rsidR="008820A5" w:rsidRPr="009447D6">
        <w:rPr>
          <w:rFonts w:ascii="Angsana New" w:hAnsi="Angsana New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603BE67" w14:textId="0A33B213" w:rsidR="008820A5" w:rsidRPr="009630FE" w:rsidRDefault="008820A5" w:rsidP="008820A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31C2328" w14:textId="7529919E" w:rsidR="008820A5" w:rsidRPr="00E01010" w:rsidRDefault="008820A5" w:rsidP="00E01010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9447D6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</w:t>
      </w:r>
      <w:r w:rsidR="008C0C7C">
        <w:rPr>
          <w:rFonts w:ascii="Angsana New" w:hAnsi="Angsana New"/>
          <w:sz w:val="30"/>
          <w:szCs w:val="30"/>
        </w:rPr>
        <w:t xml:space="preserve">          </w:t>
      </w:r>
      <w:r w:rsidR="006F291E" w:rsidRPr="009447D6">
        <w:rPr>
          <w:rFonts w:ascii="Angsana New" w:hAnsi="Angsana New"/>
          <w:sz w:val="30"/>
          <w:szCs w:val="30"/>
          <w:cs/>
        </w:rPr>
        <w:t>กลุ่มบริษัท</w:t>
      </w:r>
      <w:r w:rsidRPr="009447D6">
        <w:rPr>
          <w:rFonts w:ascii="Angsana New" w:hAnsi="Angsana New"/>
          <w:sz w:val="30"/>
          <w:szCs w:val="30"/>
          <w:cs/>
        </w:rPr>
        <w:t>เมื่อสิ้นสุดสัญญาเช่า หรือ</w:t>
      </w:r>
      <w:r w:rsidR="006F291E" w:rsidRPr="009447D6">
        <w:rPr>
          <w:rFonts w:ascii="Angsana New" w:hAnsi="Angsana New"/>
          <w:sz w:val="30"/>
          <w:szCs w:val="30"/>
          <w:cs/>
        </w:rPr>
        <w:t>กลุ่มบริษัท</w:t>
      </w:r>
      <w:r w:rsidRPr="009447D6">
        <w:rPr>
          <w:rFonts w:ascii="Angsana New" w:hAnsi="Angsana New"/>
          <w:sz w:val="30"/>
          <w:szCs w:val="30"/>
          <w:cs/>
        </w:rPr>
        <w:t xml:space="preserve"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197DB61C" w14:textId="5E6D128E" w:rsidR="008820A5" w:rsidRPr="009447D6" w:rsidRDefault="008820A5" w:rsidP="008820A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9447D6">
        <w:rPr>
          <w:rFonts w:ascii="Angsana New" w:hAnsi="Angsana New"/>
          <w:sz w:val="30"/>
          <w:szCs w:val="30"/>
          <w:cs/>
        </w:rPr>
        <w:lastRenderedPageBreak/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="006F291E" w:rsidRPr="009447D6">
        <w:rPr>
          <w:rFonts w:ascii="Angsana New" w:hAnsi="Angsana New"/>
          <w:sz w:val="30"/>
          <w:szCs w:val="30"/>
          <w:cs/>
        </w:rPr>
        <w:t>กลุ่มบริษัท</w:t>
      </w:r>
      <w:r w:rsidRPr="009447D6">
        <w:rPr>
          <w:rFonts w:ascii="Angsana New" w:hAnsi="Angsana New"/>
          <w:sz w:val="30"/>
          <w:szCs w:val="30"/>
          <w:cs/>
        </w:rPr>
        <w:t>ใช้อัตราดอกเบี้ยเงินกู้ยืมส่วนเพิ่มของ</w:t>
      </w:r>
      <w:r w:rsidR="006F291E" w:rsidRPr="009447D6">
        <w:rPr>
          <w:rFonts w:ascii="Angsana New" w:hAnsi="Angsana New"/>
          <w:sz w:val="30"/>
          <w:szCs w:val="30"/>
          <w:cs/>
        </w:rPr>
        <w:t>กลุ่มบริษัท</w:t>
      </w:r>
      <w:r w:rsidRPr="009447D6">
        <w:rPr>
          <w:rFonts w:ascii="Angsana New" w:hAnsi="Angsana New"/>
          <w:sz w:val="30"/>
          <w:szCs w:val="30"/>
          <w:cs/>
        </w:rPr>
        <w:t xml:space="preserve">ในการคิดลดเป็นมูลค่าปัจจุบัน </w:t>
      </w:r>
      <w:r w:rsidR="006F291E" w:rsidRPr="009447D6">
        <w:rPr>
          <w:rFonts w:ascii="Angsana New" w:hAnsi="Angsana New"/>
          <w:sz w:val="30"/>
          <w:szCs w:val="30"/>
          <w:cs/>
        </w:rPr>
        <w:t>กลุ่มบริษัท</w:t>
      </w:r>
      <w:r w:rsidRPr="009447D6">
        <w:rPr>
          <w:rFonts w:ascii="Angsana New" w:hAnsi="Angsana New"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9447D6">
        <w:rPr>
          <w:rFonts w:ascii="Angsana New" w:hAnsi="Angsana New"/>
          <w:sz w:val="30"/>
          <w:szCs w:val="30"/>
        </w:rPr>
        <w:t xml:space="preserve"> </w:t>
      </w:r>
    </w:p>
    <w:p w14:paraId="06C01E53" w14:textId="0AC8E68E" w:rsidR="006F06A8" w:rsidRPr="009C5752" w:rsidRDefault="006F06A8">
      <w:pPr>
        <w:rPr>
          <w:rFonts w:ascii="Angsana New" w:hAnsi="Angsana New"/>
          <w:sz w:val="30"/>
          <w:szCs w:val="30"/>
          <w:highlight w:val="yellow"/>
        </w:rPr>
      </w:pPr>
    </w:p>
    <w:p w14:paraId="493A90BC" w14:textId="5280983C" w:rsidR="009B71FE" w:rsidRDefault="008820A5" w:rsidP="0031161E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9447D6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 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A5D0A3E" w14:textId="77777777" w:rsidR="009C5752" w:rsidRPr="009447D6" w:rsidRDefault="009C5752" w:rsidP="0031161E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EE0AAAB" w14:textId="6B2302F8" w:rsidR="009B71FE" w:rsidRPr="00EF2520" w:rsidRDefault="002E2738" w:rsidP="009B71FE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F252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5531C840" w14:textId="00702869" w:rsidR="00E20338" w:rsidRPr="009C5752" w:rsidRDefault="00E20338" w:rsidP="0097033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FE7579" w14:textId="24FD8320" w:rsidR="009B71FE" w:rsidRDefault="009B71FE" w:rsidP="0097033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6F291E" w:rsidRPr="00EF2520">
        <w:rPr>
          <w:rFonts w:ascii="Angsana New" w:hAnsi="Angsana New"/>
          <w:sz w:val="30"/>
          <w:szCs w:val="30"/>
          <w:cs/>
        </w:rPr>
        <w:t>กลุ่มบริษัท</w:t>
      </w:r>
      <w:r w:rsidRPr="00EF2520">
        <w:rPr>
          <w:rFonts w:ascii="Angsana New" w:hAnsi="Angsana New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="00B50B97">
        <w:rPr>
          <w:rFonts w:ascii="Angsana New" w:hAnsi="Angsana New"/>
          <w:sz w:val="30"/>
          <w:szCs w:val="30"/>
        </w:rPr>
        <w:t xml:space="preserve">    </w:t>
      </w:r>
      <w:r w:rsidRPr="00EF2520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 </w:t>
      </w:r>
    </w:p>
    <w:p w14:paraId="2C9C30B4" w14:textId="77777777" w:rsidR="00594124" w:rsidRPr="00EF2520" w:rsidRDefault="00594124" w:rsidP="0097033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2C4994" w14:textId="688C9E69" w:rsidR="009B71FE" w:rsidRPr="00EF2520" w:rsidRDefault="009B71FE" w:rsidP="0097033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B80023" w:rsidRPr="00EF2520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EF2520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</w:t>
      </w:r>
      <w:r w:rsidR="00B80023" w:rsidRPr="00EF2520">
        <w:rPr>
          <w:rFonts w:ascii="Angsana New" w:hAnsi="Angsana New" w:hint="cs"/>
          <w:sz w:val="30"/>
          <w:szCs w:val="30"/>
          <w:cs/>
        </w:rPr>
        <w:t>พย์</w:t>
      </w:r>
      <w:r w:rsidRPr="00EF2520">
        <w:rPr>
          <w:rFonts w:ascii="Angsana New" w:hAnsi="Angsana New"/>
          <w:sz w:val="30"/>
          <w:szCs w:val="30"/>
          <w:cs/>
        </w:rPr>
        <w:t xml:space="preserve">ที่ก่อให้เกิดเงินสดสูงกว่ามูลค่าที่จะได้รับคืน </w:t>
      </w:r>
    </w:p>
    <w:p w14:paraId="5F0F748D" w14:textId="77777777" w:rsidR="009B71FE" w:rsidRPr="009C5752" w:rsidRDefault="009B71FE" w:rsidP="0097033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64818A" w14:textId="1D3192F9" w:rsidR="009B71FE" w:rsidRPr="00EF2520" w:rsidRDefault="009B71FE" w:rsidP="0097033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ด้วยต้นทุนในการขายแล้วแต่มูลค่าใดจะสูงกว่า ในการประเมินมูลค่าจากการใช้ของสินทรัพย์</w:t>
      </w:r>
      <w:r w:rsidR="00970336" w:rsidRPr="00EF2520">
        <w:rPr>
          <w:rFonts w:ascii="Angsana New" w:hAnsi="Angsana New"/>
          <w:sz w:val="30"/>
          <w:szCs w:val="30"/>
        </w:rPr>
        <w:t xml:space="preserve"> </w:t>
      </w:r>
      <w:r w:rsidRPr="00EF2520">
        <w:rPr>
          <w:rFonts w:ascii="Angsana New" w:hAnsi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6CA68CC" w14:textId="77777777" w:rsidR="009B71FE" w:rsidRPr="009C5752" w:rsidRDefault="009B71FE" w:rsidP="0097033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CAE243" w14:textId="688CBA9D" w:rsidR="00FC498F" w:rsidRPr="00EF2520" w:rsidRDefault="009B71FE" w:rsidP="0097033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="005F3482" w:rsidRPr="00EF2520">
        <w:rPr>
          <w:rFonts w:ascii="Angsana New" w:hAnsi="Angsana New" w:hint="cs"/>
          <w:sz w:val="30"/>
          <w:szCs w:val="30"/>
          <w:cs/>
        </w:rPr>
        <w:t>ยกเว้น</w:t>
      </w:r>
      <w:r w:rsidR="005F3482" w:rsidRPr="00EF2520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ขาดทุนจากการด้อยค่าของค่าความนิยมจะไม่มีการปรับปรุงกลับรายการ </w:t>
      </w:r>
      <w:r w:rsidRPr="00EF2520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83A1ADB" w14:textId="59A4E79D" w:rsidR="009C5752" w:rsidRDefault="009C5752">
      <w:pPr>
        <w:rPr>
          <w:rFonts w:ascii="Angsana New" w:hAnsi="Angsana New"/>
          <w:highlight w:val="yellow"/>
        </w:rPr>
      </w:pPr>
      <w:r>
        <w:rPr>
          <w:rFonts w:ascii="Angsana New" w:hAnsi="Angsana New"/>
          <w:highlight w:val="yellow"/>
        </w:rPr>
        <w:br w:type="page"/>
      </w:r>
    </w:p>
    <w:p w14:paraId="455BB0C3" w14:textId="062C4D34" w:rsidR="00731749" w:rsidRPr="00EF2520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F25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ผลประโยชน์</w:t>
      </w:r>
      <w:r w:rsidRPr="00EF2520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EF25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พนักงาน </w:t>
      </w:r>
      <w:r w:rsidRPr="00EF2520">
        <w:rPr>
          <w:rFonts w:ascii="Angsana New" w:hAnsi="Angsana New" w:cs="Angsana New"/>
          <w:b w:val="0"/>
          <w:bCs w:val="0"/>
          <w:i/>
          <w:iCs/>
          <w:color w:val="0000FF"/>
          <w:sz w:val="30"/>
          <w:szCs w:val="30"/>
          <w:shd w:val="clear" w:color="auto" w:fill="E0E0E0"/>
          <w:cs/>
          <w:lang w:val="th-TH"/>
        </w:rPr>
        <w:t xml:space="preserve"> </w:t>
      </w:r>
    </w:p>
    <w:p w14:paraId="6999140F" w14:textId="77777777" w:rsidR="00731749" w:rsidRPr="00BE49F0" w:rsidRDefault="00731749" w:rsidP="00731749">
      <w:pPr>
        <w:tabs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0A380E1" w14:textId="77777777" w:rsidR="00731749" w:rsidRPr="00EF2520" w:rsidRDefault="00731749" w:rsidP="00551E4D">
      <w:pPr>
        <w:ind w:left="540"/>
        <w:jc w:val="both"/>
        <w:rPr>
          <w:rFonts w:ascii="Angsana New" w:hAnsi="Angsana New"/>
          <w:iCs/>
          <w:sz w:val="30"/>
          <w:szCs w:val="30"/>
        </w:rPr>
      </w:pPr>
      <w:r w:rsidRPr="00EF2520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31BFB8BD" w14:textId="794501D1" w:rsidR="006A14C0" w:rsidRDefault="006A14C0" w:rsidP="006A14C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F2520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EF252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</w:t>
      </w:r>
      <w:r w:rsidRPr="00EF2520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7639DAB" w14:textId="2DBD1789" w:rsidR="006F06A8" w:rsidRPr="00BE49F0" w:rsidRDefault="006F06A8">
      <w:pPr>
        <w:rPr>
          <w:rFonts w:asciiTheme="majorBidi" w:hAnsiTheme="majorBidi" w:cstheme="majorBidi"/>
          <w:sz w:val="24"/>
          <w:szCs w:val="24"/>
        </w:rPr>
      </w:pPr>
    </w:p>
    <w:p w14:paraId="1AEBDA63" w14:textId="3CB6A032" w:rsidR="00052C43" w:rsidRPr="00EF2520" w:rsidRDefault="00052C43" w:rsidP="00E01010">
      <w:pPr>
        <w:spacing w:line="240" w:lineRule="auto"/>
        <w:ind w:firstLine="540"/>
        <w:rPr>
          <w:rFonts w:ascii="Angsana New" w:hAnsi="Angsana New"/>
          <w:iCs/>
          <w:sz w:val="30"/>
          <w:szCs w:val="30"/>
        </w:rPr>
      </w:pPr>
      <w:r w:rsidRPr="00EF2520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5C1E5C82" w14:textId="2E858EE8" w:rsidR="009A6608" w:rsidRPr="00EF2520" w:rsidRDefault="009A6608" w:rsidP="009A6608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EF2520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</w:t>
      </w:r>
      <w:r w:rsidRPr="00EF2520">
        <w:rPr>
          <w:rFonts w:ascii="Angsana New" w:hAnsi="Angsana New"/>
          <w:sz w:val="30"/>
          <w:szCs w:val="30"/>
          <w:cs/>
        </w:rPr>
        <w:t>อนาคตที่เกิดจากการทำงานของพนักงานในงวดปัจจุบันและงวดก่อน</w:t>
      </w:r>
      <w:r w:rsidR="00B50B97">
        <w:rPr>
          <w:rFonts w:ascii="Angsana New" w:hAnsi="Angsana New"/>
          <w:sz w:val="30"/>
          <w:szCs w:val="30"/>
        </w:rPr>
        <w:t xml:space="preserve"> </w:t>
      </w:r>
      <w:r w:rsidRPr="00EF2520">
        <w:rPr>
          <w:rFonts w:ascii="Angsana New" w:hAnsi="Angsana New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Pr="00EF2520">
        <w:rPr>
          <w:rFonts w:ascii="Angsana New" w:hAnsi="Angsana New"/>
          <w:sz w:val="30"/>
          <w:szCs w:val="30"/>
          <w:cs/>
          <w:lang w:val="en-GB"/>
        </w:rPr>
        <w:t>ซึ่ง</w:t>
      </w:r>
      <w:r w:rsidRPr="00EF2520">
        <w:rPr>
          <w:rFonts w:ascii="Angsana New" w:hAnsi="Angsana New"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13CFD7C6" w14:textId="6DB7C26D" w:rsidR="00E24E66" w:rsidRPr="00BE49F0" w:rsidRDefault="00E24E66">
      <w:pPr>
        <w:rPr>
          <w:rFonts w:ascii="Angsana New" w:hAnsi="Angsana New"/>
          <w:sz w:val="24"/>
          <w:szCs w:val="24"/>
          <w:cs/>
        </w:rPr>
      </w:pPr>
    </w:p>
    <w:p w14:paraId="21EA0C03" w14:textId="07445E24" w:rsidR="009A6608" w:rsidRPr="00EF2520" w:rsidRDefault="009A6608" w:rsidP="009A6608">
      <w:pPr>
        <w:tabs>
          <w:tab w:val="left" w:pos="54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F2520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F2520">
        <w:rPr>
          <w:rFonts w:ascii="Angsana New" w:hAnsi="Angsana New"/>
          <w:i/>
          <w:sz w:val="30"/>
          <w:szCs w:val="30"/>
        </w:rPr>
        <w:t xml:space="preserve"> </w:t>
      </w:r>
      <w:r w:rsidRPr="00EF2520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</w:t>
      </w:r>
      <w:r w:rsidRPr="00EF2520">
        <w:rPr>
          <w:rFonts w:ascii="Angsana New" w:hAnsi="Angsana New"/>
          <w:sz w:val="30"/>
          <w:szCs w:val="30"/>
          <w:cs/>
        </w:rPr>
        <w:t>ทันที</w:t>
      </w:r>
      <w:r w:rsidR="00E64E60">
        <w:rPr>
          <w:rFonts w:ascii="Angsana New" w:hAnsi="Angsana New" w:hint="cs"/>
          <w:sz w:val="30"/>
          <w:szCs w:val="30"/>
          <w:cs/>
        </w:rPr>
        <w:t xml:space="preserve"> </w:t>
      </w:r>
      <w:r w:rsidRPr="00EF2520">
        <w:rPr>
          <w:rFonts w:ascii="Angsana New" w:hAnsi="Angsana New"/>
          <w:sz w:val="30"/>
          <w:szCs w:val="30"/>
          <w:cs/>
        </w:rPr>
        <w:t>กลุ่มบริษัท</w:t>
      </w:r>
      <w:r w:rsidRPr="00EF2520">
        <w:rPr>
          <w:rFonts w:ascii="Angsana New" w:hAnsi="Angsana New"/>
          <w:i/>
          <w:sz w:val="30"/>
          <w:szCs w:val="30"/>
          <w:cs/>
        </w:rPr>
        <w:t>กำหนดดอกเบี้ยจ่ายของ</w:t>
      </w:r>
      <w:r w:rsidRPr="008A024F">
        <w:rPr>
          <w:rFonts w:ascii="Angsana New" w:hAnsi="Angsana New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</w:t>
      </w:r>
      <w:r w:rsidR="00B421DA" w:rsidRPr="008A024F">
        <w:rPr>
          <w:rFonts w:ascii="Angsana New" w:hAnsi="Angsana New" w:hint="cs"/>
          <w:i/>
          <w:spacing w:val="-2"/>
          <w:sz w:val="30"/>
          <w:szCs w:val="30"/>
          <w:cs/>
        </w:rPr>
        <w:t>น</w:t>
      </w:r>
      <w:r w:rsidRPr="008A024F">
        <w:rPr>
          <w:rFonts w:ascii="Angsana New" w:hAnsi="Angsana New"/>
          <w:i/>
          <w:spacing w:val="-2"/>
          <w:sz w:val="30"/>
          <w:szCs w:val="30"/>
          <w:cs/>
        </w:rPr>
        <w:t>ปี</w:t>
      </w:r>
      <w:r w:rsidRPr="00EF2520">
        <w:rPr>
          <w:rFonts w:ascii="Angsana New" w:hAnsi="Angsana New"/>
          <w:i/>
          <w:sz w:val="30"/>
          <w:szCs w:val="30"/>
          <w:cs/>
        </w:rPr>
        <w:t xml:space="preserve"> </w:t>
      </w:r>
      <w:r w:rsidR="008A024F">
        <w:rPr>
          <w:rFonts w:ascii="Angsana New" w:hAnsi="Angsana New"/>
          <w:i/>
          <w:sz w:val="30"/>
          <w:szCs w:val="30"/>
        </w:rPr>
        <w:t xml:space="preserve">       </w:t>
      </w:r>
      <w:r w:rsidRPr="00EF2520">
        <w:rPr>
          <w:rFonts w:ascii="Angsana New" w:hAnsi="Angsana New"/>
          <w:i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4C1CB4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EF2520">
        <w:rPr>
          <w:rFonts w:ascii="Angsana New" w:hAnsi="Angsana New"/>
          <w:i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3B2D753C" w14:textId="77777777" w:rsidR="00121575" w:rsidRPr="00BE49F0" w:rsidRDefault="00121575" w:rsidP="009A6608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6330DE1" w14:textId="4F924ADC" w:rsidR="009A6608" w:rsidRDefault="009A6608" w:rsidP="009A660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F2520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A4EC79E" w14:textId="77777777" w:rsidR="00BE49F0" w:rsidRPr="00BE49F0" w:rsidRDefault="00BE49F0" w:rsidP="009A660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14:paraId="1824CBCA" w14:textId="58ACB621" w:rsidR="009A6608" w:rsidRPr="00EF2520" w:rsidRDefault="009A6608" w:rsidP="009A6608">
      <w:pPr>
        <w:spacing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EF2520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DC073E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EF2520">
        <w:rPr>
          <w:rFonts w:ascii="Angsana New" w:hAnsi="Angsana New"/>
          <w:i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56AABC94" w14:textId="77777777" w:rsidR="009A6608" w:rsidRPr="00BE49F0" w:rsidRDefault="009A6608" w:rsidP="009A6608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sz w:val="24"/>
          <w:szCs w:val="24"/>
        </w:rPr>
      </w:pPr>
    </w:p>
    <w:p w14:paraId="6F115C72" w14:textId="48253453" w:rsidR="009A6608" w:rsidRPr="00EF2520" w:rsidRDefault="009A6608" w:rsidP="009A6608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F2520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="00016B19" w:rsidRPr="00EF2520">
        <w:rPr>
          <w:rFonts w:ascii="Angsana New" w:hAnsi="Angsana New" w:hint="cs"/>
          <w:i/>
          <w:sz w:val="30"/>
          <w:szCs w:val="30"/>
          <w:cs/>
        </w:rPr>
        <w:t xml:space="preserve">              </w:t>
      </w:r>
      <w:r w:rsidRPr="00EF2520">
        <w:rPr>
          <w:rFonts w:ascii="Angsana New" w:hAnsi="Angsana New"/>
          <w:i/>
          <w:sz w:val="30"/>
          <w:szCs w:val="30"/>
          <w:cs/>
        </w:rPr>
        <w:t xml:space="preserve"> หากระยะเวลาการจ่ายผลประโยชน์เกิน</w:t>
      </w:r>
      <w:r w:rsidRPr="00DC073E">
        <w:rPr>
          <w:rFonts w:ascii="Angsana New" w:hAnsi="Angsana New"/>
          <w:i/>
          <w:sz w:val="30"/>
          <w:szCs w:val="30"/>
          <w:cs/>
        </w:rPr>
        <w:t xml:space="preserve">กว่า </w:t>
      </w:r>
      <w:r w:rsidRPr="00DC073E">
        <w:rPr>
          <w:rFonts w:ascii="Angsana New" w:hAnsi="Angsana New"/>
          <w:iCs/>
          <w:sz w:val="30"/>
          <w:szCs w:val="30"/>
        </w:rPr>
        <w:t>12</w:t>
      </w:r>
      <w:r w:rsidRPr="00DC073E">
        <w:rPr>
          <w:rFonts w:ascii="Angsana New" w:hAnsi="Angsana New"/>
          <w:i/>
          <w:sz w:val="30"/>
          <w:szCs w:val="30"/>
        </w:rPr>
        <w:t xml:space="preserve"> </w:t>
      </w:r>
      <w:r w:rsidRPr="00DC073E">
        <w:rPr>
          <w:rFonts w:ascii="Angsana New" w:hAnsi="Angsana New"/>
          <w:i/>
          <w:sz w:val="30"/>
          <w:szCs w:val="30"/>
          <w:cs/>
        </w:rPr>
        <w:t>เดือน</w:t>
      </w:r>
      <w:r w:rsidRPr="00EF2520">
        <w:rPr>
          <w:rFonts w:ascii="Angsana New" w:hAnsi="Angsana New"/>
          <w:i/>
          <w:sz w:val="30"/>
          <w:szCs w:val="30"/>
          <w:cs/>
        </w:rPr>
        <w:t>นับจากวันสิ้นรอบระยะเวลารายงาน ผลประโยชน์เมื่อเลิกจ้างจะถูกคิดลดกระแสเงินสด</w:t>
      </w:r>
    </w:p>
    <w:p w14:paraId="56553C27" w14:textId="77777777" w:rsidR="007E2508" w:rsidRPr="00BE49F0" w:rsidRDefault="007E2508" w:rsidP="009A6608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14:paraId="4A1F6A1A" w14:textId="30DE9021" w:rsidR="00FD2AD2" w:rsidRDefault="009A6608" w:rsidP="004733C1">
      <w:pPr>
        <w:tabs>
          <w:tab w:val="left" w:pos="54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F2520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F2520">
        <w:rPr>
          <w:rFonts w:ascii="Angsana New" w:hAnsi="Angsana New"/>
          <w:i/>
          <w:sz w:val="30"/>
          <w:szCs w:val="30"/>
        </w:rPr>
        <w:t xml:space="preserve"> </w:t>
      </w:r>
      <w:r w:rsidRPr="00EF2520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BBE0F17" w14:textId="5BC15054" w:rsidR="00731749" w:rsidRPr="00EF2520" w:rsidRDefault="00731749" w:rsidP="00676384">
      <w:pPr>
        <w:pStyle w:val="Heading8"/>
        <w:numPr>
          <w:ilvl w:val="1"/>
          <w:numId w:val="21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F25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5555D080" w14:textId="77777777" w:rsidR="00731749" w:rsidRPr="005B6D4F" w:rsidRDefault="00731749" w:rsidP="000D6896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82CB4F6" w14:textId="113F2496" w:rsidR="008268E7" w:rsidRPr="00EF2520" w:rsidRDefault="00731749" w:rsidP="000D6896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6F291E" w:rsidRPr="00EF2520">
        <w:rPr>
          <w:rFonts w:ascii="Angsana New" w:hAnsi="Angsana New"/>
          <w:sz w:val="30"/>
          <w:szCs w:val="30"/>
          <w:cs/>
        </w:rPr>
        <w:t>กลุ่มบริษัท</w:t>
      </w:r>
      <w:r w:rsidRPr="00EF2520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</w:t>
      </w:r>
      <w:r w:rsidR="00416FA3" w:rsidRPr="00EF2520">
        <w:rPr>
          <w:rFonts w:ascii="Angsana New" w:hAnsi="Angsana New"/>
          <w:sz w:val="30"/>
          <w:szCs w:val="30"/>
          <w:cs/>
        </w:rPr>
        <w:t>ดังกล่าว</w:t>
      </w:r>
      <w:r w:rsidRPr="00EF2520">
        <w:rPr>
          <w:rFonts w:ascii="Angsana New" w:hAnsi="Angsana New"/>
          <w:sz w:val="30"/>
          <w:szCs w:val="30"/>
          <w:cs/>
        </w:rPr>
        <w:t xml:space="preserve">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</w:t>
      </w:r>
      <w:r w:rsidR="00611F86" w:rsidRPr="00EF2520">
        <w:rPr>
          <w:rFonts w:ascii="Angsana New" w:hAnsi="Angsana New"/>
          <w:sz w:val="30"/>
          <w:szCs w:val="30"/>
          <w:cs/>
        </w:rPr>
        <w:t xml:space="preserve">นได้ </w:t>
      </w:r>
      <w:r w:rsidRPr="00EF2520">
        <w:rPr>
          <w:rFonts w:ascii="Angsana New"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611F86" w:rsidRPr="00EF2520">
        <w:rPr>
          <w:rFonts w:ascii="Angsana New" w:hAnsi="Angsana New"/>
          <w:sz w:val="30"/>
          <w:szCs w:val="30"/>
          <w:cs/>
        </w:rPr>
        <w:t xml:space="preserve"> </w:t>
      </w:r>
      <w:r w:rsidRPr="00EF2520">
        <w:rPr>
          <w:rFonts w:ascii="Angsana New" w:hAnsi="Angsana New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20C1FF47" w14:textId="77777777" w:rsidR="006371F0" w:rsidRPr="005B6D4F" w:rsidRDefault="006371F0" w:rsidP="000D6896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64B666A" w14:textId="0DCFF9FB" w:rsidR="007D5D83" w:rsidRPr="00EF2520" w:rsidRDefault="007D5D83" w:rsidP="007D5D83">
      <w:pPr>
        <w:pStyle w:val="BodyText"/>
        <w:spacing w:after="0"/>
        <w:ind w:left="540" w:right="27"/>
        <w:jc w:val="thaiDistribute"/>
        <w:rPr>
          <w:rFonts w:ascii="Angsana New" w:hAnsi="Angsana New"/>
          <w:iCs/>
          <w:sz w:val="30"/>
          <w:szCs w:val="30"/>
        </w:rPr>
      </w:pPr>
      <w:r w:rsidRPr="00EF2520">
        <w:rPr>
          <w:rFonts w:ascii="Angsana New" w:hAnsi="Angsana New"/>
          <w:iCs/>
          <w:sz w:val="30"/>
          <w:szCs w:val="30"/>
          <w:cs/>
        </w:rPr>
        <w:t>ประมาณการค่าประกันความเสียหาย</w:t>
      </w:r>
    </w:p>
    <w:p w14:paraId="50690DAE" w14:textId="132CDA0E" w:rsidR="007D5D83" w:rsidRDefault="007D5D83" w:rsidP="007D5D83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</w:t>
      </w:r>
      <w:r w:rsidR="00802AF8" w:rsidRPr="00EF2520">
        <w:rPr>
          <w:rFonts w:ascii="Angsana New" w:hAnsi="Angsana New"/>
          <w:sz w:val="30"/>
          <w:szCs w:val="30"/>
          <w:cs/>
        </w:rPr>
        <w:t xml:space="preserve">แก่ลูกค้าแล้ว </w:t>
      </w:r>
      <w:r w:rsidRPr="00EF2520">
        <w:rPr>
          <w:rFonts w:ascii="Angsana New" w:hAnsi="Angsana New"/>
          <w:sz w:val="30"/>
          <w:szCs w:val="30"/>
          <w:cs/>
        </w:rPr>
        <w:t>ประมาณการค่าใช้จ่ายพิจารณาจากประวัติการจ่ายค่า</w:t>
      </w:r>
      <w:r w:rsidR="00802AF8" w:rsidRPr="00EF2520">
        <w:rPr>
          <w:rFonts w:ascii="Angsana New" w:hAnsi="Angsana New"/>
          <w:sz w:val="30"/>
          <w:szCs w:val="30"/>
          <w:cs/>
        </w:rPr>
        <w:t>ประกันความเสียหาย</w:t>
      </w:r>
      <w:r w:rsidRPr="00EF2520">
        <w:rPr>
          <w:rFonts w:ascii="Angsana New" w:hAnsi="Angsana New"/>
          <w:sz w:val="30"/>
          <w:szCs w:val="30"/>
          <w:cs/>
        </w:rPr>
        <w:t xml:space="preserve"> และปัจจัยต่าง</w:t>
      </w:r>
      <w:r w:rsidR="002178C8">
        <w:rPr>
          <w:rFonts w:ascii="Angsana New" w:hAnsi="Angsana New"/>
          <w:sz w:val="30"/>
          <w:szCs w:val="30"/>
        </w:rPr>
        <w:t xml:space="preserve"> </w:t>
      </w:r>
      <w:r w:rsidRPr="00EF2520">
        <w:rPr>
          <w:rFonts w:ascii="Angsana New" w:hAnsi="Angsana New"/>
          <w:sz w:val="30"/>
          <w:szCs w:val="30"/>
          <w:cs/>
        </w:rPr>
        <w:t xml:space="preserve">ๆ ที่อาจเกี่ยวข้องกับความน่าจะเป็นที่จะเกิดความเสียหายดังกล่าว </w:t>
      </w:r>
    </w:p>
    <w:p w14:paraId="3AB6042F" w14:textId="77777777" w:rsidR="005B6D4F" w:rsidRDefault="005B6D4F" w:rsidP="007D5D83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CF5933F" w14:textId="65C0D364" w:rsidR="00043A2B" w:rsidRPr="00EF2520" w:rsidRDefault="00043A2B" w:rsidP="00B678C1">
      <w:pPr>
        <w:pStyle w:val="Heading8"/>
        <w:numPr>
          <w:ilvl w:val="1"/>
          <w:numId w:val="21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F25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การวัดมูลค่ายุติธรรม </w:t>
      </w:r>
    </w:p>
    <w:p w14:paraId="641E9E2B" w14:textId="77777777" w:rsidR="00043A2B" w:rsidRPr="005B6D4F" w:rsidRDefault="00043A2B" w:rsidP="00043A2B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05A6C000" w14:textId="08231B02" w:rsidR="00043A2B" w:rsidRDefault="00043A2B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6F291E" w:rsidRPr="00EF2520">
        <w:rPr>
          <w:rFonts w:ascii="Angsana New" w:hAnsi="Angsana New"/>
          <w:sz w:val="30"/>
          <w:szCs w:val="30"/>
          <w:cs/>
        </w:rPr>
        <w:t>กลุ่มบริษัท</w:t>
      </w:r>
      <w:r w:rsidRPr="00EF2520">
        <w:rPr>
          <w:rFonts w:ascii="Angsana New" w:hAnsi="Angsana New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5CFC769" w14:textId="77777777" w:rsidR="00563048" w:rsidRPr="00EF2520" w:rsidRDefault="00563048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D203F50" w14:textId="6CD5EDFF" w:rsidR="00043A2B" w:rsidRPr="00EF2520" w:rsidRDefault="00043A2B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="006F291E" w:rsidRPr="00EF2520">
        <w:rPr>
          <w:rFonts w:ascii="Angsana New" w:hAnsi="Angsana New"/>
          <w:sz w:val="30"/>
          <w:szCs w:val="30"/>
          <w:cs/>
        </w:rPr>
        <w:t>กลุ่มบริษัท</w:t>
      </w:r>
      <w:r w:rsidRPr="00EF2520">
        <w:rPr>
          <w:rFonts w:ascii="Angsana New" w:hAnsi="Angsana New"/>
          <w:sz w:val="30"/>
          <w:szCs w:val="30"/>
          <w:cs/>
        </w:rPr>
        <w:t xml:space="preserve"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7929AA3D" w14:textId="77777777" w:rsidR="00043A2B" w:rsidRPr="00EF2520" w:rsidRDefault="00043A2B" w:rsidP="001C789D">
      <w:pPr>
        <w:pStyle w:val="BodyText2"/>
        <w:tabs>
          <w:tab w:val="left" w:pos="81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-</w:t>
      </w:r>
      <w:r w:rsidRPr="00EF2520">
        <w:rPr>
          <w:rFonts w:ascii="Angsana New" w:hAnsi="Angsana New"/>
          <w:sz w:val="30"/>
          <w:szCs w:val="30"/>
          <w:cs/>
        </w:rPr>
        <w:tab/>
        <w:t xml:space="preserve">ข้อมูลระดับ </w:t>
      </w:r>
      <w:r w:rsidRPr="00EF2520">
        <w:rPr>
          <w:rFonts w:ascii="Angsana New" w:hAnsi="Angsana New"/>
          <w:sz w:val="30"/>
          <w:szCs w:val="30"/>
        </w:rPr>
        <w:t>1</w:t>
      </w:r>
      <w:r w:rsidRPr="00EF2520">
        <w:rPr>
          <w:rFonts w:ascii="Angsana New" w:hAnsi="Angsana New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E74DF9E" w14:textId="77777777" w:rsidR="00043A2B" w:rsidRPr="00EF2520" w:rsidRDefault="00043A2B" w:rsidP="001C789D">
      <w:pPr>
        <w:pStyle w:val="BodyText2"/>
        <w:tabs>
          <w:tab w:val="left" w:pos="81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-</w:t>
      </w:r>
      <w:r w:rsidRPr="00EF2520">
        <w:rPr>
          <w:rFonts w:ascii="Angsana New" w:hAnsi="Angsana New"/>
          <w:sz w:val="30"/>
          <w:szCs w:val="30"/>
          <w:cs/>
        </w:rPr>
        <w:tab/>
        <w:t xml:space="preserve">ข้อมูลระดับ </w:t>
      </w:r>
      <w:r w:rsidRPr="00EF2520">
        <w:rPr>
          <w:rFonts w:ascii="Angsana New" w:hAnsi="Angsana New"/>
          <w:sz w:val="30"/>
          <w:szCs w:val="30"/>
        </w:rPr>
        <w:t>2</w:t>
      </w:r>
      <w:r w:rsidRPr="00EF2520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</w:t>
      </w:r>
      <w:r w:rsidRPr="00EF2520">
        <w:rPr>
          <w:rFonts w:ascii="Angsana New" w:hAnsi="Angsana New"/>
          <w:sz w:val="30"/>
          <w:szCs w:val="30"/>
        </w:rPr>
        <w:t xml:space="preserve"> </w:t>
      </w:r>
    </w:p>
    <w:p w14:paraId="74B39B2B" w14:textId="77777777" w:rsidR="00043A2B" w:rsidRPr="00EF2520" w:rsidRDefault="00043A2B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</w:rPr>
        <w:t xml:space="preserve">      </w:t>
      </w:r>
      <w:r w:rsidRPr="00EF2520">
        <w:rPr>
          <w:rFonts w:ascii="Angsana New" w:hAnsi="Angsana New"/>
          <w:sz w:val="30"/>
          <w:szCs w:val="30"/>
          <w:cs/>
        </w:rPr>
        <w:t xml:space="preserve">นอกเหนือจากราคาเสนอซื้อขายซึ่งรวมอยู่ในข้อมูลระดับ </w:t>
      </w:r>
      <w:r w:rsidRPr="00EF2520">
        <w:rPr>
          <w:rFonts w:ascii="Angsana New" w:hAnsi="Angsana New"/>
          <w:sz w:val="30"/>
          <w:szCs w:val="30"/>
        </w:rPr>
        <w:t>1</w:t>
      </w:r>
    </w:p>
    <w:p w14:paraId="2954BA9B" w14:textId="669733FF" w:rsidR="00043A2B" w:rsidRPr="00EF2520" w:rsidRDefault="00043A2B" w:rsidP="001C789D">
      <w:pPr>
        <w:pStyle w:val="BodyText2"/>
        <w:tabs>
          <w:tab w:val="left" w:pos="81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-</w:t>
      </w:r>
      <w:r w:rsidRPr="00EF2520">
        <w:rPr>
          <w:rFonts w:ascii="Angsana New" w:hAnsi="Angsana New"/>
          <w:sz w:val="30"/>
          <w:szCs w:val="30"/>
          <w:cs/>
        </w:rPr>
        <w:tab/>
        <w:t xml:space="preserve">ข้อมูลระดับ </w:t>
      </w:r>
      <w:r w:rsidRPr="00EF2520">
        <w:rPr>
          <w:rFonts w:ascii="Angsana New" w:hAnsi="Angsana New"/>
          <w:sz w:val="30"/>
          <w:szCs w:val="30"/>
        </w:rPr>
        <w:t>3</w:t>
      </w:r>
      <w:r w:rsidRPr="00EF2520">
        <w:rPr>
          <w:rFonts w:ascii="Angsana New" w:hAnsi="Angsana New"/>
          <w:sz w:val="30"/>
          <w:szCs w:val="30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51B2AA0F" w14:textId="77777777" w:rsidR="007D2DCB" w:rsidRPr="005B6D4F" w:rsidRDefault="007D2DCB" w:rsidP="001C789D">
      <w:pPr>
        <w:pStyle w:val="BodyText2"/>
        <w:tabs>
          <w:tab w:val="left" w:pos="81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754649F" w14:textId="74507C12" w:rsidR="00043A2B" w:rsidRPr="00EF2520" w:rsidRDefault="00043A2B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7D1958">
        <w:rPr>
          <w:rFonts w:ascii="Angsana New" w:hAnsi="Angsana New" w:hint="cs"/>
          <w:sz w:val="30"/>
          <w:szCs w:val="30"/>
          <w:cs/>
        </w:rPr>
        <w:t xml:space="preserve"> </w:t>
      </w:r>
      <w:r w:rsidR="006F291E" w:rsidRPr="00EF2520">
        <w:rPr>
          <w:rFonts w:ascii="Angsana New" w:hAnsi="Angsana New"/>
          <w:sz w:val="30"/>
          <w:szCs w:val="30"/>
          <w:cs/>
        </w:rPr>
        <w:t>กลุ่มบริษัท</w:t>
      </w:r>
      <w:r w:rsidRPr="00EF2520">
        <w:rPr>
          <w:rFonts w:ascii="Angsana New" w:hAnsi="Angsana New"/>
          <w:sz w:val="30"/>
          <w:szCs w:val="30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BA4D6E5" w14:textId="73CB4248" w:rsidR="005B6D4F" w:rsidRDefault="005B6D4F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DD4CC56" w14:textId="5AC1C526" w:rsidR="00043A2B" w:rsidRDefault="00043A2B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="006F291E" w:rsidRPr="00EF2520">
        <w:rPr>
          <w:rFonts w:ascii="Angsana New" w:hAnsi="Angsana New"/>
          <w:sz w:val="30"/>
          <w:szCs w:val="30"/>
          <w:cs/>
        </w:rPr>
        <w:t>กลุ่มบริษัท</w:t>
      </w:r>
      <w:r w:rsidRPr="00EF2520">
        <w:rPr>
          <w:rFonts w:ascii="Angsana New" w:hAnsi="Angsana New"/>
          <w:sz w:val="30"/>
          <w:szCs w:val="30"/>
          <w:cs/>
        </w:rPr>
        <w:t xml:space="preserve">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EF2520">
        <w:rPr>
          <w:rFonts w:ascii="Angsana New" w:hAnsi="Angsana New"/>
          <w:sz w:val="30"/>
          <w:szCs w:val="30"/>
        </w:rPr>
        <w:t>3</w:t>
      </w:r>
      <w:r w:rsidRPr="00EF2520">
        <w:rPr>
          <w:rFonts w:ascii="Angsana New" w:hAnsi="Angsana New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56B52675" w14:textId="77777777" w:rsidR="00B678C1" w:rsidRPr="007B0843" w:rsidRDefault="00B678C1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7356EC6" w14:textId="23D40CF3" w:rsidR="00731749" w:rsidRPr="00EF2520" w:rsidRDefault="00731749" w:rsidP="00B678C1">
      <w:pPr>
        <w:pStyle w:val="Heading8"/>
        <w:numPr>
          <w:ilvl w:val="1"/>
          <w:numId w:val="21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F25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  <w:r w:rsidR="00144AC7" w:rsidRPr="00EF252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67E77446" w14:textId="2FA48965" w:rsidR="00731749" w:rsidRPr="007B0843" w:rsidRDefault="00731749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0ABDC44" w14:textId="4FB0FFB5" w:rsidR="00D20DDB" w:rsidRPr="00EF2520" w:rsidRDefault="00D20DDB" w:rsidP="00D20DDB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F2520">
        <w:rPr>
          <w:rFonts w:ascii="Angsana New" w:hAnsi="Angsana New"/>
          <w:i/>
          <w:iCs/>
          <w:sz w:val="30"/>
          <w:szCs w:val="30"/>
          <w:cs/>
        </w:rPr>
        <w:t xml:space="preserve">การรับรู้รายได้ </w:t>
      </w:r>
    </w:p>
    <w:p w14:paraId="62EB6E73" w14:textId="02245B41" w:rsidR="00E92D64" w:rsidRPr="00EF2520" w:rsidRDefault="00E92D64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6F291E" w:rsidRPr="00EF2520">
        <w:rPr>
          <w:rFonts w:ascii="Angsana New" w:hAnsi="Angsana New"/>
          <w:sz w:val="30"/>
          <w:szCs w:val="30"/>
          <w:cs/>
        </w:rPr>
        <w:t>กลุ่มบริษัท</w:t>
      </w:r>
      <w:r w:rsidRPr="00EF2520">
        <w:rPr>
          <w:rFonts w:ascii="Angsana New" w:hAnsi="Angsana New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</w:t>
      </w:r>
      <w:r w:rsidR="00B82B80">
        <w:rPr>
          <w:rFonts w:ascii="Angsana New" w:hAnsi="Angsana New"/>
          <w:sz w:val="30"/>
          <w:szCs w:val="30"/>
        </w:rPr>
        <w:t xml:space="preserve"> </w:t>
      </w:r>
      <w:r w:rsidRPr="00EF2520">
        <w:rPr>
          <w:rFonts w:ascii="Angsana New" w:hAnsi="Angsana New"/>
          <w:sz w:val="30"/>
          <w:szCs w:val="30"/>
          <w:cs/>
        </w:rPr>
        <w:t>ๆ</w:t>
      </w:r>
      <w:r w:rsidR="009A5C7C" w:rsidRPr="00EF2520">
        <w:rPr>
          <w:rFonts w:ascii="Angsana New" w:hAnsi="Angsana New" w:hint="cs"/>
          <w:sz w:val="30"/>
          <w:szCs w:val="30"/>
          <w:cs/>
        </w:rPr>
        <w:t xml:space="preserve"> </w:t>
      </w:r>
      <w:r w:rsidRPr="00EF2520">
        <w:rPr>
          <w:rFonts w:ascii="Angsana New" w:hAnsi="Angsana New"/>
          <w:sz w:val="30"/>
          <w:szCs w:val="30"/>
          <w:cs/>
        </w:rPr>
        <w:t xml:space="preserve">และแสดงสุทธิจากส่วนลดการค้าและส่วนลดตามปริมาณ </w:t>
      </w:r>
    </w:p>
    <w:p w14:paraId="492ABF1C" w14:textId="77777777" w:rsidR="000E1E02" w:rsidRPr="007B0843" w:rsidRDefault="000E1E02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AC8DB37" w14:textId="36111A4D" w:rsidR="00E92D64" w:rsidRPr="00EF2520" w:rsidRDefault="00E92D64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 xml:space="preserve"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</w:t>
      </w:r>
      <w:r w:rsidR="006F291E" w:rsidRPr="00EF2520">
        <w:rPr>
          <w:rFonts w:ascii="Angsana New" w:hAnsi="Angsana New"/>
          <w:sz w:val="30"/>
          <w:szCs w:val="30"/>
          <w:cs/>
        </w:rPr>
        <w:t>กลุ่มบริษัท</w:t>
      </w:r>
      <w:r w:rsidRPr="00EF2520">
        <w:rPr>
          <w:rFonts w:ascii="Angsana New" w:hAnsi="Angsana New"/>
          <w:sz w:val="30"/>
          <w:szCs w:val="30"/>
          <w:cs/>
        </w:rPr>
        <w:t>ทำการประมาณการรับคืนสินค้าจากข้อมูลอัตราการคืนสินค้าในอดีตและจะไม่รับรู้รายได้</w:t>
      </w:r>
      <w:r w:rsidR="00F741A0" w:rsidRPr="00EF2520">
        <w:rPr>
          <w:rFonts w:ascii="Angsana New" w:hAnsi="Angsana New"/>
          <w:sz w:val="30"/>
          <w:szCs w:val="30"/>
        </w:rPr>
        <w:t xml:space="preserve"> </w:t>
      </w:r>
      <w:r w:rsidR="00407AD0">
        <w:rPr>
          <w:rFonts w:ascii="Angsana New" w:hAnsi="Angsana New" w:hint="cs"/>
          <w:sz w:val="30"/>
          <w:szCs w:val="30"/>
          <w:cs/>
        </w:rPr>
        <w:t>และต้นทุนขายสำหรับสินค้าที่คาดว่าจะได้รับคืน</w:t>
      </w:r>
    </w:p>
    <w:p w14:paraId="5724A683" w14:textId="77777777" w:rsidR="00001EA7" w:rsidRPr="007B0843" w:rsidRDefault="00001EA7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68E99A3" w14:textId="3AB5C9F3" w:rsidR="004B27CC" w:rsidRDefault="00E92D64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</w:t>
      </w:r>
      <w:r w:rsidR="00A94438" w:rsidRPr="00EF2520">
        <w:rPr>
          <w:rFonts w:ascii="Angsana New" w:hAnsi="Angsana New" w:hint="cs"/>
          <w:sz w:val="30"/>
          <w:szCs w:val="30"/>
          <w:cs/>
        </w:rPr>
        <w:t xml:space="preserve"> </w:t>
      </w:r>
      <w:r w:rsidRPr="00EF2520">
        <w:rPr>
          <w:rFonts w:ascii="Angsana New" w:hAnsi="Angsana New"/>
          <w:sz w:val="30"/>
          <w:szCs w:val="30"/>
          <w:cs/>
        </w:rPr>
        <w:t>ขั้นความสำเร็จของงานประเมินโดยใช้วิธีการสำรวจงานที่ได้ทำแล้ว</w:t>
      </w:r>
      <w:r w:rsidR="00A94438" w:rsidRPr="00EF2520">
        <w:rPr>
          <w:rFonts w:ascii="Angsana New" w:hAnsi="Angsana New" w:hint="cs"/>
          <w:sz w:val="30"/>
          <w:szCs w:val="30"/>
          <w:cs/>
        </w:rPr>
        <w:t xml:space="preserve"> </w:t>
      </w:r>
      <w:r w:rsidRPr="00EF2520">
        <w:rPr>
          <w:rFonts w:ascii="Angsana New" w:hAnsi="Angsana New"/>
          <w:sz w:val="30"/>
          <w:szCs w:val="30"/>
          <w:cs/>
        </w:rPr>
        <w:t xml:space="preserve">ต้นทุนที่เกี่ยวข้องรับรู้ในกำไรหรือขาดทุนเมื่อเกิดขึ้น </w:t>
      </w:r>
    </w:p>
    <w:p w14:paraId="6B115421" w14:textId="77777777" w:rsidR="00F76A82" w:rsidRDefault="00F76A82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D43C501" w14:textId="4EB4BB12" w:rsidR="00E92D64" w:rsidRPr="00EF2520" w:rsidRDefault="00E92D64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2520">
        <w:rPr>
          <w:rFonts w:ascii="Angsana New" w:hAnsi="Angsana New"/>
          <w:sz w:val="30"/>
          <w:szCs w:val="30"/>
          <w:cs/>
        </w:rPr>
        <w:t xml:space="preserve">สำหรับสัญญาที่มีการรวมการขายสินค้าและบริการเข้าด้วยกัน </w:t>
      </w:r>
      <w:r w:rsidR="006F291E" w:rsidRPr="00EF2520">
        <w:rPr>
          <w:rFonts w:ascii="Angsana New" w:hAnsi="Angsana New"/>
          <w:sz w:val="30"/>
          <w:szCs w:val="30"/>
          <w:cs/>
        </w:rPr>
        <w:t>กลุ่มบริษัท</w:t>
      </w:r>
      <w:r w:rsidRPr="00EF2520">
        <w:rPr>
          <w:rFonts w:ascii="Angsana New" w:hAnsi="Angsana New"/>
          <w:sz w:val="30"/>
          <w:szCs w:val="30"/>
          <w:cs/>
        </w:rPr>
        <w:t>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</w:t>
      </w:r>
      <w:r w:rsidR="007609B0" w:rsidRPr="00EF2520">
        <w:rPr>
          <w:rFonts w:ascii="Angsana New" w:hAnsi="Angsana New" w:hint="cs"/>
          <w:sz w:val="30"/>
          <w:szCs w:val="30"/>
          <w:cs/>
        </w:rPr>
        <w:t xml:space="preserve"> </w:t>
      </w:r>
      <w:r w:rsidRPr="00EF2520">
        <w:rPr>
          <w:rFonts w:ascii="Angsana New" w:hAnsi="Angsana New"/>
          <w:sz w:val="30"/>
          <w:szCs w:val="30"/>
          <w:cs/>
        </w:rPr>
        <w:t>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</w:t>
      </w:r>
      <w:r w:rsidR="00001EA7" w:rsidRPr="00EF2520">
        <w:rPr>
          <w:rFonts w:ascii="Angsana New" w:hAnsi="Angsana New" w:hint="cs"/>
          <w:sz w:val="30"/>
          <w:szCs w:val="30"/>
          <w:cs/>
        </w:rPr>
        <w:t>นั้น</w:t>
      </w:r>
    </w:p>
    <w:p w14:paraId="71F01959" w14:textId="3BC62FAE" w:rsidR="007B0843" w:rsidRDefault="007B0843">
      <w:pPr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p w14:paraId="77F8D17B" w14:textId="77777777" w:rsidR="00731749" w:rsidRPr="00CB7D38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B7D3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ภาษีเงินได้</w:t>
      </w:r>
    </w:p>
    <w:p w14:paraId="1F89445C" w14:textId="51411603" w:rsidR="00731749" w:rsidRPr="007B0843" w:rsidRDefault="00731749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7003A1" w14:textId="732EE408" w:rsidR="00A32FD6" w:rsidRPr="00CB7D38" w:rsidRDefault="00A32FD6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B7D38">
        <w:rPr>
          <w:rFonts w:ascii="Angsana New" w:hAnsi="Angsana New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 </w:t>
      </w:r>
    </w:p>
    <w:p w14:paraId="7929A850" w14:textId="77777777" w:rsidR="000E1E02" w:rsidRPr="007B0843" w:rsidRDefault="000E1E02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C52116" w14:textId="07F2656C" w:rsidR="00A32FD6" w:rsidRPr="0063317B" w:rsidRDefault="00A32FD6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  <w:r w:rsidRPr="00CB7D38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A541FD" w:rsidRPr="00CB7D38">
        <w:rPr>
          <w:rFonts w:ascii="Angsana New" w:hAnsi="Angsana New"/>
          <w:sz w:val="30"/>
          <w:szCs w:val="30"/>
        </w:rPr>
        <w:t xml:space="preserve"> </w:t>
      </w:r>
      <w:r w:rsidR="008B0C06" w:rsidRPr="00CB7D38">
        <w:rPr>
          <w:rFonts w:ascii="Angsana New" w:hAnsi="Angsana New" w:hint="cs"/>
          <w:sz w:val="30"/>
          <w:szCs w:val="30"/>
          <w:cs/>
        </w:rPr>
        <w:t>ๆ</w:t>
      </w:r>
    </w:p>
    <w:p w14:paraId="7C931DE2" w14:textId="7586A56A" w:rsidR="007D2DCB" w:rsidRPr="007B0843" w:rsidRDefault="007D2DCB">
      <w:pPr>
        <w:spacing w:line="240" w:lineRule="auto"/>
        <w:rPr>
          <w:rFonts w:ascii="Angsana New" w:hAnsi="Angsana New"/>
          <w:sz w:val="30"/>
          <w:szCs w:val="30"/>
        </w:rPr>
      </w:pPr>
    </w:p>
    <w:p w14:paraId="32EE6B0D" w14:textId="415D38D7" w:rsidR="00A32FD6" w:rsidRPr="00CB7D38" w:rsidRDefault="00A32FD6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B7D38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F741A0" w:rsidRPr="00CB7D38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CB7D38">
        <w:rPr>
          <w:rFonts w:ascii="Angsana New" w:hAnsi="Angsana New"/>
          <w:sz w:val="30"/>
          <w:szCs w:val="30"/>
          <w:cs/>
        </w:rPr>
        <w:t>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0C77B091" w14:textId="77777777" w:rsidR="001D227E" w:rsidRPr="007B0843" w:rsidRDefault="001D227E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3DCD84" w14:textId="6241AC31" w:rsidR="00A32FD6" w:rsidRPr="00CB7D38" w:rsidRDefault="00A32FD6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B7D38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7609B0" w:rsidRPr="00CB7D38">
        <w:rPr>
          <w:rFonts w:ascii="Angsana New" w:hAnsi="Angsana New" w:hint="cs"/>
          <w:sz w:val="30"/>
          <w:szCs w:val="30"/>
          <w:cs/>
        </w:rPr>
        <w:t xml:space="preserve">             </w:t>
      </w:r>
      <w:r w:rsidR="006F291E" w:rsidRPr="00CB7D38">
        <w:rPr>
          <w:rFonts w:ascii="Angsana New" w:hAnsi="Angsana New"/>
          <w:sz w:val="30"/>
          <w:szCs w:val="30"/>
          <w:cs/>
        </w:rPr>
        <w:t>กลุ่มบริษัท</w:t>
      </w:r>
      <w:r w:rsidRPr="00CB7D38">
        <w:rPr>
          <w:rFonts w:ascii="Angsana New" w:hAnsi="Angsana New"/>
          <w:sz w:val="30"/>
          <w:szCs w:val="30"/>
          <w:cs/>
        </w:rPr>
        <w:t xml:space="preserve"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76024426" w14:textId="77777777" w:rsidR="00A32FD6" w:rsidRPr="007B0843" w:rsidRDefault="00A32FD6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F64E73" w14:textId="0E8DCA0F" w:rsidR="00A32FD6" w:rsidRDefault="00A32FD6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B7D38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</w:t>
      </w:r>
      <w:r w:rsidR="00F741A0" w:rsidRPr="00CB7D38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CB7D38">
        <w:rPr>
          <w:rFonts w:ascii="Angsana New" w:hAnsi="Angsana New"/>
          <w:sz w:val="30"/>
          <w:szCs w:val="30"/>
          <w:cs/>
        </w:rPr>
        <w:t>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08D5047" w14:textId="77777777" w:rsidR="00F07A18" w:rsidRPr="007B0843" w:rsidRDefault="00F07A18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91FF6F" w14:textId="025C0472" w:rsidR="00731749" w:rsidRPr="00CB7D38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B7D3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2F01187F" w14:textId="1DDFA6AD" w:rsidR="00731749" w:rsidRPr="007B0843" w:rsidRDefault="00731749" w:rsidP="006F1C6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937CC0" w14:textId="25407898" w:rsidR="00D14CE3" w:rsidRDefault="00A32FD6" w:rsidP="00D14CE3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B7D38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="00B17C5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B17C50" w:rsidRPr="00B17C50">
        <w:rPr>
          <w:rFonts w:ascii="Angsana New" w:hAnsi="Angsana New"/>
          <w:b/>
          <w:sz w:val="30"/>
          <w:szCs w:val="30"/>
          <w:cs/>
        </w:rPr>
        <w:t>กำไรต่อหุ้นปรับลดสำหรับหุ้นสามัญคำนวณโดยการหารกำไร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355F3457" w14:textId="117FC9F1" w:rsidR="007B0843" w:rsidRDefault="007B0843">
      <w:pPr>
        <w:rPr>
          <w:rFonts w:ascii="Angsana New" w:hAnsi="Angsana New"/>
          <w:b/>
          <w:sz w:val="24"/>
          <w:szCs w:val="24"/>
        </w:rPr>
      </w:pPr>
      <w:r>
        <w:rPr>
          <w:rFonts w:ascii="Angsana New" w:hAnsi="Angsana New"/>
          <w:b/>
          <w:sz w:val="24"/>
          <w:szCs w:val="24"/>
        </w:rPr>
        <w:br w:type="page"/>
      </w:r>
    </w:p>
    <w:p w14:paraId="443293B2" w14:textId="379488E8" w:rsidR="00C45EB9" w:rsidRPr="00AE2820" w:rsidRDefault="00C45EB9" w:rsidP="00067062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E2820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6358E9D4" w14:textId="6B87CE06" w:rsidR="00F62590" w:rsidRPr="00106264" w:rsidRDefault="00F62590" w:rsidP="00F62590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sz w:val="20"/>
          <w:szCs w:val="20"/>
        </w:rPr>
      </w:pPr>
    </w:p>
    <w:p w14:paraId="53F7B3B0" w14:textId="35F72A5E" w:rsidR="00A229CC" w:rsidRDefault="00A229CC" w:rsidP="00F62590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A229CC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8A4B460" w14:textId="77777777" w:rsidR="00A229CC" w:rsidRPr="00106264" w:rsidRDefault="00A229CC" w:rsidP="00F62590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sz w:val="20"/>
          <w:szCs w:val="20"/>
          <w:cs/>
        </w:rPr>
      </w:pPr>
    </w:p>
    <w:p w14:paraId="6C2E4D2F" w14:textId="7BE86F0B" w:rsidR="008C02A6" w:rsidRPr="006B07E9" w:rsidRDefault="00CA1997" w:rsidP="00F62590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pacing w:val="2"/>
          <w:sz w:val="30"/>
          <w:szCs w:val="30"/>
          <w:cs/>
        </w:rPr>
      </w:pPr>
      <w:r w:rsidRPr="006B07E9">
        <w:rPr>
          <w:rFonts w:ascii="Angsana New" w:hAnsi="Angsana New"/>
          <w:b/>
          <w:spacing w:val="2"/>
          <w:sz w:val="30"/>
          <w:szCs w:val="30"/>
          <w:cs/>
        </w:rPr>
        <w:t>ความสัมพันธ์ที่มีกับบริษัทย่อย</w:t>
      </w:r>
      <w:r w:rsidR="00FD3F23" w:rsidRPr="006B07E9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B607B3" w:rsidRPr="006B07E9">
        <w:rPr>
          <w:rFonts w:ascii="Angsana New" w:hAnsi="Angsana New"/>
          <w:b/>
          <w:spacing w:val="2"/>
          <w:sz w:val="30"/>
          <w:szCs w:val="30"/>
          <w:cs/>
        </w:rPr>
        <w:t>บริษัทร่วม</w:t>
      </w:r>
      <w:r w:rsidRPr="006B07E9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FD3F23" w:rsidRPr="006B07E9">
        <w:rPr>
          <w:rFonts w:ascii="Angsana New" w:hAnsi="Angsana New"/>
          <w:b/>
          <w:spacing w:val="2"/>
          <w:sz w:val="30"/>
          <w:szCs w:val="30"/>
          <w:cs/>
        </w:rPr>
        <w:t>และ</w:t>
      </w:r>
      <w:r w:rsidR="00B85B43" w:rsidRPr="006B07E9">
        <w:rPr>
          <w:rFonts w:ascii="Angsana New" w:hAnsi="Angsana New"/>
          <w:b/>
          <w:spacing w:val="2"/>
          <w:sz w:val="30"/>
          <w:szCs w:val="30"/>
          <w:cs/>
        </w:rPr>
        <w:t xml:space="preserve">การร่วมค้าได้เปิดเผยในหมายเหตุข้อ </w:t>
      </w:r>
      <w:r w:rsidR="00C605FF" w:rsidRPr="00C605FF">
        <w:rPr>
          <w:rFonts w:ascii="Angsana New" w:hAnsi="Angsana New"/>
          <w:bCs/>
          <w:spacing w:val="2"/>
          <w:sz w:val="30"/>
          <w:szCs w:val="30"/>
        </w:rPr>
        <w:t>9</w:t>
      </w:r>
      <w:r w:rsidR="0081408B" w:rsidRPr="006B07E9">
        <w:rPr>
          <w:rFonts w:ascii="Angsana New" w:hAnsi="Angsana New"/>
          <w:bCs/>
          <w:spacing w:val="2"/>
          <w:sz w:val="30"/>
          <w:szCs w:val="30"/>
          <w:cs/>
        </w:rPr>
        <w:t xml:space="preserve"> </w:t>
      </w:r>
      <w:r w:rsidR="00B85B43" w:rsidRPr="006B07E9">
        <w:rPr>
          <w:rFonts w:ascii="Angsana New" w:hAnsi="Angsana New"/>
          <w:b/>
          <w:spacing w:val="2"/>
          <w:sz w:val="30"/>
          <w:szCs w:val="30"/>
          <w:cs/>
        </w:rPr>
        <w:t>และ</w:t>
      </w:r>
      <w:r w:rsidR="004661FF" w:rsidRPr="006B07E9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bCs/>
          <w:spacing w:val="2"/>
          <w:sz w:val="30"/>
          <w:szCs w:val="30"/>
        </w:rPr>
        <w:t>11</w:t>
      </w:r>
      <w:r w:rsidR="0081408B" w:rsidRPr="006B07E9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B17C50">
        <w:rPr>
          <w:rFonts w:ascii="Angsana New" w:hAnsi="Angsana New" w:hint="cs"/>
          <w:b/>
          <w:spacing w:val="2"/>
          <w:sz w:val="30"/>
          <w:szCs w:val="30"/>
          <w:cs/>
        </w:rPr>
        <w:t>สำหรับ</w:t>
      </w:r>
      <w:r w:rsidRPr="006B07E9">
        <w:rPr>
          <w:rFonts w:ascii="Angsana New" w:hAnsi="Angsana New"/>
          <w:b/>
          <w:spacing w:val="2"/>
          <w:sz w:val="30"/>
          <w:szCs w:val="30"/>
          <w:cs/>
        </w:rPr>
        <w:t>บุคคลหรือกิจก</w:t>
      </w:r>
      <w:r w:rsidR="00BD2589" w:rsidRPr="006B07E9">
        <w:rPr>
          <w:rFonts w:ascii="Angsana New" w:hAnsi="Angsana New"/>
          <w:b/>
          <w:spacing w:val="2"/>
          <w:sz w:val="30"/>
          <w:szCs w:val="30"/>
          <w:cs/>
        </w:rPr>
        <w:t>ารที่เกี่ยวข้องกัน</w:t>
      </w:r>
      <w:r w:rsidR="00B85B43" w:rsidRPr="006B07E9">
        <w:rPr>
          <w:rFonts w:ascii="Angsana New" w:hAnsi="Angsana New"/>
          <w:b/>
          <w:spacing w:val="2"/>
          <w:sz w:val="30"/>
          <w:szCs w:val="30"/>
          <w:cs/>
        </w:rPr>
        <w:t>ที่มีรายการระหว่างกันที่มีนัยสำคัญกับ</w:t>
      </w:r>
      <w:r w:rsidR="006F291E">
        <w:rPr>
          <w:rFonts w:ascii="Angsana New" w:hAnsi="Angsana New"/>
          <w:b/>
          <w:spacing w:val="2"/>
          <w:sz w:val="30"/>
          <w:szCs w:val="30"/>
          <w:cs/>
        </w:rPr>
        <w:t>กลุ่มบริษัท</w:t>
      </w:r>
      <w:r w:rsidR="00B85B43" w:rsidRPr="006B07E9">
        <w:rPr>
          <w:rFonts w:ascii="Angsana New" w:hAnsi="Angsana New"/>
          <w:b/>
          <w:spacing w:val="2"/>
          <w:sz w:val="30"/>
          <w:szCs w:val="30"/>
          <w:cs/>
        </w:rPr>
        <w:t xml:space="preserve"> ในระหว่างปีมีดังต่อไปนี้</w:t>
      </w:r>
    </w:p>
    <w:p w14:paraId="64977BE9" w14:textId="76AB4F33" w:rsidR="00144AC7" w:rsidRPr="00106264" w:rsidRDefault="00144AC7">
      <w:pPr>
        <w:spacing w:line="240" w:lineRule="auto"/>
        <w:rPr>
          <w:rFonts w:ascii="Angsana New" w:hAnsi="Angsana New"/>
          <w:b/>
          <w:spacing w:val="2"/>
          <w:sz w:val="20"/>
          <w:szCs w:val="20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250"/>
        <w:gridCol w:w="5400"/>
      </w:tblGrid>
      <w:tr w:rsidR="00FA6B9A" w:rsidRPr="006B07E9" w14:paraId="7F0C5E9A" w14:textId="77777777" w:rsidTr="000F03CA">
        <w:trPr>
          <w:tblHeader/>
        </w:trPr>
        <w:tc>
          <w:tcPr>
            <w:tcW w:w="1980" w:type="dxa"/>
            <w:shd w:val="clear" w:color="auto" w:fill="auto"/>
          </w:tcPr>
          <w:p w14:paraId="7835C329" w14:textId="5E1872B6" w:rsidR="00FA6B9A" w:rsidRPr="0037554E" w:rsidRDefault="00EF7E27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5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="005C5FDA" w:rsidRPr="0037554E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="00FA6B9A" w:rsidRPr="003755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250" w:type="dxa"/>
            <w:shd w:val="clear" w:color="auto" w:fill="auto"/>
          </w:tcPr>
          <w:p w14:paraId="418D0204" w14:textId="33774B1B" w:rsidR="00FA6B9A" w:rsidRPr="0037554E" w:rsidRDefault="00FA6B9A" w:rsidP="000F03CA">
            <w:pPr>
              <w:spacing w:line="240" w:lineRule="auto"/>
              <w:ind w:left="-108" w:right="-108" w:hanging="186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3755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B60682" w:rsidRPr="003755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EC12F5" w:rsidRPr="0037554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0F03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C12F5" w:rsidRPr="003755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400" w:type="dxa"/>
            <w:shd w:val="clear" w:color="auto" w:fill="auto"/>
          </w:tcPr>
          <w:p w14:paraId="599332B0" w14:textId="77777777" w:rsidR="00FA6B9A" w:rsidRPr="0037554E" w:rsidRDefault="00FA6B9A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5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D442B" w:rsidRPr="006B07E9" w14:paraId="7092944E" w14:textId="77777777" w:rsidTr="000F03CA">
        <w:tc>
          <w:tcPr>
            <w:tcW w:w="1980" w:type="dxa"/>
            <w:shd w:val="clear" w:color="auto" w:fill="auto"/>
          </w:tcPr>
          <w:p w14:paraId="6D18BFE4" w14:textId="77777777" w:rsidR="009D442B" w:rsidRPr="0037554E" w:rsidRDefault="00B316D5" w:rsidP="0085490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554E">
              <w:rPr>
                <w:rFonts w:ascii="Angsana New" w:hAnsi="Angsana New"/>
                <w:sz w:val="30"/>
                <w:szCs w:val="30"/>
                <w:cs/>
              </w:rPr>
              <w:t>ครอบครัวกิจพิพิธ</w:t>
            </w:r>
          </w:p>
        </w:tc>
        <w:tc>
          <w:tcPr>
            <w:tcW w:w="2250" w:type="dxa"/>
            <w:shd w:val="clear" w:color="auto" w:fill="auto"/>
          </w:tcPr>
          <w:p w14:paraId="6986838A" w14:textId="77777777" w:rsidR="009D442B" w:rsidRPr="0037554E" w:rsidRDefault="00B316D5" w:rsidP="0085490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55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shd w:val="clear" w:color="auto" w:fill="auto"/>
          </w:tcPr>
          <w:p w14:paraId="5F5F92E0" w14:textId="66211BA8" w:rsidR="00B316D5" w:rsidRPr="0037554E" w:rsidRDefault="00B316D5" w:rsidP="00A229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554E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ผู้ถือหุ้นรายใหญ่ของกลุ่มกิจการ</w:t>
            </w:r>
          </w:p>
        </w:tc>
      </w:tr>
    </w:tbl>
    <w:p w14:paraId="7A480CCF" w14:textId="1A2C8E51" w:rsidR="00144AC7" w:rsidRPr="00106264" w:rsidRDefault="00144AC7">
      <w:pPr>
        <w:rPr>
          <w:sz w:val="20"/>
          <w:szCs w:val="20"/>
          <w:cs/>
        </w:rPr>
      </w:pPr>
    </w:p>
    <w:tbl>
      <w:tblPr>
        <w:tblW w:w="96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9"/>
        <w:gridCol w:w="1176"/>
        <w:gridCol w:w="274"/>
        <w:gridCol w:w="1169"/>
        <w:gridCol w:w="237"/>
        <w:gridCol w:w="1147"/>
        <w:gridCol w:w="238"/>
        <w:gridCol w:w="1157"/>
      </w:tblGrid>
      <w:tr w:rsidR="00EF30A7" w:rsidRPr="006B07E9" w14:paraId="48067A3F" w14:textId="77777777" w:rsidTr="00FF4192">
        <w:trPr>
          <w:tblHeader/>
        </w:trPr>
        <w:tc>
          <w:tcPr>
            <w:tcW w:w="4219" w:type="dxa"/>
          </w:tcPr>
          <w:p w14:paraId="4DE570ED" w14:textId="7F7AC09E" w:rsidR="00EF30A7" w:rsidRPr="00310B21" w:rsidRDefault="00144AC7" w:rsidP="000B1D42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cs/>
              </w:rPr>
              <w:br w:type="page"/>
            </w:r>
            <w:r w:rsidR="00310B21" w:rsidRPr="00310B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9" w:type="dxa"/>
            <w:gridSpan w:val="3"/>
          </w:tcPr>
          <w:p w14:paraId="762A0578" w14:textId="77777777" w:rsidR="00EF30A7" w:rsidRPr="006B07E9" w:rsidRDefault="00EF30A7" w:rsidP="000B1D42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520B079" w14:textId="77777777" w:rsidR="00EF30A7" w:rsidRPr="006B07E9" w:rsidRDefault="00EF30A7" w:rsidP="000B1D42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121EF0BF" w14:textId="77777777" w:rsidR="00EF30A7" w:rsidRPr="006B07E9" w:rsidRDefault="00EF30A7" w:rsidP="000B1D42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D8C" w:rsidRPr="006B07E9" w14:paraId="158197EB" w14:textId="77777777" w:rsidTr="00FF4192">
        <w:trPr>
          <w:tblHeader/>
        </w:trPr>
        <w:tc>
          <w:tcPr>
            <w:tcW w:w="4219" w:type="dxa"/>
          </w:tcPr>
          <w:p w14:paraId="3B8C98D4" w14:textId="47D23F69" w:rsidR="00A27D8C" w:rsidRPr="006B07E9" w:rsidRDefault="00A27D8C" w:rsidP="00A27D8C">
            <w:pPr>
              <w:pStyle w:val="BodyText"/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6" w:type="dxa"/>
          </w:tcPr>
          <w:p w14:paraId="1BCFE3F8" w14:textId="7BC8EB59" w:rsidR="00A27D8C" w:rsidRPr="006B07E9" w:rsidRDefault="00C605FF" w:rsidP="00A27D8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B10C5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11696A9A" w14:textId="77777777" w:rsidR="00A27D8C" w:rsidRPr="006B07E9" w:rsidRDefault="00A27D8C" w:rsidP="00A27D8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42B50B1" w14:textId="388DB0E4" w:rsidR="00A27D8C" w:rsidRPr="006B07E9" w:rsidRDefault="00C605FF" w:rsidP="00A27D8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B10C5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5CC3595C" w14:textId="77777777" w:rsidR="00A27D8C" w:rsidRPr="006B07E9" w:rsidRDefault="00A27D8C" w:rsidP="00A27D8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D480E11" w14:textId="49B42244" w:rsidR="00A27D8C" w:rsidRPr="006B07E9" w:rsidRDefault="00C605FF" w:rsidP="00A27D8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B10C5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60506E60" w14:textId="77777777" w:rsidR="00A27D8C" w:rsidRPr="006B07E9" w:rsidRDefault="00A27D8C" w:rsidP="00A27D8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8A74EAA" w14:textId="162EE990" w:rsidR="00A27D8C" w:rsidRPr="006B07E9" w:rsidRDefault="00C605FF" w:rsidP="00A27D8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B10C5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F30A7" w:rsidRPr="006B07E9" w14:paraId="78F623BB" w14:textId="77777777" w:rsidTr="00FF4192">
        <w:trPr>
          <w:trHeight w:val="290"/>
          <w:tblHeader/>
        </w:trPr>
        <w:tc>
          <w:tcPr>
            <w:tcW w:w="4219" w:type="dxa"/>
          </w:tcPr>
          <w:p w14:paraId="27ADC2C7" w14:textId="77777777" w:rsidR="00EF30A7" w:rsidRPr="006B07E9" w:rsidRDefault="00EF30A7" w:rsidP="000B1D42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8" w:type="dxa"/>
            <w:gridSpan w:val="7"/>
          </w:tcPr>
          <w:p w14:paraId="50160CCE" w14:textId="77777777" w:rsidR="00EF30A7" w:rsidRPr="006B07E9" w:rsidRDefault="00EF30A7" w:rsidP="000B1D42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0ED" w:rsidRPr="006B07E9" w14:paraId="375F5DB4" w14:textId="77777777" w:rsidTr="00FF4192">
        <w:trPr>
          <w:trHeight w:val="344"/>
        </w:trPr>
        <w:tc>
          <w:tcPr>
            <w:tcW w:w="4219" w:type="dxa"/>
          </w:tcPr>
          <w:p w14:paraId="15C5C887" w14:textId="77777777" w:rsidR="00BB60ED" w:rsidRPr="006B07E9" w:rsidRDefault="005F2B0C" w:rsidP="00BB60E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CB0B10"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6" w:type="dxa"/>
          </w:tcPr>
          <w:p w14:paraId="5FAAA5CD" w14:textId="77777777" w:rsidR="00BB60ED" w:rsidRPr="006B07E9" w:rsidRDefault="00BB60ED" w:rsidP="0037533E">
            <w:pPr>
              <w:pStyle w:val="BodyText"/>
              <w:tabs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0A7A39B" w14:textId="77777777" w:rsidR="00BB60ED" w:rsidRPr="006B07E9" w:rsidRDefault="00BB60ED" w:rsidP="00BB60ED">
            <w:pPr>
              <w:pStyle w:val="BodyText"/>
              <w:tabs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2A3C4DFF" w14:textId="77777777" w:rsidR="00BB60ED" w:rsidRPr="006B07E9" w:rsidRDefault="00BB60ED" w:rsidP="0037533E">
            <w:pPr>
              <w:pStyle w:val="BodyText"/>
              <w:tabs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688FD8F" w14:textId="77777777" w:rsidR="00BB60ED" w:rsidRPr="006B07E9" w:rsidRDefault="00BB60ED" w:rsidP="00BB60ED">
            <w:pPr>
              <w:pStyle w:val="BodyText"/>
              <w:tabs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3074538E" w14:textId="77777777" w:rsidR="00BB60ED" w:rsidRPr="006B07E9" w:rsidRDefault="00BB60ED" w:rsidP="00BB60ED">
            <w:pPr>
              <w:pStyle w:val="BodyText"/>
              <w:tabs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9B64B0B" w14:textId="77777777" w:rsidR="00BB60ED" w:rsidRPr="006B07E9" w:rsidRDefault="00BB60ED" w:rsidP="00BB60ED">
            <w:pPr>
              <w:pStyle w:val="BodyText"/>
              <w:tabs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7" w:type="dxa"/>
          </w:tcPr>
          <w:p w14:paraId="6169EABE" w14:textId="77777777" w:rsidR="00BB60ED" w:rsidRPr="006B07E9" w:rsidRDefault="00BB60ED" w:rsidP="00BB60ED">
            <w:pPr>
              <w:pStyle w:val="BodyText"/>
              <w:tabs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10C54" w:rsidRPr="006B07E9" w14:paraId="41B565D4" w14:textId="77777777" w:rsidTr="00FF4192">
        <w:tc>
          <w:tcPr>
            <w:tcW w:w="4219" w:type="dxa"/>
          </w:tcPr>
          <w:p w14:paraId="609AA4B2" w14:textId="77777777" w:rsidR="00B10C54" w:rsidRPr="006B07E9" w:rsidRDefault="00B10C54" w:rsidP="00B10C5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76" w:type="dxa"/>
          </w:tcPr>
          <w:p w14:paraId="27AD267E" w14:textId="6D9834A9" w:rsidR="00B10C54" w:rsidRPr="006B07E9" w:rsidRDefault="00BE721C" w:rsidP="00D0317B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8AA83D8" w14:textId="77777777" w:rsidR="00B10C54" w:rsidRPr="006B07E9" w:rsidRDefault="00B10C54" w:rsidP="00B10C5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090C7AB" w14:textId="77777777" w:rsidR="00B10C54" w:rsidRPr="006B07E9" w:rsidRDefault="00B10C54" w:rsidP="00D0317B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4D48A890" w14:textId="77777777" w:rsidR="00B10C54" w:rsidRPr="006B07E9" w:rsidRDefault="00B10C54" w:rsidP="00B10C5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777740D" w14:textId="591B38A8" w:rsidR="00B10C54" w:rsidRPr="006B07E9" w:rsidRDefault="007C5366" w:rsidP="00B10C5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5366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191299">
              <w:rPr>
                <w:rFonts w:ascii="Angsana New" w:hAnsi="Angsana New"/>
                <w:sz w:val="30"/>
                <w:szCs w:val="30"/>
                <w:lang w:val="en-US" w:bidi="th-TH"/>
              </w:rPr>
              <w:t>,3</w:t>
            </w:r>
            <w:r w:rsidR="00BE721C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8" w:type="dxa"/>
          </w:tcPr>
          <w:p w14:paraId="3CAC16ED" w14:textId="77777777" w:rsidR="00B10C54" w:rsidRPr="006B07E9" w:rsidRDefault="00B10C54" w:rsidP="00B10C5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0F853D8" w14:textId="0915A8C7" w:rsidR="00B10C54" w:rsidRPr="006B07E9" w:rsidRDefault="00B10C54" w:rsidP="00B10C5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692</w:t>
            </w:r>
          </w:p>
        </w:tc>
      </w:tr>
      <w:tr w:rsidR="00B10C54" w:rsidRPr="006B07E9" w14:paraId="1D9B26ED" w14:textId="77777777" w:rsidTr="00FF4192">
        <w:tc>
          <w:tcPr>
            <w:tcW w:w="4219" w:type="dxa"/>
          </w:tcPr>
          <w:p w14:paraId="6710401E" w14:textId="77777777" w:rsidR="00B10C54" w:rsidRPr="006B07E9" w:rsidRDefault="00B10C54" w:rsidP="00B10C5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6" w:type="dxa"/>
          </w:tcPr>
          <w:p w14:paraId="7578B163" w14:textId="03292E4F" w:rsidR="00B10C54" w:rsidRPr="00DD7266" w:rsidRDefault="00BE721C" w:rsidP="00D0317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726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23A11C9" w14:textId="77777777" w:rsidR="00B10C54" w:rsidRPr="006B07E9" w:rsidRDefault="00B10C54" w:rsidP="00B10C5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8C9185E" w14:textId="77777777" w:rsidR="00B10C54" w:rsidRPr="006B07E9" w:rsidRDefault="00B10C54" w:rsidP="00D0317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5B8D1DF" w14:textId="77777777" w:rsidR="00B10C54" w:rsidRPr="006B07E9" w:rsidRDefault="00B10C54" w:rsidP="00B10C5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E583E71" w14:textId="2317D20D" w:rsidR="00B10C54" w:rsidRPr="006B07E9" w:rsidRDefault="00BE721C" w:rsidP="00B10C5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</w:t>
            </w:r>
            <w:r w:rsidR="003B691A">
              <w:rPr>
                <w:rFonts w:ascii="Angsana New" w:hAnsi="Angsana New"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238" w:type="dxa"/>
          </w:tcPr>
          <w:p w14:paraId="0A603425" w14:textId="77777777" w:rsidR="00B10C54" w:rsidRPr="006B07E9" w:rsidRDefault="00B10C54" w:rsidP="00B10C5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7BD20AC" w14:textId="3FD99672" w:rsidR="00B10C54" w:rsidRPr="006B07E9" w:rsidRDefault="00B10C54" w:rsidP="00B10C5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</w:tr>
      <w:tr w:rsidR="00B10C54" w:rsidRPr="006B07E9" w14:paraId="552B903E" w14:textId="77777777" w:rsidTr="00FF4192">
        <w:tc>
          <w:tcPr>
            <w:tcW w:w="4219" w:type="dxa"/>
          </w:tcPr>
          <w:p w14:paraId="64310DAA" w14:textId="77777777" w:rsidR="00B10C54" w:rsidRPr="006B07E9" w:rsidRDefault="00B10C54" w:rsidP="00B10C5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6" w:type="dxa"/>
          </w:tcPr>
          <w:p w14:paraId="48E61C1B" w14:textId="5DE24A5D" w:rsidR="00B10C54" w:rsidRPr="006B07E9" w:rsidRDefault="00BE721C" w:rsidP="00D0317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ED1207C" w14:textId="77777777" w:rsidR="00B10C54" w:rsidRPr="006B07E9" w:rsidRDefault="00B10C54" w:rsidP="00B10C5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7D8055E" w14:textId="77777777" w:rsidR="00B10C54" w:rsidRPr="0034228B" w:rsidRDefault="00B10C54" w:rsidP="00D0317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22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3552DC90" w14:textId="77777777" w:rsidR="00B10C54" w:rsidRPr="006B07E9" w:rsidRDefault="00B10C54" w:rsidP="00B10C5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E44C11" w14:textId="7BA3B0FA" w:rsidR="00B10C54" w:rsidRPr="006B07E9" w:rsidRDefault="00BE721C" w:rsidP="00B10C5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1,922</w:t>
            </w:r>
          </w:p>
        </w:tc>
        <w:tc>
          <w:tcPr>
            <w:tcW w:w="238" w:type="dxa"/>
          </w:tcPr>
          <w:p w14:paraId="3F46F427" w14:textId="77777777" w:rsidR="00B10C54" w:rsidRPr="006B07E9" w:rsidRDefault="00B10C54" w:rsidP="00B10C5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0115D0D" w14:textId="16D9DEB8" w:rsidR="00B10C54" w:rsidRPr="006B07E9" w:rsidRDefault="00B10C54" w:rsidP="00B10C5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448</w:t>
            </w:r>
          </w:p>
        </w:tc>
      </w:tr>
      <w:tr w:rsidR="00B10C54" w:rsidRPr="006B07E9" w14:paraId="2F106283" w14:textId="77777777" w:rsidTr="00FF4192">
        <w:tc>
          <w:tcPr>
            <w:tcW w:w="4219" w:type="dxa"/>
          </w:tcPr>
          <w:p w14:paraId="0349702C" w14:textId="77777777" w:rsidR="00B10C54" w:rsidRPr="006B07E9" w:rsidRDefault="00B10C54" w:rsidP="00B10C5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6" w:type="dxa"/>
          </w:tcPr>
          <w:p w14:paraId="3360ECB3" w14:textId="4D4BBE6F" w:rsidR="00B10C54" w:rsidRPr="006B07E9" w:rsidRDefault="00BE721C" w:rsidP="00D0317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28656905" w14:textId="77777777" w:rsidR="00B10C54" w:rsidRPr="006B07E9" w:rsidRDefault="00B10C54" w:rsidP="00B10C5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57AB510" w14:textId="77777777" w:rsidR="00B10C54" w:rsidRPr="006B07E9" w:rsidRDefault="00B10C54" w:rsidP="00D0317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F811541" w14:textId="77777777" w:rsidR="00B10C54" w:rsidRPr="006B07E9" w:rsidRDefault="00B10C54" w:rsidP="00B10C5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1954C6" w14:textId="77095236" w:rsidR="00B10C54" w:rsidRPr="006B07E9" w:rsidRDefault="00BE721C" w:rsidP="00B10C5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1,227</w:t>
            </w:r>
          </w:p>
        </w:tc>
        <w:tc>
          <w:tcPr>
            <w:tcW w:w="238" w:type="dxa"/>
          </w:tcPr>
          <w:p w14:paraId="44D61AED" w14:textId="77777777" w:rsidR="00B10C54" w:rsidRPr="006B07E9" w:rsidRDefault="00B10C54" w:rsidP="00B10C5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4D3DE9F" w14:textId="5F4D54DF" w:rsidR="00B10C54" w:rsidRPr="006B07E9" w:rsidRDefault="00B10C54" w:rsidP="00B10C5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726</w:t>
            </w:r>
          </w:p>
        </w:tc>
      </w:tr>
      <w:tr w:rsidR="00B10C54" w:rsidRPr="006B07E9" w14:paraId="49681CF6" w14:textId="77777777" w:rsidTr="00FF4192">
        <w:tc>
          <w:tcPr>
            <w:tcW w:w="4219" w:type="dxa"/>
          </w:tcPr>
          <w:p w14:paraId="3526879C" w14:textId="593AB224" w:rsidR="00B10C54" w:rsidRPr="006B07E9" w:rsidRDefault="00B10C54" w:rsidP="00B10C5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</w:t>
            </w:r>
            <w:r w:rsidR="008F3051"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และสินทรัพย์อื่น</w:t>
            </w:r>
          </w:p>
        </w:tc>
        <w:tc>
          <w:tcPr>
            <w:tcW w:w="1176" w:type="dxa"/>
          </w:tcPr>
          <w:p w14:paraId="222D3507" w14:textId="6DD58156" w:rsidR="00B10C54" w:rsidRDefault="00BE721C" w:rsidP="00D0317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B5820B7" w14:textId="77777777" w:rsidR="00B10C54" w:rsidRPr="006B07E9" w:rsidRDefault="00B10C54" w:rsidP="00B10C5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EEBD7C9" w14:textId="16A246A3" w:rsidR="00B10C54" w:rsidRPr="0034228B" w:rsidRDefault="00B10C54" w:rsidP="00D0317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22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8C2028C" w14:textId="77777777" w:rsidR="00B10C54" w:rsidRPr="006B07E9" w:rsidRDefault="00B10C54" w:rsidP="00B10C5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5E8AE78" w14:textId="0E32E7A8" w:rsidR="00B10C54" w:rsidRDefault="00D5272C" w:rsidP="00D5272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</w:t>
            </w:r>
            <w:r w:rsidRPr="00D5272C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38" w:type="dxa"/>
          </w:tcPr>
          <w:p w14:paraId="0A7A03F2" w14:textId="77777777" w:rsidR="00B10C54" w:rsidRPr="006B07E9" w:rsidRDefault="00B10C54" w:rsidP="00B10C5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5F5FFEF" w14:textId="122FCE4F" w:rsidR="00B10C54" w:rsidRPr="006B07E9" w:rsidRDefault="00D5272C" w:rsidP="00D5272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454,243</w:t>
            </w:r>
          </w:p>
        </w:tc>
      </w:tr>
      <w:tr w:rsidR="00B17C50" w:rsidRPr="006B07E9" w14:paraId="7806D5A9" w14:textId="77777777" w:rsidTr="00FF4192">
        <w:tc>
          <w:tcPr>
            <w:tcW w:w="4219" w:type="dxa"/>
          </w:tcPr>
          <w:p w14:paraId="3989B2AB" w14:textId="12255BF6" w:rsidR="00B17C50" w:rsidRDefault="00B17C50" w:rsidP="00B17C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6" w:type="dxa"/>
          </w:tcPr>
          <w:p w14:paraId="72982AB3" w14:textId="32CFB85A" w:rsidR="00B17C50" w:rsidRDefault="00BE721C" w:rsidP="00D0317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52AB1A66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920A130" w14:textId="3E45B0DA" w:rsidR="00B17C50" w:rsidRPr="0034228B" w:rsidRDefault="00B17C50" w:rsidP="00D0317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22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43D451A7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4D5BBE" w14:textId="2CCE8418" w:rsidR="00B17C50" w:rsidRDefault="00BE721C" w:rsidP="00B17C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10,998</w:t>
            </w:r>
          </w:p>
        </w:tc>
        <w:tc>
          <w:tcPr>
            <w:tcW w:w="238" w:type="dxa"/>
          </w:tcPr>
          <w:p w14:paraId="09C56D55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75FFF92B" w14:textId="129E75C9" w:rsidR="00B17C50" w:rsidRPr="00C605FF" w:rsidRDefault="00B17C50" w:rsidP="00B17C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034</w:t>
            </w:r>
          </w:p>
        </w:tc>
      </w:tr>
      <w:tr w:rsidR="00B17C50" w:rsidRPr="006B07E9" w14:paraId="6FFDA473" w14:textId="77777777" w:rsidTr="00FF4192">
        <w:tc>
          <w:tcPr>
            <w:tcW w:w="4219" w:type="dxa"/>
          </w:tcPr>
          <w:p w14:paraId="6461621D" w14:textId="77777777" w:rsidR="00B17C50" w:rsidRPr="006B07E9" w:rsidRDefault="00B17C50" w:rsidP="00B17C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6" w:type="dxa"/>
          </w:tcPr>
          <w:p w14:paraId="06FDDF7C" w14:textId="65E03520" w:rsidR="00B17C50" w:rsidRPr="006B07E9" w:rsidRDefault="00BE721C" w:rsidP="00D0317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54734F91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6C05E5E" w14:textId="77777777" w:rsidR="00B17C50" w:rsidRPr="0034228B" w:rsidRDefault="00B17C50" w:rsidP="00D0317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22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CF11D2D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8F9502B" w14:textId="00038BC2" w:rsidR="00B17C50" w:rsidRPr="006B07E9" w:rsidRDefault="00BE721C" w:rsidP="00B17C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38" w:type="dxa"/>
          </w:tcPr>
          <w:p w14:paraId="1F854F2D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83B24BF" w14:textId="78C5CAA2" w:rsidR="00B17C50" w:rsidRPr="006B07E9" w:rsidRDefault="00B17C50" w:rsidP="00B17C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329</w:t>
            </w:r>
          </w:p>
        </w:tc>
      </w:tr>
      <w:tr w:rsidR="00B17C50" w:rsidRPr="006B07E9" w14:paraId="7F69586E" w14:textId="77777777" w:rsidTr="00FF4192">
        <w:tc>
          <w:tcPr>
            <w:tcW w:w="4219" w:type="dxa"/>
          </w:tcPr>
          <w:p w14:paraId="709AD3A6" w14:textId="77777777" w:rsidR="00B17C50" w:rsidRPr="006B07E9" w:rsidRDefault="00B17C50" w:rsidP="00B17C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1176" w:type="dxa"/>
          </w:tcPr>
          <w:p w14:paraId="7EB67B84" w14:textId="6563040F" w:rsidR="00B17C50" w:rsidRPr="006B07E9" w:rsidRDefault="00BE721C" w:rsidP="00D0317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9AD6CAB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D2E9D62" w14:textId="3AB60DF8" w:rsidR="00B17C50" w:rsidRPr="0034228B" w:rsidRDefault="00B17C50" w:rsidP="00D0317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22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10589A76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22A5CE3" w14:textId="518B5D6B" w:rsidR="00B17C50" w:rsidRPr="006B07E9" w:rsidRDefault="00BE721C" w:rsidP="00B17C5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</w:t>
            </w:r>
            <w:r w:rsidR="001E65A5">
              <w:rPr>
                <w:rFonts w:ascii="Angsana New" w:hAnsi="Angsana New"/>
                <w:sz w:val="30"/>
                <w:szCs w:val="30"/>
                <w:lang w:val="en-US" w:bidi="th-TH"/>
              </w:rPr>
              <w:t>412</w:t>
            </w:r>
          </w:p>
        </w:tc>
        <w:tc>
          <w:tcPr>
            <w:tcW w:w="238" w:type="dxa"/>
          </w:tcPr>
          <w:p w14:paraId="1E3A36E6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A58E581" w14:textId="0CFF0D87" w:rsidR="00B17C50" w:rsidRPr="006B07E9" w:rsidRDefault="00B17C50" w:rsidP="00B17C5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251</w:t>
            </w:r>
          </w:p>
        </w:tc>
      </w:tr>
      <w:tr w:rsidR="00B17C50" w:rsidRPr="006B07E9" w14:paraId="21E82260" w14:textId="77777777" w:rsidTr="00FF4192">
        <w:tc>
          <w:tcPr>
            <w:tcW w:w="4219" w:type="dxa"/>
          </w:tcPr>
          <w:p w14:paraId="07727A9C" w14:textId="77777777" w:rsidR="00B17C50" w:rsidRPr="006B07E9" w:rsidRDefault="00B17C50" w:rsidP="00B17C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6" w:type="dxa"/>
          </w:tcPr>
          <w:p w14:paraId="4DD675E2" w14:textId="229FA1D2" w:rsidR="00B17C50" w:rsidRPr="006B07E9" w:rsidRDefault="00BE721C" w:rsidP="00D0317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7753652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6B1ABC0" w14:textId="77777777" w:rsidR="00B17C50" w:rsidRPr="006B07E9" w:rsidRDefault="00B17C50" w:rsidP="00D0317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916B4ED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727A936" w14:textId="50FCF6F0" w:rsidR="00B17C50" w:rsidRPr="006B07E9" w:rsidRDefault="00E75B37" w:rsidP="00B17C5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D6CD9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38" w:type="dxa"/>
          </w:tcPr>
          <w:p w14:paraId="57935089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49858264" w14:textId="0CFD8E3A" w:rsidR="00B17C50" w:rsidRPr="006B07E9" w:rsidRDefault="00B17C50" w:rsidP="00B17C5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815</w:t>
            </w:r>
          </w:p>
        </w:tc>
      </w:tr>
      <w:tr w:rsidR="00B17C50" w:rsidRPr="0037554E" w14:paraId="74C3D958" w14:textId="77777777" w:rsidTr="00FF4192">
        <w:tc>
          <w:tcPr>
            <w:tcW w:w="4219" w:type="dxa"/>
          </w:tcPr>
          <w:p w14:paraId="617B93DD" w14:textId="77777777" w:rsidR="00B17C50" w:rsidRPr="0037554E" w:rsidRDefault="00B17C50" w:rsidP="00B17C50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6" w:type="dxa"/>
          </w:tcPr>
          <w:p w14:paraId="5CE48111" w14:textId="77777777" w:rsidR="00B17C50" w:rsidRPr="0037554E" w:rsidRDefault="00B17C50" w:rsidP="00B17C5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4" w:type="dxa"/>
          </w:tcPr>
          <w:p w14:paraId="453845B6" w14:textId="77777777" w:rsidR="00B17C50" w:rsidRPr="0037554E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9" w:type="dxa"/>
          </w:tcPr>
          <w:p w14:paraId="1AD73D79" w14:textId="77777777" w:rsidR="00B17C50" w:rsidRPr="0037554E" w:rsidRDefault="00B17C50" w:rsidP="00B17C50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7" w:type="dxa"/>
          </w:tcPr>
          <w:p w14:paraId="4E5E0314" w14:textId="77777777" w:rsidR="00B17C50" w:rsidRPr="0037554E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7" w:type="dxa"/>
          </w:tcPr>
          <w:p w14:paraId="07A8F1FB" w14:textId="77777777" w:rsidR="00B17C50" w:rsidRPr="0037554E" w:rsidRDefault="00B17C50" w:rsidP="00B17C5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8" w:type="dxa"/>
          </w:tcPr>
          <w:p w14:paraId="7757EA3F" w14:textId="77777777" w:rsidR="00B17C50" w:rsidRPr="0037554E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7" w:type="dxa"/>
          </w:tcPr>
          <w:p w14:paraId="02C25858" w14:textId="77777777" w:rsidR="00B17C50" w:rsidRPr="0037554E" w:rsidRDefault="00B17C50" w:rsidP="00B17C5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B17C50" w:rsidRPr="006B07E9" w14:paraId="3CE23CC0" w14:textId="77777777" w:rsidTr="00FF4192">
        <w:tc>
          <w:tcPr>
            <w:tcW w:w="4219" w:type="dxa"/>
          </w:tcPr>
          <w:p w14:paraId="6BDADCB7" w14:textId="0BD9163B" w:rsidR="00B17C50" w:rsidRPr="006B07E9" w:rsidRDefault="00B17C50" w:rsidP="00B17C5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6" w:type="dxa"/>
          </w:tcPr>
          <w:p w14:paraId="46523A7D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</w:tcPr>
          <w:p w14:paraId="5B9A975D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4ADAF57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262C6D4E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6A14DE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2DAF3FB9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72C6317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17C50" w:rsidRPr="006B07E9" w14:paraId="4C459BEE" w14:textId="77777777" w:rsidTr="00FF4192">
        <w:tc>
          <w:tcPr>
            <w:tcW w:w="4219" w:type="dxa"/>
          </w:tcPr>
          <w:p w14:paraId="5DD13567" w14:textId="77552191" w:rsidR="00B17C50" w:rsidRPr="006B07E9" w:rsidRDefault="00B17C50" w:rsidP="00B17C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6" w:type="dxa"/>
          </w:tcPr>
          <w:p w14:paraId="3DFAA54E" w14:textId="16BD84CB" w:rsidR="00B17C50" w:rsidRPr="006B07E9" w:rsidRDefault="003B691A" w:rsidP="00B17C5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45,</w:t>
            </w:r>
            <w:r w:rsidRPr="003B691A">
              <w:rPr>
                <w:rFonts w:ascii="Angsana New" w:hAnsi="Angsana New"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274" w:type="dxa"/>
          </w:tcPr>
          <w:p w14:paraId="53A488F6" w14:textId="0AEC0651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A272739" w14:textId="65396938" w:rsidR="00B17C50" w:rsidRPr="006B07E9" w:rsidRDefault="00B17C50" w:rsidP="00B17C5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237" w:type="dxa"/>
          </w:tcPr>
          <w:p w14:paraId="7B189816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98F70C9" w14:textId="4BDB9ECB" w:rsidR="00B17C50" w:rsidRPr="006B07E9" w:rsidRDefault="00BE721C" w:rsidP="00B17C5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45,878</w:t>
            </w:r>
          </w:p>
        </w:tc>
        <w:tc>
          <w:tcPr>
            <w:tcW w:w="238" w:type="dxa"/>
          </w:tcPr>
          <w:p w14:paraId="0EE6C556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462D2086" w14:textId="5DE1AB04" w:rsidR="00B17C50" w:rsidRPr="006B07E9" w:rsidRDefault="00B17C50" w:rsidP="00B17C5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957</w:t>
            </w:r>
          </w:p>
        </w:tc>
      </w:tr>
      <w:tr w:rsidR="00B17C50" w:rsidRPr="0037554E" w14:paraId="1876457F" w14:textId="77777777" w:rsidTr="00FF4192">
        <w:tc>
          <w:tcPr>
            <w:tcW w:w="4219" w:type="dxa"/>
          </w:tcPr>
          <w:p w14:paraId="076A28D8" w14:textId="77777777" w:rsidR="00B17C50" w:rsidRPr="0037554E" w:rsidRDefault="00B17C50" w:rsidP="00B17C50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6" w:type="dxa"/>
          </w:tcPr>
          <w:p w14:paraId="0EADA377" w14:textId="77777777" w:rsidR="00B17C50" w:rsidRPr="0037554E" w:rsidRDefault="00B17C50" w:rsidP="00B17C5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4" w:type="dxa"/>
          </w:tcPr>
          <w:p w14:paraId="3664BA2A" w14:textId="77777777" w:rsidR="00B17C50" w:rsidRPr="0037554E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9" w:type="dxa"/>
          </w:tcPr>
          <w:p w14:paraId="51469DFF" w14:textId="77777777" w:rsidR="00B17C50" w:rsidRPr="0037554E" w:rsidRDefault="00B17C50" w:rsidP="00B17C50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7" w:type="dxa"/>
          </w:tcPr>
          <w:p w14:paraId="1D281715" w14:textId="77777777" w:rsidR="00B17C50" w:rsidRPr="0037554E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7" w:type="dxa"/>
          </w:tcPr>
          <w:p w14:paraId="260A3322" w14:textId="77777777" w:rsidR="00B17C50" w:rsidRPr="0037554E" w:rsidRDefault="00B17C50" w:rsidP="00B17C5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8" w:type="dxa"/>
          </w:tcPr>
          <w:p w14:paraId="70586329" w14:textId="77777777" w:rsidR="00B17C50" w:rsidRPr="0037554E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7" w:type="dxa"/>
          </w:tcPr>
          <w:p w14:paraId="09E10480" w14:textId="77777777" w:rsidR="00B17C50" w:rsidRPr="0037554E" w:rsidRDefault="00B17C50" w:rsidP="00B17C5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B17C50" w:rsidRPr="006B07E9" w14:paraId="47A6408A" w14:textId="77777777" w:rsidTr="00FF4192">
        <w:tc>
          <w:tcPr>
            <w:tcW w:w="4219" w:type="dxa"/>
          </w:tcPr>
          <w:p w14:paraId="1875F9B6" w14:textId="77777777" w:rsidR="00B17C50" w:rsidRPr="006B07E9" w:rsidRDefault="00B17C50" w:rsidP="00B17C5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6" w:type="dxa"/>
          </w:tcPr>
          <w:p w14:paraId="00F98586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</w:tcPr>
          <w:p w14:paraId="7F842750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BE52CC4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1F30E3A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475BBA9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03AD0E27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10493C9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17C50" w:rsidRPr="006B07E9" w14:paraId="6902C7E6" w14:textId="77777777" w:rsidTr="00FF4192">
        <w:tc>
          <w:tcPr>
            <w:tcW w:w="4219" w:type="dxa"/>
          </w:tcPr>
          <w:p w14:paraId="367E8407" w14:textId="2E726011" w:rsidR="00B17C50" w:rsidRPr="006B07E9" w:rsidRDefault="00B17C50" w:rsidP="00B17C5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76" w:type="dxa"/>
          </w:tcPr>
          <w:p w14:paraId="2E9BCA59" w14:textId="0F4B25B4" w:rsidR="00B17C50" w:rsidRPr="006B07E9" w:rsidRDefault="00DD7266" w:rsidP="00DD726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53,468</w:t>
            </w:r>
          </w:p>
        </w:tc>
        <w:tc>
          <w:tcPr>
            <w:tcW w:w="274" w:type="dxa"/>
          </w:tcPr>
          <w:p w14:paraId="29AE8EF3" w14:textId="764A09FB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8AED938" w14:textId="42177FC6" w:rsidR="00B17C50" w:rsidRPr="006B07E9" w:rsidRDefault="005D0C6F" w:rsidP="00D0317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726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6D0041F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53AFDBF" w14:textId="67360F6E" w:rsidR="00B17C50" w:rsidRPr="006B07E9" w:rsidRDefault="00BE721C" w:rsidP="00B17C5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DD7266">
              <w:rPr>
                <w:rFonts w:ascii="Angsana New" w:hAnsi="Angsana New"/>
                <w:sz w:val="30"/>
                <w:szCs w:val="30"/>
                <w:lang w:val="en-US" w:bidi="th-TH"/>
              </w:rPr>
              <w:t>4,463</w:t>
            </w:r>
          </w:p>
        </w:tc>
        <w:tc>
          <w:tcPr>
            <w:tcW w:w="238" w:type="dxa"/>
          </w:tcPr>
          <w:p w14:paraId="43252BC1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40C5AC4" w14:textId="4936EC3A" w:rsidR="00B17C50" w:rsidRPr="006B07E9" w:rsidRDefault="005D0C6F" w:rsidP="00D0317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726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17C50" w:rsidRPr="006B07E9" w14:paraId="5DF21208" w14:textId="77777777" w:rsidTr="00FF4192">
        <w:tc>
          <w:tcPr>
            <w:tcW w:w="4219" w:type="dxa"/>
          </w:tcPr>
          <w:p w14:paraId="3523F449" w14:textId="74DC35D4" w:rsidR="00B17C50" w:rsidRPr="006B07E9" w:rsidRDefault="00B17C50" w:rsidP="00B17C5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6" w:type="dxa"/>
          </w:tcPr>
          <w:p w14:paraId="3F5F722E" w14:textId="7A3BADC2" w:rsidR="00B17C50" w:rsidRPr="006B07E9" w:rsidRDefault="00DD7266" w:rsidP="00DD726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18,083</w:t>
            </w:r>
          </w:p>
        </w:tc>
        <w:tc>
          <w:tcPr>
            <w:tcW w:w="274" w:type="dxa"/>
          </w:tcPr>
          <w:p w14:paraId="4BAC2A7F" w14:textId="498E7C19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6E73789" w14:textId="1A8DB3C9" w:rsidR="00B17C50" w:rsidRPr="006B07E9" w:rsidRDefault="005D0C6F" w:rsidP="00D0317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726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F4A3DBE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E2F53A1" w14:textId="5B0B8FC9" w:rsidR="00B17C50" w:rsidRPr="006B07E9" w:rsidRDefault="00BE721C" w:rsidP="00B17C5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</w:t>
            </w:r>
            <w:r w:rsidR="00DD7266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38" w:type="dxa"/>
          </w:tcPr>
          <w:p w14:paraId="68A80467" w14:textId="77777777" w:rsidR="00B17C50" w:rsidRPr="006B07E9" w:rsidRDefault="00B17C50" w:rsidP="00B17C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0BDD71C" w14:textId="5B114E7A" w:rsidR="00B17C50" w:rsidRPr="006B07E9" w:rsidRDefault="005D0C6F" w:rsidP="00D0317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726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E2BCC" w:rsidRPr="006B07E9" w14:paraId="65DBA41E" w14:textId="77777777" w:rsidTr="00FF4192">
        <w:tc>
          <w:tcPr>
            <w:tcW w:w="4219" w:type="dxa"/>
          </w:tcPr>
          <w:p w14:paraId="5006C2A7" w14:textId="0A369514" w:rsidR="000E2BCC" w:rsidRPr="006B07E9" w:rsidRDefault="004069DD" w:rsidP="003560D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76" w:type="dxa"/>
          </w:tcPr>
          <w:p w14:paraId="2E665650" w14:textId="398293AC" w:rsidR="000E2BCC" w:rsidRPr="006B07E9" w:rsidRDefault="000E2BCC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74" w:type="dxa"/>
          </w:tcPr>
          <w:p w14:paraId="270A0624" w14:textId="77777777" w:rsidR="000E2BCC" w:rsidRPr="006B07E9" w:rsidRDefault="000E2BCC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69A6D11" w14:textId="69388CE8" w:rsidR="000E2BCC" w:rsidRPr="006B07E9" w:rsidRDefault="000E2BCC" w:rsidP="004E2E5D">
            <w:pPr>
              <w:pStyle w:val="acctfourfigures"/>
              <w:tabs>
                <w:tab w:val="clear" w:pos="765"/>
                <w:tab w:val="decimal" w:pos="940"/>
              </w:tabs>
              <w:spacing w:after="100" w:afterAutospacing="1"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2D5704C9" w14:textId="77777777" w:rsidR="000E2BCC" w:rsidRPr="006B07E9" w:rsidRDefault="000E2BCC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E5F642A" w14:textId="3E129059" w:rsidR="000E2BCC" w:rsidRPr="006B07E9" w:rsidRDefault="000E2BCC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2C929499" w14:textId="77777777" w:rsidR="000E2BCC" w:rsidRPr="006B07E9" w:rsidRDefault="000E2BCC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E5B7672" w14:textId="53FD78DD" w:rsidR="000E2BCC" w:rsidRPr="006B07E9" w:rsidRDefault="000E2BCC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B5816" w:rsidRPr="006B07E9" w14:paraId="4A9510FF" w14:textId="77777777" w:rsidTr="00FF4192">
        <w:tc>
          <w:tcPr>
            <w:tcW w:w="4219" w:type="dxa"/>
          </w:tcPr>
          <w:p w14:paraId="01885AFE" w14:textId="53CF83D5" w:rsidR="00BB5816" w:rsidRPr="006B07E9" w:rsidRDefault="00BB5816" w:rsidP="00BB58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76" w:type="dxa"/>
          </w:tcPr>
          <w:p w14:paraId="67177885" w14:textId="5B0169EE" w:rsidR="00BB5816" w:rsidRDefault="00BB5816" w:rsidP="00BB58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4,741</w:t>
            </w:r>
          </w:p>
        </w:tc>
        <w:tc>
          <w:tcPr>
            <w:tcW w:w="274" w:type="dxa"/>
          </w:tcPr>
          <w:p w14:paraId="0A7773A4" w14:textId="77777777" w:rsidR="00BB5816" w:rsidRPr="006B07E9" w:rsidRDefault="00BB5816" w:rsidP="00BB58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39C1A0B" w14:textId="6049AA59" w:rsidR="00BB5816" w:rsidRPr="00C605FF" w:rsidRDefault="00BB5816" w:rsidP="00BB5816">
            <w:pPr>
              <w:pStyle w:val="acctfourfigures"/>
              <w:tabs>
                <w:tab w:val="clear" w:pos="765"/>
                <w:tab w:val="decimal" w:pos="940"/>
              </w:tabs>
              <w:spacing w:after="100" w:afterAutospacing="1"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760</w:t>
            </w:r>
          </w:p>
        </w:tc>
        <w:tc>
          <w:tcPr>
            <w:tcW w:w="237" w:type="dxa"/>
          </w:tcPr>
          <w:p w14:paraId="369FEC11" w14:textId="77777777" w:rsidR="00BB5816" w:rsidRPr="006B07E9" w:rsidRDefault="00BB5816" w:rsidP="00BB58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0301A60" w14:textId="0518FED6" w:rsidR="00BB5816" w:rsidRDefault="00BB5816" w:rsidP="00BB58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4,741</w:t>
            </w:r>
          </w:p>
        </w:tc>
        <w:tc>
          <w:tcPr>
            <w:tcW w:w="238" w:type="dxa"/>
          </w:tcPr>
          <w:p w14:paraId="40709251" w14:textId="77777777" w:rsidR="00BB5816" w:rsidRPr="006B07E9" w:rsidRDefault="00BB5816" w:rsidP="00BB58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9AA052B" w14:textId="2AF51DCD" w:rsidR="00BB5816" w:rsidRPr="00C605FF" w:rsidRDefault="00BB5816" w:rsidP="00BB58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760</w:t>
            </w:r>
          </w:p>
        </w:tc>
      </w:tr>
      <w:tr w:rsidR="000E2BCC" w:rsidRPr="006B07E9" w14:paraId="00222AF5" w14:textId="77777777" w:rsidTr="00FF4192">
        <w:tc>
          <w:tcPr>
            <w:tcW w:w="4219" w:type="dxa"/>
          </w:tcPr>
          <w:p w14:paraId="25F02AF4" w14:textId="5FC262C3" w:rsidR="000E2BCC" w:rsidRPr="006B07E9" w:rsidRDefault="000E2BCC" w:rsidP="003560D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</w:t>
            </w:r>
            <w:r w:rsidR="008F3051"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และสินทรัพย์อื่น</w:t>
            </w:r>
          </w:p>
        </w:tc>
        <w:tc>
          <w:tcPr>
            <w:tcW w:w="1176" w:type="dxa"/>
          </w:tcPr>
          <w:p w14:paraId="09AC9A80" w14:textId="47C6C69A" w:rsidR="000E2BCC" w:rsidRPr="006B07E9" w:rsidRDefault="000E2BCC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1,970</w:t>
            </w:r>
          </w:p>
        </w:tc>
        <w:tc>
          <w:tcPr>
            <w:tcW w:w="274" w:type="dxa"/>
          </w:tcPr>
          <w:p w14:paraId="3DAFDB65" w14:textId="77777777" w:rsidR="000E2BCC" w:rsidRPr="006B07E9" w:rsidRDefault="000E2BCC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E8082B1" w14:textId="68F189BE" w:rsidR="000E2BCC" w:rsidRPr="00C605FF" w:rsidRDefault="000E2BCC" w:rsidP="00CC5C89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07E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43228157" w14:textId="77777777" w:rsidR="000E2BCC" w:rsidRPr="006B07E9" w:rsidRDefault="000E2BCC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DC8B38F" w14:textId="2061AD7F" w:rsidR="000E2BCC" w:rsidRPr="006B07E9" w:rsidRDefault="000E2BCC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1,970</w:t>
            </w:r>
          </w:p>
        </w:tc>
        <w:tc>
          <w:tcPr>
            <w:tcW w:w="238" w:type="dxa"/>
          </w:tcPr>
          <w:p w14:paraId="379D3D55" w14:textId="77777777" w:rsidR="000E2BCC" w:rsidRPr="006B07E9" w:rsidRDefault="000E2BCC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646AB31" w14:textId="0E5E05C7" w:rsidR="000E2BCC" w:rsidRPr="00C605FF" w:rsidRDefault="000E2BCC" w:rsidP="00C9088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07E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E2BCC" w:rsidRPr="006B07E9" w14:paraId="176595F6" w14:textId="77777777" w:rsidTr="00FF4192">
        <w:tc>
          <w:tcPr>
            <w:tcW w:w="4219" w:type="dxa"/>
          </w:tcPr>
          <w:p w14:paraId="1CC2D051" w14:textId="63485AFF" w:rsidR="000E2BCC" w:rsidRPr="006B07E9" w:rsidRDefault="000E2BCC" w:rsidP="003560D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6" w:type="dxa"/>
          </w:tcPr>
          <w:p w14:paraId="78BE75CF" w14:textId="37C94029" w:rsidR="000E2BCC" w:rsidRPr="006B07E9" w:rsidRDefault="000E2BCC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9,096</w:t>
            </w:r>
          </w:p>
        </w:tc>
        <w:tc>
          <w:tcPr>
            <w:tcW w:w="274" w:type="dxa"/>
          </w:tcPr>
          <w:p w14:paraId="3DBA83DB" w14:textId="77777777" w:rsidR="000E2BCC" w:rsidRPr="006B07E9" w:rsidRDefault="000E2BCC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7613390" w14:textId="045DFE69" w:rsidR="000E2BCC" w:rsidRPr="006B07E9" w:rsidRDefault="000E2BCC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37" w:type="dxa"/>
          </w:tcPr>
          <w:p w14:paraId="2703EE56" w14:textId="77777777" w:rsidR="000E2BCC" w:rsidRPr="006B07E9" w:rsidRDefault="000E2BCC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CDB169B" w14:textId="15BA3F8B" w:rsidR="000E2BCC" w:rsidRPr="006B07E9" w:rsidRDefault="000E2BCC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9,096</w:t>
            </w:r>
          </w:p>
        </w:tc>
        <w:tc>
          <w:tcPr>
            <w:tcW w:w="238" w:type="dxa"/>
          </w:tcPr>
          <w:p w14:paraId="5BFF2F71" w14:textId="77777777" w:rsidR="000E2BCC" w:rsidRPr="006B07E9" w:rsidRDefault="000E2BCC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7CBFAE8" w14:textId="49E15F02" w:rsidR="000E2BCC" w:rsidRPr="006B07E9" w:rsidRDefault="000E2BCC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</w:tr>
      <w:tr w:rsidR="000E2BCC" w:rsidRPr="006B07E9" w14:paraId="2B560FED" w14:textId="77777777" w:rsidTr="00FF4192">
        <w:tc>
          <w:tcPr>
            <w:tcW w:w="4219" w:type="dxa"/>
          </w:tcPr>
          <w:p w14:paraId="64D95FBA" w14:textId="778402BA" w:rsidR="000E2BCC" w:rsidRPr="006B07E9" w:rsidRDefault="000E2BCC" w:rsidP="003560D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6" w:type="dxa"/>
          </w:tcPr>
          <w:p w14:paraId="023A5810" w14:textId="513F3C89" w:rsidR="000E2BCC" w:rsidRPr="006B07E9" w:rsidRDefault="000E2BCC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4" w:type="dxa"/>
          </w:tcPr>
          <w:p w14:paraId="13510A19" w14:textId="77777777" w:rsidR="000E2BCC" w:rsidRPr="006B07E9" w:rsidRDefault="000E2BCC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6FD21F9" w14:textId="17C30BB5" w:rsidR="000E2BCC" w:rsidRPr="00C605FF" w:rsidRDefault="000E2BCC" w:rsidP="00C90889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07E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580D2379" w14:textId="77777777" w:rsidR="000E2BCC" w:rsidRPr="006B07E9" w:rsidRDefault="000E2BCC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B16C6E1" w14:textId="1F0FFA3C" w:rsidR="000E2BCC" w:rsidRPr="006B07E9" w:rsidRDefault="000E2BCC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536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,200</w:t>
            </w:r>
          </w:p>
        </w:tc>
        <w:tc>
          <w:tcPr>
            <w:tcW w:w="238" w:type="dxa"/>
          </w:tcPr>
          <w:p w14:paraId="03D86B20" w14:textId="77777777" w:rsidR="000E2BCC" w:rsidRPr="006B07E9" w:rsidRDefault="000E2BCC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09265BF" w14:textId="340BEA31" w:rsidR="000E2BCC" w:rsidRPr="00C605FF" w:rsidRDefault="000E2BCC" w:rsidP="00C9088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07E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E2BCC" w:rsidRPr="006B07E9" w14:paraId="60357EED" w14:textId="77777777" w:rsidTr="00FF4192">
        <w:tc>
          <w:tcPr>
            <w:tcW w:w="4219" w:type="dxa"/>
          </w:tcPr>
          <w:p w14:paraId="69CE677B" w14:textId="0E56D5EB" w:rsidR="000E2BCC" w:rsidRPr="006B07E9" w:rsidRDefault="000E2BCC" w:rsidP="003560D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6" w:type="dxa"/>
          </w:tcPr>
          <w:p w14:paraId="2E64CAC0" w14:textId="4B3B679F" w:rsidR="000E2BCC" w:rsidRDefault="00681A6F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3,255</w:t>
            </w:r>
          </w:p>
        </w:tc>
        <w:tc>
          <w:tcPr>
            <w:tcW w:w="274" w:type="dxa"/>
          </w:tcPr>
          <w:p w14:paraId="6BC30542" w14:textId="77777777" w:rsidR="000E2BCC" w:rsidRPr="006B07E9" w:rsidRDefault="000E2BCC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3ADA931" w14:textId="12BA7548" w:rsidR="000E2BCC" w:rsidRPr="006B07E9" w:rsidRDefault="000E2BCC" w:rsidP="00DD726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237" w:type="dxa"/>
          </w:tcPr>
          <w:p w14:paraId="28408C27" w14:textId="77777777" w:rsidR="000E2BCC" w:rsidRPr="0003023B" w:rsidRDefault="000E2BCC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</w:tcPr>
          <w:p w14:paraId="4F4D755B" w14:textId="71BCCDA0" w:rsidR="000E2BCC" w:rsidRDefault="00681A6F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3,255</w:t>
            </w:r>
          </w:p>
        </w:tc>
        <w:tc>
          <w:tcPr>
            <w:tcW w:w="238" w:type="dxa"/>
          </w:tcPr>
          <w:p w14:paraId="699BFEF2" w14:textId="77777777" w:rsidR="000E2BCC" w:rsidRPr="0003023B" w:rsidRDefault="000E2BCC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</w:tcPr>
          <w:p w14:paraId="2090706B" w14:textId="29562955" w:rsidR="000E2BCC" w:rsidRPr="006B07E9" w:rsidRDefault="000E2BCC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373</w:t>
            </w:r>
          </w:p>
        </w:tc>
      </w:tr>
      <w:tr w:rsidR="00BD68BE" w:rsidRPr="006B07E9" w14:paraId="4977FC4C" w14:textId="77777777" w:rsidTr="00FF4192">
        <w:tc>
          <w:tcPr>
            <w:tcW w:w="4219" w:type="dxa"/>
          </w:tcPr>
          <w:p w14:paraId="5223EDB0" w14:textId="1E72142F" w:rsidR="00BD68BE" w:rsidRDefault="00BD68BE" w:rsidP="003560D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B2766F">
              <w:rPr>
                <w:rFonts w:ascii="Angsana New" w:hAnsi="Angsana New" w:hint="cs"/>
                <w:sz w:val="30"/>
                <w:szCs w:val="30"/>
                <w:cs/>
              </w:rPr>
              <w:t>ใช้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จ่ายเกี่ยวกับสัญญาเช่า</w:t>
            </w:r>
          </w:p>
        </w:tc>
        <w:tc>
          <w:tcPr>
            <w:tcW w:w="1176" w:type="dxa"/>
          </w:tcPr>
          <w:p w14:paraId="47625BD8" w14:textId="45343D78" w:rsidR="00BD68BE" w:rsidRDefault="00BD68BE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2,100</w:t>
            </w:r>
          </w:p>
        </w:tc>
        <w:tc>
          <w:tcPr>
            <w:tcW w:w="274" w:type="dxa"/>
          </w:tcPr>
          <w:p w14:paraId="236A3E52" w14:textId="77777777" w:rsidR="00BD68BE" w:rsidRPr="006B07E9" w:rsidRDefault="00BD68BE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DE582E4" w14:textId="0027069B" w:rsidR="00BD68BE" w:rsidRPr="00C605FF" w:rsidRDefault="00BD68BE" w:rsidP="00BD68BE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28DB3A06" w14:textId="77777777" w:rsidR="00BD68BE" w:rsidRPr="0003023B" w:rsidRDefault="00BD68BE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</w:tcPr>
          <w:p w14:paraId="7D4DBFCF" w14:textId="4B1AED93" w:rsidR="00BD68BE" w:rsidRDefault="00BD68BE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2,100</w:t>
            </w:r>
          </w:p>
        </w:tc>
        <w:tc>
          <w:tcPr>
            <w:tcW w:w="238" w:type="dxa"/>
          </w:tcPr>
          <w:p w14:paraId="2AC45AEB" w14:textId="77777777" w:rsidR="00BD68BE" w:rsidRPr="0003023B" w:rsidRDefault="00BD68BE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</w:tcPr>
          <w:p w14:paraId="49E0A071" w14:textId="631908DA" w:rsidR="00BD68BE" w:rsidRPr="00C605FF" w:rsidRDefault="00BD68BE" w:rsidP="00BD68B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560DA" w:rsidRPr="005F00BB" w14:paraId="22265130" w14:textId="77777777" w:rsidTr="00FF4192">
        <w:tc>
          <w:tcPr>
            <w:tcW w:w="4219" w:type="dxa"/>
          </w:tcPr>
          <w:p w14:paraId="1B81F96A" w14:textId="52622765" w:rsidR="003560DA" w:rsidRPr="005F00BB" w:rsidRDefault="003560DA" w:rsidP="003560DA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6" w:type="dxa"/>
          </w:tcPr>
          <w:p w14:paraId="644A1E3D" w14:textId="77777777" w:rsidR="003560DA" w:rsidRPr="005F00BB" w:rsidRDefault="003560DA" w:rsidP="003560D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4" w:type="dxa"/>
          </w:tcPr>
          <w:p w14:paraId="0A76F5FC" w14:textId="77777777" w:rsidR="003560DA" w:rsidRPr="005F00BB" w:rsidRDefault="003560DA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9" w:type="dxa"/>
          </w:tcPr>
          <w:p w14:paraId="10C786A3" w14:textId="4ED4BCF7" w:rsidR="003560DA" w:rsidRPr="005F00BB" w:rsidRDefault="003560DA" w:rsidP="00DD7266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7" w:type="dxa"/>
          </w:tcPr>
          <w:p w14:paraId="5184D6A2" w14:textId="77777777" w:rsidR="003560DA" w:rsidRPr="005F00BB" w:rsidRDefault="003560DA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7" w:type="dxa"/>
          </w:tcPr>
          <w:p w14:paraId="702AE043" w14:textId="77777777" w:rsidR="003560DA" w:rsidRPr="005F00BB" w:rsidRDefault="003560DA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8" w:type="dxa"/>
          </w:tcPr>
          <w:p w14:paraId="37EA5B42" w14:textId="77777777" w:rsidR="003560DA" w:rsidRPr="005F00BB" w:rsidRDefault="003560DA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7" w:type="dxa"/>
          </w:tcPr>
          <w:p w14:paraId="34BBC2A0" w14:textId="199A484F" w:rsidR="003560DA" w:rsidRPr="005F00BB" w:rsidRDefault="003560DA" w:rsidP="003560D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3560DA" w:rsidRPr="006B07E9" w14:paraId="4380064A" w14:textId="77777777" w:rsidTr="00FF4192">
        <w:tc>
          <w:tcPr>
            <w:tcW w:w="4219" w:type="dxa"/>
          </w:tcPr>
          <w:p w14:paraId="032EE418" w14:textId="29158A2F" w:rsidR="003560DA" w:rsidRPr="00D47B01" w:rsidRDefault="003560DA" w:rsidP="003560D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B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6" w:type="dxa"/>
          </w:tcPr>
          <w:p w14:paraId="38F118C7" w14:textId="77777777" w:rsidR="003560DA" w:rsidRPr="006B07E9" w:rsidRDefault="003560DA" w:rsidP="003560D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</w:tcPr>
          <w:p w14:paraId="14505CA5" w14:textId="77777777" w:rsidR="003560DA" w:rsidRPr="006B07E9" w:rsidRDefault="003560DA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9FEE1F5" w14:textId="77777777" w:rsidR="003560DA" w:rsidRPr="006B07E9" w:rsidRDefault="003560DA" w:rsidP="003560D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22F60CC" w14:textId="77777777" w:rsidR="003560DA" w:rsidRPr="006B07E9" w:rsidRDefault="003560DA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EA1686C" w14:textId="77777777" w:rsidR="003560DA" w:rsidRPr="006B07E9" w:rsidRDefault="003560DA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312FC9E2" w14:textId="77777777" w:rsidR="003560DA" w:rsidRPr="006B07E9" w:rsidRDefault="003560DA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160A3FE" w14:textId="77777777" w:rsidR="003560DA" w:rsidRPr="006B07E9" w:rsidRDefault="003560DA" w:rsidP="003560D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E2BCC" w:rsidRPr="006B07E9" w14:paraId="785DDEB1" w14:textId="77777777" w:rsidTr="00FF4192">
        <w:tc>
          <w:tcPr>
            <w:tcW w:w="4219" w:type="dxa"/>
          </w:tcPr>
          <w:p w14:paraId="01CB535F" w14:textId="01B3EFBD" w:rsidR="000E2BCC" w:rsidRPr="00D47B01" w:rsidRDefault="000E2BCC" w:rsidP="003560D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176" w:type="dxa"/>
          </w:tcPr>
          <w:p w14:paraId="704A12A4" w14:textId="73C7260F" w:rsidR="000E2BCC" w:rsidRPr="00BE721C" w:rsidRDefault="000E2BCC" w:rsidP="000A4A7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21C">
              <w:rPr>
                <w:rFonts w:ascii="Angsana New" w:hAnsi="Angsana New"/>
                <w:sz w:val="30"/>
                <w:szCs w:val="30"/>
                <w:lang w:val="en-US" w:bidi="th-TH"/>
              </w:rPr>
              <w:t>8,364</w:t>
            </w:r>
          </w:p>
        </w:tc>
        <w:tc>
          <w:tcPr>
            <w:tcW w:w="274" w:type="dxa"/>
          </w:tcPr>
          <w:p w14:paraId="64BA0115" w14:textId="77777777" w:rsidR="000E2BCC" w:rsidRPr="00D47B01" w:rsidRDefault="000E2BCC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4EC87BF0" w14:textId="6C518417" w:rsidR="000E2BCC" w:rsidRPr="00D47B01" w:rsidRDefault="000E2BCC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37" w:type="dxa"/>
          </w:tcPr>
          <w:p w14:paraId="7C4782F2" w14:textId="77777777" w:rsidR="000E2BCC" w:rsidRPr="00D47B01" w:rsidRDefault="000E2BCC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5E77792B" w14:textId="625A7668" w:rsidR="000E2BCC" w:rsidRPr="00BE721C" w:rsidRDefault="000E2BCC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5366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BE721C">
              <w:rPr>
                <w:rFonts w:ascii="Angsana New" w:hAnsi="Angsana New"/>
                <w:sz w:val="30"/>
                <w:szCs w:val="30"/>
                <w:lang w:val="en-US" w:bidi="th-TH"/>
              </w:rPr>
              <w:t>,364</w:t>
            </w:r>
          </w:p>
        </w:tc>
        <w:tc>
          <w:tcPr>
            <w:tcW w:w="238" w:type="dxa"/>
          </w:tcPr>
          <w:p w14:paraId="28705F2F" w14:textId="77777777" w:rsidR="000E2BCC" w:rsidRPr="00D47B01" w:rsidRDefault="000E2BCC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14:paraId="7A004B83" w14:textId="7559C67F" w:rsidR="000E2BCC" w:rsidRPr="00D47B01" w:rsidRDefault="000E2BCC" w:rsidP="003560D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</w:p>
        </w:tc>
      </w:tr>
      <w:tr w:rsidR="00106264" w:rsidRPr="005F00BB" w14:paraId="00F761DB" w14:textId="77777777" w:rsidTr="00FF4192">
        <w:tc>
          <w:tcPr>
            <w:tcW w:w="4219" w:type="dxa"/>
          </w:tcPr>
          <w:p w14:paraId="0BEF918D" w14:textId="77777777" w:rsidR="00106264" w:rsidRPr="005F00BB" w:rsidRDefault="00106264" w:rsidP="003560DA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6" w:type="dxa"/>
          </w:tcPr>
          <w:p w14:paraId="00AF7B8F" w14:textId="77777777" w:rsidR="00106264" w:rsidRPr="005F00BB" w:rsidRDefault="00106264" w:rsidP="000A4A7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4" w:type="dxa"/>
          </w:tcPr>
          <w:p w14:paraId="6723CC4D" w14:textId="77777777" w:rsidR="00106264" w:rsidRPr="005F00BB" w:rsidRDefault="00106264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</w:tcPr>
          <w:p w14:paraId="63619E62" w14:textId="77777777" w:rsidR="00106264" w:rsidRPr="005F00BB" w:rsidRDefault="00106264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7" w:type="dxa"/>
          </w:tcPr>
          <w:p w14:paraId="3305F6EF" w14:textId="77777777" w:rsidR="00106264" w:rsidRPr="005F00BB" w:rsidRDefault="00106264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47" w:type="dxa"/>
          </w:tcPr>
          <w:p w14:paraId="06DF06CB" w14:textId="77777777" w:rsidR="00106264" w:rsidRPr="005F00BB" w:rsidRDefault="00106264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8" w:type="dxa"/>
          </w:tcPr>
          <w:p w14:paraId="351456AA" w14:textId="77777777" w:rsidR="00106264" w:rsidRPr="005F00BB" w:rsidRDefault="00106264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7" w:type="dxa"/>
          </w:tcPr>
          <w:p w14:paraId="684D8515" w14:textId="77777777" w:rsidR="00106264" w:rsidRPr="005F00BB" w:rsidRDefault="00106264" w:rsidP="003560D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3560DA" w:rsidRPr="006B07E9" w14:paraId="2ACFB510" w14:textId="77777777" w:rsidTr="00FF4192">
        <w:tc>
          <w:tcPr>
            <w:tcW w:w="4219" w:type="dxa"/>
          </w:tcPr>
          <w:p w14:paraId="064E3611" w14:textId="2E537350" w:rsidR="003560DA" w:rsidRPr="006B07E9" w:rsidRDefault="003560DA" w:rsidP="003560D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6" w:type="dxa"/>
          </w:tcPr>
          <w:p w14:paraId="017CCB39" w14:textId="77777777" w:rsidR="003560DA" w:rsidRPr="006B07E9" w:rsidRDefault="003560DA" w:rsidP="003560D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</w:tcPr>
          <w:p w14:paraId="2B8D0128" w14:textId="77777777" w:rsidR="003560DA" w:rsidRPr="006B07E9" w:rsidRDefault="003560DA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B721EE4" w14:textId="77777777" w:rsidR="003560DA" w:rsidRPr="006B07E9" w:rsidRDefault="003560DA" w:rsidP="003560D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4418017C" w14:textId="77777777" w:rsidR="003560DA" w:rsidRPr="006B07E9" w:rsidRDefault="003560DA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7FDBC60" w14:textId="77777777" w:rsidR="003560DA" w:rsidRPr="006B07E9" w:rsidRDefault="003560DA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0C308FE9" w14:textId="77777777" w:rsidR="003560DA" w:rsidRPr="006B07E9" w:rsidRDefault="003560DA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E0D99BD" w14:textId="77777777" w:rsidR="003560DA" w:rsidRPr="006B07E9" w:rsidRDefault="003560DA" w:rsidP="003560D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560DA" w:rsidRPr="006B07E9" w14:paraId="47FBC6EF" w14:textId="77777777" w:rsidTr="00FF4192">
        <w:tc>
          <w:tcPr>
            <w:tcW w:w="4219" w:type="dxa"/>
          </w:tcPr>
          <w:p w14:paraId="3EA0A30A" w14:textId="09100AA7" w:rsidR="003560DA" w:rsidRPr="00BA79B4" w:rsidRDefault="003560DA" w:rsidP="003560D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A79B4">
              <w:rPr>
                <w:rFonts w:ascii="Angsana New" w:hAnsi="Angsana New"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1176" w:type="dxa"/>
          </w:tcPr>
          <w:p w14:paraId="339B9AF6" w14:textId="77777777" w:rsidR="003560DA" w:rsidRPr="006B07E9" w:rsidRDefault="003560DA" w:rsidP="003560D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</w:tcPr>
          <w:p w14:paraId="7394B185" w14:textId="77777777" w:rsidR="003560DA" w:rsidRPr="006B07E9" w:rsidRDefault="003560DA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A6B3992" w14:textId="77777777" w:rsidR="003560DA" w:rsidRPr="006B07E9" w:rsidRDefault="003560DA" w:rsidP="003560D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E8C726C" w14:textId="77777777" w:rsidR="003560DA" w:rsidRPr="006B07E9" w:rsidRDefault="003560DA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D0E9804" w14:textId="77777777" w:rsidR="003560DA" w:rsidRPr="006B07E9" w:rsidRDefault="003560DA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53EA91D1" w14:textId="77777777" w:rsidR="003560DA" w:rsidRPr="006B07E9" w:rsidRDefault="003560DA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8E8D9E3" w14:textId="77777777" w:rsidR="003560DA" w:rsidRPr="006B07E9" w:rsidRDefault="003560DA" w:rsidP="003560D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E2BCC" w:rsidRPr="006B07E9" w14:paraId="5A0DA6F5" w14:textId="77777777" w:rsidTr="00FF4192">
        <w:tc>
          <w:tcPr>
            <w:tcW w:w="4219" w:type="dxa"/>
          </w:tcPr>
          <w:p w14:paraId="23472269" w14:textId="1A3FAD28" w:rsidR="000E2BCC" w:rsidRPr="006B07E9" w:rsidRDefault="000E2BCC" w:rsidP="003560DA">
            <w:pPr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76" w:type="dxa"/>
          </w:tcPr>
          <w:p w14:paraId="7AFFE065" w14:textId="1AF01ED8" w:rsidR="000E2BCC" w:rsidRPr="006B07E9" w:rsidRDefault="000E2BCC" w:rsidP="003560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27,747</w:t>
            </w:r>
          </w:p>
        </w:tc>
        <w:tc>
          <w:tcPr>
            <w:tcW w:w="274" w:type="dxa"/>
          </w:tcPr>
          <w:p w14:paraId="4550831E" w14:textId="77777777" w:rsidR="000E2BCC" w:rsidRPr="006B07E9" w:rsidRDefault="000E2BCC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CC2FCA0" w14:textId="459FD480" w:rsidR="000E2BCC" w:rsidRPr="006B07E9" w:rsidRDefault="000E2BCC" w:rsidP="003560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085</w:t>
            </w:r>
          </w:p>
        </w:tc>
        <w:tc>
          <w:tcPr>
            <w:tcW w:w="237" w:type="dxa"/>
          </w:tcPr>
          <w:p w14:paraId="1F626117" w14:textId="77777777" w:rsidR="000E2BCC" w:rsidRPr="006B07E9" w:rsidRDefault="000E2BCC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C337677" w14:textId="68D76CB7" w:rsidR="000E2BCC" w:rsidRPr="006B07E9" w:rsidRDefault="000E2BCC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26,007</w:t>
            </w:r>
          </w:p>
        </w:tc>
        <w:tc>
          <w:tcPr>
            <w:tcW w:w="238" w:type="dxa"/>
          </w:tcPr>
          <w:p w14:paraId="7D54752A" w14:textId="38F59993" w:rsidR="000E2BCC" w:rsidRPr="006B07E9" w:rsidRDefault="000E2BCC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C1FC678" w14:textId="7F27F078" w:rsidR="000E2BCC" w:rsidRPr="006B07E9" w:rsidRDefault="000E2BCC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246</w:t>
            </w:r>
          </w:p>
        </w:tc>
      </w:tr>
      <w:tr w:rsidR="000E2BCC" w:rsidRPr="006B07E9" w14:paraId="389825CB" w14:textId="77777777" w:rsidTr="00FF4192">
        <w:tc>
          <w:tcPr>
            <w:tcW w:w="4219" w:type="dxa"/>
          </w:tcPr>
          <w:p w14:paraId="2A2A489C" w14:textId="3EB84955" w:rsidR="000E2BCC" w:rsidRPr="006B07E9" w:rsidRDefault="000E2BCC" w:rsidP="003560DA">
            <w:pPr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33064AF" w14:textId="225B77F3" w:rsidR="000E2BCC" w:rsidRPr="006B07E9" w:rsidRDefault="000E2BCC" w:rsidP="003560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1,820</w:t>
            </w:r>
          </w:p>
        </w:tc>
        <w:tc>
          <w:tcPr>
            <w:tcW w:w="274" w:type="dxa"/>
          </w:tcPr>
          <w:p w14:paraId="62936982" w14:textId="77777777" w:rsidR="000E2BCC" w:rsidRPr="006B07E9" w:rsidRDefault="000E2BCC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C439B8F" w14:textId="3B7441A8" w:rsidR="000E2BCC" w:rsidRPr="006B07E9" w:rsidRDefault="000E2BCC" w:rsidP="003560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075</w:t>
            </w:r>
          </w:p>
        </w:tc>
        <w:tc>
          <w:tcPr>
            <w:tcW w:w="237" w:type="dxa"/>
          </w:tcPr>
          <w:p w14:paraId="58B3960A" w14:textId="77777777" w:rsidR="000E2BCC" w:rsidRPr="006B07E9" w:rsidRDefault="000E2BCC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7C8FD658" w14:textId="751A1E75" w:rsidR="000E2BCC" w:rsidRPr="006B07E9" w:rsidRDefault="000E2BCC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1,820</w:t>
            </w:r>
          </w:p>
        </w:tc>
        <w:tc>
          <w:tcPr>
            <w:tcW w:w="238" w:type="dxa"/>
          </w:tcPr>
          <w:p w14:paraId="351EF092" w14:textId="77777777" w:rsidR="000E2BCC" w:rsidRPr="006B07E9" w:rsidRDefault="000E2BCC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EFFDB97" w14:textId="71E39B4C" w:rsidR="000E2BCC" w:rsidRPr="006B07E9" w:rsidRDefault="000E2BCC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075</w:t>
            </w:r>
          </w:p>
        </w:tc>
      </w:tr>
      <w:tr w:rsidR="007B06E2" w:rsidRPr="006B07E9" w14:paraId="403FC00E" w14:textId="77777777" w:rsidTr="00FF4192">
        <w:tc>
          <w:tcPr>
            <w:tcW w:w="4219" w:type="dxa"/>
            <w:vAlign w:val="bottom"/>
          </w:tcPr>
          <w:p w14:paraId="77552F24" w14:textId="19C925D7" w:rsidR="007B06E2" w:rsidRPr="006B07E9" w:rsidRDefault="007B06E2" w:rsidP="004D5F8A">
            <w:pPr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7B06E2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19FE7BE1" w14:textId="587B5F8B" w:rsidR="007B06E2" w:rsidRDefault="007B06E2" w:rsidP="003560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06E2">
              <w:rPr>
                <w:rFonts w:ascii="Angsana New" w:hAnsi="Angsana New"/>
                <w:sz w:val="30"/>
                <w:szCs w:val="30"/>
                <w:lang w:val="en-US" w:bidi="th-TH"/>
              </w:rPr>
              <w:t>29,567</w:t>
            </w:r>
          </w:p>
        </w:tc>
        <w:tc>
          <w:tcPr>
            <w:tcW w:w="274" w:type="dxa"/>
          </w:tcPr>
          <w:p w14:paraId="52E32DB2" w14:textId="77777777" w:rsidR="007B06E2" w:rsidRPr="006B07E9" w:rsidRDefault="007B06E2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05CE006" w14:textId="5B8399AF" w:rsidR="007B06E2" w:rsidRPr="00C605FF" w:rsidRDefault="007B06E2" w:rsidP="003560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06E2">
              <w:rPr>
                <w:rFonts w:ascii="Angsana New" w:hAnsi="Angsana New"/>
                <w:sz w:val="30"/>
                <w:szCs w:val="30"/>
                <w:lang w:val="en-US" w:bidi="th-TH"/>
              </w:rPr>
              <w:t>26,160</w:t>
            </w:r>
          </w:p>
        </w:tc>
        <w:tc>
          <w:tcPr>
            <w:tcW w:w="237" w:type="dxa"/>
          </w:tcPr>
          <w:p w14:paraId="360B48A1" w14:textId="77777777" w:rsidR="007B06E2" w:rsidRPr="006B07E9" w:rsidRDefault="007B06E2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69EE2B77" w14:textId="645F74FF" w:rsidR="007B06E2" w:rsidRDefault="007B06E2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06E2">
              <w:rPr>
                <w:rFonts w:ascii="Angsana New" w:hAnsi="Angsana New"/>
                <w:sz w:val="30"/>
                <w:szCs w:val="30"/>
                <w:lang w:val="en-US" w:bidi="th-TH"/>
              </w:rPr>
              <w:t>27,827</w:t>
            </w:r>
          </w:p>
        </w:tc>
        <w:tc>
          <w:tcPr>
            <w:tcW w:w="238" w:type="dxa"/>
          </w:tcPr>
          <w:p w14:paraId="71067268" w14:textId="77777777" w:rsidR="007B06E2" w:rsidRPr="006B07E9" w:rsidRDefault="007B06E2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F5FFB7D" w14:textId="7FD0B296" w:rsidR="007B06E2" w:rsidRPr="00C605FF" w:rsidRDefault="007B06E2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06E2">
              <w:rPr>
                <w:rFonts w:ascii="Angsana New" w:hAnsi="Angsana New"/>
                <w:sz w:val="30"/>
                <w:szCs w:val="30"/>
                <w:lang w:val="en-US" w:bidi="th-TH"/>
              </w:rPr>
              <w:t>25,321</w:t>
            </w:r>
          </w:p>
        </w:tc>
      </w:tr>
      <w:tr w:rsidR="003560DA" w:rsidRPr="005F00BB" w14:paraId="3BDC8C94" w14:textId="77777777" w:rsidTr="00FF4192">
        <w:tc>
          <w:tcPr>
            <w:tcW w:w="4219" w:type="dxa"/>
          </w:tcPr>
          <w:p w14:paraId="06B9339B" w14:textId="77777777" w:rsidR="003560DA" w:rsidRPr="005F00BB" w:rsidRDefault="003560DA" w:rsidP="003560DA">
            <w:pPr>
              <w:spacing w:line="240" w:lineRule="auto"/>
              <w:ind w:left="16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09FD78D6" w14:textId="77777777" w:rsidR="003560DA" w:rsidRPr="005F00BB" w:rsidRDefault="003560DA" w:rsidP="003560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4" w:type="dxa"/>
          </w:tcPr>
          <w:p w14:paraId="5C114DB5" w14:textId="77777777" w:rsidR="003560DA" w:rsidRPr="005F00BB" w:rsidRDefault="003560DA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EDEF9CA" w14:textId="77777777" w:rsidR="003560DA" w:rsidRPr="005F00BB" w:rsidRDefault="003560DA" w:rsidP="003560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7" w:type="dxa"/>
          </w:tcPr>
          <w:p w14:paraId="6B217679" w14:textId="77777777" w:rsidR="003560DA" w:rsidRPr="005F00BB" w:rsidRDefault="003560DA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</w:tcPr>
          <w:p w14:paraId="7DCAF3B8" w14:textId="77777777" w:rsidR="003560DA" w:rsidRPr="005F00BB" w:rsidRDefault="003560DA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8" w:type="dxa"/>
          </w:tcPr>
          <w:p w14:paraId="6DF4CC1B" w14:textId="77777777" w:rsidR="003560DA" w:rsidRPr="005F00BB" w:rsidRDefault="003560DA" w:rsidP="003560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63472829" w14:textId="77777777" w:rsidR="003560DA" w:rsidRPr="005F00BB" w:rsidRDefault="003560DA" w:rsidP="003560D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</w:tbl>
    <w:p w14:paraId="1D36C77F" w14:textId="47FCCD56" w:rsidR="00FF4192" w:rsidRPr="00642C77" w:rsidRDefault="00FF4192">
      <w:pPr>
        <w:rPr>
          <w:sz w:val="16"/>
          <w:szCs w:val="16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340"/>
        <w:gridCol w:w="20"/>
        <w:gridCol w:w="1154"/>
        <w:gridCol w:w="274"/>
        <w:gridCol w:w="1167"/>
        <w:gridCol w:w="15"/>
        <w:gridCol w:w="270"/>
        <w:gridCol w:w="1162"/>
        <w:gridCol w:w="277"/>
        <w:gridCol w:w="1081"/>
      </w:tblGrid>
      <w:tr w:rsidR="003560DA" w:rsidRPr="00A76CB2" w14:paraId="5F3B2F5D" w14:textId="77777777" w:rsidTr="00112707"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E2A2F" w14:textId="4E3D3485" w:rsidR="003560DA" w:rsidRPr="00A76CB2" w:rsidRDefault="003560DA" w:rsidP="003560DA">
            <w:pPr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76C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75460C" w14:textId="77777777" w:rsidR="003560DA" w:rsidRPr="00A76CB2" w:rsidRDefault="003560DA" w:rsidP="003560DA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C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D0AFC" w14:textId="77777777" w:rsidR="003560DA" w:rsidRPr="00A76CB2" w:rsidRDefault="003560DA" w:rsidP="003560D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6B2A1B" w14:textId="77777777" w:rsidR="003560DA" w:rsidRPr="00A76CB2" w:rsidRDefault="003560DA" w:rsidP="003560DA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C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0DA" w:rsidRPr="00A76CB2" w14:paraId="6A02C89A" w14:textId="77777777" w:rsidTr="00112707"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4EFA7" w14:textId="53C7408C" w:rsidR="003560DA" w:rsidRPr="00A76CB2" w:rsidRDefault="003560DA" w:rsidP="003560DA">
            <w:pPr>
              <w:ind w:right="-16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A76C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76C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76C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AD6F2" w14:textId="159464DF" w:rsidR="003560DA" w:rsidRPr="00A76CB2" w:rsidRDefault="003560DA" w:rsidP="003560DA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CB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32D4F6BA" w14:textId="77777777" w:rsidR="003560DA" w:rsidRPr="00A76CB2" w:rsidRDefault="003560DA" w:rsidP="003560DA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F0A1E4E" w14:textId="7062C34B" w:rsidR="003560DA" w:rsidRPr="00A76CB2" w:rsidRDefault="003560DA" w:rsidP="003560DA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CB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95CEB" w14:textId="77777777" w:rsidR="003560DA" w:rsidRPr="00A76CB2" w:rsidRDefault="003560DA" w:rsidP="003560D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DAE8141" w14:textId="32D67582" w:rsidR="003560DA" w:rsidRPr="00A76CB2" w:rsidRDefault="003560DA" w:rsidP="003560DA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CB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AA18B4F" w14:textId="759A12F7" w:rsidR="003560DA" w:rsidRPr="00A76CB2" w:rsidRDefault="003560DA" w:rsidP="003560DA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26A105E" w14:textId="49BC780A" w:rsidR="003560DA" w:rsidRPr="00A76CB2" w:rsidRDefault="003560DA" w:rsidP="003560DA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CB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560DA" w:rsidRPr="00A76CB2" w14:paraId="7F947EA3" w14:textId="77777777" w:rsidTr="00112707">
        <w:trPr>
          <w:trHeight w:val="434"/>
        </w:trPr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6AFDD" w14:textId="77777777" w:rsidR="003560DA" w:rsidRPr="00A76CB2" w:rsidRDefault="003560DA" w:rsidP="003560DA">
            <w:pPr>
              <w:ind w:right="-16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4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22564AF" w14:textId="77777777" w:rsidR="003560DA" w:rsidRPr="00A76CB2" w:rsidRDefault="003560DA" w:rsidP="003560DA">
            <w:pPr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6CB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76CB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76CB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560DA" w:rsidRPr="00A76CB2" w14:paraId="7C521CE6" w14:textId="77777777" w:rsidTr="00112707">
        <w:trPr>
          <w:trHeight w:val="434"/>
        </w:trPr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97494" w14:textId="23113F70" w:rsidR="003560DA" w:rsidRPr="00A76CB2" w:rsidRDefault="003560DA" w:rsidP="003560DA">
            <w:pPr>
              <w:ind w:right="-16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76C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20" w:type="dxa"/>
            <w:gridSpan w:val="9"/>
            <w:tcBorders>
              <w:top w:val="nil"/>
              <w:left w:val="nil"/>
              <w:right w:val="nil"/>
            </w:tcBorders>
          </w:tcPr>
          <w:p w14:paraId="063A0EB0" w14:textId="77777777" w:rsidR="003560DA" w:rsidRPr="00A76CB2" w:rsidRDefault="003560DA" w:rsidP="003560DA">
            <w:pPr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42D54" w:rsidRPr="00A76CB2" w14:paraId="4BC0EA4E" w14:textId="77777777" w:rsidTr="00112707"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431B3" w14:textId="43C7D5BA" w:rsidR="00A42D54" w:rsidRPr="00A76CB2" w:rsidRDefault="00A42D54" w:rsidP="003560DA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6CB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4" w:type="dxa"/>
            <w:gridSpan w:val="2"/>
            <w:tcBorders>
              <w:left w:val="nil"/>
              <w:right w:val="nil"/>
            </w:tcBorders>
          </w:tcPr>
          <w:p w14:paraId="63437359" w14:textId="6DA584FA" w:rsidR="00A42D54" w:rsidRPr="00A76CB2" w:rsidRDefault="00A42D54" w:rsidP="00A42D54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76C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DACF693" w14:textId="77777777" w:rsidR="00A42D54" w:rsidRPr="00A76CB2" w:rsidRDefault="00A42D54" w:rsidP="003560DA">
            <w:pPr>
              <w:tabs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5F7C25B0" w14:textId="406FDCDC" w:rsidR="00A42D54" w:rsidRPr="00A76CB2" w:rsidRDefault="00A42D54" w:rsidP="00E8690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6C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  <w:gridSpan w:val="2"/>
            <w:tcBorders>
              <w:left w:val="nil"/>
              <w:right w:val="nil"/>
            </w:tcBorders>
          </w:tcPr>
          <w:p w14:paraId="38BECB4C" w14:textId="77777777" w:rsidR="00A42D54" w:rsidRPr="00A76CB2" w:rsidRDefault="00A42D54" w:rsidP="003560DA">
            <w:pPr>
              <w:tabs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0A89EDD7" w14:textId="4590B6AD" w:rsidR="00A42D54" w:rsidRPr="00A76CB2" w:rsidRDefault="00A42D54" w:rsidP="00A42D5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6CB2">
              <w:rPr>
                <w:rFonts w:ascii="Angsana New" w:hAnsi="Angsana New"/>
                <w:sz w:val="30"/>
                <w:szCs w:val="30"/>
                <w:lang w:val="en-US" w:bidi="th-TH"/>
              </w:rPr>
              <w:t>270,446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687612AA" w14:textId="77777777" w:rsidR="00A42D54" w:rsidRPr="00A76CB2" w:rsidRDefault="00A42D54" w:rsidP="003560DA">
            <w:pPr>
              <w:tabs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14B7017E" w14:textId="333DA524" w:rsidR="00A42D54" w:rsidRPr="00A76CB2" w:rsidRDefault="00A42D54" w:rsidP="000A4A7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6CB2">
              <w:rPr>
                <w:rFonts w:ascii="Angsana New" w:hAnsi="Angsana New"/>
                <w:sz w:val="30"/>
                <w:szCs w:val="30"/>
                <w:lang w:val="en-US" w:bidi="th-TH"/>
              </w:rPr>
              <w:t>283</w:t>
            </w:r>
            <w:r w:rsidRPr="00A76CB2">
              <w:rPr>
                <w:rFonts w:ascii="Angsana New" w:hAnsi="Angsana New"/>
                <w:sz w:val="30"/>
                <w:szCs w:val="30"/>
              </w:rPr>
              <w:t>,415</w:t>
            </w:r>
          </w:p>
        </w:tc>
      </w:tr>
      <w:tr w:rsidR="00A42D54" w:rsidRPr="00A76CB2" w14:paraId="47BE8DDB" w14:textId="77777777" w:rsidTr="00112707"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07C00" w14:textId="6DB34DAB" w:rsidR="00A42D54" w:rsidRPr="00A76CB2" w:rsidRDefault="00A42D54" w:rsidP="003560DA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6CB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911CDF1" w14:textId="23C4F080" w:rsidR="00A42D54" w:rsidRPr="00A76CB2" w:rsidRDefault="00A42D54" w:rsidP="0034228B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6CB2">
              <w:rPr>
                <w:rFonts w:ascii="Angsana New" w:hAnsi="Angsana New"/>
                <w:sz w:val="30"/>
                <w:szCs w:val="30"/>
                <w:lang w:val="en-US" w:bidi="th-TH"/>
              </w:rPr>
              <w:t>39,691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5B164409" w14:textId="77777777" w:rsidR="00A42D54" w:rsidRPr="00A76CB2" w:rsidRDefault="00A42D54" w:rsidP="003560DA">
            <w:pPr>
              <w:tabs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003CE191" w14:textId="21D756E8" w:rsidR="00A42D54" w:rsidRPr="00A76CB2" w:rsidRDefault="00A42D54" w:rsidP="00E8690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6C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  <w:gridSpan w:val="2"/>
            <w:tcBorders>
              <w:left w:val="nil"/>
              <w:right w:val="nil"/>
            </w:tcBorders>
          </w:tcPr>
          <w:p w14:paraId="3AA6386A" w14:textId="77777777" w:rsidR="00A42D54" w:rsidRPr="00A76CB2" w:rsidRDefault="00A42D54" w:rsidP="003560DA">
            <w:pPr>
              <w:tabs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</w:tcPr>
          <w:p w14:paraId="15CF11F4" w14:textId="721C520D" w:rsidR="00A42D54" w:rsidRPr="00A76CB2" w:rsidRDefault="00A42D54" w:rsidP="00A42D5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6CB2">
              <w:rPr>
                <w:rFonts w:ascii="Angsana New" w:hAnsi="Angsana New"/>
                <w:sz w:val="30"/>
                <w:szCs w:val="30"/>
                <w:lang w:val="en-US" w:bidi="th-TH"/>
              </w:rPr>
              <w:t>39,691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43F07E87" w14:textId="77777777" w:rsidR="00A42D54" w:rsidRPr="00A76CB2" w:rsidRDefault="00A42D54" w:rsidP="003560DA">
            <w:pPr>
              <w:tabs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</w:tcPr>
          <w:p w14:paraId="7C32E66B" w14:textId="191BE7E8" w:rsidR="00A42D54" w:rsidRPr="00A76CB2" w:rsidRDefault="00A42D54" w:rsidP="00A42D5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76C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06E2" w:rsidRPr="00E8690C" w14:paraId="41FA61CB" w14:textId="77777777" w:rsidTr="00112707"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FA209" w14:textId="76C7D6EF" w:rsidR="007B06E2" w:rsidRPr="00E8690C" w:rsidRDefault="007B06E2" w:rsidP="004D5F8A">
            <w:pPr>
              <w:spacing w:after="100" w:afterAutospacing="1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69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48004C" w14:textId="2E041CD3" w:rsidR="007B06E2" w:rsidRPr="00E8690C" w:rsidRDefault="007B06E2" w:rsidP="004D5F8A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8690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39,691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C4032F5" w14:textId="77777777" w:rsidR="007B06E2" w:rsidRPr="00E8690C" w:rsidRDefault="007B06E2" w:rsidP="004D5F8A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EFC88D" w14:textId="6ED293EE" w:rsidR="007B06E2" w:rsidRPr="00E8690C" w:rsidRDefault="007B06E2" w:rsidP="00E8690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8690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  <w:gridSpan w:val="2"/>
            <w:tcBorders>
              <w:left w:val="nil"/>
              <w:right w:val="nil"/>
            </w:tcBorders>
            <w:vAlign w:val="bottom"/>
          </w:tcPr>
          <w:p w14:paraId="0AEDCAA1" w14:textId="77777777" w:rsidR="007B06E2" w:rsidRPr="00E8690C" w:rsidRDefault="007B06E2" w:rsidP="004D5F8A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832A46" w14:textId="4451BC29" w:rsidR="007B06E2" w:rsidRPr="00E8690C" w:rsidRDefault="007B06E2" w:rsidP="004D5F8A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8690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310,137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45F9AA94" w14:textId="77777777" w:rsidR="007B06E2" w:rsidRPr="00E8690C" w:rsidRDefault="007B06E2" w:rsidP="004D5F8A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11BFDE" w14:textId="52E440D8" w:rsidR="007B06E2" w:rsidRPr="00E8690C" w:rsidRDefault="007B06E2" w:rsidP="004D5F8A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690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283,415</w:t>
            </w:r>
          </w:p>
        </w:tc>
      </w:tr>
      <w:tr w:rsidR="003560DA" w:rsidRPr="0057192C" w14:paraId="7B2C180F" w14:textId="77777777" w:rsidTr="00112707">
        <w:trPr>
          <w:trHeight w:val="353"/>
        </w:trPr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9B403" w14:textId="78CC753B" w:rsidR="003560DA" w:rsidRPr="0057192C" w:rsidRDefault="003560DA" w:rsidP="003560DA">
            <w:pPr>
              <w:ind w:right="-1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5" w:type="dxa"/>
            <w:gridSpan w:val="4"/>
            <w:tcBorders>
              <w:left w:val="nil"/>
              <w:right w:val="nil"/>
            </w:tcBorders>
          </w:tcPr>
          <w:p w14:paraId="528B9641" w14:textId="77777777" w:rsidR="003560DA" w:rsidRPr="0057192C" w:rsidRDefault="003560DA" w:rsidP="003560DA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5" w:type="dxa"/>
            <w:gridSpan w:val="2"/>
            <w:tcBorders>
              <w:left w:val="nil"/>
              <w:right w:val="nil"/>
            </w:tcBorders>
          </w:tcPr>
          <w:p w14:paraId="50101A2C" w14:textId="77777777" w:rsidR="003560DA" w:rsidRPr="0057192C" w:rsidRDefault="003560DA" w:rsidP="003560DA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right w:val="nil"/>
            </w:tcBorders>
          </w:tcPr>
          <w:p w14:paraId="14C8ECAB" w14:textId="77777777" w:rsidR="003560DA" w:rsidRPr="0057192C" w:rsidRDefault="003560DA" w:rsidP="003560DA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57192C" w:rsidRPr="00A76CB2" w14:paraId="1B0DDFC6" w14:textId="77777777" w:rsidTr="00112707">
        <w:trPr>
          <w:trHeight w:val="353"/>
        </w:trPr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1A62D" w14:textId="56BA5F14" w:rsidR="0057192C" w:rsidRPr="00A76CB2" w:rsidRDefault="0057192C" w:rsidP="003560DA">
            <w:pPr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76C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615" w:type="dxa"/>
            <w:gridSpan w:val="4"/>
            <w:tcBorders>
              <w:left w:val="nil"/>
              <w:right w:val="nil"/>
            </w:tcBorders>
          </w:tcPr>
          <w:p w14:paraId="2890DC4C" w14:textId="77777777" w:rsidR="0057192C" w:rsidRPr="00A76CB2" w:rsidRDefault="0057192C" w:rsidP="003560DA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  <w:tcBorders>
              <w:left w:val="nil"/>
              <w:right w:val="nil"/>
            </w:tcBorders>
          </w:tcPr>
          <w:p w14:paraId="5860222E" w14:textId="77777777" w:rsidR="0057192C" w:rsidRPr="00A76CB2" w:rsidRDefault="0057192C" w:rsidP="003560D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right w:val="nil"/>
            </w:tcBorders>
          </w:tcPr>
          <w:p w14:paraId="7B0C1EFE" w14:textId="77777777" w:rsidR="0057192C" w:rsidRPr="00A76CB2" w:rsidRDefault="0057192C" w:rsidP="003560DA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42D54" w:rsidRPr="00A76CB2" w14:paraId="317148D8" w14:textId="77777777" w:rsidTr="00112707">
        <w:trPr>
          <w:trHeight w:val="353"/>
        </w:trPr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26ADC" w14:textId="7ECA4BD2" w:rsidR="00A42D54" w:rsidRPr="00A76CB2" w:rsidRDefault="00A42D54" w:rsidP="003560DA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CB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4" w:type="dxa"/>
            <w:gridSpan w:val="2"/>
            <w:tcBorders>
              <w:left w:val="nil"/>
              <w:right w:val="nil"/>
            </w:tcBorders>
          </w:tcPr>
          <w:p w14:paraId="6A2A4FF0" w14:textId="144D51C7" w:rsidR="00A42D54" w:rsidRPr="00A76CB2" w:rsidRDefault="00A42D54" w:rsidP="00A42D54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76C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7449981B" w14:textId="77777777" w:rsidR="00A42D54" w:rsidRPr="00A76CB2" w:rsidRDefault="00A42D54" w:rsidP="003560DA">
            <w:pPr>
              <w:tabs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465D2F8E" w14:textId="7C964C06" w:rsidR="00A42D54" w:rsidRPr="00A76CB2" w:rsidRDefault="00A42D54" w:rsidP="00E8690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6C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  <w:gridSpan w:val="2"/>
            <w:tcBorders>
              <w:left w:val="nil"/>
              <w:right w:val="nil"/>
            </w:tcBorders>
          </w:tcPr>
          <w:p w14:paraId="7FF63C37" w14:textId="77777777" w:rsidR="00A42D54" w:rsidRPr="00A76CB2" w:rsidRDefault="00A42D54" w:rsidP="003560DA">
            <w:pPr>
              <w:tabs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2470FDD2" w14:textId="3D6B9ABA" w:rsidR="00A42D54" w:rsidRPr="00A76CB2" w:rsidRDefault="00A42D54" w:rsidP="00A42D5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76CB2">
              <w:rPr>
                <w:rFonts w:ascii="Angsana New" w:hAnsi="Angsana New"/>
                <w:sz w:val="30"/>
                <w:szCs w:val="30"/>
                <w:lang w:val="en-US" w:bidi="th-TH"/>
              </w:rPr>
              <w:t>6,749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1DC6343D" w14:textId="77777777" w:rsidR="00A42D54" w:rsidRPr="00A76CB2" w:rsidRDefault="00A42D54" w:rsidP="003560DA">
            <w:pPr>
              <w:tabs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57CEBE8F" w14:textId="290FA6A4" w:rsidR="00A42D54" w:rsidRPr="00A76CB2" w:rsidRDefault="00A42D54" w:rsidP="003560D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6CB2">
              <w:rPr>
                <w:rFonts w:ascii="Angsana New" w:hAnsi="Angsana New"/>
                <w:sz w:val="30"/>
                <w:szCs w:val="30"/>
              </w:rPr>
              <w:t>7,874</w:t>
            </w:r>
          </w:p>
        </w:tc>
      </w:tr>
      <w:tr w:rsidR="00A42D54" w:rsidRPr="00A76CB2" w14:paraId="278CD042" w14:textId="77777777" w:rsidTr="00112707">
        <w:trPr>
          <w:trHeight w:val="353"/>
        </w:trPr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A60BD" w14:textId="5D36E7B0" w:rsidR="00A42D54" w:rsidRPr="00A76CB2" w:rsidRDefault="00A42D54" w:rsidP="003560DA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6CB2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4" w:type="dxa"/>
            <w:gridSpan w:val="2"/>
            <w:tcBorders>
              <w:left w:val="nil"/>
              <w:right w:val="nil"/>
            </w:tcBorders>
          </w:tcPr>
          <w:p w14:paraId="28DE0442" w14:textId="464A0C6C" w:rsidR="00A42D54" w:rsidRPr="00A76CB2" w:rsidRDefault="00A42D54" w:rsidP="003560DA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6CB2">
              <w:rPr>
                <w:rFonts w:ascii="Angsana New" w:hAnsi="Angsana New"/>
                <w:sz w:val="30"/>
                <w:szCs w:val="30"/>
                <w:lang w:val="en-US" w:bidi="th-TH"/>
              </w:rPr>
              <w:t>8,770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68562A65" w14:textId="77777777" w:rsidR="00A42D54" w:rsidRPr="00A76CB2" w:rsidRDefault="00A42D54" w:rsidP="003560DA">
            <w:pPr>
              <w:tabs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4CA55D67" w14:textId="3E2BE560" w:rsidR="00A42D54" w:rsidRPr="00A76CB2" w:rsidRDefault="00A42D54" w:rsidP="003560D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6CB2">
              <w:rPr>
                <w:rFonts w:ascii="Angsana New" w:hAnsi="Angsana New"/>
                <w:sz w:val="30"/>
                <w:szCs w:val="30"/>
                <w:lang w:val="en-US" w:bidi="th-TH"/>
              </w:rPr>
              <w:t>1,930</w:t>
            </w:r>
          </w:p>
        </w:tc>
        <w:tc>
          <w:tcPr>
            <w:tcW w:w="285" w:type="dxa"/>
            <w:gridSpan w:val="2"/>
            <w:tcBorders>
              <w:left w:val="nil"/>
              <w:right w:val="nil"/>
            </w:tcBorders>
          </w:tcPr>
          <w:p w14:paraId="7EFD03CB" w14:textId="77777777" w:rsidR="00A42D54" w:rsidRPr="00A76CB2" w:rsidRDefault="00A42D54" w:rsidP="003560DA">
            <w:pPr>
              <w:tabs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4B87789C" w14:textId="78F899EC" w:rsidR="00A42D54" w:rsidRPr="00A76CB2" w:rsidRDefault="00A42D54" w:rsidP="00A42D5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6CB2">
              <w:rPr>
                <w:rFonts w:ascii="Angsana New" w:hAnsi="Angsana New"/>
                <w:sz w:val="30"/>
                <w:szCs w:val="30"/>
                <w:lang w:val="en-US" w:bidi="th-TH"/>
              </w:rPr>
              <w:t>8,770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272AC7DF" w14:textId="77777777" w:rsidR="00A42D54" w:rsidRPr="00A76CB2" w:rsidRDefault="00A42D54" w:rsidP="003560DA">
            <w:pPr>
              <w:tabs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2F428FA1" w14:textId="25F52082" w:rsidR="00A42D54" w:rsidRPr="00A76CB2" w:rsidRDefault="00A42D54" w:rsidP="003560D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6CB2">
              <w:rPr>
                <w:rFonts w:ascii="Angsana New" w:hAnsi="Angsana New"/>
                <w:sz w:val="30"/>
                <w:szCs w:val="30"/>
              </w:rPr>
              <w:t>1,930</w:t>
            </w:r>
          </w:p>
        </w:tc>
      </w:tr>
      <w:tr w:rsidR="00A42D54" w:rsidRPr="00A76CB2" w14:paraId="032488F0" w14:textId="77777777" w:rsidTr="00112707">
        <w:trPr>
          <w:trHeight w:val="353"/>
        </w:trPr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45897" w14:textId="6CB60C43" w:rsidR="00A42D54" w:rsidRPr="00A76CB2" w:rsidRDefault="00A42D54" w:rsidP="003560DA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6CB2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BC775B1" w14:textId="5A5C3F2A" w:rsidR="00A42D54" w:rsidRPr="00A76CB2" w:rsidRDefault="00A42D54" w:rsidP="003560DA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A76CB2">
              <w:rPr>
                <w:rFonts w:ascii="Angsana New" w:hAnsi="Angsana New"/>
                <w:sz w:val="30"/>
                <w:szCs w:val="30"/>
              </w:rPr>
              <w:t>3,050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0DFAE32B" w14:textId="77777777" w:rsidR="00A42D54" w:rsidRPr="00A76CB2" w:rsidRDefault="00A42D54" w:rsidP="003560DA">
            <w:pPr>
              <w:tabs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6CE99041" w14:textId="5552666C" w:rsidR="00A42D54" w:rsidRPr="00A76CB2" w:rsidRDefault="00A42D54" w:rsidP="003560D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6CB2">
              <w:rPr>
                <w:rFonts w:ascii="Angsana New" w:hAnsi="Angsana New"/>
                <w:sz w:val="30"/>
                <w:szCs w:val="30"/>
                <w:lang w:val="en-US"/>
              </w:rPr>
              <w:t>847</w:t>
            </w:r>
          </w:p>
        </w:tc>
        <w:tc>
          <w:tcPr>
            <w:tcW w:w="285" w:type="dxa"/>
            <w:gridSpan w:val="2"/>
            <w:tcBorders>
              <w:left w:val="nil"/>
              <w:right w:val="nil"/>
            </w:tcBorders>
          </w:tcPr>
          <w:p w14:paraId="57501130" w14:textId="77777777" w:rsidR="00A42D54" w:rsidRPr="00A76CB2" w:rsidRDefault="00A42D54" w:rsidP="003560DA">
            <w:pPr>
              <w:tabs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</w:tcPr>
          <w:p w14:paraId="35B036C7" w14:textId="4678B2C3" w:rsidR="00A42D54" w:rsidRPr="00A76CB2" w:rsidRDefault="00A42D54" w:rsidP="00A42D5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6CB2">
              <w:rPr>
                <w:rFonts w:ascii="Angsana New" w:hAnsi="Angsana New"/>
                <w:sz w:val="30"/>
                <w:szCs w:val="30"/>
                <w:lang w:val="en-US" w:bidi="th-TH"/>
              </w:rPr>
              <w:t>3,050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4432500D" w14:textId="77777777" w:rsidR="00A42D54" w:rsidRPr="00A76CB2" w:rsidRDefault="00A42D54" w:rsidP="003560DA">
            <w:pPr>
              <w:tabs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</w:tcPr>
          <w:p w14:paraId="5935E1CE" w14:textId="66745683" w:rsidR="00A42D54" w:rsidRPr="00A76CB2" w:rsidRDefault="00A42D54" w:rsidP="003560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6CB2">
              <w:rPr>
                <w:rFonts w:ascii="Angsana New" w:hAnsi="Angsana New"/>
                <w:sz w:val="30"/>
                <w:szCs w:val="30"/>
              </w:rPr>
              <w:t>847</w:t>
            </w:r>
          </w:p>
        </w:tc>
      </w:tr>
      <w:tr w:rsidR="00A42D54" w:rsidRPr="00E8690C" w14:paraId="0025FD32" w14:textId="77777777" w:rsidTr="00112707"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5C046" w14:textId="1A1DECCD" w:rsidR="00A42D54" w:rsidRPr="00E8690C" w:rsidRDefault="00A42D54" w:rsidP="004D5F8A">
            <w:pPr>
              <w:spacing w:after="100" w:afterAutospacing="1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69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6E2414" w14:textId="1A3CC122" w:rsidR="00A42D54" w:rsidRPr="00E8690C" w:rsidRDefault="00A42D54" w:rsidP="004D5F8A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8690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11,820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E6B0D9F" w14:textId="77777777" w:rsidR="00A42D54" w:rsidRPr="00E8690C" w:rsidRDefault="00A42D54" w:rsidP="004D5F8A">
            <w:pPr>
              <w:tabs>
                <w:tab w:val="decimal" w:pos="792"/>
              </w:tabs>
              <w:spacing w:after="100" w:afterAutospacing="1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F67E6E" w14:textId="58B4A74C" w:rsidR="00A42D54" w:rsidRPr="00E8690C" w:rsidRDefault="00A42D54" w:rsidP="004D5F8A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8690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2,777</w:t>
            </w:r>
          </w:p>
        </w:tc>
        <w:tc>
          <w:tcPr>
            <w:tcW w:w="285" w:type="dxa"/>
            <w:gridSpan w:val="2"/>
            <w:tcBorders>
              <w:left w:val="nil"/>
              <w:right w:val="nil"/>
            </w:tcBorders>
            <w:vAlign w:val="bottom"/>
          </w:tcPr>
          <w:p w14:paraId="5A5D0A91" w14:textId="77777777" w:rsidR="00A42D54" w:rsidRPr="00E8690C" w:rsidRDefault="00A42D54" w:rsidP="004D5F8A">
            <w:pPr>
              <w:tabs>
                <w:tab w:val="decimal" w:pos="792"/>
              </w:tabs>
              <w:spacing w:after="100" w:afterAutospacing="1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6B36E4" w14:textId="7BB062E7" w:rsidR="00A42D54" w:rsidRPr="00E8690C" w:rsidRDefault="00A42D54" w:rsidP="004D5F8A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690C">
              <w:rPr>
                <w:rFonts w:ascii="Angsana New" w:hAnsi="Angsana New"/>
                <w:b/>
                <w:bCs/>
                <w:sz w:val="30"/>
                <w:szCs w:val="30"/>
              </w:rPr>
              <w:t>18,</w:t>
            </w:r>
            <w:r w:rsidRPr="00E8690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322596FB" w14:textId="77777777" w:rsidR="00A42D54" w:rsidRPr="00E8690C" w:rsidRDefault="00A42D54" w:rsidP="004D5F8A">
            <w:pPr>
              <w:tabs>
                <w:tab w:val="decimal" w:pos="792"/>
              </w:tabs>
              <w:spacing w:after="100" w:afterAutospacing="1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1DDFF7" w14:textId="6EDAF69B" w:rsidR="00A42D54" w:rsidRPr="00E8690C" w:rsidRDefault="00A42D54" w:rsidP="004D5F8A">
            <w:pPr>
              <w:pStyle w:val="acctfourfigures"/>
              <w:tabs>
                <w:tab w:val="clear" w:pos="765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8690C">
              <w:rPr>
                <w:rFonts w:ascii="Angsana New" w:hAnsi="Angsana New"/>
                <w:b/>
                <w:bCs/>
                <w:sz w:val="30"/>
                <w:szCs w:val="30"/>
              </w:rPr>
              <w:t>10,651</w:t>
            </w:r>
          </w:p>
        </w:tc>
      </w:tr>
      <w:tr w:rsidR="0039085C" w:rsidRPr="00D951A4" w14:paraId="29A6A824" w14:textId="77777777" w:rsidTr="00112707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3870" w:type="dxa"/>
            <w:shd w:val="clear" w:color="auto" w:fill="auto"/>
            <w:vAlign w:val="bottom"/>
          </w:tcPr>
          <w:p w14:paraId="17EC5862" w14:textId="32E8F74D" w:rsidR="0039085C" w:rsidRPr="00D951A4" w:rsidRDefault="005F00BB" w:rsidP="0069442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360" w:type="dxa"/>
            <w:gridSpan w:val="2"/>
          </w:tcPr>
          <w:p w14:paraId="722F8095" w14:textId="77777777" w:rsidR="0039085C" w:rsidRPr="00D951A4" w:rsidRDefault="0039085C" w:rsidP="0069442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4"/>
            <w:shd w:val="clear" w:color="auto" w:fill="auto"/>
            <w:vAlign w:val="bottom"/>
          </w:tcPr>
          <w:p w14:paraId="2364C220" w14:textId="77777777" w:rsidR="0039085C" w:rsidRPr="00D951A4" w:rsidRDefault="0039085C" w:rsidP="0069442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951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B7811F9" w14:textId="77777777" w:rsidR="0039085C" w:rsidRPr="00D951A4" w:rsidRDefault="0039085C" w:rsidP="0069442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856812E" w14:textId="77777777" w:rsidR="0039085C" w:rsidRPr="00D951A4" w:rsidRDefault="0039085C" w:rsidP="00694420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085C" w:rsidRPr="00D951A4" w14:paraId="63BDB252" w14:textId="77777777" w:rsidTr="00112707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06E38091" w14:textId="769150E5" w:rsidR="0039085C" w:rsidRPr="00D951A4" w:rsidRDefault="0039085C" w:rsidP="00BD25BF">
            <w:pPr>
              <w:spacing w:after="100" w:afterAutospacing="1" w:line="240" w:lineRule="auto"/>
              <w:ind w:left="-114" w:right="-2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59E4DE9F" w14:textId="77777777" w:rsidR="0039085C" w:rsidRPr="00D951A4" w:rsidRDefault="0039085C" w:rsidP="00570EDC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C3D631D" w14:textId="77777777" w:rsidR="0039085C" w:rsidRPr="00D951A4" w:rsidRDefault="0039085C" w:rsidP="00570EDC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4" w:type="dxa"/>
          </w:tcPr>
          <w:p w14:paraId="1A1011D9" w14:textId="77777777" w:rsidR="0039085C" w:rsidRPr="00D951A4" w:rsidRDefault="0039085C" w:rsidP="00570ED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75898227" w14:textId="77777777" w:rsidR="0039085C" w:rsidRPr="00D951A4" w:rsidRDefault="0039085C" w:rsidP="00570ED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7530795" w14:textId="77777777" w:rsidR="0039085C" w:rsidRPr="00D951A4" w:rsidRDefault="0039085C" w:rsidP="00570ED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756AAE3" w14:textId="77777777" w:rsidR="0039085C" w:rsidRPr="00D951A4" w:rsidRDefault="0039085C" w:rsidP="00570ED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2E66C15" w14:textId="77777777" w:rsidR="0039085C" w:rsidRPr="00D951A4" w:rsidRDefault="0039085C" w:rsidP="00570ED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CCD1C25" w14:textId="77777777" w:rsidR="0039085C" w:rsidRPr="00D951A4" w:rsidRDefault="0039085C" w:rsidP="00570ED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9085C" w:rsidRPr="00D951A4" w14:paraId="06326A30" w14:textId="77777777" w:rsidTr="00112707">
        <w:tblPrEx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3870" w:type="dxa"/>
            <w:shd w:val="clear" w:color="auto" w:fill="auto"/>
          </w:tcPr>
          <w:p w14:paraId="7F6EEFCB" w14:textId="151B8819" w:rsidR="0039085C" w:rsidRPr="00D951A4" w:rsidRDefault="0039085C" w:rsidP="00BD25BF">
            <w:pPr>
              <w:spacing w:line="240" w:lineRule="auto"/>
              <w:ind w:left="-114"/>
              <w:rPr>
                <w:rFonts w:ascii="Angsana New" w:hAnsi="Angsana New"/>
                <w:sz w:val="30"/>
                <w:szCs w:val="30"/>
              </w:rPr>
            </w:pPr>
            <w:bookmarkStart w:id="0" w:name="_Hlk68479092"/>
            <w:r w:rsidRPr="00D951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bookmarkEnd w:id="0"/>
          </w:p>
        </w:tc>
        <w:tc>
          <w:tcPr>
            <w:tcW w:w="360" w:type="dxa"/>
            <w:gridSpan w:val="2"/>
          </w:tcPr>
          <w:p w14:paraId="2F2F7B94" w14:textId="77777777" w:rsidR="0039085C" w:rsidRPr="00D951A4" w:rsidRDefault="0039085C" w:rsidP="00570ED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8"/>
          </w:tcPr>
          <w:p w14:paraId="4BA4A3F2" w14:textId="77777777" w:rsidR="0039085C" w:rsidRPr="00D951A4" w:rsidRDefault="0039085C" w:rsidP="00570ED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51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951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951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9085C" w:rsidRPr="00D951A4" w14:paraId="04FC10AA" w14:textId="77777777" w:rsidTr="00112707">
        <w:tblPrEx>
          <w:tblLook w:val="04A0" w:firstRow="1" w:lastRow="0" w:firstColumn="1" w:lastColumn="0" w:noHBand="0" w:noVBand="1"/>
        </w:tblPrEx>
        <w:trPr>
          <w:trHeight w:val="341"/>
        </w:trPr>
        <w:tc>
          <w:tcPr>
            <w:tcW w:w="3870" w:type="dxa"/>
            <w:shd w:val="clear" w:color="auto" w:fill="auto"/>
          </w:tcPr>
          <w:p w14:paraId="57205CCC" w14:textId="77777777" w:rsidR="0039085C" w:rsidRPr="00D951A4" w:rsidRDefault="0039085C" w:rsidP="00BD25BF">
            <w:pPr>
              <w:spacing w:line="240" w:lineRule="auto"/>
              <w:ind w:left="-114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0" w:type="dxa"/>
            <w:gridSpan w:val="2"/>
          </w:tcPr>
          <w:p w14:paraId="0E9EE6ED" w14:textId="77777777" w:rsidR="0039085C" w:rsidRPr="00D951A4" w:rsidRDefault="0039085C" w:rsidP="00570ED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010DCB46" w14:textId="339FEE2A" w:rsidR="0039085C" w:rsidRPr="008A0D4D" w:rsidRDefault="0039085C" w:rsidP="0096785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93BE040" w14:textId="77777777" w:rsidR="0039085C" w:rsidRPr="00D951A4" w:rsidRDefault="0039085C" w:rsidP="00570EDC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2"/>
          </w:tcPr>
          <w:p w14:paraId="5916A3FB" w14:textId="77777777" w:rsidR="0039085C" w:rsidRPr="00D951A4" w:rsidRDefault="0039085C" w:rsidP="005D0F51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9DCA62" w14:textId="77777777" w:rsidR="0039085C" w:rsidRPr="00D951A4" w:rsidRDefault="0039085C" w:rsidP="00570EDC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4469ECDD" w14:textId="3487E22D" w:rsidR="0039085C" w:rsidRPr="008A0D4D" w:rsidRDefault="0039085C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248,</w:t>
            </w: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496</w:t>
            </w:r>
          </w:p>
        </w:tc>
        <w:tc>
          <w:tcPr>
            <w:tcW w:w="277" w:type="dxa"/>
            <w:shd w:val="clear" w:color="auto" w:fill="auto"/>
          </w:tcPr>
          <w:p w14:paraId="2EB0BD44" w14:textId="77777777" w:rsidR="0039085C" w:rsidRPr="00D951A4" w:rsidRDefault="0039085C" w:rsidP="00570EDC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4D59B185" w14:textId="77777777" w:rsidR="0039085C" w:rsidRPr="00D951A4" w:rsidRDefault="0039085C" w:rsidP="00E939F0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209,163</w:t>
            </w:r>
          </w:p>
        </w:tc>
      </w:tr>
      <w:tr w:rsidR="0039085C" w:rsidRPr="00D951A4" w14:paraId="3CF340D0" w14:textId="77777777" w:rsidTr="00112707">
        <w:tblPrEx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3870" w:type="dxa"/>
            <w:shd w:val="clear" w:color="auto" w:fill="auto"/>
          </w:tcPr>
          <w:p w14:paraId="5517F8F6" w14:textId="77777777" w:rsidR="0039085C" w:rsidRPr="00D951A4" w:rsidRDefault="0039085C" w:rsidP="00BD25BF">
            <w:pPr>
              <w:spacing w:line="240" w:lineRule="auto"/>
              <w:ind w:left="-114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60" w:type="dxa"/>
            <w:gridSpan w:val="2"/>
          </w:tcPr>
          <w:p w14:paraId="2B7D3CA7" w14:textId="77777777" w:rsidR="0039085C" w:rsidRPr="00D951A4" w:rsidRDefault="0039085C" w:rsidP="00570ED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7E8C8FE2" w14:textId="7AC2DB1E" w:rsidR="0039085C" w:rsidRPr="00642C77" w:rsidRDefault="0039085C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398,120</w:t>
            </w:r>
          </w:p>
        </w:tc>
        <w:tc>
          <w:tcPr>
            <w:tcW w:w="274" w:type="dxa"/>
          </w:tcPr>
          <w:p w14:paraId="7178BA4C" w14:textId="77777777" w:rsidR="0039085C" w:rsidRPr="00D951A4" w:rsidRDefault="0039085C" w:rsidP="00570EDC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2"/>
          </w:tcPr>
          <w:p w14:paraId="3F8FF6B6" w14:textId="77777777" w:rsidR="0039085C" w:rsidRPr="00642C77" w:rsidRDefault="0039085C" w:rsidP="00642C7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331,120</w:t>
            </w:r>
          </w:p>
        </w:tc>
        <w:tc>
          <w:tcPr>
            <w:tcW w:w="270" w:type="dxa"/>
          </w:tcPr>
          <w:p w14:paraId="10F87CC3" w14:textId="77777777" w:rsidR="0039085C" w:rsidRPr="00D951A4" w:rsidRDefault="0039085C" w:rsidP="00570EDC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7D6F3BF" w14:textId="2B80318B" w:rsidR="0039085C" w:rsidRPr="00642C77" w:rsidRDefault="0039085C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398,120</w:t>
            </w:r>
          </w:p>
        </w:tc>
        <w:tc>
          <w:tcPr>
            <w:tcW w:w="277" w:type="dxa"/>
            <w:shd w:val="clear" w:color="auto" w:fill="auto"/>
          </w:tcPr>
          <w:p w14:paraId="7C51B4FC" w14:textId="77777777" w:rsidR="0039085C" w:rsidRPr="00D951A4" w:rsidRDefault="0039085C" w:rsidP="00570EDC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5991624" w14:textId="77777777" w:rsidR="0039085C" w:rsidRPr="00D951A4" w:rsidRDefault="0039085C" w:rsidP="00E939F0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331,120</w:t>
            </w:r>
          </w:p>
        </w:tc>
      </w:tr>
      <w:tr w:rsidR="0039085C" w:rsidRPr="00D951A4" w14:paraId="49E77D55" w14:textId="77777777" w:rsidTr="00112707">
        <w:tblPrEx>
          <w:tblLook w:val="04A0" w:firstRow="1" w:lastRow="0" w:firstColumn="1" w:lastColumn="0" w:noHBand="0" w:noVBand="1"/>
        </w:tblPrEx>
        <w:trPr>
          <w:trHeight w:val="412"/>
        </w:trPr>
        <w:tc>
          <w:tcPr>
            <w:tcW w:w="3870" w:type="dxa"/>
            <w:shd w:val="clear" w:color="auto" w:fill="auto"/>
          </w:tcPr>
          <w:p w14:paraId="5B0A4E51" w14:textId="77777777" w:rsidR="0039085C" w:rsidRPr="00D951A4" w:rsidRDefault="0039085C" w:rsidP="00BD25BF">
            <w:pPr>
              <w:spacing w:line="240" w:lineRule="auto"/>
              <w:ind w:left="-114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360" w:type="dxa"/>
            <w:gridSpan w:val="2"/>
          </w:tcPr>
          <w:p w14:paraId="32C785C6" w14:textId="77777777" w:rsidR="0039085C" w:rsidRPr="00D951A4" w:rsidRDefault="0039085C" w:rsidP="00570ED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2B63D319" w14:textId="6375189C" w:rsidR="0039085C" w:rsidRPr="00642C77" w:rsidRDefault="0039085C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55,464</w:t>
            </w:r>
          </w:p>
        </w:tc>
        <w:tc>
          <w:tcPr>
            <w:tcW w:w="274" w:type="dxa"/>
          </w:tcPr>
          <w:p w14:paraId="2FA63B94" w14:textId="77777777" w:rsidR="0039085C" w:rsidRPr="00D951A4" w:rsidRDefault="0039085C" w:rsidP="00570EDC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</w:tcPr>
          <w:p w14:paraId="174859E9" w14:textId="77777777" w:rsidR="0039085C" w:rsidRPr="00642C77" w:rsidRDefault="0039085C" w:rsidP="00642C7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47,103</w:t>
            </w:r>
          </w:p>
        </w:tc>
        <w:tc>
          <w:tcPr>
            <w:tcW w:w="270" w:type="dxa"/>
          </w:tcPr>
          <w:p w14:paraId="4DADFB83" w14:textId="77777777" w:rsidR="0039085C" w:rsidRPr="00D951A4" w:rsidRDefault="0039085C" w:rsidP="00570EDC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696AF73" w14:textId="42A5BCDD" w:rsidR="0039085C" w:rsidRPr="00642C77" w:rsidRDefault="0039085C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55,464</w:t>
            </w:r>
          </w:p>
        </w:tc>
        <w:tc>
          <w:tcPr>
            <w:tcW w:w="277" w:type="dxa"/>
            <w:shd w:val="clear" w:color="auto" w:fill="auto"/>
          </w:tcPr>
          <w:p w14:paraId="7DD5A6F7" w14:textId="77777777" w:rsidR="0039085C" w:rsidRPr="00D951A4" w:rsidRDefault="0039085C" w:rsidP="00570EDC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87349EB" w14:textId="77777777" w:rsidR="0039085C" w:rsidRPr="00D951A4" w:rsidRDefault="0039085C" w:rsidP="00E939F0">
            <w:pPr>
              <w:tabs>
                <w:tab w:val="decimal" w:pos="797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47,103</w:t>
            </w:r>
          </w:p>
        </w:tc>
      </w:tr>
      <w:tr w:rsidR="0039085C" w:rsidRPr="00894869" w14:paraId="2497B1DC" w14:textId="77777777" w:rsidTr="00112707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3870" w:type="dxa"/>
            <w:shd w:val="clear" w:color="auto" w:fill="auto"/>
          </w:tcPr>
          <w:p w14:paraId="50C01239" w14:textId="77777777" w:rsidR="0039085C" w:rsidRPr="00894869" w:rsidRDefault="0039085C" w:rsidP="00BD25BF">
            <w:pPr>
              <w:spacing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48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gridSpan w:val="2"/>
          </w:tcPr>
          <w:p w14:paraId="4526E80F" w14:textId="77777777" w:rsidR="0039085C" w:rsidRPr="00894869" w:rsidRDefault="0039085C" w:rsidP="00570ED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16065" w14:textId="665FFEAB" w:rsidR="0039085C" w:rsidRPr="00894869" w:rsidRDefault="0039085C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453,584</w:t>
            </w:r>
          </w:p>
        </w:tc>
        <w:tc>
          <w:tcPr>
            <w:tcW w:w="274" w:type="dxa"/>
          </w:tcPr>
          <w:p w14:paraId="49FBA71B" w14:textId="77777777" w:rsidR="0039085C" w:rsidRPr="00894869" w:rsidRDefault="0039085C" w:rsidP="000A0ABA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469B4A" w14:textId="77777777" w:rsidR="0039085C" w:rsidRPr="00894869" w:rsidRDefault="0039085C" w:rsidP="00642C7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378,223</w:t>
            </w:r>
          </w:p>
        </w:tc>
        <w:tc>
          <w:tcPr>
            <w:tcW w:w="270" w:type="dxa"/>
          </w:tcPr>
          <w:p w14:paraId="6DC03B13" w14:textId="77777777" w:rsidR="0039085C" w:rsidRPr="00894869" w:rsidRDefault="0039085C" w:rsidP="00570EDC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02A735E7" w14:textId="290E2310" w:rsidR="0039085C" w:rsidRPr="00894869" w:rsidRDefault="0039085C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702,080</w:t>
            </w:r>
          </w:p>
        </w:tc>
        <w:tc>
          <w:tcPr>
            <w:tcW w:w="277" w:type="dxa"/>
            <w:shd w:val="clear" w:color="auto" w:fill="auto"/>
          </w:tcPr>
          <w:p w14:paraId="63CB84E8" w14:textId="77777777" w:rsidR="0039085C" w:rsidRPr="00894869" w:rsidRDefault="0039085C" w:rsidP="00570EDC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695A6" w14:textId="77777777" w:rsidR="0039085C" w:rsidRPr="00894869" w:rsidRDefault="0039085C" w:rsidP="00E939F0">
            <w:pPr>
              <w:tabs>
                <w:tab w:val="decimal" w:pos="783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</w:rPr>
              <w:t>587,386</w:t>
            </w:r>
          </w:p>
        </w:tc>
      </w:tr>
      <w:tr w:rsidR="003B01CB" w:rsidRPr="00894869" w14:paraId="6B406588" w14:textId="77777777" w:rsidTr="00112707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3870" w:type="dxa"/>
            <w:shd w:val="clear" w:color="auto" w:fill="auto"/>
          </w:tcPr>
          <w:p w14:paraId="706E608B" w14:textId="77777777" w:rsidR="003B01CB" w:rsidRPr="00894869" w:rsidRDefault="003B01CB" w:rsidP="00BD25BF">
            <w:pPr>
              <w:spacing w:line="240" w:lineRule="auto"/>
              <w:ind w:left="-11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60" w:type="dxa"/>
            <w:gridSpan w:val="2"/>
          </w:tcPr>
          <w:p w14:paraId="557A98AD" w14:textId="77777777" w:rsidR="003B01CB" w:rsidRPr="00894869" w:rsidRDefault="003B01CB" w:rsidP="00570ED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</w:tcPr>
          <w:p w14:paraId="5B3FF924" w14:textId="77777777" w:rsidR="003B01CB" w:rsidRPr="00894869" w:rsidRDefault="003B01CB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4" w:type="dxa"/>
          </w:tcPr>
          <w:p w14:paraId="4045C12E" w14:textId="77777777" w:rsidR="003B01CB" w:rsidRPr="00894869" w:rsidRDefault="003B01CB" w:rsidP="000A0ABA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gridSpan w:val="2"/>
            <w:tcBorders>
              <w:top w:val="double" w:sz="4" w:space="0" w:color="auto"/>
            </w:tcBorders>
          </w:tcPr>
          <w:p w14:paraId="4F10D927" w14:textId="77777777" w:rsidR="003B01CB" w:rsidRPr="00894869" w:rsidRDefault="003B01CB" w:rsidP="00642C7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54678608" w14:textId="77777777" w:rsidR="003B01CB" w:rsidRPr="00894869" w:rsidRDefault="003B01CB" w:rsidP="00570EDC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</w:tcPr>
          <w:p w14:paraId="228DCB15" w14:textId="77777777" w:rsidR="003B01CB" w:rsidRPr="00894869" w:rsidRDefault="003B01CB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7" w:type="dxa"/>
            <w:shd w:val="clear" w:color="auto" w:fill="auto"/>
          </w:tcPr>
          <w:p w14:paraId="34B4A6DE" w14:textId="77777777" w:rsidR="003B01CB" w:rsidRPr="00894869" w:rsidRDefault="003B01CB" w:rsidP="00570EDC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</w:tcPr>
          <w:p w14:paraId="11725C02" w14:textId="77777777" w:rsidR="003B01CB" w:rsidRPr="00894869" w:rsidRDefault="003B01CB" w:rsidP="00E939F0">
            <w:pPr>
              <w:tabs>
                <w:tab w:val="decimal" w:pos="783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9424EF" w:rsidRPr="006B07E9" w14:paraId="4D8995EF" w14:textId="77777777" w:rsidTr="00112707">
        <w:tc>
          <w:tcPr>
            <w:tcW w:w="4230" w:type="dxa"/>
            <w:gridSpan w:val="3"/>
          </w:tcPr>
          <w:p w14:paraId="34846648" w14:textId="06B5C9F1" w:rsidR="009424EF" w:rsidRPr="0002535F" w:rsidRDefault="009424EF" w:rsidP="00BD25BF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53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54" w:type="dxa"/>
          </w:tcPr>
          <w:p w14:paraId="5654A4CF" w14:textId="77777777" w:rsidR="009424EF" w:rsidRPr="00642C77" w:rsidRDefault="009424EF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</w:tcPr>
          <w:p w14:paraId="08436C13" w14:textId="77777777" w:rsidR="009424EF" w:rsidRPr="0002535F" w:rsidRDefault="009424EF" w:rsidP="00556D97">
            <w:pPr>
              <w:pStyle w:val="BodyText"/>
              <w:tabs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2"/>
          </w:tcPr>
          <w:p w14:paraId="1D95C456" w14:textId="77777777" w:rsidR="009424EF" w:rsidRPr="00642C77" w:rsidRDefault="009424EF" w:rsidP="00642C7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99C9E6" w14:textId="77777777" w:rsidR="009424EF" w:rsidRPr="0002535F" w:rsidRDefault="009424EF" w:rsidP="00556D97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47E327F0" w14:textId="77777777" w:rsidR="009424EF" w:rsidRPr="00642C77" w:rsidRDefault="009424EF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</w:tcPr>
          <w:p w14:paraId="7080028B" w14:textId="77777777" w:rsidR="009424EF" w:rsidRPr="0002535F" w:rsidRDefault="009424EF" w:rsidP="00556D97">
            <w:pPr>
              <w:pStyle w:val="BodyText"/>
              <w:tabs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79EE7EF6" w14:textId="77777777" w:rsidR="009424EF" w:rsidRPr="0002535F" w:rsidRDefault="009424EF" w:rsidP="007C3CE2">
            <w:pPr>
              <w:pStyle w:val="BodyText"/>
              <w:tabs>
                <w:tab w:val="left" w:pos="470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424EF" w:rsidRPr="00B27873" w14:paraId="2C5AF894" w14:textId="77777777" w:rsidTr="00112707">
        <w:tc>
          <w:tcPr>
            <w:tcW w:w="4230" w:type="dxa"/>
            <w:gridSpan w:val="3"/>
          </w:tcPr>
          <w:p w14:paraId="0ACA326F" w14:textId="0621605E" w:rsidR="009424EF" w:rsidRPr="0002535F" w:rsidRDefault="009424EF" w:rsidP="00BD25BF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535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09FD8533" w14:textId="0242C23F" w:rsidR="009424EF" w:rsidRPr="00642C77" w:rsidRDefault="008A7A93" w:rsidP="0072066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5DEBA3D5" w14:textId="77777777" w:rsidR="009424EF" w:rsidRPr="0002535F" w:rsidRDefault="009424EF" w:rsidP="00C9062F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2" w:type="dxa"/>
            <w:gridSpan w:val="2"/>
          </w:tcPr>
          <w:p w14:paraId="33F905F6" w14:textId="6A2928E6" w:rsidR="009424EF" w:rsidRPr="00642C77" w:rsidRDefault="009424EF" w:rsidP="005D0F51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667133" w14:textId="77777777" w:rsidR="009424EF" w:rsidRPr="0002535F" w:rsidRDefault="009424EF" w:rsidP="00C9062F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3C11B2A1" w14:textId="6DAF8148" w:rsidR="009424EF" w:rsidRPr="00642C77" w:rsidRDefault="008A7A93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B27873"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7" w:type="dxa"/>
          </w:tcPr>
          <w:p w14:paraId="0DFEA322" w14:textId="77777777" w:rsidR="009424EF" w:rsidRPr="0002535F" w:rsidRDefault="009424EF" w:rsidP="00C9062F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7CC4FE41" w14:textId="7BA71ADC" w:rsidR="009424EF" w:rsidRPr="0002535F" w:rsidRDefault="007541EA" w:rsidP="00FD2004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35F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02535F">
              <w:rPr>
                <w:rFonts w:ascii="Angsana New" w:hAnsi="Angsana New"/>
                <w:sz w:val="30"/>
                <w:szCs w:val="30"/>
              </w:rPr>
              <w:t>,523</w:t>
            </w:r>
          </w:p>
        </w:tc>
      </w:tr>
      <w:tr w:rsidR="00570EDC" w:rsidRPr="00B27873" w14:paraId="6560DB54" w14:textId="77777777" w:rsidTr="00112707">
        <w:tc>
          <w:tcPr>
            <w:tcW w:w="4230" w:type="dxa"/>
            <w:gridSpan w:val="3"/>
          </w:tcPr>
          <w:p w14:paraId="34F0A9F9" w14:textId="33CAAFE7" w:rsidR="00570EDC" w:rsidRPr="0002535F" w:rsidRDefault="00570EDC" w:rsidP="00BD25BF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535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FB58ACE" w14:textId="4271B1AB" w:rsidR="00570EDC" w:rsidRPr="00642C77" w:rsidRDefault="002B3690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B27873"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4" w:type="dxa"/>
          </w:tcPr>
          <w:p w14:paraId="429AB00A" w14:textId="77777777" w:rsidR="00570EDC" w:rsidRPr="0002535F" w:rsidRDefault="00570EDC" w:rsidP="00C9062F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</w:tcPr>
          <w:p w14:paraId="43605A1B" w14:textId="4F120B27" w:rsidR="00570EDC" w:rsidRPr="00642C77" w:rsidRDefault="008A7A93" w:rsidP="005D0F51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6D9BEB" w14:textId="77777777" w:rsidR="00570EDC" w:rsidRPr="0002535F" w:rsidRDefault="00570EDC" w:rsidP="00C9062F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203659B" w14:textId="5CE777BE" w:rsidR="00570EDC" w:rsidRPr="00642C77" w:rsidRDefault="008A7A93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27873"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77" w:type="dxa"/>
          </w:tcPr>
          <w:p w14:paraId="775DBFF9" w14:textId="77777777" w:rsidR="00570EDC" w:rsidRPr="0002535F" w:rsidRDefault="00570EDC" w:rsidP="00C9062F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29ABD66" w14:textId="1F8A22BA" w:rsidR="00570EDC" w:rsidRPr="0002535F" w:rsidRDefault="008A7A93" w:rsidP="00967851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253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0EDC" w:rsidRPr="00894869" w14:paraId="06AA20C3" w14:textId="77777777" w:rsidTr="00112707">
        <w:tc>
          <w:tcPr>
            <w:tcW w:w="4230" w:type="dxa"/>
            <w:gridSpan w:val="3"/>
          </w:tcPr>
          <w:p w14:paraId="3242ACA2" w14:textId="6473DD4D" w:rsidR="00570EDC" w:rsidRPr="00894869" w:rsidRDefault="00570EDC" w:rsidP="00BD25BF">
            <w:pPr>
              <w:ind w:left="-1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48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42E5A216" w14:textId="385B3887" w:rsidR="00570EDC" w:rsidRPr="00894869" w:rsidRDefault="002B3690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B27873" w:rsidRPr="008948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4" w:type="dxa"/>
          </w:tcPr>
          <w:p w14:paraId="7E87FAA8" w14:textId="77777777" w:rsidR="00570EDC" w:rsidRPr="00894869" w:rsidRDefault="00570EDC" w:rsidP="00C9062F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A808F9" w14:textId="70C3B881" w:rsidR="00570EDC" w:rsidRPr="00894869" w:rsidRDefault="008A7A93" w:rsidP="005D0F51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6D21BB" w14:textId="77777777" w:rsidR="00570EDC" w:rsidRPr="00894869" w:rsidRDefault="00570EDC" w:rsidP="00C9062F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03B3E4A5" w14:textId="3910E7AA" w:rsidR="00570EDC" w:rsidRPr="00894869" w:rsidRDefault="008A7A93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</w:t>
            </w:r>
            <w:r w:rsidR="00B27873" w:rsidRPr="008948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7" w:type="dxa"/>
          </w:tcPr>
          <w:p w14:paraId="27573C06" w14:textId="77777777" w:rsidR="00570EDC" w:rsidRPr="00894869" w:rsidRDefault="00570EDC" w:rsidP="00C9062F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8A680DA" w14:textId="58AFC306" w:rsidR="00570EDC" w:rsidRPr="00894869" w:rsidRDefault="00FF3F22" w:rsidP="00FD2004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70EDC" w:rsidRPr="0089486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4869"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</w:tr>
      <w:tr w:rsidR="009424EF" w:rsidRPr="00894869" w14:paraId="7F260AB0" w14:textId="77777777" w:rsidTr="00112707">
        <w:tc>
          <w:tcPr>
            <w:tcW w:w="4230" w:type="dxa"/>
            <w:gridSpan w:val="3"/>
          </w:tcPr>
          <w:p w14:paraId="21220F62" w14:textId="77777777" w:rsidR="009424EF" w:rsidRPr="00894869" w:rsidRDefault="009424EF" w:rsidP="00BD25BF">
            <w:pPr>
              <w:ind w:left="-11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32B4EE35" w14:textId="77777777" w:rsidR="009424EF" w:rsidRPr="00894869" w:rsidRDefault="009424EF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4" w:type="dxa"/>
          </w:tcPr>
          <w:p w14:paraId="6223254B" w14:textId="77777777" w:rsidR="009424EF" w:rsidRPr="00894869" w:rsidRDefault="009424EF" w:rsidP="00C9062F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2" w:type="dxa"/>
            <w:gridSpan w:val="2"/>
            <w:tcBorders>
              <w:top w:val="double" w:sz="4" w:space="0" w:color="auto"/>
            </w:tcBorders>
          </w:tcPr>
          <w:p w14:paraId="795A975E" w14:textId="77777777" w:rsidR="009424EF" w:rsidRPr="00894869" w:rsidRDefault="009424EF" w:rsidP="00642C7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236DEB49" w14:textId="77777777" w:rsidR="009424EF" w:rsidRPr="00894869" w:rsidRDefault="009424EF" w:rsidP="00C9062F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</w:tcPr>
          <w:p w14:paraId="4AE805FE" w14:textId="77777777" w:rsidR="009424EF" w:rsidRPr="00894869" w:rsidRDefault="009424EF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7" w:type="dxa"/>
          </w:tcPr>
          <w:p w14:paraId="423ABD23" w14:textId="77777777" w:rsidR="009424EF" w:rsidRPr="00894869" w:rsidRDefault="009424EF" w:rsidP="00C9062F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6276B5B7" w14:textId="77777777" w:rsidR="009424EF" w:rsidRPr="00894869" w:rsidRDefault="009424EF" w:rsidP="00FD2004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</w:rPr>
            </w:pPr>
          </w:p>
        </w:tc>
      </w:tr>
      <w:tr w:rsidR="009424EF" w:rsidRPr="006B07E9" w14:paraId="19B57B60" w14:textId="77777777" w:rsidTr="00112707">
        <w:tc>
          <w:tcPr>
            <w:tcW w:w="4230" w:type="dxa"/>
            <w:gridSpan w:val="3"/>
          </w:tcPr>
          <w:p w14:paraId="358E36FC" w14:textId="7EAB3D34" w:rsidR="009424EF" w:rsidRPr="0002535F" w:rsidRDefault="009424EF" w:rsidP="00BD25BF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53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570EDC" w:rsidRPr="000253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154" w:type="dxa"/>
          </w:tcPr>
          <w:p w14:paraId="2BE034B8" w14:textId="77777777" w:rsidR="009424EF" w:rsidRPr="00642C77" w:rsidRDefault="009424EF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</w:tcPr>
          <w:p w14:paraId="53534225" w14:textId="77777777" w:rsidR="009424EF" w:rsidRPr="0002535F" w:rsidRDefault="009424EF" w:rsidP="00C9062F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2"/>
          </w:tcPr>
          <w:p w14:paraId="3C1D7456" w14:textId="77777777" w:rsidR="009424EF" w:rsidRPr="00642C77" w:rsidRDefault="009424EF" w:rsidP="00642C7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04DA7D" w14:textId="77777777" w:rsidR="009424EF" w:rsidRPr="0002535F" w:rsidRDefault="009424EF" w:rsidP="00C9062F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423EBFAE" w14:textId="77777777" w:rsidR="009424EF" w:rsidRPr="00642C77" w:rsidRDefault="009424EF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</w:tcPr>
          <w:p w14:paraId="7C4C60FB" w14:textId="77777777" w:rsidR="009424EF" w:rsidRPr="0002535F" w:rsidRDefault="009424EF" w:rsidP="00C9062F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931772B" w14:textId="77777777" w:rsidR="009424EF" w:rsidRPr="00FD2004" w:rsidRDefault="009424EF" w:rsidP="00FD2004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24EF" w:rsidRPr="0024470C" w14:paraId="7405B0C8" w14:textId="77777777" w:rsidTr="00112707">
        <w:tc>
          <w:tcPr>
            <w:tcW w:w="4230" w:type="dxa"/>
            <w:gridSpan w:val="3"/>
          </w:tcPr>
          <w:p w14:paraId="0866952C" w14:textId="06A97A8A" w:rsidR="009424EF" w:rsidRPr="0002535F" w:rsidRDefault="009424EF" w:rsidP="00BD25BF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535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62757C58" w14:textId="14F89B8C" w:rsidR="009424EF" w:rsidRPr="00642C77" w:rsidRDefault="00C76775" w:rsidP="00642C77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5030211F" w14:textId="77777777" w:rsidR="009424EF" w:rsidRPr="0002535F" w:rsidRDefault="009424EF" w:rsidP="00C9062F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2"/>
          </w:tcPr>
          <w:p w14:paraId="61738457" w14:textId="48381717" w:rsidR="009424EF" w:rsidRPr="00642C77" w:rsidRDefault="009424EF" w:rsidP="005D0F51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7A8F4E5" w14:textId="77777777" w:rsidR="009424EF" w:rsidRPr="0002535F" w:rsidRDefault="009424EF" w:rsidP="00C9062F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7C7AF43" w14:textId="6A59E023" w:rsidR="009424EF" w:rsidRPr="00642C77" w:rsidRDefault="00C76775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77" w:type="dxa"/>
          </w:tcPr>
          <w:p w14:paraId="629B6E69" w14:textId="77777777" w:rsidR="009424EF" w:rsidRPr="0002535F" w:rsidRDefault="009424EF" w:rsidP="00C9062F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FE7A083" w14:textId="28DBF5E0" w:rsidR="009424EF" w:rsidRPr="0002535F" w:rsidRDefault="007541EA" w:rsidP="00FD2004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35F"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24470C" w:rsidRPr="00570EDC" w14:paraId="00F9FE80" w14:textId="77777777" w:rsidTr="00112707">
        <w:tc>
          <w:tcPr>
            <w:tcW w:w="4230" w:type="dxa"/>
            <w:gridSpan w:val="3"/>
          </w:tcPr>
          <w:p w14:paraId="72E274B0" w14:textId="2C385162" w:rsidR="0024470C" w:rsidRPr="0002535F" w:rsidRDefault="0024470C" w:rsidP="00BD25BF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535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4A37D3E" w14:textId="0BB6202A" w:rsidR="0024470C" w:rsidRPr="00642C77" w:rsidRDefault="0024470C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4" w:type="dxa"/>
          </w:tcPr>
          <w:p w14:paraId="3F08B6B9" w14:textId="77777777" w:rsidR="0024470C" w:rsidRPr="0002535F" w:rsidRDefault="0024470C" w:rsidP="00C9062F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</w:tcPr>
          <w:p w14:paraId="4C56B325" w14:textId="64FC949E" w:rsidR="0024470C" w:rsidRPr="00642C77" w:rsidRDefault="0024470C" w:rsidP="005D0F51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236769" w14:textId="77777777" w:rsidR="0024470C" w:rsidRPr="0002535F" w:rsidRDefault="0024470C" w:rsidP="00C9062F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A43003C" w14:textId="48DE556D" w:rsidR="0024470C" w:rsidRPr="00642C77" w:rsidRDefault="0024470C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7" w:type="dxa"/>
          </w:tcPr>
          <w:p w14:paraId="676CD683" w14:textId="77777777" w:rsidR="0024470C" w:rsidRPr="0002535F" w:rsidRDefault="0024470C" w:rsidP="00C9062F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56E3BD3" w14:textId="1480233F" w:rsidR="0024470C" w:rsidRPr="0002535F" w:rsidRDefault="0024470C" w:rsidP="00967851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253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470C" w:rsidRPr="00894869" w14:paraId="25E9D435" w14:textId="77777777" w:rsidTr="00112707">
        <w:tc>
          <w:tcPr>
            <w:tcW w:w="4230" w:type="dxa"/>
            <w:gridSpan w:val="3"/>
          </w:tcPr>
          <w:p w14:paraId="5BBA56B1" w14:textId="041BD6E6" w:rsidR="0024470C" w:rsidRPr="00894869" w:rsidRDefault="0024470C" w:rsidP="00BD25BF">
            <w:pPr>
              <w:ind w:left="-1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48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169C9D52" w14:textId="67F92D5D" w:rsidR="0024470C" w:rsidRPr="00894869" w:rsidRDefault="0024470C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4" w:type="dxa"/>
          </w:tcPr>
          <w:p w14:paraId="114BFE2D" w14:textId="77777777" w:rsidR="0024470C" w:rsidRPr="00894869" w:rsidRDefault="0024470C" w:rsidP="00C9062F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62BE58" w14:textId="5D4E416B" w:rsidR="0024470C" w:rsidRPr="00894869" w:rsidRDefault="0024470C" w:rsidP="005D0F51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2D0014" w14:textId="77777777" w:rsidR="0024470C" w:rsidRPr="00894869" w:rsidRDefault="0024470C" w:rsidP="00C9062F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0768A509" w14:textId="0546B7FC" w:rsidR="0024470C" w:rsidRPr="00894869" w:rsidRDefault="0024470C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77" w:type="dxa"/>
          </w:tcPr>
          <w:p w14:paraId="548FEC5C" w14:textId="77777777" w:rsidR="0024470C" w:rsidRPr="00894869" w:rsidRDefault="0024470C" w:rsidP="00C9062F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06B7810" w14:textId="103303EE" w:rsidR="0024470C" w:rsidRPr="00894869" w:rsidRDefault="0024470C" w:rsidP="00FD2004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</w:p>
        </w:tc>
      </w:tr>
      <w:tr w:rsidR="00EA66A6" w:rsidRPr="00894869" w14:paraId="454044B1" w14:textId="77777777" w:rsidTr="00112707">
        <w:tc>
          <w:tcPr>
            <w:tcW w:w="4230" w:type="dxa"/>
            <w:gridSpan w:val="3"/>
          </w:tcPr>
          <w:p w14:paraId="1FBA34E1" w14:textId="77777777" w:rsidR="00EA66A6" w:rsidRPr="00894869" w:rsidRDefault="00EA66A6" w:rsidP="00BD25BF">
            <w:pPr>
              <w:ind w:left="-114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458B5A27" w14:textId="77777777" w:rsidR="00EA66A6" w:rsidRPr="00894869" w:rsidRDefault="00EA66A6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4" w:type="dxa"/>
          </w:tcPr>
          <w:p w14:paraId="0E0E6FC6" w14:textId="77777777" w:rsidR="00EA66A6" w:rsidRPr="00894869" w:rsidRDefault="00EA66A6" w:rsidP="00C9062F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2" w:type="dxa"/>
            <w:gridSpan w:val="2"/>
            <w:tcBorders>
              <w:top w:val="double" w:sz="4" w:space="0" w:color="auto"/>
            </w:tcBorders>
          </w:tcPr>
          <w:p w14:paraId="5AE2BE18" w14:textId="77777777" w:rsidR="00EA66A6" w:rsidRPr="00894869" w:rsidRDefault="00EA66A6" w:rsidP="00642C77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7A37D47" w14:textId="77777777" w:rsidR="00EA66A6" w:rsidRPr="00894869" w:rsidRDefault="00EA66A6" w:rsidP="00C9062F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</w:tcPr>
          <w:p w14:paraId="6609EF79" w14:textId="77777777" w:rsidR="00EA66A6" w:rsidRPr="00894869" w:rsidRDefault="00EA66A6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7" w:type="dxa"/>
          </w:tcPr>
          <w:p w14:paraId="2634D744" w14:textId="77777777" w:rsidR="00EA66A6" w:rsidRPr="00894869" w:rsidRDefault="00EA66A6" w:rsidP="00C9062F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54330B2B" w14:textId="77777777" w:rsidR="00EA66A6" w:rsidRPr="00894869" w:rsidRDefault="00EA66A6" w:rsidP="00FD2004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EA66A6" w:rsidRPr="00FE6655" w14:paraId="353571DB" w14:textId="77777777" w:rsidTr="00112707">
        <w:tc>
          <w:tcPr>
            <w:tcW w:w="4230" w:type="dxa"/>
            <w:gridSpan w:val="3"/>
          </w:tcPr>
          <w:p w14:paraId="48E4286C" w14:textId="332E3FD6" w:rsidR="00EA66A6" w:rsidRPr="00FE6655" w:rsidRDefault="00EA66A6" w:rsidP="00BD25BF">
            <w:pPr>
              <w:ind w:left="-1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C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1154" w:type="dxa"/>
          </w:tcPr>
          <w:p w14:paraId="73EF8E13" w14:textId="77777777" w:rsidR="00EA66A6" w:rsidRPr="00642C77" w:rsidRDefault="00EA66A6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</w:tcPr>
          <w:p w14:paraId="482A5CBF" w14:textId="77777777" w:rsidR="00EA66A6" w:rsidRPr="00FE6655" w:rsidRDefault="00EA66A6" w:rsidP="00C9062F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2"/>
          </w:tcPr>
          <w:p w14:paraId="1C34F051" w14:textId="77777777" w:rsidR="00EA66A6" w:rsidRPr="00642C77" w:rsidRDefault="00EA66A6" w:rsidP="00642C77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F4209A" w14:textId="77777777" w:rsidR="00EA66A6" w:rsidRPr="00FE6655" w:rsidRDefault="00EA66A6" w:rsidP="00C9062F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7193913A" w14:textId="77777777" w:rsidR="00EA66A6" w:rsidRPr="00642C77" w:rsidRDefault="00EA66A6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</w:tcPr>
          <w:p w14:paraId="453763BE" w14:textId="77777777" w:rsidR="00EA66A6" w:rsidRPr="00FE6655" w:rsidRDefault="00EA66A6" w:rsidP="00C9062F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78FA4BA8" w14:textId="77777777" w:rsidR="00EA66A6" w:rsidRPr="00FE6655" w:rsidRDefault="00EA66A6" w:rsidP="00FD2004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47F30" w:rsidRPr="009433A9" w14:paraId="47B34D66" w14:textId="77777777" w:rsidTr="00112707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3870" w:type="dxa"/>
            <w:shd w:val="clear" w:color="auto" w:fill="auto"/>
          </w:tcPr>
          <w:p w14:paraId="2FF4EDBF" w14:textId="77777777" w:rsidR="00C47F30" w:rsidRPr="00D11C6C" w:rsidRDefault="00C47F30" w:rsidP="00D11C6C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1C6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0" w:type="dxa"/>
            <w:gridSpan w:val="2"/>
          </w:tcPr>
          <w:p w14:paraId="0B2F04CE" w14:textId="77777777" w:rsidR="00C47F30" w:rsidRPr="00696C17" w:rsidRDefault="00C47F30" w:rsidP="00306527">
            <w:pPr>
              <w:pStyle w:val="BodyText"/>
              <w:tabs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25D7F9A7" w14:textId="1301271D" w:rsidR="00C47F30" w:rsidRPr="00642C77" w:rsidRDefault="00C47F30" w:rsidP="006802FF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69913297" w14:textId="77777777" w:rsidR="00C47F30" w:rsidRPr="00696C17" w:rsidRDefault="00C47F30" w:rsidP="00306527">
            <w:pPr>
              <w:pStyle w:val="BodyText"/>
              <w:tabs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2"/>
          </w:tcPr>
          <w:p w14:paraId="024EAA2B" w14:textId="77777777" w:rsidR="00C47F30" w:rsidRPr="00642C77" w:rsidRDefault="00C47F30" w:rsidP="005D0F51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E2E8E6" w14:textId="77777777" w:rsidR="00C47F30" w:rsidRPr="00696C17" w:rsidRDefault="00C47F30" w:rsidP="00306527">
            <w:pPr>
              <w:pStyle w:val="BodyText"/>
              <w:tabs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20D78A8" w14:textId="5F7198D9" w:rsidR="00C47F30" w:rsidRPr="00642C77" w:rsidRDefault="00C47F30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21,000</w:t>
            </w:r>
          </w:p>
        </w:tc>
        <w:tc>
          <w:tcPr>
            <w:tcW w:w="277" w:type="dxa"/>
          </w:tcPr>
          <w:p w14:paraId="59DA78E1" w14:textId="77777777" w:rsidR="00C47F30" w:rsidRPr="009433A9" w:rsidRDefault="00C47F30" w:rsidP="00306527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D5C4441" w14:textId="77777777" w:rsidR="00C47F30" w:rsidRPr="00625002" w:rsidRDefault="00C47F30" w:rsidP="00FE6655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002">
              <w:rPr>
                <w:rFonts w:ascii="Angsana New" w:hAnsi="Angsana New"/>
                <w:sz w:val="30"/>
                <w:szCs w:val="30"/>
              </w:rPr>
              <w:t>25,945</w:t>
            </w:r>
          </w:p>
        </w:tc>
      </w:tr>
      <w:tr w:rsidR="00C47F30" w:rsidRPr="009433A9" w14:paraId="63CE2175" w14:textId="77777777" w:rsidTr="00112707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3870" w:type="dxa"/>
            <w:shd w:val="clear" w:color="auto" w:fill="auto"/>
          </w:tcPr>
          <w:p w14:paraId="44AD2F73" w14:textId="77777777" w:rsidR="00C47F30" w:rsidRPr="00712F4F" w:rsidRDefault="00C47F30" w:rsidP="00D11C6C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2F4F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360" w:type="dxa"/>
            <w:gridSpan w:val="2"/>
          </w:tcPr>
          <w:p w14:paraId="00FCCAF8" w14:textId="77777777" w:rsidR="00C47F30" w:rsidRPr="00696C17" w:rsidRDefault="00C47F30" w:rsidP="00306527">
            <w:pPr>
              <w:pStyle w:val="BodyText"/>
              <w:tabs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D032A97" w14:textId="04A3D512" w:rsidR="00C47F30" w:rsidRPr="00642C77" w:rsidRDefault="00C47F30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201,120</w:t>
            </w:r>
          </w:p>
        </w:tc>
        <w:tc>
          <w:tcPr>
            <w:tcW w:w="274" w:type="dxa"/>
          </w:tcPr>
          <w:p w14:paraId="7D85D0EA" w14:textId="77777777" w:rsidR="00C47F30" w:rsidRPr="00696C17" w:rsidRDefault="00C47F30" w:rsidP="00306527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</w:tcPr>
          <w:p w14:paraId="11ACADF3" w14:textId="77777777" w:rsidR="00C47F30" w:rsidRPr="00642C77" w:rsidRDefault="00C47F30" w:rsidP="00642C7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134,120</w:t>
            </w:r>
          </w:p>
        </w:tc>
        <w:tc>
          <w:tcPr>
            <w:tcW w:w="270" w:type="dxa"/>
          </w:tcPr>
          <w:p w14:paraId="289A1061" w14:textId="77777777" w:rsidR="00C47F30" w:rsidRPr="00696C17" w:rsidRDefault="00C47F30" w:rsidP="00306527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9732F8E" w14:textId="597D4849" w:rsidR="00C47F30" w:rsidRPr="00642C77" w:rsidRDefault="00C47F30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201,120</w:t>
            </w:r>
          </w:p>
        </w:tc>
        <w:tc>
          <w:tcPr>
            <w:tcW w:w="277" w:type="dxa"/>
          </w:tcPr>
          <w:p w14:paraId="12F43E05" w14:textId="77777777" w:rsidR="00C47F30" w:rsidRPr="009433A9" w:rsidRDefault="00C47F30" w:rsidP="00306527">
            <w:pPr>
              <w:tabs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EFBFAB7" w14:textId="77777777" w:rsidR="00C47F30" w:rsidRPr="00625002" w:rsidRDefault="00C47F30" w:rsidP="00FE6655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002">
              <w:rPr>
                <w:rFonts w:ascii="Angsana New" w:hAnsi="Angsana New"/>
                <w:sz w:val="30"/>
                <w:szCs w:val="30"/>
              </w:rPr>
              <w:t>134,120</w:t>
            </w:r>
          </w:p>
        </w:tc>
      </w:tr>
      <w:tr w:rsidR="00C47F30" w:rsidRPr="00642C77" w14:paraId="4FFCDC83" w14:textId="77777777" w:rsidTr="00112707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3870" w:type="dxa"/>
            <w:shd w:val="clear" w:color="auto" w:fill="auto"/>
          </w:tcPr>
          <w:p w14:paraId="75E683AE" w14:textId="77777777" w:rsidR="00C47F30" w:rsidRPr="00642C77" w:rsidRDefault="00C47F30" w:rsidP="00D11C6C">
            <w:pPr>
              <w:ind w:left="-1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2C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gridSpan w:val="2"/>
          </w:tcPr>
          <w:p w14:paraId="65C2FD65" w14:textId="77777777" w:rsidR="00C47F30" w:rsidRPr="00642C77" w:rsidRDefault="00C47F30" w:rsidP="00306527">
            <w:pPr>
              <w:pStyle w:val="BodyText"/>
              <w:tabs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047FEB4E" w14:textId="6EF987DA" w:rsidR="00C47F30" w:rsidRPr="00642C77" w:rsidRDefault="00C47F30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201,120</w:t>
            </w:r>
          </w:p>
        </w:tc>
        <w:tc>
          <w:tcPr>
            <w:tcW w:w="274" w:type="dxa"/>
          </w:tcPr>
          <w:p w14:paraId="3A72BA1F" w14:textId="77777777" w:rsidR="00C47F30" w:rsidRPr="00642C77" w:rsidRDefault="00C47F30" w:rsidP="00306527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5B063C" w14:textId="77777777" w:rsidR="00C47F30" w:rsidRPr="00642C77" w:rsidRDefault="00C47F30" w:rsidP="00642C7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134,120</w:t>
            </w:r>
          </w:p>
        </w:tc>
        <w:tc>
          <w:tcPr>
            <w:tcW w:w="270" w:type="dxa"/>
          </w:tcPr>
          <w:p w14:paraId="650B16DE" w14:textId="77777777" w:rsidR="00C47F30" w:rsidRPr="00642C77" w:rsidRDefault="00C47F30" w:rsidP="00306527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93224" w14:textId="42640ADA" w:rsidR="00C47F30" w:rsidRPr="00642C77" w:rsidRDefault="00C47F30" w:rsidP="00642C7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222,120</w:t>
            </w:r>
          </w:p>
        </w:tc>
        <w:tc>
          <w:tcPr>
            <w:tcW w:w="277" w:type="dxa"/>
          </w:tcPr>
          <w:p w14:paraId="458573B5" w14:textId="77777777" w:rsidR="00C47F30" w:rsidRPr="00642C77" w:rsidRDefault="00C47F30" w:rsidP="00306527">
            <w:pPr>
              <w:tabs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BB4BE7F" w14:textId="77777777" w:rsidR="00C47F30" w:rsidRPr="00642C77" w:rsidRDefault="00C47F30" w:rsidP="00FE6655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C77">
              <w:rPr>
                <w:rFonts w:ascii="Angsana New" w:hAnsi="Angsana New"/>
                <w:b/>
                <w:bCs/>
                <w:sz w:val="30"/>
                <w:szCs w:val="30"/>
              </w:rPr>
              <w:t>160,065</w:t>
            </w:r>
          </w:p>
        </w:tc>
      </w:tr>
    </w:tbl>
    <w:p w14:paraId="649A2DBD" w14:textId="4E005558" w:rsidR="00642C77" w:rsidRDefault="00642C77" w:rsidP="002B1B1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0DFD408C" w14:textId="0A0A5792" w:rsidR="002B1B12" w:rsidRPr="006B07E9" w:rsidRDefault="002B1B12" w:rsidP="00DB550A">
      <w:pPr>
        <w:spacing w:line="240" w:lineRule="auto"/>
        <w:ind w:left="531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6B07E9">
        <w:rPr>
          <w:rFonts w:ascii="Angsana New" w:hAnsi="Angsana New"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14:paraId="47A1EFC2" w14:textId="77777777" w:rsidR="002B1B12" w:rsidRPr="00325335" w:rsidRDefault="002B1B12" w:rsidP="00AF6B4E">
      <w:pPr>
        <w:spacing w:line="240" w:lineRule="auto"/>
        <w:ind w:left="531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1465AD8D" w14:textId="77777777" w:rsidR="004F6315" w:rsidRPr="00C81444" w:rsidRDefault="004F6315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C81444">
        <w:rPr>
          <w:rFonts w:ascii="Angsana New" w:hAnsi="Angsana New"/>
          <w:b/>
          <w:sz w:val="30"/>
          <w:szCs w:val="30"/>
          <w:cs/>
        </w:rPr>
        <w:t>บริษัทได้ทำสัญญาเช่ากับกิจการที่เกี่ยวข้องกันแห่งหนึ่งซึ่งครอบคลุมการให้เช่าทรัพย์สินและอุปกรณ์เพื่อจำหน่ายก๊าซคาร์บอนไดออกไซด์เหลวพร้อมอัดในราคาที่ระบุไว้ในสัญญา โดยสัญญาจะสิ้นสุดเมื่อบริษัทบอกเลิกสัญญาเป็นลายลักษณ์อักษรแก่คู่สัญญา</w:t>
      </w:r>
    </w:p>
    <w:p w14:paraId="1BBFBEEF" w14:textId="77777777" w:rsidR="004F6315" w:rsidRPr="00325335" w:rsidRDefault="004F6315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</w:p>
    <w:p w14:paraId="260C9FF5" w14:textId="77777777" w:rsidR="004F6315" w:rsidRPr="00C81444" w:rsidRDefault="004F6315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C81444">
        <w:rPr>
          <w:rFonts w:ascii="Angsana New" w:hAnsi="Angsana New"/>
          <w:b/>
          <w:sz w:val="30"/>
          <w:szCs w:val="30"/>
          <w:cs/>
        </w:rPr>
        <w:t>กลุ่มบริษัทได้ทำสัญญากับกิจการที่เกี่ยวข้องกันหลายแห่งเพื่อให้บริการให้คำปรึกษาและให้บริการธุรกิจแก่บริษัทในเครือ โดยสัญญาจะสิ้นสุดเมื่อกลุ่มบริษัทบอกเลิกสัญญาเป็นลายลักษณ์อักษรแก่คู่สัญญา</w:t>
      </w:r>
    </w:p>
    <w:p w14:paraId="4D613845" w14:textId="5783898E" w:rsidR="004F6315" w:rsidRPr="00C81444" w:rsidRDefault="004F6315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C81444">
        <w:rPr>
          <w:rFonts w:ascii="Angsana New" w:hAnsi="Angsana New"/>
          <w:b/>
          <w:sz w:val="30"/>
          <w:szCs w:val="30"/>
          <w:cs/>
        </w:rPr>
        <w:lastRenderedPageBreak/>
        <w:t>บริษัทได้ทำสัญญาให้กู้ยืมเงินแก่กิจการที่เกี่ยวข้องกันหลายแห่ง และได้ทำสัญญากู้ยืมเงินจากกิจการที่เกี่ยวข้องกันแห่งหนึ่ง โดยสัญญาจะสิ้นสุดเมื่อบริษัทได้รับชำระคืนเงินต้นหมดหรือเมื่อผู้ให้กู้ทวงถาม</w:t>
      </w:r>
    </w:p>
    <w:p w14:paraId="25B886BC" w14:textId="77777777" w:rsidR="004F6315" w:rsidRPr="00325335" w:rsidRDefault="004F6315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</w:p>
    <w:p w14:paraId="3315A1B4" w14:textId="71811D32" w:rsidR="004F6315" w:rsidRPr="00C81444" w:rsidRDefault="004F6315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C81444">
        <w:rPr>
          <w:rFonts w:ascii="Angsana New" w:hAnsi="Angsana New"/>
          <w:b/>
          <w:sz w:val="30"/>
          <w:szCs w:val="30"/>
          <w:cs/>
        </w:rPr>
        <w:t>บริษัทได้ทำสัญญาให้กู้ยืมเงินหลายฉบับแก่กิจการที่เกี่ยวข้องกันแห่งหนึ่ง เพื่อใช้ในโครงการผลิตกระแสไฟฟ้าจาก</w:t>
      </w:r>
      <w:r w:rsidRPr="00EE0D33">
        <w:rPr>
          <w:rFonts w:ascii="Angsana New" w:hAnsi="Angsana New"/>
          <w:b/>
          <w:spacing w:val="-2"/>
          <w:sz w:val="30"/>
          <w:szCs w:val="30"/>
          <w:cs/>
        </w:rPr>
        <w:t xml:space="preserve">พลังงานแสงอาทิตย์หลายโครงการ ซึ่งมีอัตราดอกเบี้ยเท่ากับที่ระบุในสัญญา เงินกู้ยืมนี้มีกำหนดชำระคืนภายใน </w:t>
      </w:r>
      <w:r w:rsidR="00FF3F22" w:rsidRPr="00EE0D33">
        <w:rPr>
          <w:rFonts w:ascii="Angsana New" w:hAnsi="Angsana New"/>
          <w:bCs/>
          <w:spacing w:val="-2"/>
          <w:sz w:val="30"/>
          <w:szCs w:val="30"/>
        </w:rPr>
        <w:t>1</w:t>
      </w:r>
      <w:r w:rsidRPr="00EE0D33">
        <w:rPr>
          <w:rFonts w:ascii="Angsana New" w:hAnsi="Angsana New"/>
          <w:b/>
          <w:spacing w:val="-2"/>
          <w:sz w:val="30"/>
          <w:szCs w:val="30"/>
          <w:cs/>
        </w:rPr>
        <w:t xml:space="preserve"> ปี </w:t>
      </w:r>
      <w:r w:rsidRPr="00C81444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FF3F22" w:rsidRPr="00C81444">
        <w:rPr>
          <w:rFonts w:ascii="Angsana New" w:hAnsi="Angsana New"/>
          <w:bCs/>
          <w:sz w:val="30"/>
          <w:szCs w:val="30"/>
        </w:rPr>
        <w:t>9</w:t>
      </w:r>
      <w:r w:rsidRPr="00C81444">
        <w:rPr>
          <w:rFonts w:ascii="Angsana New" w:hAnsi="Angsana New"/>
          <w:b/>
          <w:sz w:val="30"/>
          <w:szCs w:val="30"/>
          <w:cs/>
        </w:rPr>
        <w:t xml:space="preserve"> ปี ตามแต่ละสัญญาพร้อมทั้งค้ำประกันโดยสินทรัพย์ของแต่ละโครงการ โดยสัญญาดังกล่าวจะทยอยสิ้นสุดในเดือน</w:t>
      </w:r>
      <w:r w:rsidR="008671D9">
        <w:rPr>
          <w:rFonts w:ascii="Angsana New" w:hAnsi="Angsana New" w:hint="cs"/>
          <w:b/>
          <w:sz w:val="30"/>
          <w:szCs w:val="30"/>
          <w:cs/>
        </w:rPr>
        <w:t>กรก</w:t>
      </w:r>
      <w:r w:rsidR="00C6257D">
        <w:rPr>
          <w:rFonts w:ascii="Angsana New" w:hAnsi="Angsana New" w:hint="cs"/>
          <w:b/>
          <w:sz w:val="30"/>
          <w:szCs w:val="30"/>
          <w:cs/>
        </w:rPr>
        <w:t>ฎ</w:t>
      </w:r>
      <w:r w:rsidR="008671D9">
        <w:rPr>
          <w:rFonts w:ascii="Angsana New" w:hAnsi="Angsana New" w:hint="cs"/>
          <w:b/>
          <w:sz w:val="30"/>
          <w:szCs w:val="30"/>
          <w:cs/>
        </w:rPr>
        <w:t>าคม</w:t>
      </w:r>
      <w:r w:rsidRPr="00C81444">
        <w:rPr>
          <w:rFonts w:ascii="Angsana New" w:hAnsi="Angsana New"/>
          <w:b/>
          <w:sz w:val="30"/>
          <w:szCs w:val="30"/>
          <w:cs/>
        </w:rPr>
        <w:t xml:space="preserve"> </w:t>
      </w:r>
      <w:r w:rsidR="00FF3F22" w:rsidRPr="00C81444">
        <w:rPr>
          <w:rFonts w:ascii="Angsana New" w:hAnsi="Angsana New"/>
          <w:bCs/>
          <w:sz w:val="30"/>
          <w:szCs w:val="30"/>
        </w:rPr>
        <w:t>256</w:t>
      </w:r>
      <w:r w:rsidR="008671D9">
        <w:rPr>
          <w:rFonts w:ascii="Angsana New" w:hAnsi="Angsana New"/>
          <w:bCs/>
          <w:sz w:val="30"/>
          <w:szCs w:val="30"/>
        </w:rPr>
        <w:t>6</w:t>
      </w:r>
      <w:r w:rsidRPr="00C81444">
        <w:rPr>
          <w:rFonts w:ascii="Angsana New" w:hAnsi="Angsana New"/>
          <w:b/>
          <w:sz w:val="30"/>
          <w:szCs w:val="30"/>
          <w:cs/>
        </w:rPr>
        <w:t xml:space="preserve"> จนถึงเดือนสิงหาคม </w:t>
      </w:r>
      <w:r w:rsidR="00FF3F22" w:rsidRPr="00C81444">
        <w:rPr>
          <w:rFonts w:ascii="Angsana New" w:hAnsi="Angsana New"/>
          <w:bCs/>
          <w:sz w:val="30"/>
          <w:szCs w:val="30"/>
        </w:rPr>
        <w:t>2573</w:t>
      </w:r>
    </w:p>
    <w:p w14:paraId="5FE95433" w14:textId="77777777" w:rsidR="004F6315" w:rsidRPr="00325335" w:rsidRDefault="004F6315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</w:p>
    <w:p w14:paraId="15501241" w14:textId="0DDCC0AC" w:rsidR="004F6315" w:rsidRPr="00C81444" w:rsidRDefault="004F6315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C81444">
        <w:rPr>
          <w:rFonts w:ascii="Angsana New" w:hAnsi="Angsana New"/>
          <w:b/>
          <w:sz w:val="30"/>
          <w:szCs w:val="30"/>
          <w:cs/>
        </w:rPr>
        <w:t>บริษัทได้ทำสัญญาเงินให้กู้ยืมแก่กิจการที่เกี่ยวข้องกันแห่งหนึ่งเพื่อใช้ในการดำเนินงาน ซึ่งมีอัตราดอกเบี้ยเท่ากับ</w:t>
      </w:r>
      <w:r w:rsidR="00FA4BD0">
        <w:rPr>
          <w:rFonts w:ascii="Angsana New" w:hAnsi="Angsana New"/>
          <w:b/>
          <w:sz w:val="30"/>
          <w:szCs w:val="30"/>
        </w:rPr>
        <w:t xml:space="preserve">   </w:t>
      </w:r>
      <w:r w:rsidRPr="00C81444">
        <w:rPr>
          <w:rFonts w:ascii="Angsana New" w:hAnsi="Angsana New"/>
          <w:b/>
          <w:sz w:val="30"/>
          <w:szCs w:val="30"/>
          <w:cs/>
        </w:rPr>
        <w:t>ที่ระบุในสัญญา ซึ่งสัญญาดังกล่าวจะสิ้นสุดตามที่ระบุในสัญญา</w:t>
      </w:r>
    </w:p>
    <w:p w14:paraId="3BD90667" w14:textId="77777777" w:rsidR="004F6315" w:rsidRPr="00325335" w:rsidRDefault="004F6315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</w:p>
    <w:p w14:paraId="0FD77F81" w14:textId="594EC8E1" w:rsidR="004F6315" w:rsidRPr="00C81444" w:rsidRDefault="004F6315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C81444">
        <w:rPr>
          <w:rFonts w:ascii="Angsana New" w:hAnsi="Angsana New"/>
          <w:b/>
          <w:sz w:val="30"/>
          <w:szCs w:val="30"/>
          <w:cs/>
        </w:rPr>
        <w:t xml:space="preserve">บริษัทได้ทำสัญญาเงินให้กู้ยืมแก่กิจการที่เกี่ยวข้องกันแห่งหนึ่งเพื่อใช้ในการก่อสร้างโรงงานไฟฟ้าพลังงานแสงอาทิตย์ โดยมีอัตราดอกเบี้ยร้อยละ </w:t>
      </w:r>
      <w:r w:rsidR="00FF3F22" w:rsidRPr="00C81444">
        <w:rPr>
          <w:rFonts w:ascii="Angsana New" w:hAnsi="Angsana New"/>
          <w:bCs/>
          <w:sz w:val="30"/>
          <w:szCs w:val="30"/>
        </w:rPr>
        <w:t>10</w:t>
      </w:r>
      <w:r w:rsidRPr="00C81444">
        <w:rPr>
          <w:rFonts w:ascii="Angsana New" w:hAnsi="Angsana New"/>
          <w:b/>
          <w:sz w:val="30"/>
          <w:szCs w:val="30"/>
          <w:cs/>
        </w:rPr>
        <w:t xml:space="preserve"> และร้อยละ </w:t>
      </w:r>
      <w:r w:rsidR="00FF3F22" w:rsidRPr="00C81444">
        <w:rPr>
          <w:rFonts w:ascii="Angsana New" w:hAnsi="Angsana New"/>
          <w:bCs/>
          <w:sz w:val="30"/>
          <w:szCs w:val="30"/>
        </w:rPr>
        <w:t>14</w:t>
      </w:r>
      <w:r w:rsidRPr="00C81444">
        <w:rPr>
          <w:rFonts w:ascii="Angsana New" w:hAnsi="Angsana New"/>
          <w:b/>
          <w:sz w:val="30"/>
          <w:szCs w:val="30"/>
          <w:cs/>
        </w:rPr>
        <w:t xml:space="preserve"> ต่อปี ซึ่งสัญญาดังกล่าวจะสิ้นสุดตามที่ระบุในสัญญา</w:t>
      </w:r>
    </w:p>
    <w:p w14:paraId="5943226C" w14:textId="77777777" w:rsidR="004F6315" w:rsidRPr="00325335" w:rsidRDefault="004F6315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</w:p>
    <w:p w14:paraId="7F8C69AA" w14:textId="7A627FFA" w:rsidR="004F6315" w:rsidRPr="00C81444" w:rsidRDefault="004F6315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C81444">
        <w:rPr>
          <w:rFonts w:ascii="Angsana New" w:hAnsi="Angsana New"/>
          <w:b/>
          <w:sz w:val="30"/>
          <w:szCs w:val="30"/>
          <w:cs/>
        </w:rPr>
        <w:t xml:space="preserve">บริษัทได้ทำสัญญากู้ยืมเงินจากกรรมการโดยมีวงเงินกู้ยืมจำนวน </w:t>
      </w:r>
      <w:r w:rsidR="00FF3F22" w:rsidRPr="00C81444">
        <w:rPr>
          <w:rFonts w:ascii="Angsana New" w:hAnsi="Angsana New"/>
          <w:bCs/>
          <w:sz w:val="30"/>
          <w:szCs w:val="30"/>
        </w:rPr>
        <w:t>250</w:t>
      </w:r>
      <w:r w:rsidRPr="00C81444">
        <w:rPr>
          <w:rFonts w:ascii="Angsana New" w:hAnsi="Angsana New"/>
          <w:b/>
          <w:sz w:val="30"/>
          <w:szCs w:val="30"/>
          <w:cs/>
        </w:rPr>
        <w:t xml:space="preserve"> ล้านบาท ซึ่งมีอัตราดอกเบี้ยร้อยละ </w:t>
      </w:r>
      <w:r w:rsidR="00FF3F22" w:rsidRPr="00C81444">
        <w:rPr>
          <w:rFonts w:ascii="Angsana New" w:hAnsi="Angsana New"/>
          <w:bCs/>
          <w:sz w:val="30"/>
          <w:szCs w:val="30"/>
        </w:rPr>
        <w:t>4</w:t>
      </w:r>
      <w:r w:rsidR="00A42D54" w:rsidRPr="00C81444">
        <w:rPr>
          <w:rFonts w:ascii="Angsana New" w:hAnsi="Angsana New"/>
          <w:bCs/>
          <w:sz w:val="30"/>
          <w:szCs w:val="30"/>
        </w:rPr>
        <w:t>.</w:t>
      </w:r>
      <w:r w:rsidR="00FF3F22" w:rsidRPr="00C81444">
        <w:rPr>
          <w:rFonts w:ascii="Angsana New" w:hAnsi="Angsana New"/>
          <w:bCs/>
          <w:sz w:val="30"/>
          <w:szCs w:val="30"/>
        </w:rPr>
        <w:t>5</w:t>
      </w:r>
      <w:r w:rsidRPr="00C81444">
        <w:rPr>
          <w:rFonts w:ascii="Angsana New" w:hAnsi="Angsana New"/>
          <w:b/>
          <w:sz w:val="30"/>
          <w:szCs w:val="30"/>
          <w:cs/>
        </w:rPr>
        <w:t xml:space="preserve"> ต่อปี</w:t>
      </w:r>
      <w:r w:rsidRPr="00C8144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81444">
        <w:rPr>
          <w:rFonts w:ascii="Angsana New" w:hAnsi="Angsana New"/>
          <w:b/>
          <w:sz w:val="30"/>
          <w:szCs w:val="30"/>
          <w:cs/>
        </w:rPr>
        <w:t xml:space="preserve">ซึ่งสัญญาดังกล่าวจะสิ้นสุดภายใน </w:t>
      </w:r>
      <w:r w:rsidR="00FF3F22" w:rsidRPr="00C81444">
        <w:rPr>
          <w:rFonts w:ascii="Angsana New" w:hAnsi="Angsana New"/>
          <w:bCs/>
          <w:sz w:val="30"/>
          <w:szCs w:val="30"/>
        </w:rPr>
        <w:t>1</w:t>
      </w:r>
      <w:r w:rsidRPr="00C81444">
        <w:rPr>
          <w:rFonts w:ascii="Angsana New" w:hAnsi="Angsana New"/>
          <w:b/>
          <w:sz w:val="30"/>
          <w:szCs w:val="30"/>
          <w:cs/>
        </w:rPr>
        <w:t xml:space="preserve"> ปี หรือเมื่อได้รับชำระคืนเต็มจำนวน</w:t>
      </w:r>
    </w:p>
    <w:p w14:paraId="48BE9631" w14:textId="77777777" w:rsidR="004F6315" w:rsidRPr="00325335" w:rsidRDefault="004F6315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</w:p>
    <w:p w14:paraId="03B5A37F" w14:textId="27001234" w:rsidR="00675B93" w:rsidRDefault="004F6315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C81444">
        <w:rPr>
          <w:rFonts w:ascii="Angsana New" w:hAnsi="Angsana New"/>
          <w:b/>
          <w:sz w:val="30"/>
          <w:szCs w:val="30"/>
          <w:cs/>
        </w:rPr>
        <w:t xml:space="preserve">บริษัทได้ทำสัญญาให้เช่าที่ดินและสิ่งปลูกสร้างแก่กิจการที่เกี่ยวข้องกันแห่งหนึ่งเพื่อใช้ในการประกอบธุรกิจผลิตและเพาะปลูกพืช และธุรกิจอื่น ๆ ที่เกี่ยวข้อง โดยมีอัตราค่าเช่าเท่ากับที่ระบุในสัญญา ซึ่งสัญญาดังกล่าวมีระยะเวลาการเช่า </w:t>
      </w:r>
      <w:r w:rsidR="00FF3F22" w:rsidRPr="00C81444">
        <w:rPr>
          <w:rFonts w:ascii="Angsana New" w:hAnsi="Angsana New"/>
          <w:bCs/>
          <w:sz w:val="30"/>
          <w:szCs w:val="30"/>
        </w:rPr>
        <w:t>1</w:t>
      </w:r>
      <w:r w:rsidRPr="00C81444">
        <w:rPr>
          <w:rFonts w:ascii="Angsana New" w:hAnsi="Angsana New"/>
          <w:b/>
          <w:sz w:val="30"/>
          <w:szCs w:val="30"/>
          <w:cs/>
        </w:rPr>
        <w:t xml:space="preserve"> ปี โดยสามารถต่อสัญญาเช่าได้คราวละไม่เกิน </w:t>
      </w:r>
      <w:r w:rsidR="00FF3F22" w:rsidRPr="00C81444">
        <w:rPr>
          <w:rFonts w:ascii="Angsana New" w:hAnsi="Angsana New"/>
          <w:bCs/>
          <w:sz w:val="30"/>
          <w:szCs w:val="30"/>
        </w:rPr>
        <w:t>1</w:t>
      </w:r>
      <w:r w:rsidRPr="00C81444">
        <w:rPr>
          <w:rFonts w:ascii="Angsana New" w:hAnsi="Angsana New"/>
          <w:b/>
          <w:sz w:val="30"/>
          <w:szCs w:val="30"/>
          <w:cs/>
        </w:rPr>
        <w:t xml:space="preserve"> ปี</w:t>
      </w:r>
      <w:r w:rsidR="00FA4BD0">
        <w:rPr>
          <w:rFonts w:ascii="Angsana New" w:hAnsi="Angsana New"/>
          <w:b/>
          <w:sz w:val="30"/>
          <w:szCs w:val="30"/>
        </w:rPr>
        <w:t xml:space="preserve"> </w:t>
      </w:r>
      <w:r w:rsidRPr="00C81444">
        <w:rPr>
          <w:rFonts w:ascii="Angsana New" w:hAnsi="Angsana New"/>
          <w:b/>
          <w:sz w:val="30"/>
          <w:szCs w:val="30"/>
          <w:cs/>
        </w:rPr>
        <w:t>นับแต่ระยะเวลาการเช่าสิ้นสุดลง</w:t>
      </w:r>
    </w:p>
    <w:p w14:paraId="48C7104F" w14:textId="2B1ED3C1" w:rsidR="000E2998" w:rsidRDefault="000E2998">
      <w:pPr>
        <w:rPr>
          <w:rFonts w:ascii="Angsana New" w:hAnsi="Angsana New"/>
          <w:b/>
          <w:sz w:val="30"/>
          <w:szCs w:val="30"/>
          <w:cs/>
        </w:rPr>
      </w:pPr>
    </w:p>
    <w:p w14:paraId="375DE713" w14:textId="77777777" w:rsidR="00723E80" w:rsidRPr="00AE2820" w:rsidRDefault="00723E80" w:rsidP="00AE2820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E2820">
        <w:rPr>
          <w:rFonts w:ascii="Angsana New" w:hAnsi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2876A071" w14:textId="77777777" w:rsidR="00723E80" w:rsidRPr="000E2998" w:rsidRDefault="00723E80" w:rsidP="00723E80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631" w:type="dxa"/>
        <w:tblInd w:w="450" w:type="dxa"/>
        <w:tblLook w:val="01E0" w:firstRow="1" w:lastRow="1" w:firstColumn="1" w:lastColumn="1" w:noHBand="0" w:noVBand="0"/>
      </w:tblPr>
      <w:tblGrid>
        <w:gridCol w:w="4050"/>
        <w:gridCol w:w="1260"/>
        <w:gridCol w:w="236"/>
        <w:gridCol w:w="1204"/>
        <w:gridCol w:w="270"/>
        <w:gridCol w:w="1170"/>
        <w:gridCol w:w="270"/>
        <w:gridCol w:w="1171"/>
      </w:tblGrid>
      <w:tr w:rsidR="00723E80" w:rsidRPr="006B07E9" w14:paraId="1288EE8A" w14:textId="77777777" w:rsidTr="00FA4BD0">
        <w:trPr>
          <w:tblHeader/>
        </w:trPr>
        <w:tc>
          <w:tcPr>
            <w:tcW w:w="4050" w:type="dxa"/>
          </w:tcPr>
          <w:p w14:paraId="69F5CF0A" w14:textId="77777777" w:rsidR="00723E80" w:rsidRPr="006B07E9" w:rsidRDefault="00723E80" w:rsidP="00E054B3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1614911F" w14:textId="77777777" w:rsidR="00723E80" w:rsidRPr="006B07E9" w:rsidRDefault="00723E80" w:rsidP="00E054B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B07E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10079D" w14:textId="77777777" w:rsidR="00723E80" w:rsidRPr="006B07E9" w:rsidRDefault="00723E80" w:rsidP="00E054B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800D21A" w14:textId="77777777" w:rsidR="00723E80" w:rsidRPr="006B07E9" w:rsidRDefault="00723E80" w:rsidP="00E054B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B07E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BD6" w:rsidRPr="006B07E9" w14:paraId="34EA0F9A" w14:textId="77777777" w:rsidTr="00FA4BD0">
        <w:trPr>
          <w:tblHeader/>
        </w:trPr>
        <w:tc>
          <w:tcPr>
            <w:tcW w:w="4050" w:type="dxa"/>
          </w:tcPr>
          <w:p w14:paraId="2A33D55D" w14:textId="77777777" w:rsidR="00543BD6" w:rsidRPr="006B07E9" w:rsidRDefault="00543BD6" w:rsidP="00543BD6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8D113A" w14:textId="15F451A8" w:rsidR="00543BD6" w:rsidRPr="006B07E9" w:rsidRDefault="00C605FF" w:rsidP="00543BD6">
            <w:pPr>
              <w:ind w:right="-6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16375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BDA99A4" w14:textId="77777777" w:rsidR="00543BD6" w:rsidRPr="00053A5F" w:rsidRDefault="00543BD6" w:rsidP="00053A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</w:tcPr>
          <w:p w14:paraId="4C44EB90" w14:textId="22BD8629" w:rsidR="00543BD6" w:rsidRPr="006B07E9" w:rsidRDefault="00C605FF" w:rsidP="00543BD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16375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B0DDBFE" w14:textId="77777777" w:rsidR="00543BD6" w:rsidRPr="006B07E9" w:rsidRDefault="00543BD6" w:rsidP="00543BD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BD493C" w14:textId="6AEAAEBB" w:rsidR="00543BD6" w:rsidRPr="006B07E9" w:rsidRDefault="00C605FF" w:rsidP="00543BD6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16375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AF51D8" w14:textId="77777777" w:rsidR="00543BD6" w:rsidRPr="006B07E9" w:rsidRDefault="00543BD6" w:rsidP="00543BD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DE3BD82" w14:textId="1587A89F" w:rsidR="00543BD6" w:rsidRPr="006B07E9" w:rsidRDefault="00C605FF" w:rsidP="00543BD6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16375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23E80" w:rsidRPr="006B07E9" w14:paraId="6500C961" w14:textId="77777777" w:rsidTr="00FA4BD0">
        <w:trPr>
          <w:tblHeader/>
        </w:trPr>
        <w:tc>
          <w:tcPr>
            <w:tcW w:w="4050" w:type="dxa"/>
          </w:tcPr>
          <w:p w14:paraId="12654597" w14:textId="77777777" w:rsidR="00723E80" w:rsidRPr="006B07E9" w:rsidRDefault="00723E80" w:rsidP="00E054B3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522B5FA3" w14:textId="77777777" w:rsidR="00723E80" w:rsidRPr="006B07E9" w:rsidRDefault="00723E80" w:rsidP="00723E80">
            <w:pPr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3759" w:rsidRPr="006B07E9" w14:paraId="04750C43" w14:textId="77777777" w:rsidTr="00FA4BD0">
        <w:tc>
          <w:tcPr>
            <w:tcW w:w="4050" w:type="dxa"/>
          </w:tcPr>
          <w:p w14:paraId="6A3A6DEB" w14:textId="77777777" w:rsidR="00163759" w:rsidRPr="006B07E9" w:rsidRDefault="00163759" w:rsidP="0016375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5E97CED9" w14:textId="27218DC2" w:rsidR="00163759" w:rsidRPr="006B07E9" w:rsidRDefault="003B691A" w:rsidP="00FA4BD0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</w:t>
            </w:r>
            <w:r w:rsidRPr="00FA4BD0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236" w:type="dxa"/>
          </w:tcPr>
          <w:p w14:paraId="00E74C0E" w14:textId="77777777" w:rsidR="00163759" w:rsidRPr="00053A5F" w:rsidRDefault="00163759" w:rsidP="00163759">
            <w:pPr>
              <w:pStyle w:val="acctfourfigures"/>
              <w:tabs>
                <w:tab w:val="decimal" w:pos="731"/>
              </w:tabs>
              <w:spacing w:line="240" w:lineRule="auto"/>
              <w:ind w:left="-560" w:right="11" w:firstLine="4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04" w:type="dxa"/>
          </w:tcPr>
          <w:p w14:paraId="445D53CE" w14:textId="542B0A4E" w:rsidR="00163759" w:rsidRPr="006B07E9" w:rsidRDefault="00163759" w:rsidP="00163759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270" w:type="dxa"/>
          </w:tcPr>
          <w:p w14:paraId="4B64F1CF" w14:textId="77777777" w:rsidR="00163759" w:rsidRPr="006B07E9" w:rsidRDefault="00163759" w:rsidP="0016375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9D6DAF" w14:textId="1A0A4D0F" w:rsidR="00163759" w:rsidRPr="006B07E9" w:rsidRDefault="00D1141E" w:rsidP="00163759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369</w:t>
            </w:r>
          </w:p>
        </w:tc>
        <w:tc>
          <w:tcPr>
            <w:tcW w:w="270" w:type="dxa"/>
          </w:tcPr>
          <w:p w14:paraId="0485CA77" w14:textId="77777777" w:rsidR="00163759" w:rsidRPr="006B07E9" w:rsidRDefault="00163759" w:rsidP="0016375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1BB4DC53" w14:textId="0117C0B4" w:rsidR="00163759" w:rsidRPr="006B07E9" w:rsidRDefault="00163759" w:rsidP="00163759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408</w:t>
            </w:r>
          </w:p>
        </w:tc>
      </w:tr>
      <w:tr w:rsidR="00163759" w:rsidRPr="006B07E9" w14:paraId="4C997CC4" w14:textId="77777777" w:rsidTr="00FA4BD0">
        <w:tc>
          <w:tcPr>
            <w:tcW w:w="4050" w:type="dxa"/>
          </w:tcPr>
          <w:p w14:paraId="19640AFC" w14:textId="757906D1" w:rsidR="00163759" w:rsidRPr="006B07E9" w:rsidRDefault="00163759" w:rsidP="0016375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2E061235" w14:textId="6C13CA7B" w:rsidR="00163759" w:rsidRPr="006B07E9" w:rsidRDefault="00D1141E" w:rsidP="00FA4BD0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B691A">
              <w:rPr>
                <w:rFonts w:ascii="Angsana New" w:hAnsi="Angsana New"/>
                <w:sz w:val="30"/>
                <w:szCs w:val="30"/>
              </w:rPr>
              <w:t>7,018</w:t>
            </w:r>
          </w:p>
        </w:tc>
        <w:tc>
          <w:tcPr>
            <w:tcW w:w="236" w:type="dxa"/>
          </w:tcPr>
          <w:p w14:paraId="39F5389F" w14:textId="77777777" w:rsidR="00163759" w:rsidRPr="00053A5F" w:rsidRDefault="00163759" w:rsidP="00163759">
            <w:pPr>
              <w:pStyle w:val="acctfourfigures"/>
              <w:tabs>
                <w:tab w:val="decimal" w:pos="731"/>
              </w:tabs>
              <w:spacing w:line="240" w:lineRule="auto"/>
              <w:ind w:left="-560" w:right="11" w:firstLine="4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04" w:type="dxa"/>
          </w:tcPr>
          <w:p w14:paraId="0F89FC8A" w14:textId="693C30CD" w:rsidR="00163759" w:rsidRPr="006B07E9" w:rsidRDefault="00163759" w:rsidP="00163759">
            <w:pPr>
              <w:pStyle w:val="acctfourfigures"/>
              <w:tabs>
                <w:tab w:val="clear" w:pos="765"/>
              </w:tabs>
              <w:spacing w:line="240" w:lineRule="atLeast"/>
              <w:ind w:left="-126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614</w:t>
            </w:r>
          </w:p>
        </w:tc>
        <w:tc>
          <w:tcPr>
            <w:tcW w:w="270" w:type="dxa"/>
          </w:tcPr>
          <w:p w14:paraId="3BA9E644" w14:textId="77777777" w:rsidR="00163759" w:rsidRPr="006B07E9" w:rsidRDefault="00163759" w:rsidP="0016375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39804" w14:textId="72733448" w:rsidR="00163759" w:rsidRPr="006B07E9" w:rsidRDefault="00D1141E" w:rsidP="00163759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10,996</w:t>
            </w:r>
          </w:p>
        </w:tc>
        <w:tc>
          <w:tcPr>
            <w:tcW w:w="270" w:type="dxa"/>
          </w:tcPr>
          <w:p w14:paraId="3F1BBF13" w14:textId="77777777" w:rsidR="00163759" w:rsidRPr="006B07E9" w:rsidRDefault="00163759" w:rsidP="0016375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267E0BDA" w14:textId="018AE68F" w:rsidR="00163759" w:rsidRPr="006B07E9" w:rsidRDefault="00163759" w:rsidP="00163759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833</w:t>
            </w:r>
          </w:p>
        </w:tc>
      </w:tr>
      <w:tr w:rsidR="00163759" w:rsidRPr="006B07E9" w14:paraId="480A3E76" w14:textId="77777777" w:rsidTr="00FA4BD0">
        <w:tc>
          <w:tcPr>
            <w:tcW w:w="4050" w:type="dxa"/>
          </w:tcPr>
          <w:p w14:paraId="7DF09EC3" w14:textId="77777777" w:rsidR="00163759" w:rsidRPr="006B07E9" w:rsidRDefault="00163759" w:rsidP="00163759">
            <w:pPr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79B26" w14:textId="533F3797" w:rsidR="00163759" w:rsidRPr="006B07E9" w:rsidRDefault="00D1141E" w:rsidP="00FA4BD0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39,373</w:t>
            </w:r>
          </w:p>
        </w:tc>
        <w:tc>
          <w:tcPr>
            <w:tcW w:w="236" w:type="dxa"/>
            <w:vAlign w:val="bottom"/>
          </w:tcPr>
          <w:p w14:paraId="25D7C178" w14:textId="77777777" w:rsidR="00163759" w:rsidRPr="00053A5F" w:rsidRDefault="00163759" w:rsidP="00163759">
            <w:pPr>
              <w:pStyle w:val="acctfourfigures"/>
              <w:tabs>
                <w:tab w:val="decimal" w:pos="731"/>
              </w:tabs>
              <w:spacing w:line="240" w:lineRule="auto"/>
              <w:ind w:left="-560" w:right="11" w:firstLine="4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5E911" w14:textId="56D3A8FA" w:rsidR="00163759" w:rsidRPr="006B07E9" w:rsidRDefault="00163759" w:rsidP="00163759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881</w:t>
            </w:r>
          </w:p>
        </w:tc>
        <w:tc>
          <w:tcPr>
            <w:tcW w:w="270" w:type="dxa"/>
            <w:vAlign w:val="bottom"/>
          </w:tcPr>
          <w:p w14:paraId="066B0E2A" w14:textId="77777777" w:rsidR="00163759" w:rsidRPr="006B07E9" w:rsidRDefault="00163759" w:rsidP="0016375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B24B1" w14:textId="4390969A" w:rsidR="00163759" w:rsidRPr="006B07E9" w:rsidRDefault="00D1141E" w:rsidP="00163759">
            <w:pPr>
              <w:pStyle w:val="acctfourfigures"/>
              <w:tabs>
                <w:tab w:val="clear" w:pos="765"/>
              </w:tabs>
              <w:spacing w:line="240" w:lineRule="atLeast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11,365</w:t>
            </w:r>
          </w:p>
        </w:tc>
        <w:tc>
          <w:tcPr>
            <w:tcW w:w="270" w:type="dxa"/>
            <w:vAlign w:val="bottom"/>
          </w:tcPr>
          <w:p w14:paraId="4A8B866C" w14:textId="77777777" w:rsidR="00163759" w:rsidRPr="006B07E9" w:rsidRDefault="00163759" w:rsidP="0016375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0BB31" w14:textId="60788A89" w:rsidR="00163759" w:rsidRPr="006B07E9" w:rsidRDefault="00163759" w:rsidP="00163759">
            <w:pPr>
              <w:pStyle w:val="acctfourfigures"/>
              <w:tabs>
                <w:tab w:val="clear" w:pos="765"/>
              </w:tabs>
              <w:spacing w:line="240" w:lineRule="atLeast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241</w:t>
            </w:r>
          </w:p>
        </w:tc>
      </w:tr>
    </w:tbl>
    <w:p w14:paraId="47A3E00A" w14:textId="5B9362EC" w:rsidR="001317D0" w:rsidRDefault="001317D0">
      <w:pPr>
        <w:spacing w:line="240" w:lineRule="auto"/>
        <w:rPr>
          <w:rFonts w:ascii="Angsana New" w:hAnsi="Angsana New"/>
          <w:bCs/>
          <w:sz w:val="24"/>
          <w:szCs w:val="24"/>
        </w:rPr>
      </w:pPr>
    </w:p>
    <w:p w14:paraId="4046F025" w14:textId="77777777" w:rsidR="001317D0" w:rsidRDefault="001317D0">
      <w:pPr>
        <w:rPr>
          <w:rFonts w:ascii="Angsana New" w:hAnsi="Angsana New"/>
          <w:bCs/>
          <w:sz w:val="24"/>
          <w:szCs w:val="24"/>
        </w:rPr>
      </w:pPr>
      <w:r>
        <w:rPr>
          <w:rFonts w:ascii="Angsana New" w:hAnsi="Angsana New"/>
          <w:bCs/>
          <w:sz w:val="24"/>
          <w:szCs w:val="24"/>
        </w:rPr>
        <w:br w:type="page"/>
      </w:r>
    </w:p>
    <w:p w14:paraId="3457752F" w14:textId="45C53204" w:rsidR="002A536A" w:rsidRPr="00AE2820" w:rsidRDefault="00BF0A24" w:rsidP="000E2998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E2820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ลูกหนี้</w:t>
      </w:r>
      <w:r w:rsidR="002B4831" w:rsidRPr="00AE2820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การค้า</w:t>
      </w:r>
      <w:r w:rsidR="007360B0" w:rsidRPr="00AE2820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และลูกหนี้หมุนเวียนอื่น</w:t>
      </w:r>
    </w:p>
    <w:p w14:paraId="4C5A3465" w14:textId="2C744EE9" w:rsidR="002B4831" w:rsidRPr="000E2998" w:rsidRDefault="002B4831" w:rsidP="002B4831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55"/>
        <w:gridCol w:w="1079"/>
        <w:gridCol w:w="1176"/>
        <w:gridCol w:w="271"/>
        <w:gridCol w:w="1169"/>
        <w:gridCol w:w="278"/>
        <w:gridCol w:w="1162"/>
        <w:gridCol w:w="270"/>
        <w:gridCol w:w="1170"/>
      </w:tblGrid>
      <w:tr w:rsidR="00C350CB" w:rsidRPr="009433A9" w14:paraId="3EA26A21" w14:textId="77777777" w:rsidTr="00BD1FAA">
        <w:trPr>
          <w:cantSplit/>
        </w:trPr>
        <w:tc>
          <w:tcPr>
            <w:tcW w:w="3055" w:type="dxa"/>
            <w:vAlign w:val="bottom"/>
            <w:hideMark/>
          </w:tcPr>
          <w:p w14:paraId="074851F1" w14:textId="77777777" w:rsidR="00C350CB" w:rsidRPr="009433A9" w:rsidRDefault="00C350CB" w:rsidP="00C92A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7C7C3B8D" w14:textId="77777777" w:rsidR="00C350CB" w:rsidRPr="009433A9" w:rsidRDefault="00C350CB" w:rsidP="00C92A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4505887C" w14:textId="77777777" w:rsidR="00C350CB" w:rsidRPr="009433A9" w:rsidRDefault="00C350CB" w:rsidP="00C92A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8" w:type="dxa"/>
          </w:tcPr>
          <w:p w14:paraId="0051C50F" w14:textId="77777777" w:rsidR="00C350CB" w:rsidRPr="009433A9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02" w:type="dxa"/>
            <w:gridSpan w:val="3"/>
            <w:vAlign w:val="bottom"/>
          </w:tcPr>
          <w:p w14:paraId="5C0172EA" w14:textId="77777777" w:rsidR="00C350CB" w:rsidRPr="009433A9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350CB" w:rsidRPr="009433A9" w14:paraId="28D3218A" w14:textId="77777777" w:rsidTr="00BD1FAA">
        <w:trPr>
          <w:cantSplit/>
        </w:trPr>
        <w:tc>
          <w:tcPr>
            <w:tcW w:w="3055" w:type="dxa"/>
            <w:vAlign w:val="bottom"/>
          </w:tcPr>
          <w:p w14:paraId="77CE4429" w14:textId="77777777" w:rsidR="00C350CB" w:rsidRPr="009433A9" w:rsidRDefault="00C350CB" w:rsidP="00C92A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9F5D081" w14:textId="77777777" w:rsidR="00C350CB" w:rsidRPr="009433A9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76" w:type="dxa"/>
            <w:vAlign w:val="bottom"/>
          </w:tcPr>
          <w:p w14:paraId="0CCC0812" w14:textId="4A0F4FAA" w:rsidR="00C350CB" w:rsidRPr="009433A9" w:rsidRDefault="00C605FF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C605FF">
              <w:rPr>
                <w:rFonts w:asciiTheme="majorBidi" w:hAnsiTheme="majorBidi" w:cstheme="majorBidi"/>
                <w:b w:val="0"/>
                <w:sz w:val="29"/>
                <w:szCs w:val="29"/>
                <w:lang w:val="en-US"/>
              </w:rPr>
              <w:t>256</w:t>
            </w:r>
            <w:r w:rsidR="00234FC2">
              <w:rPr>
                <w:rFonts w:asciiTheme="majorBidi" w:hAnsiTheme="majorBidi" w:cstheme="majorBidi"/>
                <w:b w:val="0"/>
                <w:sz w:val="29"/>
                <w:szCs w:val="29"/>
                <w:lang w:val="en-US"/>
              </w:rPr>
              <w:t>5</w:t>
            </w:r>
          </w:p>
        </w:tc>
        <w:tc>
          <w:tcPr>
            <w:tcW w:w="271" w:type="dxa"/>
            <w:vAlign w:val="bottom"/>
          </w:tcPr>
          <w:p w14:paraId="0A5E4B8C" w14:textId="77777777" w:rsidR="00C350CB" w:rsidRPr="009433A9" w:rsidRDefault="00C350CB" w:rsidP="00C92A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E84E564" w14:textId="0E635A1E" w:rsidR="00C350CB" w:rsidRPr="009433A9" w:rsidRDefault="00C605FF" w:rsidP="00C92AE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C605FF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="00234FC2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278" w:type="dxa"/>
          </w:tcPr>
          <w:p w14:paraId="2B611BA0" w14:textId="77777777" w:rsidR="00C350CB" w:rsidRPr="009433A9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76D8AFD" w14:textId="49BE4299" w:rsidR="00C350CB" w:rsidRPr="009433A9" w:rsidRDefault="00C605FF" w:rsidP="00C350C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5FF">
              <w:rPr>
                <w:rFonts w:asciiTheme="majorBidi" w:hAnsiTheme="majorBidi" w:cstheme="majorBidi"/>
                <w:b w:val="0"/>
                <w:sz w:val="29"/>
                <w:szCs w:val="29"/>
                <w:lang w:val="en-US"/>
              </w:rPr>
              <w:t>256</w:t>
            </w:r>
            <w:r w:rsidR="00234FC2">
              <w:rPr>
                <w:rFonts w:asciiTheme="majorBidi" w:hAnsiTheme="majorBidi" w:cstheme="majorBidi"/>
                <w:b w:val="0"/>
                <w:sz w:val="29"/>
                <w:szCs w:val="29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5079D8C9" w14:textId="77777777" w:rsidR="00C350CB" w:rsidRPr="009433A9" w:rsidRDefault="00C350CB" w:rsidP="00C92AE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7E7ECB" w14:textId="62071ACD" w:rsidR="00C350CB" w:rsidRPr="009433A9" w:rsidRDefault="00C605FF" w:rsidP="00C92AE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C605FF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="00234FC2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4</w:t>
            </w:r>
          </w:p>
        </w:tc>
      </w:tr>
      <w:tr w:rsidR="00C350CB" w:rsidRPr="009433A9" w14:paraId="42209D59" w14:textId="77777777" w:rsidTr="009E0474">
        <w:trPr>
          <w:cantSplit/>
          <w:trHeight w:val="335"/>
        </w:trPr>
        <w:tc>
          <w:tcPr>
            <w:tcW w:w="3055" w:type="dxa"/>
            <w:vAlign w:val="bottom"/>
            <w:hideMark/>
          </w:tcPr>
          <w:p w14:paraId="46BA8545" w14:textId="77777777" w:rsidR="00C350CB" w:rsidRPr="009433A9" w:rsidRDefault="00C350CB" w:rsidP="00C92A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7C97959C" w14:textId="77777777" w:rsidR="00C350CB" w:rsidRPr="009433A9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6" w:type="dxa"/>
            <w:gridSpan w:val="7"/>
            <w:vAlign w:val="bottom"/>
            <w:hideMark/>
          </w:tcPr>
          <w:p w14:paraId="5E5370F0" w14:textId="77777777" w:rsidR="00C350CB" w:rsidRPr="009433A9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433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350CB" w:rsidRPr="009433A9" w14:paraId="1B8FB542" w14:textId="77777777" w:rsidTr="00BD1FAA">
        <w:trPr>
          <w:cantSplit/>
        </w:trPr>
        <w:tc>
          <w:tcPr>
            <w:tcW w:w="3055" w:type="dxa"/>
            <w:hideMark/>
          </w:tcPr>
          <w:p w14:paraId="78414A54" w14:textId="77777777" w:rsidR="00C350CB" w:rsidRPr="009433A9" w:rsidRDefault="00C350CB" w:rsidP="00C92A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79" w:type="dxa"/>
          </w:tcPr>
          <w:p w14:paraId="7BCD610A" w14:textId="76EE9B68" w:rsidR="00C350CB" w:rsidRPr="009433A9" w:rsidRDefault="00C605FF" w:rsidP="00C92AEA">
            <w:pPr>
              <w:pStyle w:val="acctfourfigures"/>
              <w:tabs>
                <w:tab w:val="clear" w:pos="765"/>
              </w:tabs>
              <w:spacing w:line="240" w:lineRule="auto"/>
              <w:ind w:left="-94" w:right="-80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05F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76" w:type="dxa"/>
          </w:tcPr>
          <w:p w14:paraId="1110A576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6A857D7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433EA0E2" w14:textId="77777777" w:rsidR="00C350CB" w:rsidRPr="009433A9" w:rsidRDefault="00C350CB" w:rsidP="00C92A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54AEC668" w14:textId="77777777" w:rsidR="00C350CB" w:rsidRPr="009433A9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4FFE687C" w14:textId="77777777" w:rsidR="00C350CB" w:rsidRPr="009433A9" w:rsidRDefault="00C350CB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B3BAE" w14:textId="77777777" w:rsidR="00C350CB" w:rsidRPr="009433A9" w:rsidRDefault="00C350CB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2D6BDC" w14:textId="77777777" w:rsidR="00C350CB" w:rsidRPr="009433A9" w:rsidRDefault="00C350CB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34FC2" w:rsidRPr="009433A9" w14:paraId="69D50D83" w14:textId="77777777" w:rsidTr="00BD1FAA">
        <w:trPr>
          <w:cantSplit/>
        </w:trPr>
        <w:tc>
          <w:tcPr>
            <w:tcW w:w="3055" w:type="dxa"/>
          </w:tcPr>
          <w:p w14:paraId="732972C0" w14:textId="77777777" w:rsidR="00234FC2" w:rsidRPr="009433A9" w:rsidRDefault="00234FC2" w:rsidP="00234FC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18241E6C" w14:textId="77777777" w:rsidR="00234FC2" w:rsidRPr="009433A9" w:rsidRDefault="00234FC2" w:rsidP="00234FC2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</w:tcPr>
          <w:p w14:paraId="3CAFD3A6" w14:textId="469037DB" w:rsidR="00234FC2" w:rsidRPr="009433A9" w:rsidRDefault="00D1141E" w:rsidP="00BD1FAA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B691A">
              <w:rPr>
                <w:rFonts w:asciiTheme="majorBidi" w:hAnsiTheme="majorBidi" w:cstheme="majorBidi"/>
                <w:sz w:val="30"/>
                <w:szCs w:val="30"/>
              </w:rPr>
              <w:t>9,691</w:t>
            </w:r>
          </w:p>
        </w:tc>
        <w:tc>
          <w:tcPr>
            <w:tcW w:w="271" w:type="dxa"/>
          </w:tcPr>
          <w:p w14:paraId="40576CE8" w14:textId="77777777" w:rsidR="00234FC2" w:rsidRPr="009433A9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4F9E5CE" w14:textId="71F5CC8A" w:rsidR="00234FC2" w:rsidRPr="00BD1FAA" w:rsidRDefault="00234FC2" w:rsidP="00260D01">
            <w:pPr>
              <w:pStyle w:val="acctfourfigures"/>
              <w:tabs>
                <w:tab w:val="clear" w:pos="765"/>
              </w:tabs>
              <w:spacing w:line="240" w:lineRule="atLeast"/>
              <w:ind w:left="-126" w:right="2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1FA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8" w:type="dxa"/>
          </w:tcPr>
          <w:p w14:paraId="31F214C3" w14:textId="77777777" w:rsidR="00234FC2" w:rsidRPr="009433A9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2F13394F" w14:textId="3F1E999E" w:rsidR="00234FC2" w:rsidRPr="00BD1FAA" w:rsidRDefault="003B691A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1FAA">
              <w:rPr>
                <w:rFonts w:ascii="Angsana New" w:hAnsi="Angsana New"/>
                <w:sz w:val="30"/>
                <w:szCs w:val="30"/>
                <w:lang w:val="en-US" w:bidi="th-TH"/>
              </w:rPr>
              <w:t>310,137</w:t>
            </w:r>
          </w:p>
        </w:tc>
        <w:tc>
          <w:tcPr>
            <w:tcW w:w="270" w:type="dxa"/>
          </w:tcPr>
          <w:p w14:paraId="0F8A5595" w14:textId="77777777" w:rsidR="00234FC2" w:rsidRPr="009433A9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01EC5A" w14:textId="31992A66" w:rsidR="00234FC2" w:rsidRPr="00260D01" w:rsidRDefault="00234FC2" w:rsidP="00260D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0D01">
              <w:rPr>
                <w:rFonts w:ascii="Angsana New" w:hAnsi="Angsana New"/>
                <w:sz w:val="30"/>
                <w:szCs w:val="30"/>
                <w:lang w:val="en-US" w:bidi="th-TH"/>
              </w:rPr>
              <w:t>283,415</w:t>
            </w:r>
          </w:p>
        </w:tc>
      </w:tr>
      <w:tr w:rsidR="00234FC2" w:rsidRPr="009433A9" w14:paraId="3A287BFC" w14:textId="77777777" w:rsidTr="00BD1FAA">
        <w:trPr>
          <w:cantSplit/>
        </w:trPr>
        <w:tc>
          <w:tcPr>
            <w:tcW w:w="3055" w:type="dxa"/>
          </w:tcPr>
          <w:p w14:paraId="2D744C1C" w14:textId="77777777" w:rsidR="00234FC2" w:rsidRPr="009433A9" w:rsidRDefault="00234FC2" w:rsidP="00234FC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9433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79" w:type="dxa"/>
          </w:tcPr>
          <w:p w14:paraId="619888C4" w14:textId="77777777" w:rsidR="00234FC2" w:rsidRPr="009433A9" w:rsidRDefault="00234FC2" w:rsidP="00234FC2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3C3A2B1" w14:textId="62971BA2" w:rsidR="00234FC2" w:rsidRPr="009433A9" w:rsidRDefault="00D1141E" w:rsidP="00BD1FAA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B691A">
              <w:rPr>
                <w:rFonts w:asciiTheme="majorBidi" w:hAnsiTheme="majorBidi" w:cstheme="majorBidi"/>
                <w:sz w:val="30"/>
                <w:szCs w:val="30"/>
              </w:rPr>
              <w:t>1,820</w:t>
            </w:r>
          </w:p>
        </w:tc>
        <w:tc>
          <w:tcPr>
            <w:tcW w:w="271" w:type="dxa"/>
          </w:tcPr>
          <w:p w14:paraId="734531D2" w14:textId="77777777" w:rsidR="00234FC2" w:rsidRPr="009433A9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095371B" w14:textId="1BBD5740" w:rsidR="00234FC2" w:rsidRPr="00BD1FAA" w:rsidRDefault="00234FC2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1FAA">
              <w:rPr>
                <w:rFonts w:ascii="Angsana New" w:hAnsi="Angsana New"/>
                <w:sz w:val="30"/>
                <w:szCs w:val="30"/>
                <w:lang w:val="en-US" w:bidi="th-TH"/>
              </w:rPr>
              <w:t>2,777</w:t>
            </w:r>
          </w:p>
        </w:tc>
        <w:tc>
          <w:tcPr>
            <w:tcW w:w="278" w:type="dxa"/>
          </w:tcPr>
          <w:p w14:paraId="376FDD5A" w14:textId="77777777" w:rsidR="00234FC2" w:rsidRPr="009433A9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98B97AA" w14:textId="6C933C0A" w:rsidR="00234FC2" w:rsidRPr="00BD1FAA" w:rsidRDefault="00D1141E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1FA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B691A" w:rsidRPr="00BD1FAA">
              <w:rPr>
                <w:rFonts w:ascii="Angsana New" w:hAnsi="Angsana New"/>
                <w:sz w:val="30"/>
                <w:szCs w:val="30"/>
                <w:lang w:val="en-US" w:bidi="th-TH"/>
              </w:rPr>
              <w:t>8,569</w:t>
            </w:r>
          </w:p>
        </w:tc>
        <w:tc>
          <w:tcPr>
            <w:tcW w:w="270" w:type="dxa"/>
          </w:tcPr>
          <w:p w14:paraId="5B464A05" w14:textId="77777777" w:rsidR="00234FC2" w:rsidRPr="009433A9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9285EC" w14:textId="7AA96E87" w:rsidR="00234FC2" w:rsidRPr="00260D01" w:rsidRDefault="00234FC2" w:rsidP="00260D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0D01">
              <w:rPr>
                <w:rFonts w:ascii="Angsana New" w:hAnsi="Angsana New"/>
                <w:sz w:val="30"/>
                <w:szCs w:val="30"/>
                <w:lang w:val="en-US" w:bidi="th-TH"/>
              </w:rPr>
              <w:t>10,651</w:t>
            </w:r>
          </w:p>
        </w:tc>
      </w:tr>
      <w:tr w:rsidR="00234FC2" w:rsidRPr="00260D01" w14:paraId="6BE2B201" w14:textId="77777777" w:rsidTr="00BD1FAA">
        <w:trPr>
          <w:cantSplit/>
        </w:trPr>
        <w:tc>
          <w:tcPr>
            <w:tcW w:w="3055" w:type="dxa"/>
          </w:tcPr>
          <w:p w14:paraId="3E2956CD" w14:textId="77777777" w:rsidR="00234FC2" w:rsidRPr="00260D01" w:rsidRDefault="00234FC2" w:rsidP="00234FC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52F3D1A9" w14:textId="77777777" w:rsidR="00234FC2" w:rsidRPr="00260D01" w:rsidRDefault="00234FC2" w:rsidP="00234FC2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6EBF1C67" w14:textId="0DD535BF" w:rsidR="00234FC2" w:rsidRPr="00260D01" w:rsidRDefault="003B691A" w:rsidP="00BD1FAA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D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51,511</w:t>
            </w:r>
          </w:p>
        </w:tc>
        <w:tc>
          <w:tcPr>
            <w:tcW w:w="271" w:type="dxa"/>
          </w:tcPr>
          <w:p w14:paraId="34B19DB8" w14:textId="77777777" w:rsidR="00234FC2" w:rsidRPr="00260D01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CFC70E4" w14:textId="3D5B08A3" w:rsidR="00234FC2" w:rsidRPr="00260D01" w:rsidRDefault="00234FC2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60D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2,777</w:t>
            </w:r>
          </w:p>
        </w:tc>
        <w:tc>
          <w:tcPr>
            <w:tcW w:w="278" w:type="dxa"/>
          </w:tcPr>
          <w:p w14:paraId="1B839487" w14:textId="77777777" w:rsidR="00234FC2" w:rsidRPr="00260D01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21E5AD47" w14:textId="195955F3" w:rsidR="00234FC2" w:rsidRPr="00260D01" w:rsidRDefault="00D1141E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60D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</w:t>
            </w:r>
            <w:r w:rsidR="003B691A" w:rsidRPr="00260D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8,706</w:t>
            </w:r>
          </w:p>
        </w:tc>
        <w:tc>
          <w:tcPr>
            <w:tcW w:w="270" w:type="dxa"/>
          </w:tcPr>
          <w:p w14:paraId="0335330C" w14:textId="77777777" w:rsidR="00234FC2" w:rsidRPr="00260D01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AF3F3F4" w14:textId="5A1FC71D" w:rsidR="00234FC2" w:rsidRPr="00260D01" w:rsidRDefault="00234FC2" w:rsidP="00260D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60D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294,066</w:t>
            </w:r>
          </w:p>
        </w:tc>
      </w:tr>
      <w:tr w:rsidR="00234FC2" w:rsidRPr="000E2998" w14:paraId="03DFEE3F" w14:textId="77777777" w:rsidTr="00BD1FAA">
        <w:trPr>
          <w:cantSplit/>
        </w:trPr>
        <w:tc>
          <w:tcPr>
            <w:tcW w:w="3055" w:type="dxa"/>
          </w:tcPr>
          <w:p w14:paraId="72D3C373" w14:textId="77777777" w:rsidR="00234FC2" w:rsidRPr="000E2998" w:rsidRDefault="00234FC2" w:rsidP="00234FC2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40FE12FB" w14:textId="77777777" w:rsidR="00234FC2" w:rsidRPr="000E2998" w:rsidRDefault="00234FC2" w:rsidP="00234FC2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E2AF8EE" w14:textId="77777777" w:rsidR="00234FC2" w:rsidRPr="000E2998" w:rsidRDefault="00234FC2" w:rsidP="00BD1FAA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019CA2D3" w14:textId="77777777" w:rsidR="00234FC2" w:rsidRPr="000E2998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11F1C8A" w14:textId="77777777" w:rsidR="00234FC2" w:rsidRPr="000E2998" w:rsidRDefault="00234FC2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8" w:type="dxa"/>
          </w:tcPr>
          <w:p w14:paraId="5196DA8F" w14:textId="77777777" w:rsidR="00234FC2" w:rsidRPr="000E2998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34B9211" w14:textId="77777777" w:rsidR="00234FC2" w:rsidRPr="000E2998" w:rsidRDefault="00234FC2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2F6228" w14:textId="77777777" w:rsidR="00234FC2" w:rsidRPr="000E2998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D5530D" w14:textId="77777777" w:rsidR="00234FC2" w:rsidRPr="000E2998" w:rsidRDefault="00234FC2" w:rsidP="00260D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234FC2" w:rsidRPr="009433A9" w14:paraId="3C8AD1DE" w14:textId="77777777" w:rsidTr="00BD1FAA">
        <w:trPr>
          <w:cantSplit/>
        </w:trPr>
        <w:tc>
          <w:tcPr>
            <w:tcW w:w="3055" w:type="dxa"/>
            <w:hideMark/>
          </w:tcPr>
          <w:p w14:paraId="40C3962B" w14:textId="77777777" w:rsidR="00234FC2" w:rsidRPr="009433A9" w:rsidRDefault="00234FC2" w:rsidP="00234F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079" w:type="dxa"/>
          </w:tcPr>
          <w:p w14:paraId="2A64BAB3" w14:textId="77777777" w:rsidR="00234FC2" w:rsidRPr="009433A9" w:rsidRDefault="00234FC2" w:rsidP="00234FC2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55B3F03" w14:textId="77777777" w:rsidR="00234FC2" w:rsidRPr="009433A9" w:rsidRDefault="00234FC2" w:rsidP="00BD1FAA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88D5C10" w14:textId="77777777" w:rsidR="00234FC2" w:rsidRPr="009433A9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211A2F5" w14:textId="77777777" w:rsidR="00234FC2" w:rsidRPr="00BD1FAA" w:rsidRDefault="00234FC2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" w:type="dxa"/>
          </w:tcPr>
          <w:p w14:paraId="29A58658" w14:textId="77777777" w:rsidR="00234FC2" w:rsidRPr="009433A9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E1FA2D4" w14:textId="77777777" w:rsidR="00234FC2" w:rsidRPr="00BD1FAA" w:rsidRDefault="00234FC2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B67615" w14:textId="77777777" w:rsidR="00234FC2" w:rsidRPr="009433A9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DCE004" w14:textId="77777777" w:rsidR="00234FC2" w:rsidRPr="00260D01" w:rsidRDefault="00234FC2" w:rsidP="00260D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34FC2" w:rsidRPr="009433A9" w14:paraId="1241D68E" w14:textId="77777777" w:rsidTr="00BD1FAA">
        <w:trPr>
          <w:cantSplit/>
        </w:trPr>
        <w:tc>
          <w:tcPr>
            <w:tcW w:w="3055" w:type="dxa"/>
          </w:tcPr>
          <w:p w14:paraId="34A21860" w14:textId="77777777" w:rsidR="00234FC2" w:rsidRPr="009433A9" w:rsidRDefault="00234FC2" w:rsidP="00234FC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498DF5D6" w14:textId="77777777" w:rsidR="00234FC2" w:rsidRPr="009433A9" w:rsidRDefault="00234FC2" w:rsidP="00234FC2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61D0036" w14:textId="41CDEE12" w:rsidR="00234FC2" w:rsidRPr="004E6C83" w:rsidRDefault="00D1141E" w:rsidP="00BD1FAA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6C8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B691A">
              <w:rPr>
                <w:rFonts w:asciiTheme="majorBidi" w:hAnsiTheme="majorBidi" w:cstheme="majorBidi"/>
                <w:sz w:val="30"/>
                <w:szCs w:val="30"/>
              </w:rPr>
              <w:t>85,648</w:t>
            </w:r>
          </w:p>
        </w:tc>
        <w:tc>
          <w:tcPr>
            <w:tcW w:w="271" w:type="dxa"/>
          </w:tcPr>
          <w:p w14:paraId="019DFFEC" w14:textId="77777777" w:rsidR="00234FC2" w:rsidRPr="004E6C83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56FAE38" w14:textId="65053998" w:rsidR="00234FC2" w:rsidRPr="00BD1FAA" w:rsidRDefault="00234FC2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1FAA">
              <w:rPr>
                <w:rFonts w:ascii="Angsana New" w:hAnsi="Angsana New"/>
                <w:sz w:val="30"/>
                <w:szCs w:val="30"/>
                <w:lang w:val="en-US" w:bidi="th-TH"/>
              </w:rPr>
              <w:t>387,701</w:t>
            </w:r>
          </w:p>
        </w:tc>
        <w:tc>
          <w:tcPr>
            <w:tcW w:w="278" w:type="dxa"/>
          </w:tcPr>
          <w:p w14:paraId="487B57A3" w14:textId="77777777" w:rsidR="00234FC2" w:rsidRPr="009433A9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EDDDD85" w14:textId="7A8FB551" w:rsidR="00234FC2" w:rsidRPr="00BD1FAA" w:rsidRDefault="00D1141E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1FAA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3B691A" w:rsidRPr="00BD1FAA">
              <w:rPr>
                <w:rFonts w:ascii="Angsana New" w:hAnsi="Angsana New"/>
                <w:sz w:val="30"/>
                <w:szCs w:val="30"/>
                <w:lang w:val="en-US" w:bidi="th-TH"/>
              </w:rPr>
              <w:t>6,312</w:t>
            </w:r>
          </w:p>
        </w:tc>
        <w:tc>
          <w:tcPr>
            <w:tcW w:w="270" w:type="dxa"/>
          </w:tcPr>
          <w:p w14:paraId="60881C9E" w14:textId="77777777" w:rsidR="00234FC2" w:rsidRPr="009433A9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BEC96A" w14:textId="5EBD1FA2" w:rsidR="00234FC2" w:rsidRPr="00260D01" w:rsidRDefault="00234FC2" w:rsidP="00260D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0D01">
              <w:rPr>
                <w:rFonts w:ascii="Angsana New" w:hAnsi="Angsana New"/>
                <w:sz w:val="30"/>
                <w:szCs w:val="30"/>
                <w:lang w:val="en-US" w:bidi="th-TH"/>
              </w:rPr>
              <w:t>352,457</w:t>
            </w:r>
          </w:p>
        </w:tc>
      </w:tr>
      <w:tr w:rsidR="004F6315" w:rsidRPr="009433A9" w14:paraId="2A09A265" w14:textId="77777777" w:rsidTr="00BD1FAA">
        <w:trPr>
          <w:cantSplit/>
        </w:trPr>
        <w:tc>
          <w:tcPr>
            <w:tcW w:w="3055" w:type="dxa"/>
          </w:tcPr>
          <w:p w14:paraId="1FD26A92" w14:textId="72C19E34" w:rsidR="004F6315" w:rsidRPr="009433A9" w:rsidRDefault="004F6315" w:rsidP="004F631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079" w:type="dxa"/>
          </w:tcPr>
          <w:p w14:paraId="664F1F0E" w14:textId="77777777" w:rsidR="004F6315" w:rsidRPr="009433A9" w:rsidRDefault="004F6315" w:rsidP="004F631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46748E3" w14:textId="4A34FE57" w:rsidR="004F6315" w:rsidRPr="004E6C83" w:rsidRDefault="00D1141E" w:rsidP="00BD1FAA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6C83">
              <w:rPr>
                <w:rFonts w:asciiTheme="majorBidi" w:hAnsiTheme="majorBidi" w:cstheme="majorBidi"/>
                <w:sz w:val="30"/>
                <w:szCs w:val="30"/>
              </w:rPr>
              <w:t>9,594</w:t>
            </w:r>
          </w:p>
        </w:tc>
        <w:tc>
          <w:tcPr>
            <w:tcW w:w="271" w:type="dxa"/>
          </w:tcPr>
          <w:p w14:paraId="0963D60E" w14:textId="77777777" w:rsidR="004F6315" w:rsidRPr="004E6C83" w:rsidRDefault="004F6315" w:rsidP="004F631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617834B" w14:textId="08DF23C2" w:rsidR="004F6315" w:rsidRPr="00BD1FAA" w:rsidRDefault="004F6315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1FAA">
              <w:rPr>
                <w:rFonts w:ascii="Angsana New" w:hAnsi="Angsana New"/>
                <w:sz w:val="30"/>
                <w:szCs w:val="30"/>
                <w:lang w:val="en-US" w:bidi="th-TH"/>
              </w:rPr>
              <w:t>8,303</w:t>
            </w:r>
          </w:p>
        </w:tc>
        <w:tc>
          <w:tcPr>
            <w:tcW w:w="278" w:type="dxa"/>
          </w:tcPr>
          <w:p w14:paraId="5F14B487" w14:textId="77777777" w:rsidR="004F6315" w:rsidRPr="009433A9" w:rsidRDefault="004F6315" w:rsidP="004F63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85E888B" w14:textId="36C06579" w:rsidR="004F6315" w:rsidRPr="00BD1FAA" w:rsidRDefault="00D1141E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1FAA">
              <w:rPr>
                <w:rFonts w:ascii="Angsana New" w:hAnsi="Angsana New"/>
                <w:sz w:val="30"/>
                <w:szCs w:val="30"/>
                <w:lang w:val="en-US" w:bidi="th-TH"/>
              </w:rPr>
              <w:t>6,162</w:t>
            </w:r>
          </w:p>
        </w:tc>
        <w:tc>
          <w:tcPr>
            <w:tcW w:w="270" w:type="dxa"/>
          </w:tcPr>
          <w:p w14:paraId="1DA90CBF" w14:textId="77777777" w:rsidR="004F6315" w:rsidRPr="009433A9" w:rsidRDefault="004F6315" w:rsidP="004F63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5AC377" w14:textId="736B8E7C" w:rsidR="004F6315" w:rsidRPr="00260D01" w:rsidRDefault="004F6315" w:rsidP="00260D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0D01">
              <w:rPr>
                <w:rFonts w:ascii="Angsana New" w:hAnsi="Angsana New"/>
                <w:sz w:val="30"/>
                <w:szCs w:val="30"/>
                <w:lang w:val="en-US" w:bidi="th-TH"/>
              </w:rPr>
              <w:t>4,881</w:t>
            </w:r>
          </w:p>
        </w:tc>
      </w:tr>
      <w:tr w:rsidR="004F6315" w:rsidRPr="009433A9" w14:paraId="3CABFD86" w14:textId="77777777" w:rsidTr="00BD1FAA">
        <w:trPr>
          <w:cantSplit/>
        </w:trPr>
        <w:tc>
          <w:tcPr>
            <w:tcW w:w="3055" w:type="dxa"/>
          </w:tcPr>
          <w:p w14:paraId="7F283400" w14:textId="0A63A0F7" w:rsidR="004F6315" w:rsidRPr="009433A9" w:rsidRDefault="004F6315" w:rsidP="004F631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079" w:type="dxa"/>
          </w:tcPr>
          <w:p w14:paraId="445FD824" w14:textId="77777777" w:rsidR="004F6315" w:rsidRPr="009433A9" w:rsidRDefault="004F6315" w:rsidP="004F631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BF3A589" w14:textId="48498750" w:rsidR="004F6315" w:rsidRPr="004E6C83" w:rsidRDefault="00D1141E" w:rsidP="00BD1FAA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6C83">
              <w:rPr>
                <w:rFonts w:asciiTheme="majorBidi" w:hAnsiTheme="majorBidi" w:cstheme="majorBidi"/>
                <w:sz w:val="30"/>
                <w:szCs w:val="30"/>
              </w:rPr>
              <w:t>8,599</w:t>
            </w:r>
          </w:p>
        </w:tc>
        <w:tc>
          <w:tcPr>
            <w:tcW w:w="271" w:type="dxa"/>
          </w:tcPr>
          <w:p w14:paraId="3D22450C" w14:textId="77777777" w:rsidR="004F6315" w:rsidRPr="004E6C83" w:rsidRDefault="004F6315" w:rsidP="004F631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6BFB3C0" w14:textId="2B22DF9A" w:rsidR="004F6315" w:rsidRPr="00BD1FAA" w:rsidRDefault="004F6315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1FAA">
              <w:rPr>
                <w:rFonts w:ascii="Angsana New" w:hAnsi="Angsana New"/>
                <w:sz w:val="30"/>
                <w:szCs w:val="30"/>
                <w:lang w:val="en-US" w:bidi="th-TH"/>
              </w:rPr>
              <w:t>8,738</w:t>
            </w:r>
          </w:p>
        </w:tc>
        <w:tc>
          <w:tcPr>
            <w:tcW w:w="278" w:type="dxa"/>
          </w:tcPr>
          <w:p w14:paraId="635FB725" w14:textId="77777777" w:rsidR="004F6315" w:rsidRPr="009433A9" w:rsidRDefault="004F6315" w:rsidP="004F63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A0203F2" w14:textId="3968B329" w:rsidR="004F6315" w:rsidRPr="00BD1FAA" w:rsidRDefault="00D1141E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1FAA">
              <w:rPr>
                <w:rFonts w:ascii="Angsana New" w:hAnsi="Angsana New"/>
                <w:sz w:val="30"/>
                <w:szCs w:val="30"/>
                <w:lang w:val="en-US" w:bidi="th-TH"/>
              </w:rPr>
              <w:t>4,080</w:t>
            </w:r>
          </w:p>
        </w:tc>
        <w:tc>
          <w:tcPr>
            <w:tcW w:w="270" w:type="dxa"/>
          </w:tcPr>
          <w:p w14:paraId="6A5E3E44" w14:textId="77777777" w:rsidR="004F6315" w:rsidRPr="009433A9" w:rsidRDefault="004F6315" w:rsidP="004F63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87B15C" w14:textId="73E8CF70" w:rsidR="004F6315" w:rsidRPr="00260D01" w:rsidRDefault="004F6315" w:rsidP="00260D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0D01">
              <w:rPr>
                <w:rFonts w:ascii="Angsana New" w:hAnsi="Angsana New"/>
                <w:sz w:val="30"/>
                <w:szCs w:val="30"/>
                <w:lang w:val="en-US" w:bidi="th-TH"/>
              </w:rPr>
              <w:t>4,230</w:t>
            </w:r>
          </w:p>
        </w:tc>
      </w:tr>
      <w:tr w:rsidR="004F6315" w:rsidRPr="009433A9" w14:paraId="18DD1CD1" w14:textId="77777777" w:rsidTr="00BD1FAA">
        <w:trPr>
          <w:cantSplit/>
        </w:trPr>
        <w:tc>
          <w:tcPr>
            <w:tcW w:w="3055" w:type="dxa"/>
          </w:tcPr>
          <w:p w14:paraId="02D0C069" w14:textId="77777777" w:rsidR="004F6315" w:rsidRPr="009433A9" w:rsidRDefault="004F6315" w:rsidP="004F631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079" w:type="dxa"/>
          </w:tcPr>
          <w:p w14:paraId="1D721FD0" w14:textId="77777777" w:rsidR="004F6315" w:rsidRPr="009433A9" w:rsidRDefault="004F6315" w:rsidP="004F631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E3B33B9" w14:textId="59589957" w:rsidR="004F6315" w:rsidRPr="00D9323E" w:rsidRDefault="00D1141E" w:rsidP="00BD1FAA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5,721</w:t>
            </w:r>
          </w:p>
        </w:tc>
        <w:tc>
          <w:tcPr>
            <w:tcW w:w="271" w:type="dxa"/>
          </w:tcPr>
          <w:p w14:paraId="003C23CA" w14:textId="77777777" w:rsidR="004F6315" w:rsidRPr="009433A9" w:rsidRDefault="004F6315" w:rsidP="004F631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E35BF39" w14:textId="76799392" w:rsidR="004F6315" w:rsidRPr="00BD1FAA" w:rsidRDefault="004F6315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1FAA">
              <w:rPr>
                <w:rFonts w:ascii="Angsana New" w:hAnsi="Angsana New"/>
                <w:sz w:val="30"/>
                <w:szCs w:val="30"/>
                <w:lang w:val="en-US" w:bidi="th-TH"/>
              </w:rPr>
              <w:t>24,773</w:t>
            </w:r>
          </w:p>
        </w:tc>
        <w:tc>
          <w:tcPr>
            <w:tcW w:w="278" w:type="dxa"/>
          </w:tcPr>
          <w:p w14:paraId="0EF5A216" w14:textId="77777777" w:rsidR="004F6315" w:rsidRPr="009433A9" w:rsidRDefault="004F6315" w:rsidP="004F63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057E696" w14:textId="00AE0178" w:rsidR="004F6315" w:rsidRPr="00BD1FAA" w:rsidRDefault="00D1141E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1FA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735ABA2" w14:textId="77777777" w:rsidR="004F6315" w:rsidRPr="009433A9" w:rsidRDefault="004F6315" w:rsidP="004F63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0646F5" w14:textId="22CEF4E8" w:rsidR="004F6315" w:rsidRPr="00260D01" w:rsidRDefault="004F6315" w:rsidP="00260D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0D01">
              <w:rPr>
                <w:rFonts w:ascii="Angsana New" w:hAnsi="Angsana New"/>
                <w:sz w:val="30"/>
                <w:szCs w:val="30"/>
                <w:lang w:val="en-US" w:bidi="th-TH"/>
              </w:rPr>
              <w:t>277</w:t>
            </w:r>
          </w:p>
        </w:tc>
      </w:tr>
      <w:tr w:rsidR="004F6315" w:rsidRPr="009433A9" w14:paraId="7A9055BD" w14:textId="77777777" w:rsidTr="00BD1FAA">
        <w:trPr>
          <w:cantSplit/>
        </w:trPr>
        <w:tc>
          <w:tcPr>
            <w:tcW w:w="3055" w:type="dxa"/>
          </w:tcPr>
          <w:p w14:paraId="618134B1" w14:textId="77777777" w:rsidR="004F6315" w:rsidRPr="009433A9" w:rsidRDefault="004F6315" w:rsidP="004F631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เงินมัดจำสินค้า</w:t>
            </w:r>
          </w:p>
        </w:tc>
        <w:tc>
          <w:tcPr>
            <w:tcW w:w="1079" w:type="dxa"/>
          </w:tcPr>
          <w:p w14:paraId="34CF5D3E" w14:textId="77777777" w:rsidR="004F6315" w:rsidRPr="009433A9" w:rsidRDefault="004F6315" w:rsidP="004F631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1238DF6E" w14:textId="5BFD7D48" w:rsidR="004F6315" w:rsidRPr="00C40008" w:rsidRDefault="00CB4AC4" w:rsidP="00BD1FAA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8,116</w:t>
            </w:r>
          </w:p>
        </w:tc>
        <w:tc>
          <w:tcPr>
            <w:tcW w:w="271" w:type="dxa"/>
          </w:tcPr>
          <w:p w14:paraId="2AE03283" w14:textId="77777777" w:rsidR="004F6315" w:rsidRPr="00D9323E" w:rsidRDefault="004F6315" w:rsidP="004F631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</w:tcPr>
          <w:p w14:paraId="75FEA43A" w14:textId="43BD6CFF" w:rsidR="004F6315" w:rsidRPr="00BD1FAA" w:rsidRDefault="004F6315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1FAA">
              <w:rPr>
                <w:rFonts w:ascii="Angsana New" w:hAnsi="Angsana New"/>
                <w:sz w:val="30"/>
                <w:szCs w:val="30"/>
                <w:lang w:val="en-US" w:bidi="th-TH"/>
              </w:rPr>
              <w:t>1,253</w:t>
            </w:r>
          </w:p>
        </w:tc>
        <w:tc>
          <w:tcPr>
            <w:tcW w:w="278" w:type="dxa"/>
          </w:tcPr>
          <w:p w14:paraId="44EF40B4" w14:textId="77777777" w:rsidR="004F6315" w:rsidRPr="009433A9" w:rsidRDefault="004F6315" w:rsidP="004F63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9920824" w14:textId="1673F4AB" w:rsidR="004F6315" w:rsidRPr="00BD1FAA" w:rsidRDefault="007C7180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1FAA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410590" w:rsidRPr="00BD1FA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D1FAA">
              <w:rPr>
                <w:rFonts w:ascii="Angsana New" w:hAnsi="Angsana New"/>
                <w:sz w:val="30"/>
                <w:szCs w:val="30"/>
                <w:lang w:val="en-US" w:bidi="th-TH"/>
              </w:rPr>
              <w:t>665</w:t>
            </w:r>
          </w:p>
        </w:tc>
        <w:tc>
          <w:tcPr>
            <w:tcW w:w="270" w:type="dxa"/>
          </w:tcPr>
          <w:p w14:paraId="624F233E" w14:textId="77777777" w:rsidR="004F6315" w:rsidRPr="009433A9" w:rsidRDefault="004F6315" w:rsidP="004F63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07FD62" w14:textId="527594AD" w:rsidR="004F6315" w:rsidRPr="00260D01" w:rsidRDefault="004F6315" w:rsidP="00260D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0D01">
              <w:rPr>
                <w:rFonts w:ascii="Angsana New" w:hAnsi="Angsana New"/>
                <w:sz w:val="30"/>
                <w:szCs w:val="30"/>
                <w:lang w:val="en-US" w:bidi="th-TH"/>
              </w:rPr>
              <w:t>873</w:t>
            </w:r>
          </w:p>
        </w:tc>
      </w:tr>
      <w:tr w:rsidR="004F6315" w:rsidRPr="009433A9" w14:paraId="6B263AA1" w14:textId="77777777" w:rsidTr="00BD1FAA">
        <w:trPr>
          <w:cantSplit/>
        </w:trPr>
        <w:tc>
          <w:tcPr>
            <w:tcW w:w="3055" w:type="dxa"/>
          </w:tcPr>
          <w:p w14:paraId="0E363C42" w14:textId="77777777" w:rsidR="004F6315" w:rsidRPr="009433A9" w:rsidRDefault="004F6315" w:rsidP="004F631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9433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79" w:type="dxa"/>
          </w:tcPr>
          <w:p w14:paraId="51B2688C" w14:textId="77777777" w:rsidR="004F6315" w:rsidRPr="009433A9" w:rsidRDefault="004F6315" w:rsidP="004F631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461A205" w14:textId="73B89949" w:rsidR="004F6315" w:rsidRPr="00C40008" w:rsidRDefault="001B0992" w:rsidP="00BD1FAA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17,831</w:t>
            </w:r>
          </w:p>
        </w:tc>
        <w:tc>
          <w:tcPr>
            <w:tcW w:w="271" w:type="dxa"/>
          </w:tcPr>
          <w:p w14:paraId="70916784" w14:textId="77777777" w:rsidR="004F6315" w:rsidRPr="009433A9" w:rsidRDefault="004F6315" w:rsidP="004F631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53D1AA8" w14:textId="2C53E393" w:rsidR="004F6315" w:rsidRPr="00BD1FAA" w:rsidRDefault="004F6315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1FAA">
              <w:rPr>
                <w:rFonts w:ascii="Angsana New" w:hAnsi="Angsana New"/>
                <w:sz w:val="30"/>
                <w:szCs w:val="30"/>
                <w:lang w:val="en-US" w:bidi="th-TH"/>
              </w:rPr>
              <w:t>6,812</w:t>
            </w:r>
          </w:p>
        </w:tc>
        <w:tc>
          <w:tcPr>
            <w:tcW w:w="278" w:type="dxa"/>
          </w:tcPr>
          <w:p w14:paraId="6434617E" w14:textId="77777777" w:rsidR="004F6315" w:rsidRPr="009433A9" w:rsidRDefault="004F6315" w:rsidP="004F63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88CFD08" w14:textId="047AB002" w:rsidR="004F6315" w:rsidRPr="00BD1FAA" w:rsidRDefault="003B691A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1FAA">
              <w:rPr>
                <w:rFonts w:ascii="Angsana New" w:hAnsi="Angsana New"/>
                <w:sz w:val="30"/>
                <w:szCs w:val="30"/>
                <w:lang w:val="en-US" w:bidi="th-TH"/>
              </w:rPr>
              <w:t>5,101</w:t>
            </w:r>
          </w:p>
        </w:tc>
        <w:tc>
          <w:tcPr>
            <w:tcW w:w="270" w:type="dxa"/>
          </w:tcPr>
          <w:p w14:paraId="63D40913" w14:textId="77777777" w:rsidR="004F6315" w:rsidRPr="009433A9" w:rsidRDefault="004F6315" w:rsidP="004F63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6D10B1" w14:textId="3333483B" w:rsidR="004F6315" w:rsidRPr="00260D01" w:rsidRDefault="004F6315" w:rsidP="00260D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0D01">
              <w:rPr>
                <w:rFonts w:ascii="Angsana New" w:hAnsi="Angsana New"/>
                <w:sz w:val="30"/>
                <w:szCs w:val="30"/>
                <w:lang w:val="en-US" w:bidi="th-TH"/>
              </w:rPr>
              <w:t>5,801</w:t>
            </w:r>
          </w:p>
        </w:tc>
      </w:tr>
      <w:tr w:rsidR="004F6315" w:rsidRPr="00260D01" w14:paraId="5034C855" w14:textId="77777777" w:rsidTr="00BD1FAA">
        <w:trPr>
          <w:cantSplit/>
        </w:trPr>
        <w:tc>
          <w:tcPr>
            <w:tcW w:w="3055" w:type="dxa"/>
          </w:tcPr>
          <w:p w14:paraId="34A414A5" w14:textId="77777777" w:rsidR="004F6315" w:rsidRPr="00260D01" w:rsidRDefault="004F6315" w:rsidP="004F631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15B8D5FC" w14:textId="77777777" w:rsidR="004F6315" w:rsidRPr="00260D01" w:rsidRDefault="004F6315" w:rsidP="004F631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6EF5E86E" w14:textId="4EF9FEB5" w:rsidR="004F6315" w:rsidRPr="00260D01" w:rsidRDefault="00CB4AC4" w:rsidP="00BD1FAA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60D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335,509</w:t>
            </w:r>
          </w:p>
        </w:tc>
        <w:tc>
          <w:tcPr>
            <w:tcW w:w="271" w:type="dxa"/>
          </w:tcPr>
          <w:p w14:paraId="6AE2B387" w14:textId="77777777" w:rsidR="004F6315" w:rsidRPr="00260D01" w:rsidRDefault="004F6315" w:rsidP="004F631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60E2DB8" w14:textId="396624B1" w:rsidR="004F6315" w:rsidRPr="00260D01" w:rsidRDefault="004F6315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60D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437,580</w:t>
            </w:r>
          </w:p>
        </w:tc>
        <w:tc>
          <w:tcPr>
            <w:tcW w:w="278" w:type="dxa"/>
          </w:tcPr>
          <w:p w14:paraId="38FCA012" w14:textId="77777777" w:rsidR="004F6315" w:rsidRPr="00260D01" w:rsidRDefault="004F6315" w:rsidP="004F63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4E959D2B" w14:textId="471DE518" w:rsidR="004F6315" w:rsidRPr="00260D01" w:rsidRDefault="00410590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60D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269,</w:t>
            </w:r>
            <w:r w:rsidR="00301B54" w:rsidRPr="00260D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326</w:t>
            </w:r>
          </w:p>
        </w:tc>
        <w:tc>
          <w:tcPr>
            <w:tcW w:w="270" w:type="dxa"/>
          </w:tcPr>
          <w:p w14:paraId="5CBB5129" w14:textId="77777777" w:rsidR="004F6315" w:rsidRPr="00260D01" w:rsidRDefault="004F6315" w:rsidP="004F63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258A3B" w14:textId="6EFE02E1" w:rsidR="004F6315" w:rsidRPr="00260D01" w:rsidRDefault="004F6315" w:rsidP="00260D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60D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368,519</w:t>
            </w:r>
          </w:p>
        </w:tc>
      </w:tr>
      <w:tr w:rsidR="004F6315" w:rsidRPr="000E2998" w14:paraId="0A6CF1EF" w14:textId="77777777" w:rsidTr="00BD1FAA">
        <w:trPr>
          <w:cantSplit/>
        </w:trPr>
        <w:tc>
          <w:tcPr>
            <w:tcW w:w="3055" w:type="dxa"/>
          </w:tcPr>
          <w:p w14:paraId="13F648FC" w14:textId="77777777" w:rsidR="004F6315" w:rsidRPr="000E2998" w:rsidRDefault="004F6315" w:rsidP="004F6315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6A5AB8CC" w14:textId="77777777" w:rsidR="004F6315" w:rsidRPr="000E2998" w:rsidRDefault="004F6315" w:rsidP="004F631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35704E5D" w14:textId="77777777" w:rsidR="004F6315" w:rsidRPr="000E2998" w:rsidRDefault="004F6315" w:rsidP="00BD1FAA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307B20F9" w14:textId="77777777" w:rsidR="004F6315" w:rsidRPr="000E2998" w:rsidRDefault="004F6315" w:rsidP="004F631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EACCC77" w14:textId="77777777" w:rsidR="004F6315" w:rsidRPr="000E2998" w:rsidRDefault="004F6315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8" w:type="dxa"/>
          </w:tcPr>
          <w:p w14:paraId="462CF388" w14:textId="77777777" w:rsidR="004F6315" w:rsidRPr="000E2998" w:rsidRDefault="004F6315" w:rsidP="004F63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45877D73" w14:textId="77777777" w:rsidR="004F6315" w:rsidRPr="000E2998" w:rsidRDefault="004F6315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9E484D5" w14:textId="77777777" w:rsidR="004F6315" w:rsidRPr="000E2998" w:rsidRDefault="004F6315" w:rsidP="004F63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C8DA56" w14:textId="77777777" w:rsidR="004F6315" w:rsidRPr="000E2998" w:rsidRDefault="004F6315" w:rsidP="00260D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4F6315" w:rsidRPr="00260D01" w14:paraId="53597FAF" w14:textId="77777777" w:rsidTr="00BD1FAA">
        <w:trPr>
          <w:cantSplit/>
        </w:trPr>
        <w:tc>
          <w:tcPr>
            <w:tcW w:w="3055" w:type="dxa"/>
            <w:hideMark/>
          </w:tcPr>
          <w:p w14:paraId="108A0564" w14:textId="77777777" w:rsidR="004F6315" w:rsidRPr="00260D01" w:rsidRDefault="004F6315" w:rsidP="004F63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D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</w:tcPr>
          <w:p w14:paraId="19FD7D36" w14:textId="77777777" w:rsidR="004F6315" w:rsidRPr="00260D01" w:rsidRDefault="004F6315" w:rsidP="004F631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</w:tcPr>
          <w:p w14:paraId="2CB936B8" w14:textId="0B0F8D44" w:rsidR="004F6315" w:rsidRPr="00260D01" w:rsidRDefault="00B5390D" w:rsidP="00BD1FAA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60D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387,020</w:t>
            </w:r>
          </w:p>
        </w:tc>
        <w:tc>
          <w:tcPr>
            <w:tcW w:w="271" w:type="dxa"/>
          </w:tcPr>
          <w:p w14:paraId="5874E9DD" w14:textId="77777777" w:rsidR="004F6315" w:rsidRPr="00260D01" w:rsidRDefault="004F6315" w:rsidP="004F631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183CA5E5" w14:textId="241EE9FE" w:rsidR="004F6315" w:rsidRPr="00260D01" w:rsidRDefault="004F6315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60D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440,357</w:t>
            </w:r>
          </w:p>
        </w:tc>
        <w:tc>
          <w:tcPr>
            <w:tcW w:w="278" w:type="dxa"/>
          </w:tcPr>
          <w:p w14:paraId="69B4F72A" w14:textId="77777777" w:rsidR="004F6315" w:rsidRPr="00260D01" w:rsidRDefault="004F6315" w:rsidP="004F63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5E7AF034" w14:textId="5A9D11D1" w:rsidR="004F6315" w:rsidRPr="00260D01" w:rsidRDefault="00301B54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60D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598,032</w:t>
            </w:r>
          </w:p>
        </w:tc>
        <w:tc>
          <w:tcPr>
            <w:tcW w:w="270" w:type="dxa"/>
          </w:tcPr>
          <w:p w14:paraId="2D5DF4F3" w14:textId="77777777" w:rsidR="004F6315" w:rsidRPr="00260D01" w:rsidRDefault="004F6315" w:rsidP="004F63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8AE400" w14:textId="163459FD" w:rsidR="004F6315" w:rsidRPr="00260D01" w:rsidRDefault="004F6315" w:rsidP="00260D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60D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662,585</w:t>
            </w:r>
          </w:p>
        </w:tc>
      </w:tr>
      <w:tr w:rsidR="004F6315" w:rsidRPr="009433A9" w14:paraId="1087648D" w14:textId="77777777" w:rsidTr="00BD1FAA">
        <w:trPr>
          <w:cantSplit/>
        </w:trPr>
        <w:tc>
          <w:tcPr>
            <w:tcW w:w="3055" w:type="dxa"/>
          </w:tcPr>
          <w:p w14:paraId="2B843272" w14:textId="77777777" w:rsidR="004F6315" w:rsidRPr="009433A9" w:rsidRDefault="004F6315" w:rsidP="004F6315">
            <w:pPr>
              <w:tabs>
                <w:tab w:val="left" w:pos="2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</w:t>
            </w:r>
          </w:p>
        </w:tc>
        <w:tc>
          <w:tcPr>
            <w:tcW w:w="1079" w:type="dxa"/>
          </w:tcPr>
          <w:p w14:paraId="098FF90A" w14:textId="77777777" w:rsidR="004F6315" w:rsidRPr="009433A9" w:rsidRDefault="004F6315" w:rsidP="004F631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</w:tcPr>
          <w:p w14:paraId="73519BE4" w14:textId="77777777" w:rsidR="004F6315" w:rsidRPr="00BD1FAA" w:rsidRDefault="004F6315" w:rsidP="00BD1FAA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CD680ED" w14:textId="77777777" w:rsidR="004F6315" w:rsidRPr="009433A9" w:rsidRDefault="004F6315" w:rsidP="004F631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6C1CCAC1" w14:textId="77777777" w:rsidR="004F6315" w:rsidRPr="00BD1FAA" w:rsidRDefault="004F6315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" w:type="dxa"/>
          </w:tcPr>
          <w:p w14:paraId="279B32F8" w14:textId="77777777" w:rsidR="004F6315" w:rsidRPr="009433A9" w:rsidRDefault="004F6315" w:rsidP="004F63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07FF1A75" w14:textId="77777777" w:rsidR="004F6315" w:rsidRPr="00BD1FAA" w:rsidRDefault="004F6315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A69D1E" w14:textId="77777777" w:rsidR="004F6315" w:rsidRPr="009433A9" w:rsidRDefault="004F6315" w:rsidP="004F63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E684F3" w14:textId="77777777" w:rsidR="004F6315" w:rsidRPr="00260D01" w:rsidRDefault="004F6315" w:rsidP="00260D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F6315" w:rsidRPr="009433A9" w14:paraId="16B79644" w14:textId="77777777" w:rsidTr="00BD1FAA">
        <w:trPr>
          <w:cantSplit/>
        </w:trPr>
        <w:tc>
          <w:tcPr>
            <w:tcW w:w="3055" w:type="dxa"/>
            <w:hideMark/>
          </w:tcPr>
          <w:p w14:paraId="35293BE2" w14:textId="7155871A" w:rsidR="004F6315" w:rsidRPr="009433A9" w:rsidRDefault="002828D2" w:rsidP="002828D2">
            <w:pPr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F6315" w:rsidRPr="009433A9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079" w:type="dxa"/>
          </w:tcPr>
          <w:p w14:paraId="09EB0B98" w14:textId="77777777" w:rsidR="004F6315" w:rsidRPr="009433A9" w:rsidRDefault="004F6315" w:rsidP="004F631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19288C6E" w14:textId="0ACC9ECF" w:rsidR="004F6315" w:rsidRPr="009433A9" w:rsidRDefault="00D1141E" w:rsidP="00260D01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(49,15</w:t>
            </w:r>
            <w:r w:rsidR="003B691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43A01301" w14:textId="77777777" w:rsidR="004F6315" w:rsidRPr="009433A9" w:rsidRDefault="004F6315" w:rsidP="004F631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F05EC4B" w14:textId="1C13695A" w:rsidR="004F6315" w:rsidRPr="00BD1FAA" w:rsidRDefault="004F6315" w:rsidP="00260D01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0D01">
              <w:rPr>
                <w:rFonts w:asciiTheme="majorBidi" w:hAnsiTheme="majorBidi" w:cstheme="majorBidi"/>
                <w:sz w:val="30"/>
                <w:szCs w:val="30"/>
              </w:rPr>
              <w:t>(49,032)</w:t>
            </w:r>
          </w:p>
        </w:tc>
        <w:tc>
          <w:tcPr>
            <w:tcW w:w="278" w:type="dxa"/>
          </w:tcPr>
          <w:p w14:paraId="5146FEC5" w14:textId="77777777" w:rsidR="004F6315" w:rsidRPr="009433A9" w:rsidRDefault="004F6315" w:rsidP="004F63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BA8996B" w14:textId="21BD1100" w:rsidR="004F6315" w:rsidRPr="00BD1FAA" w:rsidRDefault="00D1141E" w:rsidP="00260D01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0D01">
              <w:rPr>
                <w:rFonts w:asciiTheme="majorBidi" w:hAnsiTheme="majorBidi" w:cstheme="majorBidi"/>
                <w:sz w:val="30"/>
                <w:szCs w:val="30"/>
              </w:rPr>
              <w:t>(47,132)</w:t>
            </w:r>
          </w:p>
        </w:tc>
        <w:tc>
          <w:tcPr>
            <w:tcW w:w="270" w:type="dxa"/>
          </w:tcPr>
          <w:p w14:paraId="7E126D24" w14:textId="77777777" w:rsidR="004F6315" w:rsidRPr="009433A9" w:rsidRDefault="004F6315" w:rsidP="004F63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F20507" w14:textId="71E2D4E3" w:rsidR="004F6315" w:rsidRPr="00260D01" w:rsidRDefault="004F6315" w:rsidP="00260D01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0D01">
              <w:rPr>
                <w:rFonts w:asciiTheme="majorBidi" w:hAnsiTheme="majorBidi" w:cstheme="majorBidi"/>
                <w:sz w:val="30"/>
                <w:szCs w:val="30"/>
              </w:rPr>
              <w:t>(46,787)</w:t>
            </w:r>
          </w:p>
        </w:tc>
      </w:tr>
      <w:tr w:rsidR="004F6315" w:rsidRPr="00260D01" w14:paraId="5297DB51" w14:textId="77777777" w:rsidTr="005206D9">
        <w:trPr>
          <w:cantSplit/>
        </w:trPr>
        <w:tc>
          <w:tcPr>
            <w:tcW w:w="3055" w:type="dxa"/>
            <w:hideMark/>
          </w:tcPr>
          <w:p w14:paraId="1C0C7570" w14:textId="77777777" w:rsidR="004F6315" w:rsidRPr="00260D01" w:rsidRDefault="004F6315" w:rsidP="004F63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D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9" w:type="dxa"/>
          </w:tcPr>
          <w:p w14:paraId="25020F26" w14:textId="77777777" w:rsidR="004F6315" w:rsidRPr="00260D01" w:rsidRDefault="004F6315" w:rsidP="004F631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5B0BE6E4" w14:textId="1E2C2903" w:rsidR="004F6315" w:rsidRPr="00260D01" w:rsidRDefault="00187FC3" w:rsidP="00BD1FAA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D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337,870</w:t>
            </w:r>
          </w:p>
        </w:tc>
        <w:tc>
          <w:tcPr>
            <w:tcW w:w="271" w:type="dxa"/>
          </w:tcPr>
          <w:p w14:paraId="72A59A9B" w14:textId="77777777" w:rsidR="004F6315" w:rsidRPr="00260D01" w:rsidRDefault="004F6315" w:rsidP="004F631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6292E15" w14:textId="56D9C5CC" w:rsidR="004F6315" w:rsidRPr="00260D01" w:rsidRDefault="004F6315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60D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391,325</w:t>
            </w:r>
          </w:p>
        </w:tc>
        <w:tc>
          <w:tcPr>
            <w:tcW w:w="278" w:type="dxa"/>
          </w:tcPr>
          <w:p w14:paraId="04D9CC8D" w14:textId="77777777" w:rsidR="004F6315" w:rsidRPr="00260D01" w:rsidRDefault="004F6315" w:rsidP="004F63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3288E66F" w14:textId="36CC32A8" w:rsidR="004F6315" w:rsidRPr="00260D01" w:rsidRDefault="00187FC3" w:rsidP="00BD1FAA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60D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550,900</w:t>
            </w:r>
          </w:p>
        </w:tc>
        <w:tc>
          <w:tcPr>
            <w:tcW w:w="270" w:type="dxa"/>
          </w:tcPr>
          <w:p w14:paraId="48FD066B" w14:textId="77777777" w:rsidR="004F6315" w:rsidRPr="00260D01" w:rsidRDefault="004F6315" w:rsidP="004F63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EC0566" w14:textId="042F5687" w:rsidR="004F6315" w:rsidRPr="00260D01" w:rsidRDefault="004F6315" w:rsidP="00260D01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60D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615,798</w:t>
            </w:r>
          </w:p>
        </w:tc>
      </w:tr>
    </w:tbl>
    <w:p w14:paraId="72148189" w14:textId="77777777" w:rsidR="005206D9" w:rsidRDefault="005206D9">
      <w:r>
        <w:br w:type="page"/>
      </w:r>
    </w:p>
    <w:tbl>
      <w:tblPr>
        <w:tblW w:w="955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4"/>
        <w:gridCol w:w="1176"/>
        <w:gridCol w:w="263"/>
        <w:gridCol w:w="8"/>
        <w:gridCol w:w="1169"/>
        <w:gridCol w:w="278"/>
        <w:gridCol w:w="1162"/>
        <w:gridCol w:w="270"/>
        <w:gridCol w:w="1079"/>
        <w:gridCol w:w="17"/>
      </w:tblGrid>
      <w:tr w:rsidR="002B4831" w:rsidRPr="00617640" w14:paraId="338B1574" w14:textId="77777777" w:rsidTr="005206D9">
        <w:trPr>
          <w:cantSplit/>
        </w:trPr>
        <w:tc>
          <w:tcPr>
            <w:tcW w:w="4134" w:type="dxa"/>
            <w:vAlign w:val="bottom"/>
            <w:hideMark/>
          </w:tcPr>
          <w:p w14:paraId="1E1DB855" w14:textId="5CDA6FC1" w:rsidR="002B4831" w:rsidRPr="00617640" w:rsidRDefault="00A926A6" w:rsidP="0037469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Cs/>
                <w:cs/>
              </w:rPr>
              <w:lastRenderedPageBreak/>
              <w:br w:type="page"/>
            </w:r>
            <w:r w:rsidR="002B4831" w:rsidRPr="00617640">
              <w:rPr>
                <w:sz w:val="28"/>
                <w:szCs w:val="28"/>
              </w:rPr>
              <w:br w:type="column"/>
            </w:r>
          </w:p>
        </w:tc>
        <w:tc>
          <w:tcPr>
            <w:tcW w:w="2616" w:type="dxa"/>
            <w:gridSpan w:val="4"/>
            <w:vAlign w:val="bottom"/>
          </w:tcPr>
          <w:p w14:paraId="75355158" w14:textId="77777777" w:rsidR="002B4831" w:rsidRPr="00617640" w:rsidRDefault="002B4831" w:rsidP="0037469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1764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8" w:type="dxa"/>
          </w:tcPr>
          <w:p w14:paraId="197E8D37" w14:textId="77777777" w:rsidR="002B4831" w:rsidRPr="00617640" w:rsidRDefault="002B4831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8" w:type="dxa"/>
            <w:gridSpan w:val="4"/>
            <w:vAlign w:val="bottom"/>
          </w:tcPr>
          <w:p w14:paraId="26FC2E5B" w14:textId="77777777" w:rsidR="002B4831" w:rsidRPr="00617640" w:rsidRDefault="002B4831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B4831" w:rsidRPr="00617640" w14:paraId="16C7D9D6" w14:textId="77777777" w:rsidTr="005206D9">
        <w:trPr>
          <w:cantSplit/>
        </w:trPr>
        <w:tc>
          <w:tcPr>
            <w:tcW w:w="4134" w:type="dxa"/>
            <w:vAlign w:val="bottom"/>
          </w:tcPr>
          <w:p w14:paraId="79C2C60C" w14:textId="77777777" w:rsidR="002B4831" w:rsidRPr="00617640" w:rsidRDefault="002B4831" w:rsidP="0037469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6176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1176" w:type="dxa"/>
            <w:vAlign w:val="bottom"/>
          </w:tcPr>
          <w:p w14:paraId="4313CA68" w14:textId="62E90F19" w:rsidR="002B4831" w:rsidRPr="00617640" w:rsidRDefault="00C605FF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C605FF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</w:t>
            </w:r>
            <w:r w:rsidR="00234FC2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271" w:type="dxa"/>
            <w:gridSpan w:val="2"/>
            <w:vAlign w:val="bottom"/>
          </w:tcPr>
          <w:p w14:paraId="6948C674" w14:textId="77777777" w:rsidR="002B4831" w:rsidRPr="00617640" w:rsidRDefault="002B4831" w:rsidP="0037469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7F245B4" w14:textId="553DFBB6" w:rsidR="002B4831" w:rsidRPr="00617640" w:rsidRDefault="00C605FF" w:rsidP="0037469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C605FF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</w:t>
            </w:r>
            <w:r w:rsidR="00234FC2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278" w:type="dxa"/>
          </w:tcPr>
          <w:p w14:paraId="1468E402" w14:textId="77777777" w:rsidR="002B4831" w:rsidRPr="00617640" w:rsidRDefault="002B4831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16FFDD7F" w14:textId="61A5A6B1" w:rsidR="002B4831" w:rsidRPr="00617640" w:rsidRDefault="00C605FF" w:rsidP="0037469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34FC2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70E11086" w14:textId="77777777" w:rsidR="002B4831" w:rsidRPr="00617640" w:rsidRDefault="002B4831" w:rsidP="0037469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0543D826" w14:textId="76EBA030" w:rsidR="002B4831" w:rsidRPr="00617640" w:rsidRDefault="00C605FF" w:rsidP="0037469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C605FF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</w:t>
            </w:r>
            <w:r w:rsidR="00234FC2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4</w:t>
            </w:r>
          </w:p>
        </w:tc>
      </w:tr>
      <w:tr w:rsidR="002B4831" w:rsidRPr="00617640" w14:paraId="179664AF" w14:textId="77777777" w:rsidTr="005206D9">
        <w:trPr>
          <w:cantSplit/>
        </w:trPr>
        <w:tc>
          <w:tcPr>
            <w:tcW w:w="4134" w:type="dxa"/>
            <w:vAlign w:val="bottom"/>
            <w:hideMark/>
          </w:tcPr>
          <w:p w14:paraId="0BFCAAC8" w14:textId="77777777" w:rsidR="002B4831" w:rsidRPr="00617640" w:rsidRDefault="002B4831" w:rsidP="0037469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422" w:type="dxa"/>
            <w:gridSpan w:val="9"/>
            <w:vAlign w:val="bottom"/>
            <w:hideMark/>
          </w:tcPr>
          <w:p w14:paraId="77306B6E" w14:textId="77777777" w:rsidR="002B4831" w:rsidRPr="00617640" w:rsidRDefault="002B4831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61764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6176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B4831" w:rsidRPr="00617640" w14:paraId="5E5C711A" w14:textId="77777777" w:rsidTr="005206D9">
        <w:trPr>
          <w:cantSplit/>
        </w:trPr>
        <w:tc>
          <w:tcPr>
            <w:tcW w:w="4134" w:type="dxa"/>
            <w:vAlign w:val="bottom"/>
          </w:tcPr>
          <w:p w14:paraId="7FA13BA7" w14:textId="77777777" w:rsidR="002B4831" w:rsidRPr="00617640" w:rsidRDefault="002B4831" w:rsidP="0037469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61764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22" w:type="dxa"/>
            <w:gridSpan w:val="9"/>
            <w:vAlign w:val="bottom"/>
          </w:tcPr>
          <w:p w14:paraId="677A6AB4" w14:textId="77777777" w:rsidR="002B4831" w:rsidRPr="00617640" w:rsidRDefault="002B4831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34FC2" w:rsidRPr="00617640" w14:paraId="67FD1B56" w14:textId="77777777" w:rsidTr="005206D9">
        <w:trPr>
          <w:cantSplit/>
        </w:trPr>
        <w:tc>
          <w:tcPr>
            <w:tcW w:w="4134" w:type="dxa"/>
            <w:hideMark/>
          </w:tcPr>
          <w:p w14:paraId="1B6BDA00" w14:textId="77777777" w:rsidR="00234FC2" w:rsidRPr="00617640" w:rsidRDefault="00234FC2" w:rsidP="00234FC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6" w:type="dxa"/>
          </w:tcPr>
          <w:p w14:paraId="1396E687" w14:textId="6C35EAAD" w:rsidR="00234FC2" w:rsidRPr="00617640" w:rsidRDefault="00DD7266" w:rsidP="00DD72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18,297</w:t>
            </w:r>
          </w:p>
        </w:tc>
        <w:tc>
          <w:tcPr>
            <w:tcW w:w="271" w:type="dxa"/>
            <w:gridSpan w:val="2"/>
          </w:tcPr>
          <w:p w14:paraId="1F16892F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E999622" w14:textId="77777777" w:rsidR="00234FC2" w:rsidRPr="00617640" w:rsidRDefault="00234FC2" w:rsidP="00234FC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252169D3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DE58478" w14:textId="477FCB1E" w:rsidR="00234FC2" w:rsidRPr="00617640" w:rsidRDefault="00DD7266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86,510</w:t>
            </w:r>
          </w:p>
        </w:tc>
        <w:tc>
          <w:tcPr>
            <w:tcW w:w="270" w:type="dxa"/>
          </w:tcPr>
          <w:p w14:paraId="3917A7A4" w14:textId="77777777" w:rsidR="00234FC2" w:rsidRPr="00617640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gridSpan w:val="2"/>
          </w:tcPr>
          <w:p w14:paraId="5B871352" w14:textId="1E5BBD32" w:rsidR="00234FC2" w:rsidRPr="00617640" w:rsidRDefault="00234FC2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68</w:t>
            </w:r>
            <w:r w:rsidRPr="006176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</w:t>
            </w:r>
          </w:p>
        </w:tc>
      </w:tr>
      <w:tr w:rsidR="00234FC2" w:rsidRPr="00617640" w14:paraId="7E847E49" w14:textId="77777777" w:rsidTr="005206D9">
        <w:trPr>
          <w:cantSplit/>
        </w:trPr>
        <w:tc>
          <w:tcPr>
            <w:tcW w:w="4134" w:type="dxa"/>
            <w:hideMark/>
          </w:tcPr>
          <w:p w14:paraId="740E9751" w14:textId="77777777" w:rsidR="00234FC2" w:rsidRPr="00617640" w:rsidRDefault="00234FC2" w:rsidP="00234FC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6" w:type="dxa"/>
          </w:tcPr>
          <w:p w14:paraId="6ECFFFE6" w14:textId="77777777" w:rsidR="00234FC2" w:rsidRPr="00617640" w:rsidRDefault="00234FC2" w:rsidP="00234FC2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3C9915F6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7EC5E80" w14:textId="77777777" w:rsidR="00234FC2" w:rsidRPr="00617640" w:rsidRDefault="00234FC2" w:rsidP="00234FC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21F23011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32AAE4D" w14:textId="7BE06AEC" w:rsidR="00234FC2" w:rsidRPr="00617640" w:rsidRDefault="00234FC2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76DADAA" w14:textId="77777777" w:rsidR="00234FC2" w:rsidRPr="00617640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gridSpan w:val="2"/>
          </w:tcPr>
          <w:p w14:paraId="45AC4FF7" w14:textId="77777777" w:rsidR="00234FC2" w:rsidRPr="00617640" w:rsidRDefault="00234FC2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FC2" w:rsidRPr="00617640" w14:paraId="391BD18E" w14:textId="77777777" w:rsidTr="005206D9">
        <w:trPr>
          <w:cantSplit/>
        </w:trPr>
        <w:tc>
          <w:tcPr>
            <w:tcW w:w="4134" w:type="dxa"/>
            <w:hideMark/>
          </w:tcPr>
          <w:p w14:paraId="3BEDA244" w14:textId="4042E5D6" w:rsidR="00234FC2" w:rsidRPr="00617640" w:rsidRDefault="00234FC2" w:rsidP="00234FC2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  น้อยกว่า </w:t>
            </w:r>
            <w:r w:rsidRPr="00C605FF">
              <w:rPr>
                <w:rFonts w:ascii="Angsana New" w:hAnsi="Angsana New"/>
                <w:sz w:val="28"/>
                <w:szCs w:val="28"/>
              </w:rPr>
              <w:t>3</w:t>
            </w: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2676EC56" w14:textId="172DC7F7" w:rsidR="00234FC2" w:rsidRPr="00617640" w:rsidRDefault="00DD7266" w:rsidP="00DD72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271" w:type="dxa"/>
            <w:gridSpan w:val="2"/>
          </w:tcPr>
          <w:p w14:paraId="3B556CB8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738A1A3" w14:textId="77777777" w:rsidR="00234FC2" w:rsidRPr="00617640" w:rsidRDefault="00234FC2" w:rsidP="00234FC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329DDF67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D904F8D" w14:textId="46F31958" w:rsidR="00234FC2" w:rsidRPr="00617640" w:rsidRDefault="001D2331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1,741</w:t>
            </w:r>
          </w:p>
        </w:tc>
        <w:tc>
          <w:tcPr>
            <w:tcW w:w="270" w:type="dxa"/>
          </w:tcPr>
          <w:p w14:paraId="5448CBF5" w14:textId="77777777" w:rsidR="00234FC2" w:rsidRPr="00617640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gridSpan w:val="2"/>
          </w:tcPr>
          <w:p w14:paraId="07C55A09" w14:textId="063A4145" w:rsidR="00234FC2" w:rsidRPr="00617640" w:rsidRDefault="00234FC2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</w:p>
        </w:tc>
      </w:tr>
      <w:tr w:rsidR="00234FC2" w:rsidRPr="00617640" w14:paraId="7AE25B43" w14:textId="77777777" w:rsidTr="005206D9">
        <w:trPr>
          <w:cantSplit/>
        </w:trPr>
        <w:tc>
          <w:tcPr>
            <w:tcW w:w="4134" w:type="dxa"/>
            <w:hideMark/>
          </w:tcPr>
          <w:p w14:paraId="7B42F698" w14:textId="0586F18B" w:rsidR="00234FC2" w:rsidRPr="00617640" w:rsidRDefault="00234FC2" w:rsidP="00234FC2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605F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17640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C605FF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1764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52FB2665" w14:textId="1309C467" w:rsidR="00234FC2" w:rsidRPr="00617640" w:rsidRDefault="00DD7266" w:rsidP="00DD72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20,584</w:t>
            </w:r>
          </w:p>
        </w:tc>
        <w:tc>
          <w:tcPr>
            <w:tcW w:w="271" w:type="dxa"/>
            <w:gridSpan w:val="2"/>
          </w:tcPr>
          <w:p w14:paraId="07FCD03B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8CD0B41" w14:textId="77777777" w:rsidR="00234FC2" w:rsidRPr="00617640" w:rsidRDefault="00234FC2" w:rsidP="00234FC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3D356959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5173FAB" w14:textId="7CF8D7ED" w:rsidR="00234FC2" w:rsidRPr="00617640" w:rsidRDefault="001D2331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20,827</w:t>
            </w:r>
          </w:p>
        </w:tc>
        <w:tc>
          <w:tcPr>
            <w:tcW w:w="270" w:type="dxa"/>
          </w:tcPr>
          <w:p w14:paraId="27F24FC6" w14:textId="77777777" w:rsidR="00234FC2" w:rsidRPr="00617640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gridSpan w:val="2"/>
          </w:tcPr>
          <w:p w14:paraId="15EB31CE" w14:textId="4123E346" w:rsidR="00234FC2" w:rsidRPr="00617640" w:rsidRDefault="00234FC2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</w:tr>
      <w:tr w:rsidR="00234FC2" w:rsidRPr="00617640" w14:paraId="6B513D24" w14:textId="77777777" w:rsidTr="005206D9">
        <w:trPr>
          <w:cantSplit/>
        </w:trPr>
        <w:tc>
          <w:tcPr>
            <w:tcW w:w="4134" w:type="dxa"/>
            <w:hideMark/>
          </w:tcPr>
          <w:p w14:paraId="58D418B7" w14:textId="5ED2F6F8" w:rsidR="00234FC2" w:rsidRPr="00617640" w:rsidRDefault="00234FC2" w:rsidP="00234FC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C605FF">
              <w:rPr>
                <w:rFonts w:ascii="Angsana New" w:hAnsi="Angsana New"/>
                <w:sz w:val="28"/>
                <w:szCs w:val="28"/>
              </w:rPr>
              <w:t>6</w:t>
            </w: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7640">
              <w:rPr>
                <w:rFonts w:ascii="Angsana New" w:hAnsi="Angsana New"/>
                <w:sz w:val="28"/>
                <w:szCs w:val="28"/>
              </w:rPr>
              <w:t>-</w:t>
            </w: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05FF">
              <w:rPr>
                <w:rFonts w:ascii="Angsana New" w:hAnsi="Angsana New"/>
                <w:sz w:val="28"/>
                <w:szCs w:val="28"/>
              </w:rPr>
              <w:t>12</w:t>
            </w: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5BC51C97" w14:textId="574EE0FF" w:rsidR="00234FC2" w:rsidRPr="00617640" w:rsidRDefault="00234FC2" w:rsidP="0034228B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4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33E6AD37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38FE116" w14:textId="77777777" w:rsidR="00234FC2" w:rsidRPr="00617640" w:rsidRDefault="00234FC2" w:rsidP="00234FC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31BAD51F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78ECEB7" w14:textId="09C0D0AD" w:rsidR="00234FC2" w:rsidRPr="00617640" w:rsidRDefault="001D2331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270" w:type="dxa"/>
          </w:tcPr>
          <w:p w14:paraId="6C9D351E" w14:textId="77777777" w:rsidR="00234FC2" w:rsidRPr="00617640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gridSpan w:val="2"/>
          </w:tcPr>
          <w:p w14:paraId="660BBCA7" w14:textId="6A683CED" w:rsidR="00234FC2" w:rsidRPr="00617640" w:rsidRDefault="00234FC2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</w:p>
        </w:tc>
      </w:tr>
      <w:tr w:rsidR="00234FC2" w:rsidRPr="00617640" w14:paraId="23806911" w14:textId="77777777" w:rsidTr="005206D9">
        <w:trPr>
          <w:cantSplit/>
        </w:trPr>
        <w:tc>
          <w:tcPr>
            <w:tcW w:w="4134" w:type="dxa"/>
            <w:hideMark/>
          </w:tcPr>
          <w:p w14:paraId="26A36C31" w14:textId="156D65E4" w:rsidR="00234FC2" w:rsidRPr="00617640" w:rsidRDefault="00234FC2" w:rsidP="00234FC2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1764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C605FF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61764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A4CAB" w14:textId="081A81F0" w:rsidR="00234FC2" w:rsidRPr="00617640" w:rsidRDefault="00234FC2" w:rsidP="0034228B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4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7CDC3726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CB6C0" w14:textId="77777777" w:rsidR="00234FC2" w:rsidRPr="00617640" w:rsidRDefault="00234FC2" w:rsidP="00234FC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5F3BA6A9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5831B" w14:textId="362F1A2F" w:rsidR="00234FC2" w:rsidRPr="00617640" w:rsidRDefault="001D2331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200,599</w:t>
            </w:r>
          </w:p>
        </w:tc>
        <w:tc>
          <w:tcPr>
            <w:tcW w:w="270" w:type="dxa"/>
          </w:tcPr>
          <w:p w14:paraId="4D3350E4" w14:textId="77777777" w:rsidR="00234FC2" w:rsidRPr="00617640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30981" w14:textId="707C8DC9" w:rsidR="00234FC2" w:rsidRPr="00617640" w:rsidRDefault="00234FC2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808</w:t>
            </w:r>
          </w:p>
        </w:tc>
      </w:tr>
      <w:tr w:rsidR="00234FC2" w:rsidRPr="00617640" w14:paraId="385A4822" w14:textId="77777777" w:rsidTr="005206D9">
        <w:trPr>
          <w:cantSplit/>
        </w:trPr>
        <w:tc>
          <w:tcPr>
            <w:tcW w:w="4134" w:type="dxa"/>
            <w:hideMark/>
          </w:tcPr>
          <w:p w14:paraId="104B646E" w14:textId="77777777" w:rsidR="00234FC2" w:rsidRPr="00617640" w:rsidRDefault="00234FC2" w:rsidP="00234F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88CBB" w14:textId="31456554" w:rsidR="00234FC2" w:rsidRPr="00617640" w:rsidRDefault="00DD7266" w:rsidP="00DD72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</w:t>
            </w:r>
            <w:r w:rsidRPr="00DD72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691</w:t>
            </w:r>
          </w:p>
        </w:tc>
        <w:tc>
          <w:tcPr>
            <w:tcW w:w="271" w:type="dxa"/>
            <w:gridSpan w:val="2"/>
          </w:tcPr>
          <w:p w14:paraId="5B1BA152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8BA41" w14:textId="77777777" w:rsidR="00234FC2" w:rsidRPr="00617640" w:rsidRDefault="00234FC2" w:rsidP="00234FC2">
            <w:pPr>
              <w:pStyle w:val="acctfourfigures"/>
              <w:tabs>
                <w:tab w:val="clear" w:pos="765"/>
                <w:tab w:val="decimal" w:pos="285"/>
                <w:tab w:val="decimal" w:pos="55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3FDE25EE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1FEE4" w14:textId="5EFD52E4" w:rsidR="00234FC2" w:rsidRPr="00617640" w:rsidRDefault="001D2331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DD72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10,137</w:t>
            </w:r>
          </w:p>
        </w:tc>
        <w:tc>
          <w:tcPr>
            <w:tcW w:w="270" w:type="dxa"/>
          </w:tcPr>
          <w:p w14:paraId="727C4C17" w14:textId="77777777" w:rsidR="00234FC2" w:rsidRPr="00617640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57FF156" w14:textId="557D3FA6" w:rsidR="00234FC2" w:rsidRPr="00617640" w:rsidRDefault="00234FC2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283</w:t>
            </w: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415</w:t>
            </w:r>
          </w:p>
        </w:tc>
      </w:tr>
      <w:tr w:rsidR="00234FC2" w:rsidRPr="00617640" w14:paraId="1099F4BA" w14:textId="77777777" w:rsidTr="005206D9">
        <w:trPr>
          <w:cantSplit/>
          <w:trHeight w:val="71"/>
        </w:trPr>
        <w:tc>
          <w:tcPr>
            <w:tcW w:w="4134" w:type="dxa"/>
            <w:vAlign w:val="bottom"/>
            <w:hideMark/>
          </w:tcPr>
          <w:p w14:paraId="7A8E1CA9" w14:textId="77777777" w:rsidR="00234FC2" w:rsidRPr="00617640" w:rsidRDefault="00234FC2" w:rsidP="00234FC2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176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EE7735" w14:textId="62BD4F30" w:rsidR="00234FC2" w:rsidRPr="00617640" w:rsidRDefault="00234FC2" w:rsidP="0034228B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4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2F5FF0D1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A63D1F" w14:textId="77777777" w:rsidR="00234FC2" w:rsidRPr="00617640" w:rsidRDefault="00234FC2" w:rsidP="00234FC2">
            <w:pPr>
              <w:pStyle w:val="acctfourfigures"/>
              <w:tabs>
                <w:tab w:val="clear" w:pos="765"/>
                <w:tab w:val="decimal" w:pos="285"/>
                <w:tab w:val="decimal" w:pos="55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vAlign w:val="bottom"/>
          </w:tcPr>
          <w:p w14:paraId="1A8394C6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EF207C" w14:textId="466F8569" w:rsidR="00234FC2" w:rsidRPr="00617640" w:rsidRDefault="001D2331" w:rsidP="0034228B">
            <w:pPr>
              <w:pStyle w:val="acctfourfigures"/>
              <w:tabs>
                <w:tab w:val="clear" w:pos="765"/>
                <w:tab w:val="decimal" w:pos="-43"/>
                <w:tab w:val="decimal" w:pos="11"/>
              </w:tabs>
              <w:spacing w:line="240" w:lineRule="auto"/>
              <w:ind w:left="-79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4BE0380" w14:textId="77777777" w:rsidR="00234FC2" w:rsidRPr="00617640" w:rsidRDefault="00234FC2" w:rsidP="00234FC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2898FFCC" w14:textId="298722C1" w:rsidR="00234FC2" w:rsidRPr="00617640" w:rsidRDefault="00234FC2" w:rsidP="0034228B">
            <w:pPr>
              <w:pStyle w:val="acctfourfigures"/>
              <w:tabs>
                <w:tab w:val="clear" w:pos="765"/>
                <w:tab w:val="decimal" w:pos="-43"/>
                <w:tab w:val="decimal" w:pos="11"/>
              </w:tabs>
              <w:spacing w:line="240" w:lineRule="auto"/>
              <w:ind w:left="-79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4FC2" w:rsidRPr="00617640" w14:paraId="2C7C1B17" w14:textId="77777777" w:rsidTr="005206D9">
        <w:trPr>
          <w:cantSplit/>
        </w:trPr>
        <w:tc>
          <w:tcPr>
            <w:tcW w:w="4134" w:type="dxa"/>
            <w:hideMark/>
          </w:tcPr>
          <w:p w14:paraId="7D4E3F36" w14:textId="77777777" w:rsidR="00234FC2" w:rsidRPr="00617640" w:rsidRDefault="00234FC2" w:rsidP="00234F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DBEAEF" w14:textId="1167DE29" w:rsidR="00234FC2" w:rsidRPr="00617640" w:rsidRDefault="00DD7266" w:rsidP="00DD72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</w:t>
            </w:r>
            <w:r w:rsidRPr="00DD72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691</w:t>
            </w:r>
          </w:p>
        </w:tc>
        <w:tc>
          <w:tcPr>
            <w:tcW w:w="271" w:type="dxa"/>
            <w:gridSpan w:val="2"/>
          </w:tcPr>
          <w:p w14:paraId="38D0B774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1AB4CF" w14:textId="77777777" w:rsidR="00234FC2" w:rsidRPr="00617640" w:rsidRDefault="00234FC2" w:rsidP="00234FC2">
            <w:pPr>
              <w:pStyle w:val="acctfourfigures"/>
              <w:tabs>
                <w:tab w:val="clear" w:pos="765"/>
                <w:tab w:val="decimal" w:pos="285"/>
                <w:tab w:val="decimal" w:pos="55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2D97309B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0881F" w14:textId="0258C52B" w:rsidR="00234FC2" w:rsidRPr="00617640" w:rsidRDefault="001D2331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D72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10,137</w:t>
            </w:r>
          </w:p>
        </w:tc>
        <w:tc>
          <w:tcPr>
            <w:tcW w:w="270" w:type="dxa"/>
          </w:tcPr>
          <w:p w14:paraId="0CE2D0A0" w14:textId="77777777" w:rsidR="00234FC2" w:rsidRPr="00617640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746A48E9" w14:textId="652F5A98" w:rsidR="00234FC2" w:rsidRPr="00617640" w:rsidRDefault="00234FC2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283</w:t>
            </w: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415</w:t>
            </w:r>
          </w:p>
        </w:tc>
      </w:tr>
      <w:tr w:rsidR="00234FC2" w:rsidRPr="008A1029" w14:paraId="313F0209" w14:textId="77777777" w:rsidTr="005206D9">
        <w:trPr>
          <w:gridAfter w:val="1"/>
          <w:wAfter w:w="17" w:type="dxa"/>
          <w:cantSplit/>
        </w:trPr>
        <w:tc>
          <w:tcPr>
            <w:tcW w:w="4134" w:type="dxa"/>
            <w:vAlign w:val="bottom"/>
          </w:tcPr>
          <w:p w14:paraId="3028125B" w14:textId="77777777" w:rsidR="00234FC2" w:rsidRPr="008A1029" w:rsidRDefault="00234FC2" w:rsidP="00234FC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5405" w:type="dxa"/>
            <w:gridSpan w:val="8"/>
            <w:vAlign w:val="bottom"/>
          </w:tcPr>
          <w:p w14:paraId="0C54EE1A" w14:textId="77777777" w:rsidR="00234FC2" w:rsidRPr="008A1029" w:rsidRDefault="00234FC2" w:rsidP="00234FC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</w:p>
        </w:tc>
      </w:tr>
      <w:tr w:rsidR="00234FC2" w:rsidRPr="00617640" w14:paraId="1853971C" w14:textId="77777777" w:rsidTr="005206D9">
        <w:trPr>
          <w:gridAfter w:val="1"/>
          <w:wAfter w:w="17" w:type="dxa"/>
          <w:cantSplit/>
        </w:trPr>
        <w:tc>
          <w:tcPr>
            <w:tcW w:w="4134" w:type="dxa"/>
            <w:vAlign w:val="bottom"/>
          </w:tcPr>
          <w:p w14:paraId="271EE81C" w14:textId="77777777" w:rsidR="00234FC2" w:rsidRPr="00617640" w:rsidRDefault="00234FC2" w:rsidP="00234FC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76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5405" w:type="dxa"/>
            <w:gridSpan w:val="8"/>
            <w:vAlign w:val="bottom"/>
          </w:tcPr>
          <w:p w14:paraId="67BB525D" w14:textId="77777777" w:rsidR="00234FC2" w:rsidRPr="00617640" w:rsidRDefault="00234FC2" w:rsidP="00234FC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34FC2" w:rsidRPr="00617640" w14:paraId="15B29B03" w14:textId="77777777" w:rsidTr="005206D9">
        <w:trPr>
          <w:gridAfter w:val="1"/>
          <w:wAfter w:w="17" w:type="dxa"/>
          <w:cantSplit/>
        </w:trPr>
        <w:tc>
          <w:tcPr>
            <w:tcW w:w="4134" w:type="dxa"/>
            <w:hideMark/>
          </w:tcPr>
          <w:p w14:paraId="59D8DCBF" w14:textId="77777777" w:rsidR="00234FC2" w:rsidRPr="00617640" w:rsidRDefault="00234FC2" w:rsidP="00234FC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6" w:type="dxa"/>
          </w:tcPr>
          <w:p w14:paraId="6F99617A" w14:textId="5C371C0E" w:rsidR="00234FC2" w:rsidRPr="00617640" w:rsidRDefault="00DD7266" w:rsidP="00DD72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189,480</w:t>
            </w:r>
          </w:p>
        </w:tc>
        <w:tc>
          <w:tcPr>
            <w:tcW w:w="263" w:type="dxa"/>
          </w:tcPr>
          <w:p w14:paraId="6A3D7A35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53862AE1" w14:textId="519FB651" w:rsidR="00234FC2" w:rsidRPr="00617640" w:rsidRDefault="00234FC2" w:rsidP="00DD72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66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266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278" w:type="dxa"/>
          </w:tcPr>
          <w:p w14:paraId="5D27DB98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D203899" w14:textId="41F89F26" w:rsidR="00234FC2" w:rsidRPr="00617640" w:rsidRDefault="001D2331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D7266">
              <w:rPr>
                <w:rFonts w:asciiTheme="majorBidi" w:hAnsiTheme="majorBidi" w:cstheme="majorBidi"/>
                <w:sz w:val="28"/>
                <w:szCs w:val="28"/>
              </w:rPr>
              <w:t>61,185</w:t>
            </w:r>
          </w:p>
        </w:tc>
        <w:tc>
          <w:tcPr>
            <w:tcW w:w="270" w:type="dxa"/>
          </w:tcPr>
          <w:p w14:paraId="38283261" w14:textId="77777777" w:rsidR="00234FC2" w:rsidRPr="00617640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921832F" w14:textId="118E12E5" w:rsidR="00234FC2" w:rsidRPr="00DD7266" w:rsidRDefault="00234FC2" w:rsidP="00DD72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66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266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</w:tr>
      <w:tr w:rsidR="00234FC2" w:rsidRPr="00617640" w14:paraId="2183FC4B" w14:textId="77777777" w:rsidTr="005206D9">
        <w:trPr>
          <w:gridAfter w:val="1"/>
          <w:wAfter w:w="17" w:type="dxa"/>
          <w:cantSplit/>
        </w:trPr>
        <w:tc>
          <w:tcPr>
            <w:tcW w:w="4134" w:type="dxa"/>
            <w:hideMark/>
          </w:tcPr>
          <w:p w14:paraId="7FF17C28" w14:textId="77777777" w:rsidR="00234FC2" w:rsidRPr="00617640" w:rsidRDefault="00234FC2" w:rsidP="00234FC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6" w:type="dxa"/>
          </w:tcPr>
          <w:p w14:paraId="6E3501F7" w14:textId="77777777" w:rsidR="00234FC2" w:rsidRPr="00DD7266" w:rsidRDefault="00234FC2" w:rsidP="00DD72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02994F41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4E822117" w14:textId="77777777" w:rsidR="00234FC2" w:rsidRPr="00617640" w:rsidRDefault="00234FC2" w:rsidP="00DD72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713C5D33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3D0694F" w14:textId="77777777" w:rsidR="00234FC2" w:rsidRPr="00617640" w:rsidRDefault="00234FC2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64D83C" w14:textId="77777777" w:rsidR="00234FC2" w:rsidRPr="00617640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0C85C27" w14:textId="77777777" w:rsidR="00234FC2" w:rsidRPr="00DD7266" w:rsidRDefault="00234FC2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4FC2" w:rsidRPr="00617640" w14:paraId="2061B762" w14:textId="77777777" w:rsidTr="005206D9">
        <w:trPr>
          <w:gridAfter w:val="1"/>
          <w:wAfter w:w="17" w:type="dxa"/>
          <w:cantSplit/>
        </w:trPr>
        <w:tc>
          <w:tcPr>
            <w:tcW w:w="4134" w:type="dxa"/>
            <w:hideMark/>
          </w:tcPr>
          <w:p w14:paraId="5F727E98" w14:textId="388DAB72" w:rsidR="00234FC2" w:rsidRPr="00617640" w:rsidRDefault="00234FC2" w:rsidP="00234FC2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  น้อยกว่า </w:t>
            </w:r>
            <w:r w:rsidRPr="00C605FF">
              <w:rPr>
                <w:rFonts w:ascii="Angsana New" w:hAnsi="Angsana New"/>
                <w:sz w:val="28"/>
                <w:szCs w:val="28"/>
              </w:rPr>
              <w:t>3</w:t>
            </w: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466F7F26" w14:textId="6A2CA561" w:rsidR="00234FC2" w:rsidRPr="00617640" w:rsidRDefault="001D2331" w:rsidP="00DD72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D7266">
              <w:rPr>
                <w:rFonts w:asciiTheme="majorBidi" w:hAnsiTheme="majorBidi" w:cstheme="majorBidi"/>
                <w:sz w:val="28"/>
                <w:szCs w:val="28"/>
              </w:rPr>
              <w:t>0,960</w:t>
            </w:r>
          </w:p>
        </w:tc>
        <w:tc>
          <w:tcPr>
            <w:tcW w:w="263" w:type="dxa"/>
          </w:tcPr>
          <w:p w14:paraId="3E6DA295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0F02F670" w14:textId="7334C918" w:rsidR="00234FC2" w:rsidRPr="00617640" w:rsidRDefault="00234FC2" w:rsidP="00DD72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66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266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278" w:type="dxa"/>
          </w:tcPr>
          <w:p w14:paraId="7FB4E506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9C31C2D" w14:textId="0ED35B9A" w:rsidR="00234FC2" w:rsidRPr="00617640" w:rsidRDefault="001D2331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21,946</w:t>
            </w:r>
          </w:p>
        </w:tc>
        <w:tc>
          <w:tcPr>
            <w:tcW w:w="270" w:type="dxa"/>
          </w:tcPr>
          <w:p w14:paraId="2D1CD413" w14:textId="77777777" w:rsidR="00234FC2" w:rsidRPr="00617640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6009BB1" w14:textId="11807296" w:rsidR="00234FC2" w:rsidRPr="00DD7266" w:rsidRDefault="00234FC2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66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266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</w:tr>
      <w:tr w:rsidR="00234FC2" w:rsidRPr="00617640" w14:paraId="4BCC158C" w14:textId="77777777" w:rsidTr="005206D9">
        <w:trPr>
          <w:gridAfter w:val="1"/>
          <w:wAfter w:w="17" w:type="dxa"/>
          <w:cantSplit/>
        </w:trPr>
        <w:tc>
          <w:tcPr>
            <w:tcW w:w="4134" w:type="dxa"/>
            <w:hideMark/>
          </w:tcPr>
          <w:p w14:paraId="5FC4FB86" w14:textId="0085341E" w:rsidR="00234FC2" w:rsidRPr="00617640" w:rsidRDefault="00234FC2" w:rsidP="00234FC2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605F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17640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C605FF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1764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22F2241D" w14:textId="08D3CC0A" w:rsidR="00234FC2" w:rsidRPr="00617640" w:rsidRDefault="001D2331" w:rsidP="00DD72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6,664</w:t>
            </w:r>
          </w:p>
        </w:tc>
        <w:tc>
          <w:tcPr>
            <w:tcW w:w="263" w:type="dxa"/>
          </w:tcPr>
          <w:p w14:paraId="3E603D9C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0D2851AE" w14:textId="4B4AB0B9" w:rsidR="00234FC2" w:rsidRPr="00617640" w:rsidRDefault="00234FC2" w:rsidP="00DD72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6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266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78" w:type="dxa"/>
          </w:tcPr>
          <w:p w14:paraId="5ED2490A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448F3C0" w14:textId="617AD918" w:rsidR="00234FC2" w:rsidRPr="00617640" w:rsidRDefault="001D2331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6,656</w:t>
            </w:r>
          </w:p>
        </w:tc>
        <w:tc>
          <w:tcPr>
            <w:tcW w:w="270" w:type="dxa"/>
          </w:tcPr>
          <w:p w14:paraId="3DBBF4E7" w14:textId="77777777" w:rsidR="00234FC2" w:rsidRPr="00617640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EAF07D3" w14:textId="51CCFE31" w:rsidR="00234FC2" w:rsidRPr="00DD7266" w:rsidRDefault="00234FC2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66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</w:tr>
      <w:tr w:rsidR="00234FC2" w:rsidRPr="00617640" w14:paraId="5DD0B7F4" w14:textId="77777777" w:rsidTr="005206D9">
        <w:trPr>
          <w:gridAfter w:val="1"/>
          <w:wAfter w:w="17" w:type="dxa"/>
          <w:cantSplit/>
        </w:trPr>
        <w:tc>
          <w:tcPr>
            <w:tcW w:w="4134" w:type="dxa"/>
            <w:hideMark/>
          </w:tcPr>
          <w:p w14:paraId="6F638B46" w14:textId="1F3C5D07" w:rsidR="00234FC2" w:rsidRPr="00617640" w:rsidRDefault="00234FC2" w:rsidP="00234FC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C605FF">
              <w:rPr>
                <w:rFonts w:ascii="Angsana New" w:hAnsi="Angsana New"/>
                <w:sz w:val="28"/>
                <w:szCs w:val="28"/>
              </w:rPr>
              <w:t>6</w:t>
            </w: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7640">
              <w:rPr>
                <w:rFonts w:ascii="Angsana New" w:hAnsi="Angsana New"/>
                <w:sz w:val="28"/>
                <w:szCs w:val="28"/>
              </w:rPr>
              <w:t>-</w:t>
            </w: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05FF">
              <w:rPr>
                <w:rFonts w:ascii="Angsana New" w:hAnsi="Angsana New"/>
                <w:sz w:val="28"/>
                <w:szCs w:val="28"/>
              </w:rPr>
              <w:t>12</w:t>
            </w: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58E30074" w14:textId="1189AA1F" w:rsidR="00234FC2" w:rsidRPr="00617640" w:rsidRDefault="00DD7266" w:rsidP="00DD72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2,898</w:t>
            </w:r>
          </w:p>
        </w:tc>
        <w:tc>
          <w:tcPr>
            <w:tcW w:w="263" w:type="dxa"/>
          </w:tcPr>
          <w:p w14:paraId="17953E15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537B5A3C" w14:textId="0E9CE745" w:rsidR="00234FC2" w:rsidRPr="00617640" w:rsidRDefault="00234FC2" w:rsidP="00DD72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66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266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278" w:type="dxa"/>
          </w:tcPr>
          <w:p w14:paraId="3E4188E3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32D452D" w14:textId="7F9EEBBB" w:rsidR="00234FC2" w:rsidRPr="00617640" w:rsidRDefault="00DD7266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2,898</w:t>
            </w:r>
          </w:p>
        </w:tc>
        <w:tc>
          <w:tcPr>
            <w:tcW w:w="270" w:type="dxa"/>
          </w:tcPr>
          <w:p w14:paraId="2AC3D1F3" w14:textId="77777777" w:rsidR="00234FC2" w:rsidRPr="00617640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55A21D5" w14:textId="078D79F9" w:rsidR="00234FC2" w:rsidRPr="00DD7266" w:rsidRDefault="00234FC2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66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266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</w:tr>
      <w:tr w:rsidR="00234FC2" w:rsidRPr="00617640" w14:paraId="3BDF3900" w14:textId="77777777" w:rsidTr="005206D9">
        <w:trPr>
          <w:gridAfter w:val="1"/>
          <w:wAfter w:w="17" w:type="dxa"/>
          <w:cantSplit/>
        </w:trPr>
        <w:tc>
          <w:tcPr>
            <w:tcW w:w="4134" w:type="dxa"/>
            <w:hideMark/>
          </w:tcPr>
          <w:p w14:paraId="2B2DE1BC" w14:textId="2CCF8BF8" w:rsidR="00234FC2" w:rsidRPr="00617640" w:rsidRDefault="00234FC2" w:rsidP="00234FC2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1764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C605FF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61764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9B7D3" w14:textId="7EEFC837" w:rsidR="00234FC2" w:rsidRPr="00617640" w:rsidRDefault="00DD7266" w:rsidP="00DD72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55,646</w:t>
            </w:r>
          </w:p>
        </w:tc>
        <w:tc>
          <w:tcPr>
            <w:tcW w:w="263" w:type="dxa"/>
          </w:tcPr>
          <w:p w14:paraId="334DDAEA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D424DD" w14:textId="077EFE40" w:rsidR="00234FC2" w:rsidRPr="00617640" w:rsidRDefault="00234FC2" w:rsidP="00DD72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66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266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278" w:type="dxa"/>
          </w:tcPr>
          <w:p w14:paraId="019714AC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0AA8E" w14:textId="639CB6E5" w:rsidR="00234FC2" w:rsidRPr="00617640" w:rsidRDefault="00DD7266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53,627</w:t>
            </w:r>
          </w:p>
        </w:tc>
        <w:tc>
          <w:tcPr>
            <w:tcW w:w="270" w:type="dxa"/>
          </w:tcPr>
          <w:p w14:paraId="609BD989" w14:textId="77777777" w:rsidR="00234FC2" w:rsidRPr="00617640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53AD7" w14:textId="11506DD3" w:rsidR="00234FC2" w:rsidRPr="00DD7266" w:rsidRDefault="00234FC2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6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266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</w:tr>
      <w:tr w:rsidR="00234FC2" w:rsidRPr="00617640" w14:paraId="2A021259" w14:textId="77777777" w:rsidTr="005206D9">
        <w:trPr>
          <w:gridAfter w:val="1"/>
          <w:wAfter w:w="17" w:type="dxa"/>
          <w:cantSplit/>
        </w:trPr>
        <w:tc>
          <w:tcPr>
            <w:tcW w:w="4134" w:type="dxa"/>
            <w:hideMark/>
          </w:tcPr>
          <w:p w14:paraId="7D9A883E" w14:textId="77777777" w:rsidR="00234FC2" w:rsidRPr="00617640" w:rsidRDefault="00234FC2" w:rsidP="00234F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9AB29" w14:textId="373C6A58" w:rsidR="00234FC2" w:rsidRPr="00617640" w:rsidRDefault="00EF3120" w:rsidP="00DD7266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285,648</w:t>
            </w:r>
          </w:p>
        </w:tc>
        <w:tc>
          <w:tcPr>
            <w:tcW w:w="263" w:type="dxa"/>
          </w:tcPr>
          <w:p w14:paraId="6CD80874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92BB3" w14:textId="65093D4E" w:rsidR="00234FC2" w:rsidRPr="00617640" w:rsidRDefault="00234FC2" w:rsidP="00234FC2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387</w:t>
            </w: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701</w:t>
            </w:r>
          </w:p>
        </w:tc>
        <w:tc>
          <w:tcPr>
            <w:tcW w:w="278" w:type="dxa"/>
          </w:tcPr>
          <w:p w14:paraId="5E9E38AF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1766D" w14:textId="65D2B78C" w:rsidR="00234FC2" w:rsidRPr="00617640" w:rsidRDefault="001D2331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DD72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6,312</w:t>
            </w:r>
          </w:p>
        </w:tc>
        <w:tc>
          <w:tcPr>
            <w:tcW w:w="270" w:type="dxa"/>
          </w:tcPr>
          <w:p w14:paraId="2859202C" w14:textId="77777777" w:rsidR="00234FC2" w:rsidRPr="00617640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7E33F319" w14:textId="5C9C8423" w:rsidR="00234FC2" w:rsidRPr="00617640" w:rsidRDefault="00234FC2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352</w:t>
            </w: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457</w:t>
            </w:r>
          </w:p>
        </w:tc>
      </w:tr>
      <w:tr w:rsidR="00234FC2" w:rsidRPr="00617640" w14:paraId="2EF556DD" w14:textId="77777777" w:rsidTr="005206D9">
        <w:trPr>
          <w:gridAfter w:val="1"/>
          <w:wAfter w:w="17" w:type="dxa"/>
          <w:cantSplit/>
          <w:trHeight w:val="71"/>
        </w:trPr>
        <w:tc>
          <w:tcPr>
            <w:tcW w:w="4134" w:type="dxa"/>
            <w:vAlign w:val="bottom"/>
            <w:hideMark/>
          </w:tcPr>
          <w:p w14:paraId="2C86BB5F" w14:textId="77777777" w:rsidR="00234FC2" w:rsidRPr="00617640" w:rsidRDefault="00234FC2" w:rsidP="00234FC2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176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EF996" w14:textId="4AB1CF1E" w:rsidR="00234FC2" w:rsidRPr="00617640" w:rsidRDefault="001D2331" w:rsidP="004E3145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(49,15</w:t>
            </w:r>
            <w:r w:rsidR="00DD726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3" w:type="dxa"/>
            <w:vAlign w:val="bottom"/>
          </w:tcPr>
          <w:p w14:paraId="6A49D3AB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4A41B5" w14:textId="427B633C" w:rsidR="00234FC2" w:rsidRPr="00617640" w:rsidRDefault="00234FC2" w:rsidP="004E3145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E3145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3145">
              <w:rPr>
                <w:rFonts w:asciiTheme="majorBidi" w:hAnsiTheme="majorBidi" w:cstheme="majorBidi"/>
                <w:sz w:val="28"/>
                <w:szCs w:val="28"/>
              </w:rPr>
              <w:t>032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8" w:type="dxa"/>
            <w:vAlign w:val="bottom"/>
          </w:tcPr>
          <w:p w14:paraId="14C77687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1ACE3E" w14:textId="0E4333F8" w:rsidR="00234FC2" w:rsidRPr="00617640" w:rsidRDefault="001D2331" w:rsidP="004E3145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(47,132)</w:t>
            </w:r>
          </w:p>
        </w:tc>
        <w:tc>
          <w:tcPr>
            <w:tcW w:w="270" w:type="dxa"/>
            <w:vAlign w:val="bottom"/>
          </w:tcPr>
          <w:p w14:paraId="7666F903" w14:textId="77777777" w:rsidR="00234FC2" w:rsidRPr="00617640" w:rsidRDefault="00234FC2" w:rsidP="00234FC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76BD5C8" w14:textId="64458B18" w:rsidR="00234FC2" w:rsidRPr="00617640" w:rsidRDefault="00234FC2" w:rsidP="004E3145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E3145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3145">
              <w:rPr>
                <w:rFonts w:asciiTheme="majorBidi" w:hAnsiTheme="majorBidi" w:cstheme="majorBidi"/>
                <w:sz w:val="28"/>
                <w:szCs w:val="28"/>
              </w:rPr>
              <w:t>787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34FC2" w:rsidRPr="00617640" w14:paraId="72FA827C" w14:textId="77777777" w:rsidTr="005206D9">
        <w:trPr>
          <w:gridAfter w:val="1"/>
          <w:wAfter w:w="17" w:type="dxa"/>
          <w:cantSplit/>
        </w:trPr>
        <w:tc>
          <w:tcPr>
            <w:tcW w:w="4134" w:type="dxa"/>
            <w:hideMark/>
          </w:tcPr>
          <w:p w14:paraId="151223C5" w14:textId="77777777" w:rsidR="00234FC2" w:rsidRPr="00617640" w:rsidRDefault="00234FC2" w:rsidP="00234F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2FAFB" w14:textId="505F22E7" w:rsidR="00234FC2" w:rsidRPr="00617640" w:rsidRDefault="002870CF" w:rsidP="00234FC2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236,498</w:t>
            </w:r>
          </w:p>
        </w:tc>
        <w:tc>
          <w:tcPr>
            <w:tcW w:w="263" w:type="dxa"/>
          </w:tcPr>
          <w:p w14:paraId="4B9354C9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28888B" w14:textId="5563D280" w:rsidR="00234FC2" w:rsidRPr="00617640" w:rsidRDefault="00234FC2" w:rsidP="00234FC2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338</w:t>
            </w: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669</w:t>
            </w:r>
          </w:p>
        </w:tc>
        <w:tc>
          <w:tcPr>
            <w:tcW w:w="278" w:type="dxa"/>
          </w:tcPr>
          <w:p w14:paraId="240B416C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D988B3" w14:textId="6BD41EA8" w:rsidR="00234FC2" w:rsidRPr="00DD7266" w:rsidRDefault="00DD7266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199,180</w:t>
            </w:r>
          </w:p>
        </w:tc>
        <w:tc>
          <w:tcPr>
            <w:tcW w:w="270" w:type="dxa"/>
          </w:tcPr>
          <w:p w14:paraId="5A5E2B45" w14:textId="77777777" w:rsidR="00234FC2" w:rsidRPr="00617640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2" w:space="0" w:color="auto"/>
              <w:bottom w:val="double" w:sz="4" w:space="0" w:color="auto"/>
            </w:tcBorders>
          </w:tcPr>
          <w:p w14:paraId="69AED3A6" w14:textId="2DD28C7A" w:rsidR="00234FC2" w:rsidRPr="00617640" w:rsidRDefault="00234FC2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305</w:t>
            </w: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670</w:t>
            </w:r>
          </w:p>
        </w:tc>
      </w:tr>
      <w:tr w:rsidR="00234FC2" w:rsidRPr="008A1029" w14:paraId="4FCD421D" w14:textId="77777777" w:rsidTr="005206D9">
        <w:trPr>
          <w:gridAfter w:val="1"/>
          <w:wAfter w:w="17" w:type="dxa"/>
          <w:cantSplit/>
        </w:trPr>
        <w:tc>
          <w:tcPr>
            <w:tcW w:w="4134" w:type="dxa"/>
          </w:tcPr>
          <w:p w14:paraId="0F6CC091" w14:textId="77777777" w:rsidR="00234FC2" w:rsidRPr="008A1029" w:rsidRDefault="00234FC2" w:rsidP="00234FC2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right w:val="nil"/>
            </w:tcBorders>
          </w:tcPr>
          <w:p w14:paraId="5A243558" w14:textId="77777777" w:rsidR="00234FC2" w:rsidRPr="008A1029" w:rsidRDefault="00234FC2" w:rsidP="00234FC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3" w:type="dxa"/>
          </w:tcPr>
          <w:p w14:paraId="3A1F536D" w14:textId="77777777" w:rsidR="00234FC2" w:rsidRPr="008A1029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ED049FF" w14:textId="77777777" w:rsidR="00234FC2" w:rsidRPr="008A1029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8" w:type="dxa"/>
          </w:tcPr>
          <w:p w14:paraId="77B3ADD3" w14:textId="77777777" w:rsidR="00234FC2" w:rsidRPr="008A1029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nil"/>
              <w:right w:val="nil"/>
            </w:tcBorders>
          </w:tcPr>
          <w:p w14:paraId="432070F6" w14:textId="77777777" w:rsidR="00234FC2" w:rsidRPr="008A1029" w:rsidRDefault="00234FC2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E9A6A34" w14:textId="77777777" w:rsidR="00234FC2" w:rsidRPr="008A1029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14E928C1" w14:textId="77777777" w:rsidR="00234FC2" w:rsidRPr="008A1029" w:rsidRDefault="00234FC2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234FC2" w:rsidRPr="00617640" w14:paraId="25E76EE3" w14:textId="77777777" w:rsidTr="005206D9">
        <w:trPr>
          <w:gridAfter w:val="1"/>
          <w:wAfter w:w="17" w:type="dxa"/>
          <w:cantSplit/>
        </w:trPr>
        <w:tc>
          <w:tcPr>
            <w:tcW w:w="4134" w:type="dxa"/>
          </w:tcPr>
          <w:p w14:paraId="106E2FC0" w14:textId="77777777" w:rsidR="00234FC2" w:rsidRPr="00617640" w:rsidRDefault="00234FC2" w:rsidP="00234F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76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6" w:type="dxa"/>
            <w:tcBorders>
              <w:left w:val="nil"/>
              <w:bottom w:val="double" w:sz="4" w:space="0" w:color="auto"/>
              <w:right w:val="nil"/>
            </w:tcBorders>
          </w:tcPr>
          <w:p w14:paraId="6E2A8ABA" w14:textId="74A1EB65" w:rsidR="00234FC2" w:rsidRPr="00617640" w:rsidRDefault="002870CF" w:rsidP="00234FC2">
            <w:pPr>
              <w:pStyle w:val="acctfourfigures"/>
              <w:tabs>
                <w:tab w:val="decimal" w:pos="465"/>
              </w:tabs>
              <w:spacing w:line="240" w:lineRule="auto"/>
              <w:ind w:left="-83" w:right="73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276,189</w:t>
            </w:r>
          </w:p>
        </w:tc>
        <w:tc>
          <w:tcPr>
            <w:tcW w:w="263" w:type="dxa"/>
          </w:tcPr>
          <w:p w14:paraId="7118E153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28932BF" w14:textId="25B7DE5A" w:rsidR="00234FC2" w:rsidRPr="00617640" w:rsidRDefault="00234FC2" w:rsidP="00234FC2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338</w:t>
            </w: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669</w:t>
            </w:r>
          </w:p>
        </w:tc>
        <w:tc>
          <w:tcPr>
            <w:tcW w:w="278" w:type="dxa"/>
          </w:tcPr>
          <w:p w14:paraId="446CC47E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left w:val="nil"/>
              <w:bottom w:val="double" w:sz="4" w:space="0" w:color="auto"/>
              <w:right w:val="nil"/>
            </w:tcBorders>
          </w:tcPr>
          <w:p w14:paraId="1BBB0053" w14:textId="7062F40C" w:rsidR="00234FC2" w:rsidRPr="00617640" w:rsidRDefault="001D2331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509,31</w:t>
            </w:r>
            <w:r w:rsidR="00DD726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70082EDD" w14:textId="77777777" w:rsidR="00234FC2" w:rsidRPr="00617640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04FAD5C4" w14:textId="726B0FF6" w:rsidR="00234FC2" w:rsidRPr="00617640" w:rsidRDefault="00234FC2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589</w:t>
            </w: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085</w:t>
            </w:r>
          </w:p>
        </w:tc>
      </w:tr>
      <w:tr w:rsidR="00234FC2" w:rsidRPr="008A1029" w14:paraId="02A9D4DD" w14:textId="77777777" w:rsidTr="005206D9">
        <w:trPr>
          <w:gridAfter w:val="1"/>
          <w:wAfter w:w="17" w:type="dxa"/>
          <w:cantSplit/>
        </w:trPr>
        <w:tc>
          <w:tcPr>
            <w:tcW w:w="4134" w:type="dxa"/>
          </w:tcPr>
          <w:p w14:paraId="72CAC775" w14:textId="77777777" w:rsidR="00234FC2" w:rsidRPr="008A1029" w:rsidRDefault="00234FC2" w:rsidP="00234FC2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right w:val="nil"/>
            </w:tcBorders>
          </w:tcPr>
          <w:p w14:paraId="6852C4F1" w14:textId="77777777" w:rsidR="00234FC2" w:rsidRPr="008A1029" w:rsidRDefault="00234FC2" w:rsidP="00234FC2">
            <w:pPr>
              <w:pStyle w:val="acctfourfigures"/>
              <w:tabs>
                <w:tab w:val="decimal" w:pos="465"/>
              </w:tabs>
              <w:spacing w:line="240" w:lineRule="auto"/>
              <w:ind w:left="-83" w:right="73" w:firstLine="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3" w:type="dxa"/>
          </w:tcPr>
          <w:p w14:paraId="4A5A520D" w14:textId="77777777" w:rsidR="00234FC2" w:rsidRPr="008A1029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60AAA46" w14:textId="77777777" w:rsidR="00234FC2" w:rsidRPr="008A1029" w:rsidRDefault="00234FC2" w:rsidP="00234FC2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8" w:type="dxa"/>
          </w:tcPr>
          <w:p w14:paraId="6232E1F8" w14:textId="77777777" w:rsidR="00234FC2" w:rsidRPr="008A1029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nil"/>
              <w:right w:val="nil"/>
            </w:tcBorders>
          </w:tcPr>
          <w:p w14:paraId="5513DD2E" w14:textId="77777777" w:rsidR="00234FC2" w:rsidRPr="008A1029" w:rsidRDefault="00234FC2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761911BD" w14:textId="77777777" w:rsidR="00234FC2" w:rsidRPr="008A1029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3ACA6C4F" w14:textId="77777777" w:rsidR="00234FC2" w:rsidRPr="008A1029" w:rsidRDefault="00234FC2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234FC2" w:rsidRPr="00617640" w14:paraId="6A15FC6B" w14:textId="77777777" w:rsidTr="005206D9">
        <w:trPr>
          <w:gridAfter w:val="1"/>
          <w:wAfter w:w="17" w:type="dxa"/>
          <w:cantSplit/>
        </w:trPr>
        <w:tc>
          <w:tcPr>
            <w:tcW w:w="4134" w:type="dxa"/>
            <w:vAlign w:val="bottom"/>
          </w:tcPr>
          <w:p w14:paraId="4602238D" w14:textId="4DC06D72" w:rsidR="00234FC2" w:rsidRPr="00617640" w:rsidRDefault="00234FC2" w:rsidP="00234FC2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616" w:type="dxa"/>
            <w:gridSpan w:val="4"/>
            <w:vAlign w:val="bottom"/>
          </w:tcPr>
          <w:p w14:paraId="5B1ABA61" w14:textId="77777777" w:rsidR="00234FC2" w:rsidRPr="00617640" w:rsidRDefault="00234FC2" w:rsidP="00234FC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17640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2B6CF321" w14:textId="77777777" w:rsidR="00234FC2" w:rsidRPr="00617640" w:rsidRDefault="00234FC2" w:rsidP="00234FC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11" w:type="dxa"/>
            <w:gridSpan w:val="3"/>
            <w:vAlign w:val="bottom"/>
          </w:tcPr>
          <w:p w14:paraId="0DB8154E" w14:textId="77777777" w:rsidR="00234FC2" w:rsidRPr="00617640" w:rsidRDefault="00234FC2" w:rsidP="00234FC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1764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34FC2" w:rsidRPr="00617640" w14:paraId="7E80B8FD" w14:textId="77777777" w:rsidTr="005206D9">
        <w:trPr>
          <w:gridAfter w:val="1"/>
          <w:wAfter w:w="17" w:type="dxa"/>
          <w:cantSplit/>
        </w:trPr>
        <w:tc>
          <w:tcPr>
            <w:tcW w:w="4134" w:type="dxa"/>
            <w:vAlign w:val="bottom"/>
          </w:tcPr>
          <w:p w14:paraId="68817FB7" w14:textId="1A313C65" w:rsidR="00234FC2" w:rsidRPr="00617640" w:rsidRDefault="00234FC2" w:rsidP="00234FC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176" w:type="dxa"/>
            <w:vAlign w:val="bottom"/>
          </w:tcPr>
          <w:p w14:paraId="4B0D906F" w14:textId="36531197" w:rsidR="00234FC2" w:rsidRPr="00617640" w:rsidRDefault="00234FC2" w:rsidP="00234FC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C605F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3" w:type="dxa"/>
            <w:vAlign w:val="bottom"/>
          </w:tcPr>
          <w:p w14:paraId="626ABCF3" w14:textId="77777777" w:rsidR="00234FC2" w:rsidRPr="00617640" w:rsidRDefault="00234FC2" w:rsidP="00234FC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33DFB32F" w14:textId="65F77D4E" w:rsidR="00234FC2" w:rsidRPr="00617640" w:rsidRDefault="00234FC2" w:rsidP="00234FC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C605F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8" w:type="dxa"/>
          </w:tcPr>
          <w:p w14:paraId="27E9E40C" w14:textId="77777777" w:rsidR="00234FC2" w:rsidRPr="00617640" w:rsidRDefault="00234FC2" w:rsidP="00234FC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52DE6F42" w14:textId="26D0B4F0" w:rsidR="00234FC2" w:rsidRPr="00617640" w:rsidRDefault="00234FC2" w:rsidP="00234FC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605F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3A5F1B15" w14:textId="77777777" w:rsidR="00234FC2" w:rsidRPr="00617640" w:rsidRDefault="00234FC2" w:rsidP="00234FC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D9EC1E1" w14:textId="105E3B19" w:rsidR="00234FC2" w:rsidRPr="00617640" w:rsidRDefault="00234FC2" w:rsidP="00234FC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C605F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</w:tr>
      <w:tr w:rsidR="00234FC2" w:rsidRPr="00617640" w14:paraId="520F8454" w14:textId="77777777" w:rsidTr="005206D9">
        <w:trPr>
          <w:gridAfter w:val="1"/>
          <w:wAfter w:w="17" w:type="dxa"/>
          <w:cantSplit/>
        </w:trPr>
        <w:tc>
          <w:tcPr>
            <w:tcW w:w="4134" w:type="dxa"/>
            <w:vAlign w:val="bottom"/>
            <w:hideMark/>
          </w:tcPr>
          <w:p w14:paraId="2B45C39D" w14:textId="77777777" w:rsidR="00234FC2" w:rsidRPr="00617640" w:rsidRDefault="00234FC2" w:rsidP="00234FC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405" w:type="dxa"/>
            <w:gridSpan w:val="8"/>
            <w:vAlign w:val="bottom"/>
            <w:hideMark/>
          </w:tcPr>
          <w:p w14:paraId="2E6E21B2" w14:textId="77777777" w:rsidR="00234FC2" w:rsidRPr="00617640" w:rsidRDefault="00234FC2" w:rsidP="00234FC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1764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34FC2" w:rsidRPr="00617640" w14:paraId="7215A5FD" w14:textId="77777777" w:rsidTr="005206D9">
        <w:trPr>
          <w:gridAfter w:val="1"/>
          <w:wAfter w:w="17" w:type="dxa"/>
          <w:cantSplit/>
        </w:trPr>
        <w:tc>
          <w:tcPr>
            <w:tcW w:w="4134" w:type="dxa"/>
          </w:tcPr>
          <w:p w14:paraId="38545C1D" w14:textId="64D7D239" w:rsidR="00234FC2" w:rsidRPr="004C08B3" w:rsidRDefault="00234FC2" w:rsidP="00234FC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8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08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C08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6" w:type="dxa"/>
          </w:tcPr>
          <w:p w14:paraId="175E96F6" w14:textId="4FD72C11" w:rsidR="00234FC2" w:rsidRPr="00617640" w:rsidRDefault="00CC59A0" w:rsidP="00234FC2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49,032</w:t>
            </w:r>
          </w:p>
        </w:tc>
        <w:tc>
          <w:tcPr>
            <w:tcW w:w="263" w:type="dxa"/>
          </w:tcPr>
          <w:p w14:paraId="22D2075A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6E70D312" w14:textId="657FC4AF" w:rsidR="00234FC2" w:rsidRPr="00617640" w:rsidRDefault="00CC59A0" w:rsidP="00CC59A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11,283</w:t>
            </w:r>
          </w:p>
        </w:tc>
        <w:tc>
          <w:tcPr>
            <w:tcW w:w="278" w:type="dxa"/>
          </w:tcPr>
          <w:p w14:paraId="795E4F66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218F19E" w14:textId="756AF626" w:rsidR="00234FC2" w:rsidRPr="00617640" w:rsidRDefault="00CC59A0" w:rsidP="00CC59A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,787</w:t>
            </w:r>
          </w:p>
        </w:tc>
        <w:tc>
          <w:tcPr>
            <w:tcW w:w="270" w:type="dxa"/>
          </w:tcPr>
          <w:p w14:paraId="01FA1417" w14:textId="77777777" w:rsidR="00234FC2" w:rsidRPr="00617640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1E17A17" w14:textId="389E3C51" w:rsidR="00234FC2" w:rsidRPr="00617640" w:rsidRDefault="00CC59A0" w:rsidP="00CC59A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7,493</w:t>
            </w:r>
          </w:p>
        </w:tc>
      </w:tr>
      <w:tr w:rsidR="00234FC2" w:rsidRPr="00617640" w14:paraId="3471E0F7" w14:textId="77777777" w:rsidTr="005206D9">
        <w:trPr>
          <w:gridAfter w:val="1"/>
          <w:wAfter w:w="17" w:type="dxa"/>
          <w:cantSplit/>
        </w:trPr>
        <w:tc>
          <w:tcPr>
            <w:tcW w:w="4134" w:type="dxa"/>
          </w:tcPr>
          <w:p w14:paraId="161B2D56" w14:textId="163EC11A" w:rsidR="00234FC2" w:rsidRPr="00617640" w:rsidRDefault="00234FC2" w:rsidP="00234FC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6" w:type="dxa"/>
          </w:tcPr>
          <w:p w14:paraId="2BA6EE4C" w14:textId="324232E3" w:rsidR="00234FC2" w:rsidRPr="00617640" w:rsidRDefault="00906258" w:rsidP="00234FC2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C59A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3" w:type="dxa"/>
          </w:tcPr>
          <w:p w14:paraId="3E1099F9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1DEFC06C" w14:textId="4E5AF649" w:rsidR="00234FC2" w:rsidRPr="00617640" w:rsidRDefault="00CC59A0" w:rsidP="00234FC2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</w:t>
            </w:r>
            <w:r w:rsidRPr="00CC59A0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278" w:type="dxa"/>
          </w:tcPr>
          <w:p w14:paraId="11B5B658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3210FE9" w14:textId="24984FF7" w:rsidR="00234FC2" w:rsidRPr="00617640" w:rsidRDefault="00906258" w:rsidP="00CC59A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270" w:type="dxa"/>
          </w:tcPr>
          <w:p w14:paraId="266C0B21" w14:textId="77777777" w:rsidR="00234FC2" w:rsidRPr="00617640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9F3AE49" w14:textId="4D0EE491" w:rsidR="00234FC2" w:rsidRPr="00617640" w:rsidRDefault="00CC59A0" w:rsidP="00CC59A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39,294</w:t>
            </w:r>
          </w:p>
        </w:tc>
      </w:tr>
      <w:tr w:rsidR="00234FC2" w:rsidRPr="00617640" w14:paraId="606DDF43" w14:textId="77777777" w:rsidTr="005206D9">
        <w:trPr>
          <w:gridAfter w:val="1"/>
          <w:wAfter w:w="17" w:type="dxa"/>
          <w:cantSplit/>
        </w:trPr>
        <w:tc>
          <w:tcPr>
            <w:tcW w:w="4134" w:type="dxa"/>
          </w:tcPr>
          <w:p w14:paraId="664D1AD9" w14:textId="444633F7" w:rsidR="00234FC2" w:rsidRPr="00617640" w:rsidRDefault="00234FC2" w:rsidP="00234FC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8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61764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054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61764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C08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C08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370BE80D" w14:textId="316FCB90" w:rsidR="00234FC2" w:rsidRPr="004C08B3" w:rsidRDefault="00906258" w:rsidP="00234FC2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49,15</w:t>
            </w:r>
            <w:r w:rsidR="00CC59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63" w:type="dxa"/>
          </w:tcPr>
          <w:p w14:paraId="5ED1FFCE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4F6DCF" w14:textId="27AACC41" w:rsidR="00234FC2" w:rsidRPr="004C08B3" w:rsidRDefault="00234FC2" w:rsidP="00234FC2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8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49,032</w:t>
            </w:r>
          </w:p>
        </w:tc>
        <w:tc>
          <w:tcPr>
            <w:tcW w:w="278" w:type="dxa"/>
          </w:tcPr>
          <w:p w14:paraId="37346E39" w14:textId="77777777" w:rsidR="00234FC2" w:rsidRPr="00617640" w:rsidRDefault="00234FC2" w:rsidP="00234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71755A3E" w14:textId="5CFF566D" w:rsidR="00234FC2" w:rsidRPr="00906258" w:rsidRDefault="007C5366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536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47</w:t>
            </w:r>
            <w:r w:rsidR="00906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,132</w:t>
            </w:r>
          </w:p>
        </w:tc>
        <w:tc>
          <w:tcPr>
            <w:tcW w:w="270" w:type="dxa"/>
          </w:tcPr>
          <w:p w14:paraId="3E13FF0D" w14:textId="77777777" w:rsidR="00234FC2" w:rsidRPr="00617640" w:rsidRDefault="00234FC2" w:rsidP="00234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02C5963" w14:textId="2F23AB56" w:rsidR="00234FC2" w:rsidRPr="004C08B3" w:rsidRDefault="00234FC2" w:rsidP="00234F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8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</w:t>
            </w:r>
            <w:r w:rsidRPr="004C08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08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787</w:t>
            </w:r>
          </w:p>
        </w:tc>
      </w:tr>
    </w:tbl>
    <w:p w14:paraId="64F47D69" w14:textId="77777777" w:rsidR="00617640" w:rsidRPr="008A1029" w:rsidRDefault="00617640" w:rsidP="00497AE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Cs w:val="18"/>
        </w:rPr>
      </w:pPr>
    </w:p>
    <w:p w14:paraId="6002708A" w14:textId="561EC154" w:rsidR="00CD3DF4" w:rsidRDefault="005468F9" w:rsidP="00CD3DF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9"/>
          <w:szCs w:val="29"/>
          <w:cs/>
        </w:rPr>
      </w:pPr>
      <w:r>
        <w:rPr>
          <w:rFonts w:asciiTheme="majorBidi" w:hAnsiTheme="majorBidi" w:cstheme="majorBidi" w:hint="cs"/>
          <w:sz w:val="29"/>
          <w:szCs w:val="29"/>
          <w:cs/>
        </w:rPr>
        <w:t xml:space="preserve">ข้อมูลเกี่ยวกับความเสี่ยงด้านเครดิตเปิดเผยในหมายเหตุข้อ </w:t>
      </w:r>
      <w:r w:rsidR="003968AC">
        <w:rPr>
          <w:rFonts w:asciiTheme="majorBidi" w:hAnsiTheme="majorBidi" w:cstheme="majorBidi"/>
          <w:sz w:val="29"/>
          <w:szCs w:val="29"/>
        </w:rPr>
        <w:t>2</w:t>
      </w:r>
      <w:r w:rsidR="006342DE">
        <w:rPr>
          <w:rFonts w:asciiTheme="majorBidi" w:hAnsiTheme="majorBidi" w:cstheme="majorBidi"/>
          <w:sz w:val="29"/>
          <w:szCs w:val="29"/>
        </w:rPr>
        <w:t>6</w:t>
      </w:r>
      <w:r w:rsidR="00CD3DF4">
        <w:rPr>
          <w:rFonts w:asciiTheme="majorBidi" w:hAnsiTheme="majorBidi" w:cstheme="majorBidi"/>
          <w:sz w:val="29"/>
          <w:szCs w:val="29"/>
        </w:rPr>
        <w:br w:type="page"/>
      </w:r>
    </w:p>
    <w:p w14:paraId="1E78E216" w14:textId="1BBD08CA" w:rsidR="002B4831" w:rsidRPr="00AE2820" w:rsidRDefault="002B4831" w:rsidP="00067062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E2820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ลูกหนี้ตามสัญญาเช่า</w:t>
      </w:r>
    </w:p>
    <w:p w14:paraId="28A144E4" w14:textId="77777777" w:rsidR="000769A3" w:rsidRPr="002B71CE" w:rsidRDefault="000769A3" w:rsidP="000769A3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86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124"/>
        <w:gridCol w:w="1080"/>
        <w:gridCol w:w="238"/>
        <w:gridCol w:w="1112"/>
        <w:gridCol w:w="259"/>
        <w:gridCol w:w="1181"/>
        <w:gridCol w:w="238"/>
        <w:gridCol w:w="15"/>
        <w:gridCol w:w="1007"/>
        <w:gridCol w:w="259"/>
        <w:gridCol w:w="1091"/>
        <w:gridCol w:w="259"/>
        <w:gridCol w:w="1001"/>
      </w:tblGrid>
      <w:tr w:rsidR="000769A3" w:rsidRPr="00283346" w14:paraId="4A59C341" w14:textId="77777777" w:rsidTr="00BC775A">
        <w:trPr>
          <w:trHeight w:val="381"/>
        </w:trPr>
        <w:tc>
          <w:tcPr>
            <w:tcW w:w="2124" w:type="dxa"/>
          </w:tcPr>
          <w:p w14:paraId="13B836BB" w14:textId="77777777" w:rsidR="000769A3" w:rsidRPr="00283346" w:rsidRDefault="000769A3" w:rsidP="003D6482">
            <w:pPr>
              <w:tabs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40" w:type="dxa"/>
            <w:gridSpan w:val="12"/>
          </w:tcPr>
          <w:p w14:paraId="1D185AA2" w14:textId="2864F7AC" w:rsidR="000769A3" w:rsidRPr="00283346" w:rsidRDefault="000769A3" w:rsidP="003D64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833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DD495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/</w:t>
            </w:r>
            <w:r w:rsidR="00EE72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D495C" w:rsidRPr="00DD495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="00DD495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769A3" w:rsidRPr="00283346" w14:paraId="0023166B" w14:textId="77777777" w:rsidTr="00BC775A">
        <w:trPr>
          <w:trHeight w:val="381"/>
        </w:trPr>
        <w:tc>
          <w:tcPr>
            <w:tcW w:w="2124" w:type="dxa"/>
          </w:tcPr>
          <w:p w14:paraId="70A47C9C" w14:textId="77777777" w:rsidR="000769A3" w:rsidRPr="00283346" w:rsidRDefault="000769A3" w:rsidP="003D6482">
            <w:pPr>
              <w:tabs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14D715E" w14:textId="77777777" w:rsidR="000769A3" w:rsidRPr="00283346" w:rsidRDefault="000769A3" w:rsidP="003D64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83346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</w:t>
            </w:r>
            <w:r w:rsidRPr="00283346">
              <w:rPr>
                <w:rFonts w:ascii="Angsana New" w:hAnsi="Angsana New"/>
                <w:sz w:val="28"/>
                <w:szCs w:val="28"/>
                <w:cs/>
                <w:lang w:val="th-TH"/>
              </w:rPr>
              <w:t>ช่า</w:t>
            </w:r>
          </w:p>
        </w:tc>
        <w:tc>
          <w:tcPr>
            <w:tcW w:w="259" w:type="dxa"/>
          </w:tcPr>
          <w:p w14:paraId="4303175D" w14:textId="77777777" w:rsidR="000769A3" w:rsidRPr="00283346" w:rsidRDefault="000769A3" w:rsidP="003D64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1" w:type="dxa"/>
            <w:gridSpan w:val="4"/>
            <w:vAlign w:val="bottom"/>
          </w:tcPr>
          <w:p w14:paraId="68A41A22" w14:textId="77777777" w:rsidR="000769A3" w:rsidRPr="00283346" w:rsidRDefault="000769A3" w:rsidP="003D64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83346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259" w:type="dxa"/>
          </w:tcPr>
          <w:p w14:paraId="7A8B71E6" w14:textId="77777777" w:rsidR="000769A3" w:rsidRPr="00283346" w:rsidRDefault="000769A3" w:rsidP="003D6482">
            <w:pPr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529D85CE" w14:textId="77777777" w:rsidR="000769A3" w:rsidRPr="00283346" w:rsidRDefault="000769A3" w:rsidP="003D64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83346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</w:tr>
      <w:tr w:rsidR="000769A3" w:rsidRPr="00283346" w14:paraId="507D00E5" w14:textId="77777777" w:rsidTr="00BC775A">
        <w:trPr>
          <w:trHeight w:val="381"/>
        </w:trPr>
        <w:tc>
          <w:tcPr>
            <w:tcW w:w="2124" w:type="dxa"/>
          </w:tcPr>
          <w:p w14:paraId="3A807BA8" w14:textId="77777777" w:rsidR="000769A3" w:rsidRPr="00283346" w:rsidRDefault="000769A3" w:rsidP="003D6482">
            <w:pPr>
              <w:tabs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14AF33" w14:textId="6EB843A5" w:rsidR="000769A3" w:rsidRPr="00283346" w:rsidRDefault="00C605FF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3346">
              <w:rPr>
                <w:rFonts w:ascii="Angsana New" w:hAnsi="Angsana New"/>
                <w:sz w:val="28"/>
                <w:szCs w:val="28"/>
              </w:rPr>
              <w:t>256</w:t>
            </w:r>
            <w:r w:rsidR="00283346" w:rsidRPr="0028334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</w:tcPr>
          <w:p w14:paraId="2A922932" w14:textId="77777777" w:rsidR="000769A3" w:rsidRPr="00283346" w:rsidRDefault="000769A3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14:paraId="44432BC5" w14:textId="0595150E" w:rsidR="000769A3" w:rsidRPr="00283346" w:rsidRDefault="00C605FF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3346">
              <w:rPr>
                <w:rFonts w:ascii="Angsana New" w:hAnsi="Angsana New"/>
                <w:sz w:val="28"/>
                <w:szCs w:val="28"/>
              </w:rPr>
              <w:t>256</w:t>
            </w:r>
            <w:r w:rsidR="00283346" w:rsidRPr="0028334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9" w:type="dxa"/>
          </w:tcPr>
          <w:p w14:paraId="5FF2FEC7" w14:textId="77777777" w:rsidR="000769A3" w:rsidRPr="00283346" w:rsidRDefault="000769A3" w:rsidP="003D64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08250CCF" w14:textId="4075922E" w:rsidR="000769A3" w:rsidRPr="00283346" w:rsidRDefault="00C605FF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3346">
              <w:rPr>
                <w:rFonts w:ascii="Angsana New" w:hAnsi="Angsana New"/>
                <w:sz w:val="28"/>
                <w:szCs w:val="28"/>
              </w:rPr>
              <w:t>256</w:t>
            </w:r>
            <w:r w:rsidR="00283346" w:rsidRPr="0028334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</w:tcPr>
          <w:p w14:paraId="106925FD" w14:textId="77777777" w:rsidR="000769A3" w:rsidRPr="00283346" w:rsidRDefault="000769A3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14:paraId="2CE304A6" w14:textId="38A3E37D" w:rsidR="000769A3" w:rsidRPr="00283346" w:rsidRDefault="00C605FF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3346">
              <w:rPr>
                <w:rFonts w:ascii="Angsana New" w:hAnsi="Angsana New"/>
                <w:sz w:val="28"/>
                <w:szCs w:val="28"/>
              </w:rPr>
              <w:t>256</w:t>
            </w:r>
            <w:r w:rsidR="00283346" w:rsidRPr="0028334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9" w:type="dxa"/>
          </w:tcPr>
          <w:p w14:paraId="1C360E74" w14:textId="77777777" w:rsidR="000769A3" w:rsidRPr="00283346" w:rsidRDefault="000769A3" w:rsidP="003D6482">
            <w:pPr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60D529D1" w14:textId="7756E2EC" w:rsidR="000769A3" w:rsidRPr="00283346" w:rsidRDefault="00C605FF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3346">
              <w:rPr>
                <w:rFonts w:ascii="Angsana New" w:hAnsi="Angsana New"/>
                <w:sz w:val="28"/>
                <w:szCs w:val="28"/>
              </w:rPr>
              <w:t>256</w:t>
            </w:r>
            <w:r w:rsidR="00283346" w:rsidRPr="0028334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59" w:type="dxa"/>
          </w:tcPr>
          <w:p w14:paraId="6CB2212C" w14:textId="77777777" w:rsidR="000769A3" w:rsidRPr="00283346" w:rsidRDefault="000769A3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8AF848E" w14:textId="1F1DE0D0" w:rsidR="000769A3" w:rsidRPr="00283346" w:rsidRDefault="00C605FF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3346">
              <w:rPr>
                <w:rFonts w:ascii="Angsana New" w:hAnsi="Angsana New"/>
                <w:sz w:val="28"/>
                <w:szCs w:val="28"/>
              </w:rPr>
              <w:t>256</w:t>
            </w:r>
            <w:r w:rsidR="00283346" w:rsidRPr="0028334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769A3" w:rsidRPr="00283346" w14:paraId="5E84F72B" w14:textId="77777777" w:rsidTr="00BC775A">
        <w:trPr>
          <w:trHeight w:val="420"/>
        </w:trPr>
        <w:tc>
          <w:tcPr>
            <w:tcW w:w="2124" w:type="dxa"/>
            <w:vAlign w:val="bottom"/>
          </w:tcPr>
          <w:p w14:paraId="66982BB4" w14:textId="77777777" w:rsidR="000769A3" w:rsidRPr="00283346" w:rsidRDefault="000769A3" w:rsidP="003D6482">
            <w:pPr>
              <w:tabs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0" w:type="dxa"/>
            <w:gridSpan w:val="12"/>
            <w:shd w:val="clear" w:color="auto" w:fill="auto"/>
            <w:vAlign w:val="bottom"/>
          </w:tcPr>
          <w:p w14:paraId="76D18269" w14:textId="77777777" w:rsidR="000769A3" w:rsidRPr="00283346" w:rsidRDefault="000769A3" w:rsidP="003D6482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283346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769A3" w:rsidRPr="00B27873" w14:paraId="2BCFF9F0" w14:textId="77777777" w:rsidTr="00BC775A">
        <w:trPr>
          <w:trHeight w:val="403"/>
        </w:trPr>
        <w:tc>
          <w:tcPr>
            <w:tcW w:w="2124" w:type="dxa"/>
          </w:tcPr>
          <w:p w14:paraId="2E0B24BC" w14:textId="20B0E86C" w:rsidR="000769A3" w:rsidRPr="00AA7D5D" w:rsidRDefault="0076747F" w:rsidP="00E06690">
            <w:pPr>
              <w:tabs>
                <w:tab w:val="decimal" w:pos="39"/>
              </w:tabs>
              <w:spacing w:line="240" w:lineRule="auto"/>
              <w:ind w:left="39" w:right="-171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AA7D5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ระยะเวลา</w:t>
            </w:r>
            <w:r w:rsidR="00BC775A" w:rsidRPr="00AA7D5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ที่จะครบกำหนด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8CFA4A" w14:textId="77777777" w:rsidR="000769A3" w:rsidRPr="00B2787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76AD95A" w14:textId="77777777" w:rsidR="000769A3" w:rsidRPr="00B27873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9211DE5" w14:textId="77777777" w:rsidR="000769A3" w:rsidRPr="00B2787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3684CFFB" w14:textId="77777777" w:rsidR="000769A3" w:rsidRPr="00B27873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02B9858" w14:textId="77777777" w:rsidR="000769A3" w:rsidRPr="00B2787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380185F" w14:textId="77777777" w:rsidR="000769A3" w:rsidRPr="00B27873" w:rsidRDefault="000769A3" w:rsidP="003D6482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433DB64" w14:textId="77777777" w:rsidR="000769A3" w:rsidRPr="00B2787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74744DDD" w14:textId="77777777" w:rsidR="000769A3" w:rsidRPr="00B27873" w:rsidRDefault="000769A3" w:rsidP="003D6482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CDBFC84" w14:textId="77777777" w:rsidR="000769A3" w:rsidRPr="00B2787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0E7316B8" w14:textId="77777777" w:rsidR="000769A3" w:rsidRPr="00B27873" w:rsidRDefault="000769A3" w:rsidP="003D6482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03B3E3F" w14:textId="77777777" w:rsidR="000769A3" w:rsidRPr="00B2787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283346" w:rsidRPr="00B27873" w14:paraId="789112BB" w14:textId="77777777" w:rsidTr="00BC775A">
        <w:trPr>
          <w:trHeight w:val="403"/>
        </w:trPr>
        <w:tc>
          <w:tcPr>
            <w:tcW w:w="2124" w:type="dxa"/>
          </w:tcPr>
          <w:p w14:paraId="64B43A30" w14:textId="09DA40AF" w:rsidR="00283346" w:rsidRPr="00B27873" w:rsidRDefault="00283346" w:rsidP="00170DB3">
            <w:pPr>
              <w:spacing w:line="240" w:lineRule="auto"/>
              <w:ind w:left="157" w:right="-171" w:hanging="118"/>
              <w:rPr>
                <w:rFonts w:ascii="Angsana New" w:hAnsi="Angsana New"/>
                <w:sz w:val="28"/>
                <w:szCs w:val="28"/>
                <w:cs/>
              </w:rPr>
            </w:pPr>
            <w:r w:rsidRPr="00B27873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B27873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B2787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2920A5" w14:textId="1D6C262C" w:rsidR="00283346" w:rsidRPr="00B27873" w:rsidRDefault="00906258" w:rsidP="00B2787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67,915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D658A5" w14:textId="77777777" w:rsidR="00283346" w:rsidRPr="00B27873" w:rsidRDefault="00283346" w:rsidP="00283346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71391C7" w14:textId="6F79A356" w:rsidR="00283346" w:rsidRPr="00B27873" w:rsidRDefault="00283346" w:rsidP="00B2787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68</w:t>
            </w:r>
            <w:r w:rsidRPr="00B2787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937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4CC3EFC" w14:textId="77777777" w:rsidR="00283346" w:rsidRPr="00B27873" w:rsidRDefault="00283346" w:rsidP="00283346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A990C29" w14:textId="7C96F139" w:rsidR="00283346" w:rsidRPr="00B27873" w:rsidRDefault="00906258" w:rsidP="00283346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7873">
              <w:rPr>
                <w:rFonts w:ascii="Angsana New" w:hAnsi="Angsana New"/>
                <w:sz w:val="28"/>
                <w:szCs w:val="28"/>
                <w:lang w:bidi="th-TH"/>
              </w:rPr>
              <w:t>(48,</w:t>
            </w:r>
            <w:r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92</w:t>
            </w:r>
            <w:r w:rsidR="0068619C"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B27873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C7446B9" w14:textId="77777777" w:rsidR="00283346" w:rsidRPr="00B27873" w:rsidRDefault="00283346" w:rsidP="00283346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3CA3280" w14:textId="5D48F8D9" w:rsidR="00283346" w:rsidRPr="00B27873" w:rsidRDefault="00283346" w:rsidP="00283346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7873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  <w:r w:rsidRPr="00B2787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394</w:t>
            </w:r>
            <w:r w:rsidRPr="00B27873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F0025C0" w14:textId="77777777" w:rsidR="00283346" w:rsidRPr="00B27873" w:rsidRDefault="00283346" w:rsidP="00283346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3B51B01" w14:textId="4CDF9762" w:rsidR="00283346" w:rsidRPr="00B27873" w:rsidRDefault="00906258" w:rsidP="00B2787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18,98</w:t>
            </w:r>
            <w:r w:rsidR="00303137"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5D9D08D" w14:textId="77777777" w:rsidR="00283346" w:rsidRPr="00B27873" w:rsidRDefault="00283346" w:rsidP="00283346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0228D3B" w14:textId="00054A09" w:rsidR="00283346" w:rsidRPr="00B27873" w:rsidRDefault="00283346" w:rsidP="00B2787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Pr="00B2787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543</w:t>
            </w:r>
          </w:p>
        </w:tc>
      </w:tr>
      <w:tr w:rsidR="00283346" w:rsidRPr="00B27873" w14:paraId="27B6AD24" w14:textId="77777777" w:rsidTr="00BC775A">
        <w:trPr>
          <w:trHeight w:val="403"/>
        </w:trPr>
        <w:tc>
          <w:tcPr>
            <w:tcW w:w="2124" w:type="dxa"/>
            <w:vAlign w:val="bottom"/>
          </w:tcPr>
          <w:p w14:paraId="7A126FAE" w14:textId="5947AEE7" w:rsidR="00283346" w:rsidRPr="001D550C" w:rsidRDefault="00283346" w:rsidP="00170DB3">
            <w:pPr>
              <w:spacing w:line="240" w:lineRule="auto"/>
              <w:ind w:left="342" w:right="-171" w:hanging="303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7D42CE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7D42C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5365D1" w14:textId="3591419D" w:rsidR="00283346" w:rsidRPr="00B27873" w:rsidRDefault="00906258" w:rsidP="00B2787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270,17</w:t>
            </w:r>
            <w:r w:rsidR="00BF682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A75C34B" w14:textId="77777777" w:rsidR="00283346" w:rsidRPr="00B27873" w:rsidRDefault="00283346" w:rsidP="00283346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2D1C8D8" w14:textId="3C34B768" w:rsidR="00283346" w:rsidRPr="00B27873" w:rsidRDefault="00283346" w:rsidP="00B2787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270,650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512F3F1" w14:textId="77777777" w:rsidR="00283346" w:rsidRPr="00B27873" w:rsidRDefault="00283346" w:rsidP="00283346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325267C" w14:textId="2E152587" w:rsidR="00283346" w:rsidRPr="00B27873" w:rsidRDefault="00906258" w:rsidP="00283346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(179,145)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23425D42" w14:textId="77777777" w:rsidR="00283346" w:rsidRPr="00B27873" w:rsidRDefault="00283346" w:rsidP="00283346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4006A45" w14:textId="5EA1B781" w:rsidR="00283346" w:rsidRPr="00B27873" w:rsidRDefault="00283346" w:rsidP="00B2787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(186,054)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EF9A2DF" w14:textId="77777777" w:rsidR="00283346" w:rsidRPr="00B27873" w:rsidRDefault="00283346" w:rsidP="00283346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9EA1BA1" w14:textId="208723B1" w:rsidR="00283346" w:rsidRPr="00B27873" w:rsidRDefault="00906258" w:rsidP="00B2787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91,03</w:t>
            </w:r>
            <w:r w:rsidR="00BF682F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532C86E" w14:textId="77777777" w:rsidR="00283346" w:rsidRPr="00B27873" w:rsidRDefault="00283346" w:rsidP="00283346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83FEEBD" w14:textId="257BF695" w:rsidR="00283346" w:rsidRPr="00B27873" w:rsidRDefault="00283346" w:rsidP="00B2787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84,596</w:t>
            </w:r>
          </w:p>
        </w:tc>
      </w:tr>
      <w:tr w:rsidR="00283346" w:rsidRPr="00B27873" w14:paraId="760F3CE4" w14:textId="77777777" w:rsidTr="00BC775A">
        <w:trPr>
          <w:trHeight w:val="403"/>
        </w:trPr>
        <w:tc>
          <w:tcPr>
            <w:tcW w:w="2124" w:type="dxa"/>
          </w:tcPr>
          <w:p w14:paraId="51F20C1A" w14:textId="1AE15838" w:rsidR="00283346" w:rsidRPr="00B27873" w:rsidRDefault="00170DB3" w:rsidP="00170DB3">
            <w:pPr>
              <w:tabs>
                <w:tab w:val="left" w:pos="123"/>
              </w:tabs>
              <w:spacing w:line="240" w:lineRule="auto"/>
              <w:ind w:left="123" w:right="-171" w:hanging="84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="00283346" w:rsidRPr="00B27873">
              <w:rPr>
                <w:rFonts w:ascii="Angsana New" w:hAnsi="Angsana New"/>
                <w:sz w:val="28"/>
                <w:szCs w:val="28"/>
                <w:cs/>
              </w:rPr>
              <w:t>กว่า</w:t>
            </w:r>
            <w:r w:rsidR="00283346" w:rsidRPr="00B27873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="00283346" w:rsidRPr="00B2787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71E6E" w14:textId="0B349B40" w:rsidR="00283346" w:rsidRPr="00B27873" w:rsidRDefault="00906258" w:rsidP="00B2787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593,806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AE74BC2" w14:textId="77777777" w:rsidR="00283346" w:rsidRPr="00B27873" w:rsidRDefault="00283346" w:rsidP="00283346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23D99" w14:textId="6418E276" w:rsidR="00283346" w:rsidRPr="00B27873" w:rsidRDefault="00283346" w:rsidP="00B2787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661,247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C11F49E" w14:textId="77777777" w:rsidR="00283346" w:rsidRPr="00B27873" w:rsidRDefault="00283346" w:rsidP="00283346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229AA" w14:textId="220FAE21" w:rsidR="00283346" w:rsidRPr="00B27873" w:rsidRDefault="00906258" w:rsidP="00283346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(374,54</w:t>
            </w:r>
            <w:r w:rsidR="00303137"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A65378B" w14:textId="77777777" w:rsidR="00283346" w:rsidRPr="00B27873" w:rsidRDefault="00283346" w:rsidP="00283346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0D911" w14:textId="79CB2D03" w:rsidR="00283346" w:rsidRPr="00B27873" w:rsidRDefault="00283346" w:rsidP="00B2787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(416,567)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9642788" w14:textId="77777777" w:rsidR="00283346" w:rsidRPr="00B27873" w:rsidRDefault="00283346" w:rsidP="00283346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D7BBF" w14:textId="35B97426" w:rsidR="00283346" w:rsidRPr="00B27873" w:rsidRDefault="00906258" w:rsidP="00B2787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219</w:t>
            </w:r>
            <w:r w:rsidRPr="00B27873">
              <w:rPr>
                <w:rFonts w:ascii="Angsana New" w:hAnsi="Angsana New"/>
                <w:sz w:val="28"/>
                <w:szCs w:val="28"/>
                <w:lang w:bidi="th-TH"/>
              </w:rPr>
              <w:t>,25</w:t>
            </w:r>
            <w:r w:rsidR="00303137" w:rsidRPr="00B27873">
              <w:rPr>
                <w:rFonts w:ascii="Angsana New" w:hAnsi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1914B72" w14:textId="77777777" w:rsidR="00283346" w:rsidRPr="00B27873" w:rsidRDefault="00283346" w:rsidP="00283346">
            <w:pPr>
              <w:tabs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80E08" w14:textId="283B4D13" w:rsidR="00283346" w:rsidRPr="00B27873" w:rsidRDefault="00283346" w:rsidP="00B2787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244</w:t>
            </w:r>
            <w:r w:rsidRPr="00B2787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B27873">
              <w:rPr>
                <w:rFonts w:ascii="Angsana New" w:hAnsi="Angsana New"/>
                <w:sz w:val="28"/>
                <w:szCs w:val="28"/>
                <w:lang w:val="en-US" w:bidi="th-TH"/>
              </w:rPr>
              <w:t>680</w:t>
            </w:r>
          </w:p>
        </w:tc>
      </w:tr>
      <w:tr w:rsidR="00283346" w:rsidRPr="008002AF" w14:paraId="619992D1" w14:textId="77777777" w:rsidTr="00BC775A">
        <w:trPr>
          <w:trHeight w:val="70"/>
        </w:trPr>
        <w:tc>
          <w:tcPr>
            <w:tcW w:w="2124" w:type="dxa"/>
            <w:vAlign w:val="bottom"/>
          </w:tcPr>
          <w:p w14:paraId="419FFDED" w14:textId="77777777" w:rsidR="00283346" w:rsidRPr="00283346" w:rsidRDefault="00283346" w:rsidP="00170DB3">
            <w:pPr>
              <w:spacing w:line="240" w:lineRule="auto"/>
              <w:ind w:left="157" w:right="-171" w:hanging="1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33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D33C2" w14:textId="269A83F9" w:rsidR="00283346" w:rsidRPr="00283346" w:rsidRDefault="00906258" w:rsidP="00B2787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931,89</w:t>
            </w:r>
            <w:r w:rsidR="00BF682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E1757F8" w14:textId="77777777" w:rsidR="00283346" w:rsidRPr="00283346" w:rsidRDefault="00283346" w:rsidP="00283346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68B4E" w14:textId="14598E55" w:rsidR="00283346" w:rsidRPr="00283346" w:rsidRDefault="00283346" w:rsidP="00B2787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8334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28334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B2787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000</w:t>
            </w:r>
            <w:r w:rsidRPr="0028334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28334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834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A6AEA62" w14:textId="77777777" w:rsidR="00283346" w:rsidRPr="00283346" w:rsidRDefault="00283346" w:rsidP="00283346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AE6A2D" w14:textId="0CC93B78" w:rsidR="00283346" w:rsidRPr="00283346" w:rsidRDefault="00906258" w:rsidP="00283346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(602,62</w:t>
            </w:r>
            <w:r w:rsidR="00BF682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82BF925" w14:textId="77777777" w:rsidR="00283346" w:rsidRPr="00283346" w:rsidRDefault="00283346" w:rsidP="00283346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01CE24" w14:textId="2119F303" w:rsidR="00283346" w:rsidRPr="00283346" w:rsidRDefault="00283346" w:rsidP="00283346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8334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Pr="0028334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653</w:t>
            </w:r>
            <w:r w:rsidRPr="0028334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28334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015</w:t>
            </w:r>
            <w:r w:rsidRPr="0028334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24E22C8" w14:textId="77777777" w:rsidR="00283346" w:rsidRPr="00283346" w:rsidRDefault="00283346" w:rsidP="00283346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9151E" w14:textId="567C41D8" w:rsidR="00283346" w:rsidRPr="00283346" w:rsidRDefault="00906258" w:rsidP="00B2787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329,27</w:t>
            </w:r>
            <w:r w:rsidR="0030313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DCBFE29" w14:textId="77777777" w:rsidR="00283346" w:rsidRPr="00283346" w:rsidRDefault="00283346" w:rsidP="00283346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231B3" w14:textId="1466D892" w:rsidR="00283346" w:rsidRPr="00283346" w:rsidRDefault="00283346" w:rsidP="00B27873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334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347,819</w:t>
            </w:r>
          </w:p>
        </w:tc>
      </w:tr>
    </w:tbl>
    <w:p w14:paraId="1A374CBD" w14:textId="22E1C9C7" w:rsidR="00476AC5" w:rsidRPr="002B71CE" w:rsidRDefault="00476AC5" w:rsidP="000769A3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highlight w:val="yellow"/>
        </w:rPr>
      </w:pPr>
    </w:p>
    <w:p w14:paraId="56945EC9" w14:textId="61F6A870" w:rsidR="000769A3" w:rsidRPr="006B07E9" w:rsidRDefault="000769A3" w:rsidP="000769A3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283346">
        <w:rPr>
          <w:rFonts w:ascii="Angsana New" w:hAnsi="Angsana New"/>
          <w:sz w:val="30"/>
          <w:szCs w:val="30"/>
          <w:cs/>
        </w:rPr>
        <w:t xml:space="preserve">ในปี </w:t>
      </w:r>
      <w:r w:rsidR="00C605FF" w:rsidRPr="00283346">
        <w:rPr>
          <w:rFonts w:ascii="Angsana New" w:hAnsi="Angsana New"/>
          <w:sz w:val="30"/>
          <w:szCs w:val="30"/>
        </w:rPr>
        <w:t>2552</w:t>
      </w:r>
      <w:r w:rsidRPr="00283346">
        <w:rPr>
          <w:rFonts w:ascii="Angsana New" w:hAnsi="Angsana New"/>
          <w:sz w:val="30"/>
          <w:szCs w:val="30"/>
          <w:cs/>
        </w:rPr>
        <w:t xml:space="preserve"> บริษัทได้ทำสัญญากับบริษัทในประเทศแห่งหนึ่งเพื่อให้บริการสร้างสถานีผลิตก๊าซธรรมชาติอัดซึ่งประกอบด้วยสิ่งปลูกสร้างอื่น และให้บริการอัดก๊าซธรรมชาติ โดยสัญญาดังกล่าวมีระยะเวลา </w:t>
      </w:r>
      <w:r w:rsidR="00C605FF" w:rsidRPr="00283346">
        <w:rPr>
          <w:rFonts w:ascii="Angsana New" w:hAnsi="Angsana New"/>
          <w:sz w:val="30"/>
          <w:szCs w:val="30"/>
        </w:rPr>
        <w:t>20</w:t>
      </w:r>
      <w:r w:rsidRPr="00283346">
        <w:rPr>
          <w:rFonts w:ascii="Angsana New" w:hAnsi="Angsana New"/>
          <w:sz w:val="30"/>
          <w:szCs w:val="30"/>
          <w:cs/>
        </w:rPr>
        <w:t xml:space="preserve"> ปี และสิ้นสุดอายุสัญญาในปี </w:t>
      </w:r>
      <w:r w:rsidR="00C605FF" w:rsidRPr="00283346">
        <w:rPr>
          <w:rFonts w:ascii="Angsana New" w:hAnsi="Angsana New"/>
          <w:sz w:val="30"/>
          <w:szCs w:val="30"/>
        </w:rPr>
        <w:t>2572</w:t>
      </w:r>
      <w:r w:rsidRPr="00283346">
        <w:rPr>
          <w:rFonts w:ascii="Angsana New" w:hAnsi="Angsana New"/>
          <w:sz w:val="30"/>
          <w:szCs w:val="30"/>
          <w:cs/>
        </w:rPr>
        <w:t xml:space="preserve"> ต่อมาในปี </w:t>
      </w:r>
      <w:r w:rsidR="00C605FF" w:rsidRPr="00283346">
        <w:rPr>
          <w:rFonts w:ascii="Angsana New" w:hAnsi="Angsana New"/>
          <w:sz w:val="30"/>
          <w:szCs w:val="30"/>
        </w:rPr>
        <w:t>2558</w:t>
      </w:r>
      <w:r w:rsidRPr="00283346">
        <w:rPr>
          <w:rFonts w:ascii="Angsana New" w:hAnsi="Angsana New"/>
          <w:sz w:val="30"/>
          <w:szCs w:val="30"/>
          <w:cs/>
        </w:rPr>
        <w:t xml:space="preserve"> บริษัทได้ทำสัญญาเพิ่มเติมกับบริษัทดังกล่าวเกี่ยวกับบริการอัดก๊าซธรรมชาติ โดยสัญญาเพิ่มเติมดังกล่าวมีระยะเวลา </w:t>
      </w:r>
      <w:r w:rsidR="00C605FF" w:rsidRPr="00283346">
        <w:rPr>
          <w:rFonts w:ascii="Angsana New" w:hAnsi="Angsana New"/>
          <w:sz w:val="30"/>
          <w:szCs w:val="30"/>
        </w:rPr>
        <w:t>14</w:t>
      </w:r>
      <w:r w:rsidRPr="00283346">
        <w:rPr>
          <w:rFonts w:ascii="Angsana New" w:hAnsi="Angsana New"/>
          <w:sz w:val="30"/>
          <w:szCs w:val="30"/>
          <w:cs/>
        </w:rPr>
        <w:t xml:space="preserve"> ปี และจะสิ้นสุดสัญญาในปี </w:t>
      </w:r>
      <w:r w:rsidR="00C605FF" w:rsidRPr="00283346">
        <w:rPr>
          <w:rFonts w:ascii="Angsana New" w:hAnsi="Angsana New"/>
          <w:sz w:val="30"/>
          <w:szCs w:val="30"/>
        </w:rPr>
        <w:t>2572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</w:p>
    <w:p w14:paraId="7AC51C5A" w14:textId="75B3F4E2" w:rsidR="000769A3" w:rsidRPr="002B71CE" w:rsidRDefault="000769A3" w:rsidP="000769A3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</w:p>
    <w:p w14:paraId="1E0101E9" w14:textId="134B4CEE" w:rsidR="000F32B1" w:rsidRPr="00AE2820" w:rsidRDefault="000F32B1" w:rsidP="00EC1C3C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E2820">
        <w:rPr>
          <w:rFonts w:ascii="Angsana New" w:hAnsi="Angsana New"/>
          <w:b/>
          <w:bCs/>
          <w:sz w:val="30"/>
          <w:szCs w:val="30"/>
          <w:cs/>
          <w:lang w:val="th-TH"/>
        </w:rPr>
        <w:t>สินค้าคงเหลือ</w:t>
      </w:r>
    </w:p>
    <w:p w14:paraId="27B30A2F" w14:textId="77777777" w:rsidR="000F32B1" w:rsidRPr="002B71CE" w:rsidRDefault="000F32B1" w:rsidP="000F32B1">
      <w:pPr>
        <w:pStyle w:val="ListParagraph"/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8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270"/>
        <w:gridCol w:w="1080"/>
        <w:gridCol w:w="249"/>
        <w:gridCol w:w="1101"/>
        <w:gridCol w:w="247"/>
        <w:gridCol w:w="1103"/>
      </w:tblGrid>
      <w:tr w:rsidR="00C577F4" w:rsidRPr="006B07E9" w14:paraId="74D5BCE5" w14:textId="77777777" w:rsidTr="00E06690">
        <w:trPr>
          <w:tblHeader/>
        </w:trPr>
        <w:tc>
          <w:tcPr>
            <w:tcW w:w="4590" w:type="dxa"/>
          </w:tcPr>
          <w:p w14:paraId="1A9A6BF1" w14:textId="77777777" w:rsidR="00DC2AC8" w:rsidRPr="006B07E9" w:rsidRDefault="00DC2AC8" w:rsidP="00E054B3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hideMark/>
          </w:tcPr>
          <w:p w14:paraId="312BBF3D" w14:textId="77777777" w:rsidR="00DC2AC8" w:rsidRPr="006B07E9" w:rsidRDefault="00DC2AC8" w:rsidP="00E054B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765453F5" w14:textId="77777777" w:rsidR="00DC2AC8" w:rsidRPr="006B07E9" w:rsidRDefault="00DC2AC8" w:rsidP="00E054B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  <w:hideMark/>
          </w:tcPr>
          <w:p w14:paraId="1C25E52D" w14:textId="77777777" w:rsidR="00DC2AC8" w:rsidRPr="006B07E9" w:rsidRDefault="00DC2AC8" w:rsidP="00E054B3">
            <w:pPr>
              <w:tabs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77F4" w:rsidRPr="006B07E9" w14:paraId="00566CFF" w14:textId="77777777" w:rsidTr="00E06690">
        <w:trPr>
          <w:tblHeader/>
        </w:trPr>
        <w:tc>
          <w:tcPr>
            <w:tcW w:w="4590" w:type="dxa"/>
          </w:tcPr>
          <w:p w14:paraId="46BC9D52" w14:textId="77777777" w:rsidR="000769A3" w:rsidRPr="006B07E9" w:rsidRDefault="000769A3" w:rsidP="000769A3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CEC1DA4" w14:textId="595ADB33" w:rsidR="000769A3" w:rsidRPr="006B07E9" w:rsidRDefault="00C605FF" w:rsidP="000769A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BA577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3A0807" w14:textId="77777777" w:rsidR="000769A3" w:rsidRPr="006B07E9" w:rsidRDefault="000769A3" w:rsidP="000769A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252BA26" w14:textId="1FE6428F" w:rsidR="000769A3" w:rsidRPr="006B07E9" w:rsidRDefault="00C605FF" w:rsidP="000769A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BA577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9" w:type="dxa"/>
          </w:tcPr>
          <w:p w14:paraId="1ABC3A32" w14:textId="77777777" w:rsidR="000769A3" w:rsidRPr="006B07E9" w:rsidRDefault="000769A3" w:rsidP="000769A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hideMark/>
          </w:tcPr>
          <w:p w14:paraId="42114357" w14:textId="54D23DE2" w:rsidR="000769A3" w:rsidRPr="006B07E9" w:rsidRDefault="00C605FF" w:rsidP="000769A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BA577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7" w:type="dxa"/>
          </w:tcPr>
          <w:p w14:paraId="2B513CC5" w14:textId="77777777" w:rsidR="000769A3" w:rsidRPr="006B07E9" w:rsidRDefault="000769A3" w:rsidP="000769A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  <w:hideMark/>
          </w:tcPr>
          <w:p w14:paraId="66951513" w14:textId="3E4E8523" w:rsidR="000769A3" w:rsidRPr="006B07E9" w:rsidRDefault="00C605FF" w:rsidP="000769A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BA577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C2AC8" w:rsidRPr="006B07E9" w14:paraId="0E58F104" w14:textId="77777777" w:rsidTr="00E06690">
        <w:trPr>
          <w:tblHeader/>
        </w:trPr>
        <w:tc>
          <w:tcPr>
            <w:tcW w:w="4590" w:type="dxa"/>
          </w:tcPr>
          <w:p w14:paraId="0EA0261E" w14:textId="77777777" w:rsidR="00DC2AC8" w:rsidRPr="006B07E9" w:rsidRDefault="00DC2AC8" w:rsidP="00E054B3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hideMark/>
          </w:tcPr>
          <w:p w14:paraId="30E2F836" w14:textId="77777777" w:rsidR="00DC2AC8" w:rsidRPr="006B07E9" w:rsidRDefault="001F774B" w:rsidP="001F774B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</w:t>
            </w:r>
            <w:r w:rsidR="00DC2AC8" w:rsidRPr="006B07E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BA577B" w:rsidRPr="006B07E9" w14:paraId="50829E5B" w14:textId="77777777" w:rsidTr="00E06690">
        <w:tc>
          <w:tcPr>
            <w:tcW w:w="4590" w:type="dxa"/>
            <w:hideMark/>
          </w:tcPr>
          <w:p w14:paraId="0522D164" w14:textId="77777777" w:rsidR="00BA577B" w:rsidRPr="006B07E9" w:rsidRDefault="00BA577B" w:rsidP="00E06690">
            <w:pPr>
              <w:ind w:left="-123" w:firstLine="200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23C79FE1" w14:textId="5CD7541E" w:rsidR="00BA577B" w:rsidRPr="006B07E9" w:rsidRDefault="00353C24" w:rsidP="00B43E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7D377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D377B">
              <w:rPr>
                <w:rFonts w:ascii="Angsana New" w:hAnsi="Angsana New"/>
                <w:sz w:val="30"/>
                <w:szCs w:val="30"/>
                <w:lang w:val="en-US" w:bidi="th-TH"/>
              </w:rPr>
              <w:t>050</w:t>
            </w:r>
          </w:p>
        </w:tc>
        <w:tc>
          <w:tcPr>
            <w:tcW w:w="270" w:type="dxa"/>
          </w:tcPr>
          <w:p w14:paraId="3C4D3735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4BB621" w14:textId="55959D8B" w:rsidR="00BA577B" w:rsidRPr="006B07E9" w:rsidRDefault="00BA577B" w:rsidP="00B43E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825</w:t>
            </w:r>
          </w:p>
        </w:tc>
        <w:tc>
          <w:tcPr>
            <w:tcW w:w="249" w:type="dxa"/>
          </w:tcPr>
          <w:p w14:paraId="689713EF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6E4B316" w14:textId="2F2593D0" w:rsidR="00BA577B" w:rsidRPr="006B07E9" w:rsidRDefault="00353C24" w:rsidP="00B43EE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5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23,451</w:t>
            </w:r>
          </w:p>
        </w:tc>
        <w:tc>
          <w:tcPr>
            <w:tcW w:w="247" w:type="dxa"/>
          </w:tcPr>
          <w:p w14:paraId="0EB6FEC1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D57E897" w14:textId="7813D0E5" w:rsidR="00BA577B" w:rsidRPr="00B42835" w:rsidRDefault="00BA577B" w:rsidP="00B43EED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4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879</w:t>
            </w:r>
          </w:p>
        </w:tc>
      </w:tr>
      <w:tr w:rsidR="00BA577B" w:rsidRPr="006B07E9" w14:paraId="374CB32B" w14:textId="77777777" w:rsidTr="00E06690">
        <w:tc>
          <w:tcPr>
            <w:tcW w:w="4590" w:type="dxa"/>
            <w:hideMark/>
          </w:tcPr>
          <w:p w14:paraId="3E01D70F" w14:textId="77777777" w:rsidR="00BA577B" w:rsidRPr="006B07E9" w:rsidRDefault="00BA577B" w:rsidP="00E06690">
            <w:pPr>
              <w:ind w:left="-123" w:firstLine="200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14:paraId="67A437A8" w14:textId="58A1A71E" w:rsidR="00BA577B" w:rsidRPr="006B07E9" w:rsidRDefault="00353C24" w:rsidP="00B43E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24,502</w:t>
            </w:r>
          </w:p>
        </w:tc>
        <w:tc>
          <w:tcPr>
            <w:tcW w:w="270" w:type="dxa"/>
          </w:tcPr>
          <w:p w14:paraId="21F826BD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F2DA0E" w14:textId="416E45B3" w:rsidR="00BA577B" w:rsidRPr="006B07E9" w:rsidRDefault="00BA577B" w:rsidP="00B43E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249" w:type="dxa"/>
          </w:tcPr>
          <w:p w14:paraId="4AA42A2B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6F2A0B8" w14:textId="66D2F25F" w:rsidR="00BA577B" w:rsidRPr="006B07E9" w:rsidRDefault="00E60095" w:rsidP="00B43EE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5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22,800</w:t>
            </w:r>
          </w:p>
        </w:tc>
        <w:tc>
          <w:tcPr>
            <w:tcW w:w="247" w:type="dxa"/>
          </w:tcPr>
          <w:p w14:paraId="750C784D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7A700A6B" w14:textId="1590FE22" w:rsidR="00BA577B" w:rsidRPr="006B07E9" w:rsidRDefault="00BA577B" w:rsidP="00B43EED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569</w:t>
            </w:r>
          </w:p>
        </w:tc>
      </w:tr>
      <w:tr w:rsidR="00BA577B" w:rsidRPr="006B07E9" w14:paraId="50494E18" w14:textId="77777777" w:rsidTr="00E06690">
        <w:tc>
          <w:tcPr>
            <w:tcW w:w="4590" w:type="dxa"/>
            <w:hideMark/>
          </w:tcPr>
          <w:p w14:paraId="14823BAF" w14:textId="77777777" w:rsidR="00BA577B" w:rsidRPr="006B07E9" w:rsidRDefault="00BA577B" w:rsidP="00E06690">
            <w:pPr>
              <w:ind w:left="-123" w:firstLine="200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633871DA" w14:textId="07DA9920" w:rsidR="00BA577B" w:rsidRPr="006B07E9" w:rsidRDefault="004D7D1F" w:rsidP="00B43E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344,529</w:t>
            </w:r>
          </w:p>
        </w:tc>
        <w:tc>
          <w:tcPr>
            <w:tcW w:w="270" w:type="dxa"/>
          </w:tcPr>
          <w:p w14:paraId="0774AAC4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C7CA44" w14:textId="1CC7C04D" w:rsidR="00BA577B" w:rsidRPr="006B07E9" w:rsidRDefault="00BA577B" w:rsidP="00B43E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369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802</w:t>
            </w:r>
          </w:p>
        </w:tc>
        <w:tc>
          <w:tcPr>
            <w:tcW w:w="249" w:type="dxa"/>
          </w:tcPr>
          <w:p w14:paraId="08A75ADD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75580B1" w14:textId="678BA30A" w:rsidR="00BA577B" w:rsidRPr="006B07E9" w:rsidRDefault="004D7D1F" w:rsidP="00B43EE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5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340,780</w:t>
            </w:r>
          </w:p>
        </w:tc>
        <w:tc>
          <w:tcPr>
            <w:tcW w:w="247" w:type="dxa"/>
          </w:tcPr>
          <w:p w14:paraId="4636C6D0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E760276" w14:textId="13814867" w:rsidR="00BA577B" w:rsidRPr="006B07E9" w:rsidRDefault="00BA577B" w:rsidP="00B43EED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366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998</w:t>
            </w:r>
          </w:p>
        </w:tc>
      </w:tr>
      <w:tr w:rsidR="00BA577B" w:rsidRPr="006B07E9" w14:paraId="5E87D2EE" w14:textId="77777777" w:rsidTr="00E06690">
        <w:tc>
          <w:tcPr>
            <w:tcW w:w="4590" w:type="dxa"/>
            <w:hideMark/>
          </w:tcPr>
          <w:p w14:paraId="2745D7C5" w14:textId="77777777" w:rsidR="00BA577B" w:rsidRPr="006B07E9" w:rsidRDefault="00BA577B" w:rsidP="00E06690">
            <w:pPr>
              <w:ind w:left="-123" w:firstLine="200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170" w:type="dxa"/>
          </w:tcPr>
          <w:p w14:paraId="3D736D5E" w14:textId="760DB31E" w:rsidR="00BA577B" w:rsidRPr="006B07E9" w:rsidRDefault="00FD4CD3" w:rsidP="00B43E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270" w:type="dxa"/>
          </w:tcPr>
          <w:p w14:paraId="10378FF6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9A778E" w14:textId="5FC07D3B" w:rsidR="00BA577B" w:rsidRPr="006B07E9" w:rsidRDefault="00BA577B" w:rsidP="00B43E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249" w:type="dxa"/>
          </w:tcPr>
          <w:p w14:paraId="46E95C5A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188B367" w14:textId="2C366F48" w:rsidR="00BA577B" w:rsidRPr="006B07E9" w:rsidRDefault="00FD4CD3" w:rsidP="00B43EE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5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247" w:type="dxa"/>
          </w:tcPr>
          <w:p w14:paraId="74572D90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F7BE187" w14:textId="1DFA2F66" w:rsidR="00BA577B" w:rsidRPr="006B07E9" w:rsidRDefault="00BA577B" w:rsidP="00B43EED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409</w:t>
            </w:r>
          </w:p>
        </w:tc>
      </w:tr>
      <w:tr w:rsidR="00BA577B" w:rsidRPr="00B42835" w14:paraId="15C4B970" w14:textId="77777777" w:rsidTr="00E06690">
        <w:trPr>
          <w:trHeight w:val="416"/>
        </w:trPr>
        <w:tc>
          <w:tcPr>
            <w:tcW w:w="4590" w:type="dxa"/>
          </w:tcPr>
          <w:p w14:paraId="30263640" w14:textId="77777777" w:rsidR="00BA577B" w:rsidRPr="00B42835" w:rsidRDefault="00BA577B" w:rsidP="00E06690">
            <w:pPr>
              <w:ind w:left="-123" w:firstLine="2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28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4FBF1B8" w14:textId="2F7CC899" w:rsidR="00BA577B" w:rsidRPr="00B42835" w:rsidRDefault="008D34AA" w:rsidP="00B43E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8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28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7D37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B428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,6</w:t>
            </w:r>
            <w:r w:rsidR="007D37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B428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074E9BA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0373BCA" w14:textId="37E61E63" w:rsidR="00BA577B" w:rsidRPr="00B42835" w:rsidRDefault="00BA577B" w:rsidP="00B43E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28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428,424</w:t>
            </w:r>
          </w:p>
        </w:tc>
        <w:tc>
          <w:tcPr>
            <w:tcW w:w="249" w:type="dxa"/>
          </w:tcPr>
          <w:p w14:paraId="11FDAF91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</w:tcPr>
          <w:p w14:paraId="4C4518D4" w14:textId="66F4E73D" w:rsidR="00BA577B" w:rsidRPr="00B42835" w:rsidRDefault="008D34AA" w:rsidP="00B43EE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5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28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387,454</w:t>
            </w:r>
          </w:p>
        </w:tc>
        <w:tc>
          <w:tcPr>
            <w:tcW w:w="247" w:type="dxa"/>
          </w:tcPr>
          <w:p w14:paraId="11D65DFA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right w:val="nil"/>
            </w:tcBorders>
          </w:tcPr>
          <w:p w14:paraId="67DFF4F1" w14:textId="6BBB9BBB" w:rsidR="00BA577B" w:rsidRPr="00B42835" w:rsidRDefault="00BA577B" w:rsidP="00B43EED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4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28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413,855</w:t>
            </w:r>
          </w:p>
        </w:tc>
      </w:tr>
      <w:tr w:rsidR="00BA577B" w:rsidRPr="006B07E9" w14:paraId="42B38567" w14:textId="77777777" w:rsidTr="00E06690">
        <w:trPr>
          <w:trHeight w:val="416"/>
        </w:trPr>
        <w:tc>
          <w:tcPr>
            <w:tcW w:w="4590" w:type="dxa"/>
          </w:tcPr>
          <w:p w14:paraId="370AC924" w14:textId="77777777" w:rsidR="00BA577B" w:rsidRPr="006B07E9" w:rsidRDefault="00BA577B" w:rsidP="00E06690">
            <w:pPr>
              <w:ind w:left="-123" w:firstLine="200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ค่าเผื่อมูลค่าสินค้าลดลงและ</w:t>
            </w:r>
          </w:p>
          <w:p w14:paraId="33D3408C" w14:textId="77777777" w:rsidR="00BA577B" w:rsidRPr="006B07E9" w:rsidRDefault="00BA577B" w:rsidP="00E06690">
            <w:pPr>
              <w:ind w:left="-123" w:firstLine="200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      สินค้าล้าสมัย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2AB1E11" w14:textId="77777777" w:rsidR="00BA577B" w:rsidRDefault="00BA577B" w:rsidP="00BA577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0CDC24E" w14:textId="40F5E70C" w:rsidR="00FD4CD3" w:rsidRPr="006B07E9" w:rsidRDefault="00FD4CD3" w:rsidP="00BA577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(86,701)</w:t>
            </w:r>
          </w:p>
        </w:tc>
        <w:tc>
          <w:tcPr>
            <w:tcW w:w="270" w:type="dxa"/>
          </w:tcPr>
          <w:p w14:paraId="50A40E11" w14:textId="77777777" w:rsidR="00BA577B" w:rsidRPr="006B07E9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B89D396" w14:textId="77777777" w:rsidR="00BA577B" w:rsidRPr="006B07E9" w:rsidRDefault="00BA577B" w:rsidP="00BA577B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892A6C7" w14:textId="4186C8C1" w:rsidR="00BA577B" w:rsidRPr="00B42835" w:rsidRDefault="00BA577B" w:rsidP="00BA577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917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9" w:type="dxa"/>
          </w:tcPr>
          <w:p w14:paraId="4D14D33E" w14:textId="77777777" w:rsidR="00BA577B" w:rsidRPr="006B07E9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</w:tcPr>
          <w:p w14:paraId="4D7306FB" w14:textId="77777777" w:rsidR="00BA577B" w:rsidRDefault="00BA577B" w:rsidP="00BA577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0955E51" w14:textId="437EA70D" w:rsidR="00FD4CD3" w:rsidRPr="006B07E9" w:rsidRDefault="00FD4CD3" w:rsidP="00BA577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(82,278)</w:t>
            </w:r>
          </w:p>
        </w:tc>
        <w:tc>
          <w:tcPr>
            <w:tcW w:w="247" w:type="dxa"/>
          </w:tcPr>
          <w:p w14:paraId="4D501507" w14:textId="77777777" w:rsidR="00BA577B" w:rsidRPr="006B07E9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left w:val="nil"/>
              <w:bottom w:val="single" w:sz="4" w:space="0" w:color="auto"/>
              <w:right w:val="nil"/>
            </w:tcBorders>
          </w:tcPr>
          <w:p w14:paraId="76FC30D3" w14:textId="77777777" w:rsidR="00BA577B" w:rsidRPr="006B07E9" w:rsidRDefault="00BA577B" w:rsidP="00BA577B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F42DA09" w14:textId="43EA0F3B" w:rsidR="00BA577B" w:rsidRPr="00B42835" w:rsidRDefault="00BA577B" w:rsidP="00BA577B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345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A577B" w:rsidRPr="00B42835" w14:paraId="32E3E028" w14:textId="77777777" w:rsidTr="00E06690">
        <w:trPr>
          <w:trHeight w:val="416"/>
        </w:trPr>
        <w:tc>
          <w:tcPr>
            <w:tcW w:w="4590" w:type="dxa"/>
            <w:hideMark/>
          </w:tcPr>
          <w:p w14:paraId="7C119D40" w14:textId="77777777" w:rsidR="00BA577B" w:rsidRPr="00B42835" w:rsidRDefault="00BA577B" w:rsidP="00E06690">
            <w:pPr>
              <w:ind w:left="-123" w:firstLine="2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28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CAA27A" w14:textId="1638A96A" w:rsidR="00BA577B" w:rsidRPr="00B42835" w:rsidRDefault="008D34AA" w:rsidP="00B43E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28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FC76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B428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,9</w:t>
            </w:r>
            <w:r w:rsidR="00FC76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B428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AC7F078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116BE" w14:textId="5A1F6F6A" w:rsidR="00BA577B" w:rsidRPr="00B42835" w:rsidRDefault="00BA577B" w:rsidP="00B43E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3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28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378,507</w:t>
            </w:r>
          </w:p>
        </w:tc>
        <w:tc>
          <w:tcPr>
            <w:tcW w:w="249" w:type="dxa"/>
          </w:tcPr>
          <w:p w14:paraId="7EB2471E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F50C6" w14:textId="2F7198B9" w:rsidR="00BA577B" w:rsidRPr="00B42835" w:rsidRDefault="008D34AA" w:rsidP="00B43EE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5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28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305</w:t>
            </w:r>
            <w:r w:rsidR="00A22BF7" w:rsidRPr="00B428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,176</w:t>
            </w:r>
          </w:p>
        </w:tc>
        <w:tc>
          <w:tcPr>
            <w:tcW w:w="247" w:type="dxa"/>
          </w:tcPr>
          <w:p w14:paraId="1BAA6D9C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3BBD8E" w14:textId="7956F746" w:rsidR="00BA577B" w:rsidRPr="00B42835" w:rsidRDefault="00BA577B" w:rsidP="00B43EED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3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28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369,510</w:t>
            </w:r>
          </w:p>
        </w:tc>
      </w:tr>
      <w:tr w:rsidR="00BA577B" w:rsidRPr="006B07E9" w14:paraId="48554B70" w14:textId="77777777" w:rsidTr="00E06690">
        <w:trPr>
          <w:trHeight w:val="377"/>
        </w:trPr>
        <w:tc>
          <w:tcPr>
            <w:tcW w:w="4590" w:type="dxa"/>
          </w:tcPr>
          <w:p w14:paraId="6B1B23D6" w14:textId="77777777" w:rsidR="00BA577B" w:rsidRPr="006B07E9" w:rsidRDefault="00BA577B" w:rsidP="00200C1B">
            <w:pPr>
              <w:ind w:lef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B3AC99F" w14:textId="77777777" w:rsidR="00BA577B" w:rsidRPr="00B42835" w:rsidRDefault="00BA577B" w:rsidP="00B4283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559C6B" w14:textId="77777777" w:rsidR="00BA577B" w:rsidRPr="006B07E9" w:rsidRDefault="00BA577B" w:rsidP="00B42835">
            <w:pPr>
              <w:tabs>
                <w:tab w:val="left" w:pos="720"/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45EB5E7" w14:textId="77777777" w:rsidR="00BA577B" w:rsidRPr="00B42835" w:rsidRDefault="00BA577B" w:rsidP="00B42835">
            <w:pPr>
              <w:pStyle w:val="acctfourfigures"/>
              <w:tabs>
                <w:tab w:val="clear" w:pos="765"/>
                <w:tab w:val="decimal" w:pos="887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10750A28" w14:textId="77777777" w:rsidR="00BA577B" w:rsidRPr="006B07E9" w:rsidRDefault="00BA577B" w:rsidP="00B42835">
            <w:pPr>
              <w:tabs>
                <w:tab w:val="left" w:pos="720"/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</w:tcPr>
          <w:p w14:paraId="75134C96" w14:textId="77777777" w:rsidR="00BA577B" w:rsidRPr="006B07E9" w:rsidRDefault="00BA577B" w:rsidP="00B42835">
            <w:pPr>
              <w:pStyle w:val="acctfourfigures"/>
              <w:tabs>
                <w:tab w:val="clear" w:pos="765"/>
                <w:tab w:val="decimal" w:pos="674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</w:tcPr>
          <w:p w14:paraId="006E0F35" w14:textId="77777777" w:rsidR="00BA577B" w:rsidRPr="006B07E9" w:rsidRDefault="00BA577B" w:rsidP="00B42835">
            <w:pPr>
              <w:tabs>
                <w:tab w:val="left" w:pos="720"/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right w:val="nil"/>
            </w:tcBorders>
          </w:tcPr>
          <w:p w14:paraId="194A0959" w14:textId="77777777" w:rsidR="00BA577B" w:rsidRPr="00B42835" w:rsidRDefault="00BA577B" w:rsidP="00B42835">
            <w:pPr>
              <w:pStyle w:val="acctfourfigures"/>
              <w:tabs>
                <w:tab w:val="clear" w:pos="765"/>
                <w:tab w:val="decimal" w:pos="930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47C21" w:rsidRPr="006B07E9" w14:paraId="51781101" w14:textId="77777777" w:rsidTr="00E06690">
        <w:trPr>
          <w:trHeight w:val="377"/>
        </w:trPr>
        <w:tc>
          <w:tcPr>
            <w:tcW w:w="4590" w:type="dxa"/>
          </w:tcPr>
          <w:p w14:paraId="780D1B3B" w14:textId="77777777" w:rsidR="00147C21" w:rsidRPr="006B07E9" w:rsidRDefault="00147C21" w:rsidP="00200C1B">
            <w:pPr>
              <w:ind w:lef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9DA99E6" w14:textId="77777777" w:rsidR="00147C21" w:rsidRPr="00B42835" w:rsidRDefault="00147C21" w:rsidP="00B4283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4EE2F2" w14:textId="77777777" w:rsidR="00147C21" w:rsidRPr="006B07E9" w:rsidRDefault="00147C21" w:rsidP="00B42835">
            <w:pPr>
              <w:tabs>
                <w:tab w:val="left" w:pos="720"/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765484F" w14:textId="77777777" w:rsidR="00147C21" w:rsidRPr="00B42835" w:rsidRDefault="00147C21" w:rsidP="00B42835">
            <w:pPr>
              <w:pStyle w:val="acctfourfigures"/>
              <w:tabs>
                <w:tab w:val="clear" w:pos="765"/>
                <w:tab w:val="decimal" w:pos="887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3393FC35" w14:textId="77777777" w:rsidR="00147C21" w:rsidRPr="006B07E9" w:rsidRDefault="00147C21" w:rsidP="00B42835">
            <w:pPr>
              <w:tabs>
                <w:tab w:val="left" w:pos="720"/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14:paraId="4F3F3A3F" w14:textId="77777777" w:rsidR="00147C21" w:rsidRPr="006B07E9" w:rsidRDefault="00147C21" w:rsidP="00B42835">
            <w:pPr>
              <w:pStyle w:val="acctfourfigures"/>
              <w:tabs>
                <w:tab w:val="clear" w:pos="765"/>
                <w:tab w:val="decimal" w:pos="674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</w:tcPr>
          <w:p w14:paraId="47AA572E" w14:textId="77777777" w:rsidR="00147C21" w:rsidRPr="006B07E9" w:rsidRDefault="00147C21" w:rsidP="00B42835">
            <w:pPr>
              <w:tabs>
                <w:tab w:val="left" w:pos="720"/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left w:val="nil"/>
              <w:bottom w:val="nil"/>
              <w:right w:val="nil"/>
            </w:tcBorders>
          </w:tcPr>
          <w:p w14:paraId="6CDF66CF" w14:textId="77777777" w:rsidR="00147C21" w:rsidRPr="00B42835" w:rsidRDefault="00147C21" w:rsidP="00B42835">
            <w:pPr>
              <w:pStyle w:val="acctfourfigures"/>
              <w:tabs>
                <w:tab w:val="clear" w:pos="765"/>
                <w:tab w:val="decimal" w:pos="930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A577B" w:rsidRPr="006B07E9" w14:paraId="729AB6FC" w14:textId="77777777" w:rsidTr="00E06690">
        <w:trPr>
          <w:trHeight w:val="713"/>
        </w:trPr>
        <w:tc>
          <w:tcPr>
            <w:tcW w:w="4590" w:type="dxa"/>
            <w:hideMark/>
          </w:tcPr>
          <w:p w14:paraId="5DC76B70" w14:textId="77777777" w:rsidR="00170DB3" w:rsidRDefault="00BA577B" w:rsidP="00E06690">
            <w:pPr>
              <w:ind w:left="147" w:hanging="70"/>
              <w:rPr>
                <w:rFonts w:ascii="Angsana New" w:hAnsi="Angsana New"/>
                <w:b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sz w:val="30"/>
                <w:szCs w:val="30"/>
                <w:cs/>
              </w:rPr>
              <w:lastRenderedPageBreak/>
              <w:t>ต้นทุนของสินค้าคงเหลือที่</w:t>
            </w:r>
            <w:r w:rsidRPr="006B07E9">
              <w:rPr>
                <w:rFonts w:ascii="Angsana New" w:hAnsi="Angsana New" w:hint="cs"/>
                <w:b/>
                <w:sz w:val="30"/>
                <w:szCs w:val="30"/>
                <w:cs/>
              </w:rPr>
              <w:t>บันทึก</w:t>
            </w:r>
            <w:r w:rsidRPr="006B07E9">
              <w:rPr>
                <w:rFonts w:ascii="Angsana New" w:hAnsi="Angsana New"/>
                <w:b/>
                <w:sz w:val="30"/>
                <w:szCs w:val="30"/>
                <w:cs/>
              </w:rPr>
              <w:t>รวมในบัญชี</w:t>
            </w:r>
          </w:p>
          <w:p w14:paraId="0B3BDE32" w14:textId="68FBE521" w:rsidR="00BA577B" w:rsidRPr="006B07E9" w:rsidRDefault="00170DB3" w:rsidP="00E06690">
            <w:pPr>
              <w:ind w:left="147" w:hanging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  <w:r w:rsidR="00BA577B" w:rsidRPr="006B07E9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30379A6C" w14:textId="77777777" w:rsidR="00BA577B" w:rsidRPr="006B07E9" w:rsidRDefault="00BA577B" w:rsidP="00B4283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2C7DF83" w14:textId="73C99F7F" w:rsidR="00BA577B" w:rsidRPr="006B07E9" w:rsidRDefault="00BA577B" w:rsidP="00B4283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D652AC" w14:textId="77777777" w:rsidR="00BA577B" w:rsidRPr="00B42835" w:rsidRDefault="00BA577B" w:rsidP="00B42835">
            <w:pPr>
              <w:tabs>
                <w:tab w:val="left" w:pos="720"/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E5F28" w14:textId="77777777" w:rsidR="00BA577B" w:rsidRPr="00B42835" w:rsidRDefault="00BA577B" w:rsidP="00B42835">
            <w:pPr>
              <w:pStyle w:val="acctfourfigures"/>
              <w:tabs>
                <w:tab w:val="clear" w:pos="765"/>
                <w:tab w:val="decimal" w:pos="887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9" w:type="dxa"/>
          </w:tcPr>
          <w:p w14:paraId="1B057719" w14:textId="77777777" w:rsidR="00BA577B" w:rsidRPr="00B42835" w:rsidRDefault="00BA577B" w:rsidP="00B42835">
            <w:pPr>
              <w:tabs>
                <w:tab w:val="left" w:pos="720"/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7969F72" w14:textId="77777777" w:rsidR="00BA577B" w:rsidRPr="006B07E9" w:rsidRDefault="00BA577B" w:rsidP="00B4283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BB6AD69" w14:textId="18F8BC0E" w:rsidR="00BA577B" w:rsidRPr="006B07E9" w:rsidRDefault="00BA577B" w:rsidP="00B4283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</w:tcPr>
          <w:p w14:paraId="6A2758E1" w14:textId="77777777" w:rsidR="00BA577B" w:rsidRPr="00B42835" w:rsidRDefault="00BA577B" w:rsidP="00B42835">
            <w:pPr>
              <w:tabs>
                <w:tab w:val="left" w:pos="720"/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2899160" w14:textId="77777777" w:rsidR="00BA577B" w:rsidRPr="00B42835" w:rsidRDefault="00BA577B" w:rsidP="00B42835">
            <w:pPr>
              <w:pStyle w:val="acctfourfigures"/>
              <w:tabs>
                <w:tab w:val="clear" w:pos="765"/>
                <w:tab w:val="decimal" w:pos="930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A577B" w:rsidRPr="006B07E9" w14:paraId="576112CC" w14:textId="77777777" w:rsidTr="00E06690">
        <w:tc>
          <w:tcPr>
            <w:tcW w:w="4590" w:type="dxa"/>
            <w:hideMark/>
          </w:tcPr>
          <w:p w14:paraId="346ADAB6" w14:textId="77777777" w:rsidR="00BA577B" w:rsidRPr="006B07E9" w:rsidRDefault="00BA577B" w:rsidP="00E06690">
            <w:pPr>
              <w:numPr>
                <w:ilvl w:val="0"/>
                <w:numId w:val="38"/>
              </w:numPr>
              <w:ind w:left="437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02553796" w14:textId="6136BCC8" w:rsidR="00BA577B" w:rsidRPr="006B07E9" w:rsidRDefault="00A22BF7" w:rsidP="005206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  <w:r w:rsidR="00452BF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,8</w:t>
            </w:r>
            <w:r w:rsidR="00452BFD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</w:tcPr>
          <w:p w14:paraId="1A422333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D2DB9" w14:textId="6C862253" w:rsidR="00BA577B" w:rsidRPr="00B42835" w:rsidRDefault="00BA577B" w:rsidP="00BA577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138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576</w:t>
            </w:r>
          </w:p>
        </w:tc>
        <w:tc>
          <w:tcPr>
            <w:tcW w:w="249" w:type="dxa"/>
          </w:tcPr>
          <w:p w14:paraId="09E00D05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3602133" w14:textId="751E29AF" w:rsidR="00BA577B" w:rsidRPr="006B07E9" w:rsidRDefault="00A22BF7" w:rsidP="00BA577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413,209</w:t>
            </w:r>
          </w:p>
        </w:tc>
        <w:tc>
          <w:tcPr>
            <w:tcW w:w="247" w:type="dxa"/>
          </w:tcPr>
          <w:p w14:paraId="49E69E0F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F4A7B18" w14:textId="687598B4" w:rsidR="00BA577B" w:rsidRPr="00B42835" w:rsidRDefault="00BA577B" w:rsidP="00BA577B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739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390</w:t>
            </w:r>
          </w:p>
        </w:tc>
      </w:tr>
      <w:tr w:rsidR="00BA577B" w:rsidRPr="006B07E9" w14:paraId="4EFAFCE4" w14:textId="77777777" w:rsidTr="00E06690">
        <w:tc>
          <w:tcPr>
            <w:tcW w:w="4590" w:type="dxa"/>
            <w:hideMark/>
          </w:tcPr>
          <w:p w14:paraId="761F5E09" w14:textId="77777777" w:rsidR="00E06690" w:rsidRDefault="00BA577B" w:rsidP="00E06690">
            <w:pPr>
              <w:numPr>
                <w:ilvl w:val="0"/>
                <w:numId w:val="38"/>
              </w:numPr>
              <w:ind w:left="437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</w:t>
            </w:r>
            <w:r w:rsidR="00A666FA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  <w:p w14:paraId="421AF619" w14:textId="21F3CD72" w:rsidR="00BA577B" w:rsidRPr="00E06690" w:rsidRDefault="00E06690" w:rsidP="00E06690">
            <w:pPr>
              <w:ind w:left="4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A577B" w:rsidRPr="00E06690">
              <w:rPr>
                <w:rFonts w:ascii="Angsana New" w:hAnsi="Angsana New"/>
                <w:sz w:val="30"/>
                <w:szCs w:val="30"/>
                <w:cs/>
              </w:rPr>
              <w:t>สุทธิที่คาดว่าจะได้รับ</w:t>
            </w:r>
          </w:p>
        </w:tc>
        <w:tc>
          <w:tcPr>
            <w:tcW w:w="1170" w:type="dxa"/>
          </w:tcPr>
          <w:p w14:paraId="3FA4E538" w14:textId="77777777" w:rsidR="00BA577B" w:rsidRPr="00B42835" w:rsidRDefault="00BA577B" w:rsidP="00BA577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06DE373" w14:textId="646D61D1" w:rsidR="004E08B1" w:rsidRPr="00B42835" w:rsidRDefault="004E08B1" w:rsidP="00BA577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2835">
              <w:rPr>
                <w:rFonts w:ascii="Angsana New" w:hAnsi="Angsana New"/>
                <w:sz w:val="30"/>
                <w:szCs w:val="30"/>
                <w:lang w:val="en-US" w:bidi="th-TH"/>
              </w:rPr>
              <w:t>36,784</w:t>
            </w:r>
          </w:p>
        </w:tc>
        <w:tc>
          <w:tcPr>
            <w:tcW w:w="270" w:type="dxa"/>
          </w:tcPr>
          <w:p w14:paraId="52BB81C0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76F5F9" w14:textId="77777777" w:rsidR="00BA577B" w:rsidRPr="00B42835" w:rsidRDefault="00BA577B" w:rsidP="00BA577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BE6A0C8" w14:textId="72C7425F" w:rsidR="00BA577B" w:rsidRPr="00B42835" w:rsidRDefault="00BA577B" w:rsidP="005206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B428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065</w:t>
            </w:r>
          </w:p>
        </w:tc>
        <w:tc>
          <w:tcPr>
            <w:tcW w:w="249" w:type="dxa"/>
          </w:tcPr>
          <w:p w14:paraId="69B2FD48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8DBFE46" w14:textId="77777777" w:rsidR="00BA577B" w:rsidRPr="00B42835" w:rsidRDefault="00BA577B" w:rsidP="00BA577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FB945D8" w14:textId="583E1CEF" w:rsidR="004E08B1" w:rsidRPr="00B42835" w:rsidRDefault="004E08B1" w:rsidP="00BA577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2835">
              <w:rPr>
                <w:rFonts w:ascii="Angsana New" w:hAnsi="Angsana New"/>
                <w:sz w:val="30"/>
                <w:szCs w:val="30"/>
                <w:lang w:val="en-US" w:bidi="th-TH"/>
              </w:rPr>
              <w:t>37,933</w:t>
            </w:r>
          </w:p>
        </w:tc>
        <w:tc>
          <w:tcPr>
            <w:tcW w:w="247" w:type="dxa"/>
          </w:tcPr>
          <w:p w14:paraId="61B94D47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07F9BB1" w14:textId="77777777" w:rsidR="00BA577B" w:rsidRPr="00B42835" w:rsidRDefault="00BA577B" w:rsidP="00BA577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CF35B1B" w14:textId="5A84A2B4" w:rsidR="00BA577B" w:rsidRPr="00B42835" w:rsidRDefault="00BA577B" w:rsidP="00BA577B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B428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  <w:lang w:val="en-US" w:bidi="th-TH"/>
              </w:rPr>
              <w:t>040</w:t>
            </w:r>
          </w:p>
        </w:tc>
      </w:tr>
      <w:tr w:rsidR="00BA577B" w:rsidRPr="00B42835" w14:paraId="365B1BF9" w14:textId="77777777" w:rsidTr="00E06690">
        <w:tc>
          <w:tcPr>
            <w:tcW w:w="4590" w:type="dxa"/>
            <w:hideMark/>
          </w:tcPr>
          <w:p w14:paraId="0DC487D4" w14:textId="77777777" w:rsidR="00BA577B" w:rsidRPr="00B42835" w:rsidRDefault="00BA577B" w:rsidP="00E06690">
            <w:pPr>
              <w:ind w:left="147" w:hanging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28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B910E" w14:textId="781EAEB3" w:rsidR="00BA577B" w:rsidRPr="00B42835" w:rsidRDefault="00B42835" w:rsidP="00BA577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28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</w:t>
            </w:r>
            <w:r w:rsidR="00452B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B428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87C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70" w:type="dxa"/>
          </w:tcPr>
          <w:p w14:paraId="3618930A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DAF03" w14:textId="75980E04" w:rsidR="00BA577B" w:rsidRPr="00B42835" w:rsidRDefault="00BA577B" w:rsidP="00BA577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28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1,149,641</w:t>
            </w:r>
          </w:p>
        </w:tc>
        <w:tc>
          <w:tcPr>
            <w:tcW w:w="249" w:type="dxa"/>
          </w:tcPr>
          <w:p w14:paraId="58BFF1C3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AAA05A" w14:textId="4B7D8045" w:rsidR="00BA577B" w:rsidRPr="00B42835" w:rsidRDefault="00B42835" w:rsidP="00BA577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28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451,142</w:t>
            </w:r>
          </w:p>
        </w:tc>
        <w:tc>
          <w:tcPr>
            <w:tcW w:w="247" w:type="dxa"/>
          </w:tcPr>
          <w:p w14:paraId="6AD686B7" w14:textId="77777777" w:rsidR="00BA577B" w:rsidRPr="00B42835" w:rsidRDefault="00BA577B" w:rsidP="00BA577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B1B82" w14:textId="3EF57296" w:rsidR="00BA577B" w:rsidRPr="00B42835" w:rsidRDefault="00BA577B" w:rsidP="00BA577B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28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750,430</w:t>
            </w:r>
          </w:p>
        </w:tc>
      </w:tr>
    </w:tbl>
    <w:p w14:paraId="604CFFD0" w14:textId="77777777" w:rsidR="00DC2AC8" w:rsidRPr="006B07E9" w:rsidRDefault="00DC2AC8" w:rsidP="00DC2AC8">
      <w:pPr>
        <w:tabs>
          <w:tab w:val="left" w:pos="540"/>
        </w:tabs>
        <w:spacing w:line="240" w:lineRule="auto"/>
        <w:ind w:left="547" w:right="-317"/>
        <w:jc w:val="thaiDistribute"/>
        <w:rPr>
          <w:rFonts w:ascii="Angsana New" w:hAnsi="Angsana New"/>
          <w:b/>
          <w:sz w:val="2"/>
          <w:szCs w:val="2"/>
        </w:rPr>
      </w:pPr>
    </w:p>
    <w:p w14:paraId="01DBF876" w14:textId="77777777" w:rsidR="00E313DC" w:rsidRPr="002B71CE" w:rsidRDefault="00E313DC" w:rsidP="00E313D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3BF36209" w14:textId="3F3B64E0" w:rsidR="00B607B3" w:rsidRPr="00AE2820" w:rsidRDefault="00DE5AC1" w:rsidP="00E313DC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E2820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เงินลงทุนในบริษัทร่วมและการร่วมค้า</w:t>
      </w:r>
    </w:p>
    <w:p w14:paraId="52714027" w14:textId="77777777" w:rsidR="00CB441A" w:rsidRPr="002B71CE" w:rsidRDefault="00CB441A" w:rsidP="00CB441A">
      <w:pPr>
        <w:pStyle w:val="ListParagraph"/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3"/>
        <w:gridCol w:w="1166"/>
        <w:gridCol w:w="268"/>
        <w:gridCol w:w="1089"/>
        <w:gridCol w:w="268"/>
        <w:gridCol w:w="1079"/>
        <w:gridCol w:w="264"/>
        <w:gridCol w:w="1083"/>
      </w:tblGrid>
      <w:tr w:rsidR="003579E5" w:rsidRPr="005206D9" w14:paraId="386F8E68" w14:textId="77777777" w:rsidTr="00573C80">
        <w:tc>
          <w:tcPr>
            <w:tcW w:w="2316" w:type="pct"/>
          </w:tcPr>
          <w:p w14:paraId="7F80759D" w14:textId="77777777" w:rsidR="003579E5" w:rsidRPr="005206D9" w:rsidRDefault="003579E5" w:rsidP="003D648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200C64A2" w14:textId="77777777" w:rsidR="003579E5" w:rsidRPr="005206D9" w:rsidRDefault="003579E5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6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167D6B67" w14:textId="77777777" w:rsidR="003579E5" w:rsidRPr="005206D9" w:rsidRDefault="003579E5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648E0C02" w14:textId="77777777" w:rsidR="003579E5" w:rsidRPr="005206D9" w:rsidRDefault="003579E5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6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06D9" w:rsidRPr="005206D9" w14:paraId="5E564F9D" w14:textId="77777777" w:rsidTr="00573C80">
        <w:tc>
          <w:tcPr>
            <w:tcW w:w="2316" w:type="pct"/>
          </w:tcPr>
          <w:p w14:paraId="28C6207E" w14:textId="2D5E603D" w:rsidR="003579E5" w:rsidRPr="005206D9" w:rsidRDefault="003579E5" w:rsidP="00A71C84">
            <w:pPr>
              <w:pStyle w:val="BodyText"/>
              <w:spacing w:after="0"/>
              <w:ind w:left="-18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476B7872" w14:textId="423B407C" w:rsidR="003579E5" w:rsidRPr="005206D9" w:rsidRDefault="00C605FF" w:rsidP="00A71C8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</w:rPr>
              <w:t>256</w:t>
            </w:r>
            <w:r w:rsidR="00F87C3E" w:rsidRPr="005206D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00F89079" w14:textId="77777777" w:rsidR="003579E5" w:rsidRPr="005206D9" w:rsidRDefault="003579E5" w:rsidP="00A71C8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ACB2A60" w14:textId="1FFABD65" w:rsidR="003579E5" w:rsidRPr="005206D9" w:rsidRDefault="00C605FF" w:rsidP="00A71C8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</w:rPr>
              <w:t>256</w:t>
            </w:r>
            <w:r w:rsidR="00F87C3E" w:rsidRPr="005206D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3F259C76" w14:textId="77777777" w:rsidR="003579E5" w:rsidRPr="005206D9" w:rsidRDefault="003579E5" w:rsidP="00A71C8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0F03C47" w14:textId="569FB526" w:rsidR="003579E5" w:rsidRPr="005206D9" w:rsidRDefault="00C605FF" w:rsidP="00A71C8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</w:rPr>
              <w:t>256</w:t>
            </w:r>
            <w:r w:rsidR="00F87C3E" w:rsidRPr="005206D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6" w:type="pct"/>
          </w:tcPr>
          <w:p w14:paraId="3B45285D" w14:textId="77777777" w:rsidR="003579E5" w:rsidRPr="005206D9" w:rsidRDefault="003579E5" w:rsidP="00A71C8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672A56F1" w14:textId="29871C3C" w:rsidR="003579E5" w:rsidRPr="005206D9" w:rsidRDefault="00C605FF" w:rsidP="00A71C8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</w:rPr>
              <w:t>256</w:t>
            </w:r>
            <w:r w:rsidR="00F87C3E" w:rsidRPr="005206D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579E5" w:rsidRPr="005206D9" w14:paraId="2297947D" w14:textId="77777777" w:rsidTr="00573C80">
        <w:tc>
          <w:tcPr>
            <w:tcW w:w="2316" w:type="pct"/>
          </w:tcPr>
          <w:p w14:paraId="303921BD" w14:textId="77777777" w:rsidR="003579E5" w:rsidRPr="005206D9" w:rsidRDefault="003579E5" w:rsidP="003D6482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4" w:type="pct"/>
            <w:gridSpan w:val="7"/>
          </w:tcPr>
          <w:p w14:paraId="3B540D86" w14:textId="77777777" w:rsidR="003579E5" w:rsidRPr="005206D9" w:rsidRDefault="003579E5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06D9" w:rsidRPr="005206D9" w14:paraId="25DFEFD4" w14:textId="77777777" w:rsidTr="00573C80">
        <w:tc>
          <w:tcPr>
            <w:tcW w:w="2316" w:type="pct"/>
          </w:tcPr>
          <w:p w14:paraId="2C284BD7" w14:textId="77777777" w:rsidR="003579E5" w:rsidRPr="005206D9" w:rsidRDefault="003579E5" w:rsidP="003D6482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0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0" w:type="pct"/>
          </w:tcPr>
          <w:p w14:paraId="06EAD5B3" w14:textId="77777777" w:rsidR="003579E5" w:rsidRPr="005206D9" w:rsidRDefault="003579E5" w:rsidP="003D6482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7A14E58D" w14:textId="77777777" w:rsidR="003579E5" w:rsidRPr="005206D9" w:rsidRDefault="003579E5" w:rsidP="003D648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EB754E7" w14:textId="77777777" w:rsidR="003579E5" w:rsidRPr="005206D9" w:rsidRDefault="003579E5" w:rsidP="003D6482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2A40CD01" w14:textId="77777777" w:rsidR="003579E5" w:rsidRPr="005206D9" w:rsidRDefault="003579E5" w:rsidP="003D648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130563DA" w14:textId="77777777" w:rsidR="003579E5" w:rsidRPr="005206D9" w:rsidRDefault="003579E5" w:rsidP="003D6482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50D4566B" w14:textId="77777777" w:rsidR="003579E5" w:rsidRPr="005206D9" w:rsidRDefault="003579E5" w:rsidP="003D648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7D0437DC" w14:textId="77777777" w:rsidR="003579E5" w:rsidRPr="005206D9" w:rsidRDefault="003579E5" w:rsidP="003D6482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06D9" w:rsidRPr="005206D9" w14:paraId="1662A353" w14:textId="77777777" w:rsidTr="00573C80">
        <w:tc>
          <w:tcPr>
            <w:tcW w:w="2316" w:type="pct"/>
          </w:tcPr>
          <w:p w14:paraId="1B006A11" w14:textId="1E28E65A" w:rsidR="00F87C3E" w:rsidRPr="005206D9" w:rsidRDefault="00F87C3E" w:rsidP="00F87C3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206D9">
              <w:rPr>
                <w:rFonts w:ascii="Angsana New" w:hAnsi="Angsana New"/>
                <w:sz w:val="30"/>
                <w:szCs w:val="30"/>
              </w:rPr>
              <w:t>1</w:t>
            </w:r>
            <w:r w:rsidRPr="005206D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00" w:type="pct"/>
          </w:tcPr>
          <w:p w14:paraId="4A069C32" w14:textId="60337C67" w:rsidR="00F87C3E" w:rsidRPr="005206D9" w:rsidRDefault="007C5366" w:rsidP="005206D9">
            <w:pPr>
              <w:tabs>
                <w:tab w:val="decimal" w:pos="884"/>
              </w:tabs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 w:hint="cs"/>
                <w:sz w:val="30"/>
                <w:szCs w:val="30"/>
              </w:rPr>
              <w:t>1</w:t>
            </w:r>
            <w:r w:rsidR="00914AD7" w:rsidRPr="005206D9">
              <w:rPr>
                <w:rFonts w:ascii="Angsana New" w:hAnsi="Angsana New"/>
                <w:sz w:val="30"/>
                <w:szCs w:val="30"/>
              </w:rPr>
              <w:t>,126,359</w:t>
            </w:r>
          </w:p>
        </w:tc>
        <w:tc>
          <w:tcPr>
            <w:tcW w:w="138" w:type="pct"/>
          </w:tcPr>
          <w:p w14:paraId="7AA2F7DD" w14:textId="77777777" w:rsidR="00F87C3E" w:rsidRPr="005206D9" w:rsidRDefault="00F87C3E" w:rsidP="00F87C3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90BC0FC" w14:textId="6EE26A82" w:rsidR="00F87C3E" w:rsidRPr="005206D9" w:rsidRDefault="00F87C3E" w:rsidP="005206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</w:rPr>
              <w:t>978,355</w:t>
            </w:r>
          </w:p>
        </w:tc>
        <w:tc>
          <w:tcPr>
            <w:tcW w:w="138" w:type="pct"/>
          </w:tcPr>
          <w:p w14:paraId="32F76C5F" w14:textId="77777777" w:rsidR="00F87C3E" w:rsidRPr="005206D9" w:rsidRDefault="00F87C3E" w:rsidP="00F87C3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590556C5" w14:textId="2A2FB9FA" w:rsidR="00F87C3E" w:rsidRPr="005206D9" w:rsidRDefault="007C5366" w:rsidP="005206D9">
            <w:pPr>
              <w:pStyle w:val="acctfourfigures"/>
              <w:tabs>
                <w:tab w:val="clear" w:pos="765"/>
                <w:tab w:val="left" w:pos="790"/>
              </w:tabs>
              <w:spacing w:after="100" w:afterAutospacing="1" w:line="240" w:lineRule="auto"/>
              <w:ind w:left="-432" w:right="-20" w:hanging="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06D9">
              <w:rPr>
                <w:rFonts w:ascii="Angsana New" w:hAnsi="Angsana New" w:hint="cs"/>
                <w:sz w:val="30"/>
                <w:szCs w:val="30"/>
              </w:rPr>
              <w:t>958</w:t>
            </w:r>
            <w:r w:rsidR="00914AD7" w:rsidRPr="005206D9">
              <w:rPr>
                <w:rFonts w:ascii="Angsana New" w:hAnsi="Angsana New"/>
                <w:sz w:val="30"/>
                <w:szCs w:val="30"/>
              </w:rPr>
              <w:t>,679</w:t>
            </w:r>
          </w:p>
        </w:tc>
        <w:tc>
          <w:tcPr>
            <w:tcW w:w="136" w:type="pct"/>
          </w:tcPr>
          <w:p w14:paraId="3CDEB0BD" w14:textId="77777777" w:rsidR="00F87C3E" w:rsidRPr="005206D9" w:rsidRDefault="00F87C3E" w:rsidP="00F87C3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462F0F16" w14:textId="34DF1CC2" w:rsidR="00F87C3E" w:rsidRPr="005206D9" w:rsidRDefault="00F87C3E" w:rsidP="00F87C3E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 w:hint="cs"/>
                <w:sz w:val="30"/>
                <w:szCs w:val="30"/>
              </w:rPr>
              <w:t>958</w:t>
            </w:r>
            <w:r w:rsidRPr="005206D9">
              <w:rPr>
                <w:rFonts w:ascii="Angsana New" w:hAnsi="Angsana New"/>
                <w:sz w:val="30"/>
                <w:szCs w:val="30"/>
              </w:rPr>
              <w:t>,679</w:t>
            </w:r>
          </w:p>
        </w:tc>
      </w:tr>
      <w:tr w:rsidR="005206D9" w:rsidRPr="005206D9" w14:paraId="13B2D636" w14:textId="77777777" w:rsidTr="00573C80">
        <w:tc>
          <w:tcPr>
            <w:tcW w:w="2316" w:type="pct"/>
          </w:tcPr>
          <w:p w14:paraId="612062F2" w14:textId="77777777" w:rsidR="00F87C3E" w:rsidRPr="005206D9" w:rsidRDefault="00F87C3E" w:rsidP="00F87C3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206D9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600" w:type="pct"/>
          </w:tcPr>
          <w:p w14:paraId="0ECB7C27" w14:textId="1D96DA15" w:rsidR="00F87C3E" w:rsidRPr="005206D9" w:rsidRDefault="003F3A8F" w:rsidP="005206D9">
            <w:pPr>
              <w:tabs>
                <w:tab w:val="decimal" w:pos="884"/>
              </w:tabs>
              <w:ind w:lef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48,</w:t>
            </w:r>
            <w:r w:rsidR="00ED41B0"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138" w:type="pct"/>
          </w:tcPr>
          <w:p w14:paraId="2F668F41" w14:textId="77777777" w:rsidR="00F87C3E" w:rsidRPr="005206D9" w:rsidRDefault="00F87C3E" w:rsidP="00F87C3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C92751A" w14:textId="13E5F14C" w:rsidR="00F87C3E" w:rsidRPr="005206D9" w:rsidRDefault="00F87C3E" w:rsidP="005206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</w:rPr>
              <w:t>58,982</w:t>
            </w:r>
          </w:p>
        </w:tc>
        <w:tc>
          <w:tcPr>
            <w:tcW w:w="138" w:type="pct"/>
          </w:tcPr>
          <w:p w14:paraId="69A31AAB" w14:textId="77777777" w:rsidR="00F87C3E" w:rsidRPr="005206D9" w:rsidRDefault="00F87C3E" w:rsidP="00F87C3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143031D" w14:textId="4424AC59" w:rsidR="00F87C3E" w:rsidRPr="005206D9" w:rsidRDefault="00914AD7" w:rsidP="005206D9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72DB4613" w14:textId="77777777" w:rsidR="00F87C3E" w:rsidRPr="005206D9" w:rsidRDefault="00F87C3E" w:rsidP="00F87C3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611C3F3C" w14:textId="4F85807F" w:rsidR="00F87C3E" w:rsidRPr="005206D9" w:rsidRDefault="00F87C3E" w:rsidP="00D10FBF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06D9" w:rsidRPr="005206D9" w14:paraId="6E04DC9C" w14:textId="77777777" w:rsidTr="00573C80">
        <w:tc>
          <w:tcPr>
            <w:tcW w:w="2316" w:type="pct"/>
          </w:tcPr>
          <w:p w14:paraId="1F3AC132" w14:textId="2E1B1936" w:rsidR="00F87C3E" w:rsidRPr="005206D9" w:rsidRDefault="00F87C3E" w:rsidP="00F87C3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206D9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ส่วนแบ่งกำไรขาดทุนเบ็ดเสร็จอื่นตามวิธี</w:t>
            </w:r>
          </w:p>
        </w:tc>
        <w:tc>
          <w:tcPr>
            <w:tcW w:w="600" w:type="pct"/>
          </w:tcPr>
          <w:p w14:paraId="2C1269EA" w14:textId="77777777" w:rsidR="00F87C3E" w:rsidRPr="005206D9" w:rsidRDefault="00F87C3E" w:rsidP="00F87C3E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59760C2D" w14:textId="77777777" w:rsidR="00F87C3E" w:rsidRPr="005206D9" w:rsidRDefault="00F87C3E" w:rsidP="00F87C3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0BDEFD8" w14:textId="77777777" w:rsidR="00F87C3E" w:rsidRPr="005206D9" w:rsidRDefault="00F87C3E" w:rsidP="00F87C3E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1A6EE9D" w14:textId="77777777" w:rsidR="00F87C3E" w:rsidRPr="005206D9" w:rsidRDefault="00F87C3E" w:rsidP="00F87C3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C1CB8E7" w14:textId="77777777" w:rsidR="00F87C3E" w:rsidRPr="005206D9" w:rsidRDefault="00F87C3E" w:rsidP="00F87C3E">
            <w:pPr>
              <w:tabs>
                <w:tab w:val="decimal" w:pos="5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4EE54C7" w14:textId="77777777" w:rsidR="00F87C3E" w:rsidRPr="005206D9" w:rsidRDefault="00F87C3E" w:rsidP="00F87C3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66372EA2" w14:textId="77777777" w:rsidR="00F87C3E" w:rsidRPr="005206D9" w:rsidRDefault="00F87C3E" w:rsidP="00D10FBF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06D9" w:rsidRPr="005206D9" w14:paraId="71156311" w14:textId="77777777" w:rsidTr="00573C80">
        <w:tc>
          <w:tcPr>
            <w:tcW w:w="2316" w:type="pct"/>
          </w:tcPr>
          <w:p w14:paraId="7AAC74BB" w14:textId="60A2EBC8" w:rsidR="00F87C3E" w:rsidRPr="005206D9" w:rsidRDefault="00F87C3E" w:rsidP="00F87C3E">
            <w:pPr>
              <w:ind w:lef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06D9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600" w:type="pct"/>
          </w:tcPr>
          <w:p w14:paraId="4507287D" w14:textId="0A038FA0" w:rsidR="00F87C3E" w:rsidRPr="005206D9" w:rsidRDefault="00914AD7" w:rsidP="00D10FBF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EA9154F" w14:textId="77777777" w:rsidR="00F87C3E" w:rsidRPr="005206D9" w:rsidRDefault="00F87C3E" w:rsidP="00F87C3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7A33FA1" w14:textId="39D998D6" w:rsidR="00F87C3E" w:rsidRPr="005206D9" w:rsidRDefault="00F87C3E" w:rsidP="005206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138" w:type="pct"/>
          </w:tcPr>
          <w:p w14:paraId="4CCCEBB7" w14:textId="77777777" w:rsidR="00F87C3E" w:rsidRPr="005206D9" w:rsidRDefault="00F87C3E" w:rsidP="00F87C3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C7B986E" w14:textId="4DF4B158" w:rsidR="00F87C3E" w:rsidRPr="005206D9" w:rsidRDefault="00914AD7" w:rsidP="00D10FBF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C93A2B4" w14:textId="77777777" w:rsidR="00F87C3E" w:rsidRPr="005206D9" w:rsidRDefault="00F87C3E" w:rsidP="00F87C3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26D5BF37" w14:textId="3113FEC5" w:rsidR="00F87C3E" w:rsidRPr="005206D9" w:rsidRDefault="00F87C3E" w:rsidP="00D10FBF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06D9" w:rsidRPr="005206D9" w14:paraId="3E66D283" w14:textId="77777777" w:rsidTr="00573C80">
        <w:tc>
          <w:tcPr>
            <w:tcW w:w="2316" w:type="pct"/>
          </w:tcPr>
          <w:p w14:paraId="6F41E09D" w14:textId="77777777" w:rsidR="00F87C3E" w:rsidRPr="005206D9" w:rsidRDefault="00F87C3E" w:rsidP="00F87C3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206D9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600" w:type="pct"/>
          </w:tcPr>
          <w:p w14:paraId="7EE2D352" w14:textId="77777777" w:rsidR="00F87C3E" w:rsidRPr="005206D9" w:rsidRDefault="00F87C3E" w:rsidP="00F87C3E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5ED1FE67" w14:textId="77777777" w:rsidR="00F87C3E" w:rsidRPr="005206D9" w:rsidRDefault="00F87C3E" w:rsidP="00F87C3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9199AF2" w14:textId="50E6650A" w:rsidR="00F87C3E" w:rsidRPr="005206D9" w:rsidRDefault="00F87C3E" w:rsidP="00F87C3E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265A147A" w14:textId="77777777" w:rsidR="00F87C3E" w:rsidRPr="005206D9" w:rsidRDefault="00F87C3E" w:rsidP="00F87C3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8D048A3" w14:textId="77777777" w:rsidR="00F87C3E" w:rsidRPr="005206D9" w:rsidRDefault="00F87C3E" w:rsidP="00D10FBF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197F7786" w14:textId="77777777" w:rsidR="00F87C3E" w:rsidRPr="005206D9" w:rsidRDefault="00F87C3E" w:rsidP="00F87C3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4A190F25" w14:textId="327A72E5" w:rsidR="00F87C3E" w:rsidRPr="005206D9" w:rsidRDefault="00F87C3E" w:rsidP="00D10FBF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06D9" w:rsidRPr="005206D9" w14:paraId="2C6C92E5" w14:textId="77777777" w:rsidTr="00573C80">
        <w:tc>
          <w:tcPr>
            <w:tcW w:w="2316" w:type="pct"/>
          </w:tcPr>
          <w:p w14:paraId="09A6BDCA" w14:textId="77777777" w:rsidR="00F87C3E" w:rsidRPr="005206D9" w:rsidRDefault="00F87C3E" w:rsidP="00F87C3E">
            <w:pPr>
              <w:ind w:lef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06D9">
              <w:rPr>
                <w:rFonts w:ascii="Angsana New" w:hAnsi="Angsana New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0C8B9566" w14:textId="5FDB893D" w:rsidR="00F87C3E" w:rsidRPr="005206D9" w:rsidRDefault="00ED41B0" w:rsidP="005206D9">
            <w:pPr>
              <w:tabs>
                <w:tab w:val="decimal" w:pos="884"/>
              </w:tabs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35,762</w:t>
            </w:r>
          </w:p>
        </w:tc>
        <w:tc>
          <w:tcPr>
            <w:tcW w:w="138" w:type="pct"/>
          </w:tcPr>
          <w:p w14:paraId="61EF1211" w14:textId="77777777" w:rsidR="00F87C3E" w:rsidRPr="005206D9" w:rsidRDefault="00F87C3E" w:rsidP="0005365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2B94EFDE" w14:textId="462544AA" w:rsidR="00F87C3E" w:rsidRPr="005206D9" w:rsidRDefault="00F87C3E" w:rsidP="005206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</w:rPr>
              <w:t>88,657</w:t>
            </w:r>
          </w:p>
        </w:tc>
        <w:tc>
          <w:tcPr>
            <w:tcW w:w="138" w:type="pct"/>
          </w:tcPr>
          <w:p w14:paraId="0BC2DB63" w14:textId="77777777" w:rsidR="00F87C3E" w:rsidRPr="005206D9" w:rsidRDefault="00F87C3E" w:rsidP="0005365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4D67203C" w14:textId="1CBD92E3" w:rsidR="00F87C3E" w:rsidRPr="005206D9" w:rsidRDefault="00914AD7" w:rsidP="00D10FBF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84C6B47" w14:textId="77777777" w:rsidR="00F87C3E" w:rsidRPr="005206D9" w:rsidRDefault="00F87C3E" w:rsidP="0005365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76BC2F39" w14:textId="576E7CEA" w:rsidR="00F87C3E" w:rsidRPr="005206D9" w:rsidRDefault="00F87C3E" w:rsidP="00D10FBF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06D9" w:rsidRPr="005206D9" w14:paraId="7904DEA7" w14:textId="77777777" w:rsidTr="00573C80">
        <w:tc>
          <w:tcPr>
            <w:tcW w:w="2316" w:type="pct"/>
          </w:tcPr>
          <w:p w14:paraId="5C4C3853" w14:textId="373FB343" w:rsidR="00F87C3E" w:rsidRPr="005206D9" w:rsidRDefault="00F87C3E" w:rsidP="00F87C3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06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206D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206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3DE34B58" w14:textId="7C57CFF7" w:rsidR="00F87C3E" w:rsidRPr="005206D9" w:rsidRDefault="00914AD7" w:rsidP="005206D9">
            <w:pPr>
              <w:tabs>
                <w:tab w:val="decimal" w:pos="884"/>
              </w:tabs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6D9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ED41B0">
              <w:rPr>
                <w:rFonts w:ascii="Angsana New" w:hAnsi="Angsana New"/>
                <w:b/>
                <w:bCs/>
                <w:sz w:val="30"/>
                <w:szCs w:val="30"/>
              </w:rPr>
              <w:t>210,636</w:t>
            </w:r>
          </w:p>
        </w:tc>
        <w:tc>
          <w:tcPr>
            <w:tcW w:w="138" w:type="pct"/>
          </w:tcPr>
          <w:p w14:paraId="53CE4DC1" w14:textId="77777777" w:rsidR="00F87C3E" w:rsidRPr="005206D9" w:rsidRDefault="00F87C3E" w:rsidP="0005365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2C89B656" w14:textId="7BE0BE5A" w:rsidR="00F87C3E" w:rsidRPr="005206D9" w:rsidRDefault="00F87C3E" w:rsidP="005206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6D9">
              <w:rPr>
                <w:rFonts w:ascii="Angsana New" w:hAnsi="Angsana New"/>
                <w:b/>
                <w:bCs/>
                <w:sz w:val="30"/>
                <w:szCs w:val="30"/>
              </w:rPr>
              <w:t>1,126,359</w:t>
            </w:r>
          </w:p>
        </w:tc>
        <w:tc>
          <w:tcPr>
            <w:tcW w:w="138" w:type="pct"/>
          </w:tcPr>
          <w:p w14:paraId="3A24D730" w14:textId="77777777" w:rsidR="00F87C3E" w:rsidRPr="005206D9" w:rsidRDefault="00F87C3E" w:rsidP="0005365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32600D07" w14:textId="54F8E042" w:rsidR="00F87C3E" w:rsidRPr="005206D9" w:rsidRDefault="00914AD7" w:rsidP="0005365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6D9">
              <w:rPr>
                <w:rFonts w:ascii="Angsana New" w:hAnsi="Angsana New"/>
                <w:b/>
                <w:bCs/>
                <w:sz w:val="30"/>
                <w:szCs w:val="30"/>
              </w:rPr>
              <w:t>958,679</w:t>
            </w:r>
          </w:p>
        </w:tc>
        <w:tc>
          <w:tcPr>
            <w:tcW w:w="136" w:type="pct"/>
          </w:tcPr>
          <w:p w14:paraId="29E08F0D" w14:textId="77777777" w:rsidR="00F87C3E" w:rsidRPr="005206D9" w:rsidRDefault="00F87C3E" w:rsidP="0005365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26DCA078" w14:textId="55012477" w:rsidR="00F87C3E" w:rsidRPr="005206D9" w:rsidRDefault="00F87C3E" w:rsidP="0005365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6D9">
              <w:rPr>
                <w:rFonts w:ascii="Angsana New" w:hAnsi="Angsana New"/>
                <w:b/>
                <w:bCs/>
                <w:sz w:val="30"/>
                <w:szCs w:val="30"/>
              </w:rPr>
              <w:t>958,679</w:t>
            </w:r>
          </w:p>
        </w:tc>
      </w:tr>
      <w:tr w:rsidR="002B05CC" w:rsidRPr="005206D9" w14:paraId="72DFEFD8" w14:textId="77777777" w:rsidTr="002B05CC">
        <w:tc>
          <w:tcPr>
            <w:tcW w:w="2316" w:type="pct"/>
          </w:tcPr>
          <w:p w14:paraId="69D9EEAD" w14:textId="77777777" w:rsidR="002B05CC" w:rsidRPr="005206D9" w:rsidRDefault="002B05CC" w:rsidP="00F87C3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68A64381" w14:textId="77777777" w:rsidR="002B05CC" w:rsidRPr="005206D9" w:rsidRDefault="002B05CC" w:rsidP="005206D9">
            <w:pPr>
              <w:tabs>
                <w:tab w:val="decimal" w:pos="884"/>
              </w:tabs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4D7891D7" w14:textId="77777777" w:rsidR="002B05CC" w:rsidRPr="005206D9" w:rsidRDefault="002B05CC" w:rsidP="0005365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257FC71D" w14:textId="77777777" w:rsidR="002B05CC" w:rsidRPr="005206D9" w:rsidRDefault="002B05CC" w:rsidP="005206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32066D7E" w14:textId="77777777" w:rsidR="002B05CC" w:rsidRPr="005206D9" w:rsidRDefault="002B05CC" w:rsidP="0005365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</w:tcPr>
          <w:p w14:paraId="3BA338F7" w14:textId="77777777" w:rsidR="002B05CC" w:rsidRPr="005206D9" w:rsidRDefault="002B05CC" w:rsidP="0005365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FCD2C6D" w14:textId="77777777" w:rsidR="002B05CC" w:rsidRPr="005206D9" w:rsidRDefault="002B05CC" w:rsidP="0005365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7D2E437C" w14:textId="77777777" w:rsidR="002B05CC" w:rsidRPr="005206D9" w:rsidRDefault="002B05CC" w:rsidP="0005365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73C80" w:rsidRPr="005206D9" w14:paraId="46FE3AF5" w14:textId="77777777" w:rsidTr="00573C80">
        <w:tc>
          <w:tcPr>
            <w:tcW w:w="2316" w:type="pct"/>
          </w:tcPr>
          <w:p w14:paraId="6DDBA1E4" w14:textId="77777777" w:rsidR="00573C80" w:rsidRPr="005206D9" w:rsidRDefault="00573C80" w:rsidP="00573C80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5206D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600" w:type="pct"/>
          </w:tcPr>
          <w:p w14:paraId="026B0673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8" w:type="pct"/>
          </w:tcPr>
          <w:p w14:paraId="5EE31DC7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0" w:type="pct"/>
          </w:tcPr>
          <w:p w14:paraId="49FA3762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" w:type="pct"/>
          </w:tcPr>
          <w:p w14:paraId="1F2B7E26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5" w:type="pct"/>
          </w:tcPr>
          <w:p w14:paraId="62933F96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" w:type="pct"/>
          </w:tcPr>
          <w:p w14:paraId="45FB37C8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5197C8C6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73C80" w:rsidRPr="005206D9" w14:paraId="42962BA4" w14:textId="77777777" w:rsidTr="00573C80">
        <w:tc>
          <w:tcPr>
            <w:tcW w:w="2316" w:type="pct"/>
          </w:tcPr>
          <w:p w14:paraId="2228997B" w14:textId="4CFF4D18" w:rsidR="00573C80" w:rsidRPr="005206D9" w:rsidRDefault="00573C80" w:rsidP="00573C80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206D9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5206D9">
              <w:rPr>
                <w:rFonts w:ascii="Angsana New" w:hAnsi="Angsana New"/>
                <w:sz w:val="29"/>
                <w:szCs w:val="29"/>
              </w:rPr>
              <w:t>1</w:t>
            </w:r>
            <w:r w:rsidRPr="005206D9">
              <w:rPr>
                <w:rFonts w:ascii="Angsana New" w:hAnsi="Angsana New"/>
                <w:sz w:val="29"/>
                <w:szCs w:val="29"/>
                <w:cs/>
              </w:rPr>
              <w:t xml:space="preserve"> มกราคม</w:t>
            </w:r>
          </w:p>
        </w:tc>
        <w:tc>
          <w:tcPr>
            <w:tcW w:w="600" w:type="pct"/>
          </w:tcPr>
          <w:p w14:paraId="06BC2C23" w14:textId="71611584" w:rsidR="00573C80" w:rsidRPr="005206D9" w:rsidRDefault="00573C80" w:rsidP="00403823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95,742</w:t>
            </w:r>
          </w:p>
        </w:tc>
        <w:tc>
          <w:tcPr>
            <w:tcW w:w="138" w:type="pct"/>
          </w:tcPr>
          <w:p w14:paraId="7BF60078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0" w:type="pct"/>
          </w:tcPr>
          <w:p w14:paraId="277CFFEB" w14:textId="788A6F32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79,174</w:t>
            </w:r>
          </w:p>
        </w:tc>
        <w:tc>
          <w:tcPr>
            <w:tcW w:w="138" w:type="pct"/>
          </w:tcPr>
          <w:p w14:paraId="0172ABD3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5" w:type="pct"/>
          </w:tcPr>
          <w:p w14:paraId="27365BC6" w14:textId="4833F5AA" w:rsidR="00573C80" w:rsidRPr="005206D9" w:rsidRDefault="00573C80" w:rsidP="00573C80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6" w:type="pct"/>
          </w:tcPr>
          <w:p w14:paraId="6B6B9584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1953E573" w14:textId="77777777" w:rsidR="00573C80" w:rsidRPr="005206D9" w:rsidRDefault="00573C80" w:rsidP="00573C80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73C80" w:rsidRPr="005206D9" w14:paraId="03CB57B7" w14:textId="77777777" w:rsidTr="00573C80">
        <w:tc>
          <w:tcPr>
            <w:tcW w:w="2316" w:type="pct"/>
          </w:tcPr>
          <w:p w14:paraId="16151BA1" w14:textId="71599834" w:rsidR="00573C80" w:rsidRPr="005206D9" w:rsidRDefault="00573C80" w:rsidP="00573C80">
            <w:pPr>
              <w:ind w:left="162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206D9">
              <w:rPr>
                <w:rFonts w:ascii="Angsana New" w:hAnsi="Angsana New"/>
                <w:sz w:val="29"/>
                <w:szCs w:val="29"/>
                <w:cs/>
              </w:rPr>
              <w:t>ส่วนแบ่งกำไรตามวิธีส่วนได้เสีย</w:t>
            </w:r>
          </w:p>
        </w:tc>
        <w:tc>
          <w:tcPr>
            <w:tcW w:w="600" w:type="pct"/>
          </w:tcPr>
          <w:p w14:paraId="033143B2" w14:textId="056F5310" w:rsidR="00573C80" w:rsidRPr="005206D9" w:rsidRDefault="00AC2C7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143</w:t>
            </w:r>
          </w:p>
        </w:tc>
        <w:tc>
          <w:tcPr>
            <w:tcW w:w="138" w:type="pct"/>
          </w:tcPr>
          <w:p w14:paraId="13FEAADB" w14:textId="77777777" w:rsidR="00573C80" w:rsidRPr="005206D9" w:rsidRDefault="00573C80" w:rsidP="00573C80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0" w:type="pct"/>
          </w:tcPr>
          <w:p w14:paraId="2BED46F7" w14:textId="26D36A3D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12,998</w:t>
            </w:r>
          </w:p>
        </w:tc>
        <w:tc>
          <w:tcPr>
            <w:tcW w:w="138" w:type="pct"/>
          </w:tcPr>
          <w:p w14:paraId="48C82D13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5" w:type="pct"/>
          </w:tcPr>
          <w:p w14:paraId="42760659" w14:textId="0F4E1866" w:rsidR="00573C80" w:rsidRPr="005206D9" w:rsidRDefault="00573C80" w:rsidP="00573C80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6" w:type="pct"/>
          </w:tcPr>
          <w:p w14:paraId="44DE5302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202342EE" w14:textId="77777777" w:rsidR="00573C80" w:rsidRPr="005206D9" w:rsidRDefault="00573C80" w:rsidP="00573C80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73C80" w:rsidRPr="005206D9" w14:paraId="03D0C9BF" w14:textId="77777777" w:rsidTr="00573C80">
        <w:tc>
          <w:tcPr>
            <w:tcW w:w="2316" w:type="pct"/>
          </w:tcPr>
          <w:p w14:paraId="52082C5D" w14:textId="63EA750E" w:rsidR="00573C80" w:rsidRPr="005206D9" w:rsidRDefault="00573C80" w:rsidP="00573C80">
            <w:pPr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5206D9">
              <w:rPr>
                <w:rFonts w:ascii="Angsana New" w:hAnsi="Angsana New"/>
                <w:sz w:val="29"/>
                <w:szCs w:val="29"/>
                <w:cs/>
              </w:rPr>
              <w:t>จ่ายเพิ่มทุน</w:t>
            </w:r>
            <w:r w:rsidRPr="005206D9">
              <w:rPr>
                <w:rFonts w:ascii="Angsana New" w:hAnsi="Angsana New"/>
                <w:sz w:val="29"/>
                <w:szCs w:val="29"/>
              </w:rPr>
              <w:t xml:space="preserve"> / </w:t>
            </w:r>
            <w:r w:rsidRPr="005206D9">
              <w:rPr>
                <w:rFonts w:ascii="Angsana New" w:hAnsi="Angsana New"/>
                <w:sz w:val="29"/>
                <w:szCs w:val="29"/>
                <w:cs/>
              </w:rPr>
              <w:t>เรียกชำระทุนเพิ่ม</w:t>
            </w:r>
          </w:p>
        </w:tc>
        <w:tc>
          <w:tcPr>
            <w:tcW w:w="600" w:type="pct"/>
          </w:tcPr>
          <w:p w14:paraId="330F57A0" w14:textId="705F9404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25,530</w:t>
            </w:r>
          </w:p>
        </w:tc>
        <w:tc>
          <w:tcPr>
            <w:tcW w:w="138" w:type="pct"/>
          </w:tcPr>
          <w:p w14:paraId="6EA1631F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0" w:type="pct"/>
          </w:tcPr>
          <w:p w14:paraId="40649FD6" w14:textId="59C276EB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3,570</w:t>
            </w:r>
          </w:p>
        </w:tc>
        <w:tc>
          <w:tcPr>
            <w:tcW w:w="138" w:type="pct"/>
          </w:tcPr>
          <w:p w14:paraId="6F54AD15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5" w:type="pct"/>
          </w:tcPr>
          <w:p w14:paraId="1E80DE64" w14:textId="4372839E" w:rsidR="00573C80" w:rsidRPr="005206D9" w:rsidRDefault="00573C80" w:rsidP="00573C80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6" w:type="pct"/>
          </w:tcPr>
          <w:p w14:paraId="50E05B33" w14:textId="269E2E1C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4A178832" w14:textId="1D5BAD42" w:rsidR="00573C80" w:rsidRPr="005206D9" w:rsidRDefault="00573C80" w:rsidP="00573C80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73C80" w:rsidRPr="005206D9" w14:paraId="4418A20E" w14:textId="77777777" w:rsidTr="00573C80">
        <w:tc>
          <w:tcPr>
            <w:tcW w:w="2316" w:type="pct"/>
          </w:tcPr>
          <w:p w14:paraId="56FC1AAF" w14:textId="1D74F192" w:rsidR="00573C80" w:rsidRPr="005206D9" w:rsidRDefault="00573C80" w:rsidP="00573C80">
            <w:pPr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5206D9">
              <w:rPr>
                <w:rFonts w:ascii="Angsana New" w:hAnsi="Angsana New" w:hint="cs"/>
                <w:sz w:val="29"/>
                <w:szCs w:val="29"/>
                <w:cs/>
              </w:rPr>
              <w:t>การเปลี่ยนแปลงสถานะจากบริษัทย่อย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0988006" w14:textId="0046E7FB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403,602</w:t>
            </w:r>
          </w:p>
        </w:tc>
        <w:tc>
          <w:tcPr>
            <w:tcW w:w="138" w:type="pct"/>
          </w:tcPr>
          <w:p w14:paraId="1574257F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23CF3F46" w14:textId="3B3E324B" w:rsidR="00573C80" w:rsidRPr="005206D9" w:rsidRDefault="00573C80" w:rsidP="00573C80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8" w:type="pct"/>
          </w:tcPr>
          <w:p w14:paraId="60BB1481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040E7BEC" w14:textId="485FA828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212,670</w:t>
            </w:r>
          </w:p>
        </w:tc>
        <w:tc>
          <w:tcPr>
            <w:tcW w:w="136" w:type="pct"/>
          </w:tcPr>
          <w:p w14:paraId="3AB4C528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43FC60C1" w14:textId="18C2D150" w:rsidR="00573C80" w:rsidRPr="005206D9" w:rsidRDefault="00573C80" w:rsidP="00573C80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73C80" w:rsidRPr="005206D9" w14:paraId="0C871546" w14:textId="77777777" w:rsidTr="00573C80">
        <w:tc>
          <w:tcPr>
            <w:tcW w:w="2316" w:type="pct"/>
          </w:tcPr>
          <w:p w14:paraId="2AB85512" w14:textId="704CD3D3" w:rsidR="00573C80" w:rsidRPr="005206D9" w:rsidRDefault="00573C80" w:rsidP="00573C80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206D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5206D9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5206D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B1BF2E0" w14:textId="3078E98C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06D9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  <w:r w:rsidR="008D133B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  <w:r w:rsidR="00AC2C70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  <w:r w:rsidR="008D133B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AC2C70">
              <w:rPr>
                <w:rFonts w:ascii="Angsana New" w:hAnsi="Angsana New"/>
                <w:b/>
                <w:bCs/>
                <w:sz w:val="29"/>
                <w:szCs w:val="29"/>
              </w:rPr>
              <w:t>017</w:t>
            </w:r>
          </w:p>
        </w:tc>
        <w:tc>
          <w:tcPr>
            <w:tcW w:w="138" w:type="pct"/>
          </w:tcPr>
          <w:p w14:paraId="0A415A50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083267DD" w14:textId="32708134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06D9">
              <w:rPr>
                <w:rFonts w:ascii="Angsana New" w:hAnsi="Angsana New"/>
                <w:b/>
                <w:bCs/>
                <w:sz w:val="29"/>
                <w:szCs w:val="29"/>
              </w:rPr>
              <w:t>95,742</w:t>
            </w:r>
          </w:p>
        </w:tc>
        <w:tc>
          <w:tcPr>
            <w:tcW w:w="138" w:type="pct"/>
          </w:tcPr>
          <w:p w14:paraId="10C730A0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44A12B76" w14:textId="7F66647A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06D9">
              <w:rPr>
                <w:rFonts w:ascii="Angsana New" w:hAnsi="Angsana New"/>
                <w:b/>
                <w:bCs/>
                <w:sz w:val="29"/>
                <w:szCs w:val="29"/>
              </w:rPr>
              <w:t>212,670</w:t>
            </w:r>
          </w:p>
        </w:tc>
        <w:tc>
          <w:tcPr>
            <w:tcW w:w="136" w:type="pct"/>
          </w:tcPr>
          <w:p w14:paraId="760D36B0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73F8028F" w14:textId="77777777" w:rsidR="00573C80" w:rsidRPr="00D44A8B" w:rsidRDefault="00573C80" w:rsidP="00D44A8B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D44A8B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</w:tr>
    </w:tbl>
    <w:p w14:paraId="14011ECB" w14:textId="77777777" w:rsidR="002B05CC" w:rsidRDefault="002B05CC"/>
    <w:p w14:paraId="480FB2B8" w14:textId="77777777" w:rsidR="002B05CC" w:rsidRDefault="002B05CC">
      <w:pPr>
        <w:rPr>
          <w:cs/>
        </w:rPr>
      </w:pPr>
      <w:r>
        <w:rPr>
          <w:cs/>
        </w:rP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3"/>
        <w:gridCol w:w="1166"/>
        <w:gridCol w:w="268"/>
        <w:gridCol w:w="1089"/>
        <w:gridCol w:w="268"/>
        <w:gridCol w:w="1079"/>
        <w:gridCol w:w="264"/>
        <w:gridCol w:w="1083"/>
      </w:tblGrid>
      <w:tr w:rsidR="002A7D30" w:rsidRPr="005206D9" w14:paraId="42C5AC97" w14:textId="77777777" w:rsidTr="00256A57">
        <w:tc>
          <w:tcPr>
            <w:tcW w:w="2316" w:type="pct"/>
          </w:tcPr>
          <w:p w14:paraId="2C0C021B" w14:textId="77777777" w:rsidR="002A7D30" w:rsidRPr="005206D9" w:rsidRDefault="002A7D30" w:rsidP="00256A5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63B98319" w14:textId="77777777" w:rsidR="002A7D30" w:rsidRPr="005206D9" w:rsidRDefault="002A7D30" w:rsidP="00256A5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6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5EE74640" w14:textId="77777777" w:rsidR="002A7D30" w:rsidRPr="005206D9" w:rsidRDefault="002A7D30" w:rsidP="00256A5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697EDBDD" w14:textId="77777777" w:rsidR="002A7D30" w:rsidRPr="005206D9" w:rsidRDefault="002A7D30" w:rsidP="00256A5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6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A7D30" w:rsidRPr="005206D9" w14:paraId="1EE8A971" w14:textId="77777777" w:rsidTr="00256A57">
        <w:tc>
          <w:tcPr>
            <w:tcW w:w="2316" w:type="pct"/>
          </w:tcPr>
          <w:p w14:paraId="347AE7A3" w14:textId="77777777" w:rsidR="002A7D30" w:rsidRPr="005206D9" w:rsidRDefault="002A7D30" w:rsidP="00256A57">
            <w:pPr>
              <w:pStyle w:val="BodyText"/>
              <w:spacing w:after="0"/>
              <w:ind w:left="-18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6A151654" w14:textId="77777777" w:rsidR="002A7D30" w:rsidRPr="005206D9" w:rsidRDefault="002A7D30" w:rsidP="00256A5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8" w:type="pct"/>
          </w:tcPr>
          <w:p w14:paraId="4606849C" w14:textId="77777777" w:rsidR="002A7D30" w:rsidRPr="005206D9" w:rsidRDefault="002A7D30" w:rsidP="00256A5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31A2453" w14:textId="77777777" w:rsidR="002A7D30" w:rsidRPr="005206D9" w:rsidRDefault="002A7D30" w:rsidP="00256A5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8" w:type="pct"/>
          </w:tcPr>
          <w:p w14:paraId="1CF03ADA" w14:textId="77777777" w:rsidR="002A7D30" w:rsidRPr="005206D9" w:rsidRDefault="002A7D30" w:rsidP="00256A5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70E879A" w14:textId="77777777" w:rsidR="002A7D30" w:rsidRPr="005206D9" w:rsidRDefault="002A7D30" w:rsidP="00256A5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6" w:type="pct"/>
          </w:tcPr>
          <w:p w14:paraId="1374F797" w14:textId="77777777" w:rsidR="002A7D30" w:rsidRPr="005206D9" w:rsidRDefault="002A7D30" w:rsidP="00256A5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94B0AC4" w14:textId="77777777" w:rsidR="002A7D30" w:rsidRPr="005206D9" w:rsidRDefault="002A7D30" w:rsidP="00256A5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A7D30" w:rsidRPr="005206D9" w14:paraId="6293B495" w14:textId="77777777" w:rsidTr="00256A57">
        <w:tc>
          <w:tcPr>
            <w:tcW w:w="2316" w:type="pct"/>
          </w:tcPr>
          <w:p w14:paraId="5EB91C48" w14:textId="77777777" w:rsidR="002A7D30" w:rsidRPr="005206D9" w:rsidRDefault="002A7D30" w:rsidP="00256A57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4" w:type="pct"/>
            <w:gridSpan w:val="7"/>
          </w:tcPr>
          <w:p w14:paraId="7E7ED3E3" w14:textId="77777777" w:rsidR="002A7D30" w:rsidRPr="005206D9" w:rsidRDefault="002A7D30" w:rsidP="00256A5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3C80" w:rsidRPr="005206D9" w14:paraId="496E046E" w14:textId="77777777" w:rsidTr="00573C80">
        <w:tc>
          <w:tcPr>
            <w:tcW w:w="2316" w:type="pct"/>
          </w:tcPr>
          <w:p w14:paraId="60D07229" w14:textId="77777777" w:rsidR="00573C80" w:rsidRPr="005206D9" w:rsidRDefault="00573C80" w:rsidP="00573C80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5206D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รวม</w:t>
            </w:r>
          </w:p>
        </w:tc>
        <w:tc>
          <w:tcPr>
            <w:tcW w:w="600" w:type="pct"/>
          </w:tcPr>
          <w:p w14:paraId="3A8DCF56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" w:type="pct"/>
          </w:tcPr>
          <w:p w14:paraId="6D57F759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0" w:type="pct"/>
          </w:tcPr>
          <w:p w14:paraId="62B8FAC1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" w:type="pct"/>
          </w:tcPr>
          <w:p w14:paraId="6D78ADD4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5" w:type="pct"/>
          </w:tcPr>
          <w:p w14:paraId="49B1978D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" w:type="pct"/>
          </w:tcPr>
          <w:p w14:paraId="3D0FC7AD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216C0E51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73C80" w:rsidRPr="005206D9" w14:paraId="31BBE683" w14:textId="77777777" w:rsidTr="00573C80">
        <w:tc>
          <w:tcPr>
            <w:tcW w:w="2316" w:type="pct"/>
          </w:tcPr>
          <w:p w14:paraId="1CACC2FC" w14:textId="07710D3D" w:rsidR="00573C80" w:rsidRPr="005206D9" w:rsidRDefault="00573C80" w:rsidP="00573C80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5206D9">
              <w:rPr>
                <w:rFonts w:ascii="Angsana New" w:hAnsi="Angsana New"/>
                <w:sz w:val="29"/>
                <w:szCs w:val="29"/>
              </w:rPr>
              <w:t>1</w:t>
            </w:r>
            <w:r w:rsidRPr="005206D9">
              <w:rPr>
                <w:rFonts w:ascii="Angsana New" w:hAnsi="Angsana New"/>
                <w:sz w:val="29"/>
                <w:szCs w:val="29"/>
                <w:cs/>
              </w:rPr>
              <w:t xml:space="preserve"> มกราคม</w:t>
            </w:r>
          </w:p>
        </w:tc>
        <w:tc>
          <w:tcPr>
            <w:tcW w:w="600" w:type="pct"/>
          </w:tcPr>
          <w:p w14:paraId="4866B3C8" w14:textId="685CDBB0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1,222,101</w:t>
            </w:r>
          </w:p>
        </w:tc>
        <w:tc>
          <w:tcPr>
            <w:tcW w:w="138" w:type="pct"/>
          </w:tcPr>
          <w:p w14:paraId="270BD227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0" w:type="pct"/>
          </w:tcPr>
          <w:p w14:paraId="0B89FB7C" w14:textId="7068499B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1,057,529</w:t>
            </w:r>
          </w:p>
        </w:tc>
        <w:tc>
          <w:tcPr>
            <w:tcW w:w="138" w:type="pct"/>
          </w:tcPr>
          <w:p w14:paraId="47818B4E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5" w:type="pct"/>
          </w:tcPr>
          <w:p w14:paraId="4FC9FF35" w14:textId="5F372C51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958,679</w:t>
            </w:r>
          </w:p>
        </w:tc>
        <w:tc>
          <w:tcPr>
            <w:tcW w:w="136" w:type="pct"/>
          </w:tcPr>
          <w:p w14:paraId="13508639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1339F6C0" w14:textId="355E98AF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 w:hint="cs"/>
                <w:sz w:val="29"/>
                <w:szCs w:val="29"/>
              </w:rPr>
              <w:t>958</w:t>
            </w:r>
            <w:r w:rsidRPr="005206D9">
              <w:rPr>
                <w:rFonts w:ascii="Angsana New" w:hAnsi="Angsana New"/>
                <w:sz w:val="29"/>
                <w:szCs w:val="29"/>
              </w:rPr>
              <w:t>,679</w:t>
            </w:r>
          </w:p>
        </w:tc>
      </w:tr>
      <w:tr w:rsidR="00573C80" w:rsidRPr="005206D9" w14:paraId="0D558D08" w14:textId="77777777" w:rsidTr="00573C80">
        <w:tc>
          <w:tcPr>
            <w:tcW w:w="2316" w:type="pct"/>
          </w:tcPr>
          <w:p w14:paraId="1087035D" w14:textId="026B706C" w:rsidR="00573C80" w:rsidRPr="005206D9" w:rsidRDefault="00573C80" w:rsidP="00573C80">
            <w:pPr>
              <w:ind w:left="162" w:hanging="162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  <w:cs/>
              </w:rPr>
              <w:t>ส่วนแบ่งกำไรตามวิธีส่วนได้เสีย</w:t>
            </w:r>
          </w:p>
        </w:tc>
        <w:tc>
          <w:tcPr>
            <w:tcW w:w="600" w:type="pct"/>
          </w:tcPr>
          <w:p w14:paraId="4C9BA919" w14:textId="35248ED9" w:rsidR="00573C80" w:rsidRPr="005206D9" w:rsidRDefault="003B27EB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</w:t>
            </w:r>
            <w:r w:rsidR="00EC0A4F">
              <w:rPr>
                <w:rFonts w:ascii="Angsana New" w:hAnsi="Angsana New"/>
                <w:sz w:val="29"/>
                <w:szCs w:val="29"/>
              </w:rPr>
              <w:t>8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="00EC0A4F">
              <w:rPr>
                <w:rFonts w:ascii="Angsana New" w:hAnsi="Angsana New"/>
                <w:sz w:val="29"/>
                <w:szCs w:val="29"/>
              </w:rPr>
              <w:t>658</w:t>
            </w:r>
          </w:p>
        </w:tc>
        <w:tc>
          <w:tcPr>
            <w:tcW w:w="138" w:type="pct"/>
          </w:tcPr>
          <w:p w14:paraId="0AB2FA54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0" w:type="pct"/>
          </w:tcPr>
          <w:p w14:paraId="0F3A1E9E" w14:textId="0DD1602B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71,980</w:t>
            </w:r>
          </w:p>
        </w:tc>
        <w:tc>
          <w:tcPr>
            <w:tcW w:w="138" w:type="pct"/>
          </w:tcPr>
          <w:p w14:paraId="43B54C6B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5" w:type="pct"/>
          </w:tcPr>
          <w:p w14:paraId="1D41877B" w14:textId="0CE671E8" w:rsidR="00573C80" w:rsidRPr="005206D9" w:rsidRDefault="00573C80" w:rsidP="00573C80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6" w:type="pct"/>
          </w:tcPr>
          <w:p w14:paraId="75F72EA8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26C5CCFB" w14:textId="6B4D4B4A" w:rsidR="00573C80" w:rsidRPr="005206D9" w:rsidRDefault="00573C80" w:rsidP="00573C80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73C80" w:rsidRPr="005206D9" w14:paraId="6665C511" w14:textId="77777777" w:rsidTr="00573C80">
        <w:tc>
          <w:tcPr>
            <w:tcW w:w="2316" w:type="pct"/>
          </w:tcPr>
          <w:p w14:paraId="27D05714" w14:textId="1166D0DC" w:rsidR="00573C80" w:rsidRPr="005206D9" w:rsidRDefault="00573C80" w:rsidP="00573C80">
            <w:pPr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5206D9">
              <w:rPr>
                <w:rFonts w:ascii="Angsana New" w:hAnsi="Angsana New" w:hint="cs"/>
                <w:sz w:val="29"/>
                <w:szCs w:val="29"/>
                <w:cs/>
              </w:rPr>
              <w:t>ส่วนแบ่งกำไรขาดทุนเบ็ดเสร็จอื่นตามวิธีส่วนได้เสีย</w:t>
            </w:r>
          </w:p>
        </w:tc>
        <w:tc>
          <w:tcPr>
            <w:tcW w:w="600" w:type="pct"/>
          </w:tcPr>
          <w:p w14:paraId="7EA9662A" w14:textId="25C55A73" w:rsidR="00573C80" w:rsidRPr="005206D9" w:rsidRDefault="00573C80" w:rsidP="00573C80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8" w:type="pct"/>
          </w:tcPr>
          <w:p w14:paraId="43C15989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0" w:type="pct"/>
          </w:tcPr>
          <w:p w14:paraId="6B94B568" w14:textId="57B5CB82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365</w:t>
            </w:r>
          </w:p>
        </w:tc>
        <w:tc>
          <w:tcPr>
            <w:tcW w:w="138" w:type="pct"/>
          </w:tcPr>
          <w:p w14:paraId="4300526A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5" w:type="pct"/>
          </w:tcPr>
          <w:p w14:paraId="7E667B41" w14:textId="7FAC87FA" w:rsidR="00573C80" w:rsidRPr="005206D9" w:rsidRDefault="00573C80" w:rsidP="00573C80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6" w:type="pct"/>
          </w:tcPr>
          <w:p w14:paraId="3C936925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7E358615" w14:textId="480AA130" w:rsidR="00573C80" w:rsidRPr="005206D9" w:rsidRDefault="00573C80" w:rsidP="00573C80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73C80" w:rsidRPr="005206D9" w14:paraId="21974A6F" w14:textId="77777777" w:rsidTr="00573C80">
        <w:tc>
          <w:tcPr>
            <w:tcW w:w="2316" w:type="pct"/>
          </w:tcPr>
          <w:p w14:paraId="66E673F4" w14:textId="76EC0B3A" w:rsidR="00573C80" w:rsidRPr="005206D9" w:rsidRDefault="00573C80" w:rsidP="00573C80">
            <w:pPr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5206D9">
              <w:rPr>
                <w:rFonts w:ascii="Angsana New" w:hAnsi="Angsana New"/>
                <w:sz w:val="29"/>
                <w:szCs w:val="29"/>
                <w:cs/>
              </w:rPr>
              <w:t>จ่ายเพิ่มทุน</w:t>
            </w:r>
            <w:r w:rsidRPr="005206D9">
              <w:rPr>
                <w:rFonts w:ascii="Angsana New" w:hAnsi="Angsana New"/>
                <w:sz w:val="29"/>
                <w:szCs w:val="29"/>
              </w:rPr>
              <w:t xml:space="preserve"> / </w:t>
            </w:r>
            <w:r w:rsidRPr="005206D9">
              <w:rPr>
                <w:rFonts w:ascii="Angsana New" w:hAnsi="Angsana New"/>
                <w:sz w:val="29"/>
                <w:szCs w:val="29"/>
                <w:cs/>
              </w:rPr>
              <w:t>เรียกชำระทุนเพิ่ม</w:t>
            </w:r>
          </w:p>
        </w:tc>
        <w:tc>
          <w:tcPr>
            <w:tcW w:w="600" w:type="pct"/>
          </w:tcPr>
          <w:p w14:paraId="0E71F8AB" w14:textId="3F4D4948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25,530</w:t>
            </w:r>
          </w:p>
        </w:tc>
        <w:tc>
          <w:tcPr>
            <w:tcW w:w="138" w:type="pct"/>
          </w:tcPr>
          <w:p w14:paraId="455D63F4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0" w:type="pct"/>
          </w:tcPr>
          <w:p w14:paraId="2AD06B72" w14:textId="0978FD10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3,570</w:t>
            </w:r>
          </w:p>
        </w:tc>
        <w:tc>
          <w:tcPr>
            <w:tcW w:w="138" w:type="pct"/>
          </w:tcPr>
          <w:p w14:paraId="18B6CC28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5" w:type="pct"/>
          </w:tcPr>
          <w:p w14:paraId="37C2E8E8" w14:textId="0CABD246" w:rsidR="00573C80" w:rsidRPr="005206D9" w:rsidRDefault="0095730E" w:rsidP="0095730E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6" w:type="pct"/>
          </w:tcPr>
          <w:p w14:paraId="4B6DE5F8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521C4531" w14:textId="7ADDF625" w:rsidR="00573C80" w:rsidRPr="005206D9" w:rsidRDefault="00573C80" w:rsidP="00573C80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73C80" w:rsidRPr="005206D9" w14:paraId="34C03663" w14:textId="77777777" w:rsidTr="00573C80">
        <w:tc>
          <w:tcPr>
            <w:tcW w:w="2316" w:type="pct"/>
          </w:tcPr>
          <w:p w14:paraId="5EE9A2B3" w14:textId="1B2EDBF0" w:rsidR="00573C80" w:rsidRPr="005206D9" w:rsidRDefault="00573C80" w:rsidP="00573C80">
            <w:pPr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5206D9">
              <w:rPr>
                <w:rFonts w:ascii="Angsana New" w:hAnsi="Angsana New" w:hint="cs"/>
                <w:sz w:val="29"/>
                <w:szCs w:val="29"/>
                <w:cs/>
              </w:rPr>
              <w:t>การเปลี่ยนแปลงสถานะจากบริษัทย่อย</w:t>
            </w:r>
          </w:p>
        </w:tc>
        <w:tc>
          <w:tcPr>
            <w:tcW w:w="600" w:type="pct"/>
          </w:tcPr>
          <w:p w14:paraId="44138525" w14:textId="6C4C9923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403,602</w:t>
            </w:r>
          </w:p>
        </w:tc>
        <w:tc>
          <w:tcPr>
            <w:tcW w:w="138" w:type="pct"/>
          </w:tcPr>
          <w:p w14:paraId="3BE7A74C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0" w:type="pct"/>
          </w:tcPr>
          <w:p w14:paraId="4109D3B2" w14:textId="519BB80B" w:rsidR="00573C80" w:rsidRPr="005206D9" w:rsidRDefault="00573C80" w:rsidP="00573C80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8" w:type="pct"/>
          </w:tcPr>
          <w:p w14:paraId="310B1946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5" w:type="pct"/>
          </w:tcPr>
          <w:p w14:paraId="11D56275" w14:textId="027A7468" w:rsidR="00573C80" w:rsidRPr="005206D9" w:rsidRDefault="0095730E" w:rsidP="0095730E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212,670</w:t>
            </w:r>
          </w:p>
        </w:tc>
        <w:tc>
          <w:tcPr>
            <w:tcW w:w="136" w:type="pct"/>
          </w:tcPr>
          <w:p w14:paraId="422ED5AE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19C85060" w14:textId="419E1359" w:rsidR="00573C80" w:rsidRPr="005206D9" w:rsidRDefault="00573C80" w:rsidP="00573C80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73C80" w:rsidRPr="005206D9" w14:paraId="722B74BD" w14:textId="77777777" w:rsidTr="00573C80">
        <w:tc>
          <w:tcPr>
            <w:tcW w:w="2316" w:type="pct"/>
          </w:tcPr>
          <w:p w14:paraId="440F51CD" w14:textId="77777777" w:rsidR="00573C80" w:rsidRPr="005206D9" w:rsidRDefault="00573C80" w:rsidP="00573C80">
            <w:pPr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5206D9">
              <w:rPr>
                <w:rFonts w:ascii="Angsana New" w:hAnsi="Angsana New"/>
                <w:sz w:val="29"/>
                <w:szCs w:val="29"/>
                <w:cs/>
              </w:rPr>
              <w:t>ผลต่างของอัตราแลกเปลี่ยนจากการ</w:t>
            </w:r>
          </w:p>
        </w:tc>
        <w:tc>
          <w:tcPr>
            <w:tcW w:w="600" w:type="pct"/>
          </w:tcPr>
          <w:p w14:paraId="1E5E3DE5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" w:type="pct"/>
          </w:tcPr>
          <w:p w14:paraId="207930F7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0" w:type="pct"/>
          </w:tcPr>
          <w:p w14:paraId="6458451A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" w:type="pct"/>
          </w:tcPr>
          <w:p w14:paraId="295FDA54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5" w:type="pct"/>
          </w:tcPr>
          <w:p w14:paraId="5D4780DC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" w:type="pct"/>
          </w:tcPr>
          <w:p w14:paraId="1B27688B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51E25032" w14:textId="77777777" w:rsidR="00573C80" w:rsidRPr="005206D9" w:rsidRDefault="00573C80" w:rsidP="00573C80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73C80" w:rsidRPr="005206D9" w14:paraId="2C414433" w14:textId="77777777" w:rsidTr="00573C80">
        <w:tc>
          <w:tcPr>
            <w:tcW w:w="2316" w:type="pct"/>
          </w:tcPr>
          <w:p w14:paraId="082A6A0E" w14:textId="77777777" w:rsidR="00573C80" w:rsidRPr="005206D9" w:rsidRDefault="00573C80" w:rsidP="00573C80">
            <w:pPr>
              <w:ind w:left="16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5206D9">
              <w:rPr>
                <w:rFonts w:ascii="Angsana New" w:hAnsi="Angsana New"/>
                <w:sz w:val="29"/>
                <w:szCs w:val="29"/>
                <w:cs/>
              </w:rPr>
              <w:t>แปลงค่างบการเงิน</w:t>
            </w:r>
          </w:p>
        </w:tc>
        <w:tc>
          <w:tcPr>
            <w:tcW w:w="600" w:type="pct"/>
          </w:tcPr>
          <w:p w14:paraId="6FC74E16" w14:textId="321DD93F" w:rsidR="00573C80" w:rsidRPr="005206D9" w:rsidRDefault="004313B2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35,762</w:t>
            </w:r>
          </w:p>
        </w:tc>
        <w:tc>
          <w:tcPr>
            <w:tcW w:w="138" w:type="pct"/>
          </w:tcPr>
          <w:p w14:paraId="4C0BA33E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0" w:type="pct"/>
          </w:tcPr>
          <w:p w14:paraId="75826819" w14:textId="30AA7E3B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88,657</w:t>
            </w:r>
          </w:p>
        </w:tc>
        <w:tc>
          <w:tcPr>
            <w:tcW w:w="138" w:type="pct"/>
          </w:tcPr>
          <w:p w14:paraId="26E07A79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5" w:type="pct"/>
          </w:tcPr>
          <w:p w14:paraId="0CC7434F" w14:textId="4EDDCC91" w:rsidR="00573C80" w:rsidRPr="005206D9" w:rsidRDefault="00573C80" w:rsidP="00573C80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6" w:type="pct"/>
          </w:tcPr>
          <w:p w14:paraId="536DEEE3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3B72555A" w14:textId="126550E5" w:rsidR="00573C80" w:rsidRPr="005206D9" w:rsidRDefault="00573C80" w:rsidP="00573C80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73C80" w:rsidRPr="005206D9" w14:paraId="3AF8B66F" w14:textId="77777777" w:rsidTr="00573C80">
        <w:tc>
          <w:tcPr>
            <w:tcW w:w="2316" w:type="pct"/>
          </w:tcPr>
          <w:p w14:paraId="5EE21E95" w14:textId="05F3FABC" w:rsidR="00573C80" w:rsidRPr="005206D9" w:rsidRDefault="00573C80" w:rsidP="00573C80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206D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5206D9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5206D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06224B8C" w14:textId="59ECF82B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06D9">
              <w:rPr>
                <w:rFonts w:ascii="Angsana New" w:hAnsi="Angsana New"/>
                <w:b/>
                <w:bCs/>
                <w:sz w:val="29"/>
                <w:szCs w:val="29"/>
              </w:rPr>
              <w:t>1,</w:t>
            </w:r>
            <w:r w:rsidR="004313B2"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  <w:r w:rsidR="003B27EB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="008E6B84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  <w:r w:rsidR="004313B2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8E6B84">
              <w:rPr>
                <w:rFonts w:ascii="Angsana New" w:hAnsi="Angsana New"/>
                <w:b/>
                <w:bCs/>
                <w:sz w:val="29"/>
                <w:szCs w:val="29"/>
              </w:rPr>
              <w:t>653</w:t>
            </w:r>
          </w:p>
        </w:tc>
        <w:tc>
          <w:tcPr>
            <w:tcW w:w="138" w:type="pct"/>
          </w:tcPr>
          <w:p w14:paraId="6CB8F1E7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0E252607" w14:textId="40FF1728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06D9">
              <w:rPr>
                <w:rFonts w:ascii="Angsana New" w:hAnsi="Angsana New"/>
                <w:b/>
                <w:bCs/>
                <w:sz w:val="29"/>
                <w:szCs w:val="29"/>
              </w:rPr>
              <w:t>1,222,101</w:t>
            </w:r>
          </w:p>
        </w:tc>
        <w:tc>
          <w:tcPr>
            <w:tcW w:w="138" w:type="pct"/>
          </w:tcPr>
          <w:p w14:paraId="42309ECE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5E490A85" w14:textId="1EEC8E7E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06D9">
              <w:rPr>
                <w:rFonts w:ascii="Angsana New" w:hAnsi="Angsana New"/>
                <w:b/>
                <w:bCs/>
                <w:sz w:val="29"/>
                <w:szCs w:val="29"/>
              </w:rPr>
              <w:t>1,171,349</w:t>
            </w:r>
          </w:p>
        </w:tc>
        <w:tc>
          <w:tcPr>
            <w:tcW w:w="136" w:type="pct"/>
          </w:tcPr>
          <w:p w14:paraId="3325674F" w14:textId="77777777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3CF9171E" w14:textId="66123766" w:rsidR="00573C80" w:rsidRPr="005206D9" w:rsidRDefault="00573C80" w:rsidP="00573C80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06D9">
              <w:rPr>
                <w:rFonts w:ascii="Angsana New" w:hAnsi="Angsana New"/>
                <w:b/>
                <w:bCs/>
                <w:sz w:val="29"/>
                <w:szCs w:val="29"/>
              </w:rPr>
              <w:t>958,679</w:t>
            </w:r>
          </w:p>
        </w:tc>
      </w:tr>
    </w:tbl>
    <w:p w14:paraId="0C222A72" w14:textId="77777777" w:rsidR="0063317B" w:rsidRPr="00036BE1" w:rsidRDefault="0063317B" w:rsidP="00037F45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pacing w:val="6"/>
          <w:sz w:val="30"/>
          <w:szCs w:val="30"/>
        </w:rPr>
      </w:pPr>
    </w:p>
    <w:p w14:paraId="725D2631" w14:textId="77777777" w:rsidR="00E23D4F" w:rsidRPr="002C58FF" w:rsidRDefault="00E23D4F" w:rsidP="00E23D4F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6"/>
          <w:sz w:val="30"/>
          <w:szCs w:val="30"/>
        </w:rPr>
      </w:pPr>
      <w:r w:rsidRPr="002C58FF">
        <w:rPr>
          <w:rFonts w:ascii="Angsana New" w:hAnsi="Angsana New"/>
          <w:i/>
          <w:iCs/>
          <w:spacing w:val="6"/>
          <w:sz w:val="30"/>
          <w:szCs w:val="30"/>
          <w:cs/>
        </w:rPr>
        <w:t xml:space="preserve">บริษัทร่วม </w:t>
      </w:r>
    </w:p>
    <w:p w14:paraId="7A8F233A" w14:textId="77777777" w:rsidR="00E23D4F" w:rsidRPr="00036BE1" w:rsidRDefault="00E23D4F" w:rsidP="00E23D4F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6"/>
          <w:sz w:val="30"/>
          <w:szCs w:val="30"/>
        </w:rPr>
      </w:pPr>
    </w:p>
    <w:p w14:paraId="60476AF8" w14:textId="7C815E04" w:rsidR="00E23D4F" w:rsidRPr="00F61C23" w:rsidRDefault="00E23D4F" w:rsidP="00E23D4F">
      <w:pPr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 w:rsidRPr="002C58FF">
        <w:rPr>
          <w:rFonts w:ascii="Angsana New" w:hAnsi="Angsana New"/>
          <w:b/>
          <w:sz w:val="30"/>
          <w:szCs w:val="30"/>
          <w:cs/>
        </w:rPr>
        <w:t>บริษัทและผู้ถือหุ้นรายอื่น ๆ ได้นำหุ้นทั้งหมดของบริษัท กรีนเอิร์ธพาวเวอร์ (ไทยแลนด์) จำกัด</w:t>
      </w:r>
      <w:r w:rsidRPr="002C58FF">
        <w:rPr>
          <w:rFonts w:ascii="Angsana New" w:hAnsi="Angsana New"/>
          <w:bCs/>
          <w:sz w:val="30"/>
          <w:szCs w:val="30"/>
          <w:cs/>
        </w:rPr>
        <w:t xml:space="preserve"> </w:t>
      </w:r>
      <w:r w:rsidRPr="002C58FF">
        <w:rPr>
          <w:rFonts w:ascii="Angsana New" w:hAnsi="Angsana New"/>
          <w:bCs/>
          <w:sz w:val="30"/>
          <w:szCs w:val="30"/>
        </w:rPr>
        <w:t>(“GEPT”)</w:t>
      </w:r>
      <w:r w:rsidRPr="002C58FF">
        <w:rPr>
          <w:rFonts w:ascii="Angsana New" w:hAnsi="Angsana New"/>
          <w:b/>
          <w:sz w:val="30"/>
          <w:szCs w:val="30"/>
          <w:cs/>
        </w:rPr>
        <w:t xml:space="preserve"> ไปจำนำต่อผู้รับเหมาก่อสร้าง ภายใต้เงื่อนไขที่ระบุตามสัญญาจำนำหุ้นเพื่อให้เป็นไปตามสัญญารับเหมาก่อสร้าง</w:t>
      </w:r>
    </w:p>
    <w:p w14:paraId="2EDF9286" w14:textId="77777777" w:rsidR="00E23D4F" w:rsidRPr="00036BE1" w:rsidRDefault="00E23D4F" w:rsidP="00E23D4F">
      <w:pPr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6663322D" w14:textId="245D7A49" w:rsidR="00906AA1" w:rsidRPr="006B07E9" w:rsidRDefault="00906AA1" w:rsidP="00906AA1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B07E9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</w:p>
    <w:p w14:paraId="16AC2DBC" w14:textId="77777777" w:rsidR="00906AA1" w:rsidRPr="00036BE1" w:rsidRDefault="00906AA1" w:rsidP="00906AA1">
      <w:pPr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3A0061C8" w14:textId="77777777" w:rsidR="00103209" w:rsidRPr="006379EB" w:rsidRDefault="00103209" w:rsidP="00103209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379EB">
        <w:rPr>
          <w:rFonts w:ascii="Angsana New" w:hAnsi="Angsana New" w:hint="cs"/>
          <w:i/>
          <w:iCs/>
          <w:sz w:val="30"/>
          <w:szCs w:val="30"/>
          <w:cs/>
        </w:rPr>
        <w:t>การเพิ่มทุนใน</w:t>
      </w:r>
      <w:r w:rsidRPr="006379EB">
        <w:rPr>
          <w:rFonts w:ascii="Angsana New" w:hAnsi="Angsana New"/>
          <w:i/>
          <w:iCs/>
          <w:sz w:val="30"/>
          <w:szCs w:val="30"/>
          <w:cs/>
        </w:rPr>
        <w:t>บริษัท สแกน แอดวานซ์ เพาเวอร์ จำกัด ("</w:t>
      </w:r>
      <w:r w:rsidRPr="006379EB">
        <w:rPr>
          <w:rFonts w:ascii="Angsana New" w:hAnsi="Angsana New"/>
          <w:i/>
          <w:iCs/>
          <w:sz w:val="30"/>
          <w:szCs w:val="30"/>
        </w:rPr>
        <w:t>SAP")</w:t>
      </w:r>
    </w:p>
    <w:p w14:paraId="3BB4018F" w14:textId="77777777" w:rsidR="00103209" w:rsidRDefault="00103209" w:rsidP="0010320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66B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66B6B">
        <w:rPr>
          <w:rFonts w:ascii="Angsana New" w:hAnsi="Angsana New"/>
          <w:sz w:val="30"/>
          <w:szCs w:val="30"/>
        </w:rPr>
        <w:t xml:space="preserve">5 </w:t>
      </w:r>
      <w:r w:rsidRPr="00E66B6B">
        <w:rPr>
          <w:rFonts w:ascii="Angsana New" w:hAnsi="Angsana New"/>
          <w:sz w:val="30"/>
          <w:szCs w:val="30"/>
          <w:cs/>
        </w:rPr>
        <w:t xml:space="preserve">มกราคม </w:t>
      </w:r>
      <w:r w:rsidRPr="00E66B6B"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/>
          <w:sz w:val="30"/>
          <w:szCs w:val="30"/>
        </w:rPr>
        <w:t>SAP</w:t>
      </w:r>
      <w:r w:rsidRPr="00E66B6B">
        <w:rPr>
          <w:rFonts w:ascii="Angsana New" w:hAnsi="Angsana New"/>
          <w:sz w:val="30"/>
          <w:szCs w:val="30"/>
        </w:rPr>
        <w:t xml:space="preserve"> </w:t>
      </w:r>
      <w:r w:rsidRPr="00E66B6B">
        <w:rPr>
          <w:rFonts w:ascii="Angsana New" w:hAnsi="Angsana New"/>
          <w:sz w:val="30"/>
          <w:szCs w:val="30"/>
          <w:cs/>
        </w:rPr>
        <w:t xml:space="preserve">ได้เรียกชำระทุนเพิ่มเติมจากผู้ถือหุ้น ร้อยละ </w:t>
      </w:r>
      <w:r w:rsidRPr="00E66B6B">
        <w:rPr>
          <w:rFonts w:ascii="Angsana New" w:hAnsi="Angsana New"/>
          <w:sz w:val="30"/>
          <w:szCs w:val="30"/>
        </w:rPr>
        <w:t>1.5</w:t>
      </w:r>
      <w:r>
        <w:rPr>
          <w:rFonts w:ascii="Angsana New" w:hAnsi="Angsana New"/>
          <w:sz w:val="30"/>
          <w:szCs w:val="30"/>
        </w:rPr>
        <w:t xml:space="preserve"> </w:t>
      </w:r>
      <w:r w:rsidRPr="00E66B6B">
        <w:rPr>
          <w:rFonts w:ascii="Angsana New" w:hAnsi="Angsana New"/>
          <w:sz w:val="30"/>
          <w:szCs w:val="30"/>
          <w:cs/>
        </w:rPr>
        <w:t xml:space="preserve">สำหรับหุ้นสามัญจำนวน </w:t>
      </w:r>
      <w:r w:rsidRPr="00E66B6B">
        <w:rPr>
          <w:rFonts w:ascii="Angsana New" w:hAnsi="Angsana New"/>
          <w:sz w:val="30"/>
          <w:szCs w:val="30"/>
        </w:rPr>
        <w:t xml:space="preserve">2,000,000 </w:t>
      </w:r>
      <w:r w:rsidRPr="00E66B6B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E66B6B">
        <w:rPr>
          <w:rFonts w:ascii="Angsana New" w:hAnsi="Angsana New"/>
          <w:sz w:val="30"/>
          <w:szCs w:val="30"/>
        </w:rPr>
        <w:t xml:space="preserve">100 </w:t>
      </w:r>
      <w:r w:rsidRPr="00E66B6B">
        <w:rPr>
          <w:rFonts w:ascii="Angsana New" w:hAnsi="Angsana New"/>
          <w:sz w:val="30"/>
          <w:szCs w:val="30"/>
          <w:cs/>
        </w:rPr>
        <w:t>บาท โดยบริษัท คอนโทร์โน จำกัด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(“</w:t>
      </w:r>
      <w:r>
        <w:rPr>
          <w:rFonts w:ascii="Angsana New" w:hAnsi="Angsana New"/>
          <w:sz w:val="30"/>
          <w:szCs w:val="30"/>
        </w:rPr>
        <w:t>CCL</w:t>
      </w:r>
      <w:r>
        <w:rPr>
          <w:rFonts w:ascii="Angsana New" w:hAnsi="Angsana New" w:hint="cs"/>
          <w:sz w:val="30"/>
          <w:szCs w:val="30"/>
          <w:cs/>
        </w:rPr>
        <w:t>”)</w:t>
      </w:r>
      <w:r w:rsidRPr="00E66B6B">
        <w:rPr>
          <w:rFonts w:ascii="Angsana New" w:hAnsi="Angsana New"/>
          <w:sz w:val="30"/>
          <w:szCs w:val="30"/>
          <w:cs/>
        </w:rPr>
        <w:t xml:space="preserve"> ซึ่งเป็นบริษัทย่อยในกลุ่มบริษัทได้จ่ายชำระเงินค่าหุ้นเพิ่มทุนดังกล่าวแล้วเป็นจำนวน </w:t>
      </w:r>
      <w:r w:rsidRPr="00E66B6B">
        <w:rPr>
          <w:rFonts w:ascii="Angsana New" w:hAnsi="Angsana New"/>
          <w:sz w:val="30"/>
          <w:szCs w:val="30"/>
        </w:rPr>
        <w:t xml:space="preserve">1.53 </w:t>
      </w:r>
      <w:r w:rsidRPr="00E66B6B">
        <w:rPr>
          <w:rFonts w:ascii="Angsana New" w:hAnsi="Angsana New"/>
          <w:sz w:val="30"/>
          <w:szCs w:val="30"/>
          <w:cs/>
        </w:rPr>
        <w:t>ล้านบาท เพื่อรักษาสัดส่วนการถือหุ้นเดิม</w:t>
      </w:r>
    </w:p>
    <w:p w14:paraId="03ACA4DE" w14:textId="77777777" w:rsidR="00103209" w:rsidRPr="00036BE1" w:rsidRDefault="00103209" w:rsidP="00103209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113D8AEE" w14:textId="77777777" w:rsidR="00103209" w:rsidRDefault="00103209" w:rsidP="0010320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E6C03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Pr="00CE6C03">
        <w:rPr>
          <w:rFonts w:ascii="Angsana New" w:hAnsi="Angsana New"/>
          <w:sz w:val="30"/>
          <w:szCs w:val="30"/>
        </w:rPr>
        <w:t>2565 SAP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มีการออกหุ้นสามัญเพิ่มเติมจ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CE6C03">
        <w:rPr>
          <w:rFonts w:ascii="Angsana New" w:hAnsi="Angsana New"/>
          <w:sz w:val="30"/>
          <w:szCs w:val="30"/>
          <w:cs/>
        </w:rPr>
        <w:t>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300,000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(</w:t>
      </w:r>
      <w:r w:rsidRPr="00CE6C03">
        <w:rPr>
          <w:rFonts w:ascii="Angsana New" w:hAnsi="Angsana New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2,375,000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หุ้นเป็น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2,675,000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หุ้น</w:t>
      </w:r>
      <w:r w:rsidRPr="00CE6C03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มูลค่าหุ้นละ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100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คิดเป็นจ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CE6C03">
        <w:rPr>
          <w:rFonts w:ascii="Angsana New" w:hAnsi="Angsana New"/>
          <w:sz w:val="30"/>
          <w:szCs w:val="30"/>
          <w:cs/>
        </w:rPr>
        <w:t>นวนเงิน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และได้เรียกช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CE6C03">
        <w:rPr>
          <w:rFonts w:ascii="Angsana New" w:hAnsi="Angsana New"/>
          <w:sz w:val="30"/>
          <w:szCs w:val="30"/>
          <w:cs/>
        </w:rPr>
        <w:t>ระค่าหุ้นครั้งแรกร้อยละ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80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โดย</w:t>
      </w:r>
      <w:r>
        <w:rPr>
          <w:rFonts w:ascii="Angsana New" w:hAnsi="Angsana New"/>
          <w:sz w:val="30"/>
          <w:szCs w:val="30"/>
        </w:rPr>
        <w:t xml:space="preserve"> CCL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เป็นผู้จองซื้อหุ้นเพิ่มทุนดังกล่าวแต่เพียงผู้เดียวและได้จ่ายช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CE6C03">
        <w:rPr>
          <w:rFonts w:ascii="Angsana New" w:hAnsi="Angsana New"/>
          <w:sz w:val="30"/>
          <w:szCs w:val="30"/>
          <w:cs/>
        </w:rPr>
        <w:t>ระเงินแล้วเป็นจ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CE6C03">
        <w:rPr>
          <w:rFonts w:ascii="Angsana New" w:hAnsi="Angsana New"/>
          <w:sz w:val="30"/>
          <w:szCs w:val="30"/>
          <w:cs/>
        </w:rPr>
        <w:t>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24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SAP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</w:t>
      </w:r>
      <w:r w:rsidRPr="00CE6C03">
        <w:rPr>
          <w:rFonts w:ascii="Angsana New" w:hAnsi="Angsana New"/>
          <w:sz w:val="30"/>
          <w:szCs w:val="30"/>
          <w:cs/>
        </w:rPr>
        <w:t>จดทะเบียนเพิ่มทุนกับกระทรวงพาณิชย์แล้วเมื่อวันที่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กุมภาพันธ์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ภายหลังการเพิ่มทุนดังกล่าว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สัดส่วนการถือหุ้นของ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E6C03">
        <w:rPr>
          <w:rFonts w:ascii="Angsana New" w:hAnsi="Angsana New"/>
          <w:sz w:val="30"/>
          <w:szCs w:val="30"/>
          <w:cs/>
        </w:rPr>
        <w:t>บริษัทเพิ่มขึ้นจากร้อยละ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53.47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เป็นร้อยละ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58.69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ซึ่ง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SAP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ยังคง</w:t>
      </w:r>
      <w:r>
        <w:rPr>
          <w:rFonts w:ascii="Angsana New" w:hAnsi="Angsana New" w:hint="cs"/>
          <w:sz w:val="30"/>
          <w:szCs w:val="30"/>
          <w:cs/>
        </w:rPr>
        <w:t>สถานะ</w:t>
      </w:r>
      <w:r w:rsidRPr="00CE6C03">
        <w:rPr>
          <w:rFonts w:ascii="Angsana New" w:hAnsi="Angsana New"/>
          <w:sz w:val="30"/>
          <w:szCs w:val="30"/>
          <w:cs/>
        </w:rPr>
        <w:t>เป็นการร่วมค้าของ</w:t>
      </w:r>
      <w:r>
        <w:rPr>
          <w:rFonts w:ascii="Angsana New" w:hAnsi="Angsana New"/>
          <w:sz w:val="30"/>
          <w:szCs w:val="30"/>
        </w:rPr>
        <w:t xml:space="preserve">          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E6C03">
        <w:rPr>
          <w:rFonts w:ascii="Angsana New" w:hAnsi="Angsana New"/>
          <w:sz w:val="30"/>
          <w:szCs w:val="30"/>
          <w:cs/>
        </w:rPr>
        <w:t>บริษัท</w:t>
      </w:r>
    </w:p>
    <w:p w14:paraId="134692DB" w14:textId="77777777" w:rsidR="005363FE" w:rsidRPr="006B07E9" w:rsidRDefault="005363FE" w:rsidP="00BF1A0E">
      <w:pPr>
        <w:tabs>
          <w:tab w:val="center" w:pos="4801"/>
        </w:tabs>
        <w:rPr>
          <w:rFonts w:ascii="Angsana New" w:hAnsi="Angsana New"/>
        </w:rPr>
        <w:sectPr w:rsidR="005363FE" w:rsidRPr="006B07E9" w:rsidSect="00E25C85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157C9A34" w14:textId="1EF1BFAF" w:rsidR="009210CB" w:rsidRPr="006B07E9" w:rsidRDefault="00DE5AC1" w:rsidP="00DD262D">
      <w:pPr>
        <w:pStyle w:val="acctfourfigures"/>
        <w:tabs>
          <w:tab w:val="clear" w:pos="765"/>
        </w:tabs>
        <w:spacing w:line="240" w:lineRule="atLeast"/>
        <w:ind w:left="450"/>
        <w:rPr>
          <w:rFonts w:ascii="Angsana New" w:hAnsi="Angsana New"/>
          <w:sz w:val="30"/>
          <w:szCs w:val="30"/>
          <w:lang w:bidi="th-TH"/>
        </w:rPr>
      </w:pPr>
      <w:r w:rsidRPr="006B07E9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เงินลงทุนในบริษัทร่วมและการร่วมค้า</w:t>
      </w:r>
      <w:r w:rsidR="009210CB" w:rsidRPr="006B07E9">
        <w:rPr>
          <w:rFonts w:ascii="Angsana New" w:hAnsi="Angsana New"/>
          <w:sz w:val="30"/>
          <w:szCs w:val="30"/>
          <w:rtl/>
          <w:cs/>
        </w:rPr>
        <w:t xml:space="preserve"> </w:t>
      </w:r>
      <w:r w:rsidR="009210CB" w:rsidRPr="006B07E9">
        <w:rPr>
          <w:rFonts w:ascii="Angsana New" w:hAnsi="Angsana New"/>
          <w:sz w:val="30"/>
          <w:szCs w:val="30"/>
          <w:cs/>
          <w:lang w:bidi="th-TH"/>
        </w:rPr>
        <w:t>ณ</w:t>
      </w:r>
      <w:r w:rsidR="009210CB" w:rsidRPr="006B07E9">
        <w:rPr>
          <w:rFonts w:ascii="Angsana New" w:hAnsi="Angsana New"/>
          <w:sz w:val="30"/>
          <w:szCs w:val="30"/>
          <w:rtl/>
          <w:cs/>
        </w:rPr>
        <w:t xml:space="preserve"> </w:t>
      </w:r>
      <w:r w:rsidR="009210CB" w:rsidRPr="006B07E9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="004B0F5F" w:rsidRPr="006B07E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605FF" w:rsidRPr="00C605FF">
        <w:rPr>
          <w:rFonts w:ascii="Angsana New" w:hAnsi="Angsana New"/>
          <w:sz w:val="30"/>
          <w:szCs w:val="30"/>
          <w:lang w:val="en-US" w:bidi="th-TH"/>
        </w:rPr>
        <w:t>31</w:t>
      </w:r>
      <w:r w:rsidR="00D13189" w:rsidRPr="006B07E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9210CB" w:rsidRPr="006B07E9">
        <w:rPr>
          <w:rFonts w:ascii="Angsana New" w:hAnsi="Angsana New"/>
          <w:sz w:val="30"/>
          <w:szCs w:val="30"/>
          <w:cs/>
          <w:lang w:bidi="th-TH"/>
        </w:rPr>
        <w:t>ธันวาคม และเงินปันผลรับสำหรับ</w:t>
      </w:r>
      <w:r w:rsidR="003132D8" w:rsidRPr="006B07E9">
        <w:rPr>
          <w:rFonts w:ascii="Angsana New" w:hAnsi="Angsana New"/>
          <w:sz w:val="30"/>
          <w:szCs w:val="30"/>
          <w:cs/>
          <w:lang w:bidi="th-TH"/>
        </w:rPr>
        <w:t>แต่ละ</w:t>
      </w:r>
      <w:r w:rsidR="00E82C2E" w:rsidRPr="006B07E9">
        <w:rPr>
          <w:rFonts w:ascii="Angsana New" w:hAnsi="Angsana New"/>
          <w:sz w:val="30"/>
          <w:szCs w:val="30"/>
          <w:cs/>
          <w:lang w:bidi="th-TH"/>
        </w:rPr>
        <w:t>ปี</w:t>
      </w:r>
      <w:r w:rsidR="009210CB" w:rsidRPr="006B07E9">
        <w:rPr>
          <w:rFonts w:ascii="Angsana New" w:hAnsi="Angsana New"/>
          <w:sz w:val="30"/>
          <w:szCs w:val="30"/>
        </w:rPr>
        <w:t xml:space="preserve"> </w:t>
      </w:r>
      <w:r w:rsidR="009210CB" w:rsidRPr="006B07E9">
        <w:rPr>
          <w:rFonts w:ascii="Angsana New" w:hAnsi="Angsana New"/>
          <w:sz w:val="30"/>
          <w:szCs w:val="30"/>
          <w:cs/>
          <w:lang w:bidi="th-TH"/>
        </w:rPr>
        <w:t>มีดังนี้</w:t>
      </w:r>
      <w:r w:rsidR="009210CB" w:rsidRPr="006B07E9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222DD254" w14:textId="77777777" w:rsidR="00171168" w:rsidRPr="006B07E9" w:rsidRDefault="00113091" w:rsidP="00113091">
      <w:pPr>
        <w:pStyle w:val="acctfourfigures"/>
        <w:tabs>
          <w:tab w:val="clear" w:pos="765"/>
        </w:tabs>
        <w:spacing w:line="240" w:lineRule="auto"/>
        <w:ind w:left="547"/>
        <w:rPr>
          <w:rFonts w:ascii="Angsana New" w:hAnsi="Angsana New"/>
          <w:sz w:val="18"/>
          <w:szCs w:val="18"/>
          <w:cs/>
          <w:lang w:val="en-US" w:bidi="th-TH"/>
        </w:rPr>
      </w:pPr>
      <w:r w:rsidRPr="006B07E9">
        <w:rPr>
          <w:rFonts w:ascii="Angsana New" w:hAnsi="Angsana New"/>
          <w:sz w:val="18"/>
          <w:szCs w:val="18"/>
          <w:cs/>
          <w:lang w:val="en-US" w:bidi="th-TH"/>
        </w:rPr>
        <w:t xml:space="preserve">  </w:t>
      </w:r>
    </w:p>
    <w:tbl>
      <w:tblPr>
        <w:tblW w:w="1504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340"/>
        <w:gridCol w:w="900"/>
        <w:gridCol w:w="720"/>
        <w:gridCol w:w="180"/>
        <w:gridCol w:w="720"/>
        <w:gridCol w:w="720"/>
        <w:gridCol w:w="180"/>
        <w:gridCol w:w="720"/>
        <w:gridCol w:w="180"/>
        <w:gridCol w:w="810"/>
        <w:gridCol w:w="180"/>
        <w:gridCol w:w="810"/>
        <w:gridCol w:w="180"/>
        <w:gridCol w:w="900"/>
        <w:gridCol w:w="180"/>
        <w:gridCol w:w="900"/>
        <w:gridCol w:w="183"/>
        <w:gridCol w:w="807"/>
        <w:gridCol w:w="180"/>
        <w:gridCol w:w="819"/>
        <w:gridCol w:w="10"/>
      </w:tblGrid>
      <w:tr w:rsidR="00FD043A" w:rsidRPr="00BA54C7" w14:paraId="430AC19E" w14:textId="77777777" w:rsidTr="00ED4DFB">
        <w:trPr>
          <w:gridAfter w:val="1"/>
          <w:wAfter w:w="10" w:type="dxa"/>
          <w:cantSplit/>
          <w:tblHeader/>
        </w:trPr>
        <w:tc>
          <w:tcPr>
            <w:tcW w:w="2430" w:type="dxa"/>
          </w:tcPr>
          <w:p w14:paraId="32D5AA04" w14:textId="77777777" w:rsidR="00FD043A" w:rsidRPr="00BA54C7" w:rsidRDefault="00FD043A" w:rsidP="00CF5F02">
            <w:pPr>
              <w:tabs>
                <w:tab w:val="left" w:pos="1634"/>
              </w:tabs>
              <w:spacing w:line="240" w:lineRule="auto"/>
              <w:ind w:left="-346" w:right="-173" w:firstLine="34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9" w:type="dxa"/>
            <w:gridSpan w:val="20"/>
            <w:vAlign w:val="bottom"/>
          </w:tcPr>
          <w:p w14:paraId="26DE8E6D" w14:textId="7F1EE7A6" w:rsidR="00FD043A" w:rsidRPr="00BC6339" w:rsidRDefault="00FD043A" w:rsidP="003D648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BC6339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392C67" w:rsidRPr="00BA54C7" w14:paraId="57325284" w14:textId="77777777" w:rsidTr="00DD11E0">
        <w:trPr>
          <w:cantSplit/>
          <w:tblHeader/>
        </w:trPr>
        <w:tc>
          <w:tcPr>
            <w:tcW w:w="2430" w:type="dxa"/>
          </w:tcPr>
          <w:p w14:paraId="1F1C16EB" w14:textId="77777777" w:rsidR="00392C67" w:rsidRPr="00BA54C7" w:rsidRDefault="00392C67" w:rsidP="00CF5F02">
            <w:pPr>
              <w:tabs>
                <w:tab w:val="left" w:pos="1634"/>
              </w:tabs>
              <w:spacing w:line="240" w:lineRule="auto"/>
              <w:ind w:left="-346" w:right="-173" w:firstLine="34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0" w:type="dxa"/>
            <w:vAlign w:val="bottom"/>
          </w:tcPr>
          <w:p w14:paraId="13A7FECE" w14:textId="77777777" w:rsidR="00392C67" w:rsidRPr="00BA54C7" w:rsidRDefault="00392C67" w:rsidP="003D6482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2EE6D89D" w14:textId="77777777" w:rsidR="00392C67" w:rsidRPr="00BA54C7" w:rsidRDefault="00392C67" w:rsidP="003D6482">
            <w:pPr>
              <w:tabs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ประเทศที่กิจการจัดตั้ง</w:t>
            </w:r>
          </w:p>
        </w:tc>
        <w:tc>
          <w:tcPr>
            <w:tcW w:w="1620" w:type="dxa"/>
            <w:gridSpan w:val="3"/>
          </w:tcPr>
          <w:p w14:paraId="6910C637" w14:textId="77777777" w:rsidR="00392C67" w:rsidRPr="00BA54C7" w:rsidRDefault="00392C67" w:rsidP="003D6482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3911B40" w14:textId="77777777" w:rsidR="00392C67" w:rsidRPr="00BA54C7" w:rsidRDefault="00392C67" w:rsidP="003D6482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3"/>
          </w:tcPr>
          <w:p w14:paraId="1856757D" w14:textId="77777777" w:rsidR="00392C67" w:rsidRPr="00BA54C7" w:rsidRDefault="00392C67" w:rsidP="003D6482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47E602B1" w14:textId="77777777" w:rsidR="00392C67" w:rsidRPr="00BA54C7" w:rsidRDefault="00392C67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  <w:r w:rsidRPr="00BA54C7">
              <w:rPr>
                <w:rFonts w:ascii="Angsana New" w:hAnsi="Angsana New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0" w:type="dxa"/>
          </w:tcPr>
          <w:p w14:paraId="5E0228AD" w14:textId="77777777" w:rsidR="00392C67" w:rsidRPr="00BA54C7" w:rsidRDefault="00392C67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00" w:type="dxa"/>
            <w:gridSpan w:val="3"/>
          </w:tcPr>
          <w:p w14:paraId="13DF4FAA" w14:textId="77777777" w:rsidR="00392C67" w:rsidRPr="00BA54C7" w:rsidRDefault="00392C67" w:rsidP="003D6482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78FFE5ED" w14:textId="77777777" w:rsidR="00392C67" w:rsidRPr="00BA54C7" w:rsidRDefault="00392C67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C24A5A5" w14:textId="77777777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74F357D2" w14:textId="77777777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มูลค่าตาม</w:t>
            </w:r>
          </w:p>
          <w:p w14:paraId="367D0BED" w14:textId="77777777" w:rsidR="00392C67" w:rsidRPr="00BA54C7" w:rsidRDefault="00392C67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วิธีส่วนได้เสีย</w:t>
            </w:r>
            <w:r w:rsidRPr="00BA54C7">
              <w:rPr>
                <w:rFonts w:ascii="Angsana New" w:hAnsi="Angsana New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3" w:type="dxa"/>
          </w:tcPr>
          <w:p w14:paraId="763F47A7" w14:textId="77777777" w:rsidR="00392C67" w:rsidRPr="00BA54C7" w:rsidRDefault="00392C67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16" w:type="dxa"/>
            <w:gridSpan w:val="4"/>
          </w:tcPr>
          <w:p w14:paraId="00419A42" w14:textId="77777777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  <w:p w14:paraId="26243C84" w14:textId="6FC79956" w:rsidR="00392C67" w:rsidRPr="00BA54C7" w:rsidRDefault="00392C67" w:rsidP="0017116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เงินปันผลรับสำหรับปี</w:t>
            </w:r>
          </w:p>
        </w:tc>
      </w:tr>
      <w:tr w:rsidR="00392C67" w:rsidRPr="00BA54C7" w14:paraId="5E054B30" w14:textId="77777777" w:rsidTr="00DD11E0">
        <w:trPr>
          <w:cantSplit/>
          <w:tblHeader/>
        </w:trPr>
        <w:tc>
          <w:tcPr>
            <w:tcW w:w="2430" w:type="dxa"/>
          </w:tcPr>
          <w:p w14:paraId="4094857E" w14:textId="77777777" w:rsidR="00392C67" w:rsidRPr="00BA54C7" w:rsidRDefault="00392C67" w:rsidP="00CF5F02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40" w:type="dxa"/>
          </w:tcPr>
          <w:p w14:paraId="1CD21010" w14:textId="77777777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41BEEEC2" w14:textId="77777777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4DA641D" w14:textId="4C5F2EB0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593F8BFE" w14:textId="77777777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3F2AF40D" w14:textId="5AE75C10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2564</w:t>
            </w:r>
          </w:p>
        </w:tc>
        <w:tc>
          <w:tcPr>
            <w:tcW w:w="720" w:type="dxa"/>
            <w:vAlign w:val="bottom"/>
          </w:tcPr>
          <w:p w14:paraId="7960BBBF" w14:textId="09574C68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0F0F7604" w14:textId="77777777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30C5302B" w14:textId="25BCD0EC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2564</w:t>
            </w:r>
          </w:p>
        </w:tc>
        <w:tc>
          <w:tcPr>
            <w:tcW w:w="180" w:type="dxa"/>
            <w:vAlign w:val="bottom"/>
          </w:tcPr>
          <w:p w14:paraId="17D5A3EF" w14:textId="77777777" w:rsidR="00392C67" w:rsidRPr="00BA54C7" w:rsidRDefault="00392C67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9FED825" w14:textId="5A4FA7B2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40B6F8DB" w14:textId="77777777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CB98A0B" w14:textId="262F33CC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2564</w:t>
            </w:r>
          </w:p>
        </w:tc>
        <w:tc>
          <w:tcPr>
            <w:tcW w:w="180" w:type="dxa"/>
            <w:vAlign w:val="bottom"/>
          </w:tcPr>
          <w:p w14:paraId="64F18283" w14:textId="77777777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028D679" w14:textId="47FA5AB7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59B8B599" w14:textId="77777777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4D6E02C" w14:textId="7018BF5B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2564</w:t>
            </w:r>
          </w:p>
        </w:tc>
        <w:tc>
          <w:tcPr>
            <w:tcW w:w="183" w:type="dxa"/>
            <w:vAlign w:val="bottom"/>
          </w:tcPr>
          <w:p w14:paraId="6262B13A" w14:textId="77777777" w:rsidR="00392C67" w:rsidRPr="00BA54C7" w:rsidRDefault="00392C67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07" w:type="dxa"/>
            <w:vAlign w:val="bottom"/>
          </w:tcPr>
          <w:p w14:paraId="7F35F594" w14:textId="30A952A0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541B241A" w14:textId="77777777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3044E4AB" w14:textId="4F1E7AEB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564</w:t>
            </w:r>
          </w:p>
        </w:tc>
      </w:tr>
      <w:tr w:rsidR="00392C67" w:rsidRPr="00BA54C7" w14:paraId="3B2A7E6E" w14:textId="77777777" w:rsidTr="00DD11E0">
        <w:trPr>
          <w:cantSplit/>
          <w:trHeight w:val="270"/>
        </w:trPr>
        <w:tc>
          <w:tcPr>
            <w:tcW w:w="2430" w:type="dxa"/>
          </w:tcPr>
          <w:p w14:paraId="0C224CD4" w14:textId="77777777" w:rsidR="00392C67" w:rsidRPr="00BA54C7" w:rsidRDefault="00392C67" w:rsidP="00CF5F02">
            <w:pPr>
              <w:tabs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</w:tcPr>
          <w:p w14:paraId="1AEA1312" w14:textId="77777777" w:rsidR="00392C67" w:rsidRPr="00BA54C7" w:rsidRDefault="00392C67" w:rsidP="003D648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0EA59E8" w14:textId="77777777" w:rsidR="00392C67" w:rsidRPr="00BA54C7" w:rsidRDefault="00392C67" w:rsidP="003D648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3"/>
          </w:tcPr>
          <w:p w14:paraId="5987CDE1" w14:textId="77777777" w:rsidR="00392C67" w:rsidRPr="00BA54C7" w:rsidRDefault="00392C67" w:rsidP="00BA54C7">
            <w:pPr>
              <w:spacing w:line="240" w:lineRule="auto"/>
              <w:ind w:hanging="26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BA54C7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759" w:type="dxa"/>
            <w:gridSpan w:val="16"/>
          </w:tcPr>
          <w:p w14:paraId="687DBF8D" w14:textId="77777777" w:rsidR="00392C67" w:rsidRPr="00BA54C7" w:rsidRDefault="00392C67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392C67" w:rsidRPr="00BA54C7" w14:paraId="3328A457" w14:textId="77777777" w:rsidTr="00DD11E0">
        <w:trPr>
          <w:cantSplit/>
          <w:trHeight w:val="270"/>
        </w:trPr>
        <w:tc>
          <w:tcPr>
            <w:tcW w:w="2430" w:type="dxa"/>
          </w:tcPr>
          <w:p w14:paraId="6841259D" w14:textId="77777777" w:rsidR="00392C67" w:rsidRPr="00BA54C7" w:rsidRDefault="00392C67" w:rsidP="00CF5F02">
            <w:pPr>
              <w:tabs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A54C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264CE834" w14:textId="77777777" w:rsidR="00392C67" w:rsidRPr="00BA54C7" w:rsidRDefault="00392C67" w:rsidP="003D6482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6F74E981" w14:textId="77777777" w:rsidR="00392C67" w:rsidRPr="00BA54C7" w:rsidRDefault="00392C67" w:rsidP="003D6482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32EF92A" w14:textId="77777777" w:rsidR="00392C67" w:rsidRPr="00BA54C7" w:rsidRDefault="00392C67" w:rsidP="003D6482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6C19B179" w14:textId="77777777" w:rsidR="00392C67" w:rsidRPr="00BA54C7" w:rsidRDefault="00392C67" w:rsidP="003D6482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0BA5A7B" w14:textId="77777777" w:rsidR="00392C67" w:rsidRPr="00BA54C7" w:rsidRDefault="00392C67" w:rsidP="003D6482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4F6CF1E" w14:textId="77777777" w:rsidR="00392C67" w:rsidRPr="00BA54C7" w:rsidRDefault="00392C67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5B74617A" w14:textId="77777777" w:rsidR="00392C67" w:rsidRPr="00BA54C7" w:rsidRDefault="00392C67" w:rsidP="003D6482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1ACC6C46" w14:textId="77777777" w:rsidR="00392C67" w:rsidRPr="00BA54C7" w:rsidRDefault="00392C67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2F6282F0" w14:textId="77777777" w:rsidR="00392C67" w:rsidRPr="00BA54C7" w:rsidRDefault="00392C67" w:rsidP="003D6482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7145EBEE" w14:textId="77777777" w:rsidR="00392C67" w:rsidRPr="00BA54C7" w:rsidRDefault="00392C67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2278F2E3" w14:textId="77777777" w:rsidR="00392C67" w:rsidRPr="00BA54C7" w:rsidRDefault="00392C67" w:rsidP="003D6482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150AB7D3" w14:textId="77777777" w:rsidR="00392C67" w:rsidRPr="00BA54C7" w:rsidRDefault="00392C67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573AC675" w14:textId="77777777" w:rsidR="00392C67" w:rsidRPr="00BA54C7" w:rsidRDefault="00392C67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04DC682D" w14:textId="77777777" w:rsidR="00392C67" w:rsidRPr="00BA54C7" w:rsidRDefault="00392C67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6952885" w14:textId="77777777" w:rsidR="00392C67" w:rsidRPr="00BA54C7" w:rsidRDefault="00392C67" w:rsidP="003D6482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73402332" w14:textId="77777777" w:rsidR="00392C67" w:rsidRPr="00BA54C7" w:rsidRDefault="00392C67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3" w:type="dxa"/>
          </w:tcPr>
          <w:p w14:paraId="7E932DCC" w14:textId="77777777" w:rsidR="00392C67" w:rsidRPr="00BA54C7" w:rsidRDefault="00392C67" w:rsidP="003D6482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07" w:type="dxa"/>
          </w:tcPr>
          <w:p w14:paraId="6F50D608" w14:textId="77777777" w:rsidR="00392C67" w:rsidRPr="00BA54C7" w:rsidRDefault="00392C67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0B2FD28B" w14:textId="77777777" w:rsidR="00392C67" w:rsidRPr="00BA54C7" w:rsidRDefault="00392C67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829" w:type="dxa"/>
            <w:gridSpan w:val="2"/>
          </w:tcPr>
          <w:p w14:paraId="44ACC5AF" w14:textId="77777777" w:rsidR="00392C67" w:rsidRPr="00BA54C7" w:rsidRDefault="00392C67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392C67" w:rsidRPr="00BA54C7" w14:paraId="30616FBB" w14:textId="77777777" w:rsidTr="00DD11E0">
        <w:trPr>
          <w:cantSplit/>
          <w:trHeight w:val="270"/>
        </w:trPr>
        <w:tc>
          <w:tcPr>
            <w:tcW w:w="2430" w:type="dxa"/>
          </w:tcPr>
          <w:p w14:paraId="50EF7C36" w14:textId="49CDCA73" w:rsidR="00392C67" w:rsidRPr="00BA54C7" w:rsidRDefault="00392C67" w:rsidP="00CF5F02">
            <w:pPr>
              <w:tabs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กรีนเอิร์ธพาวเวอร์</w:t>
            </w:r>
            <w:r w:rsidRPr="00BA54C7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BA54C7">
              <w:rPr>
                <w:rFonts w:ascii="Angsana New" w:hAnsi="Angsana New"/>
                <w:sz w:val="20"/>
                <w:szCs w:val="20"/>
                <w:cs/>
              </w:rPr>
              <w:t>ไทยแลนด์</w:t>
            </w:r>
            <w:r w:rsidRPr="00BA54C7">
              <w:rPr>
                <w:rFonts w:ascii="Angsana New" w:hAnsi="Angsana New"/>
                <w:sz w:val="20"/>
                <w:szCs w:val="20"/>
              </w:rPr>
              <w:t>)</w:t>
            </w:r>
            <w:r w:rsidRPr="00BA54C7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340" w:type="dxa"/>
            <w:vAlign w:val="bottom"/>
          </w:tcPr>
          <w:p w14:paraId="0E7CF179" w14:textId="7B530900" w:rsidR="00392C67" w:rsidRPr="00BA54C7" w:rsidRDefault="00392C67" w:rsidP="00CF5F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00" w:type="dxa"/>
            <w:vAlign w:val="bottom"/>
          </w:tcPr>
          <w:p w14:paraId="6A4857DE" w14:textId="77777777" w:rsidR="00392C67" w:rsidRPr="00BA54C7" w:rsidRDefault="00392C67" w:rsidP="00180B2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45FC03A" w14:textId="06D20A44" w:rsidR="00392C67" w:rsidRPr="00BA54C7" w:rsidRDefault="005551F4" w:rsidP="008D0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185E7672" w14:textId="77777777" w:rsidR="00392C67" w:rsidRPr="00BA54C7" w:rsidRDefault="00392C67" w:rsidP="008D05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AF2B32D" w14:textId="0DA995BF" w:rsidR="00392C67" w:rsidRPr="00BA54C7" w:rsidRDefault="00392C67" w:rsidP="008D0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C7C01C" w14:textId="13C6B3C4" w:rsidR="00392C67" w:rsidRPr="00BA54C7" w:rsidRDefault="008C4BF1" w:rsidP="00180B21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2A21BF0D" w14:textId="77777777" w:rsidR="00392C67" w:rsidRPr="00BA54C7" w:rsidRDefault="00392C67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BAB1722" w14:textId="1C09347C" w:rsidR="00392C67" w:rsidRPr="00BA54C7" w:rsidRDefault="00392C67" w:rsidP="00180B21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1DA36326" w14:textId="77777777" w:rsidR="00392C67" w:rsidRPr="00BA54C7" w:rsidRDefault="00392C67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01F5C95" w14:textId="0AE92879" w:rsidR="00392C67" w:rsidRPr="0067620D" w:rsidRDefault="005551F4" w:rsidP="00CB332E">
            <w:pPr>
              <w:pStyle w:val="acctfourfigures"/>
              <w:tabs>
                <w:tab w:val="clear" w:pos="765"/>
                <w:tab w:val="left" w:pos="636"/>
              </w:tabs>
              <w:spacing w:line="240" w:lineRule="auto"/>
              <w:ind w:right="-233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67620D">
              <w:rPr>
                <w:rFonts w:ascii="Angsana New" w:hAnsi="Angsana New"/>
                <w:sz w:val="20"/>
                <w:lang w:val="en-US" w:bidi="th-TH"/>
              </w:rPr>
              <w:t>958,679</w:t>
            </w:r>
          </w:p>
        </w:tc>
        <w:tc>
          <w:tcPr>
            <w:tcW w:w="180" w:type="dxa"/>
            <w:vAlign w:val="bottom"/>
          </w:tcPr>
          <w:p w14:paraId="6E2F874F" w14:textId="77777777" w:rsidR="00392C67" w:rsidRPr="0067620D" w:rsidRDefault="00392C67" w:rsidP="0067620D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066D0F8" w14:textId="2BF2BFC2" w:rsidR="00392C67" w:rsidRPr="0067620D" w:rsidRDefault="00392C67" w:rsidP="007A6687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958</w:t>
            </w:r>
            <w:r w:rsidRPr="0067620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BA54C7">
              <w:rPr>
                <w:rFonts w:ascii="Angsana New" w:hAnsi="Angsana New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736B89E4" w14:textId="77777777" w:rsidR="00392C67" w:rsidRPr="0067620D" w:rsidRDefault="00392C67" w:rsidP="0067620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F95DAD2" w14:textId="750C3753" w:rsidR="00392C67" w:rsidRPr="00BA54C7" w:rsidRDefault="005551F4" w:rsidP="0067620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</w:t>
            </w:r>
            <w:r w:rsidR="00951E41">
              <w:rPr>
                <w:rFonts w:ascii="Angsana New" w:hAnsi="Angsana New"/>
                <w:sz w:val="20"/>
                <w:lang w:val="en-US" w:bidi="th-TH"/>
              </w:rPr>
              <w:t>210,636</w:t>
            </w:r>
          </w:p>
        </w:tc>
        <w:tc>
          <w:tcPr>
            <w:tcW w:w="180" w:type="dxa"/>
            <w:vAlign w:val="bottom"/>
          </w:tcPr>
          <w:p w14:paraId="32F8B92E" w14:textId="77777777" w:rsidR="00392C67" w:rsidRPr="0067620D" w:rsidRDefault="00392C67" w:rsidP="0067620D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AE4DC2D" w14:textId="516C6A20" w:rsidR="00392C67" w:rsidRPr="00BA54C7" w:rsidRDefault="00392C67" w:rsidP="007A6687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1,126,359</w:t>
            </w:r>
          </w:p>
        </w:tc>
        <w:tc>
          <w:tcPr>
            <w:tcW w:w="183" w:type="dxa"/>
            <w:vAlign w:val="bottom"/>
          </w:tcPr>
          <w:p w14:paraId="08DF623F" w14:textId="77777777" w:rsidR="00392C67" w:rsidRPr="00BA54C7" w:rsidRDefault="00392C67" w:rsidP="0067620D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CC8D1B1" w14:textId="0A6310E5" w:rsidR="00392C67" w:rsidRPr="00BA54C7" w:rsidRDefault="00C90889" w:rsidP="00DA26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216617" w14:textId="77777777" w:rsidR="00392C67" w:rsidRPr="00BA54C7" w:rsidRDefault="00392C67" w:rsidP="00DA26EF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7F5664AE" w14:textId="527AD48C" w:rsidR="00392C67" w:rsidRPr="00BA54C7" w:rsidRDefault="00986A72" w:rsidP="00986A72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22,788</w:t>
            </w:r>
          </w:p>
        </w:tc>
      </w:tr>
      <w:tr w:rsidR="00392C67" w:rsidRPr="00BA54C7" w14:paraId="166CB254" w14:textId="77777777" w:rsidTr="00DD11E0">
        <w:trPr>
          <w:cantSplit/>
        </w:trPr>
        <w:tc>
          <w:tcPr>
            <w:tcW w:w="2430" w:type="dxa"/>
          </w:tcPr>
          <w:p w14:paraId="250830FA" w14:textId="77777777" w:rsidR="00392C67" w:rsidRPr="00BA54C7" w:rsidRDefault="00392C67" w:rsidP="00CF5F02">
            <w:pPr>
              <w:tabs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340" w:type="dxa"/>
            <w:vAlign w:val="bottom"/>
          </w:tcPr>
          <w:p w14:paraId="464BAAB5" w14:textId="77777777" w:rsidR="00392C67" w:rsidRPr="00BA54C7" w:rsidRDefault="00392C67" w:rsidP="00180B2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FE0AAF5" w14:textId="77777777" w:rsidR="00392C67" w:rsidRPr="00BA54C7" w:rsidRDefault="00392C67" w:rsidP="00180B2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90B649A" w14:textId="77777777" w:rsidR="00392C67" w:rsidRPr="00BA54C7" w:rsidRDefault="00392C67" w:rsidP="008D05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51F3B7D" w14:textId="77777777" w:rsidR="00392C67" w:rsidRPr="00BA54C7" w:rsidRDefault="00392C67" w:rsidP="008D05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A3A188E" w14:textId="77777777" w:rsidR="00392C67" w:rsidRPr="00BA54C7" w:rsidRDefault="00392C67" w:rsidP="008D05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ACF3B7E" w14:textId="77777777" w:rsidR="00392C67" w:rsidRPr="00BA54C7" w:rsidRDefault="00392C67" w:rsidP="00180B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2A37CC" w14:textId="77777777" w:rsidR="00392C67" w:rsidRPr="00BA54C7" w:rsidRDefault="00392C67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DAB8406" w14:textId="77777777" w:rsidR="00392C67" w:rsidRPr="00BA54C7" w:rsidRDefault="00392C67" w:rsidP="00180B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F497D8" w14:textId="77777777" w:rsidR="00392C67" w:rsidRPr="00BA54C7" w:rsidRDefault="00392C67" w:rsidP="00180B2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D72261D" w14:textId="77777777" w:rsidR="00392C67" w:rsidRPr="00BA54C7" w:rsidRDefault="00392C67" w:rsidP="00CB332E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2D0EE8" w14:textId="77777777" w:rsidR="00392C67" w:rsidRPr="0067620D" w:rsidRDefault="00392C67" w:rsidP="0067620D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EA1DB74" w14:textId="77777777" w:rsidR="00392C67" w:rsidRPr="0067620D" w:rsidRDefault="00392C67" w:rsidP="0067620D">
            <w:pPr>
              <w:pStyle w:val="acctfourfigures"/>
              <w:tabs>
                <w:tab w:val="clear" w:pos="765"/>
                <w:tab w:val="decimal" w:pos="548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6CF70A" w14:textId="77777777" w:rsidR="00392C67" w:rsidRPr="0067620D" w:rsidRDefault="00392C67" w:rsidP="0067620D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94E04E3" w14:textId="77777777" w:rsidR="00392C67" w:rsidRPr="0067620D" w:rsidRDefault="00392C67" w:rsidP="0067620D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1E5287" w14:textId="77777777" w:rsidR="00392C67" w:rsidRPr="0067620D" w:rsidRDefault="00392C67" w:rsidP="0067620D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350EB9F" w14:textId="77777777" w:rsidR="00392C67" w:rsidRPr="0067620D" w:rsidRDefault="00392C67" w:rsidP="0067620D">
            <w:pPr>
              <w:pStyle w:val="acctfourfigures"/>
              <w:tabs>
                <w:tab w:val="decimal" w:pos="548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26BFFCA" w14:textId="77777777" w:rsidR="00392C67" w:rsidRPr="00BA54C7" w:rsidRDefault="00392C67" w:rsidP="0067620D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440B7BC" w14:textId="77777777" w:rsidR="00392C67" w:rsidRPr="00BA54C7" w:rsidRDefault="00392C67" w:rsidP="00DA26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D5687C" w14:textId="77777777" w:rsidR="00392C67" w:rsidRPr="00BA54C7" w:rsidRDefault="00392C67" w:rsidP="00DA26EF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531637EF" w14:textId="77777777" w:rsidR="00392C67" w:rsidRPr="00BA54C7" w:rsidRDefault="00392C67" w:rsidP="00DA26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392C67" w:rsidRPr="00BA54C7" w14:paraId="465942EE" w14:textId="77777777" w:rsidTr="00DD11E0">
        <w:trPr>
          <w:cantSplit/>
        </w:trPr>
        <w:tc>
          <w:tcPr>
            <w:tcW w:w="2430" w:type="dxa"/>
          </w:tcPr>
          <w:p w14:paraId="63020692" w14:textId="50B30F44" w:rsidR="00392C67" w:rsidRPr="00BA54C7" w:rsidRDefault="00392C67" w:rsidP="00CF5F02">
            <w:pPr>
              <w:tabs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สแกน แอดวานซ์ เพาเวอร์ จำกัด</w:t>
            </w:r>
          </w:p>
        </w:tc>
        <w:tc>
          <w:tcPr>
            <w:tcW w:w="2340" w:type="dxa"/>
            <w:vAlign w:val="bottom"/>
          </w:tcPr>
          <w:p w14:paraId="5FC308DF" w14:textId="77777777" w:rsidR="00392C67" w:rsidRPr="00BA54C7" w:rsidRDefault="00392C67" w:rsidP="000C08FB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ธุรกิจพลังงานหมุนเวียน</w:t>
            </w:r>
          </w:p>
        </w:tc>
        <w:tc>
          <w:tcPr>
            <w:tcW w:w="900" w:type="dxa"/>
            <w:vAlign w:val="bottom"/>
          </w:tcPr>
          <w:p w14:paraId="58383A30" w14:textId="77777777" w:rsidR="00392C67" w:rsidRPr="00BA54C7" w:rsidRDefault="00392C67" w:rsidP="000C08F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001D21DA" w14:textId="6341D1A9" w:rsidR="00392C67" w:rsidRPr="00BA54C7" w:rsidRDefault="005551F4" w:rsidP="008D0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58.69</w:t>
            </w:r>
          </w:p>
        </w:tc>
        <w:tc>
          <w:tcPr>
            <w:tcW w:w="180" w:type="dxa"/>
          </w:tcPr>
          <w:p w14:paraId="78A85693" w14:textId="77777777" w:rsidR="00392C67" w:rsidRPr="00BA54C7" w:rsidRDefault="00392C67" w:rsidP="008D05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D0E2FF3" w14:textId="2D1BF9F1" w:rsidR="00392C67" w:rsidRPr="00BA54C7" w:rsidRDefault="00392C67" w:rsidP="008D0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53.47</w:t>
            </w:r>
          </w:p>
        </w:tc>
        <w:tc>
          <w:tcPr>
            <w:tcW w:w="720" w:type="dxa"/>
            <w:vAlign w:val="bottom"/>
          </w:tcPr>
          <w:p w14:paraId="79BBFF6A" w14:textId="19715395" w:rsidR="00392C67" w:rsidRPr="00BA54C7" w:rsidRDefault="00602D58" w:rsidP="000C08FB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6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165,500</w:t>
            </w:r>
          </w:p>
        </w:tc>
        <w:tc>
          <w:tcPr>
            <w:tcW w:w="180" w:type="dxa"/>
            <w:vAlign w:val="bottom"/>
          </w:tcPr>
          <w:p w14:paraId="3C426FE8" w14:textId="77777777" w:rsidR="00392C67" w:rsidRPr="00BA54C7" w:rsidRDefault="00392C67" w:rsidP="000C08F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BCBEE6C" w14:textId="01C55541" w:rsidR="00392C67" w:rsidRPr="00BA54C7" w:rsidRDefault="00392C67" w:rsidP="00103209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138,500</w:t>
            </w:r>
          </w:p>
        </w:tc>
        <w:tc>
          <w:tcPr>
            <w:tcW w:w="180" w:type="dxa"/>
            <w:vAlign w:val="bottom"/>
          </w:tcPr>
          <w:p w14:paraId="39868897" w14:textId="77777777" w:rsidR="00392C67" w:rsidRPr="00BA54C7" w:rsidRDefault="00392C67" w:rsidP="000C08F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932DD26" w14:textId="4F35DDAD" w:rsidR="00392C67" w:rsidRPr="00BA54C7" w:rsidRDefault="00602D58" w:rsidP="00CB332E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101,365</w:t>
            </w:r>
          </w:p>
        </w:tc>
        <w:tc>
          <w:tcPr>
            <w:tcW w:w="180" w:type="dxa"/>
            <w:vAlign w:val="bottom"/>
          </w:tcPr>
          <w:p w14:paraId="2F5AE1E8" w14:textId="77777777" w:rsidR="00392C67" w:rsidRPr="0067620D" w:rsidRDefault="00392C67" w:rsidP="0067620D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C9958B9" w14:textId="6D062260" w:rsidR="00392C67" w:rsidRPr="0067620D" w:rsidRDefault="00392C67" w:rsidP="00CB33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75,835</w:t>
            </w:r>
          </w:p>
        </w:tc>
        <w:tc>
          <w:tcPr>
            <w:tcW w:w="180" w:type="dxa"/>
            <w:vAlign w:val="bottom"/>
          </w:tcPr>
          <w:p w14:paraId="31ED8A13" w14:textId="77777777" w:rsidR="00392C67" w:rsidRPr="0067620D" w:rsidRDefault="00392C67" w:rsidP="0067620D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0D6BEB7" w14:textId="5BE7D28C" w:rsidR="00392C67" w:rsidRPr="0067620D" w:rsidRDefault="00602D58" w:rsidP="00CB33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67620D">
              <w:rPr>
                <w:rFonts w:ascii="Angsana New" w:hAnsi="Angsana New"/>
                <w:sz w:val="20"/>
                <w:lang w:val="en-US" w:bidi="th-TH"/>
              </w:rPr>
              <w:t>13</w:t>
            </w:r>
            <w:r w:rsidR="008E6B8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67620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8E6B84">
              <w:rPr>
                <w:rFonts w:ascii="Angsana New" w:hAnsi="Angsana New"/>
                <w:sz w:val="20"/>
                <w:lang w:val="en-US" w:bidi="th-TH"/>
              </w:rPr>
              <w:t>958</w:t>
            </w:r>
          </w:p>
        </w:tc>
        <w:tc>
          <w:tcPr>
            <w:tcW w:w="180" w:type="dxa"/>
            <w:vAlign w:val="bottom"/>
          </w:tcPr>
          <w:p w14:paraId="495F34B8" w14:textId="77777777" w:rsidR="00392C67" w:rsidRPr="0067620D" w:rsidRDefault="00392C67" w:rsidP="0067620D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4764033" w14:textId="7C5BDC8D" w:rsidR="00392C67" w:rsidRPr="0067620D" w:rsidRDefault="00392C67" w:rsidP="00AD1C33">
            <w:pPr>
              <w:pStyle w:val="acctfourfigures"/>
              <w:tabs>
                <w:tab w:val="clear" w:pos="765"/>
                <w:tab w:val="left" w:pos="554"/>
              </w:tabs>
              <w:spacing w:line="240" w:lineRule="auto"/>
              <w:ind w:right="-34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95</w:t>
            </w:r>
            <w:r w:rsidRPr="0067620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BA54C7">
              <w:rPr>
                <w:rFonts w:ascii="Angsana New" w:hAnsi="Angsana New"/>
                <w:sz w:val="20"/>
                <w:lang w:val="en-US" w:bidi="th-TH"/>
              </w:rPr>
              <w:t>742</w:t>
            </w:r>
          </w:p>
        </w:tc>
        <w:tc>
          <w:tcPr>
            <w:tcW w:w="183" w:type="dxa"/>
            <w:vAlign w:val="bottom"/>
          </w:tcPr>
          <w:p w14:paraId="2789C32A" w14:textId="77777777" w:rsidR="00392C67" w:rsidRPr="00BA54C7" w:rsidRDefault="00392C67" w:rsidP="0067620D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6B10E58B" w14:textId="33B647A3" w:rsidR="00392C67" w:rsidRPr="00BA54C7" w:rsidRDefault="002733B7" w:rsidP="00DA26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42E3AF" w14:textId="77777777" w:rsidR="00392C67" w:rsidRPr="00BA54C7" w:rsidRDefault="00392C67" w:rsidP="00DA26EF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5B25707D" w14:textId="2FF347D3" w:rsidR="00392C67" w:rsidRPr="00BA54C7" w:rsidRDefault="00392C67" w:rsidP="00986A72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392C67" w:rsidRPr="00BA54C7" w14:paraId="489695BE" w14:textId="77777777" w:rsidTr="00DD11E0">
        <w:trPr>
          <w:cantSplit/>
        </w:trPr>
        <w:tc>
          <w:tcPr>
            <w:tcW w:w="2430" w:type="dxa"/>
          </w:tcPr>
          <w:p w14:paraId="041A1C18" w14:textId="40E7B226" w:rsidR="00392C67" w:rsidRPr="00BA54C7" w:rsidRDefault="00392C67" w:rsidP="00CF5F02">
            <w:pPr>
              <w:tabs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340" w:type="dxa"/>
            <w:vAlign w:val="bottom"/>
          </w:tcPr>
          <w:p w14:paraId="78B484A1" w14:textId="0B4A2BEA" w:rsidR="00392C67" w:rsidRPr="00BA54C7" w:rsidRDefault="00392C67" w:rsidP="00103209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ธุรกิจก๊าซธรรมชาติอัดสำหรั</w:t>
            </w:r>
            <w:r w:rsidRPr="00BA54C7">
              <w:rPr>
                <w:rFonts w:ascii="Angsana New" w:hAnsi="Angsana New"/>
                <w:sz w:val="20"/>
                <w:cs/>
                <w:lang w:val="en-US" w:bidi="th-TH"/>
              </w:rPr>
              <w:t>บ</w:t>
            </w: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อุตสาหกรรม</w:t>
            </w:r>
          </w:p>
        </w:tc>
        <w:tc>
          <w:tcPr>
            <w:tcW w:w="900" w:type="dxa"/>
            <w:vAlign w:val="bottom"/>
          </w:tcPr>
          <w:p w14:paraId="4051125E" w14:textId="14552634" w:rsidR="00392C67" w:rsidRPr="00BA54C7" w:rsidRDefault="00392C67" w:rsidP="001032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013A7FFC" w14:textId="32DA0AA4" w:rsidR="00392C67" w:rsidRPr="00BA54C7" w:rsidRDefault="00392C67" w:rsidP="008D0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3C4CA63D" w14:textId="77777777" w:rsidR="00392C67" w:rsidRPr="00BA54C7" w:rsidRDefault="00392C67" w:rsidP="008D05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39234C5" w14:textId="2E56D3B6" w:rsidR="00392C67" w:rsidRPr="00BA54C7" w:rsidRDefault="00392C67" w:rsidP="008D0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3241CAFC" w14:textId="262B4DA7" w:rsidR="00392C67" w:rsidRPr="00BA54C7" w:rsidRDefault="00392C67" w:rsidP="00DA26EF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6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2114E204" w14:textId="77777777" w:rsidR="00392C67" w:rsidRPr="00BA54C7" w:rsidRDefault="00392C67" w:rsidP="0010320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392F7D55" w14:textId="664EB588" w:rsidR="00392C67" w:rsidRPr="00BA54C7" w:rsidRDefault="00392C67" w:rsidP="00DA26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E80376" w14:textId="77777777" w:rsidR="00392C67" w:rsidRPr="00BA54C7" w:rsidRDefault="00392C67" w:rsidP="0010320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8D9C10C" w14:textId="71EA2944" w:rsidR="00392C67" w:rsidRPr="00BA54C7" w:rsidRDefault="00F60EC6" w:rsidP="00CB332E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379,031</w:t>
            </w:r>
          </w:p>
        </w:tc>
        <w:tc>
          <w:tcPr>
            <w:tcW w:w="180" w:type="dxa"/>
            <w:vAlign w:val="bottom"/>
          </w:tcPr>
          <w:p w14:paraId="54CFDAE0" w14:textId="77777777" w:rsidR="00392C67" w:rsidRPr="0067620D" w:rsidRDefault="00392C67" w:rsidP="0067620D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50CA468" w14:textId="6A271D39" w:rsidR="00392C67" w:rsidRPr="00BA54C7" w:rsidRDefault="00993D48" w:rsidP="00E94219">
            <w:pPr>
              <w:pStyle w:val="acctfourfigures"/>
              <w:tabs>
                <w:tab w:val="clear" w:pos="765"/>
                <w:tab w:val="left" w:pos="642"/>
              </w:tabs>
              <w:spacing w:after="100" w:afterAutospacing="1" w:line="240" w:lineRule="auto"/>
              <w:ind w:left="144"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0C0C3D" w14:textId="77777777" w:rsidR="00392C67" w:rsidRPr="0067620D" w:rsidRDefault="00392C67" w:rsidP="0067620D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63E4D90" w14:textId="752FD4ED" w:rsidR="00392C67" w:rsidRPr="0067620D" w:rsidRDefault="000B27AD" w:rsidP="00CB33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67620D">
              <w:rPr>
                <w:rFonts w:ascii="Angsana New" w:hAnsi="Angsana New"/>
                <w:sz w:val="20"/>
                <w:lang w:val="en-US" w:bidi="th-TH"/>
              </w:rPr>
              <w:t>370,</w:t>
            </w:r>
            <w:r w:rsidR="006C7597">
              <w:rPr>
                <w:rFonts w:ascii="Angsana New" w:hAnsi="Angsana New"/>
                <w:sz w:val="20"/>
                <w:lang w:val="en-US" w:bidi="th-TH"/>
              </w:rPr>
              <w:t>936</w:t>
            </w:r>
          </w:p>
        </w:tc>
        <w:tc>
          <w:tcPr>
            <w:tcW w:w="180" w:type="dxa"/>
            <w:vAlign w:val="bottom"/>
          </w:tcPr>
          <w:p w14:paraId="6F325923" w14:textId="77777777" w:rsidR="00392C67" w:rsidRPr="0067620D" w:rsidRDefault="00392C67" w:rsidP="0067620D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9928D05" w14:textId="3A9C02C3" w:rsidR="00392C67" w:rsidRPr="00BA54C7" w:rsidRDefault="00392C67" w:rsidP="00007872">
            <w:pPr>
              <w:pStyle w:val="acctfourfigures"/>
              <w:tabs>
                <w:tab w:val="clear" w:pos="765"/>
                <w:tab w:val="decimal" w:pos="526"/>
              </w:tabs>
              <w:spacing w:after="100" w:afterAutospacing="1" w:line="240" w:lineRule="auto"/>
              <w:ind w:left="144" w:right="-79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638FC05" w14:textId="77777777" w:rsidR="00392C67" w:rsidRPr="00BA54C7" w:rsidRDefault="00392C67" w:rsidP="0067620D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3290164" w14:textId="0E22D1ED" w:rsidR="00392C67" w:rsidRPr="00BA54C7" w:rsidRDefault="00392C67" w:rsidP="00DA26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272E4B" w14:textId="77777777" w:rsidR="00392C67" w:rsidRPr="00BA54C7" w:rsidRDefault="00392C67" w:rsidP="00DA26EF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6527F2B2" w14:textId="68DC37D4" w:rsidR="00392C67" w:rsidRPr="00BA54C7" w:rsidRDefault="00392C67" w:rsidP="00986A72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392C67" w:rsidRPr="00BA54C7" w14:paraId="0EB37E97" w14:textId="77777777" w:rsidTr="00DD11E0">
        <w:trPr>
          <w:cantSplit/>
        </w:trPr>
        <w:tc>
          <w:tcPr>
            <w:tcW w:w="2430" w:type="dxa"/>
          </w:tcPr>
          <w:p w14:paraId="4233D05E" w14:textId="213B280B" w:rsidR="00392C67" w:rsidRPr="00BA54C7" w:rsidRDefault="00392C67" w:rsidP="00CF5F02">
            <w:pPr>
              <w:tabs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2340" w:type="dxa"/>
            <w:vAlign w:val="bottom"/>
          </w:tcPr>
          <w:p w14:paraId="58CD7173" w14:textId="77777777" w:rsidR="00392C67" w:rsidRPr="00BA54C7" w:rsidRDefault="00392C67" w:rsidP="00103209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C8637AB" w14:textId="77777777" w:rsidR="00392C67" w:rsidRPr="00BA54C7" w:rsidRDefault="00392C67" w:rsidP="001032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41294BB" w14:textId="77777777" w:rsidR="00392C67" w:rsidRPr="00BA54C7" w:rsidRDefault="00392C67" w:rsidP="008D0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7E09C34" w14:textId="77777777" w:rsidR="00392C67" w:rsidRPr="00BA54C7" w:rsidRDefault="00392C67" w:rsidP="008D05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ED561A9" w14:textId="77777777" w:rsidR="00392C67" w:rsidRPr="00BA54C7" w:rsidRDefault="00392C67" w:rsidP="008D0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49C59EF" w14:textId="77777777" w:rsidR="00392C67" w:rsidRPr="00BA54C7" w:rsidRDefault="00392C67" w:rsidP="00103209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6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32FED7" w14:textId="77777777" w:rsidR="00392C67" w:rsidRPr="00BA54C7" w:rsidRDefault="00392C67" w:rsidP="0010320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48674FDA" w14:textId="77777777" w:rsidR="00392C67" w:rsidRPr="00BA54C7" w:rsidRDefault="00392C67" w:rsidP="00103209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6F3E8E" w14:textId="77777777" w:rsidR="00392C67" w:rsidRPr="00BA54C7" w:rsidRDefault="00392C67" w:rsidP="0010320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CBF97B1" w14:textId="77777777" w:rsidR="00392C67" w:rsidRPr="00BA54C7" w:rsidRDefault="00392C67" w:rsidP="0067620D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2B2D6D" w14:textId="77777777" w:rsidR="00392C67" w:rsidRPr="0067620D" w:rsidRDefault="00392C67" w:rsidP="0067620D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C7A9D6B" w14:textId="77777777" w:rsidR="00392C67" w:rsidRPr="00BA54C7" w:rsidRDefault="00392C67" w:rsidP="00E94219">
            <w:pPr>
              <w:pStyle w:val="acctfourfigures"/>
              <w:tabs>
                <w:tab w:val="clear" w:pos="765"/>
                <w:tab w:val="left" w:pos="642"/>
              </w:tabs>
              <w:spacing w:after="100" w:afterAutospacing="1" w:line="240" w:lineRule="auto"/>
              <w:ind w:left="144"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F5DE38" w14:textId="77777777" w:rsidR="00392C67" w:rsidRPr="0067620D" w:rsidRDefault="00392C67" w:rsidP="0067620D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15B0E11" w14:textId="77777777" w:rsidR="00392C67" w:rsidRPr="0067620D" w:rsidRDefault="00392C67" w:rsidP="00CB33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37889B" w14:textId="77777777" w:rsidR="00392C67" w:rsidRPr="0067620D" w:rsidRDefault="00392C67" w:rsidP="0067620D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6806166" w14:textId="77777777" w:rsidR="00392C67" w:rsidRPr="00BA54C7" w:rsidRDefault="00392C67" w:rsidP="00E94219">
            <w:pPr>
              <w:pStyle w:val="acctfourfigures"/>
              <w:tabs>
                <w:tab w:val="clear" w:pos="765"/>
              </w:tabs>
              <w:spacing w:after="100" w:afterAutospacing="1" w:line="240" w:lineRule="auto"/>
              <w:ind w:left="144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6255DA5" w14:textId="77777777" w:rsidR="00392C67" w:rsidRPr="00BA54C7" w:rsidRDefault="00392C67" w:rsidP="0067620D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28669BF" w14:textId="77777777" w:rsidR="00392C67" w:rsidRPr="00BA54C7" w:rsidRDefault="00392C67" w:rsidP="00DA26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937FF5" w14:textId="77777777" w:rsidR="00392C67" w:rsidRPr="00BA54C7" w:rsidRDefault="00392C67" w:rsidP="00DA26EF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4AA09CFD" w14:textId="77777777" w:rsidR="00392C67" w:rsidRPr="00BA54C7" w:rsidRDefault="00392C67" w:rsidP="00DA26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392C67" w:rsidRPr="00BA54C7" w14:paraId="43949AA3" w14:textId="77777777" w:rsidTr="00DD11E0">
        <w:trPr>
          <w:cantSplit/>
        </w:trPr>
        <w:tc>
          <w:tcPr>
            <w:tcW w:w="2430" w:type="dxa"/>
          </w:tcPr>
          <w:p w14:paraId="1B426F00" w14:textId="204A8568" w:rsidR="00392C67" w:rsidRPr="00BA54C7" w:rsidRDefault="00392C67" w:rsidP="00CF5F02">
            <w:pPr>
              <w:tabs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 xml:space="preserve">   (ชื่อเดิมบริษัท สแกน เมดิเฮิร์บ จำกัด)</w:t>
            </w:r>
          </w:p>
        </w:tc>
        <w:tc>
          <w:tcPr>
            <w:tcW w:w="2340" w:type="dxa"/>
            <w:vAlign w:val="bottom"/>
          </w:tcPr>
          <w:p w14:paraId="5EA91097" w14:textId="3D6B4C25" w:rsidR="00392C67" w:rsidRPr="00BA54C7" w:rsidRDefault="00392C67" w:rsidP="00103209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  <w:vAlign w:val="bottom"/>
          </w:tcPr>
          <w:p w14:paraId="16EE5689" w14:textId="5404C801" w:rsidR="00392C67" w:rsidRPr="00BA54C7" w:rsidRDefault="00392C67" w:rsidP="001032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507A8BE7" w14:textId="4C933DA0" w:rsidR="00392C67" w:rsidRPr="00BA54C7" w:rsidRDefault="004F4082" w:rsidP="008D05D1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180" w:type="dxa"/>
          </w:tcPr>
          <w:p w14:paraId="0855F75C" w14:textId="77777777" w:rsidR="00392C67" w:rsidRPr="00BA54C7" w:rsidRDefault="00392C67" w:rsidP="008D05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4FF411D" w14:textId="161C6EB6" w:rsidR="00392C67" w:rsidRPr="00BA54C7" w:rsidRDefault="00392C67" w:rsidP="008D0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3CEB1F03" w14:textId="75C597BF" w:rsidR="00392C67" w:rsidRPr="00BA54C7" w:rsidRDefault="004872A1" w:rsidP="00DA26E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vAlign w:val="bottom"/>
          </w:tcPr>
          <w:p w14:paraId="23118C09" w14:textId="77777777" w:rsidR="00392C67" w:rsidRPr="00BA54C7" w:rsidRDefault="00392C67" w:rsidP="0010320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335F5DB" w14:textId="0F0B1932" w:rsidR="00392C67" w:rsidRPr="00BA54C7" w:rsidRDefault="00392C67" w:rsidP="00DA26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25C26C" w14:textId="77777777" w:rsidR="00392C67" w:rsidRPr="00BA54C7" w:rsidRDefault="00392C67" w:rsidP="0010320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BA0B0C7" w14:textId="743BA0BB" w:rsidR="00392C67" w:rsidRPr="00BA54C7" w:rsidRDefault="00CB332E" w:rsidP="00CB332E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24,571</w:t>
            </w:r>
          </w:p>
        </w:tc>
        <w:tc>
          <w:tcPr>
            <w:tcW w:w="180" w:type="dxa"/>
            <w:vAlign w:val="bottom"/>
          </w:tcPr>
          <w:p w14:paraId="3EAAB2C3" w14:textId="77777777" w:rsidR="00392C67" w:rsidRPr="0067620D" w:rsidRDefault="00392C67" w:rsidP="0010320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598AEF8" w14:textId="1A1D858B" w:rsidR="00392C67" w:rsidRPr="00BA54C7" w:rsidRDefault="00392C67" w:rsidP="00E94219">
            <w:pPr>
              <w:pStyle w:val="acctfourfigures"/>
              <w:tabs>
                <w:tab w:val="clear" w:pos="765"/>
              </w:tabs>
              <w:spacing w:after="100" w:afterAutospacing="1" w:line="240" w:lineRule="auto"/>
              <w:ind w:left="144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7D288D" w14:textId="77777777" w:rsidR="00392C67" w:rsidRPr="0067620D" w:rsidRDefault="00392C67" w:rsidP="001032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897581" w14:textId="443C62D8" w:rsidR="00392C67" w:rsidRPr="0067620D" w:rsidRDefault="000B27AD" w:rsidP="00CB33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67620D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326B67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Pr="0067620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326B67">
              <w:rPr>
                <w:rFonts w:ascii="Angsana New" w:hAnsi="Angsana New"/>
                <w:sz w:val="20"/>
                <w:lang w:val="en-US" w:bidi="th-TH"/>
              </w:rPr>
              <w:t>123</w:t>
            </w:r>
          </w:p>
        </w:tc>
        <w:tc>
          <w:tcPr>
            <w:tcW w:w="180" w:type="dxa"/>
            <w:vAlign w:val="bottom"/>
          </w:tcPr>
          <w:p w14:paraId="056D85E5" w14:textId="77777777" w:rsidR="00392C67" w:rsidRPr="0067620D" w:rsidRDefault="00392C67" w:rsidP="0010320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5B6663A" w14:textId="7B3DF24B" w:rsidR="00392C67" w:rsidRPr="00BA54C7" w:rsidRDefault="00392C67" w:rsidP="00007872">
            <w:pPr>
              <w:pStyle w:val="acctfourfigures"/>
              <w:tabs>
                <w:tab w:val="clear" w:pos="765"/>
                <w:tab w:val="decimal" w:pos="526"/>
              </w:tabs>
              <w:spacing w:after="100" w:afterAutospacing="1" w:line="240" w:lineRule="auto"/>
              <w:ind w:left="144" w:right="-79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17C9636" w14:textId="77777777" w:rsidR="00392C67" w:rsidRPr="00BA54C7" w:rsidRDefault="00392C67" w:rsidP="00103209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339B78F9" w14:textId="128523DB" w:rsidR="00392C67" w:rsidRPr="00BA54C7" w:rsidRDefault="00392C67" w:rsidP="00DA26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7CBCC0" w14:textId="77777777" w:rsidR="00392C67" w:rsidRPr="00BA54C7" w:rsidRDefault="00392C67" w:rsidP="00DA26EF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bottom w:val="single" w:sz="4" w:space="0" w:color="auto"/>
            </w:tcBorders>
            <w:vAlign w:val="bottom"/>
          </w:tcPr>
          <w:p w14:paraId="4261F8DA" w14:textId="18BD3EBC" w:rsidR="00392C67" w:rsidRPr="00BA54C7" w:rsidRDefault="00392C67" w:rsidP="00986A72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F70E78" w:rsidRPr="0006270A" w14:paraId="26117B64" w14:textId="77777777" w:rsidTr="00DD11E0">
        <w:trPr>
          <w:cantSplit/>
        </w:trPr>
        <w:tc>
          <w:tcPr>
            <w:tcW w:w="2430" w:type="dxa"/>
          </w:tcPr>
          <w:p w14:paraId="07C757BB" w14:textId="2C821A80" w:rsidR="00F70E78" w:rsidRPr="0006270A" w:rsidRDefault="00F70E78" w:rsidP="00F70E78">
            <w:pPr>
              <w:tabs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27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14:paraId="057D528A" w14:textId="77777777" w:rsidR="00F70E78" w:rsidRPr="0006270A" w:rsidRDefault="00F70E78" w:rsidP="00F70E78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3D4350D" w14:textId="77777777" w:rsidR="00F70E78" w:rsidRPr="0006270A" w:rsidRDefault="00F70E78" w:rsidP="00F70E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F04010C" w14:textId="77777777" w:rsidR="00F70E78" w:rsidRPr="0006270A" w:rsidRDefault="00F70E78" w:rsidP="008D0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7A91496" w14:textId="77777777" w:rsidR="00F70E78" w:rsidRPr="0006270A" w:rsidRDefault="00F70E78" w:rsidP="008D05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C876F44" w14:textId="77777777" w:rsidR="00F70E78" w:rsidRPr="0006270A" w:rsidRDefault="00F70E78" w:rsidP="008D05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2C48D6B" w14:textId="77777777" w:rsidR="00F70E78" w:rsidRPr="0006270A" w:rsidRDefault="00F70E78" w:rsidP="00F70E78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723CAD" w14:textId="77777777" w:rsidR="00F70E78" w:rsidRPr="0006270A" w:rsidRDefault="00F70E78" w:rsidP="00F70E7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E8EADF6" w14:textId="77777777" w:rsidR="00F70E78" w:rsidRPr="0006270A" w:rsidRDefault="00F70E78" w:rsidP="00F70E78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B48C9C" w14:textId="77777777" w:rsidR="00F70E78" w:rsidRPr="0006270A" w:rsidRDefault="00F70E78" w:rsidP="00F70E7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31922" w14:textId="689E421A" w:rsidR="00F70E78" w:rsidRPr="0006270A" w:rsidRDefault="00CB332E" w:rsidP="00CB332E">
            <w:pPr>
              <w:pStyle w:val="acctfourfigures"/>
              <w:tabs>
                <w:tab w:val="clear" w:pos="765"/>
                <w:tab w:val="left" w:pos="316"/>
              </w:tabs>
              <w:spacing w:line="240" w:lineRule="auto"/>
              <w:ind w:right="-8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06270A">
              <w:rPr>
                <w:rFonts w:ascii="Angsana New" w:hAnsi="Angsana New"/>
                <w:b/>
                <w:bCs/>
                <w:sz w:val="20"/>
                <w:lang w:val="en-US" w:bidi="th-TH"/>
              </w:rPr>
              <w:t>1,463,646</w:t>
            </w:r>
          </w:p>
        </w:tc>
        <w:tc>
          <w:tcPr>
            <w:tcW w:w="180" w:type="dxa"/>
            <w:vAlign w:val="bottom"/>
          </w:tcPr>
          <w:p w14:paraId="67680CBC" w14:textId="77777777" w:rsidR="00F70E78" w:rsidRPr="0006270A" w:rsidRDefault="00F70E78" w:rsidP="00F70E7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D6AE8" w14:textId="555FEC6A" w:rsidR="00F70E78" w:rsidRPr="0006270A" w:rsidRDefault="00F70E78" w:rsidP="00CB332E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06270A">
              <w:rPr>
                <w:rFonts w:ascii="Angsana New" w:hAnsi="Angsana New"/>
                <w:b/>
                <w:bCs/>
                <w:sz w:val="20"/>
                <w:lang w:val="en-US" w:bidi="th-TH"/>
              </w:rPr>
              <w:t>1,034,514</w:t>
            </w:r>
          </w:p>
        </w:tc>
        <w:tc>
          <w:tcPr>
            <w:tcW w:w="180" w:type="dxa"/>
            <w:vAlign w:val="bottom"/>
          </w:tcPr>
          <w:p w14:paraId="06BAFB42" w14:textId="77777777" w:rsidR="00F70E78" w:rsidRPr="0006270A" w:rsidRDefault="00F70E78" w:rsidP="00F70E7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5D690" w14:textId="3E621ACA" w:rsidR="00F70E78" w:rsidRPr="0006270A" w:rsidRDefault="00F70E78" w:rsidP="00CB33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06270A">
              <w:rPr>
                <w:rFonts w:ascii="Angsana New" w:hAnsi="Angsana New"/>
                <w:b/>
                <w:bCs/>
                <w:sz w:val="20"/>
                <w:lang w:val="en-US" w:bidi="th-TH"/>
              </w:rPr>
              <w:t>1,</w:t>
            </w:r>
            <w:r w:rsidR="00951E41">
              <w:rPr>
                <w:rFonts w:ascii="Angsana New" w:hAnsi="Angsana New"/>
                <w:b/>
                <w:bCs/>
                <w:sz w:val="20"/>
                <w:lang w:val="en-US" w:bidi="th-TH"/>
              </w:rPr>
              <w:t>7</w:t>
            </w:r>
            <w:r w:rsidR="00A03AC4">
              <w:rPr>
                <w:rFonts w:ascii="Angsana New" w:hAnsi="Angsana New"/>
                <w:b/>
                <w:bCs/>
                <w:sz w:val="20"/>
                <w:lang w:val="en-US" w:bidi="th-TH"/>
              </w:rPr>
              <w:t>3</w:t>
            </w:r>
            <w:r w:rsidR="00765301">
              <w:rPr>
                <w:rFonts w:ascii="Angsana New" w:hAnsi="Angsana New"/>
                <w:b/>
                <w:bCs/>
                <w:sz w:val="20"/>
                <w:lang w:val="en-US" w:bidi="th-TH"/>
              </w:rPr>
              <w:t>5</w:t>
            </w:r>
            <w:r w:rsidR="00A03AC4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="00765301">
              <w:rPr>
                <w:rFonts w:ascii="Angsana New" w:hAnsi="Angsana New"/>
                <w:b/>
                <w:bCs/>
                <w:sz w:val="20"/>
                <w:lang w:val="en-US" w:bidi="th-TH"/>
              </w:rPr>
              <w:t>653</w:t>
            </w:r>
          </w:p>
        </w:tc>
        <w:tc>
          <w:tcPr>
            <w:tcW w:w="180" w:type="dxa"/>
            <w:vAlign w:val="bottom"/>
          </w:tcPr>
          <w:p w14:paraId="68452601" w14:textId="77777777" w:rsidR="00F70E78" w:rsidRPr="0006270A" w:rsidRDefault="00F70E78" w:rsidP="00F70E7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CFF072" w14:textId="32B36A9F" w:rsidR="00F70E78" w:rsidRPr="0006270A" w:rsidRDefault="00F70E78" w:rsidP="00AD1C33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06270A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662AF2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06270A">
              <w:rPr>
                <w:rFonts w:ascii="Angsana New" w:hAnsi="Angsana New"/>
                <w:b/>
                <w:bCs/>
                <w:sz w:val="20"/>
                <w:lang w:val="en-US" w:bidi="th-TH"/>
              </w:rPr>
              <w:t>222,101</w:t>
            </w:r>
          </w:p>
        </w:tc>
        <w:tc>
          <w:tcPr>
            <w:tcW w:w="183" w:type="dxa"/>
            <w:vAlign w:val="bottom"/>
          </w:tcPr>
          <w:p w14:paraId="27481776" w14:textId="77777777" w:rsidR="00F70E78" w:rsidRPr="0006270A" w:rsidRDefault="00F70E78" w:rsidP="00F70E78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8DFBD" w14:textId="4C05EA5A" w:rsidR="00F70E78" w:rsidRPr="0006270A" w:rsidRDefault="00DA26EF" w:rsidP="00DA26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06270A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6C0F48" w14:textId="77777777" w:rsidR="00F70E78" w:rsidRPr="0006270A" w:rsidRDefault="00F70E78" w:rsidP="00DA26EF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30AC8" w14:textId="5724C0F6" w:rsidR="00F70E78" w:rsidRPr="0006270A" w:rsidRDefault="00986A72" w:rsidP="00986A72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22,788</w:t>
            </w:r>
          </w:p>
        </w:tc>
      </w:tr>
    </w:tbl>
    <w:p w14:paraId="676C250E" w14:textId="77777777" w:rsidR="00E66488" w:rsidRPr="006B07E9" w:rsidRDefault="00E66488">
      <w:pPr>
        <w:rPr>
          <w:rFonts w:ascii="Angsana New" w:hAnsi="Angsana New"/>
        </w:rPr>
      </w:pPr>
    </w:p>
    <w:tbl>
      <w:tblPr>
        <w:tblW w:w="1503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340"/>
        <w:gridCol w:w="900"/>
        <w:gridCol w:w="1080"/>
        <w:gridCol w:w="360"/>
        <w:gridCol w:w="990"/>
        <w:gridCol w:w="180"/>
        <w:gridCol w:w="90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171168" w:rsidRPr="00B44C7B" w14:paraId="69C99D28" w14:textId="77777777" w:rsidTr="00B44C7B">
        <w:trPr>
          <w:cantSplit/>
          <w:tblHeader/>
        </w:trPr>
        <w:tc>
          <w:tcPr>
            <w:tcW w:w="2430" w:type="dxa"/>
          </w:tcPr>
          <w:p w14:paraId="65173ABE" w14:textId="77777777" w:rsidR="00171168" w:rsidRPr="00B44C7B" w:rsidRDefault="00171168" w:rsidP="003D6482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0" w:type="dxa"/>
            <w:gridSpan w:val="17"/>
            <w:vAlign w:val="bottom"/>
          </w:tcPr>
          <w:p w14:paraId="47357B57" w14:textId="77777777" w:rsidR="00171168" w:rsidRPr="00B44C7B" w:rsidRDefault="00171168" w:rsidP="0017116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B44C7B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171168" w:rsidRPr="00B44C7B" w14:paraId="475AEC29" w14:textId="77777777" w:rsidTr="00B44C7B">
        <w:trPr>
          <w:cantSplit/>
          <w:tblHeader/>
        </w:trPr>
        <w:tc>
          <w:tcPr>
            <w:tcW w:w="2430" w:type="dxa"/>
          </w:tcPr>
          <w:p w14:paraId="769EFE97" w14:textId="77777777" w:rsidR="00171168" w:rsidRPr="00B44C7B" w:rsidRDefault="00171168" w:rsidP="003D6482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0" w:type="dxa"/>
            <w:vAlign w:val="bottom"/>
          </w:tcPr>
          <w:p w14:paraId="4C99D8BF" w14:textId="77777777" w:rsidR="00171168" w:rsidRPr="00B44C7B" w:rsidRDefault="00171168" w:rsidP="005A6749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451CF4D3" w14:textId="77777777" w:rsidR="00171168" w:rsidRPr="00B44C7B" w:rsidRDefault="00171168" w:rsidP="005A6749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  <w:p w14:paraId="02E9098A" w14:textId="77777777" w:rsidR="00171168" w:rsidRPr="00B44C7B" w:rsidRDefault="00171168" w:rsidP="005A6749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กิจการจัดตั้ง</w:t>
            </w:r>
          </w:p>
        </w:tc>
        <w:tc>
          <w:tcPr>
            <w:tcW w:w="2430" w:type="dxa"/>
            <w:gridSpan w:val="3"/>
          </w:tcPr>
          <w:p w14:paraId="411FA02A" w14:textId="77777777" w:rsidR="00171168" w:rsidRPr="00B44C7B" w:rsidRDefault="00171168" w:rsidP="005A6749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5504B77" w14:textId="77777777" w:rsidR="00171168" w:rsidRPr="00B44C7B" w:rsidRDefault="00171168" w:rsidP="005A6749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46C0DC4" w14:textId="77777777" w:rsidR="00171168" w:rsidRPr="00B44C7B" w:rsidRDefault="00171168" w:rsidP="005A6749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70" w:type="dxa"/>
            <w:gridSpan w:val="3"/>
          </w:tcPr>
          <w:p w14:paraId="6058E3A7" w14:textId="77777777" w:rsidR="00171168" w:rsidRPr="00B44C7B" w:rsidRDefault="00171168" w:rsidP="005A6749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4D227A7F" w14:textId="3D264524" w:rsidR="00171168" w:rsidRPr="00B44C7B" w:rsidRDefault="00171168" w:rsidP="005A674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EC24B81" w14:textId="77777777" w:rsidR="00171168" w:rsidRPr="00B44C7B" w:rsidRDefault="00171168" w:rsidP="005A674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2160" w:type="dxa"/>
            <w:gridSpan w:val="3"/>
          </w:tcPr>
          <w:p w14:paraId="3ED766E2" w14:textId="77777777" w:rsidR="00171168" w:rsidRPr="00B44C7B" w:rsidRDefault="00171168" w:rsidP="005A6749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6892CFD4" w14:textId="77777777" w:rsidR="00171168" w:rsidRPr="00B44C7B" w:rsidRDefault="00171168" w:rsidP="005A674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33BEF26" w14:textId="77777777" w:rsidR="00171168" w:rsidRPr="00B44C7B" w:rsidRDefault="00171168" w:rsidP="005A67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250AF7A3" w14:textId="77777777" w:rsidR="00171168" w:rsidRPr="00B44C7B" w:rsidRDefault="00171168" w:rsidP="005A674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  <w:p w14:paraId="30ABBC13" w14:textId="30CAF47E" w:rsidR="00171168" w:rsidRPr="00B44C7B" w:rsidRDefault="00171168" w:rsidP="005A674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Cs/>
                <w:sz w:val="20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เงินปันผลรับสำหรับปี</w:t>
            </w:r>
          </w:p>
        </w:tc>
      </w:tr>
      <w:tr w:rsidR="00171168" w:rsidRPr="00B44C7B" w14:paraId="07FB3820" w14:textId="77777777" w:rsidTr="00EC4211">
        <w:trPr>
          <w:cantSplit/>
          <w:tblHeader/>
        </w:trPr>
        <w:tc>
          <w:tcPr>
            <w:tcW w:w="2430" w:type="dxa"/>
          </w:tcPr>
          <w:p w14:paraId="0622B0C6" w14:textId="77777777" w:rsidR="00171168" w:rsidRPr="00B44C7B" w:rsidRDefault="00171168" w:rsidP="003D648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40" w:type="dxa"/>
          </w:tcPr>
          <w:p w14:paraId="7BE4412A" w14:textId="77777777" w:rsidR="00171168" w:rsidRPr="00B44C7B" w:rsidRDefault="00171168" w:rsidP="005A67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7EA4F306" w14:textId="77777777" w:rsidR="00171168" w:rsidRPr="00B44C7B" w:rsidRDefault="00171168" w:rsidP="005A67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7FC0822D" w14:textId="205CB643" w:rsidR="00171168" w:rsidRPr="00B44C7B" w:rsidRDefault="00C605FF" w:rsidP="00CF5F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44C7B">
              <w:rPr>
                <w:rFonts w:ascii="Angsana New" w:hAnsi="Angsana New"/>
                <w:sz w:val="20"/>
                <w:lang w:val="en-US"/>
              </w:rPr>
              <w:t>56</w:t>
            </w:r>
            <w:r w:rsidR="000C08FB" w:rsidRPr="00B44C7B"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360" w:type="dxa"/>
            <w:vAlign w:val="bottom"/>
          </w:tcPr>
          <w:p w14:paraId="174F025E" w14:textId="77777777" w:rsidR="00171168" w:rsidRPr="00B44C7B" w:rsidRDefault="00171168" w:rsidP="00CF5F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096BC01" w14:textId="4CA21565" w:rsidR="00171168" w:rsidRPr="00B44C7B" w:rsidRDefault="00C605FF" w:rsidP="00CF5F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/>
              </w:rPr>
              <w:t>25</w:t>
            </w:r>
            <w:r w:rsidR="000C08FB" w:rsidRPr="00B44C7B">
              <w:rPr>
                <w:rFonts w:ascii="Angsana New" w:hAnsi="Angsana New"/>
                <w:sz w:val="20"/>
                <w:lang w:val="en-US"/>
              </w:rPr>
              <w:t>64</w:t>
            </w:r>
          </w:p>
        </w:tc>
        <w:tc>
          <w:tcPr>
            <w:tcW w:w="180" w:type="dxa"/>
            <w:vAlign w:val="bottom"/>
          </w:tcPr>
          <w:p w14:paraId="01B71CB4" w14:textId="77777777" w:rsidR="00171168" w:rsidRPr="00B44C7B" w:rsidRDefault="00171168" w:rsidP="005A674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8D4CA8E" w14:textId="3F78ABCF" w:rsidR="00171168" w:rsidRPr="00B44C7B" w:rsidRDefault="00C605FF" w:rsidP="005A67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44C7B">
              <w:rPr>
                <w:rFonts w:ascii="Angsana New" w:hAnsi="Angsana New"/>
                <w:sz w:val="20"/>
                <w:lang w:val="en-US"/>
              </w:rPr>
              <w:t>5</w:t>
            </w:r>
            <w:r w:rsidR="000C08FB" w:rsidRPr="00B44C7B">
              <w:rPr>
                <w:rFonts w:ascii="Angsana New" w:hAnsi="Angsana New"/>
                <w:sz w:val="20"/>
                <w:lang w:val="en-US"/>
              </w:rPr>
              <w:t>65</w:t>
            </w:r>
          </w:p>
        </w:tc>
        <w:tc>
          <w:tcPr>
            <w:tcW w:w="180" w:type="dxa"/>
            <w:vAlign w:val="bottom"/>
          </w:tcPr>
          <w:p w14:paraId="466B8706" w14:textId="77777777" w:rsidR="00171168" w:rsidRPr="00B44C7B" w:rsidRDefault="00171168" w:rsidP="005A67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03F8981" w14:textId="7E6613AE" w:rsidR="00171168" w:rsidRPr="00B44C7B" w:rsidRDefault="00C605FF" w:rsidP="005A67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/>
              </w:rPr>
              <w:t>256</w:t>
            </w:r>
            <w:r w:rsidR="000C08FB" w:rsidRPr="00B44C7B">
              <w:rPr>
                <w:rFonts w:ascii="Angsana New" w:hAnsi="Angsana New"/>
                <w:sz w:val="2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008AFAE6" w14:textId="77777777" w:rsidR="00171168" w:rsidRPr="00B44C7B" w:rsidRDefault="00171168" w:rsidP="005A674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EC805A5" w14:textId="0C2FC78D" w:rsidR="00171168" w:rsidRPr="00B44C7B" w:rsidRDefault="00C605FF" w:rsidP="005A67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44C7B">
              <w:rPr>
                <w:rFonts w:ascii="Angsana New" w:hAnsi="Angsana New"/>
                <w:sz w:val="20"/>
                <w:lang w:val="en-US"/>
              </w:rPr>
              <w:t>56</w:t>
            </w:r>
            <w:r w:rsidR="000C08FB" w:rsidRPr="00B44C7B"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0A8D7EB6" w14:textId="77777777" w:rsidR="00171168" w:rsidRPr="00B44C7B" w:rsidRDefault="00171168" w:rsidP="005A67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7142BD31" w14:textId="4DBF3788" w:rsidR="00171168" w:rsidRPr="00B44C7B" w:rsidRDefault="00C605FF" w:rsidP="005A67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/>
              </w:rPr>
              <w:t>256</w:t>
            </w:r>
            <w:r w:rsidR="000C08FB" w:rsidRPr="00B44C7B">
              <w:rPr>
                <w:rFonts w:ascii="Angsana New" w:hAnsi="Angsana New"/>
                <w:sz w:val="2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28610008" w14:textId="77777777" w:rsidR="00171168" w:rsidRPr="00B44C7B" w:rsidRDefault="00171168" w:rsidP="005A67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2C4AF6DE" w14:textId="27E0DB72" w:rsidR="00171168" w:rsidRPr="00B44C7B" w:rsidRDefault="00C605FF" w:rsidP="005A67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44C7B">
              <w:rPr>
                <w:rFonts w:ascii="Angsana New" w:hAnsi="Angsana New"/>
                <w:sz w:val="20"/>
                <w:lang w:val="en-US"/>
              </w:rPr>
              <w:t>56</w:t>
            </w:r>
            <w:r w:rsidR="000C08FB" w:rsidRPr="00B44C7B"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52ED72D2" w14:textId="77777777" w:rsidR="00171168" w:rsidRPr="00B44C7B" w:rsidRDefault="00171168" w:rsidP="005A67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7A5AC9C3" w14:textId="17D46D07" w:rsidR="00171168" w:rsidRPr="00B44C7B" w:rsidRDefault="00C605FF" w:rsidP="005A67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44C7B">
              <w:rPr>
                <w:rFonts w:ascii="Angsana New" w:hAnsi="Angsana New"/>
                <w:sz w:val="20"/>
                <w:lang w:val="en-US"/>
              </w:rPr>
              <w:t>56</w:t>
            </w:r>
            <w:r w:rsidR="000C08FB" w:rsidRPr="00B44C7B">
              <w:rPr>
                <w:rFonts w:ascii="Angsana New" w:hAnsi="Angsana New"/>
                <w:sz w:val="20"/>
                <w:lang w:val="en-US" w:bidi="th-TH"/>
              </w:rPr>
              <w:t>4</w:t>
            </w:r>
          </w:p>
        </w:tc>
      </w:tr>
      <w:tr w:rsidR="00171168" w:rsidRPr="00B44C7B" w14:paraId="285E2C41" w14:textId="77777777" w:rsidTr="00B44C7B">
        <w:trPr>
          <w:cantSplit/>
          <w:trHeight w:val="270"/>
        </w:trPr>
        <w:tc>
          <w:tcPr>
            <w:tcW w:w="2430" w:type="dxa"/>
          </w:tcPr>
          <w:p w14:paraId="4BA4E7E2" w14:textId="77777777" w:rsidR="00171168" w:rsidRPr="00B44C7B" w:rsidRDefault="00171168" w:rsidP="003D6482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</w:tcPr>
          <w:p w14:paraId="1060B527" w14:textId="77777777" w:rsidR="00171168" w:rsidRPr="00B44C7B" w:rsidRDefault="00171168" w:rsidP="005A674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91249CB" w14:textId="77777777" w:rsidR="00171168" w:rsidRPr="00B44C7B" w:rsidRDefault="00171168" w:rsidP="005A674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3"/>
          </w:tcPr>
          <w:p w14:paraId="7DA5EC86" w14:textId="77777777" w:rsidR="00171168" w:rsidRPr="00B44C7B" w:rsidRDefault="00171168" w:rsidP="00CF5FF5">
            <w:pPr>
              <w:tabs>
                <w:tab w:val="left" w:pos="640"/>
                <w:tab w:val="left" w:pos="730"/>
                <w:tab w:val="left" w:pos="1535"/>
              </w:tabs>
              <w:spacing w:line="240" w:lineRule="auto"/>
              <w:ind w:right="555" w:firstLine="46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B44C7B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80" w:type="dxa"/>
          </w:tcPr>
          <w:p w14:paraId="616FD394" w14:textId="77777777" w:rsidR="00171168" w:rsidRPr="00B44C7B" w:rsidRDefault="00171168" w:rsidP="005A674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6750" w:type="dxa"/>
            <w:gridSpan w:val="11"/>
          </w:tcPr>
          <w:p w14:paraId="1A14BB32" w14:textId="77777777" w:rsidR="00171168" w:rsidRPr="00B44C7B" w:rsidRDefault="00171168" w:rsidP="005A674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B44C7B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171168" w:rsidRPr="00B44C7B" w14:paraId="619590D7" w14:textId="77777777" w:rsidTr="00EC4211">
        <w:trPr>
          <w:cantSplit/>
          <w:trHeight w:val="270"/>
        </w:trPr>
        <w:tc>
          <w:tcPr>
            <w:tcW w:w="2430" w:type="dxa"/>
          </w:tcPr>
          <w:p w14:paraId="3FD49134" w14:textId="77777777" w:rsidR="00171168" w:rsidRPr="00B44C7B" w:rsidRDefault="00171168" w:rsidP="003D6482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44C7B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58D35EB1" w14:textId="77777777" w:rsidR="00171168" w:rsidRPr="00B44C7B" w:rsidRDefault="00171168" w:rsidP="005A674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3FE48E3B" w14:textId="77777777" w:rsidR="00171168" w:rsidRPr="00B44C7B" w:rsidRDefault="00171168" w:rsidP="005A674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E3156C9" w14:textId="77777777" w:rsidR="00171168" w:rsidRPr="00B44C7B" w:rsidRDefault="00171168" w:rsidP="00CF5FF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360" w:type="dxa"/>
          </w:tcPr>
          <w:p w14:paraId="05DB1F56" w14:textId="77777777" w:rsidR="00171168" w:rsidRPr="00B44C7B" w:rsidRDefault="00171168" w:rsidP="00CF5FF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</w:tcPr>
          <w:p w14:paraId="424DD034" w14:textId="77777777" w:rsidR="00171168" w:rsidRPr="00B44C7B" w:rsidRDefault="00171168" w:rsidP="00CF5FF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3E3929F1" w14:textId="77777777" w:rsidR="00171168" w:rsidRPr="00B44C7B" w:rsidRDefault="00171168" w:rsidP="005A674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320ACE3B" w14:textId="77777777" w:rsidR="00171168" w:rsidRPr="00B44C7B" w:rsidRDefault="00171168" w:rsidP="005A67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3967271" w14:textId="77777777" w:rsidR="00171168" w:rsidRPr="00B44C7B" w:rsidRDefault="00171168" w:rsidP="005A674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1DB13E0E" w14:textId="77777777" w:rsidR="00171168" w:rsidRPr="00B44C7B" w:rsidRDefault="00171168" w:rsidP="005A67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33A6733B" w14:textId="77777777" w:rsidR="00171168" w:rsidRPr="00B44C7B" w:rsidRDefault="00171168" w:rsidP="005A674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139F779A" w14:textId="77777777" w:rsidR="00171168" w:rsidRPr="00B44C7B" w:rsidRDefault="00171168" w:rsidP="005A67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7BC0843" w14:textId="77777777" w:rsidR="00171168" w:rsidRPr="00B44C7B" w:rsidRDefault="00171168" w:rsidP="005A674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3395F0D2" w14:textId="77777777" w:rsidR="00171168" w:rsidRPr="00B44C7B" w:rsidRDefault="00171168" w:rsidP="005A67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A447325" w14:textId="77777777" w:rsidR="00171168" w:rsidRPr="00B44C7B" w:rsidRDefault="00171168" w:rsidP="005A67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4F021786" w14:textId="77777777" w:rsidR="00171168" w:rsidRPr="00B44C7B" w:rsidRDefault="00171168" w:rsidP="005A67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E4D5BA7" w14:textId="77777777" w:rsidR="00171168" w:rsidRPr="00B44C7B" w:rsidRDefault="00171168" w:rsidP="005A67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18C1E5B2" w14:textId="77777777" w:rsidR="00171168" w:rsidRPr="00B44C7B" w:rsidRDefault="00171168" w:rsidP="000432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4"/>
              <w:jc w:val="center"/>
              <w:rPr>
                <w:rFonts w:ascii="Angsana New" w:hAnsi="Angsana New"/>
                <w:sz w:val="20"/>
              </w:rPr>
            </w:pPr>
          </w:p>
        </w:tc>
      </w:tr>
      <w:tr w:rsidR="000C08FB" w:rsidRPr="00B44C7B" w14:paraId="62A38954" w14:textId="77777777" w:rsidTr="00EC4211">
        <w:trPr>
          <w:cantSplit/>
          <w:trHeight w:val="270"/>
        </w:trPr>
        <w:tc>
          <w:tcPr>
            <w:tcW w:w="2430" w:type="dxa"/>
          </w:tcPr>
          <w:p w14:paraId="252D6E94" w14:textId="2AF748BC" w:rsidR="000C08FB" w:rsidRPr="00B44C7B" w:rsidRDefault="000C08FB" w:rsidP="005A6749">
            <w:pPr>
              <w:spacing w:line="240" w:lineRule="auto"/>
              <w:ind w:left="191" w:right="-1157" w:hanging="180"/>
              <w:rPr>
                <w:rFonts w:ascii="Angsana New" w:hAnsi="Angsana New"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 xml:space="preserve">บริษัท กรีนเอิร์ธพาวเวอร์ </w:t>
            </w:r>
            <w:r w:rsidRPr="00B44C7B">
              <w:rPr>
                <w:rFonts w:ascii="Angsana New" w:hAnsi="Angsana New"/>
                <w:sz w:val="20"/>
                <w:szCs w:val="20"/>
              </w:rPr>
              <w:t>(</w:t>
            </w:r>
            <w:r w:rsidRPr="00B44C7B">
              <w:rPr>
                <w:rFonts w:ascii="Angsana New" w:hAnsi="Angsana New"/>
                <w:sz w:val="20"/>
                <w:szCs w:val="20"/>
                <w:cs/>
              </w:rPr>
              <w:t>ไทยแลนด์</w:t>
            </w:r>
            <w:r w:rsidRPr="00B44C7B">
              <w:rPr>
                <w:rFonts w:ascii="Angsana New" w:hAnsi="Angsana New"/>
                <w:sz w:val="20"/>
                <w:szCs w:val="20"/>
              </w:rPr>
              <w:t>)</w:t>
            </w:r>
            <w:r w:rsidRPr="00B44C7B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340" w:type="dxa"/>
            <w:vAlign w:val="bottom"/>
          </w:tcPr>
          <w:p w14:paraId="5AF7F07E" w14:textId="6F579C65" w:rsidR="000C08FB" w:rsidRPr="00B44C7B" w:rsidRDefault="000C08FB" w:rsidP="005A674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00" w:type="dxa"/>
            <w:vAlign w:val="bottom"/>
          </w:tcPr>
          <w:p w14:paraId="74D1EB9C" w14:textId="77777777" w:rsidR="000C08FB" w:rsidRPr="00B44C7B" w:rsidRDefault="000C08FB" w:rsidP="005A67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3448B7B5" w14:textId="4171D7CA" w:rsidR="000C08FB" w:rsidRPr="00B44C7B" w:rsidRDefault="00835B40" w:rsidP="006408C0">
            <w:pPr>
              <w:pStyle w:val="acctfourfigures"/>
              <w:tabs>
                <w:tab w:val="clear" w:pos="765"/>
                <w:tab w:val="decimal" w:pos="551"/>
              </w:tabs>
              <w:spacing w:after="100" w:afterAutospacing="1" w:line="240" w:lineRule="auto"/>
              <w:ind w:right="-7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360" w:type="dxa"/>
          </w:tcPr>
          <w:p w14:paraId="64BC744B" w14:textId="77777777" w:rsidR="000C08FB" w:rsidRPr="00B44C7B" w:rsidRDefault="000C08FB" w:rsidP="00CF5FF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2CC63D69" w14:textId="4A57D60A" w:rsidR="000C08FB" w:rsidRPr="00B44C7B" w:rsidRDefault="000C08FB" w:rsidP="00CF5FF5">
            <w:pPr>
              <w:pStyle w:val="acctfourfigures"/>
              <w:tabs>
                <w:tab w:val="clear" w:pos="765"/>
              </w:tabs>
              <w:spacing w:line="240" w:lineRule="auto"/>
              <w:ind w:left="-79" w:right="8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14:paraId="4C2EA8A8" w14:textId="77777777" w:rsidR="000C08FB" w:rsidRPr="00B44C7B" w:rsidRDefault="000C08FB" w:rsidP="005A6749">
            <w:pPr>
              <w:tabs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0901C2" w14:textId="6B9B9D4A" w:rsidR="000C08FB" w:rsidRPr="00B44C7B" w:rsidRDefault="00152B56" w:rsidP="001C549B">
            <w:pPr>
              <w:pStyle w:val="acctfourfigures"/>
              <w:tabs>
                <w:tab w:val="clear" w:pos="765"/>
                <w:tab w:val="decimal" w:pos="516"/>
              </w:tabs>
              <w:spacing w:after="100" w:afterAutospacing="1" w:line="240" w:lineRule="auto"/>
              <w:ind w:left="-79" w:right="-21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35954951" w14:textId="77777777" w:rsidR="000C08FB" w:rsidRPr="00B44C7B" w:rsidRDefault="000C08FB" w:rsidP="005A67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B2A7A19" w14:textId="348A5D7B" w:rsidR="000C08FB" w:rsidRPr="00B44C7B" w:rsidRDefault="000C08FB" w:rsidP="005A67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679AEA78" w14:textId="77777777" w:rsidR="000C08FB" w:rsidRPr="00B44C7B" w:rsidRDefault="000C08FB" w:rsidP="005A67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21F22F" w14:textId="601C118B" w:rsidR="000C08FB" w:rsidRPr="00B44C7B" w:rsidRDefault="00835B40" w:rsidP="005A67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bidi="th-TH"/>
              </w:rPr>
              <w:t>958,679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54C0D3" w14:textId="77777777" w:rsidR="000C08FB" w:rsidRPr="00B44C7B" w:rsidRDefault="000C08FB" w:rsidP="005A67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7650FF" w14:textId="72156315" w:rsidR="000C08FB" w:rsidRPr="00B44C7B" w:rsidRDefault="000C08FB" w:rsidP="005A674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958</w:t>
            </w:r>
            <w:r w:rsidRPr="00B44C7B">
              <w:rPr>
                <w:rFonts w:ascii="Angsana New" w:hAnsi="Angsana New"/>
                <w:sz w:val="20"/>
                <w:lang w:bidi="th-TH"/>
              </w:rPr>
              <w:t>,</w:t>
            </w:r>
            <w:r w:rsidRPr="00B44C7B">
              <w:rPr>
                <w:rFonts w:ascii="Angsana New" w:hAnsi="Angsana New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0E0128" w14:textId="77777777" w:rsidR="000C08FB" w:rsidRPr="00B44C7B" w:rsidRDefault="000C08FB" w:rsidP="005A67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4F300C" w14:textId="2FD9F3FD" w:rsidR="000C08FB" w:rsidRPr="00B44C7B" w:rsidRDefault="00835B40" w:rsidP="00A41337">
            <w:pPr>
              <w:pStyle w:val="acctfourfigures"/>
              <w:tabs>
                <w:tab w:val="clear" w:pos="765"/>
                <w:tab w:val="decimal" w:pos="463"/>
              </w:tabs>
              <w:spacing w:after="100" w:afterAutospacing="1" w:line="240" w:lineRule="auto"/>
              <w:ind w:left="144" w:right="21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F343D4" w14:textId="77777777" w:rsidR="000C08FB" w:rsidRPr="00B44C7B" w:rsidRDefault="000C08FB" w:rsidP="005A6749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7E0571" w14:textId="3D9524DB" w:rsidR="000C08FB" w:rsidRPr="00B44C7B" w:rsidRDefault="0082514C" w:rsidP="00BF534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22,788</w:t>
            </w:r>
          </w:p>
        </w:tc>
      </w:tr>
      <w:tr w:rsidR="00103209" w:rsidRPr="00B44C7B" w14:paraId="496753EF" w14:textId="77777777" w:rsidTr="006135F3">
        <w:trPr>
          <w:cantSplit/>
        </w:trPr>
        <w:tc>
          <w:tcPr>
            <w:tcW w:w="2430" w:type="dxa"/>
          </w:tcPr>
          <w:p w14:paraId="15A7CBC1" w14:textId="18CB5941" w:rsidR="00103209" w:rsidRPr="00B44C7B" w:rsidRDefault="00103209" w:rsidP="00103209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340" w:type="dxa"/>
            <w:vAlign w:val="bottom"/>
          </w:tcPr>
          <w:p w14:paraId="6140554C" w14:textId="77777777" w:rsidR="00103209" w:rsidRPr="00B44C7B" w:rsidRDefault="00103209" w:rsidP="005A6749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C15288F" w14:textId="77777777" w:rsidR="00103209" w:rsidRPr="00B44C7B" w:rsidRDefault="00103209" w:rsidP="005A6749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2C201FD" w14:textId="77777777" w:rsidR="00103209" w:rsidRPr="00B44C7B" w:rsidRDefault="00103209" w:rsidP="00CF5FF5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</w:tcPr>
          <w:p w14:paraId="77D3337A" w14:textId="77777777" w:rsidR="00103209" w:rsidRPr="00B44C7B" w:rsidRDefault="00103209" w:rsidP="00CF5FF5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C6AD716" w14:textId="77777777" w:rsidR="00103209" w:rsidRPr="00B44C7B" w:rsidRDefault="00103209" w:rsidP="00CF5FF5">
            <w:pPr>
              <w:tabs>
                <w:tab w:val="decimal" w:pos="461"/>
              </w:tabs>
              <w:spacing w:line="240" w:lineRule="auto"/>
              <w:ind w:right="8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29CA6C4B" w14:textId="77777777" w:rsidR="00103209" w:rsidRPr="00B44C7B" w:rsidRDefault="00103209" w:rsidP="005A6749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A9321E" w14:textId="77777777" w:rsidR="00103209" w:rsidRPr="00B44C7B" w:rsidRDefault="00103209" w:rsidP="005A67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6F47D91" w14:textId="77777777" w:rsidR="00103209" w:rsidRPr="00B44C7B" w:rsidRDefault="00103209" w:rsidP="005A67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7C820741" w14:textId="77777777" w:rsidR="00103209" w:rsidRPr="00B44C7B" w:rsidRDefault="00103209" w:rsidP="005A67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5D31D1" w14:textId="77777777" w:rsidR="00103209" w:rsidRPr="00B44C7B" w:rsidRDefault="00103209" w:rsidP="005A67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94CD34D" w14:textId="77777777" w:rsidR="00103209" w:rsidRPr="00B44C7B" w:rsidRDefault="00103209" w:rsidP="005A67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53098A" w14:textId="77777777" w:rsidR="00103209" w:rsidRPr="00B44C7B" w:rsidRDefault="00103209" w:rsidP="005A67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3A1C16F" w14:textId="77777777" w:rsidR="00103209" w:rsidRPr="00B44C7B" w:rsidRDefault="00103209" w:rsidP="005A67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86920C" w14:textId="77777777" w:rsidR="00103209" w:rsidRPr="00B44C7B" w:rsidRDefault="00103209" w:rsidP="005A67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89D9E37" w14:textId="77777777" w:rsidR="00103209" w:rsidRPr="00B44C7B" w:rsidRDefault="00103209" w:rsidP="005A6749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CB853D" w14:textId="77777777" w:rsidR="00103209" w:rsidRPr="00B44C7B" w:rsidRDefault="00103209" w:rsidP="005A6749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7C34628" w14:textId="77777777" w:rsidR="00103209" w:rsidRPr="00B44C7B" w:rsidRDefault="00103209" w:rsidP="00043291">
            <w:pPr>
              <w:pStyle w:val="acctfourfigures"/>
              <w:tabs>
                <w:tab w:val="clear" w:pos="765"/>
                <w:tab w:val="decimal" w:pos="640"/>
              </w:tabs>
              <w:spacing w:after="100" w:afterAutospacing="1" w:line="240" w:lineRule="auto"/>
              <w:ind w:right="504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103209" w:rsidRPr="00B44C7B" w14:paraId="66F46176" w14:textId="77777777" w:rsidTr="006135F3">
        <w:trPr>
          <w:cantSplit/>
        </w:trPr>
        <w:tc>
          <w:tcPr>
            <w:tcW w:w="2430" w:type="dxa"/>
          </w:tcPr>
          <w:p w14:paraId="462AAFB0" w14:textId="4C2BD0E1" w:rsidR="00103209" w:rsidRPr="00B44C7B" w:rsidRDefault="00103209" w:rsidP="00103209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340" w:type="dxa"/>
            <w:vAlign w:val="bottom"/>
          </w:tcPr>
          <w:p w14:paraId="6EA2DD68" w14:textId="47F91F67" w:rsidR="00103209" w:rsidRPr="00B44C7B" w:rsidRDefault="00103209" w:rsidP="005A6749">
            <w:pPr>
              <w:tabs>
                <w:tab w:val="decimal" w:pos="461"/>
              </w:tabs>
              <w:spacing w:line="240" w:lineRule="auto"/>
              <w:ind w:left="-79" w:right="-16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ธุรกิจก๊าซธรรมชาติอัดสำหรับอุตสาหกรรม</w:t>
            </w:r>
          </w:p>
        </w:tc>
        <w:tc>
          <w:tcPr>
            <w:tcW w:w="900" w:type="dxa"/>
            <w:vAlign w:val="bottom"/>
          </w:tcPr>
          <w:p w14:paraId="7914E340" w14:textId="3B36A030" w:rsidR="00103209" w:rsidRPr="00B44C7B" w:rsidRDefault="00103209" w:rsidP="005A67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315F13D9" w14:textId="775EF81A" w:rsidR="00103209" w:rsidRPr="00B44C7B" w:rsidRDefault="00103209" w:rsidP="00CF5F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360" w:type="dxa"/>
          </w:tcPr>
          <w:p w14:paraId="27894094" w14:textId="77777777" w:rsidR="00103209" w:rsidRPr="00B44C7B" w:rsidRDefault="00103209" w:rsidP="00CF5F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77F31F3" w14:textId="1D9D6D9D" w:rsidR="00103209" w:rsidRPr="00B44C7B" w:rsidRDefault="00103209" w:rsidP="00CF5FF5">
            <w:pPr>
              <w:pStyle w:val="acctfourfigures"/>
              <w:tabs>
                <w:tab w:val="clear" w:pos="765"/>
              </w:tabs>
              <w:spacing w:line="240" w:lineRule="auto"/>
              <w:ind w:left="-167" w:right="-4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AC1C5B" w14:textId="77777777" w:rsidR="00103209" w:rsidRPr="00B44C7B" w:rsidRDefault="00103209" w:rsidP="005A6749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6C8AA2B" w14:textId="3B82DED3" w:rsidR="00103209" w:rsidRPr="00B44C7B" w:rsidRDefault="00103209" w:rsidP="005A67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0B352F08" w14:textId="77777777" w:rsidR="00103209" w:rsidRPr="00B44C7B" w:rsidRDefault="00103209" w:rsidP="005A67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259FFAE" w14:textId="26AB26BC" w:rsidR="00103209" w:rsidRPr="00B44C7B" w:rsidRDefault="00103209" w:rsidP="00583A2F">
            <w:pPr>
              <w:pStyle w:val="acctfourfigures"/>
              <w:tabs>
                <w:tab w:val="clear" w:pos="765"/>
                <w:tab w:val="decimal" w:pos="550"/>
              </w:tabs>
              <w:spacing w:after="100" w:afterAutospacing="1" w:line="240" w:lineRule="auto"/>
              <w:ind w:right="144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B26B6A" w14:textId="77777777" w:rsidR="00103209" w:rsidRPr="00B44C7B" w:rsidRDefault="00103209" w:rsidP="005A67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4CF73A2" w14:textId="0EF9CB39" w:rsidR="00103209" w:rsidRPr="00B44C7B" w:rsidRDefault="00103209" w:rsidP="005A67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210,120</w:t>
            </w:r>
          </w:p>
        </w:tc>
        <w:tc>
          <w:tcPr>
            <w:tcW w:w="180" w:type="dxa"/>
            <w:vAlign w:val="bottom"/>
          </w:tcPr>
          <w:p w14:paraId="3593FB8C" w14:textId="77777777" w:rsidR="00103209" w:rsidRPr="00B44C7B" w:rsidRDefault="00103209" w:rsidP="005A67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092600B4" w14:textId="1FF603C7" w:rsidR="00103209" w:rsidRPr="00B44C7B" w:rsidRDefault="00103209" w:rsidP="00007872">
            <w:pPr>
              <w:pStyle w:val="acctfourfigures"/>
              <w:tabs>
                <w:tab w:val="clear" w:pos="765"/>
                <w:tab w:val="decimal" w:pos="513"/>
              </w:tabs>
              <w:spacing w:after="100" w:afterAutospacing="1" w:line="240" w:lineRule="auto"/>
              <w:ind w:right="28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F5C0E0" w14:textId="77777777" w:rsidR="00103209" w:rsidRPr="00B44C7B" w:rsidRDefault="00103209" w:rsidP="005A67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BF50FCB" w14:textId="3BFBBA5E" w:rsidR="00103209" w:rsidRPr="00B44C7B" w:rsidRDefault="00103209" w:rsidP="00A41337">
            <w:pPr>
              <w:pStyle w:val="acctfourfigures"/>
              <w:tabs>
                <w:tab w:val="clear" w:pos="765"/>
                <w:tab w:val="decimal" w:pos="550"/>
              </w:tabs>
              <w:spacing w:after="100" w:afterAutospacing="1"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6B9DFD" w14:textId="77777777" w:rsidR="00103209" w:rsidRPr="00B44C7B" w:rsidRDefault="00103209" w:rsidP="005A6749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298B212" w14:textId="43297028" w:rsidR="00103209" w:rsidRPr="00B44C7B" w:rsidRDefault="00103209" w:rsidP="00740D1A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103209" w:rsidRPr="00B44C7B" w14:paraId="034CBA0A" w14:textId="77777777" w:rsidTr="006135F3">
        <w:trPr>
          <w:cantSplit/>
        </w:trPr>
        <w:tc>
          <w:tcPr>
            <w:tcW w:w="2430" w:type="dxa"/>
          </w:tcPr>
          <w:p w14:paraId="5748CE83" w14:textId="27C0775D" w:rsidR="00103209" w:rsidRPr="00B44C7B" w:rsidRDefault="00103209" w:rsidP="00103209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บริษัท พืชเภสัชกรรม จำกัด</w:t>
            </w:r>
            <w:r w:rsidRPr="00B44C7B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14:paraId="1F275028" w14:textId="77777777" w:rsidR="00103209" w:rsidRPr="00B44C7B" w:rsidRDefault="00103209" w:rsidP="005A6749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23ADCD5" w14:textId="77777777" w:rsidR="00103209" w:rsidRPr="00B44C7B" w:rsidRDefault="00103209" w:rsidP="005A67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736AA19" w14:textId="77777777" w:rsidR="00103209" w:rsidRPr="00B44C7B" w:rsidRDefault="00103209" w:rsidP="00CF5F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360" w:type="dxa"/>
          </w:tcPr>
          <w:p w14:paraId="37286F4D" w14:textId="77777777" w:rsidR="00103209" w:rsidRPr="00B44C7B" w:rsidRDefault="00103209" w:rsidP="00CF5F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542BE3B" w14:textId="77777777" w:rsidR="00103209" w:rsidRPr="00B44C7B" w:rsidRDefault="00103209" w:rsidP="00CF5FF5">
            <w:pPr>
              <w:pStyle w:val="acctfourfigures"/>
              <w:tabs>
                <w:tab w:val="clear" w:pos="765"/>
                <w:tab w:val="decimal" w:pos="551"/>
                <w:tab w:val="decimal" w:pos="823"/>
              </w:tabs>
              <w:spacing w:line="240" w:lineRule="auto"/>
              <w:ind w:left="-167" w:right="8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88AE6F" w14:textId="77777777" w:rsidR="00103209" w:rsidRPr="00B44C7B" w:rsidRDefault="00103209" w:rsidP="005A6749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298995C" w14:textId="77777777" w:rsidR="00103209" w:rsidRPr="00B44C7B" w:rsidRDefault="00103209" w:rsidP="005A67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4051BC" w14:textId="77777777" w:rsidR="00103209" w:rsidRPr="00B44C7B" w:rsidRDefault="00103209" w:rsidP="005A67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58C881E" w14:textId="77777777" w:rsidR="00103209" w:rsidRPr="00B44C7B" w:rsidRDefault="00103209" w:rsidP="00583A2F">
            <w:pPr>
              <w:pStyle w:val="acctfourfigures"/>
              <w:tabs>
                <w:tab w:val="clear" w:pos="765"/>
                <w:tab w:val="decimal" w:pos="619"/>
              </w:tabs>
              <w:spacing w:after="100" w:afterAutospacing="1" w:line="240" w:lineRule="auto"/>
              <w:ind w:right="144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4EB32C" w14:textId="77777777" w:rsidR="00103209" w:rsidRPr="00B44C7B" w:rsidRDefault="00103209" w:rsidP="005A67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53C9BBD" w14:textId="77777777" w:rsidR="00103209" w:rsidRPr="00B44C7B" w:rsidRDefault="00103209" w:rsidP="005A67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2F8C22" w14:textId="77777777" w:rsidR="00103209" w:rsidRPr="00B44C7B" w:rsidRDefault="00103209" w:rsidP="005A67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81FD276" w14:textId="77777777" w:rsidR="00103209" w:rsidRPr="00B44C7B" w:rsidRDefault="00103209" w:rsidP="00D304F5">
            <w:pPr>
              <w:pStyle w:val="acctfourfigures"/>
              <w:tabs>
                <w:tab w:val="clear" w:pos="765"/>
                <w:tab w:val="decimal" w:pos="619"/>
              </w:tabs>
              <w:spacing w:after="100" w:afterAutospacing="1" w:line="240" w:lineRule="auto"/>
              <w:ind w:right="28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D9D81A" w14:textId="77777777" w:rsidR="00103209" w:rsidRPr="00B44C7B" w:rsidRDefault="00103209" w:rsidP="005A67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B44321D" w14:textId="77777777" w:rsidR="00103209" w:rsidRPr="00B44C7B" w:rsidRDefault="00103209" w:rsidP="00A41337">
            <w:pPr>
              <w:pStyle w:val="acctfourfigures"/>
              <w:tabs>
                <w:tab w:val="clear" w:pos="765"/>
                <w:tab w:val="decimal" w:pos="463"/>
              </w:tabs>
              <w:spacing w:after="100" w:afterAutospacing="1"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43661D" w14:textId="77777777" w:rsidR="00103209" w:rsidRPr="00B44C7B" w:rsidRDefault="00103209" w:rsidP="005A6749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EB14FBC" w14:textId="77777777" w:rsidR="00103209" w:rsidRPr="00B44C7B" w:rsidRDefault="00103209" w:rsidP="00043291">
            <w:pPr>
              <w:pStyle w:val="acctfourfigures"/>
              <w:tabs>
                <w:tab w:val="clear" w:pos="765"/>
                <w:tab w:val="decimal" w:pos="640"/>
              </w:tabs>
              <w:spacing w:after="100" w:afterAutospacing="1" w:line="240" w:lineRule="auto"/>
              <w:ind w:right="504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103209" w:rsidRPr="00B44C7B" w14:paraId="7BB9372A" w14:textId="77777777" w:rsidTr="00EC4211">
        <w:trPr>
          <w:cantSplit/>
        </w:trPr>
        <w:tc>
          <w:tcPr>
            <w:tcW w:w="2430" w:type="dxa"/>
          </w:tcPr>
          <w:p w14:paraId="3974D3CC" w14:textId="1DAFF38B" w:rsidR="00103209" w:rsidRPr="00B44C7B" w:rsidRDefault="00103209" w:rsidP="00103209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 xml:space="preserve">   (ชื่อเดิมบริษัท สแกน เมดิเฮิร์บ จำกัด)</w:t>
            </w:r>
          </w:p>
        </w:tc>
        <w:tc>
          <w:tcPr>
            <w:tcW w:w="2340" w:type="dxa"/>
            <w:vAlign w:val="bottom"/>
          </w:tcPr>
          <w:p w14:paraId="51EE0396" w14:textId="021EDD4A" w:rsidR="00103209" w:rsidRPr="00B44C7B" w:rsidRDefault="00103209" w:rsidP="005A6749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  <w:vAlign w:val="bottom"/>
          </w:tcPr>
          <w:p w14:paraId="330C8076" w14:textId="751BFF6D" w:rsidR="00103209" w:rsidRPr="00B44C7B" w:rsidRDefault="00103209" w:rsidP="005A67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01A90916" w14:textId="1CA97BC9" w:rsidR="00103209" w:rsidRPr="00B44C7B" w:rsidRDefault="00835B40" w:rsidP="00CF5F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360" w:type="dxa"/>
          </w:tcPr>
          <w:p w14:paraId="4CCE38C7" w14:textId="77777777" w:rsidR="00103209" w:rsidRPr="00B44C7B" w:rsidRDefault="00103209" w:rsidP="00CF5FF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E651572" w14:textId="2BA4BC45" w:rsidR="00103209" w:rsidRPr="00B44C7B" w:rsidRDefault="00103209" w:rsidP="00CF5FF5">
            <w:pPr>
              <w:pStyle w:val="acctfourfigures"/>
              <w:tabs>
                <w:tab w:val="clear" w:pos="765"/>
              </w:tabs>
              <w:spacing w:line="240" w:lineRule="auto"/>
              <w:ind w:left="-167" w:right="-4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F46B9D" w14:textId="77777777" w:rsidR="00103209" w:rsidRPr="00B44C7B" w:rsidRDefault="00103209" w:rsidP="005A6749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D13E87" w14:textId="079E999F" w:rsidR="00103209" w:rsidRPr="00B44C7B" w:rsidRDefault="00CF5FF5" w:rsidP="005A67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vAlign w:val="bottom"/>
          </w:tcPr>
          <w:p w14:paraId="3B588860" w14:textId="77777777" w:rsidR="00103209" w:rsidRPr="00B44C7B" w:rsidRDefault="00103209" w:rsidP="005A67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E74A1B7" w14:textId="0B21BEFB" w:rsidR="00103209" w:rsidRPr="00B44C7B" w:rsidRDefault="00103209" w:rsidP="00583A2F">
            <w:pPr>
              <w:pStyle w:val="acctfourfigures"/>
              <w:tabs>
                <w:tab w:val="clear" w:pos="765"/>
                <w:tab w:val="decimal" w:pos="550"/>
              </w:tabs>
              <w:spacing w:after="100" w:afterAutospacing="1" w:line="240" w:lineRule="auto"/>
              <w:ind w:right="144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B6CD753" w14:textId="77777777" w:rsidR="00103209" w:rsidRPr="00B44C7B" w:rsidRDefault="00103209" w:rsidP="005A67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8D6FEE" w14:textId="28A86A84" w:rsidR="00103209" w:rsidRPr="00B44C7B" w:rsidRDefault="00103209" w:rsidP="005A674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2,550</w:t>
            </w:r>
          </w:p>
        </w:tc>
        <w:tc>
          <w:tcPr>
            <w:tcW w:w="180" w:type="dxa"/>
            <w:vAlign w:val="bottom"/>
          </w:tcPr>
          <w:p w14:paraId="520BE323" w14:textId="77777777" w:rsidR="00103209" w:rsidRPr="00B44C7B" w:rsidRDefault="00103209" w:rsidP="005A67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15A236" w14:textId="600B20CB" w:rsidR="00103209" w:rsidRPr="00B44C7B" w:rsidRDefault="00103209" w:rsidP="00007872">
            <w:pPr>
              <w:pStyle w:val="acctfourfigures"/>
              <w:tabs>
                <w:tab w:val="clear" w:pos="765"/>
                <w:tab w:val="decimal" w:pos="513"/>
              </w:tabs>
              <w:spacing w:after="100" w:afterAutospacing="1" w:line="240" w:lineRule="auto"/>
              <w:ind w:right="28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FCCC0F" w14:textId="77777777" w:rsidR="00103209" w:rsidRPr="00B44C7B" w:rsidRDefault="00103209" w:rsidP="005A67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A2D1824" w14:textId="25F5F998" w:rsidR="00103209" w:rsidRPr="00B44C7B" w:rsidRDefault="00103209" w:rsidP="00A41337">
            <w:pPr>
              <w:pStyle w:val="acctfourfigures"/>
              <w:tabs>
                <w:tab w:val="clear" w:pos="765"/>
                <w:tab w:val="decimal" w:pos="550"/>
              </w:tabs>
              <w:spacing w:after="100" w:afterAutospacing="1"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03FBDD" w14:textId="77777777" w:rsidR="00103209" w:rsidRPr="00B44C7B" w:rsidRDefault="00103209" w:rsidP="005A6749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6E21E83" w14:textId="6874FAA2" w:rsidR="00103209" w:rsidRPr="00B44C7B" w:rsidRDefault="00103209" w:rsidP="00740D1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103209" w:rsidRPr="00B44C7B" w14:paraId="14758AA5" w14:textId="77777777" w:rsidTr="00EC4211">
        <w:trPr>
          <w:cantSplit/>
        </w:trPr>
        <w:tc>
          <w:tcPr>
            <w:tcW w:w="2430" w:type="dxa"/>
          </w:tcPr>
          <w:p w14:paraId="5C3CB33F" w14:textId="6ABFFE74" w:rsidR="00103209" w:rsidRPr="00B44C7B" w:rsidRDefault="00103209" w:rsidP="00103209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14:paraId="1FB56A28" w14:textId="77777777" w:rsidR="00103209" w:rsidRPr="00B44C7B" w:rsidRDefault="00103209" w:rsidP="005A6749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DB63416" w14:textId="77777777" w:rsidR="00103209" w:rsidRPr="00B44C7B" w:rsidRDefault="00103209" w:rsidP="005A6749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1F8E245" w14:textId="77777777" w:rsidR="00103209" w:rsidRPr="00B44C7B" w:rsidRDefault="00103209" w:rsidP="00CF5FF5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</w:tcPr>
          <w:p w14:paraId="640D4655" w14:textId="77777777" w:rsidR="00103209" w:rsidRPr="00B44C7B" w:rsidRDefault="00103209" w:rsidP="00CF5FF5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C501FD7" w14:textId="77777777" w:rsidR="00103209" w:rsidRPr="00B44C7B" w:rsidRDefault="00103209" w:rsidP="00CF5FF5">
            <w:pPr>
              <w:tabs>
                <w:tab w:val="decimal" w:pos="461"/>
              </w:tabs>
              <w:spacing w:line="240" w:lineRule="auto"/>
              <w:ind w:right="8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58E269B3" w14:textId="77777777" w:rsidR="00103209" w:rsidRPr="00B44C7B" w:rsidRDefault="00103209" w:rsidP="005A6749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0FDD5C4" w14:textId="77777777" w:rsidR="00103209" w:rsidRPr="00B44C7B" w:rsidRDefault="00103209" w:rsidP="005A67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FE7C99" w14:textId="77777777" w:rsidR="00103209" w:rsidRPr="00B44C7B" w:rsidRDefault="00103209" w:rsidP="005A67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1FEBC7E" w14:textId="77777777" w:rsidR="00103209" w:rsidRPr="00B44C7B" w:rsidRDefault="00103209" w:rsidP="005A67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921AFC" w14:textId="77777777" w:rsidR="00103209" w:rsidRPr="00B44C7B" w:rsidRDefault="00103209" w:rsidP="005A67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1F23D" w14:textId="0E404D3C" w:rsidR="00103209" w:rsidRPr="00B44C7B" w:rsidRDefault="006135F3" w:rsidP="005A67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1,171,349</w:t>
            </w:r>
          </w:p>
        </w:tc>
        <w:tc>
          <w:tcPr>
            <w:tcW w:w="180" w:type="dxa"/>
            <w:vAlign w:val="bottom"/>
          </w:tcPr>
          <w:p w14:paraId="0556ECF3" w14:textId="77777777" w:rsidR="00103209" w:rsidRPr="00B44C7B" w:rsidRDefault="00103209" w:rsidP="005A67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CD122" w14:textId="262AA46D" w:rsidR="00103209" w:rsidRPr="00B44C7B" w:rsidRDefault="00413100" w:rsidP="005A674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b/>
                <w:bCs/>
                <w:sz w:val="20"/>
                <w:lang w:val="en-US" w:bidi="th-TH"/>
              </w:rPr>
              <w:t>958,679</w:t>
            </w:r>
          </w:p>
        </w:tc>
        <w:tc>
          <w:tcPr>
            <w:tcW w:w="180" w:type="dxa"/>
            <w:vAlign w:val="bottom"/>
          </w:tcPr>
          <w:p w14:paraId="368001A9" w14:textId="77777777" w:rsidR="00103209" w:rsidRPr="00B44C7B" w:rsidRDefault="00103209" w:rsidP="005A67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C710E" w14:textId="3B3770E4" w:rsidR="00103209" w:rsidRPr="00B44C7B" w:rsidRDefault="00103209" w:rsidP="00A4133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1A1CED" w14:textId="77777777" w:rsidR="00103209" w:rsidRPr="00B44C7B" w:rsidRDefault="00103209" w:rsidP="005A6749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466B8" w14:textId="7E26D79A" w:rsidR="00103209" w:rsidRPr="00B44C7B" w:rsidRDefault="00BF5342" w:rsidP="00BF534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F5342">
              <w:rPr>
                <w:rFonts w:ascii="Angsana New" w:hAnsi="Angsana New"/>
                <w:b/>
                <w:bCs/>
                <w:sz w:val="20"/>
                <w:lang w:val="en-US" w:bidi="th-TH"/>
              </w:rPr>
              <w:t>22,788</w:t>
            </w:r>
          </w:p>
        </w:tc>
      </w:tr>
    </w:tbl>
    <w:p w14:paraId="1B423FBF" w14:textId="77777777" w:rsidR="00DA292D" w:rsidRDefault="00DA292D" w:rsidP="00327B98">
      <w:pPr>
        <w:pStyle w:val="block"/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cs/>
          <w:lang w:bidi="th-TH"/>
        </w:rPr>
        <w:sectPr w:rsidR="00DA292D" w:rsidSect="00B678C1">
          <w:pgSz w:w="16840" w:h="11907" w:orient="landscape"/>
          <w:pgMar w:top="1152" w:right="691" w:bottom="1152" w:left="576" w:header="720" w:footer="720" w:gutter="0"/>
          <w:cols w:space="708"/>
          <w:docGrid w:linePitch="360"/>
        </w:sectPr>
      </w:pPr>
    </w:p>
    <w:p w14:paraId="32280E3F" w14:textId="5937A640" w:rsidR="00327B98" w:rsidRPr="006B07E9" w:rsidRDefault="00327B98" w:rsidP="00327B98">
      <w:pPr>
        <w:pStyle w:val="block"/>
        <w:spacing w:after="0"/>
        <w:ind w:left="540"/>
        <w:jc w:val="both"/>
        <w:rPr>
          <w:rFonts w:ascii="Angsana New" w:hAnsi="Angsana New"/>
          <w:i/>
          <w:iCs/>
          <w:color w:val="0000FF"/>
          <w:sz w:val="30"/>
          <w:szCs w:val="30"/>
          <w:lang w:val="en-US" w:bidi="th-TH"/>
        </w:rPr>
      </w:pPr>
      <w:r w:rsidRPr="006B07E9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บริษัทร่วม</w:t>
      </w:r>
      <w:r w:rsidR="0004188C" w:rsidRPr="006B07E9">
        <w:rPr>
          <w:rFonts w:ascii="Angsana New" w:hAnsi="Angsana New"/>
          <w:i/>
          <w:iCs/>
          <w:sz w:val="30"/>
          <w:szCs w:val="30"/>
          <w:cs/>
          <w:lang w:bidi="th-TH"/>
        </w:rPr>
        <w:t>และการร่วมค้า</w:t>
      </w:r>
      <w:r w:rsidR="00280B7B">
        <w:rPr>
          <w:rFonts w:ascii="Angsana New" w:hAnsi="Angsana New" w:hint="cs"/>
          <w:i/>
          <w:iCs/>
          <w:sz w:val="30"/>
          <w:szCs w:val="30"/>
          <w:cs/>
          <w:lang w:bidi="th-TH"/>
        </w:rPr>
        <w:t>ที่มีสาระสำคัญ</w:t>
      </w:r>
    </w:p>
    <w:p w14:paraId="45B754D1" w14:textId="77777777" w:rsidR="00327B98" w:rsidRPr="006B07E9" w:rsidRDefault="00327B98" w:rsidP="005D310F">
      <w:pPr>
        <w:pStyle w:val="block"/>
        <w:spacing w:after="0" w:line="240" w:lineRule="auto"/>
        <w:ind w:left="540"/>
        <w:jc w:val="both"/>
        <w:rPr>
          <w:rFonts w:ascii="Angsana New" w:hAnsi="Angsana New"/>
          <w:color w:val="0000FF"/>
          <w:sz w:val="28"/>
          <w:szCs w:val="28"/>
          <w:shd w:val="clear" w:color="auto" w:fill="E6E6E6"/>
          <w:lang w:val="en-US" w:bidi="th-TH"/>
        </w:rPr>
      </w:pPr>
    </w:p>
    <w:p w14:paraId="253D9CCF" w14:textId="1C389DAB" w:rsidR="00327B98" w:rsidRPr="006B07E9" w:rsidRDefault="00327B98" w:rsidP="00327B98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pacing w:val="-2"/>
          <w:sz w:val="30"/>
          <w:szCs w:val="30"/>
          <w:lang w:val="en-US"/>
        </w:rPr>
      </w:pPr>
      <w:r w:rsidRPr="006B07E9">
        <w:rPr>
          <w:rFonts w:ascii="Angsana New" w:hAnsi="Angsana New"/>
          <w:spacing w:val="-2"/>
          <w:sz w:val="30"/>
          <w:szCs w:val="30"/>
          <w:cs/>
          <w:lang w:bidi="th-TH"/>
        </w:rPr>
        <w:t>ตารางต่อไปนี้สรุป</w:t>
      </w:r>
      <w:r w:rsidR="008E6603" w:rsidRPr="006B07E9">
        <w:rPr>
          <w:rFonts w:ascii="Angsana New" w:hAnsi="Angsana New"/>
          <w:spacing w:val="-2"/>
          <w:sz w:val="30"/>
          <w:szCs w:val="30"/>
          <w:cs/>
          <w:lang w:bidi="th-TH"/>
        </w:rPr>
        <w:t>ข้อมูลทางการเงินของบริษัทร่วม</w:t>
      </w:r>
      <w:r w:rsidR="0004188C" w:rsidRPr="006B07E9">
        <w:rPr>
          <w:rFonts w:ascii="Angsana New" w:hAnsi="Angsana New"/>
          <w:spacing w:val="-2"/>
          <w:sz w:val="30"/>
          <w:szCs w:val="30"/>
          <w:cs/>
          <w:lang w:bidi="th-TH"/>
        </w:rPr>
        <w:t>และการร่วมค้า</w:t>
      </w:r>
      <w:r w:rsidRPr="006B07E9">
        <w:rPr>
          <w:rFonts w:ascii="Angsana New" w:hAnsi="Angsana New"/>
          <w:spacing w:val="-2"/>
          <w:sz w:val="30"/>
          <w:szCs w:val="30"/>
          <w:cs/>
          <w:lang w:bidi="th-TH"/>
        </w:rPr>
        <w:t>ที่</w:t>
      </w:r>
      <w:r w:rsidR="00280B7B">
        <w:rPr>
          <w:rFonts w:ascii="Angsana New" w:hAnsi="Angsana New" w:hint="cs"/>
          <w:spacing w:val="-2"/>
          <w:sz w:val="30"/>
          <w:szCs w:val="30"/>
          <w:cs/>
          <w:lang w:bidi="th-TH"/>
        </w:rPr>
        <w:t>มีสาระสำคัญซึ่งนำเสนอ</w:t>
      </w:r>
      <w:r w:rsidRPr="006B07E9">
        <w:rPr>
          <w:rFonts w:ascii="Angsana New" w:hAnsi="Angsana New"/>
          <w:spacing w:val="-2"/>
          <w:sz w:val="30"/>
          <w:szCs w:val="30"/>
          <w:cs/>
          <w:lang w:bidi="th-TH"/>
        </w:rPr>
        <w:t>อยู่ในงบการเงินของบริษัทร่วม</w:t>
      </w:r>
      <w:r w:rsidR="0004188C" w:rsidRPr="006B07E9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และการร่วมค้า </w:t>
      </w:r>
      <w:r w:rsidRPr="006B07E9">
        <w:rPr>
          <w:rFonts w:ascii="Angsana New" w:hAnsi="Angsana New"/>
          <w:spacing w:val="-2"/>
          <w:sz w:val="30"/>
          <w:szCs w:val="30"/>
          <w:cs/>
          <w:lang w:bidi="th-TH"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47B58498" w14:textId="03A61475" w:rsidR="00327B98" w:rsidRDefault="00327B98" w:rsidP="00327B98">
      <w:pPr>
        <w:pStyle w:val="block"/>
        <w:spacing w:after="0" w:line="240" w:lineRule="auto"/>
        <w:ind w:left="720"/>
        <w:jc w:val="thaiDistribute"/>
        <w:rPr>
          <w:rFonts w:ascii="Angsana New" w:hAnsi="Angsana New"/>
          <w:color w:val="0000FF"/>
          <w:sz w:val="28"/>
          <w:szCs w:val="28"/>
          <w:lang w:val="en-US" w:bidi="th-TH"/>
        </w:rPr>
      </w:pPr>
    </w:p>
    <w:tbl>
      <w:tblPr>
        <w:tblStyle w:val="TableGridLight1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270"/>
        <w:gridCol w:w="990"/>
        <w:gridCol w:w="253"/>
        <w:gridCol w:w="1097"/>
        <w:gridCol w:w="270"/>
        <w:gridCol w:w="1620"/>
        <w:gridCol w:w="360"/>
      </w:tblGrid>
      <w:tr w:rsidR="00C37F47" w:rsidRPr="00DA292D" w14:paraId="4651F99D" w14:textId="77777777" w:rsidTr="00DA292D">
        <w:trPr>
          <w:trHeight w:val="587"/>
          <w:tblHeader/>
        </w:trPr>
        <w:tc>
          <w:tcPr>
            <w:tcW w:w="4860" w:type="dxa"/>
          </w:tcPr>
          <w:p w14:paraId="599DA065" w14:textId="77777777" w:rsidR="00C37F47" w:rsidRPr="00DA292D" w:rsidRDefault="00C37F47" w:rsidP="00AA00E1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4"/>
          </w:tcPr>
          <w:p w14:paraId="0F1F2F31" w14:textId="77777777" w:rsidR="00C37F47" w:rsidRPr="00DA292D" w:rsidRDefault="00C37F47" w:rsidP="00AA00E1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A292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 กรีนเอิร์ธพาวเวอร์</w:t>
            </w:r>
            <w:r w:rsidRPr="00DA292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      </w:t>
            </w:r>
            <w:r w:rsidRPr="00DA292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(ไทยแลนด์) จำกัด</w:t>
            </w:r>
          </w:p>
        </w:tc>
        <w:tc>
          <w:tcPr>
            <w:tcW w:w="270" w:type="dxa"/>
            <w:vAlign w:val="center"/>
          </w:tcPr>
          <w:p w14:paraId="3A621EE0" w14:textId="77777777" w:rsidR="00C37F47" w:rsidRPr="00DA292D" w:rsidRDefault="00C37F47" w:rsidP="00AA00E1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2"/>
          </w:tcPr>
          <w:p w14:paraId="0E04529E" w14:textId="77777777" w:rsidR="00C37F47" w:rsidRPr="00DA292D" w:rsidRDefault="00C37F47" w:rsidP="00185022">
            <w:pPr>
              <w:pStyle w:val="acctfourfigures"/>
              <w:tabs>
                <w:tab w:val="clear" w:pos="765"/>
              </w:tabs>
              <w:spacing w:line="240" w:lineRule="atLeast"/>
              <w:ind w:left="69" w:right="73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A292D">
              <w:rPr>
                <w:rFonts w:ascii="Angsana New" w:hAnsi="Angsana New" w:cs="Angsana New"/>
                <w:sz w:val="30"/>
                <w:szCs w:val="30"/>
                <w:cs/>
              </w:rPr>
              <w:t>บริษัท เครือข่ายก๊าซไทย-ญี่ปุ่น จำกัด</w:t>
            </w:r>
          </w:p>
        </w:tc>
      </w:tr>
      <w:tr w:rsidR="00106ED7" w:rsidRPr="00DA292D" w14:paraId="57B0EA40" w14:textId="77777777" w:rsidTr="00DA292D">
        <w:trPr>
          <w:trHeight w:val="369"/>
          <w:tblHeader/>
        </w:trPr>
        <w:tc>
          <w:tcPr>
            <w:tcW w:w="4860" w:type="dxa"/>
          </w:tcPr>
          <w:p w14:paraId="39B3DB90" w14:textId="77777777" w:rsidR="00106ED7" w:rsidRPr="00DA292D" w:rsidRDefault="00106ED7" w:rsidP="00DE60A6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4"/>
          </w:tcPr>
          <w:p w14:paraId="43FB0372" w14:textId="77777777" w:rsidR="00106ED7" w:rsidRPr="00DA292D" w:rsidRDefault="00106ED7" w:rsidP="00EA477A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A2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DA29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DA2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DA29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DA2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A29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250" w:type="dxa"/>
            <w:gridSpan w:val="3"/>
          </w:tcPr>
          <w:p w14:paraId="54FEDA4F" w14:textId="77777777" w:rsidR="00106ED7" w:rsidRPr="00DA292D" w:rsidRDefault="00106ED7" w:rsidP="003F7B9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A29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DA29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DA2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- 31</w:t>
            </w:r>
            <w:r w:rsidRPr="00DA29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C37F47" w:rsidRPr="00DA292D" w14:paraId="7AC1258F" w14:textId="77777777" w:rsidTr="00DA292D">
        <w:trPr>
          <w:tblHeader/>
        </w:trPr>
        <w:tc>
          <w:tcPr>
            <w:tcW w:w="4860" w:type="dxa"/>
          </w:tcPr>
          <w:p w14:paraId="0F3358CA" w14:textId="4818FECD" w:rsidR="00C37F47" w:rsidRPr="00DA292D" w:rsidRDefault="00C37F47" w:rsidP="00AA00E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3FE1FC3F" w14:textId="77777777" w:rsidR="00C37F47" w:rsidRPr="00DA292D" w:rsidRDefault="00C37F47" w:rsidP="00AA00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29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53" w:type="dxa"/>
          </w:tcPr>
          <w:p w14:paraId="5B96E5EF" w14:textId="77777777" w:rsidR="00C37F47" w:rsidRPr="00DA292D" w:rsidRDefault="00C37F47" w:rsidP="00AA00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7" w:type="dxa"/>
          </w:tcPr>
          <w:p w14:paraId="46FFF4FD" w14:textId="77777777" w:rsidR="00C37F47" w:rsidRPr="00DA292D" w:rsidRDefault="00C37F47" w:rsidP="00AA00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29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64666EB7" w14:textId="77777777" w:rsidR="00C37F47" w:rsidRPr="00DA292D" w:rsidRDefault="00C37F47" w:rsidP="00AA00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9AF793F" w14:textId="77777777" w:rsidR="00C37F47" w:rsidRPr="00DA292D" w:rsidRDefault="00C37F47" w:rsidP="00AA00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29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360" w:type="dxa"/>
          </w:tcPr>
          <w:p w14:paraId="1BCB2E88" w14:textId="77777777" w:rsidR="00C37F47" w:rsidRPr="00DA292D" w:rsidRDefault="00C37F47" w:rsidP="00AA00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C5010" w:rsidRPr="00DA292D" w14:paraId="5ACEFF48" w14:textId="77777777" w:rsidTr="00DA292D">
        <w:trPr>
          <w:trHeight w:val="263"/>
          <w:tblHeader/>
        </w:trPr>
        <w:tc>
          <w:tcPr>
            <w:tcW w:w="4860" w:type="dxa"/>
          </w:tcPr>
          <w:p w14:paraId="5ECADC61" w14:textId="77777777" w:rsidR="00D43C5C" w:rsidRPr="00DA292D" w:rsidRDefault="00D43C5C" w:rsidP="00AA00E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14:paraId="277551C7" w14:textId="77777777" w:rsidR="00D43C5C" w:rsidRPr="00DA292D" w:rsidRDefault="00D43C5C" w:rsidP="00AA00E1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A292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7F47" w:rsidRPr="00DA292D" w14:paraId="1AFCECD8" w14:textId="77777777" w:rsidTr="00DA292D">
        <w:trPr>
          <w:trHeight w:val="344"/>
        </w:trPr>
        <w:tc>
          <w:tcPr>
            <w:tcW w:w="4860" w:type="dxa"/>
          </w:tcPr>
          <w:p w14:paraId="52244BA4" w14:textId="77777777" w:rsidR="00C37F47" w:rsidRPr="00DA292D" w:rsidRDefault="00C37F47" w:rsidP="008C639F">
            <w:pPr>
              <w:tabs>
                <w:tab w:val="decimal" w:pos="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A292D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14:paraId="5576AE4A" w14:textId="77777777" w:rsidR="00C37F47" w:rsidRPr="00DA292D" w:rsidRDefault="00C37F47" w:rsidP="00AA00E1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09334F" w14:textId="0EBD172E" w:rsidR="00C37F47" w:rsidRPr="00DA292D" w:rsidRDefault="00C37F47" w:rsidP="00AA00E1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DA292D">
              <w:rPr>
                <w:rFonts w:ascii="Angsana New" w:hAnsi="Angsana New" w:cs="Angsana New"/>
                <w:sz w:val="30"/>
                <w:szCs w:val="30"/>
              </w:rPr>
              <w:t>377,071</w:t>
            </w:r>
          </w:p>
        </w:tc>
        <w:tc>
          <w:tcPr>
            <w:tcW w:w="253" w:type="dxa"/>
          </w:tcPr>
          <w:p w14:paraId="0D024328" w14:textId="77777777" w:rsidR="00C37F47" w:rsidRPr="00DA292D" w:rsidRDefault="00C37F47" w:rsidP="00AA00E1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2AD706C3" w14:textId="77777777" w:rsidR="00C37F47" w:rsidRPr="00DA292D" w:rsidRDefault="00C37F47" w:rsidP="00656068">
            <w:pPr>
              <w:tabs>
                <w:tab w:val="decimal" w:pos="1170"/>
              </w:tabs>
              <w:ind w:left="-115" w:right="72"/>
              <w:rPr>
                <w:rFonts w:ascii="Angsana New" w:hAnsi="Angsana New" w:cs="Angsana New"/>
                <w:sz w:val="30"/>
                <w:szCs w:val="30"/>
              </w:rPr>
            </w:pPr>
            <w:r w:rsidRPr="00DA292D">
              <w:rPr>
                <w:rFonts w:ascii="Angsana New" w:hAnsi="Angsana New" w:cs="Angsana New"/>
                <w:sz w:val="30"/>
                <w:szCs w:val="30"/>
                <w:lang w:val="en-US"/>
              </w:rPr>
              <w:t>380</w:t>
            </w:r>
            <w:r w:rsidRPr="00DA29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A292D">
              <w:rPr>
                <w:rFonts w:ascii="Angsana New" w:hAnsi="Angsana New" w:cs="Angsana New"/>
                <w:sz w:val="30"/>
                <w:szCs w:val="30"/>
                <w:lang w:val="en-US"/>
              </w:rPr>
              <w:t>614</w:t>
            </w:r>
          </w:p>
        </w:tc>
        <w:tc>
          <w:tcPr>
            <w:tcW w:w="270" w:type="dxa"/>
          </w:tcPr>
          <w:p w14:paraId="162B2748" w14:textId="77777777" w:rsidR="00C37F47" w:rsidRPr="00DA292D" w:rsidRDefault="00C37F47" w:rsidP="00AA00E1">
            <w:pPr>
              <w:tabs>
                <w:tab w:val="decimal" w:pos="615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8544E1" w14:textId="77777777" w:rsidR="00C37F47" w:rsidRPr="00DA292D" w:rsidRDefault="00C37F47" w:rsidP="004E6D0A">
            <w:pPr>
              <w:tabs>
                <w:tab w:val="decimal" w:pos="1210"/>
              </w:tabs>
              <w:ind w:left="-115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292D">
              <w:rPr>
                <w:rFonts w:ascii="Angsana New" w:hAnsi="Angsana New"/>
                <w:sz w:val="30"/>
                <w:szCs w:val="30"/>
              </w:rPr>
              <w:t>538,488</w:t>
            </w:r>
          </w:p>
        </w:tc>
        <w:tc>
          <w:tcPr>
            <w:tcW w:w="360" w:type="dxa"/>
          </w:tcPr>
          <w:p w14:paraId="53B030E5" w14:textId="77777777" w:rsidR="00C37F47" w:rsidRPr="00DA292D" w:rsidRDefault="00C37F47" w:rsidP="00AA00E1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F47" w:rsidRPr="00DA292D" w14:paraId="2915DD6C" w14:textId="77777777" w:rsidTr="00DA292D">
        <w:trPr>
          <w:trHeight w:val="92"/>
        </w:trPr>
        <w:tc>
          <w:tcPr>
            <w:tcW w:w="4860" w:type="dxa"/>
          </w:tcPr>
          <w:p w14:paraId="7416E911" w14:textId="77777777" w:rsidR="00C37F47" w:rsidRPr="00DA292D" w:rsidRDefault="00C37F47" w:rsidP="00AA00E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F81FC5" w14:textId="77777777" w:rsidR="00C37F47" w:rsidRPr="00DA292D" w:rsidRDefault="00C37F47" w:rsidP="00AA00E1">
            <w:pPr>
              <w:tabs>
                <w:tab w:val="decimal" w:pos="188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E7A64E" w14:textId="77777777" w:rsidR="00C37F47" w:rsidRPr="00DA292D" w:rsidRDefault="00C37F47" w:rsidP="00AA00E1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BE3BABB" w14:textId="77777777" w:rsidR="00C37F47" w:rsidRPr="00DA292D" w:rsidRDefault="00C37F47" w:rsidP="00AA00E1">
            <w:pPr>
              <w:tabs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5A7F5AD8" w14:textId="77777777" w:rsidR="00C37F47" w:rsidRPr="00DA292D" w:rsidRDefault="00C37F47" w:rsidP="00656068">
            <w:pPr>
              <w:tabs>
                <w:tab w:val="decimal" w:pos="1170"/>
              </w:tabs>
              <w:spacing w:line="240" w:lineRule="auto"/>
              <w:ind w:left="-115"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CF22C" w14:textId="77777777" w:rsidR="00C37F47" w:rsidRPr="00DA292D" w:rsidRDefault="00C37F47" w:rsidP="00AA00E1">
            <w:pPr>
              <w:tabs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15C8A97" w14:textId="77777777" w:rsidR="00C37F47" w:rsidRPr="00DA292D" w:rsidRDefault="00C37F47" w:rsidP="00AA00E1">
            <w:pPr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63D628D" w14:textId="77777777" w:rsidR="00C37F47" w:rsidRPr="00DA292D" w:rsidRDefault="00C37F47" w:rsidP="00AA00E1">
            <w:pPr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F47" w:rsidRPr="00DA292D" w14:paraId="52FA6662" w14:textId="77777777" w:rsidTr="00DA292D">
        <w:tc>
          <w:tcPr>
            <w:tcW w:w="4860" w:type="dxa"/>
          </w:tcPr>
          <w:p w14:paraId="46DC353A" w14:textId="40C8C1A1" w:rsidR="00C37F47" w:rsidRPr="00DA292D" w:rsidRDefault="00C37F47" w:rsidP="00AA00E1">
            <w:pPr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DA292D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ขาดทุน) </w:t>
            </w:r>
            <w:r w:rsidRPr="00DA292D">
              <w:rPr>
                <w:rFonts w:ascii="Angsana New" w:hAnsi="Angsana New" w:cs="Angsana New"/>
                <w:sz w:val="30"/>
                <w:szCs w:val="30"/>
                <w:cs/>
              </w:rPr>
              <w:t>จากการดำเนินงานอย่างต่อเนื่อง</w:t>
            </w:r>
            <w:r w:rsidRPr="00DA292D"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  <w:t xml:space="preserve"> ก</w:t>
            </w:r>
          </w:p>
        </w:tc>
        <w:tc>
          <w:tcPr>
            <w:tcW w:w="270" w:type="dxa"/>
          </w:tcPr>
          <w:p w14:paraId="08F2C65E" w14:textId="77777777" w:rsidR="00C37F47" w:rsidRPr="00DA292D" w:rsidRDefault="00C37F47" w:rsidP="00AA00E1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B0C4E2" w14:textId="631775F6" w:rsidR="00C37F47" w:rsidRPr="00DA292D" w:rsidRDefault="00C37F47" w:rsidP="00AA00E1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DA292D">
              <w:rPr>
                <w:rFonts w:ascii="Angsana New" w:hAnsi="Angsana New" w:cs="Angsana New"/>
                <w:sz w:val="30"/>
                <w:szCs w:val="30"/>
              </w:rPr>
              <w:t>134,999</w:t>
            </w:r>
          </w:p>
        </w:tc>
        <w:tc>
          <w:tcPr>
            <w:tcW w:w="253" w:type="dxa"/>
          </w:tcPr>
          <w:p w14:paraId="6C7E0FE7" w14:textId="77777777" w:rsidR="00C37F47" w:rsidRPr="00DA292D" w:rsidRDefault="00C37F47" w:rsidP="00AA00E1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B351026" w14:textId="77777777" w:rsidR="00C37F47" w:rsidRPr="00DA292D" w:rsidRDefault="00C37F47" w:rsidP="00656068">
            <w:pPr>
              <w:tabs>
                <w:tab w:val="decimal" w:pos="1170"/>
              </w:tabs>
              <w:ind w:left="-115" w:right="72"/>
              <w:rPr>
                <w:rFonts w:ascii="Angsana New" w:hAnsi="Angsana New" w:cs="Angsana New"/>
                <w:sz w:val="30"/>
                <w:szCs w:val="30"/>
              </w:rPr>
            </w:pPr>
            <w:r w:rsidRPr="00DA292D">
              <w:rPr>
                <w:rFonts w:ascii="Angsana New" w:hAnsi="Angsana New" w:cs="Angsana New"/>
                <w:sz w:val="30"/>
                <w:szCs w:val="30"/>
                <w:lang w:val="en-US"/>
              </w:rPr>
              <w:t>161</w:t>
            </w:r>
            <w:r w:rsidRPr="00DA292D">
              <w:rPr>
                <w:rFonts w:ascii="Angsana New" w:hAnsi="Angsana New" w:cs="Angsana New"/>
                <w:sz w:val="30"/>
                <w:szCs w:val="30"/>
              </w:rPr>
              <w:t>,169</w:t>
            </w:r>
          </w:p>
        </w:tc>
        <w:tc>
          <w:tcPr>
            <w:tcW w:w="270" w:type="dxa"/>
          </w:tcPr>
          <w:p w14:paraId="7DB945C3" w14:textId="77777777" w:rsidR="00C37F47" w:rsidRPr="00DA292D" w:rsidRDefault="00C37F47" w:rsidP="00AA00E1">
            <w:pPr>
              <w:tabs>
                <w:tab w:val="decimal" w:pos="97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B28CFF" w14:textId="56B5E3DB" w:rsidR="00C37F47" w:rsidRPr="00DA292D" w:rsidRDefault="00C37F47" w:rsidP="004E6D0A">
            <w:pPr>
              <w:tabs>
                <w:tab w:val="decimal" w:pos="1330"/>
              </w:tabs>
              <w:ind w:left="-115" w:right="34"/>
              <w:rPr>
                <w:rFonts w:ascii="Angsana New" w:hAnsi="Angsana New"/>
                <w:sz w:val="30"/>
                <w:szCs w:val="30"/>
              </w:rPr>
            </w:pPr>
            <w:r w:rsidRPr="00DA292D">
              <w:rPr>
                <w:rFonts w:ascii="Angsana New" w:hAnsi="Angsana New"/>
                <w:sz w:val="30"/>
                <w:szCs w:val="30"/>
              </w:rPr>
              <w:t>(10,359)</w:t>
            </w:r>
          </w:p>
        </w:tc>
        <w:tc>
          <w:tcPr>
            <w:tcW w:w="360" w:type="dxa"/>
          </w:tcPr>
          <w:p w14:paraId="0FD7E537" w14:textId="77777777" w:rsidR="00C37F47" w:rsidRPr="00DA292D" w:rsidRDefault="00C37F47" w:rsidP="00AA00E1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F47" w:rsidRPr="00DA292D" w14:paraId="52E12EE5" w14:textId="77777777" w:rsidTr="00DA292D">
        <w:tc>
          <w:tcPr>
            <w:tcW w:w="4860" w:type="dxa"/>
          </w:tcPr>
          <w:p w14:paraId="6B368D53" w14:textId="789FF908" w:rsidR="00C37F47" w:rsidRPr="00DA292D" w:rsidRDefault="00C37F47" w:rsidP="00AA00E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</w:t>
            </w:r>
            <w:r w:rsidRPr="00DA292D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เบ็ดเสร็จอื่นสำหรับ</w:t>
            </w: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26D88D2F" w14:textId="77777777" w:rsidR="00C37F47" w:rsidRPr="00DA292D" w:rsidRDefault="00C37F47" w:rsidP="00AA00E1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AD0A6E" w14:textId="59AD874B" w:rsidR="00C37F47" w:rsidRPr="00DA292D" w:rsidRDefault="00C37F47" w:rsidP="00AA00E1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DA292D">
              <w:rPr>
                <w:rFonts w:ascii="Angsana New" w:hAnsi="Angsana New" w:cs="Angsana New"/>
                <w:sz w:val="30"/>
                <w:szCs w:val="30"/>
              </w:rPr>
              <w:t>89,406</w:t>
            </w:r>
          </w:p>
        </w:tc>
        <w:tc>
          <w:tcPr>
            <w:tcW w:w="253" w:type="dxa"/>
          </w:tcPr>
          <w:p w14:paraId="75760D4D" w14:textId="77777777" w:rsidR="00C37F47" w:rsidRPr="00DA292D" w:rsidRDefault="00C37F47" w:rsidP="00AA00E1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CE94007" w14:textId="77777777" w:rsidR="00C37F47" w:rsidRPr="00DA292D" w:rsidRDefault="00C37F47" w:rsidP="00656068">
            <w:pPr>
              <w:tabs>
                <w:tab w:val="decimal" w:pos="900"/>
              </w:tabs>
              <w:ind w:left="-115" w:right="72"/>
              <w:rPr>
                <w:rFonts w:ascii="Angsana New" w:hAnsi="Angsana New" w:cs="Angsana New"/>
                <w:sz w:val="30"/>
                <w:szCs w:val="30"/>
              </w:rPr>
            </w:pPr>
            <w:r w:rsidRPr="00DA292D">
              <w:rPr>
                <w:rFonts w:ascii="Angsana New" w:hAnsi="Angsana New" w:cs="Angsana New"/>
                <w:sz w:val="30"/>
                <w:szCs w:val="30"/>
                <w:lang w:val="en-US"/>
              </w:rPr>
              <w:t>222</w:t>
            </w:r>
            <w:r w:rsidRPr="00DA292D">
              <w:rPr>
                <w:rFonts w:ascii="Angsana New" w:hAnsi="Angsana New" w:cs="Angsana New"/>
                <w:sz w:val="30"/>
                <w:szCs w:val="30"/>
              </w:rPr>
              <w:t>,557</w:t>
            </w:r>
          </w:p>
        </w:tc>
        <w:tc>
          <w:tcPr>
            <w:tcW w:w="270" w:type="dxa"/>
          </w:tcPr>
          <w:p w14:paraId="2B4A2C87" w14:textId="77777777" w:rsidR="00C37F47" w:rsidRPr="00DA292D" w:rsidRDefault="00C37F47" w:rsidP="00AA00E1">
            <w:pPr>
              <w:tabs>
                <w:tab w:val="decimal" w:pos="97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75CC842" w14:textId="77777777" w:rsidR="00C37F47" w:rsidRPr="00DA292D" w:rsidRDefault="00C37F47" w:rsidP="00FD26B0">
            <w:pPr>
              <w:tabs>
                <w:tab w:val="decimal" w:pos="97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DA29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D7B958C" w14:textId="77777777" w:rsidR="00C37F47" w:rsidRPr="00DA292D" w:rsidRDefault="00C37F47" w:rsidP="00AA00E1">
            <w:pPr>
              <w:tabs>
                <w:tab w:val="left" w:pos="516"/>
              </w:tabs>
              <w:ind w:left="-115" w:right="-2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F47" w:rsidRPr="00DA292D" w14:paraId="3451499F" w14:textId="77777777" w:rsidTr="00DA292D">
        <w:tc>
          <w:tcPr>
            <w:tcW w:w="4860" w:type="dxa"/>
          </w:tcPr>
          <w:p w14:paraId="23D0EC0C" w14:textId="77777777" w:rsidR="00C37F47" w:rsidRPr="00DA292D" w:rsidRDefault="00C37F47" w:rsidP="00AA00E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>กำไร (</w:t>
            </w:r>
            <w:r w:rsidRPr="00DA292D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DA292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เบ็ดเสร็จรวม (ร้อยละ </w:t>
            </w:r>
            <w:r w:rsidRPr="00DA292D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  <w:r w:rsidRPr="00DA29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FC4E92" w14:textId="77777777" w:rsidR="00C37F47" w:rsidRPr="00DA292D" w:rsidRDefault="00C37F47" w:rsidP="00AA00E1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A5EF216" w14:textId="07BA0A07" w:rsidR="00C37F47" w:rsidRPr="00DA292D" w:rsidRDefault="00C37F47" w:rsidP="00AA00E1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DA292D">
              <w:rPr>
                <w:rFonts w:ascii="Angsana New" w:hAnsi="Angsana New" w:cs="Angsana New"/>
                <w:sz w:val="30"/>
                <w:szCs w:val="30"/>
              </w:rPr>
              <w:t>224,405</w:t>
            </w:r>
          </w:p>
        </w:tc>
        <w:tc>
          <w:tcPr>
            <w:tcW w:w="253" w:type="dxa"/>
          </w:tcPr>
          <w:p w14:paraId="7779EE8F" w14:textId="77777777" w:rsidR="00C37F47" w:rsidRPr="00DA292D" w:rsidRDefault="00C37F47" w:rsidP="00AA00E1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1BC1E979" w14:textId="77777777" w:rsidR="00C37F47" w:rsidRPr="00DA292D" w:rsidRDefault="00C37F47" w:rsidP="00656068">
            <w:pPr>
              <w:tabs>
                <w:tab w:val="decimal" w:pos="1170"/>
              </w:tabs>
              <w:ind w:left="-115" w:right="72"/>
              <w:rPr>
                <w:rFonts w:ascii="Angsana New" w:hAnsi="Angsana New" w:cs="Angsana New"/>
                <w:sz w:val="30"/>
                <w:szCs w:val="30"/>
              </w:rPr>
            </w:pPr>
            <w:r w:rsidRPr="00DA292D">
              <w:rPr>
                <w:rFonts w:ascii="Angsana New" w:hAnsi="Angsana New" w:cs="Angsana New"/>
                <w:sz w:val="30"/>
                <w:szCs w:val="30"/>
                <w:lang w:val="en-US"/>
              </w:rPr>
              <w:t>383</w:t>
            </w:r>
            <w:r w:rsidRPr="00DA29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A292D">
              <w:rPr>
                <w:rFonts w:ascii="Angsana New" w:hAnsi="Angsana New" w:cs="Angsana New"/>
                <w:sz w:val="30"/>
                <w:szCs w:val="30"/>
                <w:lang w:val="en-US"/>
              </w:rPr>
              <w:t>726</w:t>
            </w:r>
          </w:p>
        </w:tc>
        <w:tc>
          <w:tcPr>
            <w:tcW w:w="270" w:type="dxa"/>
          </w:tcPr>
          <w:p w14:paraId="792694CE" w14:textId="77777777" w:rsidR="00C37F47" w:rsidRPr="00DA292D" w:rsidRDefault="00C37F47" w:rsidP="00AA00E1">
            <w:pPr>
              <w:tabs>
                <w:tab w:val="decimal" w:pos="97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0F68A91" w14:textId="31ED67D7" w:rsidR="00C37F47" w:rsidRPr="00DA292D" w:rsidRDefault="00C37F47" w:rsidP="004E6D0A">
            <w:pPr>
              <w:tabs>
                <w:tab w:val="decimal" w:pos="1330"/>
              </w:tabs>
              <w:ind w:left="-115" w:right="34"/>
              <w:rPr>
                <w:rFonts w:ascii="Angsana New" w:hAnsi="Angsana New"/>
                <w:sz w:val="30"/>
                <w:szCs w:val="30"/>
              </w:rPr>
            </w:pPr>
            <w:r w:rsidRPr="00DA292D">
              <w:rPr>
                <w:rFonts w:ascii="Angsana New" w:hAnsi="Angsana New"/>
                <w:sz w:val="30"/>
                <w:szCs w:val="30"/>
              </w:rPr>
              <w:t>(10,359)</w:t>
            </w:r>
          </w:p>
        </w:tc>
        <w:tc>
          <w:tcPr>
            <w:tcW w:w="360" w:type="dxa"/>
          </w:tcPr>
          <w:p w14:paraId="2D2EA090" w14:textId="77777777" w:rsidR="00C37F47" w:rsidRPr="00DA292D" w:rsidRDefault="00C37F47" w:rsidP="00AA00E1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F47" w:rsidRPr="00DA292D" w14:paraId="25DD26D0" w14:textId="77777777" w:rsidTr="00DA292D">
        <w:tc>
          <w:tcPr>
            <w:tcW w:w="4860" w:type="dxa"/>
          </w:tcPr>
          <w:p w14:paraId="4D0DE1A9" w14:textId="77777777" w:rsidR="00F44CA2" w:rsidRDefault="00C37F47" w:rsidP="00DF297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>กำไร (</w:t>
            </w:r>
            <w:r w:rsidRPr="00DA292D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DA292D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เบ็ดเสร็จรวม</w:t>
            </w: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>ตามส่วนได้เสียของ</w:t>
            </w:r>
          </w:p>
          <w:p w14:paraId="7626F7C3" w14:textId="4D7B350E" w:rsidR="00C37F47" w:rsidRPr="00F44CA2" w:rsidRDefault="00F44CA2" w:rsidP="00DF297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C37F47"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>กลุ่</w:t>
            </w:r>
            <w:r w:rsidR="00177C96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 w:rsidR="00C37F47"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270" w:type="dxa"/>
          </w:tcPr>
          <w:p w14:paraId="4FFBEAAD" w14:textId="77777777" w:rsidR="00C37F47" w:rsidRPr="00DA292D" w:rsidRDefault="00C37F47" w:rsidP="00AA00E1">
            <w:pPr>
              <w:tabs>
                <w:tab w:val="decimal" w:pos="188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66CBFD" w14:textId="53813621" w:rsidR="00C37F47" w:rsidRPr="00DA292D" w:rsidRDefault="00C37F47" w:rsidP="00780E2A">
            <w:pPr>
              <w:tabs>
                <w:tab w:val="decimal" w:pos="768"/>
              </w:tabs>
              <w:ind w:left="-115" w:right="-288"/>
              <w:rPr>
                <w:rFonts w:ascii="Angsana New" w:hAnsi="Angsana New"/>
                <w:sz w:val="30"/>
                <w:szCs w:val="30"/>
              </w:rPr>
            </w:pPr>
            <w:r w:rsidRPr="00DA292D">
              <w:rPr>
                <w:rFonts w:ascii="Angsana New" w:hAnsi="Angsana New"/>
                <w:sz w:val="30"/>
                <w:szCs w:val="30"/>
              </w:rPr>
              <w:t>89,762</w:t>
            </w:r>
          </w:p>
        </w:tc>
        <w:tc>
          <w:tcPr>
            <w:tcW w:w="253" w:type="dxa"/>
          </w:tcPr>
          <w:p w14:paraId="18AC53EC" w14:textId="77777777" w:rsidR="00C37F47" w:rsidRPr="00DA292D" w:rsidRDefault="00C37F47" w:rsidP="00AA00E1">
            <w:pPr>
              <w:tabs>
                <w:tab w:val="decimal" w:pos="88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25266FF6" w14:textId="77777777" w:rsidR="00C37F47" w:rsidRPr="00DA292D" w:rsidRDefault="00C37F47" w:rsidP="00656068">
            <w:pPr>
              <w:tabs>
                <w:tab w:val="decimal" w:pos="1170"/>
              </w:tabs>
              <w:ind w:left="-115" w:right="72"/>
              <w:rPr>
                <w:rFonts w:ascii="Angsana New" w:hAnsi="Angsana New"/>
                <w:sz w:val="30"/>
                <w:szCs w:val="30"/>
              </w:rPr>
            </w:pPr>
            <w:r w:rsidRPr="00DA292D"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  <w:r w:rsidRPr="00DA29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A292D">
              <w:rPr>
                <w:rFonts w:ascii="Angsana New" w:hAnsi="Angsana New" w:cs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270" w:type="dxa"/>
          </w:tcPr>
          <w:p w14:paraId="4EA1FA9F" w14:textId="77777777" w:rsidR="00C37F47" w:rsidRPr="00DA292D" w:rsidRDefault="00C37F47" w:rsidP="00AA00E1">
            <w:pPr>
              <w:tabs>
                <w:tab w:val="decimal" w:pos="97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0F0597" w14:textId="5557AFDC" w:rsidR="00C37F47" w:rsidRPr="00DA292D" w:rsidRDefault="00C37F47" w:rsidP="004E6D0A">
            <w:pPr>
              <w:tabs>
                <w:tab w:val="decimal" w:pos="1330"/>
              </w:tabs>
              <w:ind w:left="-115" w:right="34"/>
              <w:rPr>
                <w:rFonts w:ascii="Angsana New" w:hAnsi="Angsana New"/>
                <w:sz w:val="30"/>
                <w:szCs w:val="30"/>
              </w:rPr>
            </w:pPr>
            <w:r w:rsidRPr="00DA292D">
              <w:rPr>
                <w:rFonts w:ascii="Angsana New" w:hAnsi="Angsana New"/>
                <w:sz w:val="30"/>
                <w:szCs w:val="30"/>
              </w:rPr>
              <w:t>(5,185)</w:t>
            </w:r>
          </w:p>
        </w:tc>
        <w:tc>
          <w:tcPr>
            <w:tcW w:w="360" w:type="dxa"/>
          </w:tcPr>
          <w:p w14:paraId="12564614" w14:textId="77777777" w:rsidR="00C37F47" w:rsidRPr="00DA292D" w:rsidRDefault="00C37F47" w:rsidP="00AA00E1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F47" w:rsidRPr="00DA292D" w14:paraId="3707693D" w14:textId="77777777" w:rsidTr="00DA292D">
        <w:tc>
          <w:tcPr>
            <w:tcW w:w="4860" w:type="dxa"/>
          </w:tcPr>
          <w:p w14:paraId="601FB5B0" w14:textId="77777777" w:rsidR="00E07A18" w:rsidRDefault="00C37F47" w:rsidP="00AA00E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A292D">
              <w:rPr>
                <w:rFonts w:ascii="Angsana New" w:hAnsi="Angsana New" w:cs="Angsana New"/>
                <w:sz w:val="30"/>
                <w:szCs w:val="30"/>
                <w:cs/>
              </w:rPr>
              <w:t>การตัดกำไรระหว่างกันที่ยังไม่ได้รับรู้จากการขาย</w:t>
            </w:r>
          </w:p>
          <w:p w14:paraId="2D92D86E" w14:textId="4E896C1E" w:rsidR="00C37F47" w:rsidRPr="00DA292D" w:rsidRDefault="00E07A18" w:rsidP="00AA00E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C37F47" w:rsidRPr="00DA292D">
              <w:rPr>
                <w:rFonts w:ascii="Angsana New" w:hAnsi="Angsana New" w:cs="Angsana New"/>
                <w:sz w:val="30"/>
                <w:szCs w:val="30"/>
                <w:cs/>
              </w:rPr>
              <w:t>แบ</w:t>
            </w:r>
            <w:r w:rsidR="00177C96">
              <w:rPr>
                <w:rFonts w:ascii="Angsana New" w:hAnsi="Angsana New" w:cs="Angsana New" w:hint="cs"/>
                <w:sz w:val="30"/>
                <w:szCs w:val="30"/>
                <w:cs/>
              </w:rPr>
              <w:t>บ</w:t>
            </w:r>
            <w:r w:rsidR="00C37F47" w:rsidRPr="00DA292D">
              <w:rPr>
                <w:rFonts w:ascii="Angsana New" w:hAnsi="Angsana New" w:cs="Angsana New"/>
                <w:sz w:val="30"/>
                <w:szCs w:val="30"/>
              </w:rPr>
              <w:t>downstream</w:t>
            </w:r>
          </w:p>
        </w:tc>
        <w:tc>
          <w:tcPr>
            <w:tcW w:w="270" w:type="dxa"/>
          </w:tcPr>
          <w:p w14:paraId="7585B48C" w14:textId="77777777" w:rsidR="00C37F47" w:rsidRPr="00DA292D" w:rsidRDefault="00C37F47" w:rsidP="00AA00E1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6C4EBB" w14:textId="07CFCFFC" w:rsidR="00C37F47" w:rsidRPr="00DA292D" w:rsidRDefault="00C37F47" w:rsidP="001559F6">
            <w:pPr>
              <w:tabs>
                <w:tab w:val="decimal" w:pos="520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DA29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471516C1" w14:textId="77777777" w:rsidR="00C37F47" w:rsidRPr="00DA292D" w:rsidRDefault="00C37F47" w:rsidP="00AA00E1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0F16B425" w14:textId="5E3ACEC1" w:rsidR="00C37F47" w:rsidRPr="00DA292D" w:rsidRDefault="00C37F47" w:rsidP="001559F6">
            <w:pPr>
              <w:tabs>
                <w:tab w:val="decimal" w:pos="540"/>
              </w:tabs>
              <w:ind w:left="-115" w:right="72"/>
              <w:rPr>
                <w:rFonts w:ascii="Angsana New" w:hAnsi="Angsana New" w:cs="Angsana New"/>
                <w:sz w:val="30"/>
                <w:szCs w:val="30"/>
              </w:rPr>
            </w:pPr>
            <w:r w:rsidRPr="00DA29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09B499" w14:textId="77777777" w:rsidR="00C37F47" w:rsidRPr="00DA292D" w:rsidRDefault="00C37F47" w:rsidP="00AA00E1">
            <w:pPr>
              <w:tabs>
                <w:tab w:val="decimal" w:pos="97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684AAF6" w14:textId="7CBD8782" w:rsidR="00C37F47" w:rsidRPr="00DA292D" w:rsidRDefault="00C37F47" w:rsidP="004E6D0A">
            <w:pPr>
              <w:tabs>
                <w:tab w:val="decimal" w:pos="1330"/>
              </w:tabs>
              <w:ind w:left="-115" w:righ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292D">
              <w:rPr>
                <w:rFonts w:ascii="Angsana New" w:hAnsi="Angsana New" w:cs="Angsana New"/>
                <w:sz w:val="30"/>
                <w:szCs w:val="30"/>
              </w:rPr>
              <w:t>(2,910)</w:t>
            </w:r>
          </w:p>
        </w:tc>
        <w:tc>
          <w:tcPr>
            <w:tcW w:w="360" w:type="dxa"/>
          </w:tcPr>
          <w:p w14:paraId="5A9F9441" w14:textId="77777777" w:rsidR="00C37F47" w:rsidRPr="00DA292D" w:rsidRDefault="00C37F47" w:rsidP="00AA00E1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7F47" w:rsidRPr="00DA292D" w14:paraId="3337696E" w14:textId="77777777" w:rsidTr="00DA292D">
        <w:tc>
          <w:tcPr>
            <w:tcW w:w="4860" w:type="dxa"/>
          </w:tcPr>
          <w:p w14:paraId="3026C10C" w14:textId="77777777" w:rsidR="00C37F47" w:rsidRPr="00DA292D" w:rsidRDefault="00C37F47" w:rsidP="00AA00E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สัญญาซื้อขายไฟฟ้า</w:t>
            </w:r>
          </w:p>
        </w:tc>
        <w:tc>
          <w:tcPr>
            <w:tcW w:w="270" w:type="dxa"/>
          </w:tcPr>
          <w:p w14:paraId="59C8A7C6" w14:textId="77777777" w:rsidR="00C37F47" w:rsidRPr="00DA292D" w:rsidRDefault="00C37F47" w:rsidP="00AA00E1">
            <w:pPr>
              <w:tabs>
                <w:tab w:val="decimal" w:pos="188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D93C89" w14:textId="7E7FDF63" w:rsidR="00C37F47" w:rsidRPr="00DA292D" w:rsidRDefault="00C37F47" w:rsidP="00AA00E1">
            <w:pPr>
              <w:tabs>
                <w:tab w:val="decimal" w:pos="768"/>
              </w:tabs>
              <w:ind w:left="-115" w:right="-288"/>
              <w:rPr>
                <w:rFonts w:ascii="Angsana New" w:hAnsi="Angsana New"/>
                <w:sz w:val="30"/>
                <w:szCs w:val="30"/>
              </w:rPr>
            </w:pPr>
            <w:r w:rsidRPr="00DA292D">
              <w:rPr>
                <w:rFonts w:ascii="Angsana New" w:hAnsi="Angsana New"/>
                <w:sz w:val="30"/>
                <w:szCs w:val="30"/>
              </w:rPr>
              <w:t>(5,486)</w:t>
            </w:r>
          </w:p>
        </w:tc>
        <w:tc>
          <w:tcPr>
            <w:tcW w:w="253" w:type="dxa"/>
          </w:tcPr>
          <w:p w14:paraId="05F412F0" w14:textId="77777777" w:rsidR="00C37F47" w:rsidRPr="00DA292D" w:rsidRDefault="00C37F47" w:rsidP="00AA00E1">
            <w:pPr>
              <w:tabs>
                <w:tab w:val="decimal" w:pos="88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7F873962" w14:textId="77777777" w:rsidR="00C37F47" w:rsidRPr="00DA292D" w:rsidRDefault="00C37F47" w:rsidP="00656068">
            <w:pPr>
              <w:tabs>
                <w:tab w:val="decimal" w:pos="1170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 w:rsidRPr="00DA29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A292D">
              <w:rPr>
                <w:rFonts w:ascii="Angsana New" w:hAnsi="Angsana New" w:cs="Angsana New"/>
                <w:sz w:val="30"/>
                <w:szCs w:val="30"/>
                <w:lang w:val="en-US"/>
              </w:rPr>
              <w:t>5,486</w:t>
            </w:r>
            <w:r w:rsidRPr="00DA29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B15E48" w14:textId="77777777" w:rsidR="00C37F47" w:rsidRPr="00DA292D" w:rsidRDefault="00C37F47" w:rsidP="00AA00E1">
            <w:pPr>
              <w:tabs>
                <w:tab w:val="decimal" w:pos="97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C0CA403" w14:textId="60D65F8D" w:rsidR="00C37F47" w:rsidRPr="00DA292D" w:rsidRDefault="00C37F47" w:rsidP="00FD26B0">
            <w:pPr>
              <w:tabs>
                <w:tab w:val="decimal" w:pos="97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DA29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BFCF9CE" w14:textId="77777777" w:rsidR="00C37F47" w:rsidRPr="00DA292D" w:rsidRDefault="00C37F47" w:rsidP="00AA00E1">
            <w:pPr>
              <w:tabs>
                <w:tab w:val="left" w:pos="516"/>
              </w:tabs>
              <w:ind w:left="-115" w:right="-2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F47" w:rsidRPr="004E6D0A" w14:paraId="166B0877" w14:textId="77777777" w:rsidTr="00DA292D">
        <w:tc>
          <w:tcPr>
            <w:tcW w:w="4860" w:type="dxa"/>
          </w:tcPr>
          <w:p w14:paraId="6FD47614" w14:textId="77777777" w:rsidR="00C37F47" w:rsidRPr="004E6D0A" w:rsidRDefault="00C37F47" w:rsidP="00AA00E1">
            <w:pPr>
              <w:tabs>
                <w:tab w:val="decimal" w:pos="1882"/>
              </w:tabs>
              <w:ind w:left="-115" w:right="-108" w:firstLine="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6D0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 (</w:t>
            </w:r>
            <w:r w:rsidRPr="004E6D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  <w:r w:rsidRPr="004E6D0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4E6D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เบ็ดเสร็จรวมส่วน</w:t>
            </w:r>
            <w:r w:rsidRPr="004E6D0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ที่เป็นของ</w:t>
            </w:r>
            <w:r w:rsidRPr="004E6D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270" w:type="dxa"/>
          </w:tcPr>
          <w:p w14:paraId="44C2C44B" w14:textId="77777777" w:rsidR="00C37F47" w:rsidRPr="004E6D0A" w:rsidRDefault="00C37F47" w:rsidP="00AA00E1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F141CA" w14:textId="795BEE0A" w:rsidR="00C37F47" w:rsidRPr="004E6D0A" w:rsidRDefault="00C37F47" w:rsidP="00AA00E1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84,276</w:t>
            </w:r>
          </w:p>
        </w:tc>
        <w:tc>
          <w:tcPr>
            <w:tcW w:w="253" w:type="dxa"/>
          </w:tcPr>
          <w:p w14:paraId="0875ECB4" w14:textId="77777777" w:rsidR="00C37F47" w:rsidRPr="004E6D0A" w:rsidRDefault="00C37F47" w:rsidP="00AA00E1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2F0674DB" w14:textId="77777777" w:rsidR="00C37F47" w:rsidRPr="004E6D0A" w:rsidRDefault="00C37F47" w:rsidP="00656068">
            <w:pPr>
              <w:tabs>
                <w:tab w:val="decimal" w:pos="1170"/>
              </w:tabs>
              <w:ind w:left="-115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148</w:t>
            </w:r>
            <w:r w:rsidRPr="004E6D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,004</w:t>
            </w:r>
          </w:p>
        </w:tc>
        <w:tc>
          <w:tcPr>
            <w:tcW w:w="270" w:type="dxa"/>
          </w:tcPr>
          <w:p w14:paraId="25BDC9A1" w14:textId="77777777" w:rsidR="00C37F47" w:rsidRPr="004E6D0A" w:rsidRDefault="00C37F47" w:rsidP="00AA00E1">
            <w:pPr>
              <w:tabs>
                <w:tab w:val="decimal" w:pos="972"/>
              </w:tabs>
              <w:ind w:left="-115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69F5D51" w14:textId="02BCF7D0" w:rsidR="00C37F47" w:rsidRPr="004E6D0A" w:rsidRDefault="00C37F47" w:rsidP="004E6D0A">
            <w:pPr>
              <w:tabs>
                <w:tab w:val="decimal" w:pos="1330"/>
              </w:tabs>
              <w:ind w:left="-115" w:right="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6D0A">
              <w:rPr>
                <w:rFonts w:ascii="Angsana New" w:hAnsi="Angsana New"/>
                <w:b/>
                <w:bCs/>
                <w:sz w:val="30"/>
                <w:szCs w:val="30"/>
              </w:rPr>
              <w:t>(8,095)</w:t>
            </w:r>
          </w:p>
        </w:tc>
        <w:tc>
          <w:tcPr>
            <w:tcW w:w="360" w:type="dxa"/>
          </w:tcPr>
          <w:p w14:paraId="7ACBB614" w14:textId="77777777" w:rsidR="00C37F47" w:rsidRPr="004E6D0A" w:rsidRDefault="00C37F47" w:rsidP="00AA00E1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7F47" w:rsidRPr="00DA292D" w14:paraId="0E0C1DF7" w14:textId="77777777" w:rsidTr="00DA292D">
        <w:tc>
          <w:tcPr>
            <w:tcW w:w="4860" w:type="dxa"/>
          </w:tcPr>
          <w:p w14:paraId="2330828B" w14:textId="5C915904" w:rsidR="00C37F47" w:rsidRPr="00DA292D" w:rsidRDefault="00C37F47" w:rsidP="00AA00E1">
            <w:pPr>
              <w:tabs>
                <w:tab w:val="decimal" w:pos="1882"/>
              </w:tabs>
              <w:ind w:left="-115" w:right="-108" w:firstLine="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เงินปันผลรับจากบริษัทร่วม </w:t>
            </w:r>
            <w:r w:rsidRPr="00DA292D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การร่วมค้าสำหรับปี</w:t>
            </w:r>
          </w:p>
        </w:tc>
        <w:tc>
          <w:tcPr>
            <w:tcW w:w="270" w:type="dxa"/>
          </w:tcPr>
          <w:p w14:paraId="170CC2A6" w14:textId="77777777" w:rsidR="00C37F47" w:rsidRPr="00DA292D" w:rsidRDefault="00C37F47" w:rsidP="00AA00E1">
            <w:pPr>
              <w:tabs>
                <w:tab w:val="decimal" w:pos="188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941DF7" w14:textId="77777777" w:rsidR="00C37F47" w:rsidRPr="00DA292D" w:rsidRDefault="00C37F47" w:rsidP="00AA00E1">
            <w:pPr>
              <w:tabs>
                <w:tab w:val="decimal" w:pos="519"/>
              </w:tabs>
              <w:ind w:left="-115" w:right="-2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292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3" w:type="dxa"/>
          </w:tcPr>
          <w:p w14:paraId="504E6765" w14:textId="77777777" w:rsidR="00C37F47" w:rsidRPr="00DA292D" w:rsidRDefault="00C37F47" w:rsidP="00AA00E1">
            <w:pPr>
              <w:tabs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6AE15F49" w14:textId="77777777" w:rsidR="00C37F47" w:rsidRPr="00DA292D" w:rsidRDefault="00C37F47" w:rsidP="00656068">
            <w:pPr>
              <w:tabs>
                <w:tab w:val="decimal" w:pos="1170"/>
              </w:tabs>
              <w:ind w:left="-115" w:right="72"/>
              <w:rPr>
                <w:rFonts w:ascii="Angsana New" w:hAnsi="Angsana New"/>
                <w:sz w:val="30"/>
                <w:szCs w:val="30"/>
              </w:rPr>
            </w:pPr>
            <w:r w:rsidRPr="00DA292D">
              <w:rPr>
                <w:rFonts w:ascii="Angsana New" w:hAnsi="Angsana New"/>
                <w:sz w:val="30"/>
                <w:szCs w:val="30"/>
              </w:rPr>
              <w:t>22,788</w:t>
            </w:r>
          </w:p>
        </w:tc>
        <w:tc>
          <w:tcPr>
            <w:tcW w:w="270" w:type="dxa"/>
          </w:tcPr>
          <w:p w14:paraId="63116C4D" w14:textId="77777777" w:rsidR="00C37F47" w:rsidRPr="00DA292D" w:rsidRDefault="00C37F47" w:rsidP="00AA00E1">
            <w:pPr>
              <w:tabs>
                <w:tab w:val="decimal" w:pos="97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8A45605" w14:textId="382B10B7" w:rsidR="00C37F47" w:rsidRPr="00DA292D" w:rsidRDefault="00C37F47" w:rsidP="00FD26B0">
            <w:pPr>
              <w:tabs>
                <w:tab w:val="decimal" w:pos="97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DA29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384E332" w14:textId="77777777" w:rsidR="00C37F47" w:rsidRPr="00DA292D" w:rsidRDefault="00C37F47" w:rsidP="00AA00E1">
            <w:pPr>
              <w:tabs>
                <w:tab w:val="left" w:pos="516"/>
              </w:tabs>
              <w:ind w:left="-115" w:right="-2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35B9FED" w14:textId="47B68441" w:rsidR="000100A8" w:rsidRDefault="000100A8"/>
    <w:p w14:paraId="3FFC93D8" w14:textId="77777777" w:rsidR="000100A8" w:rsidRDefault="000100A8">
      <w:r>
        <w:br w:type="page"/>
      </w:r>
    </w:p>
    <w:tbl>
      <w:tblPr>
        <w:tblStyle w:val="TableGridLight1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270"/>
        <w:gridCol w:w="990"/>
        <w:gridCol w:w="253"/>
        <w:gridCol w:w="1097"/>
        <w:gridCol w:w="270"/>
        <w:gridCol w:w="1620"/>
        <w:gridCol w:w="360"/>
      </w:tblGrid>
      <w:tr w:rsidR="00FD26B0" w:rsidRPr="004E6D0A" w14:paraId="4EC0E85A" w14:textId="77777777" w:rsidTr="004E6D0A">
        <w:trPr>
          <w:trHeight w:val="587"/>
          <w:tblHeader/>
        </w:trPr>
        <w:tc>
          <w:tcPr>
            <w:tcW w:w="4860" w:type="dxa"/>
          </w:tcPr>
          <w:p w14:paraId="7280AA3E" w14:textId="77777777" w:rsidR="00FD26B0" w:rsidRPr="004E6D0A" w:rsidRDefault="00FD26B0" w:rsidP="00DE60A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4"/>
          </w:tcPr>
          <w:p w14:paraId="4D0FF845" w14:textId="77777777" w:rsidR="00FD26B0" w:rsidRPr="004E6D0A" w:rsidRDefault="00FD26B0" w:rsidP="00DE60A6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 กรีนเอิร์ธพาวเวอร์</w:t>
            </w:r>
            <w:r w:rsidRPr="004E6D0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      </w:t>
            </w:r>
            <w:r w:rsidRPr="004E6D0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(ไทยแลนด์) จำกัด</w:t>
            </w:r>
          </w:p>
        </w:tc>
        <w:tc>
          <w:tcPr>
            <w:tcW w:w="270" w:type="dxa"/>
            <w:vAlign w:val="center"/>
          </w:tcPr>
          <w:p w14:paraId="78B450B2" w14:textId="77777777" w:rsidR="00FD26B0" w:rsidRPr="004E6D0A" w:rsidRDefault="00FD26B0" w:rsidP="00DE60A6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2"/>
          </w:tcPr>
          <w:p w14:paraId="13BD7E6A" w14:textId="77777777" w:rsidR="00FD26B0" w:rsidRPr="004E6D0A" w:rsidRDefault="00FD26B0" w:rsidP="00DE60A6">
            <w:pPr>
              <w:pStyle w:val="acctfourfigures"/>
              <w:tabs>
                <w:tab w:val="clear" w:pos="765"/>
              </w:tabs>
              <w:spacing w:line="240" w:lineRule="atLeast"/>
              <w:ind w:left="69" w:right="73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บริษัท เครือข่ายก๊าซไทย-ญี่ปุ่น จำกัด</w:t>
            </w:r>
          </w:p>
        </w:tc>
      </w:tr>
      <w:tr w:rsidR="00FD26B0" w:rsidRPr="004E6D0A" w14:paraId="27F8A27A" w14:textId="77777777" w:rsidTr="004E6D0A">
        <w:trPr>
          <w:tblHeader/>
        </w:trPr>
        <w:tc>
          <w:tcPr>
            <w:tcW w:w="4860" w:type="dxa"/>
          </w:tcPr>
          <w:p w14:paraId="599E9F0F" w14:textId="77777777" w:rsidR="00FD26B0" w:rsidRPr="004E6D0A" w:rsidRDefault="00FD26B0" w:rsidP="00DE60A6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E6D0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Pr="004E6D0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E6D0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gridSpan w:val="2"/>
          </w:tcPr>
          <w:p w14:paraId="3548DE89" w14:textId="77777777" w:rsidR="00FD26B0" w:rsidRPr="004E6D0A" w:rsidRDefault="00FD26B0" w:rsidP="00DE60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53" w:type="dxa"/>
          </w:tcPr>
          <w:p w14:paraId="478E10AD" w14:textId="77777777" w:rsidR="00FD26B0" w:rsidRPr="004E6D0A" w:rsidRDefault="00FD26B0" w:rsidP="00DE60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7" w:type="dxa"/>
          </w:tcPr>
          <w:p w14:paraId="30228DB2" w14:textId="77777777" w:rsidR="00FD26B0" w:rsidRPr="004E6D0A" w:rsidRDefault="00FD26B0" w:rsidP="00DE60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8A2BF21" w14:textId="77777777" w:rsidR="00FD26B0" w:rsidRPr="004E6D0A" w:rsidRDefault="00FD26B0" w:rsidP="00DE60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1EDCB25" w14:textId="77777777" w:rsidR="00FD26B0" w:rsidRPr="004E6D0A" w:rsidRDefault="00FD26B0" w:rsidP="00DE60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360" w:type="dxa"/>
          </w:tcPr>
          <w:p w14:paraId="2A97313F" w14:textId="77777777" w:rsidR="00FD26B0" w:rsidRPr="004E6D0A" w:rsidRDefault="00FD26B0" w:rsidP="00DE60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100A8" w:rsidRPr="004E6D0A" w14:paraId="0984A0BC" w14:textId="77777777" w:rsidTr="00DA292D">
        <w:trPr>
          <w:trHeight w:val="263"/>
          <w:tblHeader/>
        </w:trPr>
        <w:tc>
          <w:tcPr>
            <w:tcW w:w="4860" w:type="dxa"/>
          </w:tcPr>
          <w:p w14:paraId="087DEE00" w14:textId="77777777" w:rsidR="000100A8" w:rsidRPr="004E6D0A" w:rsidRDefault="000100A8" w:rsidP="00DE60A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14:paraId="62203B02" w14:textId="77777777" w:rsidR="000100A8" w:rsidRPr="004E6D0A" w:rsidRDefault="000100A8" w:rsidP="00DE60A6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E6D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26B0" w:rsidRPr="004E6D0A" w14:paraId="572CB6D4" w14:textId="77777777" w:rsidTr="004E6D0A">
        <w:trPr>
          <w:trHeight w:hRule="exact" w:val="308"/>
        </w:trPr>
        <w:tc>
          <w:tcPr>
            <w:tcW w:w="4860" w:type="dxa"/>
          </w:tcPr>
          <w:p w14:paraId="3F92113B" w14:textId="77777777" w:rsidR="00FD26B0" w:rsidRPr="004E6D0A" w:rsidRDefault="00FD26B0" w:rsidP="00D43C5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สินทรัพย์หมุนเวียน </w:t>
            </w:r>
            <w:r w:rsidRPr="004E6D0A"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  <w:t>ข</w:t>
            </w:r>
          </w:p>
        </w:tc>
        <w:tc>
          <w:tcPr>
            <w:tcW w:w="270" w:type="dxa"/>
          </w:tcPr>
          <w:p w14:paraId="61ABD667" w14:textId="77777777" w:rsidR="00FD26B0" w:rsidRPr="004E6D0A" w:rsidRDefault="00FD26B0" w:rsidP="00D43C5C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4D22AF" w14:textId="31E7CAF8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</w:rPr>
              <w:t>256,610</w:t>
            </w:r>
          </w:p>
        </w:tc>
        <w:tc>
          <w:tcPr>
            <w:tcW w:w="253" w:type="dxa"/>
          </w:tcPr>
          <w:p w14:paraId="62385150" w14:textId="77777777" w:rsidR="00FD26B0" w:rsidRPr="004E6D0A" w:rsidRDefault="00FD26B0" w:rsidP="00D43C5C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25945DAE" w14:textId="12671CF6" w:rsidR="00FD26B0" w:rsidRPr="004E6D0A" w:rsidRDefault="00FD26B0" w:rsidP="00D43C5C">
            <w:pPr>
              <w:tabs>
                <w:tab w:val="decimal" w:pos="1170"/>
              </w:tabs>
              <w:ind w:left="-115" w:right="-21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188</w:t>
            </w:r>
            <w:r w:rsidRPr="004E6D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798</w:t>
            </w:r>
          </w:p>
        </w:tc>
        <w:tc>
          <w:tcPr>
            <w:tcW w:w="270" w:type="dxa"/>
          </w:tcPr>
          <w:p w14:paraId="47DA9A1A" w14:textId="77777777" w:rsidR="00FD26B0" w:rsidRPr="004E6D0A" w:rsidRDefault="00FD26B0" w:rsidP="00D43C5C">
            <w:pPr>
              <w:tabs>
                <w:tab w:val="decimal" w:pos="97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FA425A4" w14:textId="6FC4487C" w:rsidR="00FD26B0" w:rsidRPr="004E6D0A" w:rsidRDefault="00FD26B0" w:rsidP="00D43C5C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6D0A">
              <w:rPr>
                <w:rFonts w:ascii="Angsana New" w:hAnsi="Angsana New"/>
                <w:sz w:val="30"/>
                <w:szCs w:val="30"/>
              </w:rPr>
              <w:t>142,959</w:t>
            </w:r>
          </w:p>
        </w:tc>
        <w:tc>
          <w:tcPr>
            <w:tcW w:w="360" w:type="dxa"/>
          </w:tcPr>
          <w:p w14:paraId="5744FEEF" w14:textId="77777777" w:rsidR="00FD26B0" w:rsidRPr="004E6D0A" w:rsidRDefault="00FD26B0" w:rsidP="00D43C5C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6B0" w:rsidRPr="004E6D0A" w14:paraId="2E83313E" w14:textId="77777777" w:rsidTr="004E6D0A">
        <w:tc>
          <w:tcPr>
            <w:tcW w:w="4860" w:type="dxa"/>
          </w:tcPr>
          <w:p w14:paraId="696EB6A2" w14:textId="77777777" w:rsidR="00FD26B0" w:rsidRPr="004E6D0A" w:rsidRDefault="00FD26B0" w:rsidP="00D43C5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สินทรัพย์ไม่หมุนเวียน </w:t>
            </w:r>
            <w:r w:rsidRPr="004E6D0A"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  <w:t>ค</w:t>
            </w:r>
          </w:p>
        </w:tc>
        <w:tc>
          <w:tcPr>
            <w:tcW w:w="270" w:type="dxa"/>
          </w:tcPr>
          <w:p w14:paraId="576159F7" w14:textId="77777777" w:rsidR="00FD26B0" w:rsidRPr="004E6D0A" w:rsidRDefault="00FD26B0" w:rsidP="00D43C5C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C52EE6" w14:textId="4266264F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</w:rPr>
              <w:t>4,391,587</w:t>
            </w:r>
          </w:p>
        </w:tc>
        <w:tc>
          <w:tcPr>
            <w:tcW w:w="253" w:type="dxa"/>
          </w:tcPr>
          <w:p w14:paraId="43A5030C" w14:textId="77777777" w:rsidR="00FD26B0" w:rsidRPr="004E6D0A" w:rsidRDefault="00FD26B0" w:rsidP="00D43C5C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2C72C6DE" w14:textId="4D522619" w:rsidR="00FD26B0" w:rsidRPr="004E6D0A" w:rsidRDefault="00FD26B0" w:rsidP="00D43C5C">
            <w:pPr>
              <w:tabs>
                <w:tab w:val="decimal" w:pos="1170"/>
              </w:tabs>
              <w:ind w:left="-115" w:right="-21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4E6D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932</w:t>
            </w:r>
            <w:r w:rsidRPr="004E6D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557</w:t>
            </w:r>
          </w:p>
        </w:tc>
        <w:tc>
          <w:tcPr>
            <w:tcW w:w="270" w:type="dxa"/>
          </w:tcPr>
          <w:p w14:paraId="4A43EE84" w14:textId="77777777" w:rsidR="00FD26B0" w:rsidRPr="004E6D0A" w:rsidRDefault="00FD26B0" w:rsidP="00D43C5C">
            <w:pPr>
              <w:tabs>
                <w:tab w:val="decimal" w:pos="97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F257289" w14:textId="77D1AD7B" w:rsidR="00FD26B0" w:rsidRPr="004E6D0A" w:rsidRDefault="00FD26B0" w:rsidP="00D43C5C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6D0A">
              <w:rPr>
                <w:rFonts w:ascii="Angsana New" w:hAnsi="Angsana New"/>
                <w:sz w:val="30"/>
                <w:szCs w:val="30"/>
              </w:rPr>
              <w:t>444,237</w:t>
            </w:r>
          </w:p>
        </w:tc>
        <w:tc>
          <w:tcPr>
            <w:tcW w:w="360" w:type="dxa"/>
          </w:tcPr>
          <w:p w14:paraId="5AA7FF4F" w14:textId="77777777" w:rsidR="00FD26B0" w:rsidRPr="004E6D0A" w:rsidRDefault="00FD26B0" w:rsidP="00D43C5C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6B0" w:rsidRPr="004E6D0A" w14:paraId="4D768947" w14:textId="77777777" w:rsidTr="004E6D0A">
        <w:tc>
          <w:tcPr>
            <w:tcW w:w="4860" w:type="dxa"/>
          </w:tcPr>
          <w:p w14:paraId="7A04D7F5" w14:textId="77777777" w:rsidR="00FD26B0" w:rsidRPr="004E6D0A" w:rsidRDefault="00FD26B0" w:rsidP="00D43C5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หนี้สินหมุนเวียน </w:t>
            </w:r>
            <w:r w:rsidRPr="004E6D0A"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  <w:t>ง</w:t>
            </w:r>
          </w:p>
        </w:tc>
        <w:tc>
          <w:tcPr>
            <w:tcW w:w="270" w:type="dxa"/>
          </w:tcPr>
          <w:p w14:paraId="26DDDA4D" w14:textId="77777777" w:rsidR="00FD26B0" w:rsidRPr="004E6D0A" w:rsidRDefault="00FD26B0" w:rsidP="00D43C5C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0C7F09" w14:textId="605C871C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</w:rPr>
              <w:t>(2,114,821)</w:t>
            </w:r>
          </w:p>
        </w:tc>
        <w:tc>
          <w:tcPr>
            <w:tcW w:w="253" w:type="dxa"/>
          </w:tcPr>
          <w:p w14:paraId="0272458E" w14:textId="77777777" w:rsidR="00FD26B0" w:rsidRPr="004E6D0A" w:rsidRDefault="00FD26B0" w:rsidP="00D43C5C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74E2FE6C" w14:textId="1DD38C35" w:rsidR="00FD26B0" w:rsidRPr="004E6D0A" w:rsidRDefault="00FD26B0" w:rsidP="00D43C5C">
            <w:pPr>
              <w:tabs>
                <w:tab w:val="decimal" w:pos="880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4E6D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839</w:t>
            </w:r>
            <w:r w:rsidRPr="004E6D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  <w:r w:rsidRPr="004E6D0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476B06" w14:textId="77777777" w:rsidR="00FD26B0" w:rsidRPr="004E6D0A" w:rsidRDefault="00FD26B0" w:rsidP="00D43C5C">
            <w:pPr>
              <w:tabs>
                <w:tab w:val="decimal" w:pos="97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72CA9E5" w14:textId="77142253" w:rsidR="00FD26B0" w:rsidRPr="004E6D0A" w:rsidRDefault="00FD26B0" w:rsidP="006565E2">
            <w:pPr>
              <w:tabs>
                <w:tab w:val="decimal" w:pos="880"/>
              </w:tabs>
              <w:ind w:left="-115"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6D0A">
              <w:rPr>
                <w:rFonts w:ascii="Angsana New" w:hAnsi="Angsana New"/>
                <w:sz w:val="30"/>
                <w:szCs w:val="30"/>
              </w:rPr>
              <w:t>(182,237)</w:t>
            </w:r>
          </w:p>
        </w:tc>
        <w:tc>
          <w:tcPr>
            <w:tcW w:w="360" w:type="dxa"/>
          </w:tcPr>
          <w:p w14:paraId="677EAADA" w14:textId="77777777" w:rsidR="00FD26B0" w:rsidRPr="004E6D0A" w:rsidRDefault="00FD26B0" w:rsidP="00D43C5C">
            <w:pPr>
              <w:tabs>
                <w:tab w:val="decimal" w:pos="880"/>
              </w:tabs>
              <w:ind w:left="-115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6B0" w:rsidRPr="004E6D0A" w14:paraId="29E4BE51" w14:textId="77777777" w:rsidTr="004E6D0A">
        <w:tc>
          <w:tcPr>
            <w:tcW w:w="4860" w:type="dxa"/>
          </w:tcPr>
          <w:p w14:paraId="577D5956" w14:textId="77777777" w:rsidR="00FD26B0" w:rsidRPr="004E6D0A" w:rsidRDefault="00FD26B0" w:rsidP="00D43C5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หนี้สินไม่หมุนเวียน </w:t>
            </w:r>
            <w:r w:rsidRPr="004E6D0A"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  <w:t>จ</w:t>
            </w:r>
          </w:p>
        </w:tc>
        <w:tc>
          <w:tcPr>
            <w:tcW w:w="270" w:type="dxa"/>
          </w:tcPr>
          <w:p w14:paraId="7ED90B56" w14:textId="77777777" w:rsidR="00FD26B0" w:rsidRPr="004E6D0A" w:rsidRDefault="00FD26B0" w:rsidP="00D43C5C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94CCF0" w14:textId="7D41B5D2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</w:rPr>
              <w:t>(50,009)</w:t>
            </w:r>
          </w:p>
        </w:tc>
        <w:tc>
          <w:tcPr>
            <w:tcW w:w="253" w:type="dxa"/>
          </w:tcPr>
          <w:p w14:paraId="52870634" w14:textId="77777777" w:rsidR="00FD26B0" w:rsidRPr="004E6D0A" w:rsidRDefault="00FD26B0" w:rsidP="00D43C5C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105CBC3" w14:textId="137D492E" w:rsidR="00FD26B0" w:rsidRPr="004E6D0A" w:rsidRDefault="00FD26B0" w:rsidP="00D43C5C">
            <w:pPr>
              <w:tabs>
                <w:tab w:val="decimal" w:pos="880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Pr="004E6D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695</w:t>
            </w:r>
            <w:r w:rsidRPr="004E6D0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666CDA1" w14:textId="77777777" w:rsidR="00FD26B0" w:rsidRPr="004E6D0A" w:rsidRDefault="00FD26B0" w:rsidP="00D43C5C">
            <w:pPr>
              <w:tabs>
                <w:tab w:val="decimal" w:pos="97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74059E5" w14:textId="06C7C015" w:rsidR="00FD26B0" w:rsidRPr="004E6D0A" w:rsidRDefault="00FD26B0" w:rsidP="006565E2">
            <w:pPr>
              <w:tabs>
                <w:tab w:val="decimal" w:pos="880"/>
              </w:tabs>
              <w:ind w:left="-115"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6D0A">
              <w:rPr>
                <w:rFonts w:ascii="Angsana New" w:hAnsi="Angsana New"/>
                <w:sz w:val="30"/>
                <w:szCs w:val="30"/>
              </w:rPr>
              <w:t>(8,663)</w:t>
            </w:r>
          </w:p>
        </w:tc>
        <w:tc>
          <w:tcPr>
            <w:tcW w:w="360" w:type="dxa"/>
          </w:tcPr>
          <w:p w14:paraId="2AC598D5" w14:textId="77777777" w:rsidR="00FD26B0" w:rsidRPr="004E6D0A" w:rsidRDefault="00FD26B0" w:rsidP="00D43C5C">
            <w:pPr>
              <w:tabs>
                <w:tab w:val="decimal" w:pos="880"/>
              </w:tabs>
              <w:ind w:left="-115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6B0" w:rsidRPr="004E6D0A" w14:paraId="6CD0FBEC" w14:textId="77777777" w:rsidTr="004E6D0A">
        <w:tc>
          <w:tcPr>
            <w:tcW w:w="4860" w:type="dxa"/>
          </w:tcPr>
          <w:p w14:paraId="4765E60B" w14:textId="77777777" w:rsidR="00FD26B0" w:rsidRPr="004E6D0A" w:rsidRDefault="00FD26B0" w:rsidP="00D43C5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  <w:r w:rsidRPr="004E6D0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370BD0" w14:textId="77777777" w:rsidR="00FD26B0" w:rsidRPr="004E6D0A" w:rsidRDefault="00FD26B0" w:rsidP="00D43C5C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CCFFE7" w14:textId="7B78A809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</w:rPr>
              <w:t>2,483,367</w:t>
            </w:r>
          </w:p>
        </w:tc>
        <w:tc>
          <w:tcPr>
            <w:tcW w:w="253" w:type="dxa"/>
          </w:tcPr>
          <w:p w14:paraId="48823CD9" w14:textId="77777777" w:rsidR="00FD26B0" w:rsidRPr="004E6D0A" w:rsidRDefault="00FD26B0" w:rsidP="00D43C5C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47653B74" w14:textId="1F75500C" w:rsidR="00FD26B0" w:rsidRPr="004E6D0A" w:rsidRDefault="00FD26B0" w:rsidP="00D43C5C">
            <w:pPr>
              <w:tabs>
                <w:tab w:val="decimal" w:pos="1170"/>
              </w:tabs>
              <w:ind w:left="-115" w:right="-21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4E6D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253</w:t>
            </w:r>
            <w:r w:rsidRPr="004E6D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660</w:t>
            </w:r>
          </w:p>
        </w:tc>
        <w:tc>
          <w:tcPr>
            <w:tcW w:w="270" w:type="dxa"/>
          </w:tcPr>
          <w:p w14:paraId="11A6BD31" w14:textId="77777777" w:rsidR="00FD26B0" w:rsidRPr="004E6D0A" w:rsidRDefault="00FD26B0" w:rsidP="00D43C5C">
            <w:pPr>
              <w:tabs>
                <w:tab w:val="decimal" w:pos="97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D1F1049" w14:textId="4550B75C" w:rsidR="00FD26B0" w:rsidRPr="004E6D0A" w:rsidRDefault="00FD26B0" w:rsidP="00D43C5C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6D0A">
              <w:rPr>
                <w:rFonts w:ascii="Angsana New" w:hAnsi="Angsana New"/>
                <w:sz w:val="30"/>
                <w:szCs w:val="30"/>
              </w:rPr>
              <w:t>396,296</w:t>
            </w:r>
          </w:p>
        </w:tc>
        <w:tc>
          <w:tcPr>
            <w:tcW w:w="360" w:type="dxa"/>
          </w:tcPr>
          <w:p w14:paraId="2BC0CD50" w14:textId="77777777" w:rsidR="00FD26B0" w:rsidRPr="004E6D0A" w:rsidRDefault="00FD26B0" w:rsidP="00D43C5C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6B0" w:rsidRPr="004E6D0A" w14:paraId="73D70D74" w14:textId="77777777" w:rsidTr="004E6D0A">
        <w:tc>
          <w:tcPr>
            <w:tcW w:w="4860" w:type="dxa"/>
          </w:tcPr>
          <w:p w14:paraId="285D872B" w14:textId="77777777" w:rsidR="00FD26B0" w:rsidRPr="004E6D0A" w:rsidRDefault="00FD26B0" w:rsidP="00D43C5C">
            <w:pPr>
              <w:tabs>
                <w:tab w:val="left" w:pos="191"/>
              </w:tabs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  <w:r w:rsidRPr="004E6D0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7174EF8" w14:textId="77777777" w:rsidR="00FD26B0" w:rsidRPr="004E6D0A" w:rsidRDefault="00FD26B0" w:rsidP="00D43C5C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3D4B79" w14:textId="22947EEB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</w:rPr>
              <w:t>993,347</w:t>
            </w:r>
          </w:p>
        </w:tc>
        <w:tc>
          <w:tcPr>
            <w:tcW w:w="253" w:type="dxa"/>
            <w:vAlign w:val="bottom"/>
          </w:tcPr>
          <w:p w14:paraId="7E853074" w14:textId="77777777" w:rsidR="00FD26B0" w:rsidRPr="004E6D0A" w:rsidRDefault="00FD26B0" w:rsidP="00D43C5C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56A0C7A1" w14:textId="195C498A" w:rsidR="00FD26B0" w:rsidRPr="004E6D0A" w:rsidRDefault="00FD26B0" w:rsidP="00D43C5C">
            <w:pPr>
              <w:tabs>
                <w:tab w:val="decimal" w:pos="1170"/>
              </w:tabs>
              <w:ind w:left="-115" w:right="-21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901</w:t>
            </w:r>
            <w:r w:rsidRPr="004E6D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464</w:t>
            </w:r>
          </w:p>
        </w:tc>
        <w:tc>
          <w:tcPr>
            <w:tcW w:w="270" w:type="dxa"/>
            <w:vAlign w:val="bottom"/>
          </w:tcPr>
          <w:p w14:paraId="71173E22" w14:textId="77777777" w:rsidR="00FD26B0" w:rsidRPr="004E6D0A" w:rsidRDefault="00FD26B0" w:rsidP="00D43C5C">
            <w:pPr>
              <w:tabs>
                <w:tab w:val="decimal" w:pos="97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98AAD5B" w14:textId="0491C2E1" w:rsidR="00FD26B0" w:rsidRPr="004E6D0A" w:rsidRDefault="00FD26B0" w:rsidP="00D43C5C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6D0A">
              <w:rPr>
                <w:rFonts w:ascii="Angsana New" w:hAnsi="Angsana New"/>
                <w:sz w:val="30"/>
                <w:szCs w:val="30"/>
              </w:rPr>
              <w:t>202,111</w:t>
            </w:r>
          </w:p>
        </w:tc>
        <w:tc>
          <w:tcPr>
            <w:tcW w:w="360" w:type="dxa"/>
          </w:tcPr>
          <w:p w14:paraId="58297691" w14:textId="77777777" w:rsidR="00FD26B0" w:rsidRPr="004E6D0A" w:rsidRDefault="00FD26B0" w:rsidP="00D43C5C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6B0" w:rsidRPr="004E6D0A" w14:paraId="55D22E0C" w14:textId="77777777" w:rsidTr="004E6D0A">
        <w:tc>
          <w:tcPr>
            <w:tcW w:w="4860" w:type="dxa"/>
          </w:tcPr>
          <w:p w14:paraId="1C2C1BB8" w14:textId="77777777" w:rsidR="00FD26B0" w:rsidRPr="004E6D0A" w:rsidRDefault="00FD26B0" w:rsidP="00D43C5C">
            <w:pPr>
              <w:tabs>
                <w:tab w:val="left" w:pos="191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4E6D0A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สัญญาซื้อขายไฟฟ้า</w:t>
            </w:r>
          </w:p>
        </w:tc>
        <w:tc>
          <w:tcPr>
            <w:tcW w:w="270" w:type="dxa"/>
          </w:tcPr>
          <w:p w14:paraId="63302FFE" w14:textId="77777777" w:rsidR="00FD26B0" w:rsidRPr="004E6D0A" w:rsidRDefault="00FD26B0" w:rsidP="00D43C5C">
            <w:pPr>
              <w:tabs>
                <w:tab w:val="decimal" w:pos="188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AE0E6C" w14:textId="08E1F9C6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/>
                <w:sz w:val="30"/>
                <w:szCs w:val="30"/>
              </w:rPr>
            </w:pPr>
            <w:r w:rsidRPr="004E6D0A">
              <w:rPr>
                <w:rFonts w:ascii="Angsana New" w:hAnsi="Angsana New"/>
                <w:sz w:val="30"/>
                <w:szCs w:val="30"/>
              </w:rPr>
              <w:t>149,482</w:t>
            </w:r>
          </w:p>
        </w:tc>
        <w:tc>
          <w:tcPr>
            <w:tcW w:w="253" w:type="dxa"/>
            <w:vAlign w:val="bottom"/>
          </w:tcPr>
          <w:p w14:paraId="126C1556" w14:textId="77777777" w:rsidR="00FD26B0" w:rsidRPr="004E6D0A" w:rsidRDefault="00FD26B0" w:rsidP="00D43C5C">
            <w:pPr>
              <w:tabs>
                <w:tab w:val="decimal" w:pos="88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77B3E63" w14:textId="7120D102" w:rsidR="00FD26B0" w:rsidRPr="004E6D0A" w:rsidRDefault="00FD26B0" w:rsidP="00D43C5C">
            <w:pPr>
              <w:tabs>
                <w:tab w:val="decimal" w:pos="1170"/>
              </w:tabs>
              <w:ind w:left="-115" w:right="-21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154</w:t>
            </w:r>
            <w:r w:rsidRPr="004E6D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968</w:t>
            </w:r>
          </w:p>
        </w:tc>
        <w:tc>
          <w:tcPr>
            <w:tcW w:w="270" w:type="dxa"/>
            <w:vAlign w:val="bottom"/>
          </w:tcPr>
          <w:p w14:paraId="2E153402" w14:textId="77777777" w:rsidR="00FD26B0" w:rsidRPr="004E6D0A" w:rsidRDefault="00FD26B0" w:rsidP="00D43C5C">
            <w:pPr>
              <w:tabs>
                <w:tab w:val="decimal" w:pos="97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EB61DE3" w14:textId="66EDEDE7" w:rsidR="00FD26B0" w:rsidRPr="004E6D0A" w:rsidRDefault="00FD26B0" w:rsidP="00FD26B0">
            <w:pPr>
              <w:tabs>
                <w:tab w:val="decimal" w:pos="1025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4E6D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BA57B76" w14:textId="77777777" w:rsidR="00FD26B0" w:rsidRPr="004E6D0A" w:rsidRDefault="00FD26B0" w:rsidP="00D43C5C">
            <w:pPr>
              <w:tabs>
                <w:tab w:val="left" w:pos="516"/>
              </w:tabs>
              <w:ind w:left="-115" w:right="-2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6B0" w:rsidRPr="004E6D0A" w14:paraId="7D095192" w14:textId="77777777" w:rsidTr="004E6D0A">
        <w:tc>
          <w:tcPr>
            <w:tcW w:w="4860" w:type="dxa"/>
          </w:tcPr>
          <w:p w14:paraId="7B3D6869" w14:textId="77777777" w:rsidR="00FD26B0" w:rsidRPr="004E6D0A" w:rsidRDefault="00FD26B0" w:rsidP="00D43C5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มูลค่าตามบัญชีของเงินลงทุนในบริษัทร่วมและการร่วมค้า</w:t>
            </w:r>
          </w:p>
        </w:tc>
        <w:tc>
          <w:tcPr>
            <w:tcW w:w="270" w:type="dxa"/>
          </w:tcPr>
          <w:p w14:paraId="7DDB6D1E" w14:textId="77777777" w:rsidR="00FD26B0" w:rsidRPr="004E6D0A" w:rsidRDefault="00FD26B0" w:rsidP="00D43C5C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F6042B" w14:textId="3497FE16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1,142,829</w:t>
            </w:r>
          </w:p>
        </w:tc>
        <w:tc>
          <w:tcPr>
            <w:tcW w:w="253" w:type="dxa"/>
          </w:tcPr>
          <w:p w14:paraId="2A0AD198" w14:textId="77777777" w:rsidR="00FD26B0" w:rsidRPr="004E6D0A" w:rsidRDefault="00FD26B0" w:rsidP="00D43C5C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7C17843D" w14:textId="627B46EF" w:rsidR="00FD26B0" w:rsidRPr="004E6D0A" w:rsidRDefault="00FD26B0" w:rsidP="00D43C5C">
            <w:pPr>
              <w:tabs>
                <w:tab w:val="decimal" w:pos="1170"/>
              </w:tabs>
              <w:ind w:left="-115" w:right="-2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E6D0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4E6D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6D0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056</w:t>
            </w:r>
            <w:r w:rsidRPr="004E6D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6D0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432</w:t>
            </w:r>
          </w:p>
        </w:tc>
        <w:tc>
          <w:tcPr>
            <w:tcW w:w="270" w:type="dxa"/>
          </w:tcPr>
          <w:p w14:paraId="2D391810" w14:textId="77777777" w:rsidR="00FD26B0" w:rsidRPr="004E6D0A" w:rsidRDefault="00FD26B0" w:rsidP="00D43C5C">
            <w:pPr>
              <w:tabs>
                <w:tab w:val="decimal" w:pos="972"/>
              </w:tabs>
              <w:ind w:left="-115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907380C" w14:textId="22CA4F13" w:rsidR="00FD26B0" w:rsidRPr="004E6D0A" w:rsidRDefault="00FD26B0" w:rsidP="00D43C5C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6D0A">
              <w:rPr>
                <w:rFonts w:ascii="Angsana New" w:hAnsi="Angsana New"/>
                <w:b/>
                <w:bCs/>
                <w:sz w:val="30"/>
                <w:szCs w:val="30"/>
              </w:rPr>
              <w:t>202,111</w:t>
            </w:r>
          </w:p>
        </w:tc>
        <w:tc>
          <w:tcPr>
            <w:tcW w:w="360" w:type="dxa"/>
          </w:tcPr>
          <w:p w14:paraId="04FE1AC0" w14:textId="77777777" w:rsidR="00FD26B0" w:rsidRPr="004E6D0A" w:rsidRDefault="00FD26B0" w:rsidP="00D43C5C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D26B0" w:rsidRPr="004E6D0A" w14:paraId="043D6740" w14:textId="77777777" w:rsidTr="004E6D0A">
        <w:trPr>
          <w:trHeight w:val="154"/>
        </w:trPr>
        <w:tc>
          <w:tcPr>
            <w:tcW w:w="4860" w:type="dxa"/>
          </w:tcPr>
          <w:p w14:paraId="698B4612" w14:textId="77777777" w:rsidR="00FD26B0" w:rsidRPr="004E6D0A" w:rsidRDefault="00FD26B0" w:rsidP="00D43C5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F0C2072" w14:textId="77777777" w:rsidR="00FD26B0" w:rsidRPr="004E6D0A" w:rsidRDefault="00FD26B0" w:rsidP="00D43C5C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F456B37" w14:textId="77777777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152EE07E" w14:textId="77777777" w:rsidR="00FD26B0" w:rsidRPr="004E6D0A" w:rsidRDefault="00FD26B0" w:rsidP="00D43C5C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</w:tcPr>
          <w:p w14:paraId="42670E80" w14:textId="77777777" w:rsidR="00FD26B0" w:rsidRPr="004E6D0A" w:rsidRDefault="00FD26B0" w:rsidP="00D43C5C">
            <w:pPr>
              <w:pStyle w:val="acctfourfigures"/>
              <w:tabs>
                <w:tab w:val="clear" w:pos="765"/>
                <w:tab w:val="left" w:pos="227"/>
                <w:tab w:val="decimal" w:pos="551"/>
                <w:tab w:val="decimal" w:pos="1170"/>
              </w:tabs>
              <w:spacing w:line="240" w:lineRule="auto"/>
              <w:ind w:right="-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A41E58" w14:textId="77777777" w:rsidR="00FD26B0" w:rsidRPr="004E6D0A" w:rsidRDefault="00FD26B0" w:rsidP="00D43C5C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1B3AEBE" w14:textId="77777777" w:rsidR="00FD26B0" w:rsidRPr="004E6D0A" w:rsidRDefault="00FD26B0" w:rsidP="00D43C5C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2543838B" w14:textId="77777777" w:rsidR="00FD26B0" w:rsidRPr="004E6D0A" w:rsidRDefault="00FD26B0" w:rsidP="00D43C5C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D26B0" w:rsidRPr="004E6D0A" w14:paraId="59A863E5" w14:textId="77777777" w:rsidTr="004E6D0A">
        <w:tc>
          <w:tcPr>
            <w:tcW w:w="4860" w:type="dxa"/>
          </w:tcPr>
          <w:p w14:paraId="42AEAADC" w14:textId="77777777" w:rsidR="00FD26B0" w:rsidRPr="004E6D0A" w:rsidRDefault="00FD26B0" w:rsidP="00D43C5C">
            <w:pPr>
              <w:tabs>
                <w:tab w:val="left" w:pos="191"/>
              </w:tabs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41DDA4FF" w14:textId="77777777" w:rsidR="00FD26B0" w:rsidRPr="004E6D0A" w:rsidRDefault="00FD26B0" w:rsidP="00D43C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0F93C4" w14:textId="77777777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43A4AAD5" w14:textId="77777777" w:rsidR="00FD26B0" w:rsidRPr="004E6D0A" w:rsidRDefault="00FD26B0" w:rsidP="00D43C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1F3A851F" w14:textId="77777777" w:rsidR="00FD26B0" w:rsidRPr="004E6D0A" w:rsidRDefault="00FD26B0" w:rsidP="00D43C5C">
            <w:pPr>
              <w:pStyle w:val="acctfourfigures"/>
              <w:tabs>
                <w:tab w:val="clear" w:pos="765"/>
                <w:tab w:val="decimal" w:pos="551"/>
                <w:tab w:val="decimal" w:pos="1170"/>
              </w:tabs>
              <w:spacing w:line="240" w:lineRule="atLeast"/>
              <w:ind w:right="-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1C4A4" w14:textId="77777777" w:rsidR="00FD26B0" w:rsidRPr="004E6D0A" w:rsidRDefault="00FD26B0" w:rsidP="00D43C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7C0A33A" w14:textId="77777777" w:rsidR="00FD26B0" w:rsidRPr="004E6D0A" w:rsidRDefault="00FD26B0" w:rsidP="00D43C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442CC2D" w14:textId="77777777" w:rsidR="00FD26B0" w:rsidRPr="004E6D0A" w:rsidRDefault="00FD26B0" w:rsidP="00D43C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6B0" w:rsidRPr="004E6D0A" w14:paraId="0FE1B41B" w14:textId="77777777" w:rsidTr="004E6D0A">
        <w:tc>
          <w:tcPr>
            <w:tcW w:w="4860" w:type="dxa"/>
          </w:tcPr>
          <w:p w14:paraId="2C0D1D29" w14:textId="77777777" w:rsidR="00FD26B0" w:rsidRPr="004E6D0A" w:rsidRDefault="00FD26B0" w:rsidP="00D43C5C">
            <w:pPr>
              <w:pStyle w:val="ListParagraph"/>
              <w:numPr>
                <w:ilvl w:val="0"/>
                <w:numId w:val="23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รวมรายการดอกเบี้ยรับ</w:t>
            </w:r>
          </w:p>
        </w:tc>
        <w:tc>
          <w:tcPr>
            <w:tcW w:w="270" w:type="dxa"/>
          </w:tcPr>
          <w:p w14:paraId="0E2486FD" w14:textId="77777777" w:rsidR="00FD26B0" w:rsidRPr="004E6D0A" w:rsidRDefault="00FD26B0" w:rsidP="00D43C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5B4A43" w14:textId="57D22E28" w:rsidR="00FD26B0" w:rsidRPr="004E6D0A" w:rsidRDefault="00FD26B0" w:rsidP="00D43C5C">
            <w:pPr>
              <w:tabs>
                <w:tab w:val="decimal" w:pos="768"/>
              </w:tabs>
              <w:ind w:right="-2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74</w:t>
            </w:r>
          </w:p>
        </w:tc>
        <w:tc>
          <w:tcPr>
            <w:tcW w:w="253" w:type="dxa"/>
            <w:vAlign w:val="bottom"/>
          </w:tcPr>
          <w:p w14:paraId="0B3CC895" w14:textId="77777777" w:rsidR="00FD26B0" w:rsidRPr="004E6D0A" w:rsidRDefault="00FD26B0" w:rsidP="00D43C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5E7A03F" w14:textId="032D9461" w:rsidR="00FD26B0" w:rsidRPr="004E6D0A" w:rsidRDefault="00FD26B0" w:rsidP="00D43C5C">
            <w:pPr>
              <w:tabs>
                <w:tab w:val="decimal" w:pos="1170"/>
              </w:tabs>
              <w:ind w:left="-115" w:right="-21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11FB597F" w14:textId="77777777" w:rsidR="00FD26B0" w:rsidRPr="004E6D0A" w:rsidRDefault="00FD26B0" w:rsidP="00D43C5C">
            <w:pPr>
              <w:tabs>
                <w:tab w:val="decimal" w:pos="1243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D614116" w14:textId="2F9C2928" w:rsidR="00FD26B0" w:rsidRPr="004E6D0A" w:rsidRDefault="00FD26B0" w:rsidP="00D43C5C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6D0A">
              <w:rPr>
                <w:rFonts w:ascii="Angsana New" w:hAnsi="Angsana New"/>
                <w:sz w:val="30"/>
                <w:szCs w:val="30"/>
              </w:rPr>
              <w:t>2,042</w:t>
            </w:r>
          </w:p>
        </w:tc>
        <w:tc>
          <w:tcPr>
            <w:tcW w:w="360" w:type="dxa"/>
          </w:tcPr>
          <w:p w14:paraId="270ACFB9" w14:textId="77777777" w:rsidR="00FD26B0" w:rsidRPr="004E6D0A" w:rsidRDefault="00FD26B0" w:rsidP="00D43C5C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6B0" w:rsidRPr="004E6D0A" w14:paraId="1EE40F26" w14:textId="77777777" w:rsidTr="004E6D0A">
        <w:tc>
          <w:tcPr>
            <w:tcW w:w="4860" w:type="dxa"/>
          </w:tcPr>
          <w:p w14:paraId="60C7399C" w14:textId="77777777" w:rsidR="00FD26B0" w:rsidRPr="004E6D0A" w:rsidRDefault="00FD26B0" w:rsidP="00D43C5C">
            <w:pPr>
              <w:pStyle w:val="ListParagraph"/>
              <w:numPr>
                <w:ilvl w:val="0"/>
                <w:numId w:val="23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270" w:type="dxa"/>
          </w:tcPr>
          <w:p w14:paraId="55FA12A7" w14:textId="77777777" w:rsidR="00FD26B0" w:rsidRPr="004E6D0A" w:rsidRDefault="00FD26B0" w:rsidP="00D43C5C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AA699B" w14:textId="28C42FA5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</w:rPr>
              <w:t>79,573</w:t>
            </w:r>
          </w:p>
        </w:tc>
        <w:tc>
          <w:tcPr>
            <w:tcW w:w="253" w:type="dxa"/>
            <w:vAlign w:val="bottom"/>
          </w:tcPr>
          <w:p w14:paraId="25A25074" w14:textId="77777777" w:rsidR="00FD26B0" w:rsidRPr="004E6D0A" w:rsidRDefault="00FD26B0" w:rsidP="00D43C5C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5EF53068" w14:textId="0D41FDD8" w:rsidR="00FD26B0" w:rsidRPr="004E6D0A" w:rsidRDefault="00FD26B0" w:rsidP="00D43C5C">
            <w:pPr>
              <w:tabs>
                <w:tab w:val="decimal" w:pos="1170"/>
              </w:tabs>
              <w:ind w:left="-115" w:right="-21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Pr="004E6D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270" w:type="dxa"/>
          </w:tcPr>
          <w:p w14:paraId="7F4EDD72" w14:textId="77777777" w:rsidR="00FD26B0" w:rsidRPr="004E6D0A" w:rsidRDefault="00FD26B0" w:rsidP="00D43C5C">
            <w:pPr>
              <w:tabs>
                <w:tab w:val="decimal" w:pos="1243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71A21AA" w14:textId="7EAE50A6" w:rsidR="00FD26B0" w:rsidRPr="004E6D0A" w:rsidRDefault="00FD26B0" w:rsidP="00D43C5C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6D0A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360" w:type="dxa"/>
          </w:tcPr>
          <w:p w14:paraId="308A4296" w14:textId="77777777" w:rsidR="00FD26B0" w:rsidRPr="004E6D0A" w:rsidRDefault="00FD26B0" w:rsidP="00D43C5C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6B0" w:rsidRPr="004E6D0A" w14:paraId="1FA6ED7E" w14:textId="77777777" w:rsidTr="004E6D0A">
        <w:tc>
          <w:tcPr>
            <w:tcW w:w="4860" w:type="dxa"/>
          </w:tcPr>
          <w:p w14:paraId="44E52795" w14:textId="77777777" w:rsidR="00FD26B0" w:rsidRPr="004E6D0A" w:rsidRDefault="00FD26B0" w:rsidP="00D43C5C">
            <w:pPr>
              <w:pStyle w:val="ListParagraph"/>
              <w:numPr>
                <w:ilvl w:val="0"/>
                <w:numId w:val="23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270" w:type="dxa"/>
          </w:tcPr>
          <w:p w14:paraId="262C560C" w14:textId="77777777" w:rsidR="00FD26B0" w:rsidRPr="004E6D0A" w:rsidRDefault="00FD26B0" w:rsidP="00D43C5C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EDD8D0" w14:textId="77777777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78A35DDB" w14:textId="77777777" w:rsidR="00FD26B0" w:rsidRPr="004E6D0A" w:rsidRDefault="00FD26B0" w:rsidP="00D43C5C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2E54808A" w14:textId="77777777" w:rsidR="00FD26B0" w:rsidRPr="004E6D0A" w:rsidRDefault="00FD26B0" w:rsidP="00D43C5C">
            <w:pPr>
              <w:tabs>
                <w:tab w:val="decimal" w:pos="1170"/>
              </w:tabs>
              <w:ind w:left="-115" w:right="-2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D3E9D9" w14:textId="77777777" w:rsidR="00FD26B0" w:rsidRPr="004E6D0A" w:rsidRDefault="00FD26B0" w:rsidP="00D43C5C">
            <w:pPr>
              <w:tabs>
                <w:tab w:val="decimal" w:pos="1243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7591520" w14:textId="77777777" w:rsidR="00FD26B0" w:rsidRPr="004E6D0A" w:rsidRDefault="00FD26B0" w:rsidP="00D43C5C">
            <w:pPr>
              <w:tabs>
                <w:tab w:val="decimal" w:pos="1243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F8C2B0A" w14:textId="77777777" w:rsidR="00FD26B0" w:rsidRPr="004E6D0A" w:rsidRDefault="00FD26B0" w:rsidP="00D43C5C">
            <w:pPr>
              <w:tabs>
                <w:tab w:val="decimal" w:pos="1243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6B0" w:rsidRPr="004E6D0A" w14:paraId="2F41E33A" w14:textId="77777777" w:rsidTr="004E6D0A">
        <w:tc>
          <w:tcPr>
            <w:tcW w:w="4860" w:type="dxa"/>
          </w:tcPr>
          <w:p w14:paraId="61F1C134" w14:textId="77777777" w:rsidR="00FD26B0" w:rsidRPr="004E6D0A" w:rsidRDefault="00FD26B0" w:rsidP="00D43C5C">
            <w:pPr>
              <w:pStyle w:val="ListParagraph"/>
              <w:tabs>
                <w:tab w:val="left" w:pos="365"/>
              </w:tabs>
              <w:ind w:left="3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128DDE35" w14:textId="77777777" w:rsidR="00FD26B0" w:rsidRPr="004E6D0A" w:rsidRDefault="00FD26B0" w:rsidP="00D43C5C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924376" w14:textId="2D3AE894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</w:rPr>
              <w:t>103,521</w:t>
            </w:r>
          </w:p>
        </w:tc>
        <w:tc>
          <w:tcPr>
            <w:tcW w:w="253" w:type="dxa"/>
            <w:vAlign w:val="bottom"/>
          </w:tcPr>
          <w:p w14:paraId="7132E626" w14:textId="77777777" w:rsidR="00FD26B0" w:rsidRPr="004E6D0A" w:rsidRDefault="00FD26B0" w:rsidP="00D43C5C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48B4294E" w14:textId="0E2491D0" w:rsidR="00FD26B0" w:rsidRPr="004E6D0A" w:rsidRDefault="00FD26B0" w:rsidP="00D43C5C">
            <w:pPr>
              <w:tabs>
                <w:tab w:val="decimal" w:pos="1170"/>
              </w:tabs>
              <w:ind w:left="-115" w:right="-21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  <w:r w:rsidRPr="004E6D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026</w:t>
            </w:r>
          </w:p>
        </w:tc>
        <w:tc>
          <w:tcPr>
            <w:tcW w:w="270" w:type="dxa"/>
          </w:tcPr>
          <w:p w14:paraId="42A16596" w14:textId="77777777" w:rsidR="00FD26B0" w:rsidRPr="004E6D0A" w:rsidRDefault="00FD26B0" w:rsidP="00D43C5C">
            <w:pPr>
              <w:tabs>
                <w:tab w:val="decimal" w:pos="1243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BEC5FDE" w14:textId="0058EF6D" w:rsidR="00FD26B0" w:rsidRPr="004E6D0A" w:rsidRDefault="00FD26B0" w:rsidP="00FD26B0">
            <w:pPr>
              <w:tabs>
                <w:tab w:val="decimal" w:pos="1025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4E6D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626B8F0" w14:textId="77777777" w:rsidR="00FD26B0" w:rsidRPr="004E6D0A" w:rsidRDefault="00FD26B0" w:rsidP="00D43C5C">
            <w:pPr>
              <w:ind w:left="-115" w:right="-2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6B0" w:rsidRPr="004E6D0A" w14:paraId="7FC80D06" w14:textId="77777777" w:rsidTr="004E6D0A">
        <w:tc>
          <w:tcPr>
            <w:tcW w:w="4860" w:type="dxa"/>
          </w:tcPr>
          <w:p w14:paraId="0DB6F9AC" w14:textId="77777777" w:rsidR="00FD26B0" w:rsidRPr="004E6D0A" w:rsidRDefault="00FD26B0" w:rsidP="00D43C5C">
            <w:pPr>
              <w:pStyle w:val="ListParagraph"/>
              <w:tabs>
                <w:tab w:val="left" w:pos="365"/>
              </w:tabs>
              <w:ind w:left="3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ลูกหนี้จากข้อตกลงสัมปทานบริการ</w:t>
            </w:r>
          </w:p>
        </w:tc>
        <w:tc>
          <w:tcPr>
            <w:tcW w:w="270" w:type="dxa"/>
          </w:tcPr>
          <w:p w14:paraId="3F94E78B" w14:textId="77777777" w:rsidR="00FD26B0" w:rsidRPr="004E6D0A" w:rsidRDefault="00FD26B0" w:rsidP="00D43C5C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8391D7" w14:textId="288E79EB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</w:rPr>
              <w:t>2,583,151</w:t>
            </w:r>
          </w:p>
        </w:tc>
        <w:tc>
          <w:tcPr>
            <w:tcW w:w="253" w:type="dxa"/>
            <w:vAlign w:val="bottom"/>
          </w:tcPr>
          <w:p w14:paraId="287ED6D9" w14:textId="77777777" w:rsidR="00FD26B0" w:rsidRPr="004E6D0A" w:rsidRDefault="00FD26B0" w:rsidP="00D43C5C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25051255" w14:textId="477BFA8D" w:rsidR="00FD26B0" w:rsidRPr="004E6D0A" w:rsidRDefault="00FD26B0" w:rsidP="00D43C5C">
            <w:pPr>
              <w:tabs>
                <w:tab w:val="decimal" w:pos="1170"/>
              </w:tabs>
              <w:ind w:left="-115" w:right="-21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4E6D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469</w:t>
            </w:r>
            <w:r w:rsidRPr="004E6D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172</w:t>
            </w:r>
          </w:p>
        </w:tc>
        <w:tc>
          <w:tcPr>
            <w:tcW w:w="270" w:type="dxa"/>
          </w:tcPr>
          <w:p w14:paraId="4E9D1601" w14:textId="77777777" w:rsidR="00FD26B0" w:rsidRPr="004E6D0A" w:rsidRDefault="00FD26B0" w:rsidP="00D43C5C">
            <w:pPr>
              <w:tabs>
                <w:tab w:val="decimal" w:pos="1243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7A06E6C" w14:textId="6EE5CEE2" w:rsidR="00FD26B0" w:rsidRPr="004E6D0A" w:rsidRDefault="00FD26B0" w:rsidP="00FD26B0">
            <w:pPr>
              <w:tabs>
                <w:tab w:val="decimal" w:pos="1025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4E6D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0B90B70" w14:textId="77777777" w:rsidR="00FD26B0" w:rsidRPr="004E6D0A" w:rsidRDefault="00FD26B0" w:rsidP="00D43C5C">
            <w:pPr>
              <w:ind w:left="-115" w:right="-3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6B0" w:rsidRPr="004E6D0A" w14:paraId="6F327F41" w14:textId="77777777" w:rsidTr="004E6D0A">
        <w:tc>
          <w:tcPr>
            <w:tcW w:w="4860" w:type="dxa"/>
          </w:tcPr>
          <w:p w14:paraId="38A8A47A" w14:textId="77777777" w:rsidR="00FD26B0" w:rsidRPr="004E6D0A" w:rsidRDefault="00FD26B0" w:rsidP="00D43C5C">
            <w:pPr>
              <w:pStyle w:val="ListParagraph"/>
              <w:tabs>
                <w:tab w:val="left" w:pos="365"/>
              </w:tabs>
              <w:ind w:left="365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38BABB8E" w14:textId="77777777" w:rsidR="00FD26B0" w:rsidRPr="004E6D0A" w:rsidRDefault="00FD26B0" w:rsidP="00D43C5C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BA0B41" w14:textId="3F8647A3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</w:rPr>
              <w:t>7,908</w:t>
            </w:r>
          </w:p>
        </w:tc>
        <w:tc>
          <w:tcPr>
            <w:tcW w:w="253" w:type="dxa"/>
            <w:vAlign w:val="bottom"/>
          </w:tcPr>
          <w:p w14:paraId="724EA031" w14:textId="77777777" w:rsidR="00FD26B0" w:rsidRPr="004E6D0A" w:rsidRDefault="00FD26B0" w:rsidP="00D43C5C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4D646113" w14:textId="31F13533" w:rsidR="00FD26B0" w:rsidRPr="004E6D0A" w:rsidRDefault="00FD26B0" w:rsidP="00D43C5C">
            <w:pPr>
              <w:tabs>
                <w:tab w:val="decimal" w:pos="1170"/>
              </w:tabs>
              <w:ind w:left="-115" w:right="-21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4E6D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417</w:t>
            </w:r>
          </w:p>
        </w:tc>
        <w:tc>
          <w:tcPr>
            <w:tcW w:w="270" w:type="dxa"/>
          </w:tcPr>
          <w:p w14:paraId="1EECF7B0" w14:textId="77777777" w:rsidR="00FD26B0" w:rsidRPr="004E6D0A" w:rsidRDefault="00FD26B0" w:rsidP="00D43C5C">
            <w:pPr>
              <w:tabs>
                <w:tab w:val="decimal" w:pos="1243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11420C" w14:textId="2DEA02A9" w:rsidR="00FD26B0" w:rsidRPr="004E6D0A" w:rsidRDefault="00FD26B0" w:rsidP="006565E2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6D0A">
              <w:rPr>
                <w:rFonts w:ascii="Angsana New" w:hAnsi="Angsana New"/>
                <w:sz w:val="30"/>
                <w:szCs w:val="30"/>
              </w:rPr>
              <w:t>419,623</w:t>
            </w:r>
          </w:p>
        </w:tc>
        <w:tc>
          <w:tcPr>
            <w:tcW w:w="360" w:type="dxa"/>
          </w:tcPr>
          <w:p w14:paraId="511F7DBB" w14:textId="77777777" w:rsidR="00FD26B0" w:rsidRPr="004E6D0A" w:rsidRDefault="00FD26B0" w:rsidP="00D43C5C">
            <w:pPr>
              <w:ind w:left="-115" w:right="-740" w:firstLine="6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6B0" w:rsidRPr="004E6D0A" w14:paraId="786F4CB9" w14:textId="77777777" w:rsidTr="004E6D0A">
        <w:tc>
          <w:tcPr>
            <w:tcW w:w="4860" w:type="dxa"/>
          </w:tcPr>
          <w:p w14:paraId="7F48D62C" w14:textId="77777777" w:rsidR="00FD26B0" w:rsidRPr="004E6D0A" w:rsidRDefault="00FD26B0" w:rsidP="00D43C5C">
            <w:pPr>
              <w:pStyle w:val="ListParagraph"/>
              <w:numPr>
                <w:ilvl w:val="0"/>
                <w:numId w:val="23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รวมรายการหนี้สินทางการเงินหมุนเวียน </w:t>
            </w:r>
          </w:p>
          <w:p w14:paraId="284D560A" w14:textId="77777777" w:rsidR="00FD26B0" w:rsidRPr="004E6D0A" w:rsidRDefault="00FD26B0" w:rsidP="00D43C5C">
            <w:pPr>
              <w:pStyle w:val="ListParagraph"/>
              <w:tabs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(ไม่รวมเจ้าหนี้การค้าและเจ้าหนี้หมุนเวียนอื่น</w:t>
            </w:r>
          </w:p>
          <w:p w14:paraId="39EA8172" w14:textId="77777777" w:rsidR="00FD26B0" w:rsidRPr="004E6D0A" w:rsidRDefault="00FD26B0" w:rsidP="00D43C5C">
            <w:pPr>
              <w:pStyle w:val="ListParagraph"/>
              <w:tabs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และประมาณการหนี้สิน)</w:t>
            </w:r>
          </w:p>
        </w:tc>
        <w:tc>
          <w:tcPr>
            <w:tcW w:w="270" w:type="dxa"/>
          </w:tcPr>
          <w:p w14:paraId="7474B4A6" w14:textId="77777777" w:rsidR="00FD26B0" w:rsidRPr="004E6D0A" w:rsidRDefault="00FD26B0" w:rsidP="00D43C5C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D4C6C8" w14:textId="77777777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</w:p>
          <w:p w14:paraId="46A1EA9F" w14:textId="77777777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</w:p>
          <w:p w14:paraId="32B730DF" w14:textId="20CFDC09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</w:rPr>
              <w:t>(556,756)</w:t>
            </w:r>
          </w:p>
        </w:tc>
        <w:tc>
          <w:tcPr>
            <w:tcW w:w="253" w:type="dxa"/>
            <w:vAlign w:val="bottom"/>
          </w:tcPr>
          <w:p w14:paraId="38DA9F92" w14:textId="77777777" w:rsidR="00FD26B0" w:rsidRPr="004E6D0A" w:rsidRDefault="00FD26B0" w:rsidP="00D43C5C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62AD6DA" w14:textId="77777777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</w:p>
          <w:p w14:paraId="24812D75" w14:textId="77777777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</w:p>
          <w:p w14:paraId="6EC21A45" w14:textId="0AB9A731" w:rsidR="00FD26B0" w:rsidRPr="004E6D0A" w:rsidRDefault="00FD26B0" w:rsidP="00D43C5C">
            <w:pPr>
              <w:tabs>
                <w:tab w:val="decimal" w:pos="900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364</w:t>
            </w:r>
            <w:r w:rsidRPr="004E6D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391</w:t>
            </w:r>
            <w:r w:rsidRPr="004E6D0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76BDE2" w14:textId="77777777" w:rsidR="00FD26B0" w:rsidRPr="004E6D0A" w:rsidRDefault="00FD26B0" w:rsidP="00D43C5C">
            <w:pPr>
              <w:tabs>
                <w:tab w:val="decimal" w:pos="1243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1A63F3" w14:textId="77777777" w:rsidR="00FD26B0" w:rsidRPr="004E6D0A" w:rsidRDefault="00FD26B0" w:rsidP="00D43C5C">
            <w:pPr>
              <w:tabs>
                <w:tab w:val="decimal" w:pos="1243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  <w:p w14:paraId="7361F99E" w14:textId="77777777" w:rsidR="00FD26B0" w:rsidRPr="004E6D0A" w:rsidRDefault="00FD26B0" w:rsidP="00D43C5C">
            <w:pPr>
              <w:tabs>
                <w:tab w:val="decimal" w:pos="1243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  <w:p w14:paraId="056E0115" w14:textId="3EA7CEB3" w:rsidR="00FD26B0" w:rsidRPr="004E6D0A" w:rsidRDefault="00FD26B0" w:rsidP="00350761">
            <w:pPr>
              <w:tabs>
                <w:tab w:val="decimal" w:pos="880"/>
              </w:tabs>
              <w:ind w:left="-115"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6D0A">
              <w:rPr>
                <w:rFonts w:ascii="Angsana New" w:hAnsi="Angsana New"/>
                <w:sz w:val="30"/>
                <w:szCs w:val="30"/>
              </w:rPr>
              <w:t>(105,864)</w:t>
            </w:r>
          </w:p>
        </w:tc>
        <w:tc>
          <w:tcPr>
            <w:tcW w:w="360" w:type="dxa"/>
          </w:tcPr>
          <w:p w14:paraId="682C23F8" w14:textId="77777777" w:rsidR="00FD26B0" w:rsidRPr="004E6D0A" w:rsidRDefault="00FD26B0" w:rsidP="00D43C5C">
            <w:pPr>
              <w:tabs>
                <w:tab w:val="decimal" w:pos="1243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6B0" w:rsidRPr="004E6D0A" w14:paraId="4C1417A5" w14:textId="77777777" w:rsidTr="004E6D0A">
        <w:tc>
          <w:tcPr>
            <w:tcW w:w="4860" w:type="dxa"/>
          </w:tcPr>
          <w:p w14:paraId="60DF4EAA" w14:textId="77777777" w:rsidR="00FD26B0" w:rsidRPr="004E6D0A" w:rsidRDefault="00FD26B0" w:rsidP="00D43C5C">
            <w:pPr>
              <w:pStyle w:val="ListParagraph"/>
              <w:numPr>
                <w:ilvl w:val="0"/>
                <w:numId w:val="23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รวมรายการหนี้สินทางการเงิน</w:t>
            </w:r>
            <w:r w:rsidRPr="004E6D0A">
              <w:rPr>
                <w:rFonts w:ascii="Angsana New" w:hAnsi="Angsana New" w:cs="Angsana New" w:hint="cs"/>
                <w:sz w:val="30"/>
                <w:szCs w:val="30"/>
                <w:cs/>
              </w:rPr>
              <w:t>ไม่</w:t>
            </w: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หมุนเวียน </w:t>
            </w:r>
          </w:p>
          <w:p w14:paraId="71D9BA87" w14:textId="77777777" w:rsidR="00FD26B0" w:rsidRPr="004E6D0A" w:rsidRDefault="00FD26B0" w:rsidP="00D43C5C">
            <w:pPr>
              <w:pStyle w:val="ListParagraph"/>
              <w:tabs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(ไม่รวมเจ้าหนี้การค้าและเจ้าหนี้หมุนเวียนอื่น</w:t>
            </w:r>
          </w:p>
          <w:p w14:paraId="48D5C707" w14:textId="77777777" w:rsidR="00FD26B0" w:rsidRPr="004E6D0A" w:rsidRDefault="00FD26B0" w:rsidP="00D43C5C">
            <w:pPr>
              <w:pStyle w:val="ListParagraph"/>
              <w:tabs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และประมาณการหนี้สิน)</w:t>
            </w:r>
          </w:p>
        </w:tc>
        <w:tc>
          <w:tcPr>
            <w:tcW w:w="270" w:type="dxa"/>
          </w:tcPr>
          <w:p w14:paraId="4C41264B" w14:textId="77777777" w:rsidR="00FD26B0" w:rsidRPr="004E6D0A" w:rsidRDefault="00FD26B0" w:rsidP="00D43C5C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4BD3C6" w14:textId="77777777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</w:p>
          <w:p w14:paraId="06DD62E0" w14:textId="77777777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</w:p>
          <w:p w14:paraId="25AF6495" w14:textId="0A2A8973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</w:rPr>
              <w:t>(4,594)</w:t>
            </w:r>
          </w:p>
        </w:tc>
        <w:tc>
          <w:tcPr>
            <w:tcW w:w="253" w:type="dxa"/>
            <w:vAlign w:val="bottom"/>
          </w:tcPr>
          <w:p w14:paraId="54B26AF7" w14:textId="77777777" w:rsidR="00FD26B0" w:rsidRPr="004E6D0A" w:rsidRDefault="00FD26B0" w:rsidP="00D43C5C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7FA35860" w14:textId="77777777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</w:p>
          <w:p w14:paraId="38825DC7" w14:textId="77777777" w:rsidR="00FD26B0" w:rsidRPr="004E6D0A" w:rsidRDefault="00FD26B0" w:rsidP="00D43C5C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</w:p>
          <w:p w14:paraId="3E175732" w14:textId="7C545B5A" w:rsidR="00FD26B0" w:rsidRPr="004E6D0A" w:rsidRDefault="00FD26B0" w:rsidP="00D43C5C">
            <w:pPr>
              <w:tabs>
                <w:tab w:val="decimal" w:pos="900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4E6D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430</w:t>
            </w:r>
            <w:r w:rsidRPr="004E6D0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78EBE3" w14:textId="77777777" w:rsidR="00FD26B0" w:rsidRPr="004E6D0A" w:rsidRDefault="00FD26B0" w:rsidP="00D43C5C">
            <w:pPr>
              <w:tabs>
                <w:tab w:val="decimal" w:pos="1243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771024F" w14:textId="7BC2725C" w:rsidR="00FD26B0" w:rsidRPr="004E6D0A" w:rsidRDefault="00FD26B0" w:rsidP="00B330BA">
            <w:pPr>
              <w:tabs>
                <w:tab w:val="decimal" w:pos="1243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  <w:p w14:paraId="6DAA228A" w14:textId="77777777" w:rsidR="00FD26B0" w:rsidRPr="004E6D0A" w:rsidRDefault="00FD26B0" w:rsidP="00B330BA">
            <w:pPr>
              <w:tabs>
                <w:tab w:val="decimal" w:pos="1243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  <w:p w14:paraId="5EB94B8D" w14:textId="565827B3" w:rsidR="00FD26B0" w:rsidRPr="004E6D0A" w:rsidRDefault="00FD26B0" w:rsidP="00350761">
            <w:pPr>
              <w:tabs>
                <w:tab w:val="decimal" w:pos="880"/>
              </w:tabs>
              <w:ind w:left="-115"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6D0A">
              <w:rPr>
                <w:rFonts w:ascii="Angsana New" w:hAnsi="Angsana New"/>
                <w:sz w:val="30"/>
                <w:szCs w:val="30"/>
              </w:rPr>
              <w:t>(8,117)</w:t>
            </w:r>
          </w:p>
        </w:tc>
        <w:tc>
          <w:tcPr>
            <w:tcW w:w="360" w:type="dxa"/>
          </w:tcPr>
          <w:p w14:paraId="059458A3" w14:textId="77777777" w:rsidR="00FD26B0" w:rsidRPr="004E6D0A" w:rsidRDefault="00FD26B0" w:rsidP="00D43C5C">
            <w:pPr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56B8A19" w14:textId="77777777" w:rsidR="00D43C5C" w:rsidRDefault="00D43C5C" w:rsidP="00327B98">
      <w:pPr>
        <w:pStyle w:val="block"/>
        <w:spacing w:after="0" w:line="240" w:lineRule="auto"/>
        <w:ind w:left="720"/>
        <w:jc w:val="thaiDistribute"/>
        <w:rPr>
          <w:rFonts w:ascii="Angsana New" w:hAnsi="Angsana New"/>
          <w:color w:val="0000FF"/>
          <w:sz w:val="28"/>
          <w:szCs w:val="28"/>
          <w:lang w:val="en-US" w:bidi="th-TH"/>
        </w:rPr>
      </w:pPr>
    </w:p>
    <w:p w14:paraId="51354508" w14:textId="77777777" w:rsidR="00D43C5C" w:rsidRPr="006B07E9" w:rsidRDefault="00D43C5C" w:rsidP="00327B98">
      <w:pPr>
        <w:pStyle w:val="block"/>
        <w:spacing w:after="0" w:line="240" w:lineRule="auto"/>
        <w:ind w:left="720"/>
        <w:jc w:val="thaiDistribute"/>
        <w:rPr>
          <w:rFonts w:ascii="Angsana New" w:hAnsi="Angsana New"/>
          <w:color w:val="0000FF"/>
          <w:sz w:val="28"/>
          <w:szCs w:val="28"/>
          <w:lang w:val="en-US" w:bidi="th-TH"/>
        </w:rPr>
      </w:pPr>
    </w:p>
    <w:p w14:paraId="2E626D79" w14:textId="77777777" w:rsidR="00B678C1" w:rsidRDefault="00B678C1" w:rsidP="00B678C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  <w:sectPr w:rsidR="00B678C1" w:rsidSect="00DA292D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03D9A1C7" w14:textId="169DA993" w:rsidR="002879EE" w:rsidRPr="00AE2820" w:rsidRDefault="002879EE" w:rsidP="00E533D7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E2820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การดำเนินงานร่วมกัน</w:t>
      </w:r>
    </w:p>
    <w:p w14:paraId="4F200B3C" w14:textId="6F86ABD7" w:rsidR="002879EE" w:rsidRPr="006B07E9" w:rsidRDefault="002879EE" w:rsidP="002879EE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3F0E4EB2" w14:textId="40279C48" w:rsidR="003F3E8E" w:rsidRPr="006B07E9" w:rsidRDefault="003F3E8E" w:rsidP="003F3E8E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 w:hint="cs"/>
          <w:sz w:val="30"/>
          <w:szCs w:val="30"/>
          <w:cs/>
          <w:lang w:val="en-GB"/>
        </w:rPr>
        <w:t xml:space="preserve">ในปี </w:t>
      </w:r>
      <w:r w:rsidR="00C605FF" w:rsidRPr="00C605FF">
        <w:rPr>
          <w:rFonts w:ascii="Angsana New" w:hAnsi="Angsana New"/>
          <w:sz w:val="30"/>
          <w:szCs w:val="30"/>
        </w:rPr>
        <w:t>2560</w:t>
      </w:r>
      <w:r w:rsidRPr="006B07E9">
        <w:rPr>
          <w:rFonts w:ascii="Angsana New" w:hAnsi="Angsana New"/>
          <w:sz w:val="30"/>
          <w:szCs w:val="30"/>
          <w:lang w:val="en-GB"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>บริษัทได้ทำสัญญาร่วมกับบริษัทแห่งหนึ่ง</w:t>
      </w:r>
      <w:r w:rsidRPr="006B07E9">
        <w:rPr>
          <w:rFonts w:ascii="Angsana New" w:hAnsi="Angsana New" w:hint="cs"/>
          <w:sz w:val="30"/>
          <w:szCs w:val="30"/>
          <w:cs/>
        </w:rPr>
        <w:t xml:space="preserve">ซึ่งถือเป็นผู้ดำเนินงานอื่น </w:t>
      </w:r>
      <w:r w:rsidRPr="006B07E9">
        <w:rPr>
          <w:rFonts w:ascii="Angsana New" w:hAnsi="Angsana New"/>
          <w:sz w:val="30"/>
          <w:szCs w:val="30"/>
        </w:rPr>
        <w:t>(Other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</w:rPr>
        <w:t>joint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</w:rPr>
        <w:t>operator)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 xml:space="preserve">เพื่อตั้ง </w:t>
      </w:r>
      <w:r w:rsidRPr="006B07E9">
        <w:rPr>
          <w:rFonts w:ascii="Angsana New" w:hAnsi="Angsana New"/>
          <w:sz w:val="30"/>
          <w:szCs w:val="30"/>
          <w:lang w:val="en-GB"/>
        </w:rPr>
        <w:t>“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 xml:space="preserve">กิจการร่วมค้ากลุ่มร่วมทำงาน </w:t>
      </w:r>
      <w:r w:rsidRPr="006B07E9">
        <w:rPr>
          <w:rFonts w:ascii="Angsana New" w:hAnsi="Angsana New"/>
          <w:sz w:val="30"/>
          <w:szCs w:val="30"/>
          <w:lang w:val="en-GB"/>
        </w:rPr>
        <w:t xml:space="preserve">SCN-CHO” (“SCN-CHO”) 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 xml:space="preserve">ประเภทการดำเนินงานร่วมกัน เพื่อจัดซื้อรถยนต์โดยสารปรับอากาศใช้ก๊าซธรรมชาติ </w:t>
      </w:r>
      <w:r w:rsidRPr="006B07E9">
        <w:rPr>
          <w:rFonts w:ascii="Angsana New" w:hAnsi="Angsana New"/>
          <w:sz w:val="30"/>
          <w:szCs w:val="30"/>
          <w:lang w:val="en-GB"/>
        </w:rPr>
        <w:t xml:space="preserve">(NGV) 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 xml:space="preserve">จำนวน </w:t>
      </w:r>
      <w:r w:rsidR="00C605FF" w:rsidRPr="00C605FF">
        <w:rPr>
          <w:rFonts w:ascii="Angsana New" w:hAnsi="Angsana New"/>
          <w:sz w:val="30"/>
          <w:szCs w:val="30"/>
        </w:rPr>
        <w:t>489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</w:rPr>
        <w:t>คัน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 xml:space="preserve">และบริการซ่อมแซมและบำรุงรถยนต์โดยสารเป็นระยะเวลา </w:t>
      </w:r>
      <w:r w:rsidR="00C605FF" w:rsidRPr="00C605FF">
        <w:rPr>
          <w:rFonts w:ascii="Angsana New" w:hAnsi="Angsana New"/>
          <w:sz w:val="30"/>
          <w:szCs w:val="30"/>
        </w:rPr>
        <w:t>10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</w:rPr>
        <w:t>ปี นับตั้งแต่วันเริ่มเดินรถยนต์โดยสารแต่ละคันเป็นต้นไปให้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 xml:space="preserve">กับองค์การขนส่งมวลชนกรุงเทพ     </w:t>
      </w:r>
      <w:r w:rsidR="007A744D" w:rsidRPr="006B07E9">
        <w:rPr>
          <w:rFonts w:ascii="Angsana New" w:hAnsi="Angsana New"/>
          <w:sz w:val="30"/>
          <w:szCs w:val="30"/>
          <w:lang w:val="en-GB"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>(</w:t>
      </w:r>
      <w:r w:rsidRPr="006B07E9">
        <w:rPr>
          <w:rFonts w:ascii="Angsana New" w:hAnsi="Angsana New"/>
          <w:sz w:val="30"/>
          <w:szCs w:val="30"/>
          <w:lang w:val="en-GB"/>
        </w:rPr>
        <w:t>“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>ขสมก</w:t>
      </w:r>
      <w:r w:rsidRPr="006B07E9">
        <w:rPr>
          <w:rFonts w:ascii="Angsana New" w:hAnsi="Angsana New"/>
          <w:sz w:val="30"/>
          <w:szCs w:val="30"/>
          <w:lang w:val="en-GB"/>
        </w:rPr>
        <w:t>.”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 xml:space="preserve">) โดยตามสัญญาบริษัทแบ่งปันผลกำไรหรือขาดทุนของกิจการร่วมค้ากลุ่มร่วมทำงานในอัตราร้อยละ </w:t>
      </w:r>
      <w:r w:rsidR="00C605FF" w:rsidRPr="00C605FF">
        <w:rPr>
          <w:rFonts w:ascii="Angsana New" w:hAnsi="Angsana New"/>
          <w:sz w:val="30"/>
          <w:szCs w:val="30"/>
        </w:rPr>
        <w:t>50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6B07E9">
        <w:rPr>
          <w:rFonts w:ascii="Angsana New" w:hAnsi="Angsana New" w:hint="cs"/>
          <w:sz w:val="30"/>
          <w:szCs w:val="30"/>
          <w:cs/>
        </w:rPr>
        <w:t xml:space="preserve">วางเงินมัดจำในนาม </w:t>
      </w:r>
      <w:r w:rsidRPr="006B07E9">
        <w:rPr>
          <w:rFonts w:ascii="Angsana New" w:hAnsi="Angsana New"/>
          <w:sz w:val="30"/>
          <w:szCs w:val="30"/>
        </w:rPr>
        <w:t>SCN-CHO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</w:rPr>
        <w:t xml:space="preserve">ให้แก่ขสมก. จำนวน </w:t>
      </w:r>
      <w:r w:rsidR="00C605FF" w:rsidRPr="00C605FF">
        <w:rPr>
          <w:rFonts w:ascii="Angsana New" w:hAnsi="Angsana New"/>
          <w:sz w:val="30"/>
          <w:szCs w:val="30"/>
        </w:rPr>
        <w:t>426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</w:rPr>
        <w:t xml:space="preserve">ล้านบาทเพื่อเป็นหลักประกันสัญญา ซึ่งเงินมัดจำดังกล่าวถูกจัดประเภทเป็นลูกหนี้ไม่หมุนเวียนอื่น </w:t>
      </w:r>
    </w:p>
    <w:p w14:paraId="19BC334D" w14:textId="77777777" w:rsidR="00DF60F2" w:rsidRPr="008A5275" w:rsidRDefault="00DF60F2">
      <w:pPr>
        <w:spacing w:line="240" w:lineRule="auto"/>
        <w:rPr>
          <w:rFonts w:ascii="Angsana New" w:hAnsi="Angsana New"/>
          <w:sz w:val="28"/>
          <w:szCs w:val="28"/>
        </w:rPr>
      </w:pPr>
    </w:p>
    <w:p w14:paraId="49D68707" w14:textId="6B8AD6B3" w:rsidR="00B40951" w:rsidRPr="006B07E9" w:rsidRDefault="0065639D" w:rsidP="008B360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รายการสินทรัพย์และหนี้สินของการดำเนินงานร่วมกันซึ่งรวมอยู่ในงบแสดงฐานะการเงิน ณ วันที่ </w:t>
      </w:r>
      <w:r w:rsidR="00C605FF" w:rsidRPr="00C605FF">
        <w:rPr>
          <w:rFonts w:ascii="Angsana New" w:hAnsi="Angsana New"/>
          <w:sz w:val="30"/>
          <w:szCs w:val="30"/>
        </w:rPr>
        <w:t>31</w:t>
      </w:r>
      <w:r w:rsidRPr="006B07E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B3609">
        <w:rPr>
          <w:rFonts w:ascii="Angsana New" w:hAnsi="Angsana New" w:hint="cs"/>
          <w:sz w:val="30"/>
          <w:szCs w:val="30"/>
          <w:cs/>
        </w:rPr>
        <w:t xml:space="preserve">        </w:t>
      </w:r>
      <w:r w:rsidRPr="006B07E9">
        <w:rPr>
          <w:rFonts w:ascii="Angsana New" w:hAnsi="Angsana New"/>
          <w:sz w:val="30"/>
          <w:szCs w:val="30"/>
          <w:cs/>
        </w:rPr>
        <w:t>สำหรับแต่ละปีมีดังนี้</w:t>
      </w:r>
    </w:p>
    <w:p w14:paraId="22C172E6" w14:textId="6317EBD8" w:rsidR="00B40951" w:rsidRPr="006B07E9" w:rsidRDefault="00B40951">
      <w:pPr>
        <w:spacing w:line="240" w:lineRule="auto"/>
        <w:rPr>
          <w:rFonts w:ascii="Angsana New" w:hAnsi="Angsana New"/>
          <w:sz w:val="28"/>
          <w:szCs w:val="28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620"/>
      </w:tblGrid>
      <w:tr w:rsidR="0065639D" w:rsidRPr="006B07E9" w14:paraId="452C5C6A" w14:textId="77777777" w:rsidTr="00CF2ED7">
        <w:tc>
          <w:tcPr>
            <w:tcW w:w="5580" w:type="dxa"/>
          </w:tcPr>
          <w:p w14:paraId="122DBC5F" w14:textId="77777777" w:rsidR="0065639D" w:rsidRPr="006B07E9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7FA056BC" w14:textId="77777777" w:rsidR="0065639D" w:rsidRPr="006B07E9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65639D" w:rsidRPr="006B07E9" w14:paraId="44384276" w14:textId="77777777" w:rsidTr="00CF2ED7">
        <w:tc>
          <w:tcPr>
            <w:tcW w:w="5580" w:type="dxa"/>
          </w:tcPr>
          <w:p w14:paraId="51E21A8F" w14:textId="77777777" w:rsidR="0065639D" w:rsidRPr="006B07E9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A21C7CC" w14:textId="5AFA1759" w:rsidR="0065639D" w:rsidRPr="006B07E9" w:rsidRDefault="00C605FF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EF252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CFAD3DF" w14:textId="77777777" w:rsidR="0065639D" w:rsidRPr="006B07E9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9EE808" w14:textId="117E039E" w:rsidR="0065639D" w:rsidRPr="006B07E9" w:rsidRDefault="00C605FF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EF252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5639D" w:rsidRPr="006B07E9" w14:paraId="562CA9DB" w14:textId="77777777" w:rsidTr="00CF2ED7">
        <w:tc>
          <w:tcPr>
            <w:tcW w:w="5580" w:type="dxa"/>
          </w:tcPr>
          <w:p w14:paraId="3D5A949D" w14:textId="77777777" w:rsidR="0065639D" w:rsidRPr="006B07E9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7042C84" w14:textId="77777777" w:rsidR="0065639D" w:rsidRPr="006B07E9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2520" w:rsidRPr="006B07E9" w14:paraId="3BD811BF" w14:textId="77777777" w:rsidTr="00CF2ED7">
        <w:tc>
          <w:tcPr>
            <w:tcW w:w="5580" w:type="dxa"/>
          </w:tcPr>
          <w:p w14:paraId="0A7D119A" w14:textId="77777777" w:rsidR="00EF2520" w:rsidRPr="006B07E9" w:rsidRDefault="00EF2520" w:rsidP="00EF25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710" w:type="dxa"/>
          </w:tcPr>
          <w:p w14:paraId="7B18E8A7" w14:textId="42B5F3DE" w:rsidR="00EF2520" w:rsidRPr="006B07E9" w:rsidRDefault="00273EAD" w:rsidP="00EF25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33,645</w:t>
            </w:r>
          </w:p>
        </w:tc>
        <w:tc>
          <w:tcPr>
            <w:tcW w:w="270" w:type="dxa"/>
          </w:tcPr>
          <w:p w14:paraId="05A25937" w14:textId="77777777" w:rsidR="00EF2520" w:rsidRPr="006B07E9" w:rsidRDefault="00EF2520" w:rsidP="00EF25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4540E9" w14:textId="5AF3C033" w:rsidR="00EF2520" w:rsidRPr="006B07E9" w:rsidRDefault="00EF2520" w:rsidP="00EF25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 w:hint="cs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353</w:t>
            </w:r>
          </w:p>
        </w:tc>
      </w:tr>
      <w:tr w:rsidR="00EF2520" w:rsidRPr="006B07E9" w14:paraId="5B2C4206" w14:textId="77777777" w:rsidTr="00CF2ED7">
        <w:tc>
          <w:tcPr>
            <w:tcW w:w="5580" w:type="dxa"/>
          </w:tcPr>
          <w:p w14:paraId="6B2DA3D3" w14:textId="77777777" w:rsidR="00EF2520" w:rsidRPr="006B07E9" w:rsidRDefault="00EF2520" w:rsidP="00EF25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14:paraId="50F2D4E1" w14:textId="1A8E4C5E" w:rsidR="00EF2520" w:rsidRPr="006B07E9" w:rsidRDefault="00273EAD" w:rsidP="00EF25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214,279</w:t>
            </w:r>
          </w:p>
        </w:tc>
        <w:tc>
          <w:tcPr>
            <w:tcW w:w="270" w:type="dxa"/>
          </w:tcPr>
          <w:p w14:paraId="0EDDA611" w14:textId="77777777" w:rsidR="00EF2520" w:rsidRPr="006B07E9" w:rsidRDefault="00EF2520" w:rsidP="00EF25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3883FC" w14:textId="1C22D9A6" w:rsidR="00EF2520" w:rsidRPr="006B07E9" w:rsidRDefault="00EF2520" w:rsidP="00EF25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974</w:t>
            </w:r>
          </w:p>
        </w:tc>
      </w:tr>
      <w:tr w:rsidR="00EF2520" w:rsidRPr="006B07E9" w14:paraId="72C4795E" w14:textId="77777777" w:rsidTr="00CF2ED7">
        <w:tc>
          <w:tcPr>
            <w:tcW w:w="5580" w:type="dxa"/>
          </w:tcPr>
          <w:p w14:paraId="4BEDB419" w14:textId="77777777" w:rsidR="00EF2520" w:rsidRPr="006B07E9" w:rsidRDefault="00EF2520" w:rsidP="00EF25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9230DB4" w14:textId="7A41B927" w:rsidR="00EF2520" w:rsidRPr="006B07E9" w:rsidRDefault="00273EAD" w:rsidP="00EF25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(25,863)</w:t>
            </w:r>
          </w:p>
        </w:tc>
        <w:tc>
          <w:tcPr>
            <w:tcW w:w="270" w:type="dxa"/>
          </w:tcPr>
          <w:p w14:paraId="50D19E70" w14:textId="77777777" w:rsidR="00EF2520" w:rsidRPr="006B07E9" w:rsidRDefault="00EF2520" w:rsidP="00EF25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B805D5" w14:textId="4587C311" w:rsidR="00EF2520" w:rsidRPr="006B07E9" w:rsidRDefault="00EF2520" w:rsidP="00EF25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605FF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632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F2520" w:rsidRPr="006B07E9" w14:paraId="5D8441F6" w14:textId="77777777" w:rsidTr="00CF2ED7">
        <w:tc>
          <w:tcPr>
            <w:tcW w:w="5580" w:type="dxa"/>
          </w:tcPr>
          <w:p w14:paraId="767105CE" w14:textId="77777777" w:rsidR="00EF2520" w:rsidRPr="006B07E9" w:rsidRDefault="00EF2520" w:rsidP="00EF25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8F89703" w14:textId="0F92EC29" w:rsidR="00EF2520" w:rsidRPr="006B07E9" w:rsidRDefault="00624DD5" w:rsidP="00EF25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222,061</w:t>
            </w:r>
          </w:p>
        </w:tc>
        <w:tc>
          <w:tcPr>
            <w:tcW w:w="270" w:type="dxa"/>
          </w:tcPr>
          <w:p w14:paraId="23C62C94" w14:textId="77777777" w:rsidR="00EF2520" w:rsidRPr="006B07E9" w:rsidRDefault="00EF2520" w:rsidP="00EF25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4A8DF1E" w14:textId="0A248D4C" w:rsidR="00EF2520" w:rsidRPr="006B07E9" w:rsidRDefault="00EF2520" w:rsidP="00EF25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223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695</w:t>
            </w:r>
          </w:p>
        </w:tc>
      </w:tr>
    </w:tbl>
    <w:p w14:paraId="4866EAF1" w14:textId="38EC5BD3" w:rsidR="00E51D3C" w:rsidRPr="006B07E9" w:rsidRDefault="00E51D3C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032975C5" w14:textId="57F82A7C" w:rsidR="00DD34A4" w:rsidRPr="006B07E9" w:rsidRDefault="00DD34A4" w:rsidP="00B61BC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รายการรายได้และค่าใช้จ่ายของการดำเนินงานร่วมกันซึ่งรวมอยู่ในงบกำไรขาดทุนเบ็ดเสร็จสำหรับ</w:t>
      </w:r>
      <w:r w:rsidR="00AF0B8B" w:rsidRPr="006B07E9">
        <w:rPr>
          <w:rFonts w:ascii="Angsana New" w:hAnsi="Angsana New"/>
          <w:sz w:val="30"/>
          <w:szCs w:val="30"/>
          <w:cs/>
        </w:rPr>
        <w:t>ปี</w:t>
      </w:r>
      <w:r w:rsidR="002D1B8A" w:rsidRPr="006B07E9">
        <w:rPr>
          <w:rFonts w:ascii="Angsana New" w:hAnsi="Angsana New"/>
          <w:sz w:val="30"/>
          <w:szCs w:val="30"/>
          <w:cs/>
        </w:rPr>
        <w:t>สิ้น</w:t>
      </w:r>
      <w:r w:rsidRPr="006B07E9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C605FF" w:rsidRPr="00C605FF">
        <w:rPr>
          <w:rFonts w:ascii="Angsana New" w:hAnsi="Angsana New"/>
          <w:sz w:val="30"/>
          <w:szCs w:val="30"/>
        </w:rPr>
        <w:t>31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="002D1B8A" w:rsidRPr="006B07E9">
        <w:rPr>
          <w:rFonts w:ascii="Angsana New" w:hAnsi="Angsana New"/>
          <w:sz w:val="30"/>
          <w:szCs w:val="30"/>
          <w:cs/>
        </w:rPr>
        <w:t>ธันวาคม</w:t>
      </w:r>
      <w:r w:rsidRPr="006B07E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0C4F24F" w14:textId="6E907AEB" w:rsidR="002D1B8A" w:rsidRPr="006B07E9" w:rsidRDefault="002D1B8A" w:rsidP="00B61BC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620"/>
      </w:tblGrid>
      <w:tr w:rsidR="002D1B8A" w:rsidRPr="006B07E9" w14:paraId="4535E283" w14:textId="77777777" w:rsidTr="002D1B8A">
        <w:tc>
          <w:tcPr>
            <w:tcW w:w="5580" w:type="dxa"/>
          </w:tcPr>
          <w:p w14:paraId="55F2AD36" w14:textId="77777777" w:rsidR="002D1B8A" w:rsidRPr="006B07E9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9EBC6C9" w14:textId="77777777" w:rsidR="002D1B8A" w:rsidRPr="006B07E9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1B5C49" w:rsidRPr="006B07E9" w14:paraId="6429161A" w14:textId="77777777" w:rsidTr="002D1B8A">
        <w:tc>
          <w:tcPr>
            <w:tcW w:w="5580" w:type="dxa"/>
          </w:tcPr>
          <w:p w14:paraId="3F3F9F18" w14:textId="77777777" w:rsidR="001B5C49" w:rsidRPr="006B07E9" w:rsidRDefault="001B5C49" w:rsidP="001B5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C73DF4" w14:textId="66635B01" w:rsidR="001B5C49" w:rsidRPr="006B07E9" w:rsidRDefault="00C605FF" w:rsidP="001B5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EF252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4A07223" w14:textId="77777777" w:rsidR="001B5C49" w:rsidRPr="006B07E9" w:rsidRDefault="001B5C49" w:rsidP="001B5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A4780E8" w14:textId="01AB5C4C" w:rsidR="001B5C49" w:rsidRPr="006B07E9" w:rsidRDefault="00C605FF" w:rsidP="001B5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EF252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D1B8A" w:rsidRPr="006B07E9" w14:paraId="512A8482" w14:textId="77777777" w:rsidTr="002D1B8A">
        <w:tc>
          <w:tcPr>
            <w:tcW w:w="5580" w:type="dxa"/>
          </w:tcPr>
          <w:p w14:paraId="1741CAC6" w14:textId="77777777" w:rsidR="002D1B8A" w:rsidRPr="006B07E9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20CD3E9" w14:textId="77777777" w:rsidR="002D1B8A" w:rsidRPr="006B07E9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2520" w:rsidRPr="006B07E9" w14:paraId="2843D18E" w14:textId="77777777" w:rsidTr="002D1B8A">
        <w:tc>
          <w:tcPr>
            <w:tcW w:w="5580" w:type="dxa"/>
          </w:tcPr>
          <w:p w14:paraId="672A5A86" w14:textId="253A77A6" w:rsidR="00EF2520" w:rsidRPr="006B07E9" w:rsidRDefault="00EF2520" w:rsidP="00EF25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รายได้</w:t>
            </w:r>
          </w:p>
        </w:tc>
        <w:tc>
          <w:tcPr>
            <w:tcW w:w="1710" w:type="dxa"/>
          </w:tcPr>
          <w:p w14:paraId="5EDFA4B7" w14:textId="0A7AC1CA" w:rsidR="00EF2520" w:rsidRPr="006B07E9" w:rsidRDefault="00273EAD" w:rsidP="00C94D5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</w:t>
            </w:r>
            <w:r w:rsidR="00B63AFC"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270" w:type="dxa"/>
          </w:tcPr>
          <w:p w14:paraId="44BED8BF" w14:textId="77777777" w:rsidR="00EF2520" w:rsidRPr="006B07E9" w:rsidRDefault="00EF2520" w:rsidP="00EF25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8DF02D" w14:textId="0E959C26" w:rsidR="00EF2520" w:rsidRPr="006B07E9" w:rsidRDefault="00EF2520" w:rsidP="00C94D5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 w:hint="cs"/>
                <w:sz w:val="30"/>
                <w:szCs w:val="30"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543</w:t>
            </w:r>
          </w:p>
        </w:tc>
      </w:tr>
      <w:tr w:rsidR="00EF2520" w:rsidRPr="006B07E9" w14:paraId="05AE34C0" w14:textId="77777777" w:rsidTr="002D1B8A">
        <w:tc>
          <w:tcPr>
            <w:tcW w:w="5580" w:type="dxa"/>
          </w:tcPr>
          <w:p w14:paraId="4CCAFAF1" w14:textId="3C14A16B" w:rsidR="00EF2520" w:rsidRPr="006B07E9" w:rsidRDefault="00EF2520" w:rsidP="00EF25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710" w:type="dxa"/>
          </w:tcPr>
          <w:p w14:paraId="2209DEE5" w14:textId="47184ED5" w:rsidR="00EF2520" w:rsidRPr="006B07E9" w:rsidRDefault="009C697A" w:rsidP="00C94D5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C5366" w:rsidRPr="007C5366">
              <w:rPr>
                <w:rFonts w:ascii="Angsana New" w:hAnsi="Angsana New" w:hint="cs"/>
                <w:sz w:val="30"/>
                <w:szCs w:val="30"/>
              </w:rPr>
              <w:t>6</w:t>
            </w:r>
            <w:r w:rsidR="00B63AFC">
              <w:rPr>
                <w:rFonts w:ascii="Angsana New" w:hAnsi="Angsana New"/>
                <w:sz w:val="30"/>
                <w:szCs w:val="30"/>
              </w:rPr>
              <w:t>2,909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B8CDE1" w14:textId="77777777" w:rsidR="00EF2520" w:rsidRPr="006B07E9" w:rsidRDefault="00EF2520" w:rsidP="00EF25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FBF3703" w14:textId="787BBC69" w:rsidR="00EF2520" w:rsidRPr="006B07E9" w:rsidRDefault="00EF2520" w:rsidP="00DE782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605FF">
              <w:rPr>
                <w:rFonts w:ascii="Angsana New" w:hAnsi="Angsana New"/>
                <w:sz w:val="30"/>
                <w:szCs w:val="30"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097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F2520" w:rsidRPr="00B63AFC" w14:paraId="087AB0A5" w14:textId="77777777" w:rsidTr="002D1B8A">
        <w:tc>
          <w:tcPr>
            <w:tcW w:w="5580" w:type="dxa"/>
          </w:tcPr>
          <w:p w14:paraId="47E71329" w14:textId="20310FE2" w:rsidR="00EF2520" w:rsidRPr="00B63AFC" w:rsidRDefault="00EF2520" w:rsidP="00EF25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3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6D6E2E4" w14:textId="7782CF24" w:rsidR="00EF2520" w:rsidRPr="00B63AFC" w:rsidRDefault="009C697A" w:rsidP="00C94D5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3AFC">
              <w:rPr>
                <w:rFonts w:ascii="Angsana New" w:hAnsi="Angsana New"/>
                <w:b/>
                <w:bCs/>
                <w:sz w:val="30"/>
                <w:szCs w:val="30"/>
              </w:rPr>
              <w:t>12,</w:t>
            </w:r>
            <w:r w:rsidR="00B63AFC" w:rsidRPr="00B63AFC">
              <w:rPr>
                <w:rFonts w:ascii="Angsana New" w:hAnsi="Angsana New"/>
                <w:b/>
                <w:bCs/>
                <w:sz w:val="30"/>
                <w:szCs w:val="30"/>
              </w:rPr>
              <w:t>715</w:t>
            </w:r>
          </w:p>
        </w:tc>
        <w:tc>
          <w:tcPr>
            <w:tcW w:w="270" w:type="dxa"/>
          </w:tcPr>
          <w:p w14:paraId="7CCAF3E1" w14:textId="77777777" w:rsidR="00EF2520" w:rsidRPr="00B63AFC" w:rsidRDefault="00EF2520" w:rsidP="00EF25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0FB01A4" w14:textId="6D87E58B" w:rsidR="00EF2520" w:rsidRPr="00B63AFC" w:rsidRDefault="00EF2520" w:rsidP="00C94D5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3AFC">
              <w:rPr>
                <w:rFonts w:ascii="Angsana New" w:hAnsi="Angsana New"/>
                <w:b/>
                <w:bCs/>
                <w:sz w:val="30"/>
                <w:szCs w:val="30"/>
              </w:rPr>
              <w:t>12,446</w:t>
            </w:r>
          </w:p>
        </w:tc>
      </w:tr>
    </w:tbl>
    <w:p w14:paraId="3EB1CAE8" w14:textId="767DB2A4" w:rsidR="00B678C1" w:rsidRDefault="00B678C1">
      <w:pPr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1BA9E88B" w14:textId="3D853D54" w:rsidR="006E7C82" w:rsidRPr="00AE2820" w:rsidRDefault="000F6A64" w:rsidP="00E533D7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E2820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3B8E8546" w14:textId="77777777" w:rsidR="009A0AE7" w:rsidRPr="006B07E9" w:rsidRDefault="009A0AE7" w:rsidP="00ED467F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0"/>
        <w:gridCol w:w="1673"/>
        <w:gridCol w:w="244"/>
        <w:gridCol w:w="1643"/>
      </w:tblGrid>
      <w:tr w:rsidR="00BA1315" w:rsidRPr="006B07E9" w14:paraId="12BB946C" w14:textId="77777777" w:rsidTr="00AF0B8B">
        <w:trPr>
          <w:tblHeader/>
        </w:trPr>
        <w:tc>
          <w:tcPr>
            <w:tcW w:w="2402" w:type="pct"/>
          </w:tcPr>
          <w:p w14:paraId="324FC72A" w14:textId="77777777" w:rsidR="00BA1315" w:rsidRPr="006B07E9" w:rsidRDefault="00BA1315" w:rsidP="006E7C82">
            <w:pPr>
              <w:pStyle w:val="BodyText"/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248AA95D" w14:textId="4E788E39" w:rsidR="00BA1315" w:rsidRPr="006B07E9" w:rsidRDefault="00BA1315" w:rsidP="0004051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9" w:type="pct"/>
            <w:gridSpan w:val="3"/>
          </w:tcPr>
          <w:p w14:paraId="769023D5" w14:textId="77777777" w:rsidR="00BA1315" w:rsidRPr="006B07E9" w:rsidRDefault="00BA1315" w:rsidP="00040512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5C49" w:rsidRPr="006B07E9" w14:paraId="7D97549E" w14:textId="77777777" w:rsidTr="00AF0B8B">
        <w:trPr>
          <w:tblHeader/>
        </w:trPr>
        <w:tc>
          <w:tcPr>
            <w:tcW w:w="2402" w:type="pct"/>
          </w:tcPr>
          <w:p w14:paraId="4139B865" w14:textId="77777777" w:rsidR="001B5C49" w:rsidRPr="006B07E9" w:rsidRDefault="001B5C49" w:rsidP="001B5C49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9" w:type="pct"/>
          </w:tcPr>
          <w:p w14:paraId="34E06DF8" w14:textId="77777777" w:rsidR="001B5C49" w:rsidRPr="006B07E9" w:rsidRDefault="001B5C49" w:rsidP="001B5C4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pct"/>
          </w:tcPr>
          <w:p w14:paraId="20E79D03" w14:textId="7CFEADD1" w:rsidR="001B5C49" w:rsidRPr="006B07E9" w:rsidRDefault="00C605FF" w:rsidP="001B5C49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8002A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3" w:type="pct"/>
          </w:tcPr>
          <w:p w14:paraId="707F2E5D" w14:textId="77777777" w:rsidR="001B5C49" w:rsidRPr="006B07E9" w:rsidRDefault="001B5C49" w:rsidP="001B5C49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pct"/>
          </w:tcPr>
          <w:p w14:paraId="5A22A16A" w14:textId="4C0BF70A" w:rsidR="001B5C49" w:rsidRPr="006B07E9" w:rsidRDefault="00C605FF" w:rsidP="001B5C49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8002A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A1315" w:rsidRPr="006B07E9" w14:paraId="3BF72AC0" w14:textId="77777777" w:rsidTr="00AF0B8B">
        <w:trPr>
          <w:tblHeader/>
        </w:trPr>
        <w:tc>
          <w:tcPr>
            <w:tcW w:w="2402" w:type="pct"/>
          </w:tcPr>
          <w:p w14:paraId="31962DEE" w14:textId="77777777" w:rsidR="00BA1315" w:rsidRPr="006B07E9" w:rsidRDefault="00BA1315" w:rsidP="0004051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0FD1ABE4" w14:textId="77777777" w:rsidR="00BA1315" w:rsidRPr="006B07E9" w:rsidRDefault="00BA1315" w:rsidP="0004051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9" w:type="pct"/>
            <w:gridSpan w:val="3"/>
          </w:tcPr>
          <w:p w14:paraId="79BBFD73" w14:textId="77777777" w:rsidR="00BA1315" w:rsidRPr="006B07E9" w:rsidRDefault="00BA1315" w:rsidP="00040512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02AF" w:rsidRPr="006B07E9" w14:paraId="4DD6AE13" w14:textId="77777777" w:rsidTr="00AF0B8B">
        <w:trPr>
          <w:tblHeader/>
        </w:trPr>
        <w:tc>
          <w:tcPr>
            <w:tcW w:w="2402" w:type="pct"/>
          </w:tcPr>
          <w:p w14:paraId="142FD8E6" w14:textId="1880E07A" w:rsidR="008002AF" w:rsidRPr="006B07E9" w:rsidRDefault="008002AF" w:rsidP="008002A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605FF">
              <w:rPr>
                <w:rFonts w:ascii="Angsana New" w:hAnsi="Angsana New"/>
                <w:sz w:val="30"/>
                <w:szCs w:val="30"/>
              </w:rPr>
              <w:t>1</w:t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59" w:type="pct"/>
          </w:tcPr>
          <w:p w14:paraId="53BA2C1D" w14:textId="77777777" w:rsidR="008002AF" w:rsidRPr="006B07E9" w:rsidRDefault="008002AF" w:rsidP="008002A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pct"/>
          </w:tcPr>
          <w:p w14:paraId="283B4408" w14:textId="35C6FB2D" w:rsidR="008002AF" w:rsidRPr="006B07E9" w:rsidRDefault="007C5366" w:rsidP="008002AF">
            <w:pPr>
              <w:pStyle w:val="BodyText"/>
              <w:tabs>
                <w:tab w:val="decimal" w:pos="138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366">
              <w:rPr>
                <w:rFonts w:ascii="Angsana New" w:hAnsi="Angsana New" w:hint="cs"/>
                <w:sz w:val="30"/>
                <w:szCs w:val="30"/>
              </w:rPr>
              <w:t>1</w:t>
            </w:r>
            <w:r w:rsidR="000638D1">
              <w:rPr>
                <w:rFonts w:ascii="Angsana New" w:hAnsi="Angsana New"/>
                <w:sz w:val="30"/>
                <w:szCs w:val="30"/>
              </w:rPr>
              <w:t>,100,445</w:t>
            </w:r>
          </w:p>
        </w:tc>
        <w:tc>
          <w:tcPr>
            <w:tcW w:w="133" w:type="pct"/>
          </w:tcPr>
          <w:p w14:paraId="04ADA52D" w14:textId="77777777" w:rsidR="008002AF" w:rsidRPr="006B07E9" w:rsidRDefault="008002AF" w:rsidP="008002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pct"/>
          </w:tcPr>
          <w:p w14:paraId="14A660A7" w14:textId="56ADAD33" w:rsidR="008002AF" w:rsidRPr="006B07E9" w:rsidRDefault="008002AF" w:rsidP="008002AF">
            <w:pPr>
              <w:pStyle w:val="BodyText"/>
              <w:tabs>
                <w:tab w:val="decimal" w:pos="13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 w:hint="cs"/>
                <w:sz w:val="30"/>
                <w:szCs w:val="30"/>
              </w:rPr>
              <w:t>682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  <w:tr w:rsidR="008002AF" w:rsidRPr="006B07E9" w14:paraId="73E5EAFC" w14:textId="77777777" w:rsidTr="00AF0B8B">
        <w:trPr>
          <w:tblHeader/>
        </w:trPr>
        <w:tc>
          <w:tcPr>
            <w:tcW w:w="2402" w:type="pct"/>
          </w:tcPr>
          <w:p w14:paraId="3FE0ECB7" w14:textId="77777777" w:rsidR="008002AF" w:rsidRPr="006B07E9" w:rsidRDefault="008002AF" w:rsidP="008002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59" w:type="pct"/>
          </w:tcPr>
          <w:p w14:paraId="39957C42" w14:textId="01F4FDEC" w:rsidR="008002AF" w:rsidRPr="006B07E9" w:rsidRDefault="008002AF" w:rsidP="008002AF">
            <w:pPr>
              <w:pStyle w:val="BodyText"/>
              <w:tabs>
                <w:tab w:val="decimal" w:pos="610"/>
              </w:tabs>
              <w:spacing w:after="0"/>
              <w:ind w:left="-126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pct"/>
          </w:tcPr>
          <w:p w14:paraId="36CCD20F" w14:textId="40EB87AB" w:rsidR="008002AF" w:rsidRPr="006B07E9" w:rsidRDefault="000638D1" w:rsidP="00FF2442">
            <w:pPr>
              <w:pStyle w:val="BodyText"/>
              <w:tabs>
                <w:tab w:val="decimal" w:pos="102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6AA35A5F" w14:textId="77777777" w:rsidR="008002AF" w:rsidRPr="006B07E9" w:rsidRDefault="008002AF" w:rsidP="008002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pct"/>
          </w:tcPr>
          <w:p w14:paraId="17CECEF2" w14:textId="5608E650" w:rsidR="008002AF" w:rsidRPr="006B07E9" w:rsidRDefault="008002AF" w:rsidP="008002AF">
            <w:pPr>
              <w:pStyle w:val="BodyText"/>
              <w:tabs>
                <w:tab w:val="decimal" w:pos="13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417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637</w:t>
            </w:r>
          </w:p>
        </w:tc>
      </w:tr>
      <w:tr w:rsidR="007F4CB6" w:rsidRPr="006B07E9" w14:paraId="65299812" w14:textId="77777777" w:rsidTr="00AF0B8B">
        <w:trPr>
          <w:tblHeader/>
        </w:trPr>
        <w:tc>
          <w:tcPr>
            <w:tcW w:w="2402" w:type="pct"/>
          </w:tcPr>
          <w:p w14:paraId="1CF5104E" w14:textId="0D805F10" w:rsidR="007F4CB6" w:rsidRPr="006B07E9" w:rsidRDefault="007F4CB6" w:rsidP="008002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659" w:type="pct"/>
          </w:tcPr>
          <w:p w14:paraId="007F3790" w14:textId="77777777" w:rsidR="007F4CB6" w:rsidRPr="006B07E9" w:rsidRDefault="007F4CB6" w:rsidP="008002AF">
            <w:pPr>
              <w:pStyle w:val="BodyText"/>
              <w:tabs>
                <w:tab w:val="decimal" w:pos="610"/>
              </w:tabs>
              <w:spacing w:after="0"/>
              <w:ind w:left="-126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pct"/>
          </w:tcPr>
          <w:p w14:paraId="2B833DC5" w14:textId="020E2409" w:rsidR="007F4CB6" w:rsidRPr="006B07E9" w:rsidRDefault="00624DD5" w:rsidP="00624DD5">
            <w:pPr>
              <w:pStyle w:val="BodyText"/>
              <w:tabs>
                <w:tab w:val="decimal" w:pos="138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638D1">
              <w:rPr>
                <w:rFonts w:ascii="Angsana New" w:hAnsi="Angsana New"/>
                <w:sz w:val="30"/>
                <w:szCs w:val="30"/>
              </w:rPr>
              <w:t>418,637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" w:type="pct"/>
          </w:tcPr>
          <w:p w14:paraId="64E579B8" w14:textId="77777777" w:rsidR="007F4CB6" w:rsidRPr="006B07E9" w:rsidRDefault="007F4CB6" w:rsidP="008002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pct"/>
          </w:tcPr>
          <w:p w14:paraId="527B744D" w14:textId="26C08D94" w:rsidR="007F4CB6" w:rsidRPr="00C605FF" w:rsidRDefault="000638D1" w:rsidP="00FF2442">
            <w:pPr>
              <w:pStyle w:val="BodyText"/>
              <w:tabs>
                <w:tab w:val="decimal" w:pos="102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02AF" w:rsidRPr="006B07E9" w14:paraId="4919A723" w14:textId="77777777" w:rsidTr="00AF0B8B">
        <w:trPr>
          <w:tblHeader/>
        </w:trPr>
        <w:tc>
          <w:tcPr>
            <w:tcW w:w="2402" w:type="pct"/>
          </w:tcPr>
          <w:p w14:paraId="4D0CA29C" w14:textId="556B938D" w:rsidR="008002AF" w:rsidRPr="006B07E9" w:rsidRDefault="008002AF" w:rsidP="008002A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59" w:type="pct"/>
          </w:tcPr>
          <w:p w14:paraId="0BD1B014" w14:textId="77777777" w:rsidR="008002AF" w:rsidRPr="006B07E9" w:rsidRDefault="008002AF" w:rsidP="008002A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double" w:sz="4" w:space="0" w:color="auto"/>
            </w:tcBorders>
          </w:tcPr>
          <w:p w14:paraId="065CB3AE" w14:textId="423330FF" w:rsidR="008002AF" w:rsidRPr="006B07E9" w:rsidRDefault="000638D1" w:rsidP="008002AF">
            <w:pPr>
              <w:pStyle w:val="BodyText"/>
              <w:tabs>
                <w:tab w:val="decimal" w:pos="138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681,808</w:t>
            </w:r>
          </w:p>
        </w:tc>
        <w:tc>
          <w:tcPr>
            <w:tcW w:w="133" w:type="pct"/>
          </w:tcPr>
          <w:p w14:paraId="2D65C778" w14:textId="77777777" w:rsidR="008002AF" w:rsidRPr="006B07E9" w:rsidRDefault="008002AF" w:rsidP="008002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pct"/>
            <w:tcBorders>
              <w:top w:val="single" w:sz="4" w:space="0" w:color="auto"/>
              <w:bottom w:val="double" w:sz="4" w:space="0" w:color="auto"/>
            </w:tcBorders>
          </w:tcPr>
          <w:p w14:paraId="34A21558" w14:textId="5B1FEAF6" w:rsidR="008002AF" w:rsidRPr="006B07E9" w:rsidRDefault="008002AF" w:rsidP="008002AF">
            <w:pPr>
              <w:pStyle w:val="BodyText"/>
              <w:tabs>
                <w:tab w:val="decimal" w:pos="136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445</w:t>
            </w:r>
          </w:p>
        </w:tc>
      </w:tr>
    </w:tbl>
    <w:p w14:paraId="782DBF34" w14:textId="77777777" w:rsidR="00283B03" w:rsidRPr="006B07E9" w:rsidRDefault="00283B03" w:rsidP="006C5FF4">
      <w:pPr>
        <w:tabs>
          <w:tab w:val="center" w:pos="4801"/>
        </w:tabs>
        <w:rPr>
          <w:rFonts w:ascii="Angsana New" w:hAnsi="Angsana New"/>
          <w:sz w:val="30"/>
          <w:szCs w:val="30"/>
          <w:cs/>
        </w:rPr>
        <w:sectPr w:rsidR="00283B03" w:rsidRPr="006B07E9" w:rsidSect="00A231BD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0E0D37C3" w14:textId="77777777" w:rsidR="00BF3DAB" w:rsidRPr="006B07E9" w:rsidRDefault="00BF3DAB" w:rsidP="00826626">
      <w:pPr>
        <w:spacing w:line="240" w:lineRule="auto"/>
        <w:rPr>
          <w:rFonts w:ascii="Angsana New" w:hAnsi="Angsana New"/>
          <w:sz w:val="2"/>
          <w:szCs w:val="2"/>
        </w:rPr>
      </w:pPr>
    </w:p>
    <w:p w14:paraId="2C20EFB6" w14:textId="2A64DFF8" w:rsidR="0065124E" w:rsidRPr="006B07E9" w:rsidRDefault="0065124E" w:rsidP="007276E0">
      <w:pPr>
        <w:pStyle w:val="BodyText"/>
        <w:spacing w:after="0"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C605FF" w:rsidRPr="00C605FF">
        <w:rPr>
          <w:rFonts w:ascii="Angsana New" w:hAnsi="Angsana New"/>
          <w:sz w:val="30"/>
          <w:szCs w:val="30"/>
        </w:rPr>
        <w:t>31</w:t>
      </w:r>
      <w:r w:rsidR="00F83350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ธันวาคม และเงินปันผลรับสำหรับแต่ละ</w:t>
      </w:r>
      <w:r w:rsidR="00D30216" w:rsidRPr="006B07E9">
        <w:rPr>
          <w:rFonts w:ascii="Angsana New" w:hAnsi="Angsana New"/>
          <w:sz w:val="30"/>
          <w:szCs w:val="30"/>
          <w:cs/>
        </w:rPr>
        <w:t>ปี</w:t>
      </w:r>
      <w:r w:rsidR="00F83350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มีดังนี้</w:t>
      </w:r>
    </w:p>
    <w:p w14:paraId="0698D19E" w14:textId="23D070D2" w:rsidR="00BF3DAB" w:rsidRDefault="00BF3DAB" w:rsidP="007276E0">
      <w:pPr>
        <w:pStyle w:val="BodyText"/>
        <w:spacing w:after="0" w:line="240" w:lineRule="auto"/>
        <w:contextualSpacing/>
        <w:jc w:val="thaiDistribute"/>
        <w:rPr>
          <w:rFonts w:ascii="Angsana New" w:hAnsi="Angsana New"/>
          <w:sz w:val="24"/>
          <w:szCs w:val="24"/>
        </w:rPr>
      </w:pPr>
    </w:p>
    <w:tbl>
      <w:tblPr>
        <w:tblW w:w="143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76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7F4CB6" w:rsidRPr="006B07E9" w14:paraId="0772329E" w14:textId="77777777" w:rsidTr="007F4CB6">
        <w:trPr>
          <w:cantSplit/>
          <w:tblHeader/>
        </w:trPr>
        <w:tc>
          <w:tcPr>
            <w:tcW w:w="4476" w:type="dxa"/>
          </w:tcPr>
          <w:p w14:paraId="1B7F4DE7" w14:textId="77777777" w:rsidR="007F4CB6" w:rsidRPr="006B07E9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13" w:type="dxa"/>
            <w:gridSpan w:val="15"/>
          </w:tcPr>
          <w:p w14:paraId="7DDC4C90" w14:textId="77777777" w:rsidR="007F4CB6" w:rsidRPr="006B07E9" w:rsidRDefault="007F4CB6" w:rsidP="00694420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62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F4CB6" w:rsidRPr="006B07E9" w14:paraId="18CC9C5F" w14:textId="77777777" w:rsidTr="00694420">
        <w:trPr>
          <w:cantSplit/>
          <w:tblHeader/>
        </w:trPr>
        <w:tc>
          <w:tcPr>
            <w:tcW w:w="4476" w:type="dxa"/>
          </w:tcPr>
          <w:p w14:paraId="430C8614" w14:textId="77777777" w:rsidR="007F4CB6" w:rsidRPr="006B07E9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28BA7DC0" w14:textId="77777777" w:rsidR="007F4CB6" w:rsidRPr="006B07E9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สัดส่วนการถือหุ้นโดยตรง</w:t>
            </w:r>
          </w:p>
        </w:tc>
        <w:tc>
          <w:tcPr>
            <w:tcW w:w="180" w:type="dxa"/>
          </w:tcPr>
          <w:p w14:paraId="1576E500" w14:textId="77777777" w:rsidR="007F4CB6" w:rsidRPr="006B07E9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50A44C5E" w14:textId="77777777" w:rsidR="007F4CB6" w:rsidRPr="006B07E9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A128E3C" w14:textId="77777777" w:rsidR="007F4CB6" w:rsidRPr="006B07E9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7EC1A83C" w14:textId="77777777" w:rsidR="007F4CB6" w:rsidRPr="006B07E9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6660059F" w14:textId="77777777" w:rsidR="007F4CB6" w:rsidRPr="006B07E9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6E4CF129" w14:textId="59D8DBAC" w:rsidR="008B3609" w:rsidRPr="008B3609" w:rsidRDefault="008B3609" w:rsidP="008B3609">
            <w:pPr>
              <w:jc w:val="center"/>
              <w:rPr>
                <w:cs/>
                <w:lang w:val="en-GB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7F4CB6" w:rsidRPr="006B07E9" w14:paraId="141F0E6B" w14:textId="77777777" w:rsidTr="00694420">
        <w:trPr>
          <w:cantSplit/>
          <w:tblHeader/>
        </w:trPr>
        <w:tc>
          <w:tcPr>
            <w:tcW w:w="4476" w:type="dxa"/>
          </w:tcPr>
          <w:p w14:paraId="191E6532" w14:textId="77777777" w:rsidR="007F4CB6" w:rsidRPr="006B07E9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1CEF14" w14:textId="77777777" w:rsidR="007F4CB6" w:rsidRPr="00C605F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70CA9C7" w14:textId="77777777" w:rsidR="007F4CB6" w:rsidRPr="006B07E9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DA3D7D" w14:textId="77777777" w:rsidR="007F4CB6" w:rsidRPr="00C605F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E75CA8A" w14:textId="77777777" w:rsidR="007F4CB6" w:rsidRPr="006B07E9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7E7D9B6" w14:textId="77777777" w:rsidR="007F4CB6" w:rsidRPr="00C605F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4980332" w14:textId="77777777" w:rsidR="007F4CB6" w:rsidRPr="006B07E9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BF541A" w14:textId="77777777" w:rsidR="007F4CB6" w:rsidRPr="00C605F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50A5977" w14:textId="77777777" w:rsidR="007F4CB6" w:rsidRPr="006B07E9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16F2FD" w14:textId="77777777" w:rsidR="007F4CB6" w:rsidRPr="00C605F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07495B3" w14:textId="77777777" w:rsidR="007F4CB6" w:rsidRPr="006B07E9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9FB9F0" w14:textId="77777777" w:rsidR="007F4CB6" w:rsidRPr="00C605F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1ACF1B9" w14:textId="77777777" w:rsidR="007F4CB6" w:rsidRPr="006B07E9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C20F43" w14:textId="77777777" w:rsidR="007F4CB6" w:rsidRPr="00C605F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59D05B00" w14:textId="77777777" w:rsidR="007F4CB6" w:rsidRPr="006B07E9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93FEACA" w14:textId="77777777" w:rsidR="007F4CB6" w:rsidRPr="00C605F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</w:tr>
      <w:tr w:rsidR="007F4CB6" w:rsidRPr="006B07E9" w14:paraId="6C0DF941" w14:textId="77777777" w:rsidTr="00694420">
        <w:trPr>
          <w:cantSplit/>
        </w:trPr>
        <w:tc>
          <w:tcPr>
            <w:tcW w:w="4476" w:type="dxa"/>
          </w:tcPr>
          <w:p w14:paraId="0678D9D8" w14:textId="77777777" w:rsidR="007F4CB6" w:rsidRPr="006B07E9" w:rsidRDefault="007F4CB6" w:rsidP="007F4CB6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40" w:type="dxa"/>
            <w:gridSpan w:val="3"/>
          </w:tcPr>
          <w:p w14:paraId="6549E512" w14:textId="77777777" w:rsidR="007F4CB6" w:rsidRPr="006B07E9" w:rsidRDefault="007F4CB6" w:rsidP="007F4C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EE5C6D1" w14:textId="77777777" w:rsidR="007F4CB6" w:rsidRPr="006B07E9" w:rsidRDefault="007F4CB6" w:rsidP="007F4CB6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393" w:type="dxa"/>
            <w:gridSpan w:val="11"/>
          </w:tcPr>
          <w:p w14:paraId="3009339E" w14:textId="77777777" w:rsidR="007F4CB6" w:rsidRPr="006B07E9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F4CB6" w:rsidRPr="006B07E9" w14:paraId="5E40B592" w14:textId="77777777" w:rsidTr="00694420">
        <w:trPr>
          <w:cantSplit/>
        </w:trPr>
        <w:tc>
          <w:tcPr>
            <w:tcW w:w="4476" w:type="dxa"/>
          </w:tcPr>
          <w:p w14:paraId="6F20300A" w14:textId="77777777" w:rsidR="007F4CB6" w:rsidRPr="006B07E9" w:rsidRDefault="007F4CB6" w:rsidP="007F4CB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 จำกัด</w:t>
            </w:r>
          </w:p>
        </w:tc>
        <w:tc>
          <w:tcPr>
            <w:tcW w:w="1080" w:type="dxa"/>
          </w:tcPr>
          <w:p w14:paraId="40DFF288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A6831D5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A4C9DD5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84FCBF9" w14:textId="77777777" w:rsidR="007F4CB6" w:rsidRPr="00DE7D3F" w:rsidRDefault="007F4CB6" w:rsidP="007F4CB6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850CFE6" w14:textId="77777777" w:rsidR="007F4CB6" w:rsidRPr="00905E21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6F44661F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0E9C9D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019AF580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C8E766" w14:textId="77777777" w:rsidR="007F4CB6" w:rsidRPr="00905E21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2661FADD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17E1C837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4BCAB298" w14:textId="77777777" w:rsidR="007F4CB6" w:rsidRPr="006B07E9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3253CA" w14:textId="77777777" w:rsidR="007F4CB6" w:rsidRPr="006B07E9" w:rsidRDefault="007F4CB6" w:rsidP="007F4C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7C53105" w14:textId="77777777" w:rsidR="007F4CB6" w:rsidRPr="006B07E9" w:rsidRDefault="007F4CB6" w:rsidP="007F4CB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22F64EFB" w14:textId="77777777" w:rsidR="007F4CB6" w:rsidRPr="006B07E9" w:rsidRDefault="007F4CB6" w:rsidP="007F4C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F4CB6" w:rsidRPr="006B07E9" w14:paraId="5303B492" w14:textId="77777777" w:rsidTr="00694420">
        <w:trPr>
          <w:cantSplit/>
        </w:trPr>
        <w:tc>
          <w:tcPr>
            <w:tcW w:w="4476" w:type="dxa"/>
          </w:tcPr>
          <w:p w14:paraId="73827954" w14:textId="77777777" w:rsidR="007F4CB6" w:rsidRPr="00DE7D3F" w:rsidRDefault="007F4CB6" w:rsidP="007F4CB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>บริษัท คอนโทร์โน จำกัด</w:t>
            </w:r>
          </w:p>
        </w:tc>
        <w:tc>
          <w:tcPr>
            <w:tcW w:w="1080" w:type="dxa"/>
          </w:tcPr>
          <w:p w14:paraId="6F757CCE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0941DD41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ED1C82D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10F93DB8" w14:textId="77777777" w:rsidR="007F4CB6" w:rsidRPr="00DE7D3F" w:rsidRDefault="007F4CB6" w:rsidP="007F4CB6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4C16761" w14:textId="77777777" w:rsidR="007F4CB6" w:rsidRPr="00905E21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4AA7BC2B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EAA5D9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07E942B6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B10188" w14:textId="77777777" w:rsidR="007F4CB6" w:rsidRPr="00905E21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14:paraId="139487D7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2BF6E2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14:paraId="65AB0348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A9D06C" w14:textId="77777777" w:rsidR="007F4CB6" w:rsidRPr="006B07E9" w:rsidRDefault="007F4CB6" w:rsidP="007F4C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9ADB552" w14:textId="77777777" w:rsidR="007F4CB6" w:rsidRPr="006B07E9" w:rsidRDefault="007F4CB6" w:rsidP="007F4CB6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2811EED2" w14:textId="77777777" w:rsidR="007F4CB6" w:rsidRPr="006B07E9" w:rsidRDefault="007F4CB6" w:rsidP="007F4C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F4CB6" w:rsidRPr="006B07E9" w14:paraId="7AD10FB3" w14:textId="77777777" w:rsidTr="00694420">
        <w:trPr>
          <w:cantSplit/>
        </w:trPr>
        <w:tc>
          <w:tcPr>
            <w:tcW w:w="4476" w:type="dxa"/>
          </w:tcPr>
          <w:p w14:paraId="50332D6A" w14:textId="77777777" w:rsidR="007F4CB6" w:rsidRPr="00DE7D3F" w:rsidRDefault="007F4CB6" w:rsidP="007F4CB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0" w:type="dxa"/>
          </w:tcPr>
          <w:p w14:paraId="56621652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0BFF2753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6946555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160040FA" w14:textId="77777777" w:rsidR="007F4CB6" w:rsidRPr="00DE7D3F" w:rsidRDefault="007F4CB6" w:rsidP="007F4CB6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2C97B28" w14:textId="77777777" w:rsidR="007F4CB6" w:rsidRPr="00905E21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26867A2F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0A2FF3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71DE2CB4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65F4C4" w14:textId="77777777" w:rsidR="007F4CB6" w:rsidRPr="00905E21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296BFB51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950C7F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270D3536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BF20A0" w14:textId="77777777" w:rsidR="007F4CB6" w:rsidRPr="006B07E9" w:rsidRDefault="007F4CB6" w:rsidP="007F4C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F5362F4" w14:textId="77777777" w:rsidR="007F4CB6" w:rsidRPr="006B07E9" w:rsidRDefault="007F4CB6" w:rsidP="007F4CB6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3D0819C3" w14:textId="77777777" w:rsidR="007F4CB6" w:rsidRPr="006B07E9" w:rsidRDefault="007F4CB6" w:rsidP="007F4C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F4CB6" w:rsidRPr="006B07E9" w14:paraId="219FC757" w14:textId="77777777" w:rsidTr="00694420">
        <w:trPr>
          <w:cantSplit/>
        </w:trPr>
        <w:tc>
          <w:tcPr>
            <w:tcW w:w="4476" w:type="dxa"/>
          </w:tcPr>
          <w:p w14:paraId="41543944" w14:textId="77777777" w:rsidR="007F4CB6" w:rsidRPr="00DE7D3F" w:rsidRDefault="007F4CB6" w:rsidP="007F4CB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>บริษัท วี.โอ.เน็ต ไบโอดีเซล เอเซีย จำกัด</w:t>
            </w:r>
          </w:p>
        </w:tc>
        <w:tc>
          <w:tcPr>
            <w:tcW w:w="1080" w:type="dxa"/>
          </w:tcPr>
          <w:p w14:paraId="5725CDA1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604E70DA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C4C5375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572A776F" w14:textId="77777777" w:rsidR="007F4CB6" w:rsidRPr="00DE7D3F" w:rsidRDefault="007F4CB6" w:rsidP="007F4CB6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334C58D" w14:textId="77777777" w:rsidR="007F4CB6" w:rsidRPr="00905E21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A8B7F19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97C9DD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E27C65A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F144D5" w14:textId="77777777" w:rsidR="007F4CB6" w:rsidRPr="00905E21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180" w:type="dxa"/>
          </w:tcPr>
          <w:p w14:paraId="50EA8CEC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2D2901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180" w:type="dxa"/>
          </w:tcPr>
          <w:p w14:paraId="4C8ADB16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03BF06" w14:textId="77777777" w:rsidR="007F4CB6" w:rsidRPr="006B07E9" w:rsidRDefault="007F4CB6" w:rsidP="007F4C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8C40F76" w14:textId="77777777" w:rsidR="007F4CB6" w:rsidRPr="006B07E9" w:rsidRDefault="007F4CB6" w:rsidP="007F4CB6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74920A3D" w14:textId="77777777" w:rsidR="007F4CB6" w:rsidRPr="006B07E9" w:rsidRDefault="007F4CB6" w:rsidP="007F4C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F4CB6" w:rsidRPr="006B07E9" w14:paraId="3EF11EDE" w14:textId="77777777" w:rsidTr="00694420">
        <w:trPr>
          <w:cantSplit/>
        </w:trPr>
        <w:tc>
          <w:tcPr>
            <w:tcW w:w="4476" w:type="dxa"/>
          </w:tcPr>
          <w:p w14:paraId="09AF0DC8" w14:textId="77777777" w:rsidR="007F4CB6" w:rsidRPr="00DE7D3F" w:rsidRDefault="007F4CB6" w:rsidP="007F4CB6">
            <w:pPr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แพนเทอรา มอเตอร์ส จำกัด </w:t>
            </w:r>
          </w:p>
        </w:tc>
        <w:tc>
          <w:tcPr>
            <w:tcW w:w="1080" w:type="dxa"/>
          </w:tcPr>
          <w:p w14:paraId="1BB05579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56CBD60D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4DF9B6B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715A4AE2" w14:textId="77777777" w:rsidR="007F4CB6" w:rsidRPr="00DE7D3F" w:rsidRDefault="007F4CB6" w:rsidP="007F4CB6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FF7B956" w14:textId="77777777" w:rsidR="007F4CB6" w:rsidRPr="00905E21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4D8DEE2F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F76806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265E9E0D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E21378" w14:textId="77777777" w:rsidR="007F4CB6" w:rsidRPr="00905E21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7A11A5A7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0CE750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1412B46B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A023DF" w14:textId="77777777" w:rsidR="007F4CB6" w:rsidRPr="006B07E9" w:rsidRDefault="007F4CB6" w:rsidP="007F4C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68CE1EE" w14:textId="77777777" w:rsidR="007F4CB6" w:rsidRPr="006B07E9" w:rsidRDefault="007F4CB6" w:rsidP="007F4CB6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35C4189D" w14:textId="77777777" w:rsidR="007F4CB6" w:rsidRPr="006B07E9" w:rsidRDefault="007F4CB6" w:rsidP="007F4C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F4CB6" w:rsidRPr="006B07E9" w14:paraId="10BB6D79" w14:textId="77777777" w:rsidTr="00694420">
        <w:trPr>
          <w:cantSplit/>
        </w:trPr>
        <w:tc>
          <w:tcPr>
            <w:tcW w:w="4476" w:type="dxa"/>
          </w:tcPr>
          <w:p w14:paraId="5D738A39" w14:textId="77777777" w:rsidR="007F4CB6" w:rsidRPr="00DE7D3F" w:rsidRDefault="007F4CB6" w:rsidP="007F4CB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0" w:type="dxa"/>
          </w:tcPr>
          <w:p w14:paraId="348A8B58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99.96</w:t>
            </w:r>
          </w:p>
        </w:tc>
        <w:tc>
          <w:tcPr>
            <w:tcW w:w="180" w:type="dxa"/>
          </w:tcPr>
          <w:p w14:paraId="42107241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BFC05CD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99.96</w:t>
            </w:r>
          </w:p>
        </w:tc>
        <w:tc>
          <w:tcPr>
            <w:tcW w:w="180" w:type="dxa"/>
          </w:tcPr>
          <w:p w14:paraId="5E77494F" w14:textId="77777777" w:rsidR="007F4CB6" w:rsidRPr="00DE7D3F" w:rsidRDefault="007F4CB6" w:rsidP="007F4CB6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144529D" w14:textId="77777777" w:rsidR="007F4CB6" w:rsidRPr="00905E21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55220EA0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97F5CE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5EBDA5F8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94F589" w14:textId="77777777" w:rsidR="007F4CB6" w:rsidRPr="00905E21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699C4576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219EA7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43D03DE4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E329C6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3C65184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1A3224D3" w14:textId="77777777" w:rsidR="007F4CB6" w:rsidRPr="00DE7D3F" w:rsidRDefault="007F4CB6" w:rsidP="007F4C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E4DFF" w:rsidRPr="006B07E9" w14:paraId="17034BAE" w14:textId="77777777" w:rsidTr="00694420">
        <w:trPr>
          <w:cantSplit/>
        </w:trPr>
        <w:tc>
          <w:tcPr>
            <w:tcW w:w="4476" w:type="dxa"/>
          </w:tcPr>
          <w:p w14:paraId="1F2EE419" w14:textId="266EFAE3" w:rsidR="006E4DFF" w:rsidRPr="00DE7D3F" w:rsidRDefault="006E4DFF" w:rsidP="006E4DF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E4DFF">
              <w:rPr>
                <w:rFonts w:ascii="Angsana New" w:hAnsi="Angsana New"/>
                <w:sz w:val="28"/>
                <w:szCs w:val="28"/>
                <w:cs/>
              </w:rPr>
              <w:t>บริษัท สแกน เอิร์ธ พาวเวอร์ จำกัด</w:t>
            </w:r>
          </w:p>
        </w:tc>
        <w:tc>
          <w:tcPr>
            <w:tcW w:w="1080" w:type="dxa"/>
          </w:tcPr>
          <w:p w14:paraId="64F163B4" w14:textId="081701D9" w:rsidR="006E4DFF" w:rsidRPr="006E4DFF" w:rsidRDefault="006E4DFF" w:rsidP="006E4DF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E4DF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8ADB51" w14:textId="77777777" w:rsidR="006E4DFF" w:rsidRPr="006E4DFF" w:rsidRDefault="006E4DFF" w:rsidP="006E4DF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90C6D9F" w14:textId="4BF6E590" w:rsidR="006E4DFF" w:rsidRPr="006E4DFF" w:rsidRDefault="006E4DFF" w:rsidP="006E4DF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E4DFF">
              <w:rPr>
                <w:rFonts w:ascii="Angsana New" w:hAnsi="Angsana New"/>
                <w:sz w:val="28"/>
                <w:szCs w:val="28"/>
                <w:lang w:val="en-US" w:bidi="th-TH"/>
              </w:rPr>
              <w:t>99.97</w:t>
            </w:r>
          </w:p>
        </w:tc>
        <w:tc>
          <w:tcPr>
            <w:tcW w:w="180" w:type="dxa"/>
          </w:tcPr>
          <w:p w14:paraId="2CD63345" w14:textId="77777777" w:rsidR="006E4DFF" w:rsidRPr="006E4DFF" w:rsidRDefault="006E4DFF" w:rsidP="006E4DF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079B4FC" w14:textId="59D1A78B" w:rsidR="006E4DFF" w:rsidRPr="006E4DFF" w:rsidRDefault="006E4DFF" w:rsidP="006E4DFF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E4DF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820F5FF" w14:textId="77777777" w:rsidR="006E4DFF" w:rsidRPr="006E4DFF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8A184C" w14:textId="5B155E5B" w:rsidR="006E4DFF" w:rsidRPr="006E4DFF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E4D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6E4D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E4DF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3D2DB39" w14:textId="77777777" w:rsidR="006E4DFF" w:rsidRPr="006E4DFF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30FBB6" w14:textId="23B49DD5" w:rsidR="006E4DFF" w:rsidRPr="006E4DFF" w:rsidRDefault="006E4DFF" w:rsidP="006E4DFF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E4DF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356570" w14:textId="77777777" w:rsidR="006E4DFF" w:rsidRPr="006E4DFF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8137E0" w14:textId="4E23E612" w:rsidR="006E4DFF" w:rsidRPr="006E4DFF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E4D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6E4D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E4DF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0498371" w14:textId="77777777" w:rsidR="006E4DFF" w:rsidRPr="006E4DFF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4436D4" w14:textId="523E27DD" w:rsidR="006E4DFF" w:rsidRPr="006E4DFF" w:rsidRDefault="006E4DFF" w:rsidP="006E4DF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E4DF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6F8465F" w14:textId="77777777" w:rsidR="006E4DFF" w:rsidRPr="006E4DFF" w:rsidRDefault="006E4DFF" w:rsidP="006E4DFF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1DB07EF5" w14:textId="358C35A2" w:rsidR="006E4DFF" w:rsidRPr="006E4DFF" w:rsidRDefault="006E4DFF" w:rsidP="006E4DF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E4DF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E4DFF" w:rsidRPr="006B07E9" w14:paraId="6BBF3434" w14:textId="77777777" w:rsidTr="00694420">
        <w:trPr>
          <w:cantSplit/>
        </w:trPr>
        <w:tc>
          <w:tcPr>
            <w:tcW w:w="4476" w:type="dxa"/>
          </w:tcPr>
          <w:p w14:paraId="016384FE" w14:textId="77777777" w:rsidR="006E4DFF" w:rsidRPr="007407A5" w:rsidRDefault="006E4DFF" w:rsidP="006E4DF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7A5">
              <w:rPr>
                <w:rFonts w:ascii="Angsana New" w:hAnsi="Angsana New"/>
                <w:sz w:val="28"/>
                <w:szCs w:val="28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1080" w:type="dxa"/>
          </w:tcPr>
          <w:p w14:paraId="61F1A311" w14:textId="43DC9DCE" w:rsidR="006E4DFF" w:rsidRPr="00DE7D3F" w:rsidRDefault="006E4DFF" w:rsidP="006E4DF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09B61F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59C7444" w14:textId="77777777" w:rsidR="006E4DFF" w:rsidRPr="00C605FF" w:rsidRDefault="006E4DFF" w:rsidP="006E4DF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E252699" w14:textId="77777777" w:rsidR="006E4DFF" w:rsidRPr="006B07E9" w:rsidRDefault="006E4DFF" w:rsidP="006E4DF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246A9E0" w14:textId="77777777" w:rsidR="006E4DFF" w:rsidRPr="00905E21" w:rsidRDefault="006E4DFF" w:rsidP="006E4DFF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EFDE9A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3B86E5" w14:textId="77777777" w:rsidR="006E4DFF" w:rsidRPr="00C605FF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411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80" w:type="dxa"/>
          </w:tcPr>
          <w:p w14:paraId="72B2EDEF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5ED57F" w14:textId="20B14A27" w:rsidR="006E4DFF" w:rsidRPr="00905E21" w:rsidRDefault="006E4DFF" w:rsidP="006E4DFF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3143BA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000133" w14:textId="77777777" w:rsidR="006E4DFF" w:rsidRPr="00C605FF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411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80" w:type="dxa"/>
          </w:tcPr>
          <w:p w14:paraId="463AD812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7FFC82" w14:textId="77777777" w:rsidR="006E4DFF" w:rsidRDefault="006E4DFF" w:rsidP="006E4DF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B06FC7C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56112B83" w14:textId="77777777" w:rsidR="006E4DFF" w:rsidRDefault="006E4DFF" w:rsidP="006E4DF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E4DFF" w:rsidRPr="006B07E9" w14:paraId="4BE94570" w14:textId="77777777" w:rsidTr="00694420">
        <w:trPr>
          <w:cantSplit/>
        </w:trPr>
        <w:tc>
          <w:tcPr>
            <w:tcW w:w="4476" w:type="dxa"/>
          </w:tcPr>
          <w:p w14:paraId="21429326" w14:textId="77777777" w:rsidR="006E4DFF" w:rsidRPr="007407A5" w:rsidRDefault="006E4DFF" w:rsidP="006E4DF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7A5">
              <w:rPr>
                <w:rFonts w:ascii="Angsana New" w:hAnsi="Angsana New"/>
                <w:sz w:val="28"/>
                <w:szCs w:val="28"/>
                <w:cs/>
              </w:rPr>
              <w:t>บริษัท สแกน เมดิเฮิร์บ จำกัด</w:t>
            </w:r>
          </w:p>
        </w:tc>
        <w:tc>
          <w:tcPr>
            <w:tcW w:w="1080" w:type="dxa"/>
          </w:tcPr>
          <w:p w14:paraId="1213CDC8" w14:textId="423F5E1B" w:rsidR="006E4DFF" w:rsidRPr="00DE7D3F" w:rsidRDefault="006E4DFF" w:rsidP="006E4DF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CA353E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4695F39" w14:textId="77777777" w:rsidR="006E4DFF" w:rsidRPr="00C605FF" w:rsidRDefault="006E4DFF" w:rsidP="006E4DF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2976BD10" w14:textId="77777777" w:rsidR="006E4DFF" w:rsidRPr="006B07E9" w:rsidRDefault="006E4DFF" w:rsidP="006E4DF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B3FE0DC" w14:textId="77777777" w:rsidR="006E4DFF" w:rsidRPr="00905E21" w:rsidRDefault="006E4DFF" w:rsidP="006E4DFF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CA22DCA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C37E5E" w14:textId="77777777" w:rsidR="006E4DFF" w:rsidRPr="00C605FF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AD3A9D9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27D189" w14:textId="76730372" w:rsidR="006E4DFF" w:rsidRPr="00905E21" w:rsidRDefault="006E4DFF" w:rsidP="006E4DFF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9E373C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B9B0B1" w14:textId="77777777" w:rsidR="006E4DFF" w:rsidRPr="00C605FF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9BC6378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40E563" w14:textId="77777777" w:rsidR="006E4DFF" w:rsidRDefault="006E4DFF" w:rsidP="006E4DF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3ACC4ED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460BC09E" w14:textId="77777777" w:rsidR="006E4DFF" w:rsidRDefault="006E4DFF" w:rsidP="006E4DF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E4DFF" w:rsidRPr="006B07E9" w14:paraId="0CC373F8" w14:textId="77777777" w:rsidTr="00694420">
        <w:trPr>
          <w:cantSplit/>
        </w:trPr>
        <w:tc>
          <w:tcPr>
            <w:tcW w:w="4476" w:type="dxa"/>
          </w:tcPr>
          <w:p w14:paraId="4F19C3EF" w14:textId="77777777" w:rsidR="006E4DFF" w:rsidRPr="007407A5" w:rsidRDefault="006E4DFF" w:rsidP="006E4DF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7A5">
              <w:rPr>
                <w:rFonts w:ascii="Angsana New" w:hAnsi="Angsana New"/>
                <w:sz w:val="28"/>
                <w:szCs w:val="28"/>
                <w:cs/>
              </w:rPr>
              <w:t>บริษัท สแกน ไอซีที จำกัด</w:t>
            </w:r>
          </w:p>
        </w:tc>
        <w:tc>
          <w:tcPr>
            <w:tcW w:w="1080" w:type="dxa"/>
          </w:tcPr>
          <w:p w14:paraId="2A7E9765" w14:textId="6136F363" w:rsidR="006E4DFF" w:rsidRPr="00DE7D3F" w:rsidRDefault="006E4DFF" w:rsidP="006E4DF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82C2ED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47CD1A5" w14:textId="77777777" w:rsidR="006E4DFF" w:rsidRPr="00C605FF" w:rsidRDefault="006E4DFF" w:rsidP="006E4DF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51.00</w:t>
            </w:r>
          </w:p>
        </w:tc>
        <w:tc>
          <w:tcPr>
            <w:tcW w:w="180" w:type="dxa"/>
          </w:tcPr>
          <w:p w14:paraId="13836EBA" w14:textId="77777777" w:rsidR="006E4DFF" w:rsidRPr="006B07E9" w:rsidRDefault="006E4DFF" w:rsidP="006E4DF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43B897F" w14:textId="77777777" w:rsidR="006E4DFF" w:rsidRPr="00905E21" w:rsidRDefault="006E4DFF" w:rsidP="006E4DFF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16A241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5B7EA3" w14:textId="77777777" w:rsidR="006E4DFF" w:rsidRPr="00C605FF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180" w:type="dxa"/>
          </w:tcPr>
          <w:p w14:paraId="77162A1F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5AF195" w14:textId="12D419CD" w:rsidR="006E4DFF" w:rsidRPr="00905E21" w:rsidRDefault="006E4DFF" w:rsidP="006E4DFF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F2A098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07BB4A" w14:textId="77777777" w:rsidR="006E4DFF" w:rsidRPr="00C605FF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180" w:type="dxa"/>
          </w:tcPr>
          <w:p w14:paraId="19A8D815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765B11" w14:textId="77777777" w:rsidR="006E4DFF" w:rsidRDefault="006E4DFF" w:rsidP="006E4DFF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19B9">
              <w:rPr>
                <w:rFonts w:ascii="Angsana New" w:hAnsi="Angsana New"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178" w:type="dxa"/>
          </w:tcPr>
          <w:p w14:paraId="40909948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06552D9C" w14:textId="77777777" w:rsidR="006E4DFF" w:rsidRDefault="006E4DFF" w:rsidP="006E4DF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E4DFF" w:rsidRPr="006B07E9" w14:paraId="0C8FD02C" w14:textId="77777777" w:rsidTr="00694420">
        <w:trPr>
          <w:cantSplit/>
        </w:trPr>
        <w:tc>
          <w:tcPr>
            <w:tcW w:w="4476" w:type="dxa"/>
          </w:tcPr>
          <w:p w14:paraId="4144B0B5" w14:textId="77777777" w:rsidR="006E4DFF" w:rsidRPr="006B07E9" w:rsidRDefault="006E4DFF" w:rsidP="006E4DF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033BF1C4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DB68FCC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FB7434D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49DC8AC" w14:textId="77777777" w:rsidR="006E4DFF" w:rsidRPr="006B07E9" w:rsidRDefault="006E4DFF" w:rsidP="006E4DF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8574E" w14:textId="4AC1C001" w:rsidR="006E4DFF" w:rsidRPr="00905E21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05E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Pr="00905E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,250</w:t>
            </w:r>
          </w:p>
        </w:tc>
        <w:tc>
          <w:tcPr>
            <w:tcW w:w="180" w:type="dxa"/>
          </w:tcPr>
          <w:p w14:paraId="4AAA4FF5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CA5754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887</w:t>
            </w:r>
          </w:p>
        </w:tc>
        <w:tc>
          <w:tcPr>
            <w:tcW w:w="180" w:type="dxa"/>
          </w:tcPr>
          <w:p w14:paraId="2784E585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65D50B" w14:textId="1D8B232A" w:rsidR="006E4DFF" w:rsidRPr="00905E21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905E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,808</w:t>
            </w:r>
          </w:p>
        </w:tc>
        <w:tc>
          <w:tcPr>
            <w:tcW w:w="180" w:type="dxa"/>
          </w:tcPr>
          <w:p w14:paraId="4DAADA8A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8ECE47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445</w:t>
            </w:r>
          </w:p>
        </w:tc>
        <w:tc>
          <w:tcPr>
            <w:tcW w:w="180" w:type="dxa"/>
          </w:tcPr>
          <w:p w14:paraId="378C5415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827EC0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419B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178" w:type="dxa"/>
          </w:tcPr>
          <w:p w14:paraId="32454C6A" w14:textId="77777777" w:rsidR="006E4DFF" w:rsidRPr="006B07E9" w:rsidRDefault="006E4DFF" w:rsidP="006E4DFF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27914EFC" w14:textId="77777777" w:rsidR="006E4DFF" w:rsidRPr="000974DA" w:rsidRDefault="006E4DFF" w:rsidP="006E4DF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974D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1410FEE3" w14:textId="6B0F07FB" w:rsidR="00445CC6" w:rsidRDefault="00445CC6">
      <w:pPr>
        <w:rPr>
          <w:rFonts w:ascii="Angsana New" w:hAnsi="Angsana New"/>
          <w:sz w:val="24"/>
          <w:szCs w:val="24"/>
        </w:rPr>
      </w:pPr>
    </w:p>
    <w:p w14:paraId="646B24EA" w14:textId="77777777" w:rsidR="007471F5" w:rsidRDefault="007471F5">
      <w:pPr>
        <w:spacing w:line="240" w:lineRule="auto"/>
        <w:rPr>
          <w:rFonts w:ascii="Angsana New" w:hAnsi="Angsana New"/>
          <w:sz w:val="24"/>
          <w:szCs w:val="24"/>
        </w:rPr>
        <w:sectPr w:rsidR="007471F5" w:rsidSect="00A5139C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>
        <w:rPr>
          <w:rFonts w:ascii="Angsana New" w:hAnsi="Angsana New"/>
          <w:sz w:val="24"/>
          <w:szCs w:val="24"/>
        </w:rPr>
        <w:br w:type="page"/>
      </w:r>
    </w:p>
    <w:p w14:paraId="4B5808DE" w14:textId="77777777" w:rsidR="00FE6477" w:rsidRDefault="0003758A" w:rsidP="0096638C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3348CE">
        <w:rPr>
          <w:rFonts w:ascii="Angsana New" w:hAnsi="Angsana New" w:hint="cs"/>
          <w:i/>
          <w:iCs/>
          <w:spacing w:val="-4"/>
          <w:sz w:val="30"/>
          <w:szCs w:val="30"/>
          <w:cs/>
        </w:rPr>
        <w:lastRenderedPageBreak/>
        <w:t>การจำหน่ายเงินลงทุนใน</w:t>
      </w:r>
      <w:r w:rsidRPr="003348CE">
        <w:rPr>
          <w:rFonts w:ascii="Angsana New" w:hAnsi="Angsana New"/>
          <w:i/>
          <w:iCs/>
          <w:spacing w:val="-4"/>
          <w:sz w:val="30"/>
          <w:szCs w:val="30"/>
          <w:cs/>
        </w:rPr>
        <w:t>บริษัท</w:t>
      </w:r>
      <w:r w:rsidRPr="003348CE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Pr="003348CE">
        <w:rPr>
          <w:rFonts w:ascii="Angsana New" w:hAnsi="Angsana New"/>
          <w:i/>
          <w:iCs/>
          <w:spacing w:val="-4"/>
          <w:sz w:val="30"/>
          <w:szCs w:val="30"/>
          <w:cs/>
        </w:rPr>
        <w:t>เครือข่ายก๊าซไทย-ญี่ปุ่น</w:t>
      </w:r>
      <w:r w:rsidRPr="003348CE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3348CE">
        <w:rPr>
          <w:rFonts w:ascii="Angsana New" w:hAnsi="Angsana New"/>
          <w:i/>
          <w:iCs/>
          <w:spacing w:val="-4"/>
          <w:sz w:val="30"/>
          <w:szCs w:val="30"/>
          <w:cs/>
        </w:rPr>
        <w:t>จำกัด</w:t>
      </w:r>
      <w:r w:rsidRPr="003348CE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(“</w:t>
      </w:r>
      <w:r w:rsidRPr="003348CE">
        <w:rPr>
          <w:rFonts w:ascii="Angsana New" w:hAnsi="Angsana New"/>
          <w:i/>
          <w:iCs/>
          <w:spacing w:val="-4"/>
          <w:sz w:val="30"/>
          <w:szCs w:val="30"/>
        </w:rPr>
        <w:t>TJN</w:t>
      </w:r>
      <w:r w:rsidRPr="003348CE">
        <w:rPr>
          <w:rFonts w:ascii="Angsana New" w:hAnsi="Angsana New" w:hint="cs"/>
          <w:i/>
          <w:iCs/>
          <w:spacing w:val="-4"/>
          <w:sz w:val="30"/>
          <w:szCs w:val="30"/>
          <w:cs/>
        </w:rPr>
        <w:t>”)</w:t>
      </w:r>
    </w:p>
    <w:p w14:paraId="38FC2140" w14:textId="48AF7112" w:rsidR="008532C7" w:rsidRDefault="0003758A" w:rsidP="00C63D17">
      <w:pPr>
        <w:pStyle w:val="ListParagraph"/>
        <w:spacing w:after="0"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15399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15399A">
        <w:rPr>
          <w:rFonts w:ascii="Angsana New" w:hAnsi="Angsana New"/>
          <w:sz w:val="30"/>
          <w:szCs w:val="30"/>
        </w:rPr>
        <w:t xml:space="preserve">7 </w:t>
      </w:r>
      <w:r w:rsidRPr="0015399A">
        <w:rPr>
          <w:rFonts w:ascii="Angsana New" w:hAnsi="Angsana New" w:hint="cs"/>
          <w:sz w:val="30"/>
          <w:szCs w:val="30"/>
          <w:cs/>
        </w:rPr>
        <w:t>มกราคม</w:t>
      </w:r>
      <w:r w:rsidRPr="0015399A">
        <w:rPr>
          <w:rFonts w:ascii="Angsana New" w:hAnsi="Angsana New"/>
          <w:sz w:val="30"/>
          <w:szCs w:val="30"/>
          <w:cs/>
        </w:rPr>
        <w:t xml:space="preserve"> </w:t>
      </w:r>
      <w:r w:rsidRPr="0015399A">
        <w:rPr>
          <w:rFonts w:ascii="Angsana New" w:hAnsi="Angsana New"/>
          <w:sz w:val="30"/>
          <w:szCs w:val="30"/>
        </w:rPr>
        <w:t xml:space="preserve">2565 </w:t>
      </w:r>
      <w:r w:rsidRPr="0015399A">
        <w:rPr>
          <w:rFonts w:ascii="Angsana New" w:hAnsi="Angsana New" w:hint="cs"/>
          <w:sz w:val="30"/>
          <w:szCs w:val="30"/>
          <w:cs/>
        </w:rPr>
        <w:t>กลุ่ม</w:t>
      </w:r>
      <w:r w:rsidRPr="0015399A">
        <w:rPr>
          <w:rFonts w:ascii="Angsana New" w:hAnsi="Angsana New"/>
          <w:sz w:val="30"/>
          <w:szCs w:val="30"/>
          <w:cs/>
        </w:rPr>
        <w:t>บริษัทได้ขายส่วนได้เสียใน</w:t>
      </w:r>
      <w:r w:rsidRPr="0015399A">
        <w:rPr>
          <w:rFonts w:ascii="Angsana New" w:hAnsi="Angsana New"/>
          <w:sz w:val="30"/>
          <w:szCs w:val="30"/>
        </w:rPr>
        <w:t xml:space="preserve"> TJN</w:t>
      </w:r>
      <w:r w:rsidRPr="0015399A">
        <w:rPr>
          <w:rFonts w:ascii="Angsana New" w:hAnsi="Angsana New" w:hint="cs"/>
          <w:sz w:val="30"/>
          <w:szCs w:val="30"/>
          <w:cs/>
        </w:rPr>
        <w:t xml:space="preserve"> </w:t>
      </w:r>
      <w:r w:rsidRPr="0015399A">
        <w:rPr>
          <w:rFonts w:ascii="Angsana New" w:hAnsi="Angsana New"/>
          <w:sz w:val="30"/>
          <w:szCs w:val="30"/>
          <w:cs/>
        </w:rPr>
        <w:t>ซึ่งเป็นบริษัทย่อยออกไปร้อยละ</w:t>
      </w:r>
      <w:r w:rsidRPr="0015399A">
        <w:rPr>
          <w:rFonts w:ascii="Angsana New" w:hAnsi="Angsana New"/>
          <w:sz w:val="30"/>
          <w:szCs w:val="30"/>
        </w:rPr>
        <w:t xml:space="preserve"> 49 </w:t>
      </w:r>
      <w:r w:rsidRPr="0015399A">
        <w:rPr>
          <w:rFonts w:ascii="Angsana New" w:hAnsi="Angsana New" w:hint="cs"/>
          <w:sz w:val="30"/>
          <w:szCs w:val="30"/>
          <w:cs/>
        </w:rPr>
        <w:t>ให้แก่กิจการที่ไม่เกี่ยวข้องกัน</w:t>
      </w:r>
      <w:r w:rsidRPr="0015399A">
        <w:rPr>
          <w:rFonts w:ascii="Angsana New" w:hAnsi="Angsana New"/>
          <w:sz w:val="30"/>
          <w:szCs w:val="30"/>
        </w:rPr>
        <w:t xml:space="preserve"> </w:t>
      </w:r>
      <w:r w:rsidRPr="0015399A">
        <w:rPr>
          <w:rFonts w:ascii="Angsana New" w:hAnsi="Angsana New"/>
          <w:sz w:val="30"/>
          <w:szCs w:val="30"/>
          <w:cs/>
        </w:rPr>
        <w:t xml:space="preserve">เป็นเงินสดจำนวน </w:t>
      </w:r>
      <w:r w:rsidRPr="0015399A">
        <w:rPr>
          <w:rFonts w:ascii="Angsana New" w:hAnsi="Angsana New"/>
          <w:sz w:val="30"/>
          <w:szCs w:val="30"/>
        </w:rPr>
        <w:t>313</w:t>
      </w:r>
      <w:r w:rsidRPr="0015399A">
        <w:rPr>
          <w:rFonts w:ascii="Angsana New" w:hAnsi="Angsana New"/>
          <w:sz w:val="30"/>
          <w:szCs w:val="30"/>
          <w:cs/>
        </w:rPr>
        <w:t xml:space="preserve"> ล้านบาท ทำให้กลุ่มบริษัทจัดประเภทเงินลงทุนใน</w:t>
      </w:r>
      <w:r w:rsidRPr="0015399A">
        <w:rPr>
          <w:rFonts w:ascii="Angsana New" w:hAnsi="Angsana New"/>
          <w:sz w:val="30"/>
          <w:szCs w:val="30"/>
        </w:rPr>
        <w:t xml:space="preserve"> TJN </w:t>
      </w:r>
      <w:r w:rsidRPr="0015399A">
        <w:rPr>
          <w:rFonts w:ascii="Angsana New" w:hAnsi="Angsana New"/>
          <w:sz w:val="30"/>
          <w:szCs w:val="30"/>
          <w:cs/>
        </w:rPr>
        <w:t>เป็น</w:t>
      </w:r>
      <w:r w:rsidRPr="0015399A">
        <w:rPr>
          <w:rFonts w:ascii="Angsana New" w:hAnsi="Angsana New" w:hint="cs"/>
          <w:sz w:val="30"/>
          <w:szCs w:val="30"/>
          <w:cs/>
        </w:rPr>
        <w:t>การร่วมค้า</w:t>
      </w:r>
      <w:r w:rsidR="00EC7EC6">
        <w:rPr>
          <w:rFonts w:ascii="Angsana New" w:hAnsi="Angsana New"/>
          <w:sz w:val="30"/>
          <w:szCs w:val="30"/>
        </w:rPr>
        <w:t xml:space="preserve">    </w:t>
      </w:r>
      <w:r w:rsidR="00E36EE6">
        <w:rPr>
          <w:rFonts w:ascii="Angsana New" w:hAnsi="Angsana New"/>
          <w:sz w:val="30"/>
          <w:szCs w:val="30"/>
        </w:rPr>
        <w:t xml:space="preserve">     </w:t>
      </w:r>
      <w:r w:rsidR="00EC7EC6">
        <w:rPr>
          <w:rFonts w:ascii="Angsana New" w:hAnsi="Angsana New"/>
          <w:sz w:val="30"/>
          <w:szCs w:val="30"/>
        </w:rPr>
        <w:t xml:space="preserve">  </w:t>
      </w:r>
      <w:r w:rsidRPr="0015399A">
        <w:rPr>
          <w:rFonts w:ascii="Angsana New" w:hAnsi="Angsana New" w:hint="cs"/>
          <w:sz w:val="30"/>
          <w:szCs w:val="30"/>
          <w:cs/>
        </w:rPr>
        <w:t>โดย</w:t>
      </w:r>
      <w:r w:rsidRPr="0015399A">
        <w:rPr>
          <w:rFonts w:ascii="Angsana New" w:hAnsi="Angsana New"/>
          <w:sz w:val="30"/>
          <w:szCs w:val="30"/>
          <w:cs/>
        </w:rPr>
        <w:t>มูลค่าตามบัญชีของสินทรัพย์สุทธิของ</w:t>
      </w:r>
      <w:r w:rsidRPr="0015399A">
        <w:rPr>
          <w:rFonts w:ascii="Angsana New" w:hAnsi="Angsana New"/>
          <w:sz w:val="30"/>
          <w:szCs w:val="30"/>
        </w:rPr>
        <w:t xml:space="preserve"> TJN </w:t>
      </w:r>
      <w:r w:rsidRPr="0015399A">
        <w:rPr>
          <w:rFonts w:ascii="Angsana New" w:hAnsi="Angsana New"/>
          <w:sz w:val="30"/>
          <w:szCs w:val="30"/>
          <w:cs/>
        </w:rPr>
        <w:t>ในงบการเงิน</w:t>
      </w:r>
      <w:r w:rsidRPr="0015399A">
        <w:rPr>
          <w:rFonts w:ascii="Angsana New" w:hAnsi="Angsana New" w:hint="cs"/>
          <w:sz w:val="30"/>
          <w:szCs w:val="30"/>
          <w:cs/>
        </w:rPr>
        <w:t>รวม</w:t>
      </w:r>
      <w:r w:rsidRPr="0015399A">
        <w:rPr>
          <w:rFonts w:ascii="Angsana New" w:hAnsi="Angsana New"/>
          <w:sz w:val="30"/>
          <w:szCs w:val="30"/>
          <w:cs/>
        </w:rPr>
        <w:t>ของกลุ่มบริษัท ณ วันที่ขายมีจำนวน</w:t>
      </w:r>
      <w:r w:rsidRPr="0015399A">
        <w:rPr>
          <w:rFonts w:ascii="Angsana New" w:hAnsi="Angsana New" w:hint="cs"/>
          <w:sz w:val="30"/>
          <w:szCs w:val="30"/>
          <w:cs/>
        </w:rPr>
        <w:t xml:space="preserve"> </w:t>
      </w:r>
      <w:r w:rsidRPr="0015399A">
        <w:rPr>
          <w:rFonts w:ascii="Angsana New" w:hAnsi="Angsana New"/>
          <w:sz w:val="30"/>
          <w:szCs w:val="30"/>
        </w:rPr>
        <w:t xml:space="preserve">201 </w:t>
      </w:r>
      <w:r w:rsidRPr="0015399A">
        <w:rPr>
          <w:rFonts w:ascii="Angsana New" w:hAnsi="Angsana New"/>
          <w:sz w:val="30"/>
          <w:szCs w:val="30"/>
          <w:cs/>
        </w:rPr>
        <w:t>ล้านบาท มูลค่ายุติธรรมของส่วนได้เสียของ</w:t>
      </w:r>
      <w:r w:rsidRPr="0015399A">
        <w:rPr>
          <w:rFonts w:ascii="Angsana New" w:hAnsi="Angsana New" w:hint="cs"/>
          <w:sz w:val="30"/>
          <w:szCs w:val="30"/>
          <w:cs/>
        </w:rPr>
        <w:t>การร่วมค้า</w:t>
      </w:r>
      <w:r w:rsidRPr="0015399A">
        <w:rPr>
          <w:rFonts w:ascii="Angsana New" w:hAnsi="Angsana New"/>
          <w:sz w:val="30"/>
          <w:szCs w:val="30"/>
          <w:cs/>
        </w:rPr>
        <w:t>ที่ยังคงอยู่ในกลุ่มบริษัท ณ วันที่สูญเสียอำนาจการควบคุมมีจำนวน</w:t>
      </w:r>
      <w:r w:rsidRPr="0015399A">
        <w:rPr>
          <w:rFonts w:ascii="Angsana New" w:hAnsi="Angsana New"/>
          <w:sz w:val="30"/>
          <w:szCs w:val="30"/>
        </w:rPr>
        <w:t xml:space="preserve"> 379 </w:t>
      </w:r>
      <w:r w:rsidRPr="0015399A">
        <w:rPr>
          <w:rFonts w:ascii="Angsana New" w:hAnsi="Angsana New"/>
          <w:sz w:val="30"/>
          <w:szCs w:val="30"/>
          <w:cs/>
        </w:rPr>
        <w:t>ล้านบาท ได้ถือเป็นมูลค่าเริ่มแรกของเงินลงทุนใน</w:t>
      </w:r>
      <w:r w:rsidRPr="0015399A">
        <w:rPr>
          <w:rFonts w:ascii="Angsana New" w:hAnsi="Angsana New" w:hint="cs"/>
          <w:sz w:val="30"/>
          <w:szCs w:val="30"/>
          <w:cs/>
        </w:rPr>
        <w:t>การร่วมค้า</w:t>
      </w:r>
      <w:r w:rsidRPr="0015399A">
        <w:rPr>
          <w:rFonts w:ascii="Angsana New" w:hAnsi="Angsana New"/>
          <w:sz w:val="30"/>
          <w:szCs w:val="30"/>
          <w:cs/>
        </w:rPr>
        <w:t>นั้น ณ วัน</w:t>
      </w:r>
      <w:r w:rsidRPr="0015399A">
        <w:rPr>
          <w:rFonts w:ascii="Angsana New" w:hAnsi="Angsana New" w:hint="cs"/>
          <w:sz w:val="30"/>
          <w:szCs w:val="30"/>
          <w:cs/>
        </w:rPr>
        <w:t>นั้น</w:t>
      </w:r>
      <w:r w:rsidRPr="0015399A">
        <w:rPr>
          <w:rFonts w:ascii="Angsana New" w:hAnsi="Angsana New"/>
          <w:sz w:val="30"/>
          <w:szCs w:val="30"/>
        </w:rPr>
        <w:t xml:space="preserve"> </w:t>
      </w:r>
      <w:r w:rsidRPr="0015399A">
        <w:rPr>
          <w:rFonts w:ascii="Angsana New" w:hAnsi="Angsana New" w:hint="cs"/>
          <w:sz w:val="30"/>
          <w:szCs w:val="30"/>
          <w:cs/>
        </w:rPr>
        <w:t>กลุ่ม</w:t>
      </w:r>
      <w:r w:rsidRPr="0015399A">
        <w:rPr>
          <w:rFonts w:ascii="Angsana New" w:hAnsi="Angsana New"/>
          <w:sz w:val="30"/>
          <w:szCs w:val="30"/>
          <w:cs/>
        </w:rPr>
        <w:t>บริษัทรับรู้กำไรจากการขาย</w:t>
      </w:r>
      <w:r w:rsidRPr="0015399A">
        <w:rPr>
          <w:rFonts w:ascii="Angsana New" w:hAnsi="Angsana New" w:hint="cs"/>
          <w:sz w:val="30"/>
          <w:szCs w:val="30"/>
          <w:cs/>
        </w:rPr>
        <w:t>และกำไรจากการเปลี่ยนสถานะเงินลงทุน</w:t>
      </w:r>
      <w:r w:rsidRPr="0015399A">
        <w:rPr>
          <w:rFonts w:ascii="Angsana New" w:hAnsi="Angsana New"/>
          <w:sz w:val="30"/>
          <w:szCs w:val="30"/>
        </w:rPr>
        <w:t xml:space="preserve"> </w:t>
      </w:r>
      <w:r w:rsidRPr="0015399A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Pr="0015399A">
        <w:rPr>
          <w:rFonts w:ascii="Angsana New" w:hAnsi="Angsana New"/>
          <w:sz w:val="30"/>
          <w:szCs w:val="30"/>
        </w:rPr>
        <w:t>120</w:t>
      </w:r>
      <w:r w:rsidRPr="0015399A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15399A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15399A">
        <w:rPr>
          <w:rFonts w:ascii="Angsana New" w:hAnsi="Angsana New"/>
          <w:sz w:val="30"/>
          <w:szCs w:val="30"/>
        </w:rPr>
        <w:t>178</w:t>
      </w:r>
      <w:r w:rsidRPr="0015399A">
        <w:rPr>
          <w:rFonts w:ascii="Angsana New" w:hAnsi="Angsana New" w:hint="cs"/>
          <w:sz w:val="30"/>
          <w:szCs w:val="30"/>
          <w:cs/>
        </w:rPr>
        <w:t xml:space="preserve"> ล้านบาทตามลำดับในงบกำไรขาดทุนรวมสำหรับ</w:t>
      </w:r>
      <w:r w:rsidR="007F4CB6" w:rsidRPr="0015399A">
        <w:rPr>
          <w:rFonts w:ascii="Angsana New" w:hAnsi="Angsana New" w:hint="cs"/>
          <w:sz w:val="30"/>
          <w:szCs w:val="30"/>
          <w:cs/>
        </w:rPr>
        <w:t>ปี</w:t>
      </w:r>
      <w:r w:rsidRPr="0015399A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15399A">
        <w:rPr>
          <w:rFonts w:ascii="Angsana New" w:hAnsi="Angsana New"/>
          <w:sz w:val="30"/>
          <w:szCs w:val="30"/>
        </w:rPr>
        <w:t xml:space="preserve"> 31 </w:t>
      </w:r>
      <w:r w:rsidR="007F4CB6" w:rsidRPr="0015399A">
        <w:rPr>
          <w:rFonts w:ascii="Angsana New" w:hAnsi="Angsana New" w:hint="cs"/>
          <w:sz w:val="30"/>
          <w:szCs w:val="30"/>
          <w:cs/>
        </w:rPr>
        <w:t>ธันวาคม</w:t>
      </w:r>
      <w:r w:rsidRPr="0015399A">
        <w:rPr>
          <w:rFonts w:ascii="Angsana New" w:hAnsi="Angsana New" w:hint="cs"/>
          <w:sz w:val="30"/>
          <w:szCs w:val="30"/>
          <w:cs/>
        </w:rPr>
        <w:t xml:space="preserve"> </w:t>
      </w:r>
      <w:r w:rsidRPr="0015399A">
        <w:rPr>
          <w:rFonts w:ascii="Angsana New" w:hAnsi="Angsana New"/>
          <w:sz w:val="30"/>
          <w:szCs w:val="30"/>
        </w:rPr>
        <w:t>2565</w:t>
      </w:r>
    </w:p>
    <w:p w14:paraId="389CF3AA" w14:textId="77777777" w:rsidR="00C63D17" w:rsidRPr="00443C4D" w:rsidRDefault="00C63D17" w:rsidP="00C63D17">
      <w:pPr>
        <w:pStyle w:val="ListParagraph"/>
        <w:spacing w:after="0" w:line="240" w:lineRule="auto"/>
        <w:ind w:left="547" w:right="-45"/>
        <w:jc w:val="thaiDistribute"/>
        <w:rPr>
          <w:rFonts w:ascii="Angsana New" w:hAnsi="Angsana New"/>
          <w:sz w:val="24"/>
          <w:szCs w:val="24"/>
        </w:rPr>
      </w:pPr>
    </w:p>
    <w:p w14:paraId="5665559E" w14:textId="77777777" w:rsidR="00C90C51" w:rsidRDefault="003348CE" w:rsidP="0096638C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3348CE">
        <w:rPr>
          <w:rFonts w:ascii="Angsana New" w:hAnsi="Angsana New"/>
          <w:i/>
          <w:iCs/>
          <w:spacing w:val="-4"/>
          <w:sz w:val="30"/>
          <w:szCs w:val="30"/>
          <w:cs/>
        </w:rPr>
        <w:t>การจำหน่ายเงินลงทุนในบริษัท สแกน เมดิเฮิร์บ จำกัด (“</w:t>
      </w:r>
      <w:r w:rsidRPr="003348CE">
        <w:rPr>
          <w:rFonts w:ascii="Angsana New" w:hAnsi="Angsana New"/>
          <w:i/>
          <w:iCs/>
          <w:spacing w:val="-4"/>
          <w:sz w:val="30"/>
          <w:szCs w:val="30"/>
        </w:rPr>
        <w:t xml:space="preserve">SMH”) </w:t>
      </w:r>
    </w:p>
    <w:p w14:paraId="15817062" w14:textId="0356F610" w:rsidR="003348CE" w:rsidRPr="00EB2848" w:rsidRDefault="003348CE" w:rsidP="00EB2848">
      <w:pPr>
        <w:pStyle w:val="ListParagraph"/>
        <w:spacing w:after="0"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15399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5399A">
        <w:rPr>
          <w:rFonts w:ascii="Angsana New" w:hAnsi="Angsana New"/>
          <w:sz w:val="30"/>
          <w:szCs w:val="30"/>
        </w:rPr>
        <w:t xml:space="preserve">13 </w:t>
      </w:r>
      <w:r w:rsidRPr="0015399A">
        <w:rPr>
          <w:rFonts w:ascii="Angsana New" w:hAnsi="Angsana New"/>
          <w:sz w:val="30"/>
          <w:szCs w:val="30"/>
          <w:cs/>
        </w:rPr>
        <w:t xml:space="preserve">มกราคม </w:t>
      </w:r>
      <w:r w:rsidRPr="0015399A">
        <w:rPr>
          <w:rFonts w:ascii="Angsana New" w:hAnsi="Angsana New"/>
          <w:sz w:val="30"/>
          <w:szCs w:val="30"/>
        </w:rPr>
        <w:t xml:space="preserve">2565 </w:t>
      </w:r>
      <w:r w:rsidRPr="0015399A">
        <w:rPr>
          <w:rFonts w:ascii="Angsana New" w:hAnsi="Angsana New"/>
          <w:sz w:val="30"/>
          <w:szCs w:val="30"/>
          <w:cs/>
        </w:rPr>
        <w:t xml:space="preserve">กลุ่มบริษัทได้ขายส่วนได้เสียใน </w:t>
      </w:r>
      <w:r w:rsidRPr="0015399A">
        <w:rPr>
          <w:rFonts w:ascii="Angsana New" w:hAnsi="Angsana New"/>
          <w:sz w:val="30"/>
          <w:szCs w:val="30"/>
        </w:rPr>
        <w:t xml:space="preserve">SMH </w:t>
      </w:r>
      <w:r w:rsidRPr="0015399A">
        <w:rPr>
          <w:rFonts w:ascii="Angsana New" w:hAnsi="Angsana New"/>
          <w:sz w:val="30"/>
          <w:szCs w:val="30"/>
          <w:cs/>
        </w:rPr>
        <w:t xml:space="preserve">ซึ่งเป็นบริษัทย่อยออกไปร้อยละ </w:t>
      </w:r>
      <w:r w:rsidRPr="0015399A">
        <w:rPr>
          <w:rFonts w:ascii="Angsana New" w:hAnsi="Angsana New"/>
          <w:sz w:val="30"/>
          <w:szCs w:val="30"/>
        </w:rPr>
        <w:t xml:space="preserve">49 </w:t>
      </w:r>
      <w:r w:rsidRPr="0015399A">
        <w:rPr>
          <w:rFonts w:ascii="Angsana New" w:hAnsi="Angsana New"/>
          <w:sz w:val="30"/>
          <w:szCs w:val="30"/>
          <w:cs/>
        </w:rPr>
        <w:t>ให้แก่บุคคล</w:t>
      </w:r>
      <w:r w:rsidRPr="00C63D17">
        <w:rPr>
          <w:rFonts w:ascii="Angsana New" w:hAnsi="Angsana New"/>
          <w:spacing w:val="-4"/>
          <w:sz w:val="30"/>
          <w:szCs w:val="30"/>
          <w:cs/>
        </w:rPr>
        <w:t xml:space="preserve">และกิจการที่ไม่เกี่ยวข้องกัน เป็นเงินสดจำนวน </w:t>
      </w:r>
      <w:r w:rsidRPr="00C63D17">
        <w:rPr>
          <w:rFonts w:ascii="Angsana New" w:hAnsi="Angsana New"/>
          <w:spacing w:val="-4"/>
          <w:sz w:val="30"/>
          <w:szCs w:val="30"/>
        </w:rPr>
        <w:t xml:space="preserve">2.45 </w:t>
      </w:r>
      <w:r w:rsidRPr="00C63D17">
        <w:rPr>
          <w:rFonts w:ascii="Angsana New" w:hAnsi="Angsana New"/>
          <w:spacing w:val="-4"/>
          <w:sz w:val="30"/>
          <w:szCs w:val="30"/>
          <w:cs/>
        </w:rPr>
        <w:t>ล้านบาท ทำให้สัดส่วนการถือหุ้นของกลุ่มบริษัทลดลงจากร้อยละ</w:t>
      </w:r>
      <w:r w:rsidRPr="0015399A">
        <w:rPr>
          <w:rFonts w:ascii="Angsana New" w:hAnsi="Angsana New"/>
          <w:sz w:val="30"/>
          <w:szCs w:val="30"/>
          <w:cs/>
        </w:rPr>
        <w:t xml:space="preserve"> </w:t>
      </w:r>
      <w:r w:rsidRPr="0015399A">
        <w:rPr>
          <w:rFonts w:ascii="Angsana New" w:hAnsi="Angsana New"/>
          <w:sz w:val="30"/>
          <w:szCs w:val="30"/>
        </w:rPr>
        <w:t xml:space="preserve">100 </w:t>
      </w:r>
      <w:r w:rsidRPr="0015399A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Pr="0015399A">
        <w:rPr>
          <w:rFonts w:ascii="Angsana New" w:hAnsi="Angsana New"/>
          <w:sz w:val="30"/>
          <w:szCs w:val="30"/>
        </w:rPr>
        <w:t xml:space="preserve">51 </w:t>
      </w:r>
      <w:r w:rsidRPr="0015399A">
        <w:rPr>
          <w:rFonts w:ascii="Angsana New" w:hAnsi="Angsana New"/>
          <w:sz w:val="30"/>
          <w:szCs w:val="30"/>
          <w:cs/>
        </w:rPr>
        <w:t xml:space="preserve">ซึ่ง </w:t>
      </w:r>
      <w:r w:rsidRPr="0015399A">
        <w:rPr>
          <w:rFonts w:ascii="Angsana New" w:hAnsi="Angsana New"/>
          <w:sz w:val="30"/>
          <w:szCs w:val="30"/>
        </w:rPr>
        <w:t xml:space="preserve">SMH </w:t>
      </w:r>
      <w:r w:rsidRPr="0015399A">
        <w:rPr>
          <w:rFonts w:ascii="Angsana New" w:hAnsi="Angsana New"/>
          <w:sz w:val="30"/>
          <w:szCs w:val="30"/>
          <w:cs/>
        </w:rPr>
        <w:t>ยังคงเป็นบริษัทย่อยของกลุ่มบริษัท</w:t>
      </w:r>
      <w:r w:rsidR="00EB2848">
        <w:rPr>
          <w:rFonts w:ascii="Angsana New" w:hAnsi="Angsana New"/>
          <w:sz w:val="30"/>
          <w:szCs w:val="30"/>
        </w:rPr>
        <w:t xml:space="preserve"> </w:t>
      </w:r>
      <w:r w:rsidR="00EB2848">
        <w:rPr>
          <w:rFonts w:ascii="Angsana New" w:hAnsi="Angsana New" w:hint="cs"/>
          <w:sz w:val="30"/>
          <w:szCs w:val="30"/>
          <w:cs/>
        </w:rPr>
        <w:t>ต่อมา</w:t>
      </w:r>
      <w:r w:rsidRPr="00EB284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658F0">
        <w:rPr>
          <w:rFonts w:ascii="Angsana New" w:hAnsi="Angsana New"/>
          <w:sz w:val="30"/>
          <w:szCs w:val="30"/>
        </w:rPr>
        <w:t>13</w:t>
      </w:r>
      <w:r w:rsidRPr="00EB2848">
        <w:rPr>
          <w:rFonts w:ascii="Angsana New" w:hAnsi="Angsana New"/>
          <w:sz w:val="30"/>
          <w:szCs w:val="30"/>
        </w:rPr>
        <w:t xml:space="preserve"> </w:t>
      </w:r>
      <w:r w:rsidRPr="00EB2848">
        <w:rPr>
          <w:rFonts w:ascii="Angsana New" w:hAnsi="Angsana New"/>
          <w:sz w:val="30"/>
          <w:szCs w:val="30"/>
          <w:cs/>
        </w:rPr>
        <w:t xml:space="preserve">มกราคม </w:t>
      </w:r>
      <w:r w:rsidRPr="00EB2848">
        <w:rPr>
          <w:rFonts w:ascii="Angsana New" w:hAnsi="Angsana New"/>
          <w:sz w:val="30"/>
          <w:szCs w:val="30"/>
        </w:rPr>
        <w:t xml:space="preserve">2565 SMH </w:t>
      </w:r>
      <w:r w:rsidRPr="00EB2848">
        <w:rPr>
          <w:rFonts w:ascii="Angsana New" w:hAnsi="Angsana New"/>
          <w:sz w:val="30"/>
          <w:szCs w:val="30"/>
          <w:cs/>
        </w:rPr>
        <w:t xml:space="preserve">ได้ตกลงทำสัญญาจองซื้อหุ้นกับผู้ถือหุ้นรายใหม่ โดยผู้ถือหุ้นรายใหม่จ่ายชำระค่าจองซื้อหุ้นงวดที่ </w:t>
      </w:r>
      <w:r w:rsidRPr="00EB2848">
        <w:rPr>
          <w:rFonts w:ascii="Angsana New" w:hAnsi="Angsana New"/>
          <w:sz w:val="30"/>
          <w:szCs w:val="30"/>
        </w:rPr>
        <w:t xml:space="preserve">1 </w:t>
      </w:r>
      <w:r w:rsidRPr="00EB2848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EB2848">
        <w:rPr>
          <w:rFonts w:ascii="Angsana New" w:hAnsi="Angsana New"/>
          <w:sz w:val="30"/>
          <w:szCs w:val="30"/>
        </w:rPr>
        <w:t xml:space="preserve">18 </w:t>
      </w:r>
      <w:r w:rsidRPr="00EB2848">
        <w:rPr>
          <w:rFonts w:ascii="Angsana New" w:hAnsi="Angsana New"/>
          <w:sz w:val="30"/>
          <w:szCs w:val="30"/>
          <w:cs/>
        </w:rPr>
        <w:t xml:space="preserve">ล้านบาท และได้รับโอนหุ้นสามัญเพิ่มทุนจำนวน </w:t>
      </w:r>
      <w:r w:rsidRPr="00EB2848">
        <w:rPr>
          <w:rFonts w:ascii="Angsana New" w:hAnsi="Angsana New"/>
          <w:sz w:val="30"/>
          <w:szCs w:val="30"/>
        </w:rPr>
        <w:t xml:space="preserve">5,000 </w:t>
      </w:r>
      <w:r w:rsidRPr="00EB2848">
        <w:rPr>
          <w:rFonts w:ascii="Angsana New" w:hAnsi="Angsana New"/>
          <w:sz w:val="30"/>
          <w:szCs w:val="30"/>
          <w:cs/>
        </w:rPr>
        <w:t xml:space="preserve">หุ้น ทำให้สัดส่วนการถือหุ้นของกลุ่มบริษัทลดลงจากร้อยละ </w:t>
      </w:r>
      <w:r w:rsidRPr="00EB2848">
        <w:rPr>
          <w:rFonts w:ascii="Angsana New" w:hAnsi="Angsana New"/>
          <w:sz w:val="30"/>
          <w:szCs w:val="30"/>
        </w:rPr>
        <w:t xml:space="preserve">51 </w:t>
      </w:r>
      <w:r w:rsidRPr="00EB2848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Pr="00EB2848">
        <w:rPr>
          <w:rFonts w:ascii="Angsana New" w:hAnsi="Angsana New"/>
          <w:sz w:val="30"/>
          <w:szCs w:val="30"/>
        </w:rPr>
        <w:t xml:space="preserve">46 </w:t>
      </w:r>
      <w:r w:rsidRPr="00EB2848">
        <w:rPr>
          <w:rFonts w:ascii="Angsana New" w:hAnsi="Angsana New"/>
          <w:sz w:val="30"/>
          <w:szCs w:val="30"/>
          <w:cs/>
        </w:rPr>
        <w:t xml:space="preserve">และ </w:t>
      </w:r>
      <w:r w:rsidRPr="00EB2848">
        <w:rPr>
          <w:rFonts w:ascii="Angsana New" w:hAnsi="Angsana New"/>
          <w:sz w:val="30"/>
          <w:szCs w:val="30"/>
        </w:rPr>
        <w:t xml:space="preserve">SMH </w:t>
      </w:r>
      <w:r w:rsidRPr="00EB2848">
        <w:rPr>
          <w:rFonts w:ascii="Angsana New" w:hAnsi="Angsana New"/>
          <w:sz w:val="30"/>
          <w:szCs w:val="30"/>
          <w:cs/>
        </w:rPr>
        <w:t xml:space="preserve">ได้จดทะเบียนการเพิ่มทุนดังกล่าวแล้วกับกระทรวงพาณิชย์ในวันที่ </w:t>
      </w:r>
      <w:r w:rsidRPr="00EB2848">
        <w:rPr>
          <w:rFonts w:ascii="Angsana New" w:hAnsi="Angsana New"/>
          <w:sz w:val="30"/>
          <w:szCs w:val="30"/>
        </w:rPr>
        <w:t xml:space="preserve">11 </w:t>
      </w:r>
      <w:r w:rsidRPr="00EB2848">
        <w:rPr>
          <w:rFonts w:ascii="Angsana New" w:hAnsi="Angsana New"/>
          <w:sz w:val="30"/>
          <w:szCs w:val="30"/>
          <w:cs/>
        </w:rPr>
        <w:t xml:space="preserve">มีนาคม </w:t>
      </w:r>
      <w:r w:rsidRPr="00EB2848">
        <w:rPr>
          <w:rFonts w:ascii="Angsana New" w:hAnsi="Angsana New"/>
          <w:sz w:val="30"/>
          <w:szCs w:val="30"/>
        </w:rPr>
        <w:t xml:space="preserve">2565 </w:t>
      </w:r>
      <w:r w:rsidRPr="00EB2848">
        <w:rPr>
          <w:rFonts w:ascii="Angsana New" w:hAnsi="Angsana New"/>
          <w:sz w:val="30"/>
          <w:szCs w:val="30"/>
          <w:cs/>
        </w:rPr>
        <w:t>ทำให้</w:t>
      </w:r>
      <w:r w:rsidR="006C01D1">
        <w:rPr>
          <w:rFonts w:ascii="Angsana New" w:hAnsi="Angsana New" w:hint="cs"/>
          <w:sz w:val="30"/>
          <w:szCs w:val="30"/>
          <w:cs/>
        </w:rPr>
        <w:t xml:space="preserve"> </w:t>
      </w:r>
      <w:r w:rsidRPr="00EB2848">
        <w:rPr>
          <w:rFonts w:ascii="Angsana New" w:hAnsi="Angsana New"/>
          <w:sz w:val="30"/>
          <w:szCs w:val="30"/>
          <w:cs/>
        </w:rPr>
        <w:t xml:space="preserve">กลุ่มบริษัทจัดประเภทเงินลงทุนใน </w:t>
      </w:r>
      <w:r w:rsidRPr="00EB2848">
        <w:rPr>
          <w:rFonts w:ascii="Angsana New" w:hAnsi="Angsana New"/>
          <w:sz w:val="30"/>
          <w:szCs w:val="30"/>
        </w:rPr>
        <w:t xml:space="preserve">SMH </w:t>
      </w:r>
      <w:r w:rsidRPr="00EB2848">
        <w:rPr>
          <w:rFonts w:ascii="Angsana New" w:hAnsi="Angsana New"/>
          <w:sz w:val="30"/>
          <w:szCs w:val="30"/>
          <w:cs/>
        </w:rPr>
        <w:t xml:space="preserve">เป็นการร่วมค้า มูลค่าตามบัญชีของสินทรัพย์สุทธิ </w:t>
      </w:r>
      <w:r w:rsidRPr="00EB2848">
        <w:rPr>
          <w:rFonts w:ascii="Angsana New" w:hAnsi="Angsana New"/>
          <w:sz w:val="30"/>
          <w:szCs w:val="30"/>
        </w:rPr>
        <w:t xml:space="preserve">SMH </w:t>
      </w:r>
      <w:r w:rsidRPr="00EB2848">
        <w:rPr>
          <w:rFonts w:ascii="Angsana New" w:hAnsi="Angsana New"/>
          <w:sz w:val="30"/>
          <w:szCs w:val="30"/>
          <w:cs/>
        </w:rPr>
        <w:t xml:space="preserve">ในงบการเงินของกลุ่มบริษัท ณ วันที่สูญเสียการควบคุมมีจำนวน </w:t>
      </w:r>
      <w:r w:rsidRPr="00EB2848">
        <w:rPr>
          <w:rFonts w:ascii="Angsana New" w:hAnsi="Angsana New"/>
          <w:sz w:val="30"/>
          <w:szCs w:val="30"/>
        </w:rPr>
        <w:t xml:space="preserve">1 </w:t>
      </w:r>
      <w:r w:rsidRPr="00EB2848">
        <w:rPr>
          <w:rFonts w:ascii="Angsana New" w:hAnsi="Angsana New"/>
          <w:sz w:val="30"/>
          <w:szCs w:val="30"/>
          <w:cs/>
        </w:rPr>
        <w:t xml:space="preserve">ล้านบาท มูลค่ายุติธรรมของส่วนได้เสียของการร่วมค้าที่ยังคงอยู่ในกลุ่มบริษัท ณ วันที่สูญเสียอำนาจควบคุมมีจำนวน </w:t>
      </w:r>
      <w:r w:rsidRPr="00EB2848">
        <w:rPr>
          <w:rFonts w:ascii="Angsana New" w:hAnsi="Angsana New"/>
          <w:sz w:val="30"/>
          <w:szCs w:val="30"/>
        </w:rPr>
        <w:t xml:space="preserve">24 </w:t>
      </w:r>
      <w:r w:rsidRPr="00EB2848">
        <w:rPr>
          <w:rFonts w:ascii="Angsana New" w:hAnsi="Angsana New"/>
          <w:sz w:val="30"/>
          <w:szCs w:val="30"/>
          <w:cs/>
        </w:rPr>
        <w:t xml:space="preserve">ล้านบาท ได้ถือเป็นมูลค่าเริ่มแรกของเงินลงทุนในการร่วมค้า ณ วันนั้น กลุ่มบริษัทรับรู้กำไรจากการเปลี่ยนสถานะเงินลงทุนเป็นจำนวน </w:t>
      </w:r>
      <w:r w:rsidRPr="00EB2848">
        <w:rPr>
          <w:rFonts w:ascii="Angsana New" w:hAnsi="Angsana New"/>
          <w:sz w:val="30"/>
          <w:szCs w:val="30"/>
        </w:rPr>
        <w:t xml:space="preserve">23 </w:t>
      </w:r>
      <w:r w:rsidRPr="00EB2848">
        <w:rPr>
          <w:rFonts w:ascii="Angsana New" w:hAnsi="Angsana New"/>
          <w:sz w:val="30"/>
          <w:szCs w:val="30"/>
          <w:cs/>
        </w:rPr>
        <w:t>ล้านบาทในงบกำไรขาดทุนรวมสำหรับ</w:t>
      </w:r>
      <w:r w:rsidR="007F4CB6" w:rsidRPr="00EB2848">
        <w:rPr>
          <w:rFonts w:ascii="Angsana New" w:hAnsi="Angsana New" w:hint="cs"/>
          <w:sz w:val="30"/>
          <w:szCs w:val="30"/>
          <w:cs/>
        </w:rPr>
        <w:t>ปี</w:t>
      </w:r>
      <w:r w:rsidRPr="00EB284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B2848">
        <w:rPr>
          <w:rFonts w:ascii="Angsana New" w:hAnsi="Angsana New"/>
          <w:sz w:val="30"/>
          <w:szCs w:val="30"/>
        </w:rPr>
        <w:t xml:space="preserve">31 </w:t>
      </w:r>
      <w:r w:rsidR="007F4CB6" w:rsidRPr="00EB2848">
        <w:rPr>
          <w:rFonts w:ascii="Angsana New" w:hAnsi="Angsana New" w:hint="cs"/>
          <w:sz w:val="30"/>
          <w:szCs w:val="30"/>
          <w:cs/>
        </w:rPr>
        <w:t>ธันวาคม</w:t>
      </w:r>
      <w:r w:rsidRPr="00EB2848">
        <w:rPr>
          <w:rFonts w:ascii="Angsana New" w:hAnsi="Angsana New"/>
          <w:sz w:val="30"/>
          <w:szCs w:val="30"/>
          <w:cs/>
        </w:rPr>
        <w:t xml:space="preserve"> </w:t>
      </w:r>
      <w:r w:rsidRPr="00EB2848">
        <w:rPr>
          <w:rFonts w:ascii="Angsana New" w:hAnsi="Angsana New"/>
          <w:sz w:val="30"/>
          <w:szCs w:val="30"/>
        </w:rPr>
        <w:t>2565</w:t>
      </w:r>
    </w:p>
    <w:p w14:paraId="15206D71" w14:textId="77777777" w:rsidR="000F7A47" w:rsidRPr="00443C4D" w:rsidRDefault="000F7A47" w:rsidP="000F7A47">
      <w:pPr>
        <w:pStyle w:val="ListParagraph"/>
        <w:spacing w:after="0" w:line="240" w:lineRule="auto"/>
        <w:ind w:left="547" w:right="-45"/>
        <w:jc w:val="thaiDistribute"/>
        <w:rPr>
          <w:rFonts w:ascii="Angsana New" w:hAnsi="Angsana New"/>
          <w:sz w:val="24"/>
          <w:szCs w:val="24"/>
        </w:rPr>
      </w:pPr>
    </w:p>
    <w:p w14:paraId="048435B2" w14:textId="00751D4C" w:rsidR="003348CE" w:rsidRPr="00B87AFB" w:rsidRDefault="003348CE" w:rsidP="00B87AFB">
      <w:pPr>
        <w:pStyle w:val="ListParagraph"/>
        <w:spacing w:after="0"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15399A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ในการประชุมวิสามัญผู้ถือหุ้นของ </w:t>
      </w:r>
      <w:r w:rsidRPr="0015399A">
        <w:rPr>
          <w:rFonts w:ascii="Angsana New" w:hAnsi="Angsana New"/>
          <w:sz w:val="30"/>
          <w:szCs w:val="30"/>
        </w:rPr>
        <w:t xml:space="preserve">SMH </w:t>
      </w:r>
      <w:r w:rsidRPr="0015399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5399A">
        <w:rPr>
          <w:rFonts w:ascii="Angsana New" w:hAnsi="Angsana New"/>
          <w:sz w:val="30"/>
          <w:szCs w:val="30"/>
        </w:rPr>
        <w:t xml:space="preserve">1 </w:t>
      </w:r>
      <w:r w:rsidRPr="0015399A">
        <w:rPr>
          <w:rFonts w:ascii="Angsana New" w:hAnsi="Angsana New"/>
          <w:sz w:val="30"/>
          <w:szCs w:val="30"/>
          <w:cs/>
        </w:rPr>
        <w:t xml:space="preserve">มีนาคม </w:t>
      </w:r>
      <w:r w:rsidRPr="0015399A">
        <w:rPr>
          <w:rFonts w:ascii="Angsana New" w:hAnsi="Angsana New"/>
          <w:sz w:val="30"/>
          <w:szCs w:val="30"/>
        </w:rPr>
        <w:t xml:space="preserve">2565 </w:t>
      </w:r>
      <w:r w:rsidRPr="0015399A">
        <w:rPr>
          <w:rFonts w:ascii="Angsana New" w:hAnsi="Angsana New"/>
          <w:sz w:val="30"/>
          <w:szCs w:val="30"/>
          <w:cs/>
        </w:rPr>
        <w:t>ผู้ถือหุ้นมีมติอนุมัติเปลี่ยนชื่อบริษัทเป็นบริษัท</w:t>
      </w:r>
      <w:r w:rsidR="00B87AFB">
        <w:rPr>
          <w:rFonts w:ascii="Angsana New" w:hAnsi="Angsana New"/>
          <w:sz w:val="30"/>
          <w:szCs w:val="30"/>
        </w:rPr>
        <w:t xml:space="preserve">   </w:t>
      </w:r>
      <w:r w:rsidRPr="00B87AFB">
        <w:rPr>
          <w:rFonts w:ascii="Angsana New" w:hAnsi="Angsana New"/>
          <w:sz w:val="30"/>
          <w:szCs w:val="30"/>
          <w:cs/>
        </w:rPr>
        <w:t xml:space="preserve">พืชเภสัชกรรม จำกัด และได้จดทะเบียนเปลี่ยนชื่อดังกล่าวกับกระทรวงพาณิชย์เมื่อวันที่ </w:t>
      </w:r>
      <w:r w:rsidRPr="00B87AFB">
        <w:rPr>
          <w:rFonts w:ascii="Angsana New" w:hAnsi="Angsana New"/>
          <w:sz w:val="30"/>
          <w:szCs w:val="30"/>
        </w:rPr>
        <w:t xml:space="preserve">9 </w:t>
      </w:r>
      <w:r w:rsidRPr="00B87AFB">
        <w:rPr>
          <w:rFonts w:ascii="Angsana New" w:hAnsi="Angsana New"/>
          <w:sz w:val="30"/>
          <w:szCs w:val="30"/>
          <w:cs/>
        </w:rPr>
        <w:t xml:space="preserve">มีนาคม </w:t>
      </w:r>
      <w:r w:rsidRPr="00B87AFB">
        <w:rPr>
          <w:rFonts w:ascii="Angsana New" w:hAnsi="Angsana New"/>
          <w:sz w:val="30"/>
          <w:szCs w:val="30"/>
        </w:rPr>
        <w:t>2565</w:t>
      </w:r>
    </w:p>
    <w:p w14:paraId="309786B2" w14:textId="77777777" w:rsidR="000F7A47" w:rsidRPr="00443C4D" w:rsidRDefault="000F7A47" w:rsidP="000F7A47">
      <w:pPr>
        <w:pStyle w:val="ListParagraph"/>
        <w:spacing w:after="0" w:line="240" w:lineRule="auto"/>
        <w:ind w:left="547" w:right="-45"/>
        <w:jc w:val="thaiDistribute"/>
        <w:rPr>
          <w:rFonts w:ascii="Angsana New" w:hAnsi="Angsana New"/>
          <w:sz w:val="24"/>
          <w:szCs w:val="24"/>
        </w:rPr>
      </w:pPr>
    </w:p>
    <w:p w14:paraId="65F76455" w14:textId="77777777" w:rsidR="003348CE" w:rsidRPr="003348CE" w:rsidRDefault="003348CE" w:rsidP="0096638C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 w:rsidRPr="003348CE">
        <w:rPr>
          <w:rFonts w:ascii="Angsana New" w:hAnsi="Angsana New"/>
          <w:i/>
          <w:iCs/>
          <w:spacing w:val="-4"/>
          <w:sz w:val="30"/>
          <w:szCs w:val="30"/>
          <w:cs/>
        </w:rPr>
        <w:t>การจำหน่ายเงินลงทุนในบริษัท สแกน ไอซีที จำกัด (“</w:t>
      </w:r>
      <w:r w:rsidRPr="003348CE">
        <w:rPr>
          <w:rFonts w:ascii="Angsana New" w:hAnsi="Angsana New"/>
          <w:i/>
          <w:iCs/>
          <w:spacing w:val="-4"/>
          <w:sz w:val="30"/>
          <w:szCs w:val="30"/>
        </w:rPr>
        <w:t>ICT”)</w:t>
      </w:r>
    </w:p>
    <w:p w14:paraId="0C7A3AA7" w14:textId="48FDB1F3" w:rsidR="00376C07" w:rsidRDefault="003348CE" w:rsidP="001D1C9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348CE">
        <w:rPr>
          <w:rFonts w:ascii="Angsana New" w:hAnsi="Angsana New"/>
          <w:spacing w:val="-4"/>
          <w:sz w:val="30"/>
          <w:szCs w:val="30"/>
          <w:cs/>
        </w:rPr>
        <w:t xml:space="preserve">ในเดือนมีนาคม </w:t>
      </w:r>
      <w:r w:rsidRPr="003348CE">
        <w:rPr>
          <w:rFonts w:ascii="Angsana New" w:hAnsi="Angsana New"/>
          <w:spacing w:val="-4"/>
          <w:sz w:val="30"/>
          <w:szCs w:val="30"/>
        </w:rPr>
        <w:t xml:space="preserve">2565 </w:t>
      </w:r>
      <w:r w:rsidRPr="003348CE">
        <w:rPr>
          <w:rFonts w:ascii="Angsana New" w:hAnsi="Angsana New"/>
          <w:spacing w:val="-4"/>
          <w:sz w:val="30"/>
          <w:szCs w:val="30"/>
          <w:cs/>
        </w:rPr>
        <w:t xml:space="preserve">บริษัทได้ขายหุ้นทั้งหมดใน </w:t>
      </w:r>
      <w:r w:rsidRPr="003348CE">
        <w:rPr>
          <w:rFonts w:ascii="Angsana New" w:hAnsi="Angsana New"/>
          <w:spacing w:val="-4"/>
          <w:sz w:val="30"/>
          <w:szCs w:val="30"/>
        </w:rPr>
        <w:t xml:space="preserve">ICT </w:t>
      </w:r>
      <w:r w:rsidRPr="003348CE">
        <w:rPr>
          <w:rFonts w:ascii="Angsana New" w:hAnsi="Angsana New"/>
          <w:spacing w:val="-4"/>
          <w:sz w:val="30"/>
          <w:szCs w:val="30"/>
          <w:cs/>
        </w:rPr>
        <w:t xml:space="preserve">เป็นจำนวนเงิน </w:t>
      </w:r>
      <w:r w:rsidRPr="003348CE">
        <w:rPr>
          <w:rFonts w:ascii="Angsana New" w:hAnsi="Angsana New"/>
          <w:spacing w:val="-4"/>
          <w:sz w:val="30"/>
          <w:szCs w:val="30"/>
        </w:rPr>
        <w:t xml:space="preserve">0.64 </w:t>
      </w:r>
      <w:r w:rsidRPr="003348CE">
        <w:rPr>
          <w:rFonts w:ascii="Angsana New" w:hAnsi="Angsana New"/>
          <w:spacing w:val="-4"/>
          <w:sz w:val="30"/>
          <w:szCs w:val="30"/>
          <w:cs/>
        </w:rPr>
        <w:t xml:space="preserve">ล้านบาท ให้แก่กิจการที่ไม่เกี่ยวข้องกัน </w:t>
      </w:r>
      <w:r w:rsidR="001D1C91">
        <w:rPr>
          <w:rFonts w:ascii="Angsana New" w:hAnsi="Angsana New"/>
          <w:spacing w:val="-4"/>
          <w:sz w:val="30"/>
          <w:szCs w:val="30"/>
        </w:rPr>
        <w:t xml:space="preserve"> </w:t>
      </w:r>
      <w:r w:rsidRPr="003348CE">
        <w:rPr>
          <w:rFonts w:ascii="Angsana New" w:hAnsi="Angsana New"/>
          <w:spacing w:val="-4"/>
          <w:sz w:val="30"/>
          <w:szCs w:val="30"/>
          <w:cs/>
        </w:rPr>
        <w:t xml:space="preserve">โดยมูลค่าตามบัญชีของสินทรัพย์สุทธิ </w:t>
      </w:r>
      <w:r w:rsidRPr="003348CE">
        <w:rPr>
          <w:rFonts w:ascii="Angsana New" w:hAnsi="Angsana New"/>
          <w:spacing w:val="-4"/>
          <w:sz w:val="30"/>
          <w:szCs w:val="30"/>
        </w:rPr>
        <w:t xml:space="preserve">ICT </w:t>
      </w:r>
      <w:r w:rsidRPr="003348CE">
        <w:rPr>
          <w:rFonts w:ascii="Angsana New" w:hAnsi="Angsana New"/>
          <w:spacing w:val="-4"/>
          <w:sz w:val="30"/>
          <w:szCs w:val="30"/>
          <w:cs/>
        </w:rPr>
        <w:t xml:space="preserve">ในงบการเงินของกลุ่มบริษัท ณ วันที่ขายมีจำนวน </w:t>
      </w:r>
      <w:r w:rsidRPr="003348CE">
        <w:rPr>
          <w:rFonts w:ascii="Angsana New" w:hAnsi="Angsana New"/>
          <w:spacing w:val="-4"/>
          <w:sz w:val="30"/>
          <w:szCs w:val="30"/>
        </w:rPr>
        <w:t xml:space="preserve">0.12 </w:t>
      </w:r>
      <w:r w:rsidRPr="003348CE">
        <w:rPr>
          <w:rFonts w:ascii="Angsana New" w:hAnsi="Angsana New"/>
          <w:spacing w:val="-4"/>
          <w:sz w:val="30"/>
          <w:szCs w:val="30"/>
          <w:cs/>
        </w:rPr>
        <w:t xml:space="preserve">ล้านบาท กลุ่มบริษัทรับรู้กำไรจากการขายจำนวน </w:t>
      </w:r>
      <w:r w:rsidRPr="003348CE">
        <w:rPr>
          <w:rFonts w:ascii="Angsana New" w:hAnsi="Angsana New"/>
          <w:spacing w:val="-4"/>
          <w:sz w:val="30"/>
          <w:szCs w:val="30"/>
        </w:rPr>
        <w:t xml:space="preserve">0.52 </w:t>
      </w:r>
      <w:r w:rsidRPr="003348CE">
        <w:rPr>
          <w:rFonts w:ascii="Angsana New" w:hAnsi="Angsana New"/>
          <w:spacing w:val="-4"/>
          <w:sz w:val="30"/>
          <w:szCs w:val="30"/>
          <w:cs/>
        </w:rPr>
        <w:t>ล้านบาทในงบกำไรขาดทุนรวมสำหรับ</w:t>
      </w:r>
      <w:r w:rsidR="007F4CB6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3348CE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3348CE">
        <w:rPr>
          <w:rFonts w:ascii="Angsana New" w:hAnsi="Angsana New"/>
          <w:spacing w:val="-4"/>
          <w:sz w:val="30"/>
          <w:szCs w:val="30"/>
        </w:rPr>
        <w:t xml:space="preserve">31 </w:t>
      </w:r>
      <w:r w:rsidR="007F4CB6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3348C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348CE">
        <w:rPr>
          <w:rFonts w:ascii="Angsana New" w:hAnsi="Angsana New"/>
          <w:spacing w:val="-4"/>
          <w:sz w:val="30"/>
          <w:szCs w:val="30"/>
        </w:rPr>
        <w:t>2565</w:t>
      </w:r>
    </w:p>
    <w:p w14:paraId="0442AD0F" w14:textId="1A5B3AF2" w:rsidR="0037542B" w:rsidRPr="0037542B" w:rsidRDefault="0037542B" w:rsidP="000F7A4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pacing w:val="-4"/>
          <w:sz w:val="20"/>
          <w:szCs w:val="20"/>
        </w:rPr>
      </w:pPr>
      <w:r>
        <w:rPr>
          <w:rFonts w:ascii="Angsana New" w:hAnsi="Angsana New"/>
          <w:spacing w:val="-4"/>
          <w:sz w:val="10"/>
          <w:szCs w:val="10"/>
        </w:rPr>
        <w:br w:type="page"/>
      </w:r>
    </w:p>
    <w:p w14:paraId="6866D457" w14:textId="09B4A022" w:rsidR="00376C07" w:rsidRPr="003348CE" w:rsidRDefault="00376C07" w:rsidP="0096638C">
      <w:pPr>
        <w:ind w:right="560" w:firstLine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3348CE">
        <w:rPr>
          <w:rFonts w:ascii="Angsana New" w:hAnsi="Angsana New"/>
          <w:i/>
          <w:iCs/>
          <w:spacing w:val="-4"/>
          <w:sz w:val="30"/>
          <w:szCs w:val="30"/>
          <w:cs/>
        </w:rPr>
        <w:lastRenderedPageBreak/>
        <w:t>การ</w:t>
      </w:r>
      <w:r w:rsidR="00AB72DC">
        <w:rPr>
          <w:rFonts w:ascii="Angsana New" w:hAnsi="Angsana New" w:hint="cs"/>
          <w:i/>
          <w:iCs/>
          <w:spacing w:val="-4"/>
          <w:sz w:val="30"/>
          <w:szCs w:val="30"/>
          <w:cs/>
        </w:rPr>
        <w:t>จำหน่าย</w:t>
      </w:r>
      <w:r w:rsidRPr="003348CE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เงินลงทุนในบริษัท สแกน 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เอิร์ธ พาวเวอร์ </w:t>
      </w:r>
      <w:r w:rsidRPr="003348CE">
        <w:rPr>
          <w:rFonts w:ascii="Angsana New" w:hAnsi="Angsana New"/>
          <w:i/>
          <w:iCs/>
          <w:spacing w:val="-4"/>
          <w:sz w:val="30"/>
          <w:szCs w:val="30"/>
          <w:cs/>
        </w:rPr>
        <w:t>จำกัด (“</w:t>
      </w:r>
      <w:r>
        <w:rPr>
          <w:rFonts w:ascii="Angsana New" w:hAnsi="Angsana New"/>
          <w:i/>
          <w:iCs/>
          <w:spacing w:val="-4"/>
          <w:sz w:val="30"/>
          <w:szCs w:val="30"/>
        </w:rPr>
        <w:t>SEP</w:t>
      </w:r>
      <w:r w:rsidRPr="003348CE">
        <w:rPr>
          <w:rFonts w:ascii="Angsana New" w:hAnsi="Angsana New"/>
          <w:i/>
          <w:iCs/>
          <w:spacing w:val="-4"/>
          <w:sz w:val="30"/>
          <w:szCs w:val="30"/>
        </w:rPr>
        <w:t>”)</w:t>
      </w:r>
    </w:p>
    <w:p w14:paraId="338B64E4" w14:textId="6E35149C" w:rsidR="000705E4" w:rsidRDefault="006E4DFF" w:rsidP="00B87AFB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bookmarkStart w:id="1" w:name="OLE_LINK1"/>
      <w:r w:rsidRPr="006E4DFF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7C5366" w:rsidRPr="007C5366">
        <w:rPr>
          <w:rFonts w:ascii="Angsana New" w:hAnsi="Angsana New"/>
          <w:spacing w:val="-4"/>
          <w:sz w:val="30"/>
          <w:szCs w:val="30"/>
        </w:rPr>
        <w:t>26</w:t>
      </w:r>
      <w:r w:rsidRPr="006E4DFF">
        <w:rPr>
          <w:rFonts w:ascii="Angsana New" w:hAnsi="Angsana New"/>
          <w:spacing w:val="-4"/>
          <w:sz w:val="30"/>
          <w:szCs w:val="30"/>
          <w:cs/>
        </w:rPr>
        <w:t xml:space="preserve"> ตุลาคม </w:t>
      </w:r>
      <w:r w:rsidR="007C5366" w:rsidRPr="007C5366">
        <w:rPr>
          <w:rFonts w:ascii="Angsana New" w:hAnsi="Angsana New"/>
          <w:spacing w:val="-4"/>
          <w:sz w:val="30"/>
          <w:szCs w:val="30"/>
        </w:rPr>
        <w:t>2565</w:t>
      </w:r>
      <w:r w:rsidRPr="006E4DFF">
        <w:rPr>
          <w:rFonts w:ascii="Angsana New" w:hAnsi="Angsana New"/>
          <w:spacing w:val="-4"/>
          <w:sz w:val="30"/>
          <w:szCs w:val="30"/>
          <w:cs/>
        </w:rPr>
        <w:t xml:space="preserve"> ที่ประชุมคณะกรรมการบริษัทได้มีมติอนุมัติให้ปรับโครงสร้างการถือหุ้นในบริษัท สแกน เอิร์ธ พาวเวอร์ จำกัด (“</w:t>
      </w:r>
      <w:r w:rsidRPr="006E4DFF">
        <w:rPr>
          <w:rFonts w:ascii="Angsana New" w:hAnsi="Angsana New"/>
          <w:spacing w:val="-4"/>
          <w:sz w:val="30"/>
          <w:szCs w:val="30"/>
        </w:rPr>
        <w:t xml:space="preserve">SEP”) </w:t>
      </w:r>
      <w:r w:rsidRPr="006E4DFF">
        <w:rPr>
          <w:rFonts w:ascii="Angsana New" w:hAnsi="Angsana New"/>
          <w:spacing w:val="-4"/>
          <w:sz w:val="30"/>
          <w:szCs w:val="30"/>
          <w:cs/>
        </w:rPr>
        <w:t>บริษัทย่อยของบริษัท เพื่อให้อยู่ในกลุ่มธุรกิจพลังงานทดแทน (</w:t>
      </w:r>
      <w:r w:rsidRPr="006E4DFF">
        <w:rPr>
          <w:rFonts w:ascii="Angsana New" w:hAnsi="Angsana New"/>
          <w:spacing w:val="-4"/>
          <w:sz w:val="30"/>
          <w:szCs w:val="30"/>
        </w:rPr>
        <w:t xml:space="preserve">Renewable Energy) </w:t>
      </w:r>
      <w:r w:rsidRPr="006E4DFF">
        <w:rPr>
          <w:rFonts w:ascii="Angsana New" w:hAnsi="Angsana New"/>
          <w:spacing w:val="-4"/>
          <w:sz w:val="30"/>
          <w:szCs w:val="30"/>
          <w:cs/>
        </w:rPr>
        <w:t xml:space="preserve">โดยบริษัทขายหุ้นที่ถือทางตรงทั้งหมดใน </w:t>
      </w:r>
      <w:r w:rsidRPr="006E4DFF">
        <w:rPr>
          <w:rFonts w:ascii="Angsana New" w:hAnsi="Angsana New"/>
          <w:spacing w:val="-4"/>
          <w:sz w:val="30"/>
          <w:szCs w:val="30"/>
        </w:rPr>
        <w:t xml:space="preserve">SEP </w:t>
      </w:r>
      <w:r w:rsidRPr="006E4DFF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7C5366" w:rsidRPr="007C5366">
        <w:rPr>
          <w:rFonts w:ascii="Angsana New" w:hAnsi="Angsana New"/>
          <w:spacing w:val="-4"/>
          <w:sz w:val="30"/>
          <w:szCs w:val="30"/>
        </w:rPr>
        <w:t>9</w:t>
      </w:r>
      <w:r w:rsidRPr="006E4DFF">
        <w:rPr>
          <w:rFonts w:ascii="Angsana New" w:hAnsi="Angsana New"/>
          <w:spacing w:val="-4"/>
          <w:sz w:val="30"/>
          <w:szCs w:val="30"/>
        </w:rPr>
        <w:t>,</w:t>
      </w:r>
      <w:r w:rsidR="007C5366" w:rsidRPr="007C5366">
        <w:rPr>
          <w:rFonts w:ascii="Angsana New" w:hAnsi="Angsana New"/>
          <w:spacing w:val="-4"/>
          <w:sz w:val="30"/>
          <w:szCs w:val="30"/>
        </w:rPr>
        <w:t>997</w:t>
      </w:r>
      <w:r w:rsidRPr="006E4DFF">
        <w:rPr>
          <w:rFonts w:ascii="Angsana New" w:hAnsi="Angsana New"/>
          <w:spacing w:val="-4"/>
          <w:sz w:val="30"/>
          <w:szCs w:val="30"/>
          <w:cs/>
        </w:rPr>
        <w:t xml:space="preserve"> หุ้น หรือคิดป็นร้อยละ </w:t>
      </w:r>
      <w:r w:rsidR="007C5366" w:rsidRPr="007C5366">
        <w:rPr>
          <w:rFonts w:ascii="Angsana New" w:hAnsi="Angsana New"/>
          <w:spacing w:val="-4"/>
          <w:sz w:val="30"/>
          <w:szCs w:val="30"/>
        </w:rPr>
        <w:t>99</w:t>
      </w:r>
      <w:r w:rsidRPr="006E4DFF">
        <w:rPr>
          <w:rFonts w:ascii="Angsana New" w:hAnsi="Angsana New"/>
          <w:spacing w:val="-4"/>
          <w:sz w:val="30"/>
          <w:szCs w:val="30"/>
          <w:cs/>
        </w:rPr>
        <w:t>.</w:t>
      </w:r>
      <w:r w:rsidR="007C5366" w:rsidRPr="007C5366">
        <w:rPr>
          <w:rFonts w:ascii="Angsana New" w:hAnsi="Angsana New"/>
          <w:spacing w:val="-4"/>
          <w:sz w:val="30"/>
          <w:szCs w:val="30"/>
        </w:rPr>
        <w:t>97</w:t>
      </w:r>
      <w:r w:rsidRPr="006E4DFF">
        <w:rPr>
          <w:rFonts w:ascii="Angsana New" w:hAnsi="Angsana New"/>
          <w:spacing w:val="-4"/>
          <w:sz w:val="30"/>
          <w:szCs w:val="30"/>
          <w:cs/>
        </w:rPr>
        <w:t xml:space="preserve"> ให้แก่บริษัท คอนโทร์โน จำกัด (“</w:t>
      </w:r>
      <w:r w:rsidRPr="006E4DFF">
        <w:rPr>
          <w:rFonts w:ascii="Angsana New" w:hAnsi="Angsana New"/>
          <w:spacing w:val="-4"/>
          <w:sz w:val="30"/>
          <w:szCs w:val="30"/>
        </w:rPr>
        <w:t xml:space="preserve">CCL”) </w:t>
      </w:r>
      <w:r w:rsidRPr="006E4DFF">
        <w:rPr>
          <w:rFonts w:ascii="Angsana New" w:hAnsi="Angsana New"/>
          <w:spacing w:val="-4"/>
          <w:sz w:val="30"/>
          <w:szCs w:val="30"/>
          <w:cs/>
        </w:rPr>
        <w:t xml:space="preserve">บริษัทย่อยของบริษัท เป็นจำนวนเงิน </w:t>
      </w:r>
      <w:r w:rsidR="007C5366" w:rsidRPr="007C5366">
        <w:rPr>
          <w:rFonts w:ascii="Angsana New" w:hAnsi="Angsana New"/>
          <w:spacing w:val="-4"/>
          <w:sz w:val="30"/>
          <w:szCs w:val="30"/>
        </w:rPr>
        <w:t>850</w:t>
      </w:r>
      <w:r w:rsidRPr="006E4DFF">
        <w:rPr>
          <w:rFonts w:ascii="Angsana New" w:hAnsi="Angsana New"/>
          <w:spacing w:val="-4"/>
          <w:sz w:val="30"/>
          <w:szCs w:val="30"/>
        </w:rPr>
        <w:t>,</w:t>
      </w:r>
      <w:r w:rsidR="007C5366" w:rsidRPr="007C5366">
        <w:rPr>
          <w:rFonts w:ascii="Angsana New" w:hAnsi="Angsana New"/>
          <w:spacing w:val="-4"/>
          <w:sz w:val="30"/>
          <w:szCs w:val="30"/>
        </w:rPr>
        <w:t>000</w:t>
      </w:r>
      <w:r w:rsidRPr="006E4DFF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</w:p>
    <w:p w14:paraId="090FD5E9" w14:textId="77777777" w:rsidR="00E36EE6" w:rsidRPr="00E21FAF" w:rsidRDefault="00E36EE6" w:rsidP="00E36EE6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5229951A" w14:textId="78C63076" w:rsidR="00697690" w:rsidRPr="006B07E9" w:rsidRDefault="00697690" w:rsidP="009030FD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697690" w:rsidRPr="006B07E9" w:rsidSect="00A5139C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080" w:header="720" w:footer="720" w:gutter="0"/>
          <w:cols w:space="720"/>
          <w:docGrid w:linePitch="245"/>
        </w:sectPr>
      </w:pPr>
    </w:p>
    <w:p w14:paraId="5D0B40CB" w14:textId="77777777" w:rsidR="00297A37" w:rsidRPr="00AE2820" w:rsidRDefault="00297A37" w:rsidP="000F621B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E2820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ที่ดิน อาคารและอุปกรณ์ </w:t>
      </w:r>
    </w:p>
    <w:p w14:paraId="13C19A45" w14:textId="77777777" w:rsidR="00297A37" w:rsidRPr="00513B0A" w:rsidRDefault="00297A37" w:rsidP="00AD6D2E">
      <w:pPr>
        <w:spacing w:line="240" w:lineRule="auto"/>
        <w:rPr>
          <w:rFonts w:ascii="Angsana New" w:hAnsi="Angsana New"/>
          <w:sz w:val="25"/>
          <w:szCs w:val="25"/>
          <w:cs/>
        </w:rPr>
      </w:pPr>
    </w:p>
    <w:tbl>
      <w:tblPr>
        <w:tblW w:w="148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720"/>
        <w:gridCol w:w="1080"/>
        <w:gridCol w:w="268"/>
        <w:gridCol w:w="1082"/>
        <w:gridCol w:w="270"/>
        <w:gridCol w:w="1080"/>
        <w:gridCol w:w="270"/>
        <w:gridCol w:w="1170"/>
        <w:gridCol w:w="236"/>
        <w:gridCol w:w="1294"/>
        <w:gridCol w:w="246"/>
        <w:gridCol w:w="1104"/>
        <w:gridCol w:w="270"/>
        <w:gridCol w:w="1170"/>
        <w:gridCol w:w="248"/>
        <w:gridCol w:w="1012"/>
      </w:tblGrid>
      <w:tr w:rsidR="001D11EF" w:rsidRPr="006B07E9" w14:paraId="1A3A7F7F" w14:textId="77777777" w:rsidTr="00D8330F">
        <w:trPr>
          <w:tblHeader/>
        </w:trPr>
        <w:tc>
          <w:tcPr>
            <w:tcW w:w="3330" w:type="dxa"/>
            <w:shd w:val="clear" w:color="auto" w:fill="auto"/>
          </w:tcPr>
          <w:p w14:paraId="0547F979" w14:textId="77777777" w:rsidR="001D11EF" w:rsidRPr="006B07E9" w:rsidRDefault="001D11EF" w:rsidP="00E054B3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5"/>
                <w:szCs w:val="25"/>
              </w:rPr>
            </w:pPr>
          </w:p>
        </w:tc>
        <w:tc>
          <w:tcPr>
            <w:tcW w:w="720" w:type="dxa"/>
          </w:tcPr>
          <w:p w14:paraId="531BFFE6" w14:textId="77777777" w:rsidR="001D11EF" w:rsidRPr="006B07E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800" w:type="dxa"/>
            <w:gridSpan w:val="15"/>
            <w:shd w:val="clear" w:color="auto" w:fill="auto"/>
            <w:vAlign w:val="bottom"/>
          </w:tcPr>
          <w:p w14:paraId="353A5779" w14:textId="7AFCE64D" w:rsidR="001D11EF" w:rsidRPr="006B07E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1D11EF" w:rsidRPr="006B07E9" w14:paraId="68FE9F89" w14:textId="77777777" w:rsidTr="00D8330F">
        <w:trPr>
          <w:tblHeader/>
        </w:trPr>
        <w:tc>
          <w:tcPr>
            <w:tcW w:w="3330" w:type="dxa"/>
            <w:shd w:val="clear" w:color="auto" w:fill="auto"/>
          </w:tcPr>
          <w:p w14:paraId="5139EA00" w14:textId="77777777" w:rsidR="001D11EF" w:rsidRPr="006B07E9" w:rsidRDefault="001D11EF" w:rsidP="00E054B3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5"/>
                <w:szCs w:val="25"/>
              </w:rPr>
            </w:pPr>
          </w:p>
        </w:tc>
        <w:tc>
          <w:tcPr>
            <w:tcW w:w="720" w:type="dxa"/>
          </w:tcPr>
          <w:p w14:paraId="5C213C83" w14:textId="77777777" w:rsidR="001D11EF" w:rsidRPr="006B07E9" w:rsidRDefault="001D11EF" w:rsidP="00430ED4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  <w:p w14:paraId="6AC121F1" w14:textId="77777777" w:rsidR="001D11EF" w:rsidRPr="006B07E9" w:rsidRDefault="001D11EF" w:rsidP="00430ED4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  <w:p w14:paraId="2E349C81" w14:textId="7FD7A0BC" w:rsidR="001D11EF" w:rsidRPr="006B07E9" w:rsidRDefault="001D11EF" w:rsidP="00430ED4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D2EB0D" w14:textId="7434F1FE" w:rsidR="001D11EF" w:rsidRPr="006B07E9" w:rsidRDefault="001D11EF" w:rsidP="00430ED4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B07E9">
              <w:rPr>
                <w:rFonts w:ascii="Angsana New" w:hAnsi="Angsana New"/>
                <w:sz w:val="25"/>
                <w:szCs w:val="25"/>
                <w:cs/>
              </w:rPr>
              <w:t>ที่ดิน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7901E85" w14:textId="77777777" w:rsidR="001D11EF" w:rsidRPr="006B07E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EEFDB7C" w14:textId="77777777" w:rsidR="001D11EF" w:rsidRPr="006B07E9" w:rsidRDefault="001D11EF" w:rsidP="00F56BD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07E9">
              <w:rPr>
                <w:rFonts w:ascii="Angsana New" w:hAnsi="Angsana New"/>
                <w:sz w:val="25"/>
                <w:szCs w:val="25"/>
                <w:cs/>
              </w:rPr>
              <w:t>อาคารและ</w:t>
            </w:r>
          </w:p>
          <w:p w14:paraId="02C417F7" w14:textId="755C6BF5" w:rsidR="001D11EF" w:rsidRPr="006B07E9" w:rsidRDefault="001D11EF" w:rsidP="00F56BD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07E9">
              <w:rPr>
                <w:rFonts w:ascii="Angsana New" w:hAnsi="Angsana New"/>
                <w:sz w:val="25"/>
                <w:szCs w:val="25"/>
                <w:cs/>
              </w:rPr>
              <w:t>ส่วน</w:t>
            </w:r>
            <w:r w:rsidR="007471F5">
              <w:rPr>
                <w:rFonts w:ascii="Angsana New" w:hAnsi="Angsana New" w:hint="cs"/>
                <w:sz w:val="25"/>
                <w:szCs w:val="25"/>
                <w:cs/>
              </w:rPr>
              <w:t>ป</w:t>
            </w:r>
            <w:r w:rsidRPr="006B07E9">
              <w:rPr>
                <w:rFonts w:ascii="Angsana New" w:hAnsi="Angsana New"/>
                <w:sz w:val="25"/>
                <w:szCs w:val="25"/>
                <w:cs/>
              </w:rPr>
              <w:t>รับปรุงอาคาร</w:t>
            </w:r>
          </w:p>
        </w:tc>
        <w:tc>
          <w:tcPr>
            <w:tcW w:w="270" w:type="dxa"/>
            <w:vAlign w:val="bottom"/>
          </w:tcPr>
          <w:p w14:paraId="37D81235" w14:textId="77777777" w:rsidR="001D11EF" w:rsidRPr="006B07E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773F4CED" w14:textId="77777777" w:rsidR="001D11EF" w:rsidRPr="006B07E9" w:rsidRDefault="001D11EF" w:rsidP="00E054B3">
            <w:pPr>
              <w:spacing w:line="240" w:lineRule="auto"/>
              <w:ind w:left="-75" w:right="-8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07E9">
              <w:rPr>
                <w:rFonts w:ascii="Angsana New" w:hAnsi="Angsana New"/>
                <w:sz w:val="25"/>
                <w:szCs w:val="25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77107D" w14:textId="77777777" w:rsidR="001D11EF" w:rsidRPr="006B07E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C076EF" w14:textId="77777777" w:rsidR="001D11EF" w:rsidRPr="006B07E9" w:rsidRDefault="001D11EF" w:rsidP="00E054B3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07E9">
              <w:rPr>
                <w:rFonts w:ascii="Angsana New" w:hAnsi="Angsana New"/>
                <w:sz w:val="25"/>
                <w:szCs w:val="25"/>
                <w:cs/>
              </w:rPr>
              <w:t>เครื่องมือและอุปกรณ์โรงงาน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9F7B67" w14:textId="77777777" w:rsidR="001D11EF" w:rsidRPr="006B07E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74DEA53" w14:textId="77777777" w:rsidR="001D11EF" w:rsidRPr="006B07E9" w:rsidRDefault="001D11EF" w:rsidP="00140FA9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07E9">
              <w:rPr>
                <w:rFonts w:ascii="Angsana New" w:hAnsi="Angsana New"/>
                <w:sz w:val="25"/>
                <w:szCs w:val="25"/>
                <w:cs/>
              </w:rPr>
              <w:t>เครื่องตกแต่ง</w:t>
            </w:r>
          </w:p>
          <w:p w14:paraId="532325B4" w14:textId="77777777" w:rsidR="001D11EF" w:rsidRPr="006B07E9" w:rsidRDefault="001D11EF" w:rsidP="00140FA9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07E9">
              <w:rPr>
                <w:rFonts w:ascii="Angsana New" w:hAnsi="Angsana New"/>
                <w:sz w:val="25"/>
                <w:szCs w:val="25"/>
                <w:cs/>
              </w:rPr>
              <w:t>ติดตั้งและเครื่องใช้สำนักงาน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6A4309" w14:textId="77777777" w:rsidR="001D11EF" w:rsidRPr="006B07E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4" w:type="dxa"/>
            <w:vAlign w:val="bottom"/>
          </w:tcPr>
          <w:p w14:paraId="359A5F2D" w14:textId="77777777" w:rsidR="001D11EF" w:rsidRPr="006B07E9" w:rsidRDefault="001D11EF" w:rsidP="00D377D4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B07E9">
              <w:rPr>
                <w:rFonts w:ascii="Angsana New" w:hAnsi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70" w:type="dxa"/>
          </w:tcPr>
          <w:p w14:paraId="7E420FF2" w14:textId="77777777" w:rsidR="001D11EF" w:rsidRPr="006B07E9" w:rsidRDefault="001D11EF" w:rsidP="00D3724F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6AA582" w14:textId="77777777" w:rsidR="001D11EF" w:rsidRPr="006B07E9" w:rsidRDefault="001D11EF" w:rsidP="00D3724F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B07E9">
              <w:rPr>
                <w:rFonts w:ascii="Angsana New" w:hAnsi="Angsana New"/>
                <w:sz w:val="25"/>
                <w:szCs w:val="25"/>
                <w:cs/>
              </w:rPr>
              <w:t>สินทรัพย์</w:t>
            </w:r>
            <w:r w:rsidRPr="006B07E9">
              <w:rPr>
                <w:rFonts w:ascii="Angsana New" w:hAnsi="Angsana New"/>
                <w:sz w:val="25"/>
                <w:szCs w:val="25"/>
                <w:cs/>
              </w:rPr>
              <w:br/>
              <w:t>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15C49F6" w14:textId="77777777" w:rsidR="001D11EF" w:rsidRPr="006B07E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2" w:type="dxa"/>
            <w:vAlign w:val="bottom"/>
          </w:tcPr>
          <w:p w14:paraId="2C8E4520" w14:textId="77777777" w:rsidR="001D11EF" w:rsidRPr="006B07E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B07E9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1D11EF" w:rsidRPr="006B07E9" w14:paraId="6890E5E0" w14:textId="77777777" w:rsidTr="00D8330F">
        <w:trPr>
          <w:tblHeader/>
        </w:trPr>
        <w:tc>
          <w:tcPr>
            <w:tcW w:w="3330" w:type="dxa"/>
            <w:shd w:val="clear" w:color="auto" w:fill="auto"/>
          </w:tcPr>
          <w:p w14:paraId="0B3B2C7B" w14:textId="77777777" w:rsidR="001D11EF" w:rsidRPr="006B07E9" w:rsidRDefault="001D11EF" w:rsidP="00E054B3">
            <w:pPr>
              <w:ind w:left="-18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14:paraId="3BDFA2D4" w14:textId="77777777" w:rsidR="001D11EF" w:rsidRPr="006B07E9" w:rsidRDefault="001D11EF" w:rsidP="00E054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10800" w:type="dxa"/>
            <w:gridSpan w:val="15"/>
          </w:tcPr>
          <w:p w14:paraId="782618C3" w14:textId="3364C4D3" w:rsidR="001D11EF" w:rsidRPr="006B07E9" w:rsidRDefault="001D11EF" w:rsidP="00E054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25"/>
                <w:szCs w:val="25"/>
              </w:rPr>
              <w:t>(</w:t>
            </w:r>
            <w:r w:rsidRPr="006B07E9"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  <w:t>พันบาท)</w:t>
            </w:r>
          </w:p>
        </w:tc>
      </w:tr>
      <w:tr w:rsidR="001D11EF" w:rsidRPr="006B07E9" w14:paraId="56C0C32D" w14:textId="77777777" w:rsidTr="00D8330F">
        <w:tc>
          <w:tcPr>
            <w:tcW w:w="3330" w:type="dxa"/>
            <w:shd w:val="clear" w:color="auto" w:fill="auto"/>
          </w:tcPr>
          <w:p w14:paraId="19CFB817" w14:textId="77777777" w:rsidR="001D11EF" w:rsidRPr="006B07E9" w:rsidRDefault="001D11EF" w:rsidP="00A44C7D">
            <w:pPr>
              <w:ind w:left="-18"/>
              <w:rPr>
                <w:rFonts w:ascii="Angsana New" w:hAnsi="Angsana New"/>
                <w:sz w:val="25"/>
                <w:szCs w:val="25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720" w:type="dxa"/>
          </w:tcPr>
          <w:p w14:paraId="1152A5E9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D60B8B" w14:textId="0D766022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E85AE62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97FCC1B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6C5EDDE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1243311F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C03313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743E51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8757CF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406462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C57E8AF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4" w:type="dxa"/>
          </w:tcPr>
          <w:p w14:paraId="23863653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6EDEE332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BED538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F06C073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2" w:type="dxa"/>
            <w:vAlign w:val="bottom"/>
          </w:tcPr>
          <w:p w14:paraId="7111E666" w14:textId="77777777" w:rsidR="001D11EF" w:rsidRPr="006B07E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D1F54" w:rsidRPr="006B07E9" w14:paraId="5EC30596" w14:textId="77777777" w:rsidTr="00D8330F">
        <w:tc>
          <w:tcPr>
            <w:tcW w:w="3330" w:type="dxa"/>
            <w:shd w:val="clear" w:color="auto" w:fill="auto"/>
          </w:tcPr>
          <w:p w14:paraId="3C0C7362" w14:textId="2D20CAB6" w:rsidR="007D1F54" w:rsidRPr="001B7BFA" w:rsidRDefault="007D1F54" w:rsidP="007D1F54">
            <w:pPr>
              <w:ind w:left="-18"/>
              <w:rPr>
                <w:rFonts w:ascii="Angsana New" w:hAnsi="Angsana New"/>
                <w:sz w:val="25"/>
                <w:szCs w:val="25"/>
              </w:rPr>
            </w:pPr>
            <w:r w:rsidRPr="001B7BFA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C605FF">
              <w:rPr>
                <w:rFonts w:ascii="Angsana New" w:hAnsi="Angsana New"/>
                <w:sz w:val="25"/>
                <w:szCs w:val="25"/>
              </w:rPr>
              <w:t>1</w:t>
            </w:r>
            <w:r w:rsidRPr="001B7BFA">
              <w:rPr>
                <w:rFonts w:ascii="Angsana New" w:hAnsi="Angsana New"/>
                <w:sz w:val="25"/>
                <w:szCs w:val="25"/>
                <w:cs/>
              </w:rPr>
              <w:t xml:space="preserve"> มกราคม </w:t>
            </w:r>
            <w:r w:rsidRPr="00C605FF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720" w:type="dxa"/>
          </w:tcPr>
          <w:p w14:paraId="480A4CF7" w14:textId="77777777" w:rsidR="007D1F54" w:rsidRPr="001B7BFA" w:rsidRDefault="007D1F54" w:rsidP="007D1F5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B34EDE" w14:textId="08C6980B" w:rsidR="007D1F54" w:rsidRPr="007D1F54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7D1F54">
              <w:rPr>
                <w:rFonts w:ascii="Angsana New" w:hAnsi="Angsana New"/>
                <w:sz w:val="25"/>
                <w:szCs w:val="25"/>
                <w:lang w:val="en-US" w:bidi="th-TH"/>
              </w:rPr>
              <w:t>707,557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DE57371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68A72E4" w14:textId="7C236FF1" w:rsidR="007D1F54" w:rsidRPr="007D1F54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D1F54">
              <w:rPr>
                <w:rFonts w:ascii="Angsana New" w:hAnsi="Angsana New"/>
                <w:sz w:val="25"/>
                <w:szCs w:val="25"/>
                <w:lang w:val="en-US"/>
              </w:rPr>
              <w:t>770,027</w:t>
            </w:r>
          </w:p>
        </w:tc>
        <w:tc>
          <w:tcPr>
            <w:tcW w:w="270" w:type="dxa"/>
          </w:tcPr>
          <w:p w14:paraId="1866818D" w14:textId="77777777" w:rsidR="007D1F54" w:rsidRPr="007D1F54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2F84C734" w14:textId="38D50545" w:rsidR="007D1F54" w:rsidRPr="006B4B25" w:rsidRDefault="007D1F54" w:rsidP="00DC139F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D1F54">
              <w:rPr>
                <w:rFonts w:ascii="Angsana New" w:hAnsi="Angsana New"/>
                <w:sz w:val="25"/>
                <w:szCs w:val="25"/>
                <w:lang w:val="en-US"/>
              </w:rPr>
              <w:t>451</w:t>
            </w:r>
            <w:r w:rsidRPr="006B4B25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7D1F54">
              <w:rPr>
                <w:rFonts w:ascii="Angsana New" w:hAnsi="Angsana New"/>
                <w:sz w:val="25"/>
                <w:szCs w:val="25"/>
                <w:lang w:val="en-US"/>
              </w:rPr>
              <w:t>089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DAEC96" w14:textId="77777777" w:rsidR="007D1F54" w:rsidRPr="007D1F54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B2F009" w14:textId="0393E89C" w:rsidR="007D1F54" w:rsidRPr="007D1F54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D1F54">
              <w:rPr>
                <w:rFonts w:ascii="Angsana New" w:hAnsi="Angsana New"/>
                <w:sz w:val="25"/>
                <w:szCs w:val="25"/>
                <w:lang w:val="en-US"/>
              </w:rPr>
              <w:t>193,477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F7649" w14:textId="77777777" w:rsidR="007D1F54" w:rsidRPr="007D1F54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559D9BD" w14:textId="6DD3955A" w:rsidR="007D1F54" w:rsidRPr="007D1F54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D1F54">
              <w:rPr>
                <w:rFonts w:ascii="Angsana New" w:hAnsi="Angsana New"/>
                <w:sz w:val="25"/>
                <w:szCs w:val="25"/>
                <w:lang w:val="en-US"/>
              </w:rPr>
              <w:t>61,545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02EE05" w14:textId="77777777" w:rsidR="007D1F54" w:rsidRPr="007D1F54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4" w:type="dxa"/>
          </w:tcPr>
          <w:p w14:paraId="1271FECD" w14:textId="7941015F" w:rsidR="007D1F54" w:rsidRPr="007D1F54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D1F54">
              <w:rPr>
                <w:rFonts w:ascii="Angsana New" w:hAnsi="Angsana New"/>
                <w:sz w:val="25"/>
                <w:szCs w:val="25"/>
                <w:lang w:val="en-US"/>
              </w:rPr>
              <w:t>968,658</w:t>
            </w:r>
          </w:p>
        </w:tc>
        <w:tc>
          <w:tcPr>
            <w:tcW w:w="270" w:type="dxa"/>
          </w:tcPr>
          <w:p w14:paraId="3A48AECD" w14:textId="77777777" w:rsidR="007D1F54" w:rsidRPr="007D1F54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66CE62" w14:textId="714B6153" w:rsidR="007D1F54" w:rsidRPr="007D1F54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D1F54">
              <w:rPr>
                <w:rFonts w:ascii="Angsana New" w:hAnsi="Angsana New"/>
                <w:sz w:val="25"/>
                <w:szCs w:val="25"/>
                <w:lang w:val="en-US"/>
              </w:rPr>
              <w:t>368,231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0084C43" w14:textId="77777777" w:rsidR="007D1F54" w:rsidRPr="00940E25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496264D4" w14:textId="306E944B" w:rsidR="007D1F54" w:rsidRPr="007D1F54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D1F54">
              <w:rPr>
                <w:rFonts w:ascii="Angsana New" w:hAnsi="Angsana New"/>
                <w:sz w:val="25"/>
                <w:szCs w:val="25"/>
                <w:lang w:val="en-US"/>
              </w:rPr>
              <w:t>3,520,584</w:t>
            </w:r>
          </w:p>
        </w:tc>
      </w:tr>
      <w:tr w:rsidR="007D1F54" w:rsidRPr="006B07E9" w14:paraId="2CAE7122" w14:textId="77777777" w:rsidTr="00D8330F">
        <w:tc>
          <w:tcPr>
            <w:tcW w:w="3330" w:type="dxa"/>
            <w:shd w:val="clear" w:color="auto" w:fill="auto"/>
          </w:tcPr>
          <w:p w14:paraId="395743EE" w14:textId="25DBF803" w:rsidR="007D1F54" w:rsidRPr="001B7BFA" w:rsidRDefault="007D1F54" w:rsidP="007D1F54">
            <w:pPr>
              <w:ind w:left="-18"/>
              <w:rPr>
                <w:rFonts w:ascii="Angsana New" w:hAnsi="Angsana New"/>
                <w:sz w:val="25"/>
                <w:szCs w:val="25"/>
                <w:cs/>
              </w:rPr>
            </w:pPr>
            <w:r w:rsidRPr="001B7BFA">
              <w:rPr>
                <w:rFonts w:ascii="Angsana New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63D5D0A9" w14:textId="77777777" w:rsidR="007D1F54" w:rsidRPr="001B7BFA" w:rsidRDefault="007D1F54" w:rsidP="007D1F5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B2BD03" w14:textId="0AB77315" w:rsidR="007D1F54" w:rsidRPr="001B7BFA" w:rsidRDefault="007D1F54" w:rsidP="007F4CB6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 w:bidi="th-TH"/>
              </w:rPr>
              <w:t>73</w:t>
            </w:r>
            <w:r w:rsidRPr="001B7BFA">
              <w:rPr>
                <w:rFonts w:ascii="Angsana New" w:hAnsi="Angsana New"/>
                <w:sz w:val="25"/>
                <w:szCs w:val="25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 w:bidi="th-TH"/>
              </w:rPr>
              <w:t>645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009D8DC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4D12F4F" w14:textId="7251EDF5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123</w:t>
            </w:r>
            <w:r w:rsidRPr="00F52419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249</w:t>
            </w:r>
          </w:p>
        </w:tc>
        <w:tc>
          <w:tcPr>
            <w:tcW w:w="270" w:type="dxa"/>
          </w:tcPr>
          <w:p w14:paraId="4810DD2A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4A016A93" w14:textId="6F2A0C88" w:rsidR="007D1F54" w:rsidRPr="001B7BFA" w:rsidRDefault="007D1F54" w:rsidP="00DC139F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267</w:t>
            </w:r>
            <w:r w:rsidRPr="006B4B25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209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626CD5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F602A4" w14:textId="3061C8AA" w:rsidR="007D1F54" w:rsidRPr="00175E63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205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D0308F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EE3B5C5" w14:textId="0E1D8AC4" w:rsidR="007D1F54" w:rsidRPr="00175E63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154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C0F58C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4" w:type="dxa"/>
          </w:tcPr>
          <w:p w14:paraId="1598D16E" w14:textId="12B02311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104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008</w:t>
            </w:r>
          </w:p>
        </w:tc>
        <w:tc>
          <w:tcPr>
            <w:tcW w:w="270" w:type="dxa"/>
          </w:tcPr>
          <w:p w14:paraId="22A72D13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78E9A7" w14:textId="070F4C20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441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3A86489" w14:textId="77777777" w:rsidR="007D1F54" w:rsidRPr="00940E25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1E25D6CE" w14:textId="164744E2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575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911</w:t>
            </w:r>
          </w:p>
        </w:tc>
      </w:tr>
      <w:tr w:rsidR="007D1F54" w:rsidRPr="006B07E9" w14:paraId="0B81F581" w14:textId="77777777" w:rsidTr="00FA7021">
        <w:tc>
          <w:tcPr>
            <w:tcW w:w="3330" w:type="dxa"/>
            <w:shd w:val="clear" w:color="auto" w:fill="auto"/>
          </w:tcPr>
          <w:p w14:paraId="602FA179" w14:textId="566957D4" w:rsidR="007D1F54" w:rsidRPr="001B7BFA" w:rsidRDefault="007D1F54" w:rsidP="007D1F54">
            <w:pPr>
              <w:ind w:left="-18"/>
              <w:rPr>
                <w:rFonts w:ascii="Angsana New" w:hAnsi="Angsana New"/>
                <w:sz w:val="25"/>
                <w:szCs w:val="25"/>
                <w:cs/>
              </w:rPr>
            </w:pPr>
            <w:r w:rsidRPr="001B7BFA">
              <w:rPr>
                <w:rFonts w:ascii="Angsana New" w:hAnsi="Angsana New"/>
                <w:sz w:val="25"/>
                <w:szCs w:val="25"/>
                <w:cs/>
              </w:rPr>
              <w:t xml:space="preserve">โอน </w:t>
            </w:r>
          </w:p>
        </w:tc>
        <w:tc>
          <w:tcPr>
            <w:tcW w:w="720" w:type="dxa"/>
          </w:tcPr>
          <w:p w14:paraId="1E528875" w14:textId="77777777" w:rsidR="007D1F54" w:rsidRPr="001B7BFA" w:rsidRDefault="007D1F54" w:rsidP="007D1F5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49C0C0" w14:textId="3DEF7717" w:rsidR="007D1F54" w:rsidRPr="001B7BFA" w:rsidRDefault="007D1F54" w:rsidP="00EA0D2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B7BFA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B747432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D9A71F7" w14:textId="0FC59F3C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147</w:t>
            </w:r>
          </w:p>
        </w:tc>
        <w:tc>
          <w:tcPr>
            <w:tcW w:w="270" w:type="dxa"/>
          </w:tcPr>
          <w:p w14:paraId="1912D55E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02903950" w14:textId="177A48AF" w:rsidR="007D1F54" w:rsidRPr="001B7BFA" w:rsidRDefault="007D1F54" w:rsidP="006B4B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  <w:r w:rsidRPr="006B4B25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985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37472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C73713" w14:textId="31E0F37A" w:rsidR="007D1F54" w:rsidRPr="00175E63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704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988F79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3C4D7F1" w14:textId="1BB6BB20" w:rsidR="007D1F54" w:rsidRPr="00175E63" w:rsidRDefault="007D1F54" w:rsidP="006B4B25">
            <w:pPr>
              <w:pStyle w:val="acctfourfigures"/>
              <w:tabs>
                <w:tab w:val="clear" w:pos="765"/>
              </w:tabs>
              <w:spacing w:line="240" w:lineRule="atLeast"/>
              <w:ind w:left="-126" w:right="34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19D2139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4" w:type="dxa"/>
          </w:tcPr>
          <w:p w14:paraId="64107E77" w14:textId="39F2DFED" w:rsidR="007D1F54" w:rsidRPr="001B7BFA" w:rsidRDefault="007D1F54" w:rsidP="006B4B25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</w:tcPr>
          <w:p w14:paraId="67D0979C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552997" w14:textId="5912A6CA" w:rsidR="007D1F54" w:rsidRPr="001B7BFA" w:rsidRDefault="007D1F54" w:rsidP="00F0257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836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629719B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2" w:type="dxa"/>
            <w:vAlign w:val="bottom"/>
          </w:tcPr>
          <w:p w14:paraId="7EF8026C" w14:textId="7018A387" w:rsidR="007D1F54" w:rsidRPr="001B7BFA" w:rsidRDefault="007D1F54" w:rsidP="008A6E2E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7D1F54" w:rsidRPr="006B07E9" w14:paraId="151E2D6F" w14:textId="77777777" w:rsidTr="003E032E">
        <w:tc>
          <w:tcPr>
            <w:tcW w:w="3330" w:type="dxa"/>
            <w:shd w:val="clear" w:color="auto" w:fill="auto"/>
          </w:tcPr>
          <w:p w14:paraId="7CB2EF40" w14:textId="78CC1BFB" w:rsidR="007D1F54" w:rsidRPr="001B7BFA" w:rsidRDefault="007D1F54" w:rsidP="007D1F54">
            <w:pPr>
              <w:ind w:left="-18"/>
              <w:rPr>
                <w:rFonts w:ascii="Angsana New" w:hAnsi="Angsana New"/>
                <w:sz w:val="25"/>
                <w:szCs w:val="25"/>
                <w:cs/>
              </w:rPr>
            </w:pPr>
            <w:r w:rsidRPr="001B7BFA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720" w:type="dxa"/>
          </w:tcPr>
          <w:p w14:paraId="77916761" w14:textId="77777777" w:rsidR="007D1F54" w:rsidRPr="001B7BFA" w:rsidRDefault="007D1F54" w:rsidP="007D1F5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37DB44" w14:textId="12A5F56E" w:rsidR="007D1F54" w:rsidRPr="001B7BFA" w:rsidRDefault="007D1F54" w:rsidP="00940E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1B7BFA">
              <w:rPr>
                <w:rFonts w:ascii="Angsana New" w:hAnsi="Angsana New"/>
                <w:sz w:val="25"/>
                <w:szCs w:val="25"/>
                <w:lang w:val="en-US" w:bidi="th-TH"/>
              </w:rPr>
              <w:t>(</w:t>
            </w:r>
            <w:r w:rsidRPr="00C605FF">
              <w:rPr>
                <w:rFonts w:ascii="Angsana New" w:hAnsi="Angsana New"/>
                <w:sz w:val="25"/>
                <w:szCs w:val="25"/>
                <w:lang w:val="en-US" w:bidi="th-TH"/>
              </w:rPr>
              <w:t>78</w:t>
            </w:r>
            <w:r w:rsidRPr="001B7BFA">
              <w:rPr>
                <w:rFonts w:ascii="Angsana New" w:hAnsi="Angsana New"/>
                <w:sz w:val="25"/>
                <w:szCs w:val="25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713</w:t>
            </w:r>
            <w:r w:rsidRPr="001B7BFA">
              <w:rPr>
                <w:rFonts w:ascii="Angsana New" w:hAnsi="Angsana New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9E39041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A21CB34" w14:textId="3E75AF25" w:rsidR="007D1F54" w:rsidRPr="001B7BFA" w:rsidRDefault="007D1F54" w:rsidP="00EA1DF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85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956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70" w:type="dxa"/>
          </w:tcPr>
          <w:p w14:paraId="0D7D6F92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202DFA2D" w14:textId="29271649" w:rsidR="007D1F54" w:rsidRPr="001B7BFA" w:rsidRDefault="007D1F54" w:rsidP="00867970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B4B25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116</w:t>
            </w:r>
            <w:r w:rsidRPr="006B4B25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515</w:t>
            </w:r>
            <w:r w:rsidRPr="006B4B25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E3446D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C4C64B" w14:textId="0FD46128" w:rsidR="007D1F54" w:rsidRPr="00175E63" w:rsidRDefault="007D1F54" w:rsidP="00EA1DF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641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F7E3AC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2E5E857" w14:textId="51CBB870" w:rsidR="007D1F54" w:rsidRPr="00175E63" w:rsidRDefault="007D1F54" w:rsidP="00EA1DF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763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0F4DEA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4" w:type="dxa"/>
          </w:tcPr>
          <w:p w14:paraId="4B2CCA98" w14:textId="4434EDC6" w:rsidR="007D1F54" w:rsidRPr="001B7BFA" w:rsidRDefault="007D1F54" w:rsidP="00EA1DF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286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538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70" w:type="dxa"/>
          </w:tcPr>
          <w:p w14:paraId="10651917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80421A" w14:textId="3C6622CD" w:rsidR="007D1F54" w:rsidRPr="001B7BFA" w:rsidRDefault="007D1F54" w:rsidP="00EA1DF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178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426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074A283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2" w:type="dxa"/>
            <w:vAlign w:val="bottom"/>
          </w:tcPr>
          <w:p w14:paraId="158B1E82" w14:textId="20A1C4BB" w:rsidR="007D1F54" w:rsidRPr="001B7BFA" w:rsidRDefault="007D1F54" w:rsidP="00EA1DF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754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sz w:val="25"/>
                <w:szCs w:val="25"/>
                <w:lang w:val="en-US"/>
              </w:rPr>
              <w:t>552</w:t>
            </w:r>
            <w:r w:rsidRPr="00175E6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7D1F54" w:rsidRPr="006B07E9" w14:paraId="37D70962" w14:textId="77777777" w:rsidTr="00D8330F">
        <w:tc>
          <w:tcPr>
            <w:tcW w:w="3330" w:type="dxa"/>
            <w:shd w:val="clear" w:color="auto" w:fill="auto"/>
          </w:tcPr>
          <w:p w14:paraId="109DA6FB" w14:textId="549A1216" w:rsidR="007D1F54" w:rsidRPr="001B7BFA" w:rsidRDefault="007D1F54" w:rsidP="007D1F54">
            <w:pPr>
              <w:ind w:left="-18"/>
              <w:rPr>
                <w:rFonts w:ascii="Angsana New" w:hAnsi="Angsana New"/>
                <w:sz w:val="25"/>
                <w:szCs w:val="25"/>
                <w:cs/>
              </w:rPr>
            </w:pPr>
            <w:r w:rsidRPr="007D1F5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7D1F54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7D1F5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7D1F54">
              <w:rPr>
                <w:rFonts w:ascii="Angsana New" w:hAnsi="Angsana New"/>
                <w:b/>
                <w:bCs/>
                <w:sz w:val="25"/>
                <w:szCs w:val="25"/>
              </w:rPr>
              <w:t>2564</w:t>
            </w:r>
            <w:r w:rsidRPr="007D1F5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และ </w:t>
            </w:r>
            <w:r w:rsidRPr="007D1F54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  <w:r w:rsidRPr="007D1F5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มกราคม </w:t>
            </w:r>
            <w:r w:rsidRPr="007D1F54">
              <w:rPr>
                <w:rFonts w:ascii="Angsana New" w:hAnsi="Angsan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720" w:type="dxa"/>
          </w:tcPr>
          <w:p w14:paraId="0B1BA854" w14:textId="77777777" w:rsidR="007D1F54" w:rsidRPr="001B7BFA" w:rsidRDefault="007D1F54" w:rsidP="007D1F5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55A62" w14:textId="37D9088A" w:rsidR="007D1F54" w:rsidRPr="007471F5" w:rsidRDefault="007D1F54" w:rsidP="00F0257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702</w:t>
            </w:r>
            <w:r w:rsidRPr="006B4B25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489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394076" w14:textId="77777777" w:rsidR="007D1F54" w:rsidRPr="006B4B25" w:rsidRDefault="007D1F54" w:rsidP="006B4B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AC70E" w14:textId="7E2F2450" w:rsidR="007D1F54" w:rsidRPr="00175E63" w:rsidRDefault="007D1F54" w:rsidP="00EA1DF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807</w:t>
            </w:r>
            <w:r w:rsidRPr="00175E6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467</w:t>
            </w:r>
          </w:p>
        </w:tc>
        <w:tc>
          <w:tcPr>
            <w:tcW w:w="270" w:type="dxa"/>
          </w:tcPr>
          <w:p w14:paraId="27635C46" w14:textId="77777777" w:rsidR="007D1F54" w:rsidRPr="006B4B25" w:rsidRDefault="007D1F54" w:rsidP="006B4B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D7AA65" w14:textId="6572ADE5" w:rsidR="007D1F54" w:rsidRPr="006B4B25" w:rsidRDefault="007D1F54" w:rsidP="00F0257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605</w:t>
            </w:r>
            <w:r w:rsidRPr="006B4B25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B0AAAC" w14:textId="77777777" w:rsidR="007D1F54" w:rsidRPr="006B4B25" w:rsidRDefault="007D1F54" w:rsidP="006B4B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07B5B" w14:textId="6468BE1F" w:rsidR="007D1F54" w:rsidRPr="00175E63" w:rsidRDefault="007D1F54" w:rsidP="00F0257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191</w:t>
            </w:r>
            <w:r w:rsidRPr="00175E6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D8F0A2" w14:textId="77777777" w:rsidR="007D1F54" w:rsidRPr="006B4B25" w:rsidRDefault="007D1F54" w:rsidP="006B4B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42E87" w14:textId="784CEB25" w:rsidR="007D1F54" w:rsidRPr="00175E63" w:rsidRDefault="007D1F54" w:rsidP="00B375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60</w:t>
            </w:r>
            <w:r w:rsidRPr="00175E6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936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C9AE72" w14:textId="77777777" w:rsidR="007D1F54" w:rsidRPr="006B4B25" w:rsidRDefault="007D1F54" w:rsidP="006B4B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623632DA" w14:textId="43FA529A" w:rsidR="007D1F54" w:rsidRPr="00175E63" w:rsidRDefault="007D1F54" w:rsidP="00F0257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786</w:t>
            </w:r>
            <w:r w:rsidRPr="00175E6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128</w:t>
            </w:r>
          </w:p>
        </w:tc>
        <w:tc>
          <w:tcPr>
            <w:tcW w:w="270" w:type="dxa"/>
          </w:tcPr>
          <w:p w14:paraId="5449B8D9" w14:textId="77777777" w:rsidR="007D1F54" w:rsidRPr="006B4B25" w:rsidRDefault="007D1F54" w:rsidP="006B4B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54D00" w14:textId="29ED3B03" w:rsidR="007D1F54" w:rsidRPr="00175E63" w:rsidRDefault="007D1F54" w:rsidP="00975404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187</w:t>
            </w:r>
            <w:r w:rsidRPr="00175E6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410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CA7CF9F" w14:textId="77777777" w:rsidR="007D1F54" w:rsidRPr="006B4B25" w:rsidRDefault="007D1F54" w:rsidP="006B4B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6CD4B956" w14:textId="7823248D" w:rsidR="007D1F54" w:rsidRPr="00175E63" w:rsidRDefault="007D1F54" w:rsidP="00B375A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8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</w:t>
            </w:r>
            <w:r w:rsidRPr="00175E6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341</w:t>
            </w:r>
            <w:r w:rsidRPr="00175E6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943</w:t>
            </w:r>
          </w:p>
        </w:tc>
      </w:tr>
      <w:tr w:rsidR="007D1F54" w:rsidRPr="006B07E9" w14:paraId="7FA46FB4" w14:textId="77777777" w:rsidTr="00D8330F">
        <w:tc>
          <w:tcPr>
            <w:tcW w:w="3330" w:type="dxa"/>
            <w:shd w:val="clear" w:color="auto" w:fill="auto"/>
          </w:tcPr>
          <w:p w14:paraId="11DCDF88" w14:textId="319AA96D" w:rsidR="007D1F54" w:rsidRPr="001B7BFA" w:rsidRDefault="007D1F54" w:rsidP="007D1F54">
            <w:pPr>
              <w:spacing w:line="160" w:lineRule="atLeast"/>
              <w:ind w:left="158" w:hanging="158"/>
              <w:rPr>
                <w:rFonts w:ascii="Angsana New" w:hAnsi="Angsana New"/>
                <w:sz w:val="25"/>
                <w:szCs w:val="25"/>
                <w:cs/>
              </w:rPr>
            </w:pPr>
            <w:r w:rsidRPr="001B7BFA">
              <w:rPr>
                <w:rFonts w:ascii="Angsana New" w:hAnsi="Angsana New" w:hint="cs"/>
                <w:sz w:val="25"/>
                <w:szCs w:val="25"/>
                <w:cs/>
              </w:rPr>
              <w:t>เพิ่ม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ขึ้น</w:t>
            </w:r>
          </w:p>
        </w:tc>
        <w:tc>
          <w:tcPr>
            <w:tcW w:w="720" w:type="dxa"/>
          </w:tcPr>
          <w:p w14:paraId="61781E66" w14:textId="77777777" w:rsidR="007D1F54" w:rsidRPr="001B7BFA" w:rsidRDefault="007D1F54" w:rsidP="007D1F5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331F85" w14:textId="3852ABF3" w:rsidR="007D1F54" w:rsidRPr="001B7BFA" w:rsidRDefault="00DC139F" w:rsidP="00EA0D2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C4D23CF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66384A7" w14:textId="73FD6CCB" w:rsidR="007D1F54" w:rsidRPr="007471F5" w:rsidRDefault="00097950" w:rsidP="007D1F54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137</w:t>
            </w:r>
          </w:p>
        </w:tc>
        <w:tc>
          <w:tcPr>
            <w:tcW w:w="270" w:type="dxa"/>
          </w:tcPr>
          <w:p w14:paraId="62E4ED4E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0370C63F" w14:textId="54DE6BC8" w:rsidR="007D1F54" w:rsidRPr="006B4B25" w:rsidRDefault="00DC139F" w:rsidP="006B4B25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B4B25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20A7F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097909" w14:textId="094C641E" w:rsidR="007D1F54" w:rsidRPr="00175E63" w:rsidRDefault="00097950" w:rsidP="007D1F54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</w:t>
            </w:r>
            <w:r w:rsidR="00DC139F">
              <w:rPr>
                <w:rFonts w:ascii="Angsana New" w:hAnsi="Angsana New"/>
                <w:sz w:val="25"/>
                <w:szCs w:val="25"/>
                <w:lang w:val="en-US"/>
              </w:rPr>
              <w:t>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753261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31A5A21" w14:textId="6CE6501E" w:rsidR="007D1F54" w:rsidRPr="00175E63" w:rsidRDefault="00097950" w:rsidP="007D1F54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2,3</w:t>
            </w:r>
            <w:r w:rsidR="00DC139F">
              <w:rPr>
                <w:rFonts w:ascii="Angsana New" w:hAnsi="Angsana New"/>
                <w:sz w:val="25"/>
                <w:szCs w:val="25"/>
                <w:lang w:val="en-US"/>
              </w:rPr>
              <w:t>53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0061E0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4" w:type="dxa"/>
          </w:tcPr>
          <w:p w14:paraId="2AB7CFED" w14:textId="0136333A" w:rsidR="007D1F54" w:rsidRPr="00175E63" w:rsidRDefault="00DC139F" w:rsidP="007D1F54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6,186</w:t>
            </w:r>
          </w:p>
        </w:tc>
        <w:tc>
          <w:tcPr>
            <w:tcW w:w="270" w:type="dxa"/>
          </w:tcPr>
          <w:p w14:paraId="68B0932F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0B54FA" w14:textId="1195A903" w:rsidR="007D1F54" w:rsidRPr="00175E63" w:rsidRDefault="00097950" w:rsidP="007D1F54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="00DC139F">
              <w:rPr>
                <w:rFonts w:ascii="Angsana New" w:hAnsi="Angsana New"/>
                <w:sz w:val="25"/>
                <w:szCs w:val="25"/>
                <w:lang w:val="en-US"/>
              </w:rPr>
              <w:t>5,469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2C7F209" w14:textId="77777777" w:rsidR="007D1F54" w:rsidRPr="001B7BFA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2" w:type="dxa"/>
            <w:vAlign w:val="bottom"/>
          </w:tcPr>
          <w:p w14:paraId="6B9CF65E" w14:textId="1B562402" w:rsidR="007D1F54" w:rsidRPr="00175E63" w:rsidRDefault="00097950" w:rsidP="007D1F54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  <w:r w:rsidR="00DC139F">
              <w:rPr>
                <w:rFonts w:ascii="Angsana New" w:hAnsi="Angsana New"/>
                <w:sz w:val="25"/>
                <w:szCs w:val="25"/>
                <w:lang w:val="en-US"/>
              </w:rPr>
              <w:t>4,724</w:t>
            </w:r>
          </w:p>
        </w:tc>
      </w:tr>
      <w:tr w:rsidR="007D1F54" w:rsidRPr="006B07E9" w14:paraId="485D7A22" w14:textId="77777777" w:rsidTr="008B3609">
        <w:tc>
          <w:tcPr>
            <w:tcW w:w="3330" w:type="dxa"/>
            <w:shd w:val="clear" w:color="auto" w:fill="auto"/>
          </w:tcPr>
          <w:p w14:paraId="6FCED8D7" w14:textId="0CCC23BF" w:rsidR="007D1F54" w:rsidRPr="00093AE6" w:rsidRDefault="007D1F54" w:rsidP="007D1F54">
            <w:pPr>
              <w:spacing w:line="160" w:lineRule="atLeast"/>
              <w:ind w:left="158" w:hanging="158"/>
              <w:rPr>
                <w:rFonts w:ascii="Angsana New" w:hAnsi="Angsana New"/>
                <w:sz w:val="25"/>
                <w:szCs w:val="25"/>
                <w:cs/>
              </w:rPr>
            </w:pPr>
            <w:r w:rsidRPr="00093AE6">
              <w:rPr>
                <w:rFonts w:ascii="Angsana New" w:hAnsi="Angsana New" w:hint="cs"/>
                <w:sz w:val="25"/>
                <w:szCs w:val="25"/>
                <w:cs/>
              </w:rPr>
              <w:t>โอน</w:t>
            </w:r>
          </w:p>
        </w:tc>
        <w:tc>
          <w:tcPr>
            <w:tcW w:w="720" w:type="dxa"/>
          </w:tcPr>
          <w:p w14:paraId="6D61AC56" w14:textId="77777777" w:rsidR="007D1F54" w:rsidRPr="00093AE6" w:rsidRDefault="007D1F54" w:rsidP="007D1F5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1D3F60" w14:textId="29F86E9F" w:rsidR="007D1F54" w:rsidRPr="00093AE6" w:rsidRDefault="00826C1C" w:rsidP="006B4B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093AE6">
              <w:rPr>
                <w:rFonts w:ascii="Angsana New" w:hAnsi="Angsana New"/>
                <w:sz w:val="25"/>
                <w:szCs w:val="25"/>
                <w:lang w:val="en-US" w:bidi="th-TH"/>
              </w:rPr>
              <w:t>9,093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8152184" w14:textId="77777777" w:rsidR="007D1F54" w:rsidRPr="00093AE6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DB37E0C" w14:textId="62F9967B" w:rsidR="007D1F54" w:rsidRPr="00093AE6" w:rsidRDefault="003731C1" w:rsidP="005E6669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93AE6">
              <w:rPr>
                <w:rFonts w:ascii="Angsana New" w:hAnsi="Angsana New"/>
                <w:sz w:val="25"/>
                <w:szCs w:val="25"/>
                <w:lang w:val="en-US"/>
              </w:rPr>
              <w:t>(27,864)</w:t>
            </w:r>
          </w:p>
        </w:tc>
        <w:tc>
          <w:tcPr>
            <w:tcW w:w="270" w:type="dxa"/>
          </w:tcPr>
          <w:p w14:paraId="69F77BEE" w14:textId="77777777" w:rsidR="007D1F54" w:rsidRPr="00093AE6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565A571D" w14:textId="0DFC6C23" w:rsidR="007D1F54" w:rsidRPr="00093AE6" w:rsidRDefault="003A0F6D" w:rsidP="006B4B2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93AE6">
              <w:rPr>
                <w:rFonts w:ascii="Angsana New" w:hAnsi="Angsana New"/>
                <w:sz w:val="25"/>
                <w:szCs w:val="25"/>
              </w:rPr>
              <w:t>2,064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CCE4D3" w14:textId="77777777" w:rsidR="007D1F54" w:rsidRPr="00093AE6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736511" w14:textId="27CD293F" w:rsidR="007D1F54" w:rsidRPr="00093AE6" w:rsidRDefault="003A0F6D" w:rsidP="006B4B25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93AE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F92508" w14:textId="77777777" w:rsidR="007D1F54" w:rsidRPr="00093AE6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30E4DF2" w14:textId="101B6B59" w:rsidR="007D1F54" w:rsidRPr="00093AE6" w:rsidRDefault="00097950" w:rsidP="00880A21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93AE6">
              <w:rPr>
                <w:rFonts w:ascii="Angsana New" w:hAnsi="Angsana New"/>
                <w:sz w:val="25"/>
                <w:szCs w:val="25"/>
                <w:lang w:val="en-US"/>
              </w:rPr>
              <w:t>2,976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D0EC92" w14:textId="77777777" w:rsidR="007D1F54" w:rsidRPr="00093AE6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4" w:type="dxa"/>
          </w:tcPr>
          <w:p w14:paraId="38106499" w14:textId="0AFEA60A" w:rsidR="007D1F54" w:rsidRPr="00093AE6" w:rsidRDefault="003731C1" w:rsidP="00880A21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93AE6">
              <w:rPr>
                <w:rFonts w:ascii="Angsana New" w:hAnsi="Angsana New"/>
                <w:sz w:val="25"/>
                <w:szCs w:val="25"/>
                <w:lang w:val="en-US"/>
              </w:rPr>
              <w:t>25,531</w:t>
            </w:r>
          </w:p>
        </w:tc>
        <w:tc>
          <w:tcPr>
            <w:tcW w:w="270" w:type="dxa"/>
          </w:tcPr>
          <w:p w14:paraId="67F006F7" w14:textId="77777777" w:rsidR="007D1F54" w:rsidRPr="00093AE6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481335" w14:textId="4EE30188" w:rsidR="007D1F54" w:rsidRPr="00093AE6" w:rsidRDefault="00097950" w:rsidP="0097540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93AE6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001A90">
              <w:rPr>
                <w:rFonts w:ascii="Angsana New" w:hAnsi="Angsana New"/>
                <w:sz w:val="25"/>
                <w:szCs w:val="25"/>
                <w:lang w:val="en-US"/>
              </w:rPr>
              <w:t>25</w:t>
            </w:r>
            <w:r w:rsidR="003A0F6D" w:rsidRPr="00093AE6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9E7969">
              <w:rPr>
                <w:rFonts w:ascii="Angsana New" w:hAnsi="Angsana New"/>
                <w:sz w:val="25"/>
                <w:szCs w:val="25"/>
                <w:lang w:val="en-US"/>
              </w:rPr>
              <w:t>332</w:t>
            </w:r>
            <w:r w:rsidRPr="00093AE6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E15E485" w14:textId="77777777" w:rsidR="007D1F54" w:rsidRPr="00093AE6" w:rsidRDefault="007D1F54" w:rsidP="007D1F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2" w:type="dxa"/>
            <w:vAlign w:val="bottom"/>
          </w:tcPr>
          <w:p w14:paraId="18EC9D5B" w14:textId="0943C01E" w:rsidR="007D1F54" w:rsidRPr="00093AE6" w:rsidRDefault="00093AE6" w:rsidP="00093AE6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93AE6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6E1741">
              <w:rPr>
                <w:rFonts w:ascii="Angsana New" w:hAnsi="Angsana New"/>
                <w:sz w:val="25"/>
                <w:szCs w:val="25"/>
                <w:lang w:val="en-US"/>
              </w:rPr>
              <w:t>13</w:t>
            </w:r>
            <w:r w:rsidR="00406AA2">
              <w:rPr>
                <w:rFonts w:ascii="Angsana New" w:hAnsi="Angsana New"/>
                <w:sz w:val="25"/>
                <w:szCs w:val="25"/>
                <w:lang w:val="en-US"/>
              </w:rPr>
              <w:t>,532</w:t>
            </w:r>
            <w:r w:rsidRPr="00093AE6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F33DE3" w:rsidRPr="006B07E9" w14:paraId="5178BEC1" w14:textId="77777777" w:rsidTr="008B3609">
        <w:tc>
          <w:tcPr>
            <w:tcW w:w="3330" w:type="dxa"/>
            <w:shd w:val="clear" w:color="auto" w:fill="auto"/>
          </w:tcPr>
          <w:p w14:paraId="6B7A360B" w14:textId="73CAFAF3" w:rsidR="00F33DE3" w:rsidRPr="00DD470A" w:rsidRDefault="00F33DE3" w:rsidP="00F33DE3">
            <w:pPr>
              <w:spacing w:line="160" w:lineRule="atLeast"/>
              <w:ind w:left="158" w:hanging="158"/>
              <w:rPr>
                <w:rFonts w:ascii="Angsana New" w:hAnsi="Angsana New"/>
                <w:sz w:val="25"/>
                <w:szCs w:val="25"/>
                <w:cs/>
              </w:rPr>
            </w:pPr>
            <w:r w:rsidRPr="00DD470A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720" w:type="dxa"/>
          </w:tcPr>
          <w:p w14:paraId="4A7835D0" w14:textId="77777777" w:rsidR="00F33DE3" w:rsidRPr="00DD470A" w:rsidRDefault="00F33DE3" w:rsidP="00F33DE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B5431C" w14:textId="2EDE8640" w:rsidR="00F33DE3" w:rsidRPr="00DD470A" w:rsidRDefault="0015259D" w:rsidP="00940E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470A">
              <w:rPr>
                <w:rFonts w:ascii="Angsana New" w:hAnsi="Angsana New"/>
                <w:sz w:val="25"/>
                <w:szCs w:val="25"/>
                <w:lang w:val="en-US" w:bidi="th-TH"/>
              </w:rPr>
              <w:t>(74,707)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4DC34C8" w14:textId="77777777" w:rsidR="00F33DE3" w:rsidRPr="00DD470A" w:rsidRDefault="00F33DE3" w:rsidP="00F33D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EE1AB8E" w14:textId="7B4CAAB5" w:rsidR="00F33DE3" w:rsidRPr="00DD470A" w:rsidRDefault="0015259D" w:rsidP="00EA1DF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D470A">
              <w:rPr>
                <w:rFonts w:ascii="Angsana New" w:hAnsi="Angsana New"/>
                <w:sz w:val="25"/>
                <w:szCs w:val="25"/>
                <w:lang w:val="en-US"/>
              </w:rPr>
              <w:t>(126,296)</w:t>
            </w:r>
          </w:p>
        </w:tc>
        <w:tc>
          <w:tcPr>
            <w:tcW w:w="270" w:type="dxa"/>
          </w:tcPr>
          <w:p w14:paraId="427F5628" w14:textId="77777777" w:rsidR="00F33DE3" w:rsidRPr="00DD470A" w:rsidRDefault="00F33DE3" w:rsidP="00F33D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2A1901C4" w14:textId="3CB3AF12" w:rsidR="00F33DE3" w:rsidRPr="00DD470A" w:rsidRDefault="0015259D" w:rsidP="00DD470A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D470A">
              <w:rPr>
                <w:rFonts w:ascii="Angsana New" w:hAnsi="Angsana New"/>
                <w:sz w:val="25"/>
                <w:szCs w:val="25"/>
              </w:rPr>
              <w:t>(145,761)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658FC0" w14:textId="77777777" w:rsidR="00F33DE3" w:rsidRPr="00DD470A" w:rsidRDefault="00F33DE3" w:rsidP="00F33D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488087" w14:textId="7B287551" w:rsidR="00F33DE3" w:rsidRPr="00DD470A" w:rsidRDefault="0015259D" w:rsidP="00940E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D470A">
              <w:rPr>
                <w:rFonts w:ascii="Angsana New" w:hAnsi="Angsana New"/>
                <w:sz w:val="25"/>
                <w:szCs w:val="25"/>
                <w:lang w:val="en-US"/>
              </w:rPr>
              <w:t>(745)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77BBB3" w14:textId="77777777" w:rsidR="00F33DE3" w:rsidRPr="00DD470A" w:rsidRDefault="00F33DE3" w:rsidP="00F33D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B6870DB" w14:textId="36411AA8" w:rsidR="00F33DE3" w:rsidRPr="00DD470A" w:rsidRDefault="00DD470A" w:rsidP="00940E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D470A">
              <w:rPr>
                <w:rFonts w:ascii="Angsana New" w:hAnsi="Angsana New"/>
                <w:sz w:val="25"/>
                <w:szCs w:val="25"/>
                <w:lang w:val="en-US"/>
              </w:rPr>
              <w:t>(2,128)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BE6F8D" w14:textId="77777777" w:rsidR="00F33DE3" w:rsidRPr="00DD470A" w:rsidRDefault="00F33DE3" w:rsidP="00F33D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4" w:type="dxa"/>
          </w:tcPr>
          <w:p w14:paraId="34CA66F0" w14:textId="4BA0ED2B" w:rsidR="00F33DE3" w:rsidRPr="00DD470A" w:rsidRDefault="00DD470A" w:rsidP="00940E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D470A">
              <w:rPr>
                <w:rFonts w:ascii="Angsana New" w:hAnsi="Angsana New"/>
                <w:sz w:val="25"/>
                <w:szCs w:val="25"/>
                <w:lang w:val="en-US"/>
              </w:rPr>
              <w:t>(106,944)</w:t>
            </w:r>
          </w:p>
        </w:tc>
        <w:tc>
          <w:tcPr>
            <w:tcW w:w="270" w:type="dxa"/>
          </w:tcPr>
          <w:p w14:paraId="53DBE28C" w14:textId="77777777" w:rsidR="00F33DE3" w:rsidRPr="00DD470A" w:rsidRDefault="00F33DE3" w:rsidP="00F33D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8EFB23" w14:textId="21D80EAA" w:rsidR="00F33DE3" w:rsidRPr="00DD470A" w:rsidRDefault="00DD470A" w:rsidP="00940E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D470A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406AA2">
              <w:rPr>
                <w:rFonts w:ascii="Angsana New" w:hAnsi="Angsana New"/>
                <w:sz w:val="25"/>
                <w:szCs w:val="25"/>
                <w:lang w:val="en-US"/>
              </w:rPr>
              <w:t>187</w:t>
            </w:r>
            <w:r w:rsidRPr="00DD470A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945453B" w14:textId="77777777" w:rsidR="00F33DE3" w:rsidRPr="00DD470A" w:rsidRDefault="00F33DE3" w:rsidP="00F33D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2" w:type="dxa"/>
            <w:vAlign w:val="bottom"/>
          </w:tcPr>
          <w:p w14:paraId="017DC845" w14:textId="62E3E345" w:rsidR="00F33DE3" w:rsidRPr="00DD470A" w:rsidRDefault="00DD470A" w:rsidP="00940E2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D470A">
              <w:rPr>
                <w:rFonts w:ascii="Angsana New" w:hAnsi="Angsana New"/>
                <w:sz w:val="25"/>
                <w:szCs w:val="25"/>
                <w:lang w:val="en-US"/>
              </w:rPr>
              <w:t>(4</w:t>
            </w:r>
            <w:r w:rsidR="006E1741">
              <w:rPr>
                <w:rFonts w:ascii="Angsana New" w:hAnsi="Angsana New"/>
                <w:sz w:val="25"/>
                <w:szCs w:val="25"/>
                <w:lang w:val="en-US"/>
              </w:rPr>
              <w:t>56,</w:t>
            </w:r>
            <w:r w:rsidR="00406AA2">
              <w:rPr>
                <w:rFonts w:ascii="Angsana New" w:hAnsi="Angsana New"/>
                <w:sz w:val="25"/>
                <w:szCs w:val="25"/>
                <w:lang w:val="en-US"/>
              </w:rPr>
              <w:t>768</w:t>
            </w:r>
            <w:r w:rsidRPr="00DD470A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F33DE3" w:rsidRPr="006B4B25" w14:paraId="1F47C646" w14:textId="77777777" w:rsidTr="00D8330F">
        <w:tc>
          <w:tcPr>
            <w:tcW w:w="3330" w:type="dxa"/>
            <w:shd w:val="clear" w:color="auto" w:fill="auto"/>
          </w:tcPr>
          <w:p w14:paraId="1A7641E9" w14:textId="0F65EFE3" w:rsidR="00F33DE3" w:rsidRPr="006B4B25" w:rsidRDefault="00F33DE3" w:rsidP="00F33DE3">
            <w:pPr>
              <w:ind w:left="-18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6B4B25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6B4B25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6B4B25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6B4B25">
              <w:rPr>
                <w:rFonts w:ascii="Angsana New" w:hAnsi="Angsan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720" w:type="dxa"/>
          </w:tcPr>
          <w:p w14:paraId="45CB42FD" w14:textId="77777777" w:rsidR="00F33DE3" w:rsidRPr="006B4B25" w:rsidRDefault="00F33DE3" w:rsidP="00F33DE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5B85B" w14:textId="34F48EB6" w:rsidR="00F33DE3" w:rsidRPr="006B4B25" w:rsidRDefault="00F33DE3" w:rsidP="00F0257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6B4B25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636,875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F0E49BC" w14:textId="77777777" w:rsidR="00F33DE3" w:rsidRPr="006B4B25" w:rsidRDefault="00F33DE3" w:rsidP="00F33D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F8080" w14:textId="79D94A55" w:rsidR="00F33DE3" w:rsidRPr="006B4B25" w:rsidRDefault="00F33DE3" w:rsidP="00EA1DF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6B4B25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53,444</w:t>
            </w:r>
          </w:p>
        </w:tc>
        <w:tc>
          <w:tcPr>
            <w:tcW w:w="270" w:type="dxa"/>
          </w:tcPr>
          <w:p w14:paraId="736161C0" w14:textId="77777777" w:rsidR="00F33DE3" w:rsidRPr="006B4B25" w:rsidRDefault="00F33DE3" w:rsidP="00F33D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FE5E1" w14:textId="407FD0ED" w:rsidR="00F33DE3" w:rsidRPr="006B4B25" w:rsidRDefault="00F33DE3" w:rsidP="00F33D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6B4B25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62,071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52E57F" w14:textId="77777777" w:rsidR="00F33DE3" w:rsidRPr="006B4B25" w:rsidRDefault="00F33DE3" w:rsidP="00F33D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AFD40" w14:textId="63FAF6EC" w:rsidR="00F33DE3" w:rsidRPr="006B4B25" w:rsidRDefault="00F33DE3" w:rsidP="00F33DE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6B4B25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91,579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1237FF" w14:textId="77777777" w:rsidR="00F33DE3" w:rsidRPr="006B4B25" w:rsidRDefault="00F33DE3" w:rsidP="00F33D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B27DF" w14:textId="23D83970" w:rsidR="00F33DE3" w:rsidRPr="006B4B25" w:rsidRDefault="00F33DE3" w:rsidP="00F33DE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5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6B4B25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4,137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3587FA" w14:textId="77777777" w:rsidR="00F33DE3" w:rsidRPr="006B4B25" w:rsidRDefault="00F33DE3" w:rsidP="00F33D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1BAE663A" w14:textId="3CCC30A3" w:rsidR="00F33DE3" w:rsidRPr="006B4B25" w:rsidRDefault="00F33DE3" w:rsidP="00F33DE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43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710,901</w:t>
            </w:r>
          </w:p>
        </w:tc>
        <w:tc>
          <w:tcPr>
            <w:tcW w:w="270" w:type="dxa"/>
          </w:tcPr>
          <w:p w14:paraId="0C9481D6" w14:textId="77777777" w:rsidR="00F33DE3" w:rsidRPr="006B4B25" w:rsidRDefault="00F33DE3" w:rsidP="00F33D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59C26" w14:textId="3C2A5D8D" w:rsidR="00F33DE3" w:rsidRPr="006B4B25" w:rsidRDefault="00F33DE3" w:rsidP="00975404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6B4B25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77,360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1843A7D" w14:textId="77777777" w:rsidR="00F33DE3" w:rsidRPr="006B4B25" w:rsidRDefault="00F33DE3" w:rsidP="00F33D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4C1B3" w14:textId="3463805A" w:rsidR="00F33DE3" w:rsidRPr="006B4B25" w:rsidRDefault="00F33DE3" w:rsidP="00975404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6B4B25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2,</w:t>
            </w: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896</w:t>
            </w:r>
            <w:r w:rsidRPr="006B4B25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367</w:t>
            </w:r>
          </w:p>
        </w:tc>
      </w:tr>
    </w:tbl>
    <w:p w14:paraId="2F52F095" w14:textId="63808218" w:rsidR="0056050C" w:rsidRDefault="0056050C">
      <w:r>
        <w:br w:type="page"/>
      </w:r>
    </w:p>
    <w:tbl>
      <w:tblPr>
        <w:tblW w:w="147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10"/>
        <w:gridCol w:w="597"/>
        <w:gridCol w:w="1084"/>
        <w:gridCol w:w="270"/>
        <w:gridCol w:w="1083"/>
        <w:gridCol w:w="270"/>
        <w:gridCol w:w="1080"/>
        <w:gridCol w:w="275"/>
        <w:gridCol w:w="1078"/>
        <w:gridCol w:w="236"/>
        <w:gridCol w:w="1206"/>
        <w:gridCol w:w="277"/>
        <w:gridCol w:w="1095"/>
        <w:gridCol w:w="272"/>
        <w:gridCol w:w="1075"/>
        <w:gridCol w:w="236"/>
        <w:gridCol w:w="1281"/>
      </w:tblGrid>
      <w:tr w:rsidR="002E63A1" w:rsidRPr="00513B0A" w14:paraId="2B1EA2A3" w14:textId="77777777" w:rsidTr="0058054D">
        <w:tc>
          <w:tcPr>
            <w:tcW w:w="3310" w:type="dxa"/>
          </w:tcPr>
          <w:p w14:paraId="3C5DE312" w14:textId="25822CBB" w:rsidR="0056050C" w:rsidRPr="00513B0A" w:rsidRDefault="0056050C" w:rsidP="00E43B20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97" w:type="dxa"/>
          </w:tcPr>
          <w:p w14:paraId="423EC3BF" w14:textId="77777777" w:rsidR="0056050C" w:rsidRPr="00513B0A" w:rsidRDefault="0056050C" w:rsidP="00E43B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818" w:type="dxa"/>
            <w:gridSpan w:val="15"/>
            <w:shd w:val="clear" w:color="auto" w:fill="auto"/>
            <w:vAlign w:val="bottom"/>
          </w:tcPr>
          <w:p w14:paraId="1A1ED002" w14:textId="1B951E8B" w:rsidR="0056050C" w:rsidRPr="00513B0A" w:rsidRDefault="0056050C" w:rsidP="0056050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9" w:right="-55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513B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DF4F5B" w:rsidRPr="00513B0A" w14:paraId="58E9C536" w14:textId="77777777" w:rsidTr="0058054D">
        <w:tc>
          <w:tcPr>
            <w:tcW w:w="3310" w:type="dxa"/>
          </w:tcPr>
          <w:p w14:paraId="71F882C9" w14:textId="77777777" w:rsidR="0056050C" w:rsidRPr="00513B0A" w:rsidRDefault="0056050C" w:rsidP="00E43B20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97" w:type="dxa"/>
          </w:tcPr>
          <w:p w14:paraId="65BE3E8C" w14:textId="77777777" w:rsidR="0056050C" w:rsidRPr="00513B0A" w:rsidRDefault="0056050C" w:rsidP="00E43B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E725F7E" w14:textId="16F804EC" w:rsidR="0056050C" w:rsidRPr="00513B0A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C64E6D" w14:textId="77777777" w:rsidR="0056050C" w:rsidRPr="00513B0A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05727C1" w14:textId="77777777" w:rsidR="0056050C" w:rsidRPr="00513B0A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อาคารและ</w:t>
            </w:r>
          </w:p>
          <w:p w14:paraId="16BB636C" w14:textId="0A9D0C15" w:rsidR="0056050C" w:rsidRPr="00513B0A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ส่วน</w:t>
            </w:r>
            <w:r w:rsidRPr="00513B0A">
              <w:rPr>
                <w:rFonts w:ascii="Angsana New" w:hAnsi="Angsana New" w:hint="cs"/>
                <w:sz w:val="23"/>
                <w:szCs w:val="23"/>
                <w:cs/>
              </w:rPr>
              <w:t>ป</w:t>
            </w:r>
            <w:r w:rsidRPr="00513B0A">
              <w:rPr>
                <w:rFonts w:ascii="Angsana New" w:hAnsi="Angsana New"/>
                <w:sz w:val="23"/>
                <w:szCs w:val="23"/>
                <w:cs/>
              </w:rPr>
              <w:t>รับปรุงอาคาร</w:t>
            </w:r>
          </w:p>
        </w:tc>
        <w:tc>
          <w:tcPr>
            <w:tcW w:w="270" w:type="dxa"/>
            <w:vAlign w:val="bottom"/>
          </w:tcPr>
          <w:p w14:paraId="2DE1E613" w14:textId="77777777" w:rsidR="0056050C" w:rsidRPr="00513B0A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4E443773" w14:textId="0F5164C7" w:rsidR="0056050C" w:rsidRPr="00513B0A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A101ABC" w14:textId="77777777" w:rsidR="0056050C" w:rsidRPr="00513B0A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6DE5D9C" w14:textId="2FBAB606" w:rsidR="0056050C" w:rsidRPr="00513B0A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เครื่องมือและอุปกรณ์โรงงาน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BA162B" w14:textId="77777777" w:rsidR="0056050C" w:rsidRPr="00513B0A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00EF26C" w14:textId="77777777" w:rsidR="0056050C" w:rsidRPr="00513B0A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เครื่องตกแต่ง</w:t>
            </w:r>
          </w:p>
          <w:p w14:paraId="0CF14A10" w14:textId="5876C0B8" w:rsidR="0056050C" w:rsidRPr="00513B0A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ติดตั้งและเครื่องใช้สำนักงาน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FB30482" w14:textId="77777777" w:rsidR="0056050C" w:rsidRPr="00513B0A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5" w:type="dxa"/>
          </w:tcPr>
          <w:p w14:paraId="27CF7DE7" w14:textId="77777777" w:rsidR="0056050C" w:rsidRPr="00513B0A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3A4D0F45" w14:textId="77777777" w:rsidR="0056050C" w:rsidRPr="00513B0A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31C0A7A6" w14:textId="5E1DDA50" w:rsidR="0056050C" w:rsidRPr="00513B0A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72" w:type="dxa"/>
          </w:tcPr>
          <w:p w14:paraId="46EC5C87" w14:textId="77777777" w:rsidR="0056050C" w:rsidRPr="00513B0A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4A67CFC" w14:textId="01AFEA78" w:rsidR="0056050C" w:rsidRPr="00513B0A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สินทรัพย์</w:t>
            </w:r>
            <w:r w:rsidRPr="00513B0A">
              <w:rPr>
                <w:rFonts w:ascii="Angsana New" w:hAnsi="Angsana New"/>
                <w:sz w:val="23"/>
                <w:szCs w:val="23"/>
                <w:cs/>
              </w:rPr>
              <w:br/>
              <w:t>ระหว่างก่อสร้าง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15B680" w14:textId="77777777" w:rsidR="0056050C" w:rsidRPr="00513B0A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1" w:type="dxa"/>
            <w:vAlign w:val="bottom"/>
          </w:tcPr>
          <w:p w14:paraId="06071629" w14:textId="2609FE61" w:rsidR="0056050C" w:rsidRPr="00513B0A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2E63A1" w:rsidRPr="00513B0A" w14:paraId="0CCB512A" w14:textId="77777777" w:rsidTr="0058054D">
        <w:tc>
          <w:tcPr>
            <w:tcW w:w="3310" w:type="dxa"/>
          </w:tcPr>
          <w:p w14:paraId="63FC2715" w14:textId="77777777" w:rsidR="0056050C" w:rsidRPr="00513B0A" w:rsidRDefault="0056050C" w:rsidP="00E43B20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97" w:type="dxa"/>
          </w:tcPr>
          <w:p w14:paraId="5B7449F5" w14:textId="77777777" w:rsidR="0056050C" w:rsidRPr="00513B0A" w:rsidRDefault="0056050C" w:rsidP="00E43B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818" w:type="dxa"/>
            <w:gridSpan w:val="15"/>
            <w:shd w:val="clear" w:color="auto" w:fill="auto"/>
            <w:vAlign w:val="bottom"/>
          </w:tcPr>
          <w:p w14:paraId="45669E14" w14:textId="46B59BD2" w:rsidR="0056050C" w:rsidRPr="00513B0A" w:rsidRDefault="0056050C" w:rsidP="0056050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9" w:right="-55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513B0A">
              <w:rPr>
                <w:rFonts w:ascii="Angsana New" w:hAnsi="Angsana New"/>
                <w:i/>
                <w:iCs/>
                <w:sz w:val="23"/>
                <w:szCs w:val="23"/>
              </w:rPr>
              <w:t>(</w:t>
            </w:r>
            <w:r w:rsidRPr="00513B0A">
              <w:rPr>
                <w:rFonts w:ascii="Angsana New" w:hAnsi="Angsana New"/>
                <w:i/>
                <w:iCs/>
                <w:sz w:val="23"/>
                <w:szCs w:val="23"/>
                <w:cs/>
                <w:lang w:bidi="th-TH"/>
              </w:rPr>
              <w:t>พันบาท)</w:t>
            </w:r>
          </w:p>
        </w:tc>
      </w:tr>
      <w:tr w:rsidR="00E92D6C" w:rsidRPr="00513B0A" w14:paraId="676CD797" w14:textId="77777777" w:rsidTr="0058054D">
        <w:tc>
          <w:tcPr>
            <w:tcW w:w="3907" w:type="dxa"/>
            <w:gridSpan w:val="2"/>
            <w:shd w:val="clear" w:color="auto" w:fill="auto"/>
          </w:tcPr>
          <w:p w14:paraId="15740E86" w14:textId="7BBB3298" w:rsidR="00E43B20" w:rsidRPr="00513B0A" w:rsidRDefault="00E43B20" w:rsidP="00E43B20">
            <w:pPr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513B0A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05DFA68" w14:textId="62F41E18" w:rsidR="00E43B20" w:rsidRPr="00513B0A" w:rsidRDefault="00E43B20" w:rsidP="00E43B20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5C2572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A15730F" w14:textId="77777777" w:rsidR="00E43B20" w:rsidRPr="00513B0A" w:rsidRDefault="00E43B20" w:rsidP="00E43B2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3EBEED4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D35EF8B" w14:textId="77777777" w:rsidR="00E43B20" w:rsidRPr="00513B0A" w:rsidRDefault="00E43B20" w:rsidP="00E43B2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093367A3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41B9E47" w14:textId="77777777" w:rsidR="00E43B20" w:rsidRPr="00513B0A" w:rsidRDefault="00E43B20" w:rsidP="00E43B2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93B6E7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7DC7CBA" w14:textId="77777777" w:rsidR="00E43B20" w:rsidRPr="00513B0A" w:rsidRDefault="00E43B20" w:rsidP="00E43B20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0A9F058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95" w:type="dxa"/>
          </w:tcPr>
          <w:p w14:paraId="72764BCA" w14:textId="77777777" w:rsidR="00E43B20" w:rsidRPr="00513B0A" w:rsidRDefault="00E43B20" w:rsidP="00E43B20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</w:tcPr>
          <w:p w14:paraId="3F466CD5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BCA0950" w14:textId="77777777" w:rsidR="00E43B20" w:rsidRPr="00513B0A" w:rsidRDefault="00E43B20" w:rsidP="00E43B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D4050C" w14:textId="77777777" w:rsidR="00E43B20" w:rsidRPr="00513B0A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0D28609" w14:textId="77777777" w:rsidR="00E43B20" w:rsidRPr="00513B0A" w:rsidRDefault="00E43B20" w:rsidP="00E43B20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7450B5" w:rsidRPr="00182628" w14:paraId="106FF87F" w14:textId="77777777" w:rsidTr="0058054D">
        <w:tc>
          <w:tcPr>
            <w:tcW w:w="3907" w:type="dxa"/>
            <w:gridSpan w:val="2"/>
            <w:shd w:val="clear" w:color="auto" w:fill="auto"/>
          </w:tcPr>
          <w:p w14:paraId="5597B144" w14:textId="244F78F4" w:rsidR="007450B5" w:rsidRPr="00182628" w:rsidRDefault="007450B5" w:rsidP="007450B5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182628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82628">
              <w:rPr>
                <w:rFonts w:ascii="Angsana New" w:hAnsi="Angsana New"/>
                <w:sz w:val="23"/>
                <w:szCs w:val="23"/>
              </w:rPr>
              <w:t>1</w:t>
            </w:r>
            <w:r w:rsidRPr="00182628">
              <w:rPr>
                <w:rFonts w:ascii="Angsana New" w:hAnsi="Angsana New"/>
                <w:sz w:val="23"/>
                <w:szCs w:val="23"/>
                <w:cs/>
              </w:rPr>
              <w:t xml:space="preserve"> มกราคม </w:t>
            </w:r>
            <w:r w:rsidRPr="00182628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7786FBF" w14:textId="4F49CEBA" w:rsidR="007450B5" w:rsidRPr="00182628" w:rsidRDefault="007450B5" w:rsidP="000C5010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63B766" w14:textId="77777777" w:rsidR="007450B5" w:rsidRPr="00182628" w:rsidRDefault="007450B5" w:rsidP="007450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67F82B1" w14:textId="76B0E66E" w:rsidR="007450B5" w:rsidRPr="00182628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(317,224)</w:t>
            </w:r>
          </w:p>
        </w:tc>
        <w:tc>
          <w:tcPr>
            <w:tcW w:w="270" w:type="dxa"/>
          </w:tcPr>
          <w:p w14:paraId="44C5BACF" w14:textId="77777777" w:rsidR="007450B5" w:rsidRPr="00182628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09C705C" w14:textId="3A50FA17" w:rsidR="007450B5" w:rsidRPr="00182628" w:rsidRDefault="007450B5" w:rsidP="000C5010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(292,449)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C8F7F78" w14:textId="77777777" w:rsidR="007450B5" w:rsidRPr="00182628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819F6C8" w14:textId="73F26FE2" w:rsidR="007450B5" w:rsidRPr="00182628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(139,616)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1D4ED7" w14:textId="77777777" w:rsidR="007450B5" w:rsidRPr="00182628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A66756E" w14:textId="46A44BFB" w:rsidR="007450B5" w:rsidRPr="00182628" w:rsidRDefault="007450B5" w:rsidP="000C5010">
            <w:pPr>
              <w:pStyle w:val="acctfourfigures"/>
              <w:tabs>
                <w:tab w:val="clear" w:pos="765"/>
                <w:tab w:val="decimal" w:pos="776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(44,796)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57B3E94E" w14:textId="77777777" w:rsidR="007450B5" w:rsidRPr="00182628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95" w:type="dxa"/>
          </w:tcPr>
          <w:p w14:paraId="2C0A4834" w14:textId="2F1210E2" w:rsidR="007450B5" w:rsidRPr="00182628" w:rsidRDefault="007450B5" w:rsidP="000C5010">
            <w:pPr>
              <w:pStyle w:val="acctfourfigures"/>
              <w:tabs>
                <w:tab w:val="clear" w:pos="765"/>
                <w:tab w:val="decimal" w:pos="776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(773,320)</w:t>
            </w:r>
          </w:p>
        </w:tc>
        <w:tc>
          <w:tcPr>
            <w:tcW w:w="272" w:type="dxa"/>
          </w:tcPr>
          <w:p w14:paraId="2180B7D4" w14:textId="77777777" w:rsidR="007450B5" w:rsidRPr="00182628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218F7B0" w14:textId="2218FF57" w:rsidR="007450B5" w:rsidRPr="00182628" w:rsidRDefault="007450B5" w:rsidP="0018262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E2F333" w14:textId="77777777" w:rsidR="007450B5" w:rsidRPr="00182628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798EAAF" w14:textId="450F411D" w:rsidR="007450B5" w:rsidRPr="00182628" w:rsidRDefault="007450B5" w:rsidP="000C501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(1,567,405)</w:t>
            </w:r>
          </w:p>
        </w:tc>
      </w:tr>
      <w:tr w:rsidR="007450B5" w:rsidRPr="00513B0A" w14:paraId="5BEBF13E" w14:textId="77777777" w:rsidTr="0058054D">
        <w:tc>
          <w:tcPr>
            <w:tcW w:w="3907" w:type="dxa"/>
            <w:gridSpan w:val="2"/>
            <w:shd w:val="clear" w:color="auto" w:fill="auto"/>
          </w:tcPr>
          <w:p w14:paraId="329CC71A" w14:textId="77777777" w:rsidR="007450B5" w:rsidRPr="00513B0A" w:rsidRDefault="007450B5" w:rsidP="007450B5">
            <w:pPr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438EF54E" w14:textId="69022640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58867" w14:textId="77777777" w:rsidR="007450B5" w:rsidRPr="00513B0A" w:rsidRDefault="007450B5" w:rsidP="007450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82EB3CD" w14:textId="2E920F4A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(45,293)</w:t>
            </w:r>
          </w:p>
        </w:tc>
        <w:tc>
          <w:tcPr>
            <w:tcW w:w="270" w:type="dxa"/>
          </w:tcPr>
          <w:p w14:paraId="32B4BE41" w14:textId="77777777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AF383FA" w14:textId="15727672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(72,920)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B1AE8C8" w14:textId="77777777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2612E20" w14:textId="4311E5F9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(10,179)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3369ED" w14:textId="77777777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0737CF1" w14:textId="29FB9527" w:rsidR="007450B5" w:rsidRPr="000C5010" w:rsidRDefault="007450B5" w:rsidP="000C501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(4,997)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498D0D35" w14:textId="77777777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95" w:type="dxa"/>
          </w:tcPr>
          <w:p w14:paraId="4340740F" w14:textId="12770BD0" w:rsidR="007450B5" w:rsidRPr="000C5010" w:rsidRDefault="007450B5" w:rsidP="000C501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  <w:t>(</w:t>
            </w: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48,518</w:t>
            </w:r>
            <w:r w:rsidRPr="000C5010"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  <w:t>)</w:t>
            </w:r>
          </w:p>
        </w:tc>
        <w:tc>
          <w:tcPr>
            <w:tcW w:w="272" w:type="dxa"/>
          </w:tcPr>
          <w:p w14:paraId="1AB13A12" w14:textId="77777777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C0D771E" w14:textId="1410DE6C" w:rsidR="007450B5" w:rsidRPr="000C5010" w:rsidRDefault="007450B5" w:rsidP="0018262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9F84AD" w14:textId="77777777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1B1C554" w14:textId="14C10684" w:rsidR="007450B5" w:rsidRPr="000C5010" w:rsidRDefault="007450B5" w:rsidP="000C501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(181,907)</w:t>
            </w:r>
          </w:p>
        </w:tc>
      </w:tr>
      <w:tr w:rsidR="007450B5" w:rsidRPr="00513B0A" w14:paraId="1ADBB65B" w14:textId="77777777" w:rsidTr="0058054D">
        <w:tc>
          <w:tcPr>
            <w:tcW w:w="3907" w:type="dxa"/>
            <w:gridSpan w:val="2"/>
            <w:shd w:val="clear" w:color="auto" w:fill="auto"/>
          </w:tcPr>
          <w:p w14:paraId="5F375FBA" w14:textId="77777777" w:rsidR="007450B5" w:rsidRPr="00513B0A" w:rsidRDefault="007450B5" w:rsidP="007450B5">
            <w:pPr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0537C" w14:textId="270E1A4C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6FB1FD" w14:textId="77777777" w:rsidR="007450B5" w:rsidRPr="00513B0A" w:rsidRDefault="007450B5" w:rsidP="007450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BE6A4" w14:textId="04196DA5" w:rsidR="007450B5" w:rsidRPr="000C5010" w:rsidRDefault="007450B5" w:rsidP="00866559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39,656</w:t>
            </w:r>
          </w:p>
        </w:tc>
        <w:tc>
          <w:tcPr>
            <w:tcW w:w="270" w:type="dxa"/>
          </w:tcPr>
          <w:p w14:paraId="479BF01A" w14:textId="77777777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56FD12" w14:textId="56028C2A" w:rsidR="007450B5" w:rsidRPr="000C5010" w:rsidRDefault="007450B5" w:rsidP="00280C84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67,544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8377D65" w14:textId="77777777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26E12" w14:textId="25D92E04" w:rsidR="007450B5" w:rsidRPr="000C5010" w:rsidRDefault="007450B5" w:rsidP="004D39B8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3,976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D59556" w14:textId="77777777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ED432" w14:textId="49F328AF" w:rsidR="007450B5" w:rsidRPr="000C5010" w:rsidRDefault="007450B5" w:rsidP="004D39B8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3,751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FAF2E60" w14:textId="77777777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6E92D2CB" w14:textId="3084CF56" w:rsidR="007450B5" w:rsidRPr="000C5010" w:rsidRDefault="007450B5" w:rsidP="004D39B8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181,018</w:t>
            </w:r>
          </w:p>
        </w:tc>
        <w:tc>
          <w:tcPr>
            <w:tcW w:w="272" w:type="dxa"/>
          </w:tcPr>
          <w:p w14:paraId="11AD9F40" w14:textId="77777777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30422" w14:textId="5C0FA19C" w:rsidR="007450B5" w:rsidRPr="000C5010" w:rsidRDefault="007450B5" w:rsidP="0018262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827ACB" w14:textId="77777777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DB3E8" w14:textId="4A8EDCAC" w:rsidR="007450B5" w:rsidRPr="000C5010" w:rsidRDefault="007450B5" w:rsidP="004D39B8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295,945</w:t>
            </w:r>
          </w:p>
        </w:tc>
      </w:tr>
      <w:tr w:rsidR="007450B5" w:rsidRPr="00866559" w14:paraId="7E730F12" w14:textId="77777777" w:rsidTr="0058054D">
        <w:tc>
          <w:tcPr>
            <w:tcW w:w="3907" w:type="dxa"/>
            <w:gridSpan w:val="2"/>
            <w:shd w:val="clear" w:color="auto" w:fill="auto"/>
          </w:tcPr>
          <w:p w14:paraId="75953810" w14:textId="0713E7D1" w:rsidR="007450B5" w:rsidRPr="00866559" w:rsidRDefault="007450B5" w:rsidP="007450B5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66559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866559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866559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866559">
              <w:rPr>
                <w:rFonts w:ascii="Angsana New" w:hAnsi="Angsana New"/>
                <w:b/>
                <w:bCs/>
                <w:sz w:val="23"/>
                <w:szCs w:val="23"/>
              </w:rPr>
              <w:t>2564</w:t>
            </w:r>
            <w:r w:rsidRPr="00866559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และ</w:t>
            </w:r>
            <w:r w:rsidRPr="00866559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1</w:t>
            </w:r>
            <w:r w:rsidRPr="00866559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Pr="00866559">
              <w:rPr>
                <w:rFonts w:ascii="Angsana New" w:hAnsi="Angsana New"/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4BBEA" w14:textId="5AB5389B" w:rsidR="007450B5" w:rsidRPr="004D39B8" w:rsidRDefault="007450B5" w:rsidP="000C5010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D39B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F9F4D1" w14:textId="77777777" w:rsidR="007450B5" w:rsidRPr="00866559" w:rsidRDefault="007450B5" w:rsidP="007450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1FD06" w14:textId="1DAF9501" w:rsidR="007450B5" w:rsidRPr="00866559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6655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(322,861)</w:t>
            </w:r>
          </w:p>
        </w:tc>
        <w:tc>
          <w:tcPr>
            <w:tcW w:w="270" w:type="dxa"/>
          </w:tcPr>
          <w:p w14:paraId="44C495D6" w14:textId="77777777" w:rsidR="007450B5" w:rsidRPr="00866559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B51799" w14:textId="739448A2" w:rsidR="007450B5" w:rsidRPr="00866559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6655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(297,825)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2570EC9" w14:textId="77777777" w:rsidR="007450B5" w:rsidRPr="00866559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F3CCB" w14:textId="7142379F" w:rsidR="007450B5" w:rsidRPr="00866559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6655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(145,819)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2BF051" w14:textId="77777777" w:rsidR="007450B5" w:rsidRPr="00866559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F3296" w14:textId="4790CAA6" w:rsidR="007450B5" w:rsidRPr="00866559" w:rsidRDefault="007450B5" w:rsidP="000C501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6655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(46,042)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3347231" w14:textId="77777777" w:rsidR="007450B5" w:rsidRPr="00866559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1D2C7C54" w14:textId="5AE643A0" w:rsidR="007450B5" w:rsidRPr="00866559" w:rsidRDefault="007450B5" w:rsidP="000C501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6655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(640,820)</w:t>
            </w:r>
          </w:p>
        </w:tc>
        <w:tc>
          <w:tcPr>
            <w:tcW w:w="272" w:type="dxa"/>
          </w:tcPr>
          <w:p w14:paraId="4EAA5A7D" w14:textId="77777777" w:rsidR="007450B5" w:rsidRPr="00866559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E3B2F" w14:textId="4A3476C1" w:rsidR="007450B5" w:rsidRPr="00866559" w:rsidRDefault="007450B5" w:rsidP="0018262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6655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1168BE" w14:textId="77777777" w:rsidR="007450B5" w:rsidRPr="00866559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C25CE" w14:textId="37829B70" w:rsidR="007450B5" w:rsidRPr="00866559" w:rsidRDefault="007450B5" w:rsidP="000C501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6655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(1,453,367)</w:t>
            </w:r>
          </w:p>
        </w:tc>
      </w:tr>
      <w:tr w:rsidR="007450B5" w:rsidRPr="00513B0A" w14:paraId="333BD1DD" w14:textId="77777777" w:rsidTr="002B4E45">
        <w:tc>
          <w:tcPr>
            <w:tcW w:w="3907" w:type="dxa"/>
            <w:gridSpan w:val="2"/>
            <w:shd w:val="clear" w:color="auto" w:fill="auto"/>
          </w:tcPr>
          <w:p w14:paraId="1F16316F" w14:textId="77777777" w:rsidR="007450B5" w:rsidRPr="00513B0A" w:rsidRDefault="007450B5" w:rsidP="007450B5">
            <w:pPr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1733323" w14:textId="4E2CAE4B" w:rsidR="007450B5" w:rsidRPr="000C5010" w:rsidRDefault="00614498" w:rsidP="000C5010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7D87F4" w14:textId="77777777" w:rsidR="007450B5" w:rsidRPr="00513B0A" w:rsidRDefault="007450B5" w:rsidP="007450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9D56500" w14:textId="58EAE40E" w:rsidR="007450B5" w:rsidRPr="000C5010" w:rsidRDefault="00614498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(38,08</w:t>
            </w:r>
            <w:r w:rsidR="00967EA6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70" w:type="dxa"/>
          </w:tcPr>
          <w:p w14:paraId="5A905DCE" w14:textId="77777777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F6B9980" w14:textId="69A321EB" w:rsidR="007450B5" w:rsidRPr="000C5010" w:rsidRDefault="00614498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(29,206)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DECB266" w14:textId="77777777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C849FF0" w14:textId="0879B481" w:rsidR="007450B5" w:rsidRPr="000C5010" w:rsidRDefault="00614498" w:rsidP="000C5010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(7,8</w:t>
            </w:r>
            <w:r w:rsidR="005D5E25" w:rsidRPr="000C5010">
              <w:rPr>
                <w:rFonts w:ascii="Angsana New" w:hAnsi="Angsana New"/>
                <w:sz w:val="25"/>
                <w:szCs w:val="25"/>
                <w:lang w:val="en-US"/>
              </w:rPr>
              <w:t>38</w:t>
            </w: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F88C76" w14:textId="77777777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8314F47" w14:textId="144FC606" w:rsidR="007450B5" w:rsidRPr="000C5010" w:rsidRDefault="00614498" w:rsidP="000C5010">
            <w:pPr>
              <w:pStyle w:val="acctfourfigures"/>
              <w:tabs>
                <w:tab w:val="clear" w:pos="765"/>
                <w:tab w:val="decimal" w:pos="776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(5,1</w:t>
            </w:r>
            <w:r w:rsidR="005D5E25" w:rsidRPr="000C5010">
              <w:rPr>
                <w:rFonts w:ascii="Angsana New" w:hAnsi="Angsana New"/>
                <w:sz w:val="25"/>
                <w:szCs w:val="25"/>
                <w:lang w:val="en-US"/>
              </w:rPr>
              <w:t>08</w:t>
            </w: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6BB2A69" w14:textId="77777777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95" w:type="dxa"/>
          </w:tcPr>
          <w:p w14:paraId="0556F343" w14:textId="2DA2DB46" w:rsidR="007450B5" w:rsidRPr="000C5010" w:rsidRDefault="00614498" w:rsidP="000C5010">
            <w:pPr>
              <w:pStyle w:val="acctfourfigures"/>
              <w:tabs>
                <w:tab w:val="clear" w:pos="765"/>
                <w:tab w:val="decimal" w:pos="776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(24,47</w:t>
            </w:r>
            <w:r w:rsidR="00D44696">
              <w:rPr>
                <w:rFonts w:ascii="Angsana New" w:hAnsi="Angsana New"/>
                <w:sz w:val="25"/>
                <w:szCs w:val="25"/>
                <w:lang w:val="en-US"/>
              </w:rPr>
              <w:t>7</w:t>
            </w: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72" w:type="dxa"/>
          </w:tcPr>
          <w:p w14:paraId="73BF0137" w14:textId="77777777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19E9DCF" w14:textId="249A97DE" w:rsidR="007450B5" w:rsidRPr="000C5010" w:rsidRDefault="00614498" w:rsidP="0018262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18C75F" w14:textId="77777777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AA551B0" w14:textId="54072EE0" w:rsidR="007450B5" w:rsidRPr="000C5010" w:rsidRDefault="00614498" w:rsidP="000C5010">
            <w:pPr>
              <w:pStyle w:val="acctfourfigures"/>
              <w:tabs>
                <w:tab w:val="clear" w:pos="765"/>
                <w:tab w:val="decimal" w:pos="776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(104,</w:t>
            </w:r>
            <w:r w:rsidR="005D5E25" w:rsidRPr="000C5010">
              <w:rPr>
                <w:rFonts w:ascii="Angsana New" w:hAnsi="Angsana New"/>
                <w:sz w:val="25"/>
                <w:szCs w:val="25"/>
                <w:lang w:val="en-US"/>
              </w:rPr>
              <w:t>71</w:t>
            </w:r>
            <w:r w:rsidR="00D423C5">
              <w:rPr>
                <w:rFonts w:ascii="Angsana New" w:hAnsi="Angsana New"/>
                <w:sz w:val="25"/>
                <w:szCs w:val="25"/>
                <w:lang w:val="en-US"/>
              </w:rPr>
              <w:t>0</w:t>
            </w: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737B93" w:rsidRPr="00513B0A" w14:paraId="3C3129A7" w14:textId="77777777" w:rsidTr="00BB455B">
        <w:tc>
          <w:tcPr>
            <w:tcW w:w="3907" w:type="dxa"/>
            <w:gridSpan w:val="2"/>
            <w:shd w:val="clear" w:color="auto" w:fill="auto"/>
          </w:tcPr>
          <w:p w14:paraId="035B243E" w14:textId="63A7D0AD" w:rsidR="00737B93" w:rsidRPr="006771FA" w:rsidRDefault="00726AFE" w:rsidP="00BB455B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6771FA">
              <w:rPr>
                <w:rFonts w:ascii="Angsana New" w:hAnsi="Angsana New" w:hint="cs"/>
                <w:sz w:val="23"/>
                <w:szCs w:val="23"/>
                <w:cs/>
              </w:rPr>
              <w:t>โอน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5A8A0A94" w14:textId="77777777" w:rsidR="00737B93" w:rsidRPr="006771FA" w:rsidRDefault="00737B93" w:rsidP="00BB455B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771FA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C4C879" w14:textId="77777777" w:rsidR="00737B93" w:rsidRPr="006771FA" w:rsidRDefault="00737B93" w:rsidP="00BB45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44BBBB3" w14:textId="3041E1FC" w:rsidR="00737B93" w:rsidRPr="006771FA" w:rsidRDefault="006771FA" w:rsidP="006771FA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771FA">
              <w:rPr>
                <w:rFonts w:ascii="Angsana New" w:hAnsi="Angsana New"/>
                <w:sz w:val="25"/>
                <w:szCs w:val="25"/>
                <w:lang w:val="en-US"/>
              </w:rPr>
              <w:t>15,791</w:t>
            </w:r>
          </w:p>
        </w:tc>
        <w:tc>
          <w:tcPr>
            <w:tcW w:w="270" w:type="dxa"/>
          </w:tcPr>
          <w:p w14:paraId="086C91AE" w14:textId="77777777" w:rsidR="00737B93" w:rsidRPr="006771FA" w:rsidRDefault="00737B93" w:rsidP="00BB455B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81D76E9" w14:textId="77777777" w:rsidR="00737B93" w:rsidRPr="006771FA" w:rsidRDefault="00737B93" w:rsidP="00BB455B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771FA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D67930D" w14:textId="77777777" w:rsidR="00737B93" w:rsidRPr="006771FA" w:rsidRDefault="00737B93" w:rsidP="00BB455B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9811B5B" w14:textId="77777777" w:rsidR="00737B93" w:rsidRPr="006771FA" w:rsidRDefault="00737B93" w:rsidP="00BB455B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771FA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0376C1" w14:textId="77777777" w:rsidR="00737B93" w:rsidRPr="006771FA" w:rsidRDefault="00737B93" w:rsidP="00BB455B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4EFBE54" w14:textId="77777777" w:rsidR="00737B93" w:rsidRPr="006771FA" w:rsidRDefault="00737B93" w:rsidP="00BB455B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771FA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C656BCA" w14:textId="77777777" w:rsidR="00737B93" w:rsidRPr="006771FA" w:rsidRDefault="00737B93" w:rsidP="00BB455B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95" w:type="dxa"/>
          </w:tcPr>
          <w:p w14:paraId="19E504F8" w14:textId="77777777" w:rsidR="00737B93" w:rsidRPr="006771FA" w:rsidRDefault="00737B93" w:rsidP="00BB455B">
            <w:pPr>
              <w:pStyle w:val="acctfourfigures"/>
              <w:tabs>
                <w:tab w:val="clear" w:pos="765"/>
                <w:tab w:val="decimal" w:pos="776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771FA">
              <w:rPr>
                <w:rFonts w:ascii="Angsana New" w:hAnsi="Angsana New"/>
                <w:sz w:val="25"/>
                <w:szCs w:val="25"/>
                <w:lang w:val="en-US"/>
              </w:rPr>
              <w:t>(16,687)</w:t>
            </w:r>
          </w:p>
        </w:tc>
        <w:tc>
          <w:tcPr>
            <w:tcW w:w="272" w:type="dxa"/>
          </w:tcPr>
          <w:p w14:paraId="01FC56BE" w14:textId="77777777" w:rsidR="00737B93" w:rsidRPr="006771FA" w:rsidRDefault="00737B93" w:rsidP="00BB455B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89876CA" w14:textId="77777777" w:rsidR="00737B93" w:rsidRPr="006771FA" w:rsidRDefault="00737B93" w:rsidP="00BB455B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771FA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11ECF8" w14:textId="77777777" w:rsidR="00737B93" w:rsidRPr="006771FA" w:rsidRDefault="00737B93" w:rsidP="00BB455B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6BC9871" w14:textId="0BFC976D" w:rsidR="00737B93" w:rsidRPr="006771FA" w:rsidRDefault="00737B93" w:rsidP="00BB455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771FA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6771FA" w:rsidRPr="006771FA">
              <w:rPr>
                <w:rFonts w:ascii="Angsana New" w:hAnsi="Angsana New"/>
                <w:sz w:val="25"/>
                <w:szCs w:val="25"/>
                <w:lang w:val="en-US"/>
              </w:rPr>
              <w:t>896</w:t>
            </w:r>
            <w:r w:rsidRPr="006771FA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7450B5" w:rsidRPr="00513B0A" w14:paraId="35F52888" w14:textId="77777777" w:rsidTr="002B4E45">
        <w:tc>
          <w:tcPr>
            <w:tcW w:w="3907" w:type="dxa"/>
            <w:gridSpan w:val="2"/>
            <w:shd w:val="clear" w:color="auto" w:fill="auto"/>
          </w:tcPr>
          <w:p w14:paraId="3175AC4B" w14:textId="61EAED7B" w:rsidR="007450B5" w:rsidRPr="00513B0A" w:rsidRDefault="007450B5" w:rsidP="007450B5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513B0A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34C7" w14:textId="23275807" w:rsidR="007450B5" w:rsidRPr="000C5010" w:rsidRDefault="00614498" w:rsidP="000C5010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E67D1" w14:textId="77777777" w:rsidR="007450B5" w:rsidRPr="00513B0A" w:rsidRDefault="007450B5" w:rsidP="007450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1BF9A" w14:textId="3AC49CD5" w:rsidR="007450B5" w:rsidRPr="000C5010" w:rsidRDefault="005D5E25" w:rsidP="00866559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6,396</w:t>
            </w:r>
          </w:p>
        </w:tc>
        <w:tc>
          <w:tcPr>
            <w:tcW w:w="270" w:type="dxa"/>
          </w:tcPr>
          <w:p w14:paraId="68904864" w14:textId="77777777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360F2E" w14:textId="3C9062F8" w:rsidR="007450B5" w:rsidRPr="000C5010" w:rsidRDefault="005D5E25" w:rsidP="005F7F3A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EF10BEF" w14:textId="77777777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3C0D2" w14:textId="3B92B50B" w:rsidR="007450B5" w:rsidRPr="000C5010" w:rsidRDefault="005D5E25" w:rsidP="004D39B8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E8FF8B" w14:textId="77777777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06DBB" w14:textId="68AA09B8" w:rsidR="007450B5" w:rsidRPr="000C5010" w:rsidRDefault="00614498" w:rsidP="004D39B8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1,</w:t>
            </w:r>
            <w:r w:rsidR="005D5E25" w:rsidRPr="000C5010">
              <w:rPr>
                <w:rFonts w:ascii="Angsana New" w:hAnsi="Angsana New"/>
                <w:sz w:val="25"/>
                <w:szCs w:val="25"/>
                <w:lang w:val="en-US"/>
              </w:rPr>
              <w:t>282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B9E910D" w14:textId="77777777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2D2F6BC7" w14:textId="5D7368F9" w:rsidR="007450B5" w:rsidRPr="000C5010" w:rsidRDefault="00F438FE" w:rsidP="004D39B8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  <w:r w:rsidR="00613CA7" w:rsidRPr="000C5010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19</w:t>
            </w:r>
            <w:r w:rsidR="00D44696">
              <w:rPr>
                <w:rFonts w:ascii="Angsana New" w:hAnsi="Angsana New"/>
                <w:sz w:val="25"/>
                <w:szCs w:val="25"/>
                <w:lang w:val="en-US"/>
              </w:rPr>
              <w:t>8</w:t>
            </w:r>
          </w:p>
        </w:tc>
        <w:tc>
          <w:tcPr>
            <w:tcW w:w="272" w:type="dxa"/>
          </w:tcPr>
          <w:p w14:paraId="0F4672C9" w14:textId="77777777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E330F" w14:textId="59C0DBD1" w:rsidR="007450B5" w:rsidRPr="000C5010" w:rsidRDefault="00614498" w:rsidP="0018262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E9761A" w14:textId="77777777" w:rsidR="007450B5" w:rsidRPr="000C5010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4B15D" w14:textId="77338F3C" w:rsidR="007450B5" w:rsidRPr="000C5010" w:rsidRDefault="005D5E25" w:rsidP="004D39B8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</w:pPr>
            <w:r w:rsidRPr="000C5010">
              <w:rPr>
                <w:rFonts w:ascii="Angsana New" w:hAnsi="Angsana New"/>
                <w:sz w:val="25"/>
                <w:szCs w:val="25"/>
                <w:lang w:val="en-US"/>
              </w:rPr>
              <w:t>9,</w:t>
            </w:r>
            <w:r w:rsidR="00613CA7" w:rsidRPr="000C5010">
              <w:rPr>
                <w:rFonts w:ascii="Angsana New" w:hAnsi="Angsana New"/>
                <w:sz w:val="25"/>
                <w:szCs w:val="25"/>
                <w:lang w:val="en-US"/>
              </w:rPr>
              <w:t>96</w:t>
            </w:r>
            <w:r w:rsidR="00D423C5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</w:tr>
      <w:tr w:rsidR="007450B5" w:rsidRPr="004D39B8" w14:paraId="26089E12" w14:textId="77777777" w:rsidTr="0058054D">
        <w:tc>
          <w:tcPr>
            <w:tcW w:w="3907" w:type="dxa"/>
            <w:gridSpan w:val="2"/>
            <w:shd w:val="clear" w:color="auto" w:fill="auto"/>
          </w:tcPr>
          <w:p w14:paraId="4A254D9D" w14:textId="79A3F92C" w:rsidR="007450B5" w:rsidRPr="004D39B8" w:rsidRDefault="007450B5" w:rsidP="007450B5">
            <w:pPr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4D39B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4D39B8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4D39B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4D39B8">
              <w:rPr>
                <w:rFonts w:ascii="Angsana New" w:hAnsi="Angsana New"/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F4D37" w14:textId="3768C3C9" w:rsidR="007450B5" w:rsidRPr="004D39B8" w:rsidRDefault="00614498" w:rsidP="000C5010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1EDE8" w14:textId="77777777" w:rsidR="007450B5" w:rsidRPr="004D39B8" w:rsidRDefault="007450B5" w:rsidP="007450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09639" w14:textId="0164A014" w:rsidR="007450B5" w:rsidRPr="004D39B8" w:rsidRDefault="00614498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(3</w:t>
            </w:r>
            <w:r w:rsidR="005D5E25"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38,75</w:t>
            </w:r>
            <w:r w:rsidR="00967EA6"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5</w:t>
            </w: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270" w:type="dxa"/>
          </w:tcPr>
          <w:p w14:paraId="1F400AB6" w14:textId="77777777" w:rsidR="007450B5" w:rsidRPr="004D39B8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7A136" w14:textId="72C9CAAB" w:rsidR="007450B5" w:rsidRPr="004D39B8" w:rsidRDefault="00614498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(</w:t>
            </w:r>
            <w:r w:rsidR="005D5E25"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327,031</w:t>
            </w: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F207E31" w14:textId="77777777" w:rsidR="007450B5" w:rsidRPr="004D39B8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5F519" w14:textId="42772672" w:rsidR="007450B5" w:rsidRPr="004D39B8" w:rsidRDefault="00614498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(15</w:t>
            </w:r>
            <w:r w:rsidR="005D5E25"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</w:t>
            </w: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="005D5E25"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571</w:t>
            </w: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E864A5" w14:textId="77777777" w:rsidR="007450B5" w:rsidRPr="004D39B8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A005B" w14:textId="2EEC710E" w:rsidR="007450B5" w:rsidRPr="004D39B8" w:rsidRDefault="00614498" w:rsidP="000C501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(</w:t>
            </w:r>
            <w:r w:rsidR="005D5E25"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49,868</w:t>
            </w: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A9C8AFD" w14:textId="77777777" w:rsidR="007450B5" w:rsidRPr="004D39B8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028CBCEB" w14:textId="5ECEFE3B" w:rsidR="007450B5" w:rsidRPr="004D39B8" w:rsidRDefault="00614498" w:rsidP="000C501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(</w:t>
            </w:r>
            <w:r w:rsidR="005D5E25"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679,78</w:t>
            </w:r>
            <w:r w:rsidR="0007416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</w:t>
            </w: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272" w:type="dxa"/>
          </w:tcPr>
          <w:p w14:paraId="6C382EE7" w14:textId="77777777" w:rsidR="007450B5" w:rsidRPr="004D39B8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C4237" w14:textId="5ED4CBC8" w:rsidR="007450B5" w:rsidRPr="004D39B8" w:rsidRDefault="00614498" w:rsidP="0018262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3510EB" w14:textId="77777777" w:rsidR="007450B5" w:rsidRPr="004D39B8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6F883" w14:textId="6C761E46" w:rsidR="007450B5" w:rsidRPr="004D39B8" w:rsidRDefault="00614498" w:rsidP="000C501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(</w:t>
            </w:r>
            <w:r w:rsidR="005D5E25"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1,549,01</w:t>
            </w:r>
            <w:r w:rsidR="005125EC"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</w:t>
            </w: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)</w:t>
            </w:r>
          </w:p>
        </w:tc>
      </w:tr>
      <w:tr w:rsidR="007450B5" w:rsidRPr="00513B0A" w14:paraId="60CBDBDB" w14:textId="77777777" w:rsidTr="0058054D">
        <w:tc>
          <w:tcPr>
            <w:tcW w:w="3907" w:type="dxa"/>
            <w:gridSpan w:val="2"/>
            <w:shd w:val="clear" w:color="auto" w:fill="auto"/>
          </w:tcPr>
          <w:p w14:paraId="54DB1C0C" w14:textId="77777777" w:rsidR="007450B5" w:rsidRPr="00513B0A" w:rsidRDefault="007450B5" w:rsidP="007450B5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FD09F" w14:textId="77777777" w:rsidR="007450B5" w:rsidRPr="00513B0A" w:rsidRDefault="007450B5" w:rsidP="007450B5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8362EA" w14:textId="77777777" w:rsidR="007450B5" w:rsidRPr="00513B0A" w:rsidRDefault="007450B5" w:rsidP="007450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68E4A" w14:textId="77777777" w:rsidR="007450B5" w:rsidRPr="00513B0A" w:rsidRDefault="007450B5" w:rsidP="007450B5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93D7A35" w14:textId="77777777" w:rsidR="007450B5" w:rsidRPr="00513B0A" w:rsidRDefault="007450B5" w:rsidP="007450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6862E7A" w14:textId="77777777" w:rsidR="007450B5" w:rsidRPr="00513B0A" w:rsidRDefault="007450B5" w:rsidP="007450B5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04B1D564" w14:textId="77777777" w:rsidR="007450B5" w:rsidRPr="00513B0A" w:rsidRDefault="007450B5" w:rsidP="007450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4135A" w14:textId="77777777" w:rsidR="007450B5" w:rsidRPr="00513B0A" w:rsidRDefault="007450B5" w:rsidP="007450B5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773C1C" w14:textId="77777777" w:rsidR="007450B5" w:rsidRPr="00513B0A" w:rsidRDefault="007450B5" w:rsidP="007450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A49E4E5" w14:textId="77777777" w:rsidR="007450B5" w:rsidRPr="00513B0A" w:rsidRDefault="007450B5" w:rsidP="007450B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7FDF2697" w14:textId="77777777" w:rsidR="007450B5" w:rsidRPr="00513B0A" w:rsidRDefault="007450B5" w:rsidP="007450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2ED8635F" w14:textId="77777777" w:rsidR="007450B5" w:rsidRPr="00513B0A" w:rsidRDefault="007450B5" w:rsidP="007450B5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2" w:type="dxa"/>
          </w:tcPr>
          <w:p w14:paraId="3E68F85F" w14:textId="77777777" w:rsidR="007450B5" w:rsidRPr="00513B0A" w:rsidRDefault="007450B5" w:rsidP="007450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D2B94" w14:textId="77777777" w:rsidR="007450B5" w:rsidRPr="00513B0A" w:rsidRDefault="007450B5" w:rsidP="007450B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4DA928" w14:textId="77777777" w:rsidR="007450B5" w:rsidRPr="00513B0A" w:rsidRDefault="007450B5" w:rsidP="007450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F1595" w14:textId="77777777" w:rsidR="007450B5" w:rsidRPr="00513B0A" w:rsidRDefault="007450B5" w:rsidP="007450B5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7450B5" w:rsidRPr="00513B0A" w14:paraId="50D3CC67" w14:textId="77777777" w:rsidTr="00AE7130">
        <w:tc>
          <w:tcPr>
            <w:tcW w:w="3907" w:type="dxa"/>
            <w:gridSpan w:val="2"/>
            <w:shd w:val="clear" w:color="auto" w:fill="auto"/>
          </w:tcPr>
          <w:p w14:paraId="77F27AC0" w14:textId="77777777" w:rsidR="007450B5" w:rsidRPr="00513B0A" w:rsidRDefault="007450B5" w:rsidP="007450B5">
            <w:pPr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513B0A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มูลค่าสุทธิทางบัญชี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C5C1F86" w14:textId="02F228B3" w:rsidR="007450B5" w:rsidRPr="00513B0A" w:rsidRDefault="007450B5" w:rsidP="007450B5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321040" w14:textId="77777777" w:rsidR="007450B5" w:rsidRPr="00513B0A" w:rsidRDefault="007450B5" w:rsidP="007450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CA64669" w14:textId="77777777" w:rsidR="007450B5" w:rsidRPr="00513B0A" w:rsidRDefault="007450B5" w:rsidP="007450B5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1E7F7D9" w14:textId="77777777" w:rsidR="007450B5" w:rsidRPr="00513B0A" w:rsidRDefault="007450B5" w:rsidP="007450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5B1C012B" w14:textId="77777777" w:rsidR="007450B5" w:rsidRPr="00513B0A" w:rsidRDefault="007450B5" w:rsidP="007450B5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5C65B772" w14:textId="77777777" w:rsidR="007450B5" w:rsidRPr="00513B0A" w:rsidRDefault="007450B5" w:rsidP="007450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53B6EAD" w14:textId="77777777" w:rsidR="007450B5" w:rsidRPr="00513B0A" w:rsidRDefault="007450B5" w:rsidP="007450B5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11A9A8" w14:textId="77777777" w:rsidR="007450B5" w:rsidRPr="00513B0A" w:rsidRDefault="007450B5" w:rsidP="007450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4A65E76" w14:textId="77777777" w:rsidR="007450B5" w:rsidRPr="00513B0A" w:rsidRDefault="007450B5" w:rsidP="007450B5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7D8292D4" w14:textId="77777777" w:rsidR="007450B5" w:rsidRPr="00513B0A" w:rsidRDefault="007450B5" w:rsidP="007450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95" w:type="dxa"/>
          </w:tcPr>
          <w:p w14:paraId="1547D78A" w14:textId="77777777" w:rsidR="007450B5" w:rsidRPr="00513B0A" w:rsidRDefault="007450B5" w:rsidP="007450B5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</w:tcPr>
          <w:p w14:paraId="00247AD1" w14:textId="77777777" w:rsidR="007450B5" w:rsidRPr="00513B0A" w:rsidRDefault="007450B5" w:rsidP="007450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2884173" w14:textId="77777777" w:rsidR="007450B5" w:rsidRPr="00513B0A" w:rsidRDefault="007450B5" w:rsidP="007450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43A1FD" w14:textId="77777777" w:rsidR="007450B5" w:rsidRPr="00513B0A" w:rsidRDefault="007450B5" w:rsidP="007450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DAA1427" w14:textId="77777777" w:rsidR="007450B5" w:rsidRPr="00513B0A" w:rsidRDefault="007450B5" w:rsidP="007450B5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7450B5" w:rsidRPr="00866559" w14:paraId="66A72F84" w14:textId="77777777" w:rsidTr="00AE7130">
        <w:tc>
          <w:tcPr>
            <w:tcW w:w="3907" w:type="dxa"/>
            <w:gridSpan w:val="2"/>
            <w:shd w:val="clear" w:color="auto" w:fill="auto"/>
          </w:tcPr>
          <w:p w14:paraId="274336A0" w14:textId="2E44FF91" w:rsidR="007450B5" w:rsidRPr="00866559" w:rsidRDefault="007450B5" w:rsidP="007450B5">
            <w:pPr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66559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866559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Pr="00866559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Pr="00866559">
              <w:rPr>
                <w:rFonts w:ascii="Angsana New" w:hAnsi="Angsana New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936321" w14:textId="295A559A" w:rsidR="007450B5" w:rsidRPr="00866559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6655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707,557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4EBC03" w14:textId="77777777" w:rsidR="007450B5" w:rsidRPr="00866559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8F7C75" w14:textId="5B4E1DA7" w:rsidR="007450B5" w:rsidRPr="00866559" w:rsidRDefault="007450B5" w:rsidP="00866559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6655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452,803</w:t>
            </w:r>
          </w:p>
        </w:tc>
        <w:tc>
          <w:tcPr>
            <w:tcW w:w="270" w:type="dxa"/>
          </w:tcPr>
          <w:p w14:paraId="37A66547" w14:textId="77777777" w:rsidR="007450B5" w:rsidRPr="00866559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588274B" w14:textId="1992275A" w:rsidR="007450B5" w:rsidRPr="00280C84" w:rsidRDefault="007450B5" w:rsidP="00280C84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280C84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158,640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3581B32" w14:textId="77777777" w:rsidR="007450B5" w:rsidRPr="00866559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183AC8" w14:textId="6DF9EDD9" w:rsidR="007450B5" w:rsidRPr="004D39B8" w:rsidRDefault="007450B5" w:rsidP="004D39B8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53,861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9400E5" w14:textId="77777777" w:rsidR="007450B5" w:rsidRPr="00866559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F31CF2" w14:textId="69451693" w:rsidR="007450B5" w:rsidRPr="004D39B8" w:rsidRDefault="007450B5" w:rsidP="004D39B8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16,749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BAA3BE5" w14:textId="77777777" w:rsidR="007450B5" w:rsidRPr="00866559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6CC87AB5" w14:textId="38112EC6" w:rsidR="007450B5" w:rsidRPr="004D39B8" w:rsidRDefault="007450B5" w:rsidP="004D39B8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195,338</w:t>
            </w:r>
          </w:p>
        </w:tc>
        <w:tc>
          <w:tcPr>
            <w:tcW w:w="272" w:type="dxa"/>
          </w:tcPr>
          <w:p w14:paraId="62186CA2" w14:textId="77777777" w:rsidR="007450B5" w:rsidRPr="00866559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0C7EDB" w14:textId="4C0AD190" w:rsidR="007450B5" w:rsidRPr="00866559" w:rsidRDefault="007450B5" w:rsidP="000C501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6655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368,231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6B8901" w14:textId="77777777" w:rsidR="007450B5" w:rsidRPr="00866559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739EFD" w14:textId="328E5A86" w:rsidR="007450B5" w:rsidRPr="004D39B8" w:rsidRDefault="007450B5" w:rsidP="004D39B8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1,953,179</w:t>
            </w:r>
          </w:p>
        </w:tc>
      </w:tr>
      <w:tr w:rsidR="007450B5" w:rsidRPr="00866559" w14:paraId="1C0D5783" w14:textId="77777777" w:rsidTr="0058054D">
        <w:tc>
          <w:tcPr>
            <w:tcW w:w="3907" w:type="dxa"/>
            <w:gridSpan w:val="2"/>
            <w:shd w:val="clear" w:color="auto" w:fill="auto"/>
          </w:tcPr>
          <w:p w14:paraId="7C1A96AA" w14:textId="4A70541B" w:rsidR="007450B5" w:rsidRPr="00866559" w:rsidRDefault="007450B5" w:rsidP="007450B5">
            <w:pPr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66559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866559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866559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866559">
              <w:rPr>
                <w:rFonts w:ascii="Angsana New" w:hAnsi="Angsana New"/>
                <w:b/>
                <w:bCs/>
                <w:sz w:val="23"/>
                <w:szCs w:val="23"/>
              </w:rPr>
              <w:t>2564</w:t>
            </w:r>
            <w:r w:rsidRPr="00866559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และ</w:t>
            </w:r>
            <w:r w:rsidRPr="00866559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1</w:t>
            </w:r>
            <w:r w:rsidRPr="00866559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Pr="00866559">
              <w:rPr>
                <w:rFonts w:ascii="Angsana New" w:hAnsi="Angsana New"/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1302AD" w14:textId="60947255" w:rsidR="007450B5" w:rsidRPr="00866559" w:rsidRDefault="007450B5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6655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702,489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5A77B2" w14:textId="77777777" w:rsidR="007450B5" w:rsidRPr="00866559" w:rsidRDefault="007450B5" w:rsidP="000C5010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AEC121" w14:textId="3AB1818B" w:rsidR="007450B5" w:rsidRPr="00866559" w:rsidRDefault="007450B5" w:rsidP="00866559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6655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484,606</w:t>
            </w:r>
          </w:p>
        </w:tc>
        <w:tc>
          <w:tcPr>
            <w:tcW w:w="270" w:type="dxa"/>
          </w:tcPr>
          <w:p w14:paraId="7333E42E" w14:textId="77777777" w:rsidR="007450B5" w:rsidRPr="00866559" w:rsidRDefault="007450B5" w:rsidP="000C5010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C5A6B5" w14:textId="53FF33DB" w:rsidR="007450B5" w:rsidRPr="00280C84" w:rsidRDefault="007450B5" w:rsidP="00280C84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280C84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307,943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1993A1B" w14:textId="77777777" w:rsidR="007450B5" w:rsidRPr="00866559" w:rsidRDefault="007450B5" w:rsidP="000C5010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56FB2C" w14:textId="2E1AC233" w:rsidR="007450B5" w:rsidRPr="004D39B8" w:rsidRDefault="007450B5" w:rsidP="004D39B8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45,926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E86E6" w14:textId="77777777" w:rsidR="007450B5" w:rsidRPr="00866559" w:rsidRDefault="007450B5" w:rsidP="000C5010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B9FD13" w14:textId="2A80993C" w:rsidR="007450B5" w:rsidRPr="004D39B8" w:rsidRDefault="007450B5" w:rsidP="004D39B8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14,894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02E7B60" w14:textId="77777777" w:rsidR="007450B5" w:rsidRPr="00866559" w:rsidRDefault="007450B5" w:rsidP="000C5010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023FD191" w14:textId="24143B9C" w:rsidR="007450B5" w:rsidRPr="004D39B8" w:rsidRDefault="007450B5" w:rsidP="004D39B8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145,308</w:t>
            </w:r>
          </w:p>
        </w:tc>
        <w:tc>
          <w:tcPr>
            <w:tcW w:w="272" w:type="dxa"/>
          </w:tcPr>
          <w:p w14:paraId="65576A49" w14:textId="77777777" w:rsidR="007450B5" w:rsidRPr="00866559" w:rsidRDefault="007450B5" w:rsidP="000C5010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955EB7" w14:textId="1B8B6F7D" w:rsidR="007450B5" w:rsidRPr="00866559" w:rsidRDefault="007450B5" w:rsidP="000C501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26" w:right="70" w:firstLine="19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6655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187,410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5F8E6A" w14:textId="77777777" w:rsidR="007450B5" w:rsidRPr="00866559" w:rsidRDefault="007450B5" w:rsidP="000C5010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E73C9F" w14:textId="01891C95" w:rsidR="007450B5" w:rsidRPr="004D39B8" w:rsidRDefault="007450B5" w:rsidP="004D39B8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1,888,576</w:t>
            </w:r>
          </w:p>
        </w:tc>
      </w:tr>
      <w:tr w:rsidR="007450B5" w:rsidRPr="00866559" w14:paraId="0946D745" w14:textId="77777777" w:rsidTr="0058054D">
        <w:tc>
          <w:tcPr>
            <w:tcW w:w="3907" w:type="dxa"/>
            <w:gridSpan w:val="2"/>
            <w:shd w:val="clear" w:color="auto" w:fill="auto"/>
          </w:tcPr>
          <w:p w14:paraId="192F6289" w14:textId="7ECD535A" w:rsidR="007450B5" w:rsidRPr="00866559" w:rsidRDefault="007450B5" w:rsidP="007450B5">
            <w:pPr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66559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866559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866559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866559">
              <w:rPr>
                <w:rFonts w:ascii="Angsana New" w:hAnsi="Angsana New"/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E3DED6" w14:textId="2326C3D1" w:rsidR="007450B5" w:rsidRPr="00866559" w:rsidRDefault="00614498" w:rsidP="000C5010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6655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</w:t>
            </w:r>
            <w:r w:rsidR="005D5E25" w:rsidRPr="0086655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36</w:t>
            </w:r>
            <w:r w:rsidRPr="0086655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="005D5E25" w:rsidRPr="0086655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E89301" w14:textId="77777777" w:rsidR="007450B5" w:rsidRPr="00866559" w:rsidRDefault="007450B5" w:rsidP="000C5010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5C7059" w14:textId="69DACC31" w:rsidR="007450B5" w:rsidRPr="00866559" w:rsidRDefault="00614498" w:rsidP="00866559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6655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314,6</w:t>
            </w:r>
            <w:r w:rsidR="005D5E25" w:rsidRPr="0086655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89</w:t>
            </w:r>
          </w:p>
        </w:tc>
        <w:tc>
          <w:tcPr>
            <w:tcW w:w="270" w:type="dxa"/>
          </w:tcPr>
          <w:p w14:paraId="234EB7C9" w14:textId="77777777" w:rsidR="007450B5" w:rsidRPr="00866559" w:rsidRDefault="007450B5" w:rsidP="000C5010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DED6F5E" w14:textId="5BC917DD" w:rsidR="007450B5" w:rsidRPr="00280C84" w:rsidRDefault="00614498" w:rsidP="00280C84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280C84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13</w:t>
            </w:r>
            <w:r w:rsidR="005D5E25" w:rsidRPr="00280C84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5</w:t>
            </w:r>
            <w:r w:rsidRPr="00280C84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="005D5E25" w:rsidRPr="00280C84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040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8D6185B" w14:textId="77777777" w:rsidR="007450B5" w:rsidRPr="00866559" w:rsidRDefault="007450B5" w:rsidP="000C5010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711F2C" w14:textId="4E3447DF" w:rsidR="007450B5" w:rsidRPr="004D39B8" w:rsidRDefault="00614498" w:rsidP="004D39B8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38,0</w:t>
            </w:r>
            <w:r w:rsidR="005D5E25"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C592BA" w14:textId="77777777" w:rsidR="007450B5" w:rsidRPr="00866559" w:rsidRDefault="007450B5" w:rsidP="000C5010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9AEF2C" w14:textId="414973D6" w:rsidR="007450B5" w:rsidRPr="004D39B8" w:rsidRDefault="00614498" w:rsidP="004D39B8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14,</w:t>
            </w:r>
            <w:r w:rsidR="005D5E25"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269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6D6195E" w14:textId="77777777" w:rsidR="007450B5" w:rsidRPr="00866559" w:rsidRDefault="007450B5" w:rsidP="000C5010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2E97EF56" w14:textId="61396A0D" w:rsidR="007450B5" w:rsidRPr="004D39B8" w:rsidRDefault="00614498" w:rsidP="004D39B8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31,</w:t>
            </w:r>
            <w:r w:rsidR="005D5E25"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115</w:t>
            </w:r>
          </w:p>
        </w:tc>
        <w:tc>
          <w:tcPr>
            <w:tcW w:w="272" w:type="dxa"/>
          </w:tcPr>
          <w:p w14:paraId="15C574F6" w14:textId="77777777" w:rsidR="007450B5" w:rsidRPr="00866559" w:rsidRDefault="007450B5" w:rsidP="000C5010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24B61E" w14:textId="39CCB5DF" w:rsidR="007450B5" w:rsidRPr="00866559" w:rsidRDefault="00614498" w:rsidP="000C501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6655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</w:t>
            </w:r>
            <w:r w:rsidR="005D5E25" w:rsidRPr="0086655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77</w:t>
            </w:r>
            <w:r w:rsidRPr="0086655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="005D5E25" w:rsidRPr="00866559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6B71F1" w14:textId="77777777" w:rsidR="007450B5" w:rsidRPr="00866559" w:rsidRDefault="007450B5" w:rsidP="000C5010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FF0A9C" w14:textId="54DBB6D3" w:rsidR="007450B5" w:rsidRPr="004D39B8" w:rsidRDefault="00614498" w:rsidP="004D39B8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4D39B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1,347,356</w:t>
            </w:r>
          </w:p>
        </w:tc>
      </w:tr>
    </w:tbl>
    <w:p w14:paraId="383920B7" w14:textId="32D6629F" w:rsidR="009869D3" w:rsidRDefault="009869D3">
      <w:pPr>
        <w:rPr>
          <w:cs/>
        </w:rPr>
      </w:pPr>
    </w:p>
    <w:p w14:paraId="6592443A" w14:textId="77777777" w:rsidR="009869D3" w:rsidRDefault="009869D3">
      <w:pPr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147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487"/>
        <w:gridCol w:w="1084"/>
        <w:gridCol w:w="256"/>
        <w:gridCol w:w="1097"/>
        <w:gridCol w:w="236"/>
        <w:gridCol w:w="1114"/>
        <w:gridCol w:w="275"/>
        <w:gridCol w:w="1078"/>
        <w:gridCol w:w="236"/>
        <w:gridCol w:w="1265"/>
        <w:gridCol w:w="236"/>
        <w:gridCol w:w="1185"/>
        <w:gridCol w:w="272"/>
        <w:gridCol w:w="1168"/>
        <w:gridCol w:w="236"/>
        <w:gridCol w:w="1080"/>
      </w:tblGrid>
      <w:tr w:rsidR="00E92D6C" w:rsidRPr="0086023B" w14:paraId="0388B302" w14:textId="77777777" w:rsidTr="002E63A1">
        <w:trPr>
          <w:trHeight w:val="414"/>
        </w:trPr>
        <w:tc>
          <w:tcPr>
            <w:tcW w:w="3420" w:type="dxa"/>
            <w:shd w:val="clear" w:color="auto" w:fill="auto"/>
          </w:tcPr>
          <w:p w14:paraId="05DE3743" w14:textId="77777777" w:rsidR="00E92D6C" w:rsidRPr="0086023B" w:rsidRDefault="00E92D6C" w:rsidP="00E43B20">
            <w:pPr>
              <w:rPr>
                <w:rFonts w:ascii="Angsana New" w:hAnsi="Angsana New"/>
                <w:i/>
                <w:iCs/>
                <w:color w:val="0000FF"/>
                <w:sz w:val="25"/>
                <w:szCs w:val="25"/>
                <w:cs/>
              </w:rPr>
            </w:pPr>
          </w:p>
        </w:tc>
        <w:tc>
          <w:tcPr>
            <w:tcW w:w="487" w:type="dxa"/>
          </w:tcPr>
          <w:p w14:paraId="44D24FD4" w14:textId="77777777" w:rsidR="00E92D6C" w:rsidRPr="0086023B" w:rsidRDefault="00E92D6C" w:rsidP="00E43B2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818" w:type="dxa"/>
            <w:gridSpan w:val="15"/>
          </w:tcPr>
          <w:p w14:paraId="38FAAB41" w14:textId="5B1B63D9" w:rsidR="00E92D6C" w:rsidRPr="0086023B" w:rsidRDefault="00E92D6C" w:rsidP="00E43B2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86023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D046E4" w:rsidRPr="0086023B" w14:paraId="4A764711" w14:textId="77777777" w:rsidTr="002E63A1">
        <w:trPr>
          <w:trHeight w:val="1101"/>
        </w:trPr>
        <w:tc>
          <w:tcPr>
            <w:tcW w:w="3420" w:type="dxa"/>
            <w:shd w:val="clear" w:color="auto" w:fill="auto"/>
          </w:tcPr>
          <w:p w14:paraId="2E4817C3" w14:textId="77777777" w:rsidR="00E92D6C" w:rsidRPr="0086023B" w:rsidRDefault="00E92D6C" w:rsidP="00E43B20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5"/>
                <w:szCs w:val="25"/>
                <w:cs/>
              </w:rPr>
            </w:pPr>
          </w:p>
        </w:tc>
        <w:tc>
          <w:tcPr>
            <w:tcW w:w="487" w:type="dxa"/>
          </w:tcPr>
          <w:p w14:paraId="56198973" w14:textId="77777777" w:rsidR="00E92D6C" w:rsidRPr="0086023B" w:rsidRDefault="00E92D6C" w:rsidP="00E43B20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EC46AFC" w14:textId="534D433E" w:rsidR="00E92D6C" w:rsidRPr="0086023B" w:rsidRDefault="00E92D6C" w:rsidP="00E43B20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6023B">
              <w:rPr>
                <w:rFonts w:ascii="Angsana New" w:hAnsi="Angsana New"/>
                <w:sz w:val="25"/>
                <w:szCs w:val="25"/>
                <w:cs/>
              </w:rPr>
              <w:t>ที่ดิน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0490289" w14:textId="77777777" w:rsidR="00E92D6C" w:rsidRPr="0086023B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BF33C6D" w14:textId="77777777" w:rsidR="00E92D6C" w:rsidRPr="0086023B" w:rsidRDefault="00E92D6C" w:rsidP="00E43B20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6023B">
              <w:rPr>
                <w:rFonts w:ascii="Angsana New" w:hAnsi="Angsana New"/>
                <w:sz w:val="25"/>
                <w:szCs w:val="25"/>
                <w:cs/>
              </w:rPr>
              <w:t>อาคารและส่วนปรับปรุงอาคาร</w:t>
            </w:r>
          </w:p>
        </w:tc>
        <w:tc>
          <w:tcPr>
            <w:tcW w:w="236" w:type="dxa"/>
            <w:vAlign w:val="bottom"/>
          </w:tcPr>
          <w:p w14:paraId="7D6208C5" w14:textId="77777777" w:rsidR="00E92D6C" w:rsidRPr="0086023B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14" w:type="dxa"/>
            <w:vAlign w:val="bottom"/>
          </w:tcPr>
          <w:p w14:paraId="34F77257" w14:textId="77777777" w:rsidR="00E92D6C" w:rsidRPr="0086023B" w:rsidRDefault="00E92D6C" w:rsidP="00E43B20">
            <w:pPr>
              <w:spacing w:line="240" w:lineRule="auto"/>
              <w:ind w:left="-75" w:right="-8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6023B">
              <w:rPr>
                <w:rFonts w:ascii="Angsana New" w:hAnsi="Angsana New"/>
                <w:sz w:val="25"/>
                <w:szCs w:val="25"/>
                <w:cs/>
              </w:rPr>
              <w:t>เครื่องจักร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3EA485A" w14:textId="77777777" w:rsidR="00E92D6C" w:rsidRPr="0086023B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DE668E2" w14:textId="77777777" w:rsidR="00E92D6C" w:rsidRPr="0086023B" w:rsidRDefault="00E92D6C" w:rsidP="00E43B20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6023B">
              <w:rPr>
                <w:rFonts w:ascii="Angsana New" w:hAnsi="Angsana New"/>
                <w:sz w:val="25"/>
                <w:szCs w:val="25"/>
                <w:cs/>
              </w:rPr>
              <w:t>เครื่องมือและอุปกรณ์โรงงาน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5264D1" w14:textId="77777777" w:rsidR="00E92D6C" w:rsidRPr="0086023B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2F2810B" w14:textId="77777777" w:rsidR="00E92D6C" w:rsidRPr="0086023B" w:rsidRDefault="00E92D6C" w:rsidP="00E43B20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6023B">
              <w:rPr>
                <w:rFonts w:ascii="Angsana New" w:hAnsi="Angsana New"/>
                <w:sz w:val="25"/>
                <w:szCs w:val="25"/>
                <w:cs/>
              </w:rPr>
              <w:t>เครื่องตกแต่ง</w:t>
            </w:r>
          </w:p>
          <w:p w14:paraId="7C4D31AC" w14:textId="77777777" w:rsidR="00E92D6C" w:rsidRPr="0086023B" w:rsidRDefault="00E92D6C" w:rsidP="00E43B20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6023B">
              <w:rPr>
                <w:rFonts w:ascii="Angsana New" w:hAnsi="Angsana New"/>
                <w:sz w:val="25"/>
                <w:szCs w:val="25"/>
                <w:cs/>
              </w:rPr>
              <w:t>ติดตั้งและเครื่องใช้สำนักงาน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7799E8" w14:textId="77777777" w:rsidR="00E92D6C" w:rsidRPr="0086023B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5" w:type="dxa"/>
            <w:vAlign w:val="bottom"/>
          </w:tcPr>
          <w:p w14:paraId="5F582E06" w14:textId="77777777" w:rsidR="00E92D6C" w:rsidRPr="0086023B" w:rsidRDefault="00E92D6C" w:rsidP="00E43B20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6023B">
              <w:rPr>
                <w:rFonts w:ascii="Angsana New" w:hAnsi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72" w:type="dxa"/>
          </w:tcPr>
          <w:p w14:paraId="54EA86BA" w14:textId="77777777" w:rsidR="00E92D6C" w:rsidRPr="0086023B" w:rsidRDefault="00E92D6C" w:rsidP="00E43B20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43F72A6" w14:textId="77777777" w:rsidR="00E92D6C" w:rsidRPr="0086023B" w:rsidRDefault="00E92D6C" w:rsidP="00E43B20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6023B">
              <w:rPr>
                <w:rFonts w:ascii="Angsana New" w:hAnsi="Angsana New"/>
                <w:sz w:val="25"/>
                <w:szCs w:val="25"/>
                <w:cs/>
              </w:rPr>
              <w:t>สินทรัพย์</w:t>
            </w:r>
            <w:r w:rsidRPr="0086023B">
              <w:rPr>
                <w:rFonts w:ascii="Angsana New" w:hAnsi="Angsana New"/>
                <w:sz w:val="25"/>
                <w:szCs w:val="25"/>
                <w:cs/>
              </w:rPr>
              <w:br/>
              <w:t>ระหว่างก่อสร้าง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1E256B" w14:textId="77777777" w:rsidR="00E92D6C" w:rsidRPr="0086023B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0C8E4EEB" w14:textId="77777777" w:rsidR="00E92D6C" w:rsidRPr="0086023B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6023B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7A0A51" w:rsidRPr="0086023B" w14:paraId="57C442BA" w14:textId="77777777" w:rsidTr="002E63A1">
        <w:trPr>
          <w:trHeight w:val="403"/>
        </w:trPr>
        <w:tc>
          <w:tcPr>
            <w:tcW w:w="3420" w:type="dxa"/>
            <w:shd w:val="clear" w:color="auto" w:fill="auto"/>
          </w:tcPr>
          <w:p w14:paraId="0564F52F" w14:textId="77777777" w:rsidR="007A0A51" w:rsidRPr="0086023B" w:rsidRDefault="007A0A51" w:rsidP="00E43B20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5"/>
                <w:szCs w:val="25"/>
                <w:cs/>
              </w:rPr>
            </w:pPr>
          </w:p>
        </w:tc>
        <w:tc>
          <w:tcPr>
            <w:tcW w:w="487" w:type="dxa"/>
          </w:tcPr>
          <w:p w14:paraId="0D1EC9F8" w14:textId="77777777" w:rsidR="007A0A51" w:rsidRPr="0086023B" w:rsidRDefault="007A0A51" w:rsidP="00E43B20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18" w:type="dxa"/>
            <w:gridSpan w:val="15"/>
            <w:shd w:val="clear" w:color="auto" w:fill="auto"/>
            <w:vAlign w:val="bottom"/>
          </w:tcPr>
          <w:p w14:paraId="07F4DCB8" w14:textId="370AFB57" w:rsidR="007A0A51" w:rsidRPr="0086023B" w:rsidRDefault="007A0A51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86023B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D046E4" w:rsidRPr="0086023B" w14:paraId="425FAA98" w14:textId="77777777" w:rsidTr="002E63A1">
        <w:trPr>
          <w:trHeight w:val="337"/>
        </w:trPr>
        <w:tc>
          <w:tcPr>
            <w:tcW w:w="3420" w:type="dxa"/>
            <w:shd w:val="clear" w:color="auto" w:fill="auto"/>
          </w:tcPr>
          <w:p w14:paraId="04BC6290" w14:textId="77777777" w:rsidR="00E92D6C" w:rsidRPr="0086023B" w:rsidRDefault="00E92D6C" w:rsidP="00E43B20">
            <w:pPr>
              <w:ind w:lef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6023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487" w:type="dxa"/>
          </w:tcPr>
          <w:p w14:paraId="1702D557" w14:textId="77777777" w:rsidR="00E92D6C" w:rsidRPr="0086023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A1DEB01" w14:textId="2CBAD825" w:rsidR="00E92D6C" w:rsidRPr="0086023B" w:rsidRDefault="00E92D6C" w:rsidP="005F7B3E">
            <w:pPr>
              <w:pStyle w:val="acctfourfigures"/>
              <w:tabs>
                <w:tab w:val="clear" w:pos="765"/>
              </w:tabs>
              <w:spacing w:line="240" w:lineRule="atLeast"/>
              <w:ind w:left="-126" w:right="6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78CD6425" w14:textId="77777777" w:rsidR="00E92D6C" w:rsidRPr="0086023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A87D706" w14:textId="77777777" w:rsidR="00E92D6C" w:rsidRPr="0086023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4850FD7C" w14:textId="77777777" w:rsidR="00E92D6C" w:rsidRPr="0086023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4" w:type="dxa"/>
            <w:vAlign w:val="bottom"/>
          </w:tcPr>
          <w:p w14:paraId="66196512" w14:textId="77777777" w:rsidR="00E92D6C" w:rsidRPr="0086023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77475A5F" w14:textId="77777777" w:rsidR="00E92D6C" w:rsidRPr="0086023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762F1DD" w14:textId="77777777" w:rsidR="00E92D6C" w:rsidRPr="0086023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E56ECB" w14:textId="77777777" w:rsidR="00E92D6C" w:rsidRPr="0086023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1D854D5" w14:textId="77777777" w:rsidR="00E92D6C" w:rsidRPr="0086023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3B6F96" w14:textId="77777777" w:rsidR="00E92D6C" w:rsidRPr="0086023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5" w:type="dxa"/>
          </w:tcPr>
          <w:p w14:paraId="6A3478E0" w14:textId="77777777" w:rsidR="00E92D6C" w:rsidRPr="0086023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2" w:type="dxa"/>
          </w:tcPr>
          <w:p w14:paraId="7A0E09BB" w14:textId="77777777" w:rsidR="00E92D6C" w:rsidRPr="0086023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7983B68" w14:textId="77777777" w:rsidR="00E92D6C" w:rsidRPr="0086023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2BAA9E" w14:textId="77777777" w:rsidR="00E92D6C" w:rsidRPr="0086023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043D6531" w14:textId="77777777" w:rsidR="00E92D6C" w:rsidRPr="0086023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97C05" w:rsidRPr="0086023B" w14:paraId="34CCA640" w14:textId="77777777" w:rsidTr="002E63A1">
        <w:trPr>
          <w:trHeight w:val="348"/>
        </w:trPr>
        <w:tc>
          <w:tcPr>
            <w:tcW w:w="3420" w:type="dxa"/>
            <w:shd w:val="clear" w:color="auto" w:fill="auto"/>
          </w:tcPr>
          <w:p w14:paraId="11CCDD71" w14:textId="47242FF2" w:rsidR="00697C05" w:rsidRPr="00A7755B" w:rsidRDefault="00697C05" w:rsidP="00697C05">
            <w:pPr>
              <w:ind w:lef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755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A7755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A7755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มกราคม </w:t>
            </w:r>
            <w:r w:rsidRPr="00A7755B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487" w:type="dxa"/>
          </w:tcPr>
          <w:p w14:paraId="6469D856" w14:textId="77777777" w:rsidR="00697C05" w:rsidRPr="00A7755B" w:rsidRDefault="00697C05" w:rsidP="00697C0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B57E920" w14:textId="281243B8" w:rsidR="00697C05" w:rsidRPr="00182628" w:rsidRDefault="00697C05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271,947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6976FDA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AAAE885" w14:textId="62C69AA1" w:rsidR="00697C05" w:rsidRPr="00182628" w:rsidRDefault="00697C05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598,618</w:t>
            </w:r>
          </w:p>
        </w:tc>
        <w:tc>
          <w:tcPr>
            <w:tcW w:w="236" w:type="dxa"/>
          </w:tcPr>
          <w:p w14:paraId="79A70690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7B3B0C2" w14:textId="0D022D9E" w:rsidR="00697C05" w:rsidRPr="00182628" w:rsidRDefault="00697C05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346,518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390D26C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5E5722B" w14:textId="4099AECF" w:rsidR="00697C05" w:rsidRPr="00182628" w:rsidRDefault="00697C05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142,300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59BBE8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38A766B" w14:textId="7C9CB949" w:rsidR="00697C05" w:rsidRPr="00182628" w:rsidRDefault="00697C05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53,803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EDB71F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85" w:type="dxa"/>
          </w:tcPr>
          <w:p w14:paraId="6796E857" w14:textId="5445F3CE" w:rsidR="00697C05" w:rsidRPr="00182628" w:rsidRDefault="00697C05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908,984</w:t>
            </w:r>
          </w:p>
        </w:tc>
        <w:tc>
          <w:tcPr>
            <w:tcW w:w="272" w:type="dxa"/>
          </w:tcPr>
          <w:p w14:paraId="235C47C5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63A1534" w14:textId="16BEFE16" w:rsidR="00697C05" w:rsidRPr="00182628" w:rsidRDefault="00697C05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228,874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4C2E0E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E8F917A" w14:textId="3274398A" w:rsidR="00697C05" w:rsidRPr="00182628" w:rsidRDefault="00697C05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2,551,044</w:t>
            </w:r>
          </w:p>
        </w:tc>
      </w:tr>
      <w:tr w:rsidR="00697C05" w:rsidRPr="0086023B" w14:paraId="0F602964" w14:textId="77777777" w:rsidTr="002E63A1">
        <w:trPr>
          <w:trHeight w:val="337"/>
        </w:trPr>
        <w:tc>
          <w:tcPr>
            <w:tcW w:w="3420" w:type="dxa"/>
            <w:shd w:val="clear" w:color="auto" w:fill="auto"/>
          </w:tcPr>
          <w:p w14:paraId="082E4EA0" w14:textId="090F753C" w:rsidR="00697C05" w:rsidRPr="0086023B" w:rsidRDefault="00697C05" w:rsidP="00697C05">
            <w:pPr>
              <w:ind w:lef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6023B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487" w:type="dxa"/>
          </w:tcPr>
          <w:p w14:paraId="6CBECD9F" w14:textId="77777777" w:rsidR="00697C05" w:rsidRPr="0086023B" w:rsidRDefault="00697C05" w:rsidP="00697C0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38AFC2E" w14:textId="086E0BCA" w:rsidR="00697C05" w:rsidRPr="00182628" w:rsidRDefault="00697C05" w:rsidP="007B625F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35F9696C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C4E1FB0" w14:textId="6D5316C1" w:rsidR="00697C05" w:rsidRPr="00182628" w:rsidRDefault="00697C05" w:rsidP="007B625F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59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14:paraId="1C227968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719855C8" w14:textId="46ED8422" w:rsidR="00697C05" w:rsidRPr="00182628" w:rsidRDefault="00697C05" w:rsidP="007B625F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C1FD309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BF00A5C" w14:textId="2036A5D4" w:rsidR="00697C05" w:rsidRPr="00182628" w:rsidRDefault="00697C05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929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CA62A1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936BA64" w14:textId="570E3C0D" w:rsidR="00697C05" w:rsidRPr="00182628" w:rsidRDefault="00697C05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3,048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996A91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85" w:type="dxa"/>
          </w:tcPr>
          <w:p w14:paraId="4F9A0727" w14:textId="4140E9A0" w:rsidR="00697C05" w:rsidRPr="00182628" w:rsidRDefault="00697C05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5,283</w:t>
            </w:r>
          </w:p>
        </w:tc>
        <w:tc>
          <w:tcPr>
            <w:tcW w:w="272" w:type="dxa"/>
          </w:tcPr>
          <w:p w14:paraId="63115223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A88E2EE" w14:textId="6BE68429" w:rsidR="00697C05" w:rsidRPr="00182628" w:rsidRDefault="00697C05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76929C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E355D2" w14:textId="2B5F2C8E" w:rsidR="00697C05" w:rsidRPr="00182628" w:rsidRDefault="00697C05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9,324</w:t>
            </w:r>
          </w:p>
        </w:tc>
      </w:tr>
      <w:tr w:rsidR="007F4CB6" w:rsidRPr="0086023B" w14:paraId="0751470C" w14:textId="77777777" w:rsidTr="003944F0">
        <w:trPr>
          <w:trHeight w:val="337"/>
        </w:trPr>
        <w:tc>
          <w:tcPr>
            <w:tcW w:w="3420" w:type="dxa"/>
            <w:shd w:val="clear" w:color="auto" w:fill="auto"/>
          </w:tcPr>
          <w:p w14:paraId="4D995D48" w14:textId="31112709" w:rsidR="007F4CB6" w:rsidRPr="0086023B" w:rsidRDefault="007F4CB6" w:rsidP="007F4CB6">
            <w:pPr>
              <w:ind w:lef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6023B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487" w:type="dxa"/>
          </w:tcPr>
          <w:p w14:paraId="1E661000" w14:textId="77777777" w:rsidR="007F4CB6" w:rsidRPr="0086023B" w:rsidRDefault="007F4CB6" w:rsidP="007F4C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F9C6C79" w14:textId="2B376070" w:rsidR="007F4CB6" w:rsidRPr="00182628" w:rsidRDefault="007F4CB6" w:rsidP="007B625F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EFA2536" w14:textId="77777777" w:rsidR="007F4CB6" w:rsidRPr="00182628" w:rsidRDefault="007F4CB6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D727EDA" w14:textId="47F2AD41" w:rsidR="007F4CB6" w:rsidRPr="00182628" w:rsidRDefault="007F4CB6" w:rsidP="007B625F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59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C796351" w14:textId="77777777" w:rsidR="007F4CB6" w:rsidRPr="00182628" w:rsidRDefault="007F4CB6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7E3C00B" w14:textId="06FFE3D1" w:rsidR="007F4CB6" w:rsidRPr="00182628" w:rsidRDefault="007F4CB6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2,185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74B2083" w14:textId="77777777" w:rsidR="007F4CB6" w:rsidRPr="00182628" w:rsidRDefault="007F4CB6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82B3C79" w14:textId="49470DDE" w:rsidR="007F4CB6" w:rsidRPr="00182628" w:rsidRDefault="007F4CB6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704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BBC39A" w14:textId="77777777" w:rsidR="007F4CB6" w:rsidRPr="00182628" w:rsidRDefault="007F4CB6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5" w:type="dxa"/>
            <w:shd w:val="clear" w:color="auto" w:fill="auto"/>
          </w:tcPr>
          <w:p w14:paraId="674BB605" w14:textId="4B77B263" w:rsidR="007F4CB6" w:rsidRPr="00182628" w:rsidRDefault="007F4CB6" w:rsidP="00AD0DAA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92DE2B" w14:textId="77777777" w:rsidR="007F4CB6" w:rsidRPr="00182628" w:rsidRDefault="007F4CB6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85" w:type="dxa"/>
          </w:tcPr>
          <w:p w14:paraId="4361F73B" w14:textId="001E32ED" w:rsidR="007F4CB6" w:rsidRPr="00182628" w:rsidRDefault="007F4CB6" w:rsidP="00AD0DAA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66"/>
              <w:jc w:val="right"/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2" w:type="dxa"/>
          </w:tcPr>
          <w:p w14:paraId="20566395" w14:textId="77777777" w:rsidR="007F4CB6" w:rsidRPr="00182628" w:rsidRDefault="007F4CB6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D371A1B" w14:textId="55885977" w:rsidR="007F4CB6" w:rsidRPr="00182628" w:rsidRDefault="007F4CB6" w:rsidP="00182628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(2,889)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F14285" w14:textId="77777777" w:rsidR="007F4CB6" w:rsidRPr="00182628" w:rsidRDefault="007F4CB6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91B173" w14:textId="3E2F6E73" w:rsidR="007F4CB6" w:rsidRPr="00182628" w:rsidRDefault="007F4CB6" w:rsidP="00AD0DAA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7F4CB6" w:rsidRPr="0086023B" w14:paraId="740E2FB3" w14:textId="77777777" w:rsidTr="001A5435">
        <w:trPr>
          <w:trHeight w:val="337"/>
        </w:trPr>
        <w:tc>
          <w:tcPr>
            <w:tcW w:w="3420" w:type="dxa"/>
            <w:shd w:val="clear" w:color="auto" w:fill="auto"/>
          </w:tcPr>
          <w:p w14:paraId="4E546C58" w14:textId="1F640CA1" w:rsidR="007F4CB6" w:rsidRPr="0086023B" w:rsidRDefault="007F4CB6" w:rsidP="007F4CB6">
            <w:pPr>
              <w:ind w:left="-1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6023B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487" w:type="dxa"/>
          </w:tcPr>
          <w:p w14:paraId="44D91366" w14:textId="77777777" w:rsidR="007F4CB6" w:rsidRPr="0086023B" w:rsidRDefault="007F4CB6" w:rsidP="007F4C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D425D" w14:textId="2BBA9DC1" w:rsidR="007F4CB6" w:rsidRPr="00182628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(78,713)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3877ADD2" w14:textId="77777777" w:rsidR="007F4CB6" w:rsidRPr="00182628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4286E" w14:textId="67D41D4C" w:rsidR="007F4CB6" w:rsidRPr="00182628" w:rsidRDefault="007F4CB6" w:rsidP="0018262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(85,956)</w:t>
            </w:r>
          </w:p>
        </w:tc>
        <w:tc>
          <w:tcPr>
            <w:tcW w:w="236" w:type="dxa"/>
            <w:vAlign w:val="bottom"/>
          </w:tcPr>
          <w:p w14:paraId="519FE751" w14:textId="77777777" w:rsidR="007F4CB6" w:rsidRPr="00182628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E79E2B7" w14:textId="52044C60" w:rsidR="007F4CB6" w:rsidRPr="00182628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(114,195)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4FB93F2" w14:textId="77777777" w:rsidR="007F4CB6" w:rsidRPr="00182628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7825B" w14:textId="43C9FDA7" w:rsidR="007F4CB6" w:rsidRPr="00182628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 w:hanging="1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(4,030)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00B5ED" w14:textId="77777777" w:rsidR="007F4CB6" w:rsidRPr="00182628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008E9" w14:textId="34C5436A" w:rsidR="007F4CB6" w:rsidRPr="00182628" w:rsidRDefault="007F4CB6" w:rsidP="0018262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(3,594)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7294E2" w14:textId="77777777" w:rsidR="007F4CB6" w:rsidRPr="00182628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59C66B75" w14:textId="468BD1D9" w:rsidR="007F4CB6" w:rsidRPr="00182628" w:rsidRDefault="007F4CB6" w:rsidP="00182628">
            <w:pPr>
              <w:pStyle w:val="acctfourfigures"/>
              <w:tabs>
                <w:tab w:val="clear" w:pos="765"/>
                <w:tab w:val="left" w:pos="632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(280,158)</w:t>
            </w:r>
          </w:p>
        </w:tc>
        <w:tc>
          <w:tcPr>
            <w:tcW w:w="272" w:type="dxa"/>
          </w:tcPr>
          <w:p w14:paraId="2C153AAD" w14:textId="77777777" w:rsidR="007F4CB6" w:rsidRPr="00182628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8CA27" w14:textId="44AF3FE1" w:rsidR="007F4CB6" w:rsidRPr="00182628" w:rsidRDefault="007F4CB6" w:rsidP="00182628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(178,009)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F002B3" w14:textId="77777777" w:rsidR="007F4CB6" w:rsidRPr="00182628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A46046" w14:textId="32B53A33" w:rsidR="007F4CB6" w:rsidRPr="00182628" w:rsidRDefault="007F4CB6" w:rsidP="00573356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(744,655)</w:t>
            </w:r>
          </w:p>
        </w:tc>
      </w:tr>
      <w:tr w:rsidR="007F4CB6" w:rsidRPr="007B625F" w14:paraId="295B60EF" w14:textId="77777777" w:rsidTr="002E63A1">
        <w:trPr>
          <w:trHeight w:val="348"/>
        </w:trPr>
        <w:tc>
          <w:tcPr>
            <w:tcW w:w="3420" w:type="dxa"/>
            <w:shd w:val="clear" w:color="auto" w:fill="auto"/>
          </w:tcPr>
          <w:p w14:paraId="7423FEE7" w14:textId="5478B014" w:rsidR="007F4CB6" w:rsidRPr="007B625F" w:rsidRDefault="007F4CB6" w:rsidP="007F4CB6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7B625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7B625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Pr="007B625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7B625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2564</w:t>
            </w:r>
            <w:r w:rsidRPr="007B625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และ </w:t>
            </w:r>
            <w:r w:rsidRPr="007B625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Pr="007B625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มกราคม </w:t>
            </w:r>
            <w:r w:rsidRPr="007B625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487" w:type="dxa"/>
          </w:tcPr>
          <w:p w14:paraId="2123B9C5" w14:textId="77777777" w:rsidR="007F4CB6" w:rsidRPr="007B625F" w:rsidRDefault="007F4CB6" w:rsidP="007F4CB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6E865" w14:textId="2712531C" w:rsidR="007F4CB6" w:rsidRPr="007B625F" w:rsidRDefault="007F4CB6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193,234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23E2390" w14:textId="77777777" w:rsidR="007F4CB6" w:rsidRPr="007B625F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71FFC" w14:textId="1999CCCD" w:rsidR="007F4CB6" w:rsidRPr="007B625F" w:rsidRDefault="007F4CB6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512,662</w:t>
            </w:r>
          </w:p>
        </w:tc>
        <w:tc>
          <w:tcPr>
            <w:tcW w:w="236" w:type="dxa"/>
          </w:tcPr>
          <w:p w14:paraId="21C2C3C4" w14:textId="77777777" w:rsidR="007F4CB6" w:rsidRPr="007B625F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7DCF90A" w14:textId="44561109" w:rsidR="007F4CB6" w:rsidRPr="007B625F" w:rsidRDefault="007F4CB6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234,508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34ACF60" w14:textId="77777777" w:rsidR="007F4CB6" w:rsidRPr="007B625F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24813" w14:textId="6E084B87" w:rsidR="007F4CB6" w:rsidRPr="007B625F" w:rsidRDefault="007F4CB6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139,903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93F592" w14:textId="77777777" w:rsidR="007F4CB6" w:rsidRPr="007B625F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0A566" w14:textId="5C9BE257" w:rsidR="007F4CB6" w:rsidRPr="007B625F" w:rsidRDefault="007F4CB6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53,257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161F36" w14:textId="77777777" w:rsidR="007F4CB6" w:rsidRPr="007B625F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0BB81657" w14:textId="092D8EDB" w:rsidR="007F4CB6" w:rsidRPr="007B625F" w:rsidRDefault="007F4CB6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634,109</w:t>
            </w:r>
          </w:p>
        </w:tc>
        <w:tc>
          <w:tcPr>
            <w:tcW w:w="272" w:type="dxa"/>
          </w:tcPr>
          <w:p w14:paraId="303DB22B" w14:textId="77777777" w:rsidR="007F4CB6" w:rsidRPr="007B625F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8D5B1" w14:textId="257C889E" w:rsidR="007F4CB6" w:rsidRPr="007B625F" w:rsidRDefault="007F4CB6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48,040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5AB861" w14:textId="77777777" w:rsidR="007F4CB6" w:rsidRPr="007B625F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6002E2" w14:textId="3788CBE1" w:rsidR="007F4CB6" w:rsidRPr="007B625F" w:rsidRDefault="007F4CB6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1,815,713</w:t>
            </w:r>
          </w:p>
        </w:tc>
      </w:tr>
      <w:tr w:rsidR="007F4CB6" w:rsidRPr="0086023B" w14:paraId="5325E31F" w14:textId="77777777" w:rsidTr="002E63A1">
        <w:trPr>
          <w:trHeight w:val="337"/>
        </w:trPr>
        <w:tc>
          <w:tcPr>
            <w:tcW w:w="3420" w:type="dxa"/>
          </w:tcPr>
          <w:p w14:paraId="42D05D7E" w14:textId="6A59534D" w:rsidR="007F4CB6" w:rsidRPr="0086023B" w:rsidRDefault="007F4CB6" w:rsidP="007F4CB6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6023B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487" w:type="dxa"/>
          </w:tcPr>
          <w:p w14:paraId="2B177B2D" w14:textId="77777777" w:rsidR="007F4CB6" w:rsidRPr="0086023B" w:rsidRDefault="007F4CB6" w:rsidP="007F4CB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E9F81EA" w14:textId="66274F77" w:rsidR="007F4CB6" w:rsidRPr="00182628" w:rsidRDefault="009B0768" w:rsidP="007B625F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847D15D" w14:textId="77777777" w:rsidR="007F4CB6" w:rsidRPr="00182628" w:rsidRDefault="007F4CB6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637B114" w14:textId="67254720" w:rsidR="007F4CB6" w:rsidRPr="00182628" w:rsidRDefault="00497C82" w:rsidP="007B625F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59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14:paraId="3191335E" w14:textId="77777777" w:rsidR="007F4CB6" w:rsidRPr="00182628" w:rsidRDefault="007F4CB6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A6C7497" w14:textId="1C268658" w:rsidR="007F4CB6" w:rsidRPr="00182628" w:rsidRDefault="00497C82" w:rsidP="007B625F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DC19DB9" w14:textId="77777777" w:rsidR="007F4CB6" w:rsidRPr="00182628" w:rsidRDefault="007F4CB6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7CC8605" w14:textId="6F1EF3FC" w:rsidR="007F4CB6" w:rsidRPr="00182628" w:rsidRDefault="00D64186" w:rsidP="0018262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26" w:right="70" w:firstLine="9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14</w:t>
            </w:r>
            <w:r w:rsidR="0022692B" w:rsidRPr="00182628">
              <w:rPr>
                <w:rFonts w:ascii="Angsana New" w:hAnsi="Angsana New"/>
                <w:sz w:val="25"/>
                <w:szCs w:val="25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3E300D" w14:textId="77777777" w:rsidR="007F4CB6" w:rsidRPr="00182628" w:rsidRDefault="007F4CB6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8C65271" w14:textId="677D44BE" w:rsidR="007F4CB6" w:rsidRPr="00182628" w:rsidRDefault="00D64186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2,18</w:t>
            </w:r>
            <w:r w:rsidR="0022692B" w:rsidRPr="00182628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558C4B" w14:textId="77777777" w:rsidR="007F4CB6" w:rsidRPr="00182628" w:rsidRDefault="007F4CB6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85" w:type="dxa"/>
          </w:tcPr>
          <w:p w14:paraId="7BF411E1" w14:textId="0C15A1B2" w:rsidR="007F4CB6" w:rsidRPr="00182628" w:rsidRDefault="00497C82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1,070</w:t>
            </w:r>
          </w:p>
        </w:tc>
        <w:tc>
          <w:tcPr>
            <w:tcW w:w="272" w:type="dxa"/>
          </w:tcPr>
          <w:p w14:paraId="5D5ECF82" w14:textId="77777777" w:rsidR="007F4CB6" w:rsidRPr="00182628" w:rsidRDefault="007F4CB6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94BA84A" w14:textId="041A77D2" w:rsidR="007F4CB6" w:rsidRPr="00182628" w:rsidRDefault="009B0768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="0022692B" w:rsidRPr="00182628">
              <w:rPr>
                <w:rFonts w:ascii="Angsana New" w:hAnsi="Angsana New"/>
                <w:sz w:val="25"/>
                <w:szCs w:val="25"/>
                <w:lang w:val="en-US"/>
              </w:rPr>
              <w:t>3,403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83CE3E" w14:textId="77777777" w:rsidR="007F4CB6" w:rsidRPr="00182628" w:rsidRDefault="007F4CB6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98BCC36" w14:textId="38D1BC38" w:rsidR="007F4CB6" w:rsidRPr="00182628" w:rsidRDefault="00497C82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="0022692B" w:rsidRPr="00182628">
              <w:rPr>
                <w:rFonts w:ascii="Angsana New" w:hAnsi="Angsana New"/>
                <w:sz w:val="25"/>
                <w:szCs w:val="25"/>
                <w:lang w:val="en-US"/>
              </w:rPr>
              <w:t>6,800</w:t>
            </w:r>
          </w:p>
        </w:tc>
      </w:tr>
      <w:tr w:rsidR="007F4CB6" w:rsidRPr="0086023B" w14:paraId="7C66D6B8" w14:textId="77777777" w:rsidTr="002E63A1">
        <w:trPr>
          <w:trHeight w:val="337"/>
        </w:trPr>
        <w:tc>
          <w:tcPr>
            <w:tcW w:w="3420" w:type="dxa"/>
          </w:tcPr>
          <w:p w14:paraId="6F86FC3E" w14:textId="72315313" w:rsidR="007F4CB6" w:rsidRPr="000217F0" w:rsidRDefault="007F4CB6" w:rsidP="007F4CB6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0217F0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487" w:type="dxa"/>
          </w:tcPr>
          <w:p w14:paraId="47DEA6AE" w14:textId="27B97532" w:rsidR="007F4CB6" w:rsidRPr="000217F0" w:rsidRDefault="007F4CB6" w:rsidP="007F4CB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887CA84" w14:textId="1E126F21" w:rsidR="007F4CB6" w:rsidRPr="000217F0" w:rsidRDefault="00BA6FAC" w:rsidP="00BA6FA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217F0">
              <w:rPr>
                <w:rFonts w:ascii="Angsana New" w:hAnsi="Angsana New"/>
                <w:sz w:val="25"/>
                <w:szCs w:val="25"/>
                <w:lang w:val="en-US"/>
              </w:rPr>
              <w:t>(1,500)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C70E452" w14:textId="77777777" w:rsidR="007F4CB6" w:rsidRPr="000217F0" w:rsidRDefault="007F4CB6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1F40ABD" w14:textId="7A785A45" w:rsidR="007F4CB6" w:rsidRPr="000217F0" w:rsidRDefault="00375BE5" w:rsidP="00375BE5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217F0">
              <w:rPr>
                <w:rFonts w:ascii="Angsana New" w:hAnsi="Angsana New"/>
                <w:sz w:val="25"/>
                <w:szCs w:val="25"/>
                <w:lang w:val="en-US"/>
              </w:rPr>
              <w:t>(27,865)</w:t>
            </w:r>
          </w:p>
        </w:tc>
        <w:tc>
          <w:tcPr>
            <w:tcW w:w="236" w:type="dxa"/>
            <w:vAlign w:val="bottom"/>
          </w:tcPr>
          <w:p w14:paraId="5A4CAC55" w14:textId="77777777" w:rsidR="007F4CB6" w:rsidRPr="000217F0" w:rsidRDefault="007F4CB6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A7C1125" w14:textId="66A57B05" w:rsidR="007F4CB6" w:rsidRPr="000217F0" w:rsidRDefault="0022692B" w:rsidP="007B625F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217F0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4AA913C" w14:textId="77777777" w:rsidR="007F4CB6" w:rsidRPr="000217F0" w:rsidRDefault="007F4CB6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E9267A3" w14:textId="3935A39E" w:rsidR="007F4CB6" w:rsidRPr="000217F0" w:rsidRDefault="0022692B" w:rsidP="007B625F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217F0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9EC4F1" w14:textId="77777777" w:rsidR="007F4CB6" w:rsidRPr="000217F0" w:rsidRDefault="007F4CB6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2F5F43E" w14:textId="1A1B3C08" w:rsidR="007F4CB6" w:rsidRPr="000217F0" w:rsidRDefault="00D64186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217F0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  <w:r w:rsidR="0022692B" w:rsidRPr="000217F0">
              <w:rPr>
                <w:rFonts w:ascii="Angsana New" w:hAnsi="Angsana New"/>
                <w:sz w:val="25"/>
                <w:szCs w:val="25"/>
                <w:lang w:val="en-US"/>
              </w:rPr>
              <w:t>,976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A7CC2F" w14:textId="77777777" w:rsidR="007F4CB6" w:rsidRPr="000217F0" w:rsidRDefault="007F4CB6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85" w:type="dxa"/>
          </w:tcPr>
          <w:p w14:paraId="70510E53" w14:textId="577BE32C" w:rsidR="007F4CB6" w:rsidRPr="000217F0" w:rsidRDefault="00375BE5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217F0">
              <w:rPr>
                <w:rFonts w:ascii="Angsana New" w:hAnsi="Angsana New"/>
                <w:sz w:val="25"/>
                <w:szCs w:val="25"/>
                <w:lang w:val="en-US"/>
              </w:rPr>
              <w:t>23,116</w:t>
            </w:r>
          </w:p>
        </w:tc>
        <w:tc>
          <w:tcPr>
            <w:tcW w:w="272" w:type="dxa"/>
          </w:tcPr>
          <w:p w14:paraId="709F6BAD" w14:textId="77777777" w:rsidR="007F4CB6" w:rsidRPr="000217F0" w:rsidRDefault="007F4CB6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EF2D0D9" w14:textId="24EFF1A0" w:rsidR="007F4CB6" w:rsidRPr="000217F0" w:rsidRDefault="009B0768" w:rsidP="00182628">
            <w:pPr>
              <w:pStyle w:val="acctfourfigures"/>
              <w:tabs>
                <w:tab w:val="clear" w:pos="765"/>
                <w:tab w:val="decimal" w:pos="450"/>
                <w:tab w:val="decimal" w:pos="1044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217F0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1814BE">
              <w:rPr>
                <w:rFonts w:ascii="Angsana New" w:hAnsi="Angsana New"/>
                <w:sz w:val="25"/>
                <w:szCs w:val="25"/>
                <w:lang w:val="en-US"/>
              </w:rPr>
              <w:t>12,</w:t>
            </w:r>
            <w:r w:rsidR="00B63B70">
              <w:rPr>
                <w:rFonts w:ascii="Angsana New" w:hAnsi="Angsana New"/>
                <w:sz w:val="25"/>
                <w:szCs w:val="25"/>
                <w:lang w:val="en-US"/>
              </w:rPr>
              <w:t>675</w:t>
            </w:r>
            <w:r w:rsidRPr="000217F0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42D832" w14:textId="77777777" w:rsidR="007F4CB6" w:rsidRPr="000217F0" w:rsidRDefault="007F4CB6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6CB4F5" w14:textId="0FF2DBF2" w:rsidR="007F4CB6" w:rsidRPr="00182628" w:rsidRDefault="000217F0" w:rsidP="000217F0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217F0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120319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="004C5116">
              <w:rPr>
                <w:rFonts w:ascii="Angsana New" w:hAnsi="Angsana New"/>
                <w:sz w:val="25"/>
                <w:szCs w:val="25"/>
                <w:lang w:val="en-US"/>
              </w:rPr>
              <w:t>5</w:t>
            </w:r>
            <w:r w:rsidR="00120319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4C5116">
              <w:rPr>
                <w:rFonts w:ascii="Angsana New" w:hAnsi="Angsana New"/>
                <w:sz w:val="25"/>
                <w:szCs w:val="25"/>
                <w:lang w:val="en-US"/>
              </w:rPr>
              <w:t>948</w:t>
            </w:r>
            <w:r w:rsidRPr="000217F0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7F4CB6" w:rsidRPr="0086023B" w14:paraId="1CEB2DE3" w14:textId="77777777" w:rsidTr="002E63A1">
        <w:trPr>
          <w:trHeight w:val="337"/>
        </w:trPr>
        <w:tc>
          <w:tcPr>
            <w:tcW w:w="3420" w:type="dxa"/>
          </w:tcPr>
          <w:p w14:paraId="281E25EA" w14:textId="581E4711" w:rsidR="007F4CB6" w:rsidRPr="0086023B" w:rsidRDefault="007F4CB6" w:rsidP="007F4CB6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6023B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487" w:type="dxa"/>
          </w:tcPr>
          <w:p w14:paraId="6A099903" w14:textId="77777777" w:rsidR="007F4CB6" w:rsidRPr="0086023B" w:rsidRDefault="007F4CB6" w:rsidP="007F4CB6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13DBA" w14:textId="2B0BEE54" w:rsidR="007F4CB6" w:rsidRPr="00182628" w:rsidRDefault="00BD35B4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(1,800)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6FC9D97E" w14:textId="77777777" w:rsidR="007F4CB6" w:rsidRPr="00182628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99735" w14:textId="2FE2DAB7" w:rsidR="007F4CB6" w:rsidRPr="00182628" w:rsidRDefault="00597CC7" w:rsidP="0018262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(8,057)</w:t>
            </w:r>
          </w:p>
        </w:tc>
        <w:tc>
          <w:tcPr>
            <w:tcW w:w="236" w:type="dxa"/>
            <w:vAlign w:val="bottom"/>
          </w:tcPr>
          <w:p w14:paraId="5E1A9D66" w14:textId="77777777" w:rsidR="007F4CB6" w:rsidRPr="00182628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E154765" w14:textId="7F528FB9" w:rsidR="007F4CB6" w:rsidRPr="00182628" w:rsidRDefault="00D64186" w:rsidP="007B625F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160B266" w14:textId="77777777" w:rsidR="007F4CB6" w:rsidRPr="00182628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8E28D" w14:textId="731FD17F" w:rsidR="007F4CB6" w:rsidRPr="00182628" w:rsidRDefault="00D6418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(67)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07F97D" w14:textId="77777777" w:rsidR="007F4CB6" w:rsidRPr="00182628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B0814" w14:textId="2FD1C496" w:rsidR="007F4CB6" w:rsidRPr="00182628" w:rsidRDefault="00D64186" w:rsidP="0018262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(2,179)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71AEAD" w14:textId="77777777" w:rsidR="007F4CB6" w:rsidRPr="00182628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2C46DA4C" w14:textId="3F5C3261" w:rsidR="007F4CB6" w:rsidRPr="00182628" w:rsidRDefault="00497C82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(7,116)</w:t>
            </w:r>
          </w:p>
        </w:tc>
        <w:tc>
          <w:tcPr>
            <w:tcW w:w="272" w:type="dxa"/>
          </w:tcPr>
          <w:p w14:paraId="353158F9" w14:textId="77777777" w:rsidR="007F4CB6" w:rsidRPr="00182628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F073F" w14:textId="6A80D826" w:rsidR="007F4CB6" w:rsidRPr="00182628" w:rsidRDefault="00B63B70" w:rsidP="00B63B70">
            <w:pPr>
              <w:pStyle w:val="acctfourfigures"/>
              <w:tabs>
                <w:tab w:val="clear" w:pos="765"/>
                <w:tab w:val="decimal" w:pos="450"/>
                <w:tab w:val="decimal" w:pos="1044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(184)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35DDF8" w14:textId="77777777" w:rsidR="007F4CB6" w:rsidRPr="00182628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914404" w14:textId="11BFF9E2" w:rsidR="007F4CB6" w:rsidRPr="00182628" w:rsidRDefault="00497C82" w:rsidP="0018262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120319">
              <w:rPr>
                <w:rFonts w:ascii="Angsana New" w:hAnsi="Angsana New"/>
                <w:sz w:val="25"/>
                <w:szCs w:val="25"/>
                <w:lang w:val="en-US"/>
              </w:rPr>
              <w:t>19,</w:t>
            </w:r>
            <w:r w:rsidR="004C5116">
              <w:rPr>
                <w:rFonts w:ascii="Angsana New" w:hAnsi="Angsana New"/>
                <w:sz w:val="25"/>
                <w:szCs w:val="25"/>
                <w:lang w:val="en-US"/>
              </w:rPr>
              <w:t>403</w:t>
            </w: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7F4CB6" w:rsidRPr="007B625F" w14:paraId="082F71A7" w14:textId="77777777" w:rsidTr="002E63A1">
        <w:trPr>
          <w:trHeight w:val="348"/>
        </w:trPr>
        <w:tc>
          <w:tcPr>
            <w:tcW w:w="3420" w:type="dxa"/>
            <w:shd w:val="clear" w:color="auto" w:fill="auto"/>
          </w:tcPr>
          <w:p w14:paraId="5CCE7083" w14:textId="1A8916B2" w:rsidR="007F4CB6" w:rsidRPr="007B625F" w:rsidRDefault="007F4CB6" w:rsidP="007F4CB6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B625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7B625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Pr="007B625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7B625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487" w:type="dxa"/>
          </w:tcPr>
          <w:p w14:paraId="67387437" w14:textId="77777777" w:rsidR="007F4CB6" w:rsidRPr="007B625F" w:rsidRDefault="007F4CB6" w:rsidP="007F4CB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F3FCE" w14:textId="4CB5DE42" w:rsidR="007F4CB6" w:rsidRPr="007B625F" w:rsidRDefault="00BD35B4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189,934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21FFC975" w14:textId="77777777" w:rsidR="007F4CB6" w:rsidRPr="007B625F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05EA6" w14:textId="4DAA3083" w:rsidR="007F4CB6" w:rsidRPr="007B625F" w:rsidRDefault="00D64186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</w:t>
            </w:r>
            <w:r w:rsidR="0022692B"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76</w:t>
            </w:r>
            <w:r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="0022692B"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740</w:t>
            </w:r>
          </w:p>
        </w:tc>
        <w:tc>
          <w:tcPr>
            <w:tcW w:w="236" w:type="dxa"/>
          </w:tcPr>
          <w:p w14:paraId="769BFBA4" w14:textId="77777777" w:rsidR="007F4CB6" w:rsidRPr="007B625F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1ADCD" w14:textId="7ABBD5A7" w:rsidR="007F4CB6" w:rsidRPr="007B625F" w:rsidRDefault="0022692B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234,508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645689E" w14:textId="77777777" w:rsidR="007F4CB6" w:rsidRPr="007B625F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B3263" w14:textId="76861A00" w:rsidR="007F4CB6" w:rsidRPr="007B625F" w:rsidRDefault="00D64186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13</w:t>
            </w:r>
            <w:r w:rsidR="0022692B"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9</w:t>
            </w:r>
            <w:r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="0022692B"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981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8FAA0" w14:textId="77777777" w:rsidR="007F4CB6" w:rsidRPr="007B625F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38CF0" w14:textId="6768CD7E" w:rsidR="007F4CB6" w:rsidRPr="007B625F" w:rsidRDefault="0022692B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56,236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92B198" w14:textId="77777777" w:rsidR="007F4CB6" w:rsidRPr="007B625F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76B40F53" w14:textId="3BCA0788" w:rsidR="007F4CB6" w:rsidRPr="007B625F" w:rsidRDefault="0022692B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651</w:t>
            </w:r>
            <w:r w:rsidR="00497C82"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179</w:t>
            </w:r>
          </w:p>
        </w:tc>
        <w:tc>
          <w:tcPr>
            <w:tcW w:w="272" w:type="dxa"/>
          </w:tcPr>
          <w:p w14:paraId="74BCCDB3" w14:textId="77777777" w:rsidR="007F4CB6" w:rsidRPr="007B625F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C3142" w14:textId="3E2B0C00" w:rsidR="007F4CB6" w:rsidRPr="007B625F" w:rsidRDefault="009B0768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48,58</w:t>
            </w:r>
            <w:r w:rsidR="00B63B70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6A73BC" w14:textId="77777777" w:rsidR="007F4CB6" w:rsidRPr="007B625F" w:rsidRDefault="007F4CB6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6ED6D" w14:textId="5A05C0B0" w:rsidR="007F4CB6" w:rsidRPr="007B625F" w:rsidRDefault="00497C82" w:rsidP="007B625F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1,</w:t>
            </w:r>
            <w:r w:rsidR="0022692B" w:rsidRPr="007B625F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797,16</w:t>
            </w:r>
            <w:r w:rsidR="004C5116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</w:t>
            </w:r>
          </w:p>
        </w:tc>
      </w:tr>
    </w:tbl>
    <w:p w14:paraId="741D8744" w14:textId="73FE3B95" w:rsidR="00A20EB2" w:rsidRDefault="00A20EB2"/>
    <w:p w14:paraId="7B40C67A" w14:textId="77777777" w:rsidR="00A20EB2" w:rsidRDefault="00A20EB2">
      <w:pPr>
        <w:spacing w:line="240" w:lineRule="auto"/>
      </w:pPr>
      <w:r>
        <w:br w:type="page"/>
      </w:r>
    </w:p>
    <w:tbl>
      <w:tblPr>
        <w:tblW w:w="1466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420"/>
        <w:gridCol w:w="540"/>
        <w:gridCol w:w="1084"/>
        <w:gridCol w:w="256"/>
        <w:gridCol w:w="14"/>
        <w:gridCol w:w="1083"/>
        <w:gridCol w:w="236"/>
        <w:gridCol w:w="1114"/>
        <w:gridCol w:w="275"/>
        <w:gridCol w:w="1078"/>
        <w:gridCol w:w="236"/>
        <w:gridCol w:w="1265"/>
        <w:gridCol w:w="12"/>
        <w:gridCol w:w="224"/>
        <w:gridCol w:w="12"/>
        <w:gridCol w:w="1173"/>
        <w:gridCol w:w="12"/>
        <w:gridCol w:w="260"/>
        <w:gridCol w:w="12"/>
        <w:gridCol w:w="1104"/>
        <w:gridCol w:w="236"/>
        <w:gridCol w:w="1023"/>
      </w:tblGrid>
      <w:tr w:rsidR="007F1ED1" w:rsidRPr="0086023B" w14:paraId="5B58275E" w14:textId="77777777" w:rsidTr="00F13575">
        <w:trPr>
          <w:trHeight w:val="270"/>
        </w:trPr>
        <w:tc>
          <w:tcPr>
            <w:tcW w:w="3420" w:type="dxa"/>
            <w:shd w:val="clear" w:color="auto" w:fill="auto"/>
          </w:tcPr>
          <w:p w14:paraId="59D1D116" w14:textId="77777777" w:rsidR="007F1ED1" w:rsidRPr="0086023B" w:rsidRDefault="007F1ED1" w:rsidP="00BB507B">
            <w:pPr>
              <w:rPr>
                <w:rFonts w:ascii="Angsana New" w:hAnsi="Angsana New"/>
                <w:i/>
                <w:iCs/>
                <w:color w:val="0000FF"/>
                <w:sz w:val="25"/>
                <w:szCs w:val="25"/>
                <w:cs/>
              </w:rPr>
            </w:pPr>
          </w:p>
        </w:tc>
        <w:tc>
          <w:tcPr>
            <w:tcW w:w="540" w:type="dxa"/>
          </w:tcPr>
          <w:p w14:paraId="614F1D9F" w14:textId="77777777" w:rsidR="007F1ED1" w:rsidRPr="0086023B" w:rsidRDefault="007F1ED1" w:rsidP="00BB507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709" w:type="dxa"/>
            <w:gridSpan w:val="20"/>
          </w:tcPr>
          <w:p w14:paraId="3330346E" w14:textId="77777777" w:rsidR="007F1ED1" w:rsidRPr="0086023B" w:rsidRDefault="007F1ED1" w:rsidP="00BB507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86023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F1ED1" w:rsidRPr="0086023B" w14:paraId="17FDBEB3" w14:textId="77777777" w:rsidTr="00F13575">
        <w:trPr>
          <w:trHeight w:val="1101"/>
        </w:trPr>
        <w:tc>
          <w:tcPr>
            <w:tcW w:w="3420" w:type="dxa"/>
            <w:shd w:val="clear" w:color="auto" w:fill="auto"/>
          </w:tcPr>
          <w:p w14:paraId="5FEB1EF5" w14:textId="77777777" w:rsidR="007F1ED1" w:rsidRPr="0086023B" w:rsidRDefault="007F1ED1" w:rsidP="00BB507B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5"/>
                <w:szCs w:val="25"/>
                <w:cs/>
              </w:rPr>
            </w:pPr>
          </w:p>
        </w:tc>
        <w:tc>
          <w:tcPr>
            <w:tcW w:w="540" w:type="dxa"/>
          </w:tcPr>
          <w:p w14:paraId="5A0F86BA" w14:textId="77777777" w:rsidR="007F1ED1" w:rsidRPr="0086023B" w:rsidRDefault="007F1ED1" w:rsidP="00BB507B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0B072BA" w14:textId="77777777" w:rsidR="007F1ED1" w:rsidRPr="0086023B" w:rsidRDefault="007F1ED1" w:rsidP="00BB507B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6023B">
              <w:rPr>
                <w:rFonts w:ascii="Angsana New" w:hAnsi="Angsana New"/>
                <w:sz w:val="25"/>
                <w:szCs w:val="25"/>
                <w:cs/>
              </w:rPr>
              <w:t>ที่ดิน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2C2E054A" w14:textId="77777777" w:rsidR="007F1ED1" w:rsidRPr="0086023B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7C8DB8CD" w14:textId="77777777" w:rsidR="007F1ED1" w:rsidRPr="0086023B" w:rsidRDefault="007F1ED1" w:rsidP="00BB507B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6023B">
              <w:rPr>
                <w:rFonts w:ascii="Angsana New" w:hAnsi="Angsana New"/>
                <w:sz w:val="25"/>
                <w:szCs w:val="25"/>
                <w:cs/>
              </w:rPr>
              <w:t>อาคารและส่วนปรับปรุงอาคาร</w:t>
            </w:r>
          </w:p>
        </w:tc>
        <w:tc>
          <w:tcPr>
            <w:tcW w:w="236" w:type="dxa"/>
            <w:vAlign w:val="bottom"/>
          </w:tcPr>
          <w:p w14:paraId="63F79744" w14:textId="77777777" w:rsidR="007F1ED1" w:rsidRPr="0086023B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14" w:type="dxa"/>
            <w:vAlign w:val="bottom"/>
          </w:tcPr>
          <w:p w14:paraId="2C730337" w14:textId="77777777" w:rsidR="007F1ED1" w:rsidRPr="0086023B" w:rsidRDefault="007F1ED1" w:rsidP="00BB507B">
            <w:pPr>
              <w:spacing w:line="240" w:lineRule="auto"/>
              <w:ind w:left="-75" w:right="-8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6023B">
              <w:rPr>
                <w:rFonts w:ascii="Angsana New" w:hAnsi="Angsana New"/>
                <w:sz w:val="25"/>
                <w:szCs w:val="25"/>
                <w:cs/>
              </w:rPr>
              <w:t>เครื่องจักร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34F23F4" w14:textId="77777777" w:rsidR="007F1ED1" w:rsidRPr="0086023B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E2332B7" w14:textId="77777777" w:rsidR="007F1ED1" w:rsidRPr="0086023B" w:rsidRDefault="007F1ED1" w:rsidP="00BB507B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6023B">
              <w:rPr>
                <w:rFonts w:ascii="Angsana New" w:hAnsi="Angsana New"/>
                <w:sz w:val="25"/>
                <w:szCs w:val="25"/>
                <w:cs/>
              </w:rPr>
              <w:t>เครื่องมือและอุปกรณ์โรงงาน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5D5F9C" w14:textId="77777777" w:rsidR="007F1ED1" w:rsidRPr="0086023B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429C84C" w14:textId="77777777" w:rsidR="007F1ED1" w:rsidRPr="0086023B" w:rsidRDefault="007F1ED1" w:rsidP="00BB507B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6023B">
              <w:rPr>
                <w:rFonts w:ascii="Angsana New" w:hAnsi="Angsana New"/>
                <w:sz w:val="25"/>
                <w:szCs w:val="25"/>
                <w:cs/>
              </w:rPr>
              <w:t>เครื่องตกแต่ง</w:t>
            </w:r>
          </w:p>
          <w:p w14:paraId="31F609A4" w14:textId="77777777" w:rsidR="007F1ED1" w:rsidRPr="0086023B" w:rsidRDefault="007F1ED1" w:rsidP="00BB507B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6023B">
              <w:rPr>
                <w:rFonts w:ascii="Angsana New" w:hAnsi="Angsana New"/>
                <w:sz w:val="25"/>
                <w:szCs w:val="25"/>
                <w:cs/>
              </w:rPr>
              <w:t>ติดตั้งและเครื่องใช้สำนักงาน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6DC9FFC" w14:textId="77777777" w:rsidR="007F1ED1" w:rsidRPr="0086023B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18F2645C" w14:textId="77777777" w:rsidR="007F1ED1" w:rsidRPr="0086023B" w:rsidRDefault="007F1ED1" w:rsidP="00BB507B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6023B">
              <w:rPr>
                <w:rFonts w:ascii="Angsana New" w:hAnsi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72" w:type="dxa"/>
            <w:gridSpan w:val="2"/>
          </w:tcPr>
          <w:p w14:paraId="2600E0C9" w14:textId="77777777" w:rsidR="007F1ED1" w:rsidRPr="0086023B" w:rsidRDefault="007F1ED1" w:rsidP="00BB507B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0ABC3DD0" w14:textId="77777777" w:rsidR="007F1ED1" w:rsidRPr="0086023B" w:rsidRDefault="007F1ED1" w:rsidP="00BB507B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6023B">
              <w:rPr>
                <w:rFonts w:ascii="Angsana New" w:hAnsi="Angsana New"/>
                <w:sz w:val="25"/>
                <w:szCs w:val="25"/>
                <w:cs/>
              </w:rPr>
              <w:t>สินทรัพย์</w:t>
            </w:r>
            <w:r w:rsidRPr="0086023B">
              <w:rPr>
                <w:rFonts w:ascii="Angsana New" w:hAnsi="Angsana New"/>
                <w:sz w:val="25"/>
                <w:szCs w:val="25"/>
                <w:cs/>
              </w:rPr>
              <w:br/>
              <w:t>ระหว่างก่อสร้าง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9C1047" w14:textId="77777777" w:rsidR="007F1ED1" w:rsidRPr="0086023B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3" w:type="dxa"/>
            <w:vAlign w:val="bottom"/>
          </w:tcPr>
          <w:p w14:paraId="68296B14" w14:textId="77777777" w:rsidR="007F1ED1" w:rsidRPr="0086023B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6023B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7F1ED1" w:rsidRPr="0086023B" w14:paraId="2BB76216" w14:textId="77777777" w:rsidTr="00F13575">
        <w:trPr>
          <w:trHeight w:val="403"/>
        </w:trPr>
        <w:tc>
          <w:tcPr>
            <w:tcW w:w="3420" w:type="dxa"/>
            <w:shd w:val="clear" w:color="auto" w:fill="auto"/>
          </w:tcPr>
          <w:p w14:paraId="7C89AA19" w14:textId="77777777" w:rsidR="007F1ED1" w:rsidRPr="0086023B" w:rsidRDefault="007F1ED1" w:rsidP="00BB507B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5"/>
                <w:szCs w:val="25"/>
                <w:cs/>
              </w:rPr>
            </w:pPr>
          </w:p>
        </w:tc>
        <w:tc>
          <w:tcPr>
            <w:tcW w:w="540" w:type="dxa"/>
          </w:tcPr>
          <w:p w14:paraId="484F6F74" w14:textId="77777777" w:rsidR="007F1ED1" w:rsidRPr="0086023B" w:rsidRDefault="007F1ED1" w:rsidP="00BB507B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709" w:type="dxa"/>
            <w:gridSpan w:val="20"/>
            <w:shd w:val="clear" w:color="auto" w:fill="auto"/>
            <w:vAlign w:val="bottom"/>
          </w:tcPr>
          <w:p w14:paraId="2A737E0C" w14:textId="77777777" w:rsidR="007F1ED1" w:rsidRPr="0086023B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86023B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052175" w:rsidRPr="0086023B" w14:paraId="6D0A8397" w14:textId="77777777" w:rsidTr="00F13575">
        <w:tc>
          <w:tcPr>
            <w:tcW w:w="3420" w:type="dxa"/>
            <w:shd w:val="clear" w:color="auto" w:fill="auto"/>
          </w:tcPr>
          <w:p w14:paraId="667D3790" w14:textId="24611D1E" w:rsidR="00052175" w:rsidRPr="0086023B" w:rsidRDefault="00052175" w:rsidP="00AD51AB">
            <w:pPr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6023B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ค่าเสื่อมราคา</w:t>
            </w:r>
          </w:p>
        </w:tc>
        <w:tc>
          <w:tcPr>
            <w:tcW w:w="540" w:type="dxa"/>
          </w:tcPr>
          <w:p w14:paraId="0E8531FC" w14:textId="77777777" w:rsidR="00052175" w:rsidRPr="0086023B" w:rsidRDefault="00052175" w:rsidP="00AD51A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CC97CA1" w14:textId="7A9A6E23" w:rsidR="00052175" w:rsidRPr="0086023B" w:rsidRDefault="00052175" w:rsidP="00AD51A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8BF2D38" w14:textId="77777777" w:rsidR="00052175" w:rsidRPr="0086023B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9367338" w14:textId="77777777" w:rsidR="00052175" w:rsidRPr="0086023B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28EEF5D3" w14:textId="77777777" w:rsidR="00052175" w:rsidRPr="0086023B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14" w:type="dxa"/>
            <w:vAlign w:val="bottom"/>
          </w:tcPr>
          <w:p w14:paraId="72596841" w14:textId="77777777" w:rsidR="00052175" w:rsidRPr="0086023B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6B018630" w14:textId="77777777" w:rsidR="00052175" w:rsidRPr="0086023B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485D3F4" w14:textId="77777777" w:rsidR="00052175" w:rsidRPr="0086023B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20FC81" w14:textId="77777777" w:rsidR="00052175" w:rsidRPr="0086023B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5839191" w14:textId="77777777" w:rsidR="00052175" w:rsidRPr="0086023B" w:rsidRDefault="00052175" w:rsidP="00AD51AB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374440F" w14:textId="77777777" w:rsidR="00052175" w:rsidRPr="0086023B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5" w:type="dxa"/>
            <w:gridSpan w:val="2"/>
          </w:tcPr>
          <w:p w14:paraId="7E63F239" w14:textId="77777777" w:rsidR="00052175" w:rsidRPr="0086023B" w:rsidRDefault="00052175" w:rsidP="00D046E4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2" w:type="dxa"/>
            <w:gridSpan w:val="2"/>
          </w:tcPr>
          <w:p w14:paraId="5B5081CC" w14:textId="77777777" w:rsidR="00052175" w:rsidRPr="0086023B" w:rsidRDefault="00052175" w:rsidP="00D046E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3A904A26" w14:textId="77777777" w:rsidR="00052175" w:rsidRPr="0086023B" w:rsidRDefault="00052175" w:rsidP="00D046E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730" w:right="-92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7961E1" w14:textId="77777777" w:rsidR="00052175" w:rsidRPr="0086023B" w:rsidRDefault="00052175" w:rsidP="00D046E4">
            <w:pPr>
              <w:pStyle w:val="acctfourfigures"/>
              <w:tabs>
                <w:tab w:val="clear" w:pos="765"/>
                <w:tab w:val="decimal" w:pos="2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7ACD8EA" w14:textId="77777777" w:rsidR="00052175" w:rsidRPr="0086023B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697C05" w:rsidRPr="0086023B" w14:paraId="301261F7" w14:textId="77777777" w:rsidTr="00F13575">
        <w:tc>
          <w:tcPr>
            <w:tcW w:w="3420" w:type="dxa"/>
            <w:shd w:val="clear" w:color="auto" w:fill="auto"/>
          </w:tcPr>
          <w:p w14:paraId="476717FD" w14:textId="736E4290" w:rsidR="00697C05" w:rsidRPr="005C5F66" w:rsidRDefault="00697C05" w:rsidP="00697C05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C5F66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5C5F66">
              <w:rPr>
                <w:rFonts w:ascii="Angsana New" w:hAnsi="Angsana New"/>
                <w:sz w:val="25"/>
                <w:szCs w:val="25"/>
              </w:rPr>
              <w:t>1</w:t>
            </w:r>
            <w:r w:rsidRPr="005C5F66">
              <w:rPr>
                <w:rFonts w:ascii="Angsana New" w:hAnsi="Angsana New"/>
                <w:sz w:val="25"/>
                <w:szCs w:val="25"/>
                <w:cs/>
              </w:rPr>
              <w:t xml:space="preserve"> มกราคม </w:t>
            </w:r>
            <w:r w:rsidRPr="005C5F66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540" w:type="dxa"/>
          </w:tcPr>
          <w:p w14:paraId="486DE214" w14:textId="77777777" w:rsidR="00697C05" w:rsidRPr="005C5F66" w:rsidRDefault="00697C05" w:rsidP="00697C05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910208C" w14:textId="73EEF272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BD7A51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20A5F00" w14:textId="670EFDD2" w:rsidR="00697C05" w:rsidRPr="00182628" w:rsidRDefault="00697C05" w:rsidP="00182628">
            <w:pPr>
              <w:pStyle w:val="acctfourfigures"/>
              <w:tabs>
                <w:tab w:val="clear" w:pos="765"/>
                <w:tab w:val="decimal" w:pos="52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Pr="005C5F66">
              <w:rPr>
                <w:rFonts w:ascii="Angsana New" w:hAnsi="Angsana New"/>
                <w:sz w:val="25"/>
                <w:szCs w:val="25"/>
                <w:lang w:val="en-US"/>
              </w:rPr>
              <w:t>284</w:t>
            </w: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5C5F66">
              <w:rPr>
                <w:rFonts w:ascii="Angsana New" w:hAnsi="Angsana New"/>
                <w:sz w:val="25"/>
                <w:szCs w:val="25"/>
                <w:lang w:val="en-US"/>
              </w:rPr>
              <w:t>627</w:t>
            </w: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</w:tcPr>
          <w:p w14:paraId="52EB5A37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9F0DA4E" w14:textId="4DCE082F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Pr="005C5F66">
              <w:rPr>
                <w:rFonts w:ascii="Angsana New" w:hAnsi="Angsana New"/>
                <w:sz w:val="25"/>
                <w:szCs w:val="25"/>
                <w:lang w:val="en-US"/>
              </w:rPr>
              <w:t>218</w:t>
            </w: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5C5F66">
              <w:rPr>
                <w:rFonts w:ascii="Angsana New" w:hAnsi="Angsana New"/>
                <w:sz w:val="25"/>
                <w:szCs w:val="25"/>
                <w:lang w:val="en-US"/>
              </w:rPr>
              <w:t>219</w:t>
            </w: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7F3B283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B140CB3" w14:textId="11948BAC" w:rsidR="00697C05" w:rsidRPr="00182628" w:rsidRDefault="00697C05" w:rsidP="00182628">
            <w:pPr>
              <w:pStyle w:val="acctfourfigures"/>
              <w:tabs>
                <w:tab w:val="clear" w:pos="765"/>
                <w:tab w:val="decimal" w:pos="918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Pr="005C5F66">
              <w:rPr>
                <w:rFonts w:ascii="Angsana New" w:hAnsi="Angsana New"/>
                <w:sz w:val="25"/>
                <w:szCs w:val="25"/>
                <w:lang w:val="en-US"/>
              </w:rPr>
              <w:t>121</w:t>
            </w: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5C5F66">
              <w:rPr>
                <w:rFonts w:ascii="Angsana New" w:hAnsi="Angsana New"/>
                <w:sz w:val="25"/>
                <w:szCs w:val="25"/>
                <w:lang w:val="en-US"/>
              </w:rPr>
              <w:t>477</w:t>
            </w: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8294F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495A652" w14:textId="5C86F9D9" w:rsidR="00697C05" w:rsidRPr="00182628" w:rsidRDefault="00697C05" w:rsidP="00182628">
            <w:pPr>
              <w:pStyle w:val="acctfourfigures"/>
              <w:tabs>
                <w:tab w:val="clear" w:pos="765"/>
                <w:tab w:val="decimal" w:pos="1180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Pr="005C5F66">
              <w:rPr>
                <w:rFonts w:ascii="Angsana New" w:hAnsi="Angsana New"/>
                <w:sz w:val="25"/>
                <w:szCs w:val="25"/>
                <w:lang w:val="en-US"/>
              </w:rPr>
              <w:t>40</w:t>
            </w: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5C5F66">
              <w:rPr>
                <w:rFonts w:ascii="Angsana New" w:hAnsi="Angsana New"/>
                <w:sz w:val="25"/>
                <w:szCs w:val="25"/>
                <w:lang w:val="en-US"/>
              </w:rPr>
              <w:t>439</w:t>
            </w: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C1A83D6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85" w:type="dxa"/>
            <w:gridSpan w:val="2"/>
          </w:tcPr>
          <w:p w14:paraId="60407FBB" w14:textId="49923D16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Pr="005C5F66">
              <w:rPr>
                <w:rFonts w:ascii="Angsana New" w:hAnsi="Angsana New"/>
                <w:sz w:val="25"/>
                <w:szCs w:val="25"/>
                <w:lang w:val="en-US"/>
              </w:rPr>
              <w:t>721</w:t>
            </w: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5C5F66">
              <w:rPr>
                <w:rFonts w:ascii="Angsana New" w:hAnsi="Angsana New"/>
                <w:sz w:val="25"/>
                <w:szCs w:val="25"/>
                <w:lang w:val="en-US"/>
              </w:rPr>
              <w:t>971</w:t>
            </w: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72" w:type="dxa"/>
            <w:gridSpan w:val="2"/>
          </w:tcPr>
          <w:p w14:paraId="257124B8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009A5D05" w14:textId="14EFC135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EF48CE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2C8E552" w14:textId="1A423785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Pr="005C5F66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5C5F66">
              <w:rPr>
                <w:rFonts w:ascii="Angsana New" w:hAnsi="Angsana New"/>
                <w:sz w:val="25"/>
                <w:szCs w:val="25"/>
                <w:lang w:val="en-US"/>
              </w:rPr>
              <w:t>386</w:t>
            </w: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5C5F66">
              <w:rPr>
                <w:rFonts w:ascii="Angsana New" w:hAnsi="Angsana New"/>
                <w:sz w:val="25"/>
                <w:szCs w:val="25"/>
                <w:lang w:val="en-US"/>
              </w:rPr>
              <w:t>733</w:t>
            </w:r>
            <w:r w:rsidR="00DC122D" w:rsidRPr="00182628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697C05" w:rsidRPr="0086023B" w14:paraId="1FD93ABE" w14:textId="77777777" w:rsidTr="00F13575">
        <w:tc>
          <w:tcPr>
            <w:tcW w:w="3420" w:type="dxa"/>
            <w:shd w:val="clear" w:color="auto" w:fill="auto"/>
          </w:tcPr>
          <w:p w14:paraId="4C451F24" w14:textId="77777777" w:rsidR="00697C05" w:rsidRPr="0086023B" w:rsidRDefault="00697C05" w:rsidP="00697C05">
            <w:pPr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6023B">
              <w:rPr>
                <w:rFonts w:ascii="Angsana New" w:hAnsi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540" w:type="dxa"/>
          </w:tcPr>
          <w:p w14:paraId="67D57135" w14:textId="77777777" w:rsidR="00697C05" w:rsidRPr="0086023B" w:rsidRDefault="00697C05" w:rsidP="00697C05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2C87CD3" w14:textId="172B0C05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0696ED7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7CDECD2" w14:textId="5E83B613" w:rsidR="00697C05" w:rsidRPr="00182628" w:rsidRDefault="00697C05" w:rsidP="00182628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Pr="0086023B">
              <w:rPr>
                <w:rFonts w:ascii="Angsana New" w:hAnsi="Angsana New"/>
                <w:sz w:val="25"/>
                <w:szCs w:val="25"/>
                <w:lang w:val="en-US"/>
              </w:rPr>
              <w:t>30</w:t>
            </w: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86023B">
              <w:rPr>
                <w:rFonts w:ascii="Angsana New" w:hAnsi="Angsana New"/>
                <w:sz w:val="25"/>
                <w:szCs w:val="25"/>
                <w:lang w:val="en-US"/>
              </w:rPr>
              <w:t>633</w:t>
            </w: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</w:tcPr>
          <w:p w14:paraId="12030F68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A72B777" w14:textId="045B14CF" w:rsidR="00697C05" w:rsidRPr="00182628" w:rsidRDefault="00697C05" w:rsidP="00182628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(23,758)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DF509ED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C8A9DB0" w14:textId="09D66A99" w:rsidR="00697C05" w:rsidRPr="00182628" w:rsidRDefault="00697C05" w:rsidP="00182628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(7,219)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D06BE9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2C8B6F8" w14:textId="5A5FA0B1" w:rsidR="00697C05" w:rsidRPr="00182628" w:rsidRDefault="00697C05" w:rsidP="00182628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(3,738)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1FFC2B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85" w:type="dxa"/>
            <w:gridSpan w:val="2"/>
          </w:tcPr>
          <w:p w14:paraId="1B19E0AE" w14:textId="411F335F" w:rsidR="00697C05" w:rsidRPr="00182628" w:rsidRDefault="00697C05" w:rsidP="00182628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(39,731)</w:t>
            </w:r>
          </w:p>
        </w:tc>
        <w:tc>
          <w:tcPr>
            <w:tcW w:w="272" w:type="dxa"/>
            <w:gridSpan w:val="2"/>
          </w:tcPr>
          <w:p w14:paraId="4ACD2BA2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3C0FB713" w14:textId="2F6CC21A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F29D8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F252A6C" w14:textId="31989D88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Pr="0086023B">
              <w:rPr>
                <w:rFonts w:ascii="Angsana New" w:hAnsi="Angsana New"/>
                <w:sz w:val="25"/>
                <w:szCs w:val="25"/>
                <w:lang w:val="en-US"/>
              </w:rPr>
              <w:t>105</w:t>
            </w: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86023B">
              <w:rPr>
                <w:rFonts w:ascii="Angsana New" w:hAnsi="Angsana New"/>
                <w:sz w:val="25"/>
                <w:szCs w:val="25"/>
                <w:lang w:val="en-US"/>
              </w:rPr>
              <w:t>079</w:t>
            </w: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697C05" w:rsidRPr="0086023B" w14:paraId="732104E6" w14:textId="77777777" w:rsidTr="00F13575">
        <w:tc>
          <w:tcPr>
            <w:tcW w:w="3420" w:type="dxa"/>
            <w:shd w:val="clear" w:color="auto" w:fill="auto"/>
          </w:tcPr>
          <w:p w14:paraId="48F295E0" w14:textId="77777777" w:rsidR="00697C05" w:rsidRPr="0086023B" w:rsidRDefault="00697C05" w:rsidP="00697C05">
            <w:pPr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6023B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540" w:type="dxa"/>
          </w:tcPr>
          <w:p w14:paraId="61B1E123" w14:textId="77777777" w:rsidR="00697C05" w:rsidRPr="0086023B" w:rsidRDefault="00697C05" w:rsidP="00697C05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C8972" w14:textId="68C4E31E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7E1906F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EF11A" w14:textId="7FD2CA65" w:rsidR="00697C05" w:rsidRPr="00182628" w:rsidRDefault="00697C05" w:rsidP="000C0FFE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6023B">
              <w:rPr>
                <w:rFonts w:ascii="Angsana New" w:hAnsi="Angsana New"/>
                <w:sz w:val="25"/>
                <w:szCs w:val="25"/>
                <w:lang w:val="en-US"/>
              </w:rPr>
              <w:t>39</w:t>
            </w: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86023B">
              <w:rPr>
                <w:rFonts w:ascii="Angsana New" w:hAnsi="Angsana New"/>
                <w:sz w:val="25"/>
                <w:szCs w:val="25"/>
                <w:lang w:val="en-US"/>
              </w:rPr>
              <w:t>656</w:t>
            </w:r>
          </w:p>
        </w:tc>
        <w:tc>
          <w:tcPr>
            <w:tcW w:w="236" w:type="dxa"/>
          </w:tcPr>
          <w:p w14:paraId="6224592C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77DC7F3" w14:textId="548046A4" w:rsidR="00697C05" w:rsidRPr="00182628" w:rsidRDefault="00697C05" w:rsidP="000C0FFE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65,224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F6C7C63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CA3E7" w14:textId="4FEE9F83" w:rsidR="00697C05" w:rsidRPr="00182628" w:rsidRDefault="00697C05" w:rsidP="000C0FFE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3,369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58A8C3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F247E" w14:textId="5759EE97" w:rsidR="00697C05" w:rsidRPr="00182628" w:rsidRDefault="00697C05" w:rsidP="003F05F1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3,590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37E5F1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</w:tcPr>
          <w:p w14:paraId="5E7D252B" w14:textId="46509BA8" w:rsidR="00697C05" w:rsidRPr="00182628" w:rsidRDefault="00697C05" w:rsidP="003F05F1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176,584</w:t>
            </w:r>
          </w:p>
        </w:tc>
        <w:tc>
          <w:tcPr>
            <w:tcW w:w="272" w:type="dxa"/>
            <w:gridSpan w:val="2"/>
          </w:tcPr>
          <w:p w14:paraId="0207BB91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34E16" w14:textId="79E8BA30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C7ACD6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E6E7A" w14:textId="404E966E" w:rsidR="00697C05" w:rsidRPr="00182628" w:rsidRDefault="00697C05" w:rsidP="003F05F1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6023B">
              <w:rPr>
                <w:rFonts w:ascii="Angsana New" w:hAnsi="Angsana New"/>
                <w:sz w:val="25"/>
                <w:szCs w:val="25"/>
                <w:lang w:val="en-US"/>
              </w:rPr>
              <w:t>288</w:t>
            </w: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86023B">
              <w:rPr>
                <w:rFonts w:ascii="Angsana New" w:hAnsi="Angsana New"/>
                <w:sz w:val="25"/>
                <w:szCs w:val="25"/>
                <w:lang w:val="en-US"/>
              </w:rPr>
              <w:t>423</w:t>
            </w:r>
          </w:p>
        </w:tc>
      </w:tr>
      <w:tr w:rsidR="00697C05" w:rsidRPr="00182628" w14:paraId="3F5870DC" w14:textId="77777777" w:rsidTr="00F13575">
        <w:tc>
          <w:tcPr>
            <w:tcW w:w="3420" w:type="dxa"/>
            <w:shd w:val="clear" w:color="auto" w:fill="auto"/>
          </w:tcPr>
          <w:p w14:paraId="488D7C3D" w14:textId="017B93A4" w:rsidR="00697C05" w:rsidRPr="00182628" w:rsidRDefault="00697C05" w:rsidP="0086023B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 w:rsidR="00B049D1" w:rsidRPr="00182628"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และ 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มกราคม 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 w:rsidR="00B049D1" w:rsidRPr="00182628">
              <w:rPr>
                <w:rFonts w:ascii="Angsana New" w:hAnsi="Angsana New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540" w:type="dxa"/>
          </w:tcPr>
          <w:p w14:paraId="095E7F7E" w14:textId="77777777" w:rsidR="00697C05" w:rsidRPr="00182628" w:rsidRDefault="00697C05" w:rsidP="00697C05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41828" w14:textId="629D1F30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77FBB3B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E9448" w14:textId="7ACE799D" w:rsidR="00697C05" w:rsidRPr="00182628" w:rsidRDefault="00697C05" w:rsidP="00182628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(275,604)</w:t>
            </w:r>
          </w:p>
        </w:tc>
        <w:tc>
          <w:tcPr>
            <w:tcW w:w="236" w:type="dxa"/>
          </w:tcPr>
          <w:p w14:paraId="7DCB83CA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038BE355" w14:textId="06C8770C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(176,753)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89CEC9A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D96AE" w14:textId="33630BB7" w:rsidR="00697C05" w:rsidRPr="00182628" w:rsidRDefault="00697C05" w:rsidP="00182628">
            <w:pPr>
              <w:pStyle w:val="acctfourfigures"/>
              <w:tabs>
                <w:tab w:val="clear" w:pos="765"/>
                <w:tab w:val="decimal" w:pos="918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(125,327)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FA56AC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BC693" w14:textId="1F9C90FD" w:rsidR="00697C05" w:rsidRPr="00182628" w:rsidRDefault="00697C05" w:rsidP="00182628">
            <w:pPr>
              <w:pStyle w:val="acctfourfigures"/>
              <w:tabs>
                <w:tab w:val="clear" w:pos="765"/>
                <w:tab w:val="decimal" w:pos="1180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(40,587)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A5DB0D2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</w:tcPr>
          <w:p w14:paraId="7D131AF1" w14:textId="5C598EF9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(585,118)</w:t>
            </w:r>
          </w:p>
        </w:tc>
        <w:tc>
          <w:tcPr>
            <w:tcW w:w="272" w:type="dxa"/>
            <w:gridSpan w:val="2"/>
          </w:tcPr>
          <w:p w14:paraId="60FD857C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6E2A6" w14:textId="04F28466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3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61FD21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8BA85" w14:textId="07C4C9BC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(1,203,389)</w:t>
            </w:r>
          </w:p>
        </w:tc>
      </w:tr>
      <w:tr w:rsidR="00697C05" w:rsidRPr="0086023B" w14:paraId="1401E334" w14:textId="77777777" w:rsidTr="00F13575">
        <w:tc>
          <w:tcPr>
            <w:tcW w:w="3420" w:type="dxa"/>
            <w:shd w:val="clear" w:color="auto" w:fill="auto"/>
          </w:tcPr>
          <w:p w14:paraId="3EEE7B2B" w14:textId="77777777" w:rsidR="00697C05" w:rsidRPr="0086023B" w:rsidRDefault="00697C05" w:rsidP="00697C05">
            <w:pPr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6023B">
              <w:rPr>
                <w:rFonts w:ascii="Angsana New" w:hAnsi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540" w:type="dxa"/>
          </w:tcPr>
          <w:p w14:paraId="04353F02" w14:textId="77777777" w:rsidR="00697C05" w:rsidRPr="0086023B" w:rsidRDefault="00697C05" w:rsidP="00697C05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DF7F2E4" w14:textId="5471076B" w:rsidR="00697C05" w:rsidRPr="00182628" w:rsidRDefault="009861EF" w:rsidP="0018262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C2DFF9B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BB38A90" w14:textId="2EE070D6" w:rsidR="00697C05" w:rsidRPr="00182628" w:rsidRDefault="009861EF" w:rsidP="00182628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(26,550)</w:t>
            </w:r>
          </w:p>
        </w:tc>
        <w:tc>
          <w:tcPr>
            <w:tcW w:w="236" w:type="dxa"/>
          </w:tcPr>
          <w:p w14:paraId="11D7AB6E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9D84AC5" w14:textId="23F8C31A" w:rsidR="00697C05" w:rsidRPr="00182628" w:rsidRDefault="009861EF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(16,093)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9B916B3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CA88E2B" w14:textId="041CE833" w:rsidR="00697C05" w:rsidRPr="00182628" w:rsidRDefault="009861EF" w:rsidP="00182628">
            <w:pPr>
              <w:pStyle w:val="acctfourfigures"/>
              <w:tabs>
                <w:tab w:val="clear" w:pos="765"/>
                <w:tab w:val="decimal" w:pos="918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(5,293)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62E9DB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2B22F22" w14:textId="05DEBEF0" w:rsidR="00697C05" w:rsidRPr="00182628" w:rsidRDefault="004E1A9C" w:rsidP="00182628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(3,903)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8C6E427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85" w:type="dxa"/>
            <w:gridSpan w:val="2"/>
          </w:tcPr>
          <w:p w14:paraId="512B5382" w14:textId="13DC103D" w:rsidR="00697C05" w:rsidRPr="00182628" w:rsidRDefault="004E1A9C" w:rsidP="00182628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(22,74</w:t>
            </w:r>
            <w:r w:rsidR="00C7218B">
              <w:rPr>
                <w:rFonts w:ascii="Angsana New" w:hAnsi="Angsana New"/>
                <w:sz w:val="25"/>
                <w:szCs w:val="25"/>
                <w:lang w:val="en-US"/>
              </w:rPr>
              <w:t>8</w:t>
            </w: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72" w:type="dxa"/>
            <w:gridSpan w:val="2"/>
          </w:tcPr>
          <w:p w14:paraId="062F7A90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667D906C" w14:textId="0F937414" w:rsidR="00697C05" w:rsidRPr="00182628" w:rsidRDefault="004E1A9C" w:rsidP="0018262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1A5C38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050BA24" w14:textId="316D0600" w:rsidR="00697C05" w:rsidRPr="00182628" w:rsidRDefault="004E1A9C" w:rsidP="00182628">
            <w:pPr>
              <w:pStyle w:val="acctfourfigures"/>
              <w:tabs>
                <w:tab w:val="clear" w:pos="765"/>
                <w:tab w:val="decimal" w:pos="1020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(74,58</w:t>
            </w:r>
            <w:r w:rsidR="002632B3">
              <w:rPr>
                <w:rFonts w:ascii="Angsana New" w:hAnsi="Angsana New"/>
                <w:sz w:val="25"/>
                <w:szCs w:val="25"/>
                <w:lang w:val="en-US"/>
              </w:rPr>
              <w:t>7</w:t>
            </w: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9972E1" w:rsidRPr="0086023B" w14:paraId="174E3B76" w14:textId="77777777" w:rsidTr="00BB455B">
        <w:tc>
          <w:tcPr>
            <w:tcW w:w="3420" w:type="dxa"/>
            <w:shd w:val="clear" w:color="auto" w:fill="auto"/>
          </w:tcPr>
          <w:p w14:paraId="39519B10" w14:textId="14678D63" w:rsidR="009972E1" w:rsidRPr="00EF0F9E" w:rsidRDefault="007A12F8" w:rsidP="00BB455B">
            <w:pPr>
              <w:rPr>
                <w:rFonts w:ascii="Angsana New" w:hAnsi="Angsana New"/>
                <w:sz w:val="25"/>
                <w:szCs w:val="25"/>
              </w:rPr>
            </w:pPr>
            <w:r w:rsidRPr="00EF0F9E">
              <w:rPr>
                <w:rFonts w:ascii="Angsana New" w:hAnsi="Angsana New" w:hint="cs"/>
                <w:sz w:val="25"/>
                <w:szCs w:val="25"/>
                <w:cs/>
              </w:rPr>
              <w:t>โอน</w:t>
            </w:r>
          </w:p>
        </w:tc>
        <w:tc>
          <w:tcPr>
            <w:tcW w:w="540" w:type="dxa"/>
          </w:tcPr>
          <w:p w14:paraId="0AB687B0" w14:textId="77777777" w:rsidR="009972E1" w:rsidRPr="00EF0F9E" w:rsidRDefault="009972E1" w:rsidP="00BB455B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7801A5F" w14:textId="77777777" w:rsidR="009972E1" w:rsidRPr="00EF0F9E" w:rsidRDefault="009972E1" w:rsidP="00BB455B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F0F9E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880612A" w14:textId="77777777" w:rsidR="009972E1" w:rsidRPr="00EF0F9E" w:rsidRDefault="009972E1" w:rsidP="00BB455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01C5A01" w14:textId="2AA17C1B" w:rsidR="009972E1" w:rsidRPr="00EF0F9E" w:rsidRDefault="00D16B5B" w:rsidP="00D16B5B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F0F9E">
              <w:rPr>
                <w:rFonts w:ascii="Angsana New" w:hAnsi="Angsana New"/>
                <w:sz w:val="25"/>
                <w:szCs w:val="25"/>
                <w:lang w:val="en-US"/>
              </w:rPr>
              <w:t>15,791</w:t>
            </w:r>
          </w:p>
        </w:tc>
        <w:tc>
          <w:tcPr>
            <w:tcW w:w="236" w:type="dxa"/>
          </w:tcPr>
          <w:p w14:paraId="3AB5B8B9" w14:textId="77777777" w:rsidR="009972E1" w:rsidRPr="00EF0F9E" w:rsidRDefault="009972E1" w:rsidP="00BB455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687C5B4F" w14:textId="77777777" w:rsidR="009972E1" w:rsidRPr="00EF0F9E" w:rsidRDefault="009972E1" w:rsidP="00BB455B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F0F9E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5C7D832" w14:textId="77777777" w:rsidR="009972E1" w:rsidRPr="00EF0F9E" w:rsidRDefault="009972E1" w:rsidP="00BB455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EBD9841" w14:textId="77777777" w:rsidR="009972E1" w:rsidRPr="00EF0F9E" w:rsidRDefault="009972E1" w:rsidP="00BB455B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7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F0F9E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86E841" w14:textId="77777777" w:rsidR="009972E1" w:rsidRPr="00EF0F9E" w:rsidRDefault="009972E1" w:rsidP="00BB455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488DC02" w14:textId="77777777" w:rsidR="009972E1" w:rsidRPr="00EF0F9E" w:rsidRDefault="009972E1" w:rsidP="00BB455B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78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F0F9E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16CFCC2" w14:textId="77777777" w:rsidR="009972E1" w:rsidRPr="00EF0F9E" w:rsidRDefault="009972E1" w:rsidP="00BB455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85" w:type="dxa"/>
            <w:gridSpan w:val="2"/>
          </w:tcPr>
          <w:p w14:paraId="2D299BFC" w14:textId="77777777" w:rsidR="009972E1" w:rsidRPr="00EF0F9E" w:rsidRDefault="009972E1" w:rsidP="00BB455B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F0F9E">
              <w:rPr>
                <w:rFonts w:ascii="Angsana New" w:hAnsi="Angsana New"/>
                <w:sz w:val="25"/>
                <w:szCs w:val="25"/>
                <w:lang w:val="en-US"/>
              </w:rPr>
              <w:t>(16,008)</w:t>
            </w:r>
          </w:p>
        </w:tc>
        <w:tc>
          <w:tcPr>
            <w:tcW w:w="272" w:type="dxa"/>
            <w:gridSpan w:val="2"/>
          </w:tcPr>
          <w:p w14:paraId="3051CF8A" w14:textId="77777777" w:rsidR="009972E1" w:rsidRPr="00EF0F9E" w:rsidRDefault="009972E1" w:rsidP="00BB455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4D93B56D" w14:textId="77777777" w:rsidR="009972E1" w:rsidRPr="00EF0F9E" w:rsidRDefault="009972E1" w:rsidP="00BB455B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F0F9E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A3FDB3" w14:textId="77777777" w:rsidR="009972E1" w:rsidRPr="00EF0F9E" w:rsidRDefault="009972E1" w:rsidP="00BB455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C489378" w14:textId="417B7A44" w:rsidR="009972E1" w:rsidRPr="00182628" w:rsidRDefault="009972E1" w:rsidP="00BB455B">
            <w:pPr>
              <w:pStyle w:val="acctfourfigures"/>
              <w:tabs>
                <w:tab w:val="clear" w:pos="765"/>
                <w:tab w:val="decimal" w:pos="1020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F0F9E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D16B5B" w:rsidRPr="00EF0F9E">
              <w:rPr>
                <w:rFonts w:ascii="Angsana New" w:hAnsi="Angsana New"/>
                <w:sz w:val="25"/>
                <w:szCs w:val="25"/>
                <w:lang w:val="en-US"/>
              </w:rPr>
              <w:t>217</w:t>
            </w:r>
            <w:r w:rsidRPr="00EF0F9E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697C05" w:rsidRPr="0086023B" w14:paraId="181ACDF7" w14:textId="77777777" w:rsidTr="00F13575">
        <w:tc>
          <w:tcPr>
            <w:tcW w:w="3420" w:type="dxa"/>
            <w:shd w:val="clear" w:color="auto" w:fill="auto"/>
          </w:tcPr>
          <w:p w14:paraId="2775F97D" w14:textId="77777777" w:rsidR="00697C05" w:rsidRPr="0086023B" w:rsidRDefault="00697C05" w:rsidP="00697C05">
            <w:pPr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6023B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540" w:type="dxa"/>
          </w:tcPr>
          <w:p w14:paraId="7828EDAB" w14:textId="77777777" w:rsidR="00697C05" w:rsidRPr="0086023B" w:rsidRDefault="00697C05" w:rsidP="00697C05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101B4" w14:textId="0F368983" w:rsidR="00697C05" w:rsidRPr="00182628" w:rsidRDefault="009861EF" w:rsidP="0018262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FDB59A9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BB197" w14:textId="39E6FDD7" w:rsidR="00697C05" w:rsidRPr="00182628" w:rsidRDefault="00F13575" w:rsidP="000C0FFE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6,396</w:t>
            </w:r>
          </w:p>
        </w:tc>
        <w:tc>
          <w:tcPr>
            <w:tcW w:w="236" w:type="dxa"/>
          </w:tcPr>
          <w:p w14:paraId="64A8B7CF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7A064C1" w14:textId="2B983541" w:rsidR="00697C05" w:rsidRPr="00182628" w:rsidRDefault="00F13575" w:rsidP="009E073B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F4610D0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FC717" w14:textId="25DA8969" w:rsidR="00697C05" w:rsidRPr="00182628" w:rsidRDefault="00F13575" w:rsidP="000C0FFE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859ACB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024A0" w14:textId="58EAC224" w:rsidR="00697C05" w:rsidRPr="00182628" w:rsidRDefault="004E1A9C" w:rsidP="003F05F1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1,</w:t>
            </w:r>
            <w:r w:rsidR="00F13575" w:rsidRPr="00182628">
              <w:rPr>
                <w:rFonts w:ascii="Angsana New" w:hAnsi="Angsana New"/>
                <w:sz w:val="25"/>
                <w:szCs w:val="25"/>
                <w:lang w:val="en-US"/>
              </w:rPr>
              <w:t>261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CDA07E2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</w:tcPr>
          <w:p w14:paraId="636D4962" w14:textId="2AF7CB32" w:rsidR="00697C05" w:rsidRPr="00182628" w:rsidRDefault="004E1A9C" w:rsidP="003F05F1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="00F13575" w:rsidRPr="00182628">
              <w:rPr>
                <w:rFonts w:ascii="Angsana New" w:hAnsi="Angsana New"/>
                <w:sz w:val="25"/>
                <w:szCs w:val="25"/>
                <w:lang w:val="en-US"/>
              </w:rPr>
              <w:t>,520</w:t>
            </w:r>
          </w:p>
        </w:tc>
        <w:tc>
          <w:tcPr>
            <w:tcW w:w="272" w:type="dxa"/>
            <w:gridSpan w:val="2"/>
          </w:tcPr>
          <w:p w14:paraId="72A51E19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09BB2" w14:textId="26D8E5CE" w:rsidR="00697C05" w:rsidRPr="00182628" w:rsidRDefault="004E1A9C" w:rsidP="0018262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E1C3D2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2260E" w14:textId="4AF0F206" w:rsidR="00697C05" w:rsidRPr="00182628" w:rsidRDefault="00F13575" w:rsidP="003F05F1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sz w:val="25"/>
                <w:szCs w:val="25"/>
                <w:lang w:val="en-US"/>
              </w:rPr>
              <w:t>9,244</w:t>
            </w:r>
          </w:p>
        </w:tc>
      </w:tr>
      <w:tr w:rsidR="00697C05" w:rsidRPr="00182628" w14:paraId="69D2F466" w14:textId="77777777" w:rsidTr="00F13575">
        <w:tc>
          <w:tcPr>
            <w:tcW w:w="3420" w:type="dxa"/>
            <w:shd w:val="clear" w:color="auto" w:fill="auto"/>
          </w:tcPr>
          <w:p w14:paraId="575C3F57" w14:textId="5029125C" w:rsidR="00697C05" w:rsidRPr="00182628" w:rsidRDefault="00697C05" w:rsidP="00697C05">
            <w:pPr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 w:rsidR="00B049D1" w:rsidRPr="00182628">
              <w:rPr>
                <w:rFonts w:ascii="Angsana New" w:hAnsi="Angsana New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540" w:type="dxa"/>
          </w:tcPr>
          <w:p w14:paraId="1664AA45" w14:textId="77777777" w:rsidR="00697C05" w:rsidRPr="00182628" w:rsidRDefault="00697C05" w:rsidP="00697C0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6D8CE" w14:textId="3A4620CF" w:rsidR="00697C05" w:rsidRPr="00182628" w:rsidRDefault="009861EF" w:rsidP="0018262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0E81568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9DD98" w14:textId="5420CADB" w:rsidR="00697C05" w:rsidRPr="00182628" w:rsidRDefault="009861EF" w:rsidP="00182628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(2</w:t>
            </w:r>
            <w:r w:rsidR="00F13575"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79,967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</w:tcPr>
          <w:p w14:paraId="5E06ED81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258A3" w14:textId="06E78434" w:rsidR="00697C05" w:rsidRPr="00182628" w:rsidRDefault="009861EF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(</w:t>
            </w:r>
            <w:r w:rsidR="00F13575"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192,846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29F38D7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4387E" w14:textId="32BA9263" w:rsidR="00697C05" w:rsidRPr="00182628" w:rsidRDefault="009861EF" w:rsidP="00182628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(1</w:t>
            </w:r>
            <w:r w:rsidR="00F13575"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30,553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080FF2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87D0C" w14:textId="08499FB9" w:rsidR="00697C05" w:rsidRPr="00182628" w:rsidRDefault="004E1A9C" w:rsidP="00573356">
            <w:pPr>
              <w:pStyle w:val="acctfourfigures"/>
              <w:tabs>
                <w:tab w:val="clear" w:pos="765"/>
                <w:tab w:val="decimal" w:pos="1180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(</w:t>
            </w:r>
            <w:r w:rsidR="00F13575"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43,229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CC20FCC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4E82A" w14:textId="2FEA5D24" w:rsidR="00697C05" w:rsidRPr="00182628" w:rsidRDefault="004E1A9C" w:rsidP="00182628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(</w:t>
            </w:r>
            <w:r w:rsidR="00F13575"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622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="00F13575"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35</w:t>
            </w:r>
            <w:r w:rsidR="00C7218B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272" w:type="dxa"/>
            <w:gridSpan w:val="2"/>
          </w:tcPr>
          <w:p w14:paraId="47AB7231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8A10A" w14:textId="69F4CEB3" w:rsidR="00697C05" w:rsidRPr="00182628" w:rsidRDefault="004E1A9C" w:rsidP="0018262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3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56AAF0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89CC5" w14:textId="171FFCCB" w:rsidR="00697C05" w:rsidRPr="00182628" w:rsidRDefault="00F13575" w:rsidP="00182628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(1,268,9</w:t>
            </w:r>
            <w:r w:rsidR="002632B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49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)</w:t>
            </w:r>
          </w:p>
        </w:tc>
      </w:tr>
      <w:tr w:rsidR="00697C05" w:rsidRPr="0086023B" w14:paraId="300247B9" w14:textId="77777777" w:rsidTr="00F13575">
        <w:tc>
          <w:tcPr>
            <w:tcW w:w="3420" w:type="dxa"/>
            <w:shd w:val="clear" w:color="auto" w:fill="auto"/>
          </w:tcPr>
          <w:p w14:paraId="59E84DA1" w14:textId="77777777" w:rsidR="00697C05" w:rsidRPr="0086023B" w:rsidRDefault="00697C05" w:rsidP="00697C05">
            <w:pPr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40" w:type="dxa"/>
          </w:tcPr>
          <w:p w14:paraId="1CE646E2" w14:textId="77777777" w:rsidR="00697C05" w:rsidRPr="0086023B" w:rsidRDefault="00697C05" w:rsidP="00697C05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FF7072F" w14:textId="2F7B1660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2DB6CEC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E3ADB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6C54A1F9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05D6CA11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1C12A45A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7D0B0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4DA810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8352329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992C253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85" w:type="dxa"/>
            <w:gridSpan w:val="2"/>
          </w:tcPr>
          <w:p w14:paraId="7E35C03E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6F1CFF69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F46C5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CAD580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D527C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697C05" w:rsidRPr="0086023B" w14:paraId="0E510BD3" w14:textId="77777777" w:rsidTr="00F13575">
        <w:tc>
          <w:tcPr>
            <w:tcW w:w="3420" w:type="dxa"/>
            <w:shd w:val="clear" w:color="auto" w:fill="auto"/>
          </w:tcPr>
          <w:p w14:paraId="3AB222B7" w14:textId="77777777" w:rsidR="00697C05" w:rsidRPr="0086023B" w:rsidRDefault="00697C05" w:rsidP="00697C05">
            <w:pPr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6023B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540" w:type="dxa"/>
          </w:tcPr>
          <w:p w14:paraId="52E8ED19" w14:textId="77777777" w:rsidR="00697C05" w:rsidRPr="0086023B" w:rsidRDefault="00697C05" w:rsidP="00697C0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EEA9395" w14:textId="0EA97DBC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82C9172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0D4A5D9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48EB2ABB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00D32AEB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40222AD3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9D1B5FE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3FD8AA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567FAA8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107AD1D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85" w:type="dxa"/>
            <w:gridSpan w:val="2"/>
          </w:tcPr>
          <w:p w14:paraId="2E890036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58D9E6D1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3A78B98A" w14:textId="77777777" w:rsidR="00697C05" w:rsidRPr="00182628" w:rsidRDefault="00697C05" w:rsidP="00182628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72C643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22CDE19" w14:textId="77777777" w:rsidR="00697C05" w:rsidRPr="00182628" w:rsidRDefault="00697C05" w:rsidP="00182628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B049D1" w:rsidRPr="00182628" w14:paraId="25F95060" w14:textId="77777777" w:rsidTr="00F13575">
        <w:tc>
          <w:tcPr>
            <w:tcW w:w="3420" w:type="dxa"/>
            <w:shd w:val="clear" w:color="auto" w:fill="auto"/>
          </w:tcPr>
          <w:p w14:paraId="79951596" w14:textId="2BDA2D55" w:rsidR="00B049D1" w:rsidRPr="00182628" w:rsidRDefault="00B049D1" w:rsidP="00B049D1">
            <w:pPr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มกราคม 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540" w:type="dxa"/>
          </w:tcPr>
          <w:p w14:paraId="1A39AA42" w14:textId="77777777" w:rsidR="00B049D1" w:rsidRPr="00182628" w:rsidRDefault="00B049D1" w:rsidP="00B049D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6A1759" w14:textId="0BC28589" w:rsidR="00B049D1" w:rsidRPr="00182628" w:rsidRDefault="00B049D1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271,947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C0E94E9" w14:textId="77777777" w:rsidR="00B049D1" w:rsidRPr="00182628" w:rsidRDefault="00B049D1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7397D9" w14:textId="76D929F0" w:rsidR="00B049D1" w:rsidRPr="000C0FFE" w:rsidRDefault="00B049D1" w:rsidP="000C0FFE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0C0FFE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313,991</w:t>
            </w:r>
          </w:p>
        </w:tc>
        <w:tc>
          <w:tcPr>
            <w:tcW w:w="236" w:type="dxa"/>
          </w:tcPr>
          <w:p w14:paraId="1B951436" w14:textId="77777777" w:rsidR="00B049D1" w:rsidRPr="00182628" w:rsidRDefault="00B049D1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41350DD2" w14:textId="781F9F0F" w:rsidR="00B049D1" w:rsidRPr="000C0FFE" w:rsidRDefault="00B049D1" w:rsidP="000C0FFE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0C0FFE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128,299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B5FFF97" w14:textId="77777777" w:rsidR="00B049D1" w:rsidRPr="00182628" w:rsidRDefault="00B049D1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DD1694" w14:textId="7CA27973" w:rsidR="00B049D1" w:rsidRPr="003F05F1" w:rsidRDefault="00B049D1" w:rsidP="003F05F1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3F05F1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20,823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B7F39F" w14:textId="77777777" w:rsidR="00B049D1" w:rsidRPr="00182628" w:rsidRDefault="00B049D1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09FC04" w14:textId="074065A9" w:rsidR="00B049D1" w:rsidRPr="003F05F1" w:rsidRDefault="00B049D1" w:rsidP="003F05F1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3F05F1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13,364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E161CD0" w14:textId="77777777" w:rsidR="00B049D1" w:rsidRPr="003F05F1" w:rsidRDefault="00B049D1" w:rsidP="003F05F1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85" w:type="dxa"/>
            <w:gridSpan w:val="2"/>
            <w:tcBorders>
              <w:bottom w:val="double" w:sz="4" w:space="0" w:color="auto"/>
            </w:tcBorders>
          </w:tcPr>
          <w:p w14:paraId="715C3F09" w14:textId="329B763A" w:rsidR="00B049D1" w:rsidRPr="003F05F1" w:rsidRDefault="00B049D1" w:rsidP="003F05F1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3F05F1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187,013</w:t>
            </w:r>
          </w:p>
        </w:tc>
        <w:tc>
          <w:tcPr>
            <w:tcW w:w="272" w:type="dxa"/>
            <w:gridSpan w:val="2"/>
          </w:tcPr>
          <w:p w14:paraId="7AEB368D" w14:textId="77777777" w:rsidR="00B049D1" w:rsidRPr="003F05F1" w:rsidRDefault="00B049D1" w:rsidP="003F05F1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1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98A9D9" w14:textId="300E6B6E" w:rsidR="00B049D1" w:rsidRPr="00182628" w:rsidRDefault="00B049D1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228,874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B8AF96" w14:textId="77777777" w:rsidR="00B049D1" w:rsidRPr="00182628" w:rsidRDefault="00B049D1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3511D2" w14:textId="042A1501" w:rsidR="00B049D1" w:rsidRPr="009E073B" w:rsidRDefault="00B049D1" w:rsidP="009E073B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9E073B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1,164,311</w:t>
            </w:r>
          </w:p>
        </w:tc>
      </w:tr>
      <w:tr w:rsidR="00B049D1" w:rsidRPr="00182628" w14:paraId="17055AEB" w14:textId="77777777" w:rsidTr="00F13575">
        <w:trPr>
          <w:trHeight w:val="108"/>
        </w:trPr>
        <w:tc>
          <w:tcPr>
            <w:tcW w:w="3420" w:type="dxa"/>
            <w:shd w:val="clear" w:color="auto" w:fill="auto"/>
          </w:tcPr>
          <w:p w14:paraId="6A6AA6CB" w14:textId="4EE4AF0C" w:rsidR="00B049D1" w:rsidRPr="00182628" w:rsidRDefault="00B049D1" w:rsidP="00B049D1">
            <w:pPr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</w:rPr>
              <w:t>2564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และ 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มกราคม 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540" w:type="dxa"/>
          </w:tcPr>
          <w:p w14:paraId="30CC3333" w14:textId="77777777" w:rsidR="00B049D1" w:rsidRPr="00182628" w:rsidRDefault="00B049D1" w:rsidP="00B049D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8DBA8D" w14:textId="56C4D0DB" w:rsidR="00B049D1" w:rsidRPr="00182628" w:rsidRDefault="00B049D1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193,234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03A6FEB" w14:textId="77777777" w:rsidR="00B049D1" w:rsidRPr="00182628" w:rsidRDefault="00B049D1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E442CB" w14:textId="630988BF" w:rsidR="00B049D1" w:rsidRPr="000C0FFE" w:rsidRDefault="00B049D1" w:rsidP="000C0FFE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0C0FFE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237,058</w:t>
            </w:r>
          </w:p>
        </w:tc>
        <w:tc>
          <w:tcPr>
            <w:tcW w:w="236" w:type="dxa"/>
          </w:tcPr>
          <w:p w14:paraId="4BE336F8" w14:textId="77777777" w:rsidR="00B049D1" w:rsidRPr="00182628" w:rsidRDefault="00B049D1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66C09E09" w14:textId="686CF84C" w:rsidR="00B049D1" w:rsidRPr="000C0FFE" w:rsidRDefault="00B049D1" w:rsidP="000C0FFE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0C0FFE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57,755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67BA63A" w14:textId="77777777" w:rsidR="00B049D1" w:rsidRPr="00182628" w:rsidRDefault="00B049D1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A4A236" w14:textId="05EE5F74" w:rsidR="00B049D1" w:rsidRPr="003F05F1" w:rsidRDefault="00B049D1" w:rsidP="003F05F1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3F05F1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14,576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EFD2B9" w14:textId="77777777" w:rsidR="00B049D1" w:rsidRPr="00182628" w:rsidRDefault="00B049D1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73ECA2" w14:textId="6EC4165D" w:rsidR="00B049D1" w:rsidRPr="003F05F1" w:rsidRDefault="00B049D1" w:rsidP="003F05F1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3F05F1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12,670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F49CC21" w14:textId="77777777" w:rsidR="00B049D1" w:rsidRPr="003F05F1" w:rsidRDefault="00B049D1" w:rsidP="003F05F1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85" w:type="dxa"/>
            <w:gridSpan w:val="2"/>
            <w:tcBorders>
              <w:bottom w:val="double" w:sz="4" w:space="0" w:color="auto"/>
            </w:tcBorders>
          </w:tcPr>
          <w:p w14:paraId="4D29008E" w14:textId="1991D5B2" w:rsidR="00B049D1" w:rsidRPr="003F05F1" w:rsidRDefault="00B049D1" w:rsidP="003F05F1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3F05F1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48,991</w:t>
            </w:r>
          </w:p>
        </w:tc>
        <w:tc>
          <w:tcPr>
            <w:tcW w:w="272" w:type="dxa"/>
            <w:gridSpan w:val="2"/>
          </w:tcPr>
          <w:p w14:paraId="39071716" w14:textId="77777777" w:rsidR="00B049D1" w:rsidRPr="003F05F1" w:rsidRDefault="00B049D1" w:rsidP="003F05F1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1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0D761D" w14:textId="798F51AD" w:rsidR="00B049D1" w:rsidRPr="00182628" w:rsidRDefault="00B049D1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48,040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792F8A" w14:textId="77777777" w:rsidR="00B049D1" w:rsidRPr="00182628" w:rsidRDefault="00B049D1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21CEBF" w14:textId="7041249F" w:rsidR="00B049D1" w:rsidRPr="009E073B" w:rsidRDefault="00B049D1" w:rsidP="009E073B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9E073B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612,324</w:t>
            </w:r>
          </w:p>
        </w:tc>
      </w:tr>
      <w:tr w:rsidR="00B049D1" w:rsidRPr="00182628" w14:paraId="70030DA2" w14:textId="77777777" w:rsidTr="00F13575">
        <w:tc>
          <w:tcPr>
            <w:tcW w:w="3420" w:type="dxa"/>
            <w:shd w:val="clear" w:color="auto" w:fill="auto"/>
          </w:tcPr>
          <w:p w14:paraId="0E451A33" w14:textId="3F8563C6" w:rsidR="00B049D1" w:rsidRPr="00182628" w:rsidRDefault="00B049D1" w:rsidP="00B049D1">
            <w:pPr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182628">
              <w:rPr>
                <w:rFonts w:ascii="Angsana New" w:hAnsi="Angsan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540" w:type="dxa"/>
          </w:tcPr>
          <w:p w14:paraId="48945EB2" w14:textId="77777777" w:rsidR="00B049D1" w:rsidRPr="00182628" w:rsidRDefault="00B049D1" w:rsidP="00B049D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24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0ADE9D" w14:textId="726491EA" w:rsidR="00B049D1" w:rsidRPr="00182628" w:rsidRDefault="00FF7179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189,934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80AD679" w14:textId="77777777" w:rsidR="00B049D1" w:rsidRPr="00182628" w:rsidRDefault="00B049D1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D2A497" w14:textId="4A1CB1F9" w:rsidR="00B049D1" w:rsidRPr="000C0FFE" w:rsidRDefault="00FF7179" w:rsidP="000C0FFE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0C0FFE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196,77</w:t>
            </w:r>
            <w:r w:rsidR="00FC2672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</w:t>
            </w:r>
          </w:p>
        </w:tc>
        <w:tc>
          <w:tcPr>
            <w:tcW w:w="236" w:type="dxa"/>
          </w:tcPr>
          <w:p w14:paraId="16011D62" w14:textId="77777777" w:rsidR="00B049D1" w:rsidRPr="00182628" w:rsidRDefault="00B049D1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43D0FB10" w14:textId="6D53ED29" w:rsidR="00B049D1" w:rsidRPr="000C0FFE" w:rsidRDefault="00FF7179" w:rsidP="000C0FFE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0C0FFE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41,66</w:t>
            </w:r>
            <w:r w:rsidR="00825042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33C7313" w14:textId="77777777" w:rsidR="00B049D1" w:rsidRPr="00182628" w:rsidRDefault="00B049D1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1766B7" w14:textId="167C9F10" w:rsidR="00B049D1" w:rsidRPr="003F05F1" w:rsidRDefault="00FF7179" w:rsidP="003F05F1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3F05F1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9,428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CC208A" w14:textId="77777777" w:rsidR="00B049D1" w:rsidRPr="00182628" w:rsidRDefault="00B049D1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7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0958D4" w14:textId="1E72B0FA" w:rsidR="00B049D1" w:rsidRPr="003F05F1" w:rsidRDefault="00FF7179" w:rsidP="003F05F1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3F05F1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13,007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CA1846C" w14:textId="77777777" w:rsidR="00B049D1" w:rsidRPr="003F05F1" w:rsidRDefault="00B049D1" w:rsidP="003F05F1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85" w:type="dxa"/>
            <w:gridSpan w:val="2"/>
            <w:tcBorders>
              <w:bottom w:val="double" w:sz="4" w:space="0" w:color="auto"/>
            </w:tcBorders>
          </w:tcPr>
          <w:p w14:paraId="4B62010B" w14:textId="2AC46CE5" w:rsidR="00B049D1" w:rsidRPr="003F05F1" w:rsidRDefault="00FF7179" w:rsidP="003F05F1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3F05F1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28,82</w:t>
            </w:r>
            <w:r w:rsidR="002632B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5</w:t>
            </w:r>
          </w:p>
        </w:tc>
        <w:tc>
          <w:tcPr>
            <w:tcW w:w="272" w:type="dxa"/>
            <w:gridSpan w:val="2"/>
          </w:tcPr>
          <w:p w14:paraId="09CEECB9" w14:textId="77777777" w:rsidR="00B049D1" w:rsidRPr="00182628" w:rsidRDefault="00B049D1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5C33FF" w14:textId="2748326D" w:rsidR="00B049D1" w:rsidRPr="00182628" w:rsidRDefault="00FF7179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18262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48,58</w:t>
            </w:r>
            <w:r w:rsidR="002632B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439FB9" w14:textId="77777777" w:rsidR="00B049D1" w:rsidRPr="00182628" w:rsidRDefault="00B049D1" w:rsidP="00182628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5326C4" w14:textId="18D6F497" w:rsidR="00B049D1" w:rsidRPr="009E073B" w:rsidRDefault="00FF7179" w:rsidP="009E073B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9E073B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528,213</w:t>
            </w:r>
          </w:p>
        </w:tc>
      </w:tr>
    </w:tbl>
    <w:p w14:paraId="5AC6E5BE" w14:textId="77777777" w:rsidR="00DC2AC8" w:rsidRPr="006B07E9" w:rsidRDefault="00DC2AC8" w:rsidP="00BC4731">
      <w:pPr>
        <w:pStyle w:val="ListParagraph"/>
        <w:tabs>
          <w:tab w:val="left" w:pos="540"/>
          <w:tab w:val="left" w:pos="630"/>
        </w:tabs>
        <w:spacing w:line="240" w:lineRule="auto"/>
        <w:ind w:left="0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DC2AC8" w:rsidRPr="006B07E9" w:rsidSect="00047E31">
          <w:headerReference w:type="default" r:id="rId19"/>
          <w:pgSz w:w="16834" w:h="11909" w:orient="landscape" w:code="9"/>
          <w:pgMar w:top="1080" w:right="1084" w:bottom="1152" w:left="1080" w:header="720" w:footer="720" w:gutter="0"/>
          <w:cols w:space="720"/>
          <w:docGrid w:linePitch="245"/>
        </w:sectPr>
      </w:pPr>
    </w:p>
    <w:p w14:paraId="42092A23" w14:textId="4FA6A291" w:rsidR="00BD70B7" w:rsidRPr="00AE2820" w:rsidRDefault="00BD70B7" w:rsidP="00067062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E2820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สัญญาเช่า</w:t>
      </w:r>
    </w:p>
    <w:p w14:paraId="36C5CCDF" w14:textId="40C11334" w:rsidR="00BD70B7" w:rsidRDefault="00BD70B7" w:rsidP="00BD70B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36"/>
        <w:gridCol w:w="1114"/>
        <w:gridCol w:w="270"/>
        <w:gridCol w:w="1170"/>
        <w:gridCol w:w="270"/>
        <w:gridCol w:w="1170"/>
      </w:tblGrid>
      <w:tr w:rsidR="00EA794A" w:rsidRPr="006B07E9" w14:paraId="337234BE" w14:textId="77777777" w:rsidTr="003F6689">
        <w:trPr>
          <w:trHeight w:val="20"/>
          <w:tblHeader/>
        </w:trPr>
        <w:tc>
          <w:tcPr>
            <w:tcW w:w="3780" w:type="dxa"/>
          </w:tcPr>
          <w:p w14:paraId="4179994D" w14:textId="1C46E8BA" w:rsidR="00EA794A" w:rsidRPr="006B07E9" w:rsidRDefault="00EA794A" w:rsidP="00010D39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79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2520" w:type="dxa"/>
            <w:gridSpan w:val="3"/>
            <w:vAlign w:val="center"/>
          </w:tcPr>
          <w:p w14:paraId="70FAED46" w14:textId="77777777" w:rsidR="00EA794A" w:rsidRPr="006B07E9" w:rsidRDefault="00EA794A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6D8027" w14:textId="77777777" w:rsidR="00EA794A" w:rsidRPr="006B07E9" w:rsidRDefault="00EA794A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4DA3D66" w14:textId="77777777" w:rsidR="00EA794A" w:rsidRPr="006B07E9" w:rsidRDefault="00EA794A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794A" w:rsidRPr="006B07E9" w14:paraId="1A883B55" w14:textId="77777777" w:rsidTr="003F6689">
        <w:trPr>
          <w:trHeight w:val="20"/>
          <w:tblHeader/>
        </w:trPr>
        <w:tc>
          <w:tcPr>
            <w:tcW w:w="3780" w:type="dxa"/>
          </w:tcPr>
          <w:p w14:paraId="3F5E29D3" w14:textId="41250783" w:rsidR="00EA794A" w:rsidRPr="006B07E9" w:rsidRDefault="00B57E70" w:rsidP="00010D39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EA794A" w:rsidRPr="006B07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A794A"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EA794A"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="00EA794A" w:rsidRPr="006B07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1A776476" w14:textId="0596402A" w:rsidR="00EA794A" w:rsidRPr="006B07E9" w:rsidRDefault="00C605FF" w:rsidP="00010D39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9447D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center"/>
          </w:tcPr>
          <w:p w14:paraId="7155D06A" w14:textId="77777777" w:rsidR="00EA794A" w:rsidRPr="006B07E9" w:rsidRDefault="00EA794A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042972A4" w14:textId="53601F71" w:rsidR="00EA794A" w:rsidRPr="006B07E9" w:rsidRDefault="00C605FF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9447D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51FA211" w14:textId="77777777" w:rsidR="00EA794A" w:rsidRPr="006B07E9" w:rsidRDefault="00EA794A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999519F" w14:textId="705F2C3D" w:rsidR="00EA794A" w:rsidRPr="006B07E9" w:rsidRDefault="00C605FF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9447D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9DD2CBC" w14:textId="77777777" w:rsidR="00EA794A" w:rsidRPr="006B07E9" w:rsidRDefault="00EA794A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509F851" w14:textId="09BF8F0F" w:rsidR="00EA794A" w:rsidRPr="006B07E9" w:rsidRDefault="00C605FF" w:rsidP="00010D39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9447D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A794A" w:rsidRPr="006B07E9" w14:paraId="5C3456F9" w14:textId="77777777" w:rsidTr="003F6689">
        <w:trPr>
          <w:trHeight w:val="20"/>
          <w:tblHeader/>
        </w:trPr>
        <w:tc>
          <w:tcPr>
            <w:tcW w:w="3780" w:type="dxa"/>
          </w:tcPr>
          <w:p w14:paraId="7758E1C0" w14:textId="77777777" w:rsidR="00EA794A" w:rsidRPr="006B07E9" w:rsidRDefault="00EA794A" w:rsidP="00010D39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7D97398" w14:textId="77777777" w:rsidR="00EA794A" w:rsidRPr="006B07E9" w:rsidRDefault="00EA794A" w:rsidP="00010D3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447D6" w:rsidRPr="006B07E9" w14:paraId="606B4F35" w14:textId="77777777" w:rsidTr="003F6689">
        <w:trPr>
          <w:trHeight w:val="20"/>
        </w:trPr>
        <w:tc>
          <w:tcPr>
            <w:tcW w:w="3780" w:type="dxa"/>
          </w:tcPr>
          <w:p w14:paraId="2AE3552C" w14:textId="5AB23D16" w:rsidR="009447D6" w:rsidRPr="006B07E9" w:rsidRDefault="009447D6" w:rsidP="009447D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70" w:type="dxa"/>
          </w:tcPr>
          <w:p w14:paraId="6E4733F3" w14:textId="5A9BAD6A" w:rsidR="009447D6" w:rsidRPr="006B07E9" w:rsidRDefault="000660E6" w:rsidP="009447D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6,528</w:t>
            </w:r>
          </w:p>
        </w:tc>
        <w:tc>
          <w:tcPr>
            <w:tcW w:w="236" w:type="dxa"/>
          </w:tcPr>
          <w:p w14:paraId="3CA0EF9B" w14:textId="77777777" w:rsidR="009447D6" w:rsidRPr="006B07E9" w:rsidRDefault="009447D6" w:rsidP="009447D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14F0BE" w14:textId="7FFA050D" w:rsidR="009447D6" w:rsidRPr="006B07E9" w:rsidRDefault="009447D6" w:rsidP="005F2462">
            <w:pPr>
              <w:tabs>
                <w:tab w:val="decimal" w:pos="884"/>
              </w:tabs>
              <w:spacing w:after="100" w:afterAutospacing="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270" w:type="dxa"/>
          </w:tcPr>
          <w:p w14:paraId="0F645DED" w14:textId="77777777" w:rsidR="009447D6" w:rsidRPr="006B07E9" w:rsidRDefault="009447D6" w:rsidP="009447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7409B8" w14:textId="4D675044" w:rsidR="009447D6" w:rsidRPr="00D968CE" w:rsidRDefault="000660E6" w:rsidP="009447D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6,528</w:t>
            </w:r>
          </w:p>
        </w:tc>
        <w:tc>
          <w:tcPr>
            <w:tcW w:w="270" w:type="dxa"/>
          </w:tcPr>
          <w:p w14:paraId="36A5894C" w14:textId="77777777" w:rsidR="009447D6" w:rsidRPr="006B07E9" w:rsidRDefault="009447D6" w:rsidP="009447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90FDF5" w14:textId="43709068" w:rsidR="009447D6" w:rsidRPr="006B07E9" w:rsidRDefault="009447D6" w:rsidP="009447D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795</w:t>
            </w:r>
          </w:p>
        </w:tc>
      </w:tr>
      <w:tr w:rsidR="009447D6" w:rsidRPr="006B07E9" w14:paraId="780EE3C6" w14:textId="77777777" w:rsidTr="003F6689">
        <w:trPr>
          <w:trHeight w:val="20"/>
        </w:trPr>
        <w:tc>
          <w:tcPr>
            <w:tcW w:w="3780" w:type="dxa"/>
          </w:tcPr>
          <w:p w14:paraId="7A34CA32" w14:textId="02DE5B59" w:rsidR="009447D6" w:rsidRPr="006B07E9" w:rsidRDefault="009447D6" w:rsidP="009447D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</w:tcPr>
          <w:p w14:paraId="563DCE88" w14:textId="5E100CDA" w:rsidR="009447D6" w:rsidRPr="00B57E70" w:rsidRDefault="000660E6" w:rsidP="009447D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</w:t>
            </w:r>
            <w:r w:rsidR="00A95C6C">
              <w:rPr>
                <w:rFonts w:ascii="Angsana New" w:hAnsi="Angsana New"/>
                <w:sz w:val="30"/>
                <w:szCs w:val="30"/>
              </w:rPr>
              <w:t>909</w:t>
            </w:r>
          </w:p>
        </w:tc>
        <w:tc>
          <w:tcPr>
            <w:tcW w:w="236" w:type="dxa"/>
          </w:tcPr>
          <w:p w14:paraId="1C2926AD" w14:textId="77777777" w:rsidR="009447D6" w:rsidRPr="006B07E9" w:rsidRDefault="009447D6" w:rsidP="009447D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BD8A92" w14:textId="731BF1C2" w:rsidR="009447D6" w:rsidRPr="006B07E9" w:rsidRDefault="009447D6" w:rsidP="005F2462">
            <w:pPr>
              <w:tabs>
                <w:tab w:val="decimal" w:pos="884"/>
              </w:tabs>
              <w:spacing w:after="100" w:afterAutospacing="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97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270" w:type="dxa"/>
          </w:tcPr>
          <w:p w14:paraId="0F79E712" w14:textId="77777777" w:rsidR="009447D6" w:rsidRPr="006B07E9" w:rsidRDefault="009447D6" w:rsidP="009447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A263E5" w14:textId="4DE4D1D1" w:rsidR="009447D6" w:rsidRPr="006B07E9" w:rsidRDefault="00A95C6C" w:rsidP="009447D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18,395</w:t>
            </w:r>
          </w:p>
        </w:tc>
        <w:tc>
          <w:tcPr>
            <w:tcW w:w="270" w:type="dxa"/>
          </w:tcPr>
          <w:p w14:paraId="3ADF3789" w14:textId="77777777" w:rsidR="009447D6" w:rsidRPr="006B07E9" w:rsidRDefault="009447D6" w:rsidP="009447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625977" w14:textId="2A732AA2" w:rsidR="009447D6" w:rsidRPr="006B07E9" w:rsidRDefault="009447D6" w:rsidP="009447D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053</w:t>
            </w:r>
          </w:p>
        </w:tc>
      </w:tr>
      <w:tr w:rsidR="007F4CB6" w:rsidRPr="006B07E9" w14:paraId="3C15EB8F" w14:textId="77777777" w:rsidTr="003F6689">
        <w:trPr>
          <w:trHeight w:val="20"/>
        </w:trPr>
        <w:tc>
          <w:tcPr>
            <w:tcW w:w="3780" w:type="dxa"/>
          </w:tcPr>
          <w:p w14:paraId="11633E27" w14:textId="47B162C9" w:rsidR="007F4CB6" w:rsidRPr="006B07E9" w:rsidRDefault="00334DFC" w:rsidP="009447D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541205" w14:textId="43D1F8C7" w:rsidR="007F4CB6" w:rsidRPr="00B57E70" w:rsidRDefault="00334DFC" w:rsidP="009447D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36" w:type="dxa"/>
          </w:tcPr>
          <w:p w14:paraId="5F4417F7" w14:textId="77777777" w:rsidR="007F4CB6" w:rsidRPr="006B07E9" w:rsidRDefault="007F4CB6" w:rsidP="009447D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25849E1" w14:textId="6639D849" w:rsidR="007F4CB6" w:rsidRPr="00C605FF" w:rsidRDefault="000660E6" w:rsidP="00334DFC">
            <w:pPr>
              <w:tabs>
                <w:tab w:val="decimal" w:pos="588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170CD7" w14:textId="77777777" w:rsidR="007F4CB6" w:rsidRPr="006B07E9" w:rsidRDefault="007F4CB6" w:rsidP="009447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544E40" w14:textId="4A2DC3F3" w:rsidR="007F4CB6" w:rsidRPr="006B07E9" w:rsidRDefault="00334DFC" w:rsidP="009447D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14:paraId="504AC54A" w14:textId="77777777" w:rsidR="007F4CB6" w:rsidRPr="006B07E9" w:rsidRDefault="007F4CB6" w:rsidP="009447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7F9221" w14:textId="7273F98F" w:rsidR="007F4CB6" w:rsidRPr="00C605FF" w:rsidRDefault="000660E6" w:rsidP="003F6689">
            <w:pPr>
              <w:tabs>
                <w:tab w:val="decimal" w:pos="588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47D6" w:rsidRPr="006B07E9" w14:paraId="519A0455" w14:textId="77777777" w:rsidTr="003F6689">
        <w:trPr>
          <w:trHeight w:val="20"/>
        </w:trPr>
        <w:tc>
          <w:tcPr>
            <w:tcW w:w="3780" w:type="dxa"/>
          </w:tcPr>
          <w:p w14:paraId="5B3B2DA4" w14:textId="27631D75" w:rsidR="009447D6" w:rsidRPr="006B07E9" w:rsidRDefault="009447D6" w:rsidP="009447D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52C55F" w14:textId="14C88ECE" w:rsidR="009447D6" w:rsidRPr="00B57E70" w:rsidRDefault="000660E6" w:rsidP="009447D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102,612</w:t>
            </w:r>
          </w:p>
        </w:tc>
        <w:tc>
          <w:tcPr>
            <w:tcW w:w="236" w:type="dxa"/>
          </w:tcPr>
          <w:p w14:paraId="6A6A8A5A" w14:textId="77777777" w:rsidR="009447D6" w:rsidRPr="006B07E9" w:rsidRDefault="009447D6" w:rsidP="009447D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44A8B6B" w14:textId="04ABB96B" w:rsidR="009447D6" w:rsidRPr="00B57E70" w:rsidRDefault="009447D6" w:rsidP="00F556C2">
            <w:pPr>
              <w:tabs>
                <w:tab w:val="decimal" w:pos="920"/>
              </w:tabs>
              <w:spacing w:after="100" w:afterAutospacing="1"/>
              <w:ind w:lef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Pr="00B57E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270" w:type="dxa"/>
          </w:tcPr>
          <w:p w14:paraId="0AD350DB" w14:textId="77777777" w:rsidR="009447D6" w:rsidRPr="006B07E9" w:rsidRDefault="009447D6" w:rsidP="009447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D191E3" w14:textId="24F96600" w:rsidR="009447D6" w:rsidRPr="00B57E70" w:rsidRDefault="000660E6" w:rsidP="009447D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25,027</w:t>
            </w:r>
          </w:p>
        </w:tc>
        <w:tc>
          <w:tcPr>
            <w:tcW w:w="270" w:type="dxa"/>
          </w:tcPr>
          <w:p w14:paraId="6DD6915F" w14:textId="77777777" w:rsidR="009447D6" w:rsidRPr="006B07E9" w:rsidRDefault="009447D6" w:rsidP="009447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93D688" w14:textId="29C0DE43" w:rsidR="009447D6" w:rsidRPr="00B57E70" w:rsidRDefault="009447D6" w:rsidP="009447D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B57E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848</w:t>
            </w:r>
          </w:p>
        </w:tc>
      </w:tr>
    </w:tbl>
    <w:p w14:paraId="4A0A89C8" w14:textId="115499F9" w:rsidR="00EA794A" w:rsidRDefault="00EA794A" w:rsidP="00BD70B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EF4E4F9" w14:textId="1E93EF5A" w:rsidR="0029340E" w:rsidRPr="0008574F" w:rsidRDefault="0029340E" w:rsidP="00BD70B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ในปี </w:t>
      </w:r>
      <w:r w:rsidR="00C605FF" w:rsidRPr="00C605FF">
        <w:rPr>
          <w:rFonts w:ascii="Angsana New" w:hAnsi="Angsana New"/>
          <w:sz w:val="30"/>
          <w:szCs w:val="30"/>
        </w:rPr>
        <w:t>256</w:t>
      </w:r>
      <w:r w:rsidR="00B5083D">
        <w:rPr>
          <w:rFonts w:ascii="Angsana New" w:hAnsi="Angsana New"/>
          <w:sz w:val="30"/>
          <w:szCs w:val="30"/>
        </w:rPr>
        <w:t>5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สินทรัพย์สิทธิการใช้ของ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="007D7510">
        <w:rPr>
          <w:rFonts w:ascii="Angsana New" w:hAnsi="Angsana New" w:hint="cs"/>
          <w:sz w:val="30"/>
          <w:szCs w:val="30"/>
          <w:cs/>
        </w:rPr>
        <w:t>และบริษัท</w:t>
      </w:r>
      <w:r w:rsidR="00A93679">
        <w:rPr>
          <w:rFonts w:ascii="Angsana New" w:hAnsi="Angsana New" w:hint="cs"/>
          <w:sz w:val="30"/>
          <w:szCs w:val="30"/>
          <w:cs/>
        </w:rPr>
        <w:t>เพิ่มขึ้น</w:t>
      </w:r>
      <w:r w:rsidRPr="006B07E9">
        <w:rPr>
          <w:rFonts w:ascii="Angsana New" w:hAnsi="Angsana New"/>
          <w:sz w:val="30"/>
          <w:szCs w:val="30"/>
          <w:cs/>
        </w:rPr>
        <w:t>เป็นจำนว</w:t>
      </w:r>
      <w:r w:rsidR="00A93679">
        <w:rPr>
          <w:rFonts w:ascii="Angsana New" w:hAnsi="Angsana New" w:hint="cs"/>
          <w:sz w:val="30"/>
          <w:szCs w:val="30"/>
          <w:cs/>
        </w:rPr>
        <w:t xml:space="preserve">น </w:t>
      </w:r>
      <w:r w:rsidR="007C5366" w:rsidRPr="007C5366">
        <w:rPr>
          <w:rFonts w:ascii="Angsana New" w:hAnsi="Angsana New" w:hint="cs"/>
          <w:sz w:val="30"/>
          <w:szCs w:val="30"/>
        </w:rPr>
        <w:t>2</w:t>
      </w:r>
      <w:r w:rsidR="00A93679">
        <w:rPr>
          <w:rFonts w:ascii="Angsana New" w:hAnsi="Angsana New" w:hint="cs"/>
          <w:sz w:val="30"/>
          <w:szCs w:val="30"/>
          <w:cs/>
        </w:rPr>
        <w:t>.</w:t>
      </w:r>
      <w:r w:rsidR="00C16199">
        <w:rPr>
          <w:rFonts w:ascii="Angsana New" w:hAnsi="Angsana New"/>
          <w:sz w:val="30"/>
          <w:szCs w:val="30"/>
        </w:rPr>
        <w:t>83</w:t>
      </w:r>
      <w:r w:rsidR="0008574F">
        <w:rPr>
          <w:rFonts w:ascii="Angsana New" w:hAnsi="Angsana New" w:hint="cs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ล้านบาท และ</w:t>
      </w:r>
      <w:r w:rsidR="00A93679">
        <w:rPr>
          <w:rFonts w:ascii="Angsana New" w:hAnsi="Angsana New" w:hint="cs"/>
          <w:sz w:val="30"/>
          <w:szCs w:val="30"/>
          <w:cs/>
        </w:rPr>
        <w:t xml:space="preserve"> </w:t>
      </w:r>
      <w:r w:rsidR="007C5366" w:rsidRPr="007C5366">
        <w:rPr>
          <w:rFonts w:ascii="Angsana New" w:hAnsi="Angsana New" w:hint="cs"/>
          <w:sz w:val="30"/>
          <w:szCs w:val="30"/>
        </w:rPr>
        <w:t>14</w:t>
      </w:r>
      <w:r w:rsidR="00A93679">
        <w:rPr>
          <w:rFonts w:ascii="Angsana New" w:hAnsi="Angsana New" w:hint="cs"/>
          <w:sz w:val="30"/>
          <w:szCs w:val="30"/>
          <w:cs/>
        </w:rPr>
        <w:t>.</w:t>
      </w:r>
      <w:r w:rsidR="007C5366" w:rsidRPr="007C5366">
        <w:rPr>
          <w:rFonts w:ascii="Angsana New" w:hAnsi="Angsana New" w:hint="cs"/>
          <w:sz w:val="30"/>
          <w:szCs w:val="30"/>
        </w:rPr>
        <w:t>18</w:t>
      </w:r>
      <w:r w:rsidR="00A93679">
        <w:rPr>
          <w:rFonts w:ascii="Angsana New" w:hAnsi="Angsana New" w:hint="cs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ล้านบาทตามลำดับ</w:t>
      </w:r>
      <w:r w:rsidR="00F200F5">
        <w:rPr>
          <w:rFonts w:ascii="Angsana New" w:hAnsi="Angsana New"/>
          <w:sz w:val="30"/>
          <w:szCs w:val="30"/>
        </w:rPr>
        <w:t xml:space="preserve"> </w:t>
      </w:r>
      <w:r w:rsidR="00F200F5" w:rsidRPr="0008574F">
        <w:rPr>
          <w:rFonts w:ascii="Angsana New" w:hAnsi="Angsana New"/>
          <w:i/>
          <w:iCs/>
          <w:sz w:val="30"/>
          <w:szCs w:val="30"/>
        </w:rPr>
        <w:t>(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256</w:t>
      </w:r>
      <w:r w:rsidR="00B5083D">
        <w:rPr>
          <w:rFonts w:ascii="Angsana New" w:hAnsi="Angsana New"/>
          <w:i/>
          <w:iCs/>
          <w:sz w:val="30"/>
          <w:szCs w:val="30"/>
        </w:rPr>
        <w:t>4</w:t>
      </w:r>
      <w:r w:rsidR="00F200F5" w:rsidRPr="0008574F">
        <w:rPr>
          <w:rFonts w:ascii="Angsana New" w:hAnsi="Angsana New"/>
          <w:i/>
          <w:iCs/>
          <w:sz w:val="30"/>
          <w:szCs w:val="30"/>
        </w:rPr>
        <w:t xml:space="preserve">: </w:t>
      </w:r>
      <w:r w:rsidR="00B5083D" w:rsidRPr="00B5083D">
        <w:rPr>
          <w:rFonts w:ascii="Angsana New" w:hAnsi="Angsana New"/>
          <w:i/>
          <w:iCs/>
          <w:sz w:val="30"/>
          <w:szCs w:val="30"/>
        </w:rPr>
        <w:t xml:space="preserve">16.95 </w:t>
      </w:r>
      <w:r w:rsidR="00F200F5" w:rsidRPr="0008574F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B5083D">
        <w:rPr>
          <w:rFonts w:ascii="Angsana New" w:hAnsi="Angsana New"/>
          <w:i/>
          <w:iCs/>
          <w:sz w:val="30"/>
          <w:szCs w:val="30"/>
        </w:rPr>
        <w:t>7.84</w:t>
      </w:r>
      <w:r w:rsidR="00C73E60" w:rsidRPr="0008574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200F5" w:rsidRPr="0008574F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156EE088" w14:textId="7CB09CF6" w:rsidR="009411EE" w:rsidRPr="006B07E9" w:rsidRDefault="009411EE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2"/>
        <w:gridCol w:w="266"/>
        <w:gridCol w:w="6"/>
        <w:gridCol w:w="1166"/>
        <w:gridCol w:w="270"/>
        <w:gridCol w:w="1269"/>
        <w:gridCol w:w="268"/>
        <w:gridCol w:w="6"/>
        <w:gridCol w:w="986"/>
        <w:gridCol w:w="270"/>
        <w:gridCol w:w="1171"/>
      </w:tblGrid>
      <w:tr w:rsidR="00D631BB" w:rsidRPr="006B07E9" w14:paraId="20273883" w14:textId="77777777" w:rsidTr="00182628">
        <w:trPr>
          <w:tblHeader/>
        </w:trPr>
        <w:tc>
          <w:tcPr>
            <w:tcW w:w="1908" w:type="pct"/>
          </w:tcPr>
          <w:p w14:paraId="6708066A" w14:textId="77777777" w:rsidR="00D631BB" w:rsidRPr="006B07E9" w:rsidRDefault="00D631BB" w:rsidP="00D631B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39EAFE47" w14:textId="77777777" w:rsidR="00D631BB" w:rsidRPr="006B07E9" w:rsidRDefault="00D631BB" w:rsidP="00D631B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3" w:type="pct"/>
            <w:gridSpan w:val="3"/>
          </w:tcPr>
          <w:p w14:paraId="0729C79B" w14:textId="77777777" w:rsidR="00D631BB" w:rsidRPr="006B07E9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14:paraId="68DB48AB" w14:textId="77777777" w:rsidR="00D631BB" w:rsidRPr="006B07E9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3F7FAD46" w14:textId="77777777" w:rsidR="00D631BB" w:rsidRPr="006B07E9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631BB" w:rsidRPr="006B07E9" w14:paraId="3212BAAA" w14:textId="77777777" w:rsidTr="00182628">
        <w:trPr>
          <w:tblHeader/>
        </w:trPr>
        <w:tc>
          <w:tcPr>
            <w:tcW w:w="2053" w:type="pct"/>
            <w:gridSpan w:val="2"/>
          </w:tcPr>
          <w:p w14:paraId="1BAFCA84" w14:textId="71EB25C8" w:rsidR="00D631BB" w:rsidRPr="006B07E9" w:rsidRDefault="00D631BB" w:rsidP="00D631BB">
            <w:pPr>
              <w:pStyle w:val="BodyText"/>
              <w:spacing w:after="0"/>
              <w:ind w:left="-18" w:right="-131"/>
              <w:rPr>
                <w:rFonts w:ascii="Angsana New" w:hAnsi="Angsana New"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4661FF"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8" w:type="pct"/>
            <w:gridSpan w:val="2"/>
          </w:tcPr>
          <w:p w14:paraId="41F8E406" w14:textId="6924D5DF" w:rsidR="00D631BB" w:rsidRPr="006B07E9" w:rsidRDefault="00C605FF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9447D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04508B42" w14:textId="77777777" w:rsidR="00D631BB" w:rsidRPr="006B07E9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20FB049F" w14:textId="06FAC2EF" w:rsidR="00D631BB" w:rsidRPr="006B07E9" w:rsidRDefault="00C605FF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9447D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58ED1097" w14:textId="77777777" w:rsidR="00D631BB" w:rsidRPr="006B07E9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19A25FFA" w14:textId="0B49CC2E" w:rsidR="00D631BB" w:rsidRPr="006B07E9" w:rsidRDefault="00C605FF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9447D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0548BB9C" w14:textId="77777777" w:rsidR="00D631BB" w:rsidRPr="006B07E9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2521594" w14:textId="67355CC3" w:rsidR="00D631BB" w:rsidRPr="006B07E9" w:rsidRDefault="00C605FF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9447D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631BB" w:rsidRPr="006B07E9" w14:paraId="29B1122C" w14:textId="77777777" w:rsidTr="00182628">
        <w:trPr>
          <w:tblHeader/>
        </w:trPr>
        <w:tc>
          <w:tcPr>
            <w:tcW w:w="1908" w:type="pct"/>
          </w:tcPr>
          <w:p w14:paraId="138FD4D1" w14:textId="77777777" w:rsidR="00D631BB" w:rsidRPr="006B07E9" w:rsidRDefault="00D631BB" w:rsidP="00D631BB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FE40D3A" w14:textId="77777777" w:rsidR="00D631BB" w:rsidRPr="006B07E9" w:rsidRDefault="00D631BB" w:rsidP="00D631BB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7" w:type="pct"/>
            <w:gridSpan w:val="9"/>
          </w:tcPr>
          <w:p w14:paraId="3ADC1F7F" w14:textId="77777777" w:rsidR="00D631BB" w:rsidRPr="006B07E9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31BB" w:rsidRPr="006B07E9" w14:paraId="4A5EC51E" w14:textId="77777777" w:rsidTr="00182628">
        <w:tc>
          <w:tcPr>
            <w:tcW w:w="1908" w:type="pct"/>
          </w:tcPr>
          <w:p w14:paraId="0912DCF5" w14:textId="079D4A58" w:rsidR="00D631BB" w:rsidRPr="006B07E9" w:rsidRDefault="00D631BB" w:rsidP="00D631BB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44" w:type="pct"/>
          </w:tcPr>
          <w:p w14:paraId="33B3549C" w14:textId="77777777" w:rsidR="00D631BB" w:rsidRPr="006B07E9" w:rsidRDefault="00D631BB" w:rsidP="00D631BB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01C1A198" w14:textId="77777777" w:rsidR="00D631BB" w:rsidRPr="006B07E9" w:rsidRDefault="00D631BB" w:rsidP="00D631BB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60EB2E" w14:textId="77777777" w:rsidR="00D631BB" w:rsidRPr="006B07E9" w:rsidRDefault="00D631BB" w:rsidP="00D631B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2D2B2EF0" w14:textId="77777777" w:rsidR="00D631BB" w:rsidRPr="006B07E9" w:rsidRDefault="00D631BB" w:rsidP="00D631BB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CB474E4" w14:textId="77777777" w:rsidR="00D631BB" w:rsidRPr="006B07E9" w:rsidRDefault="00D631BB" w:rsidP="00D631B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61F54883" w14:textId="77777777" w:rsidR="00D631BB" w:rsidRPr="006B07E9" w:rsidRDefault="00D631BB" w:rsidP="00D631BB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EBA2D5" w14:textId="77777777" w:rsidR="00D631BB" w:rsidRPr="006B07E9" w:rsidRDefault="00D631BB" w:rsidP="00D631B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FD285AA" w14:textId="77777777" w:rsidR="00D631BB" w:rsidRPr="006B07E9" w:rsidRDefault="00D631BB" w:rsidP="00D631BB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1BB" w:rsidRPr="006B07E9" w14:paraId="30C57E9A" w14:textId="77777777" w:rsidTr="00182628">
        <w:tc>
          <w:tcPr>
            <w:tcW w:w="1908" w:type="pct"/>
          </w:tcPr>
          <w:p w14:paraId="5A4C1D2A" w14:textId="5627F230" w:rsidR="00D631BB" w:rsidRPr="006B07E9" w:rsidRDefault="00D631BB" w:rsidP="00D631B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" w:type="pct"/>
          </w:tcPr>
          <w:p w14:paraId="3507B31E" w14:textId="77777777" w:rsidR="00D631BB" w:rsidRPr="006B07E9" w:rsidRDefault="00D631BB" w:rsidP="00D631BB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036F5E18" w14:textId="77777777" w:rsidR="00D631BB" w:rsidRPr="006B07E9" w:rsidRDefault="00D631BB" w:rsidP="00D631BB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796A2D" w14:textId="77777777" w:rsidR="00D631BB" w:rsidRPr="006B07E9" w:rsidRDefault="00D631BB" w:rsidP="00D631B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66EB27AC" w14:textId="1230317C" w:rsidR="00D631BB" w:rsidRPr="006B07E9" w:rsidRDefault="00D631BB" w:rsidP="00D631BB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65DDDD4" w14:textId="77777777" w:rsidR="00D631BB" w:rsidRPr="006B07E9" w:rsidRDefault="00D631BB" w:rsidP="00D631B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3A1400E2" w14:textId="77777777" w:rsidR="00D631BB" w:rsidRPr="006B07E9" w:rsidRDefault="00D631BB" w:rsidP="00D631BB">
            <w:pPr>
              <w:tabs>
                <w:tab w:val="decimal" w:pos="5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C72A30A" w14:textId="77777777" w:rsidR="00D631BB" w:rsidRPr="006B07E9" w:rsidRDefault="00D631BB" w:rsidP="00D631B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4E56E4E" w14:textId="75BDECBE" w:rsidR="00D631BB" w:rsidRPr="006B07E9" w:rsidRDefault="00D631BB" w:rsidP="00D631BB">
            <w:pPr>
              <w:pStyle w:val="BodyText"/>
              <w:tabs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47D6" w:rsidRPr="006B07E9" w14:paraId="64D706E7" w14:textId="77777777" w:rsidTr="00182628">
        <w:tc>
          <w:tcPr>
            <w:tcW w:w="1908" w:type="pct"/>
          </w:tcPr>
          <w:p w14:paraId="2396B2BD" w14:textId="3FBB6993" w:rsidR="009447D6" w:rsidRPr="006B07E9" w:rsidRDefault="009447D6" w:rsidP="009447D6">
            <w:pPr>
              <w:pStyle w:val="ListParagraph"/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44" w:type="pct"/>
          </w:tcPr>
          <w:p w14:paraId="6753B980" w14:textId="77777777" w:rsidR="009447D6" w:rsidRPr="006B07E9" w:rsidRDefault="009447D6" w:rsidP="009447D6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12005039" w14:textId="6A3FF6B9" w:rsidR="009447D6" w:rsidRPr="006B07E9" w:rsidRDefault="0023318C" w:rsidP="009447D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2,993</w:t>
            </w:r>
          </w:p>
        </w:tc>
        <w:tc>
          <w:tcPr>
            <w:tcW w:w="147" w:type="pct"/>
          </w:tcPr>
          <w:p w14:paraId="311263B0" w14:textId="77777777" w:rsidR="009447D6" w:rsidRPr="006B07E9" w:rsidRDefault="009447D6" w:rsidP="009447D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29872DA2" w14:textId="23C992F4" w:rsidR="009447D6" w:rsidRPr="006B07E9" w:rsidRDefault="009447D6" w:rsidP="00182628">
            <w:pPr>
              <w:tabs>
                <w:tab w:val="decimal" w:pos="88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409</w:t>
            </w:r>
          </w:p>
        </w:tc>
        <w:tc>
          <w:tcPr>
            <w:tcW w:w="146" w:type="pct"/>
          </w:tcPr>
          <w:p w14:paraId="41EE5966" w14:textId="77777777" w:rsidR="009447D6" w:rsidRPr="006B07E9" w:rsidRDefault="009447D6" w:rsidP="009447D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6FE864B6" w14:textId="6502E677" w:rsidR="009447D6" w:rsidRPr="006B07E9" w:rsidRDefault="0023318C" w:rsidP="00182628">
            <w:pPr>
              <w:tabs>
                <w:tab w:val="decimal" w:pos="620"/>
              </w:tabs>
              <w:spacing w:before="100" w:beforeAutospacing="1" w:after="100" w:afterAutospacing="1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2,993</w:t>
            </w:r>
          </w:p>
        </w:tc>
        <w:tc>
          <w:tcPr>
            <w:tcW w:w="147" w:type="pct"/>
          </w:tcPr>
          <w:p w14:paraId="416C7EF9" w14:textId="77777777" w:rsidR="009447D6" w:rsidRPr="006B07E9" w:rsidRDefault="009447D6" w:rsidP="009447D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A4FDCD0" w14:textId="3E742768" w:rsidR="009447D6" w:rsidRPr="006B07E9" w:rsidRDefault="009447D6" w:rsidP="00972020">
            <w:pPr>
              <w:tabs>
                <w:tab w:val="decimal" w:pos="884"/>
              </w:tabs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  <w:tr w:rsidR="009447D6" w:rsidRPr="006B07E9" w14:paraId="69DCB6ED" w14:textId="77777777" w:rsidTr="00182628">
        <w:tc>
          <w:tcPr>
            <w:tcW w:w="1908" w:type="pct"/>
          </w:tcPr>
          <w:p w14:paraId="28E3E13B" w14:textId="3B5C2400" w:rsidR="009447D6" w:rsidRPr="006B07E9" w:rsidRDefault="009447D6" w:rsidP="009447D6">
            <w:pPr>
              <w:pStyle w:val="ListParagraph"/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" w:type="pct"/>
          </w:tcPr>
          <w:p w14:paraId="4944594B" w14:textId="77777777" w:rsidR="009447D6" w:rsidRPr="006B07E9" w:rsidRDefault="009447D6" w:rsidP="009447D6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5E226950" w14:textId="77AD8D17" w:rsidR="009447D6" w:rsidRPr="006B07E9" w:rsidRDefault="0023318C" w:rsidP="009447D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</w:t>
            </w:r>
            <w:r w:rsidR="007C5366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47" w:type="pct"/>
          </w:tcPr>
          <w:p w14:paraId="692EFE72" w14:textId="77777777" w:rsidR="009447D6" w:rsidRPr="006B07E9" w:rsidRDefault="009447D6" w:rsidP="009447D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4AE45A31" w14:textId="1DAAA46B" w:rsidR="009447D6" w:rsidRPr="006B07E9" w:rsidRDefault="009447D6" w:rsidP="009447D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146" w:type="pct"/>
          </w:tcPr>
          <w:p w14:paraId="3564F087" w14:textId="77777777" w:rsidR="009447D6" w:rsidRPr="006B07E9" w:rsidRDefault="009447D6" w:rsidP="009447D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7C6C4601" w14:textId="6FA5C962" w:rsidR="009447D6" w:rsidRPr="006B07E9" w:rsidRDefault="0023318C" w:rsidP="00182628">
            <w:pPr>
              <w:tabs>
                <w:tab w:val="decimal" w:pos="620"/>
              </w:tabs>
              <w:spacing w:before="100" w:beforeAutospacing="1" w:after="100" w:afterAutospacing="1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7C5366">
              <w:rPr>
                <w:rFonts w:ascii="Angsana New" w:hAnsi="Angsana New"/>
                <w:sz w:val="30"/>
                <w:szCs w:val="30"/>
              </w:rPr>
              <w:t>807</w:t>
            </w:r>
          </w:p>
        </w:tc>
        <w:tc>
          <w:tcPr>
            <w:tcW w:w="147" w:type="pct"/>
          </w:tcPr>
          <w:p w14:paraId="60C681D5" w14:textId="77777777" w:rsidR="009447D6" w:rsidRPr="006B07E9" w:rsidRDefault="009447D6" w:rsidP="009447D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A6FB0C1" w14:textId="55A6440A" w:rsidR="009447D6" w:rsidRPr="006B07E9" w:rsidRDefault="009447D6" w:rsidP="00972020">
            <w:pPr>
              <w:tabs>
                <w:tab w:val="decimal" w:pos="884"/>
              </w:tabs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  <w:tr w:rsidR="007C5366" w:rsidRPr="006B07E9" w14:paraId="524EAD11" w14:textId="77777777" w:rsidTr="00182628">
        <w:tc>
          <w:tcPr>
            <w:tcW w:w="1908" w:type="pct"/>
          </w:tcPr>
          <w:p w14:paraId="02C0ECE8" w14:textId="2D6DAE1C" w:rsidR="007C5366" w:rsidRPr="006B07E9" w:rsidRDefault="007C5366" w:rsidP="009447D6">
            <w:pPr>
              <w:pStyle w:val="ListParagraph"/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44" w:type="pct"/>
          </w:tcPr>
          <w:p w14:paraId="3E4D2C44" w14:textId="77777777" w:rsidR="007C5366" w:rsidRPr="006B07E9" w:rsidRDefault="007C5366" w:rsidP="009447D6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31A7F816" w14:textId="3C3B76BF" w:rsidR="007C5366" w:rsidRDefault="007C5366" w:rsidP="009447D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7" w:type="pct"/>
          </w:tcPr>
          <w:p w14:paraId="13E52422" w14:textId="77777777" w:rsidR="007C5366" w:rsidRPr="006B07E9" w:rsidRDefault="007C5366" w:rsidP="009447D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58A7F269" w14:textId="50475773" w:rsidR="007C5366" w:rsidRPr="00C605FF" w:rsidRDefault="007C5366" w:rsidP="00182628">
            <w:pPr>
              <w:tabs>
                <w:tab w:val="decimal" w:pos="588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E0B799D" w14:textId="77777777" w:rsidR="007C5366" w:rsidRPr="006B07E9" w:rsidRDefault="007C5366" w:rsidP="009447D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59456336" w14:textId="0C0EE54D" w:rsidR="007C5366" w:rsidRDefault="007C5366" w:rsidP="00182628">
            <w:pPr>
              <w:tabs>
                <w:tab w:val="decimal" w:pos="620"/>
              </w:tabs>
              <w:spacing w:before="100" w:beforeAutospacing="1" w:after="100" w:afterAutospacing="1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47" w:type="pct"/>
          </w:tcPr>
          <w:p w14:paraId="55FBED07" w14:textId="77777777" w:rsidR="007C5366" w:rsidRPr="006B07E9" w:rsidRDefault="007C5366" w:rsidP="009447D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CC0FA4A" w14:textId="327F799D" w:rsidR="007C5366" w:rsidRPr="00C605FF" w:rsidRDefault="007C5366" w:rsidP="00182628">
            <w:pPr>
              <w:tabs>
                <w:tab w:val="decimal" w:pos="56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47D6" w:rsidRPr="006B07E9" w14:paraId="6B7634F3" w14:textId="77777777" w:rsidTr="00182628">
        <w:tc>
          <w:tcPr>
            <w:tcW w:w="1908" w:type="pct"/>
          </w:tcPr>
          <w:p w14:paraId="2830C920" w14:textId="17FD4EEF" w:rsidR="009447D6" w:rsidRPr="006B07E9" w:rsidRDefault="009447D6" w:rsidP="009447D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" w:type="pct"/>
          </w:tcPr>
          <w:p w14:paraId="72A0981B" w14:textId="77777777" w:rsidR="009447D6" w:rsidRPr="006B07E9" w:rsidRDefault="009447D6" w:rsidP="009447D6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15F82897" w14:textId="3A8ABFB5" w:rsidR="009447D6" w:rsidRPr="006B07E9" w:rsidRDefault="0023318C" w:rsidP="009447D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1,893</w:t>
            </w:r>
          </w:p>
        </w:tc>
        <w:tc>
          <w:tcPr>
            <w:tcW w:w="147" w:type="pct"/>
          </w:tcPr>
          <w:p w14:paraId="6C39E82B" w14:textId="77777777" w:rsidR="009447D6" w:rsidRPr="006B07E9" w:rsidRDefault="009447D6" w:rsidP="009447D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048CA61F" w14:textId="5E162EBF" w:rsidR="009447D6" w:rsidRPr="006B07E9" w:rsidRDefault="009447D6" w:rsidP="009447D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793</w:t>
            </w:r>
          </w:p>
        </w:tc>
        <w:tc>
          <w:tcPr>
            <w:tcW w:w="146" w:type="pct"/>
          </w:tcPr>
          <w:p w14:paraId="22CDA757" w14:textId="77777777" w:rsidR="009447D6" w:rsidRPr="006B07E9" w:rsidRDefault="009447D6" w:rsidP="009447D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4699714C" w14:textId="415C2B34" w:rsidR="009447D6" w:rsidRPr="006B07E9" w:rsidRDefault="0023318C" w:rsidP="00182628">
            <w:pPr>
              <w:tabs>
                <w:tab w:val="decimal" w:pos="620"/>
              </w:tabs>
              <w:spacing w:before="100" w:beforeAutospacing="1" w:after="100" w:afterAutospacing="1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147" w:type="pct"/>
          </w:tcPr>
          <w:p w14:paraId="079C4F66" w14:textId="77777777" w:rsidR="009447D6" w:rsidRPr="006B07E9" w:rsidRDefault="009447D6" w:rsidP="009447D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29EA6EB" w14:textId="5091DB5B" w:rsidR="009447D6" w:rsidRPr="006B07E9" w:rsidRDefault="009447D6" w:rsidP="00972020">
            <w:pPr>
              <w:tabs>
                <w:tab w:val="decimal" w:pos="884"/>
              </w:tabs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C605FF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9447D6" w:rsidRPr="006B07E9" w14:paraId="420B3D70" w14:textId="77777777" w:rsidTr="00182628">
        <w:trPr>
          <w:trHeight w:val="837"/>
        </w:trPr>
        <w:tc>
          <w:tcPr>
            <w:tcW w:w="1908" w:type="pct"/>
          </w:tcPr>
          <w:p w14:paraId="132E9AC2" w14:textId="6014D61F" w:rsidR="009447D6" w:rsidRPr="006B07E9" w:rsidRDefault="009447D6" w:rsidP="009447D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44" w:type="pct"/>
          </w:tcPr>
          <w:p w14:paraId="7DF3CDFA" w14:textId="77777777" w:rsidR="009447D6" w:rsidRPr="006B07E9" w:rsidRDefault="009447D6" w:rsidP="009447D6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417773E6" w14:textId="77777777" w:rsidR="009447D6" w:rsidRDefault="009447D6" w:rsidP="009447D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0D31F74B" w14:textId="52C0B2C8" w:rsidR="007C5366" w:rsidRPr="006B07E9" w:rsidRDefault="007C5366" w:rsidP="009447D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1,310</w:t>
            </w:r>
          </w:p>
        </w:tc>
        <w:tc>
          <w:tcPr>
            <w:tcW w:w="147" w:type="pct"/>
          </w:tcPr>
          <w:p w14:paraId="50E8BB4E" w14:textId="77777777" w:rsidR="009447D6" w:rsidRPr="006B07E9" w:rsidRDefault="009447D6" w:rsidP="009447D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251D128E" w14:textId="77777777" w:rsidR="009447D6" w:rsidRDefault="009447D6" w:rsidP="009447D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0B668EFC" w14:textId="675DA235" w:rsidR="009447D6" w:rsidRPr="006B07E9" w:rsidRDefault="009447D6" w:rsidP="009447D6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146" w:type="pct"/>
          </w:tcPr>
          <w:p w14:paraId="7887FF62" w14:textId="77777777" w:rsidR="009447D6" w:rsidRPr="006B07E9" w:rsidRDefault="009447D6" w:rsidP="009447D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6A63BE48" w14:textId="77777777" w:rsidR="00182628" w:rsidRDefault="00182628" w:rsidP="00182628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145D4864" w14:textId="2E64C198" w:rsidR="007C5366" w:rsidRPr="006B07E9" w:rsidRDefault="007C5366" w:rsidP="00182628">
            <w:pPr>
              <w:tabs>
                <w:tab w:val="decimal" w:pos="71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1,169</w:t>
            </w:r>
          </w:p>
        </w:tc>
        <w:tc>
          <w:tcPr>
            <w:tcW w:w="147" w:type="pct"/>
          </w:tcPr>
          <w:p w14:paraId="59AEEC7C" w14:textId="77777777" w:rsidR="009447D6" w:rsidRPr="006B07E9" w:rsidRDefault="009447D6" w:rsidP="009447D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545DD62" w14:textId="77777777" w:rsidR="009447D6" w:rsidRDefault="009447D6" w:rsidP="00972020">
            <w:pPr>
              <w:tabs>
                <w:tab w:val="decimal" w:pos="884"/>
              </w:tabs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6B327D1" w14:textId="644AA3E9" w:rsidR="009447D6" w:rsidRPr="006B07E9" w:rsidRDefault="009447D6" w:rsidP="00972020">
            <w:pPr>
              <w:tabs>
                <w:tab w:val="decimal" w:pos="884"/>
              </w:tabs>
              <w:ind w:left="-115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</w:tbl>
    <w:p w14:paraId="72700922" w14:textId="4F1B4DAB" w:rsidR="00D631BB" w:rsidRPr="006B07E9" w:rsidRDefault="00D631BB" w:rsidP="00BD70B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0BA426" w14:textId="44DB0352" w:rsidR="000A4CDB" w:rsidRPr="00D37D6D" w:rsidRDefault="000A4CDB" w:rsidP="000A4CD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07E9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C605FF" w:rsidRPr="00C605FF">
        <w:rPr>
          <w:rFonts w:ascii="Angsana New" w:hAnsi="Angsana New"/>
          <w:sz w:val="30"/>
          <w:szCs w:val="30"/>
        </w:rPr>
        <w:t>256</w:t>
      </w:r>
      <w:r w:rsidR="00CD6990">
        <w:rPr>
          <w:rFonts w:ascii="Angsana New" w:hAnsi="Angsana New"/>
          <w:sz w:val="30"/>
          <w:szCs w:val="30"/>
        </w:rPr>
        <w:t>5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6B07E9">
        <w:rPr>
          <w:rFonts w:ascii="Angsana New" w:hAnsi="Angsana New" w:hint="cs"/>
          <w:sz w:val="30"/>
          <w:szCs w:val="30"/>
          <w:cs/>
        </w:rPr>
        <w:t>ของ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="007D7510">
        <w:rPr>
          <w:rFonts w:ascii="Angsana New" w:hAnsi="Angsana New" w:hint="cs"/>
          <w:sz w:val="30"/>
          <w:szCs w:val="30"/>
          <w:cs/>
        </w:rPr>
        <w:t>และบริษัท</w:t>
      </w:r>
      <w:r w:rsidRPr="006B07E9">
        <w:rPr>
          <w:rFonts w:ascii="Angsana New" w:hAnsi="Angsana New"/>
          <w:sz w:val="30"/>
          <w:szCs w:val="30"/>
          <w:cs/>
        </w:rPr>
        <w:t xml:space="preserve"> มีจำนวน</w:t>
      </w:r>
      <w:bookmarkStart w:id="2" w:name="_Hlk118985015"/>
      <w:r w:rsidR="0023318C">
        <w:rPr>
          <w:rFonts w:ascii="Angsana New" w:hAnsi="Angsana New"/>
          <w:sz w:val="30"/>
          <w:szCs w:val="30"/>
        </w:rPr>
        <w:t xml:space="preserve"> </w:t>
      </w:r>
      <w:r w:rsidR="00067F93">
        <w:rPr>
          <w:rFonts w:ascii="Angsana New" w:hAnsi="Angsana New"/>
          <w:sz w:val="30"/>
          <w:szCs w:val="30"/>
        </w:rPr>
        <w:t>35.82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</w:t>
      </w:r>
      <w:bookmarkEnd w:id="2"/>
      <w:r w:rsidRPr="006B07E9">
        <w:rPr>
          <w:rFonts w:ascii="Angsana New" w:hAnsi="Angsana New"/>
          <w:sz w:val="30"/>
          <w:szCs w:val="30"/>
          <w:cs/>
        </w:rPr>
        <w:t>ล้านบาท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แล</w:t>
      </w:r>
      <w:r w:rsidR="0023318C">
        <w:rPr>
          <w:rFonts w:ascii="Angsana New" w:hAnsi="Angsana New" w:hint="cs"/>
          <w:sz w:val="30"/>
          <w:szCs w:val="30"/>
          <w:cs/>
        </w:rPr>
        <w:t xml:space="preserve">ะ </w:t>
      </w:r>
      <w:r w:rsidR="007C5366" w:rsidRPr="007C5366">
        <w:rPr>
          <w:rFonts w:ascii="Angsana New" w:hAnsi="Angsana New" w:hint="cs"/>
          <w:sz w:val="30"/>
          <w:szCs w:val="30"/>
        </w:rPr>
        <w:t>12</w:t>
      </w:r>
      <w:r w:rsidR="0023318C">
        <w:rPr>
          <w:rFonts w:ascii="Angsana New" w:hAnsi="Angsana New" w:hint="cs"/>
          <w:sz w:val="30"/>
          <w:szCs w:val="30"/>
          <w:cs/>
        </w:rPr>
        <w:t>.</w:t>
      </w:r>
      <w:r w:rsidR="00F24D1F">
        <w:rPr>
          <w:rFonts w:ascii="Angsana New" w:hAnsi="Angsana New"/>
          <w:sz w:val="30"/>
          <w:szCs w:val="30"/>
        </w:rPr>
        <w:t>52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D94E97">
        <w:rPr>
          <w:rFonts w:ascii="Angsana New" w:hAnsi="Angsana New" w:hint="cs"/>
          <w:sz w:val="30"/>
          <w:szCs w:val="30"/>
          <w:cs/>
        </w:rPr>
        <w:t xml:space="preserve"> </w:t>
      </w:r>
      <w:r w:rsidR="00D94E97" w:rsidRPr="00D37D6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256</w:t>
      </w:r>
      <w:r w:rsidR="00CD6990">
        <w:rPr>
          <w:rFonts w:ascii="Angsana New" w:hAnsi="Angsana New"/>
          <w:i/>
          <w:iCs/>
          <w:sz w:val="30"/>
          <w:szCs w:val="30"/>
        </w:rPr>
        <w:t>4</w:t>
      </w:r>
      <w:r w:rsidR="00D94E97" w:rsidRPr="00D37D6D">
        <w:rPr>
          <w:rFonts w:ascii="Angsana New" w:hAnsi="Angsana New"/>
          <w:i/>
          <w:iCs/>
          <w:sz w:val="30"/>
          <w:szCs w:val="30"/>
        </w:rPr>
        <w:t xml:space="preserve">: </w:t>
      </w:r>
      <w:r w:rsidR="00CD6990" w:rsidRPr="00CD6990">
        <w:rPr>
          <w:rFonts w:ascii="Angsana New" w:hAnsi="Angsana New"/>
          <w:i/>
          <w:iCs/>
          <w:sz w:val="30"/>
          <w:szCs w:val="30"/>
        </w:rPr>
        <w:t>31.16</w:t>
      </w:r>
      <w:r w:rsidR="00D94E97" w:rsidRPr="00D37D6D">
        <w:rPr>
          <w:rFonts w:ascii="Angsana New" w:hAnsi="Angsana New"/>
          <w:i/>
          <w:iCs/>
          <w:sz w:val="30"/>
          <w:szCs w:val="30"/>
        </w:rPr>
        <w:t xml:space="preserve"> </w:t>
      </w:r>
      <w:r w:rsidR="00D94E97" w:rsidRPr="00D37D6D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CD6990" w:rsidRPr="00CD6990">
        <w:rPr>
          <w:rFonts w:ascii="Angsana New" w:hAnsi="Angsana New"/>
          <w:i/>
          <w:iCs/>
          <w:sz w:val="30"/>
          <w:szCs w:val="30"/>
        </w:rPr>
        <w:t>8.80</w:t>
      </w:r>
      <w:r w:rsidR="00D94E97" w:rsidRPr="00D37D6D">
        <w:rPr>
          <w:rFonts w:ascii="Angsana New" w:hAnsi="Angsana New"/>
          <w:i/>
          <w:iCs/>
          <w:sz w:val="30"/>
          <w:szCs w:val="30"/>
        </w:rPr>
        <w:t xml:space="preserve"> </w:t>
      </w:r>
      <w:r w:rsidR="00D94E97" w:rsidRPr="00D37D6D">
        <w:rPr>
          <w:rFonts w:ascii="Angsana New" w:hAnsi="Angsana New" w:hint="cs"/>
          <w:i/>
          <w:iCs/>
          <w:sz w:val="30"/>
          <w:szCs w:val="30"/>
          <w:cs/>
        </w:rPr>
        <w:t>ล้านบาท ตา</w:t>
      </w:r>
      <w:r w:rsidR="00486CA8">
        <w:rPr>
          <w:rFonts w:ascii="Angsana New" w:hAnsi="Angsana New" w:hint="cs"/>
          <w:i/>
          <w:iCs/>
          <w:sz w:val="30"/>
          <w:szCs w:val="30"/>
          <w:cs/>
        </w:rPr>
        <w:t>ม</w:t>
      </w:r>
      <w:r w:rsidR="00D94E97" w:rsidRPr="00D37D6D">
        <w:rPr>
          <w:rFonts w:ascii="Angsana New" w:hAnsi="Angsana New" w:hint="cs"/>
          <w:i/>
          <w:iCs/>
          <w:sz w:val="30"/>
          <w:szCs w:val="30"/>
          <w:cs/>
        </w:rPr>
        <w:t>ลำดับ)</w:t>
      </w:r>
    </w:p>
    <w:p w14:paraId="25544287" w14:textId="5F64B694" w:rsidR="00152C62" w:rsidRDefault="00152C62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02292EB" w14:textId="2A63643C" w:rsidR="00B758B6" w:rsidRPr="00AE2820" w:rsidRDefault="00B758B6" w:rsidP="00067062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E2820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ค่าความนิยม</w:t>
      </w:r>
    </w:p>
    <w:p w14:paraId="496AE902" w14:textId="77777777" w:rsidR="00B758B6" w:rsidRPr="008F156A" w:rsidRDefault="00B758B6" w:rsidP="001260FB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900"/>
        <w:gridCol w:w="1350"/>
        <w:gridCol w:w="270"/>
        <w:gridCol w:w="1440"/>
      </w:tblGrid>
      <w:tr w:rsidR="00400C52" w:rsidRPr="006B07E9" w14:paraId="2FCCD99D" w14:textId="77777777" w:rsidTr="005E5D04">
        <w:trPr>
          <w:tblHeader/>
        </w:trPr>
        <w:tc>
          <w:tcPr>
            <w:tcW w:w="4050" w:type="dxa"/>
          </w:tcPr>
          <w:p w14:paraId="2579CEF1" w14:textId="77777777" w:rsidR="00400C52" w:rsidRPr="006B07E9" w:rsidRDefault="00400C52" w:rsidP="003D3F92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4B3EA" w14:textId="77777777" w:rsidR="00400C52" w:rsidRPr="006B07E9" w:rsidRDefault="00400C52" w:rsidP="003D3F92">
            <w:pPr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876F2F8" w14:textId="77777777" w:rsidR="00400C52" w:rsidRPr="006B07E9" w:rsidRDefault="00400C52" w:rsidP="00B758B6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16540191" w14:textId="77777777" w:rsidR="00400C52" w:rsidRPr="006B07E9" w:rsidRDefault="00400C52" w:rsidP="00B758B6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0C52" w:rsidRPr="006B07E9" w14:paraId="61BF3EC3" w14:textId="77777777" w:rsidTr="005E5D04">
        <w:trPr>
          <w:tblHeader/>
        </w:trPr>
        <w:tc>
          <w:tcPr>
            <w:tcW w:w="4050" w:type="dxa"/>
          </w:tcPr>
          <w:p w14:paraId="60C52FE1" w14:textId="77777777" w:rsidR="00400C52" w:rsidRPr="006B07E9" w:rsidRDefault="00400C52" w:rsidP="003D3F9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CAAE66" w14:textId="65228FFE" w:rsidR="00400C52" w:rsidRPr="006B07E9" w:rsidRDefault="00400C52" w:rsidP="00B758B6">
            <w:pPr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912280" w14:textId="77777777" w:rsidR="00400C52" w:rsidRPr="006B07E9" w:rsidRDefault="00400C52" w:rsidP="003D3F92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BE538C1" w14:textId="39FBC11F" w:rsidR="00400C52" w:rsidRPr="006B07E9" w:rsidRDefault="00C605FF" w:rsidP="003D3F92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3F362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13BF1D0E" w14:textId="77777777" w:rsidR="00400C52" w:rsidRPr="006B07E9" w:rsidRDefault="00400C52" w:rsidP="003D3F9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25CA6CDE" w14:textId="68CE5CDC" w:rsidR="00400C52" w:rsidRPr="006B07E9" w:rsidRDefault="00C605FF" w:rsidP="003D3F92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3F362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00C52" w:rsidRPr="006B07E9" w14:paraId="7DDA7F6D" w14:textId="77777777" w:rsidTr="005E5D04">
        <w:trPr>
          <w:tblHeader/>
        </w:trPr>
        <w:tc>
          <w:tcPr>
            <w:tcW w:w="4050" w:type="dxa"/>
          </w:tcPr>
          <w:p w14:paraId="00D7AEF0" w14:textId="77777777" w:rsidR="00400C52" w:rsidRPr="006B07E9" w:rsidRDefault="00400C52" w:rsidP="003D3F9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5ED678" w14:textId="77777777" w:rsidR="00400C52" w:rsidRPr="006B07E9" w:rsidRDefault="00400C52" w:rsidP="00B758B6">
            <w:pPr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A56BD04" w14:textId="77777777" w:rsidR="00400C52" w:rsidRPr="006B07E9" w:rsidRDefault="00400C52" w:rsidP="003D3F92">
            <w:pPr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vAlign w:val="center"/>
          </w:tcPr>
          <w:p w14:paraId="1C9E3EC3" w14:textId="77777777" w:rsidR="00400C52" w:rsidRPr="006B07E9" w:rsidRDefault="00400C52" w:rsidP="003D3F92">
            <w:pPr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0C52" w:rsidRPr="006B07E9" w14:paraId="4FC00580" w14:textId="77777777" w:rsidTr="005E5D04">
        <w:tc>
          <w:tcPr>
            <w:tcW w:w="4050" w:type="dxa"/>
          </w:tcPr>
          <w:p w14:paraId="42576877" w14:textId="77777777" w:rsidR="00400C52" w:rsidRPr="006B07E9" w:rsidRDefault="00400C52" w:rsidP="004B566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2E4F7E6A" w14:textId="77777777" w:rsidR="00400C52" w:rsidRPr="006B07E9" w:rsidRDefault="00400C52" w:rsidP="004B5660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B1728A" w14:textId="77777777" w:rsidR="00400C52" w:rsidRPr="006B07E9" w:rsidRDefault="00400C52" w:rsidP="004B56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83DD4B" w14:textId="77777777" w:rsidR="00400C52" w:rsidRPr="006B07E9" w:rsidRDefault="00400C52" w:rsidP="004B56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CD52D3" w14:textId="77777777" w:rsidR="00400C52" w:rsidRPr="006B07E9" w:rsidRDefault="00400C52" w:rsidP="004B56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EF348F" w14:textId="77777777" w:rsidR="00400C52" w:rsidRPr="006B07E9" w:rsidRDefault="00400C52" w:rsidP="004B5660">
            <w:pPr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78DB" w:rsidRPr="006B07E9" w14:paraId="1EA62B62" w14:textId="77777777" w:rsidTr="005E5D04">
        <w:tc>
          <w:tcPr>
            <w:tcW w:w="4050" w:type="dxa"/>
            <w:shd w:val="clear" w:color="auto" w:fill="auto"/>
          </w:tcPr>
          <w:p w14:paraId="149FD825" w14:textId="5AA593A2" w:rsidR="004278DB" w:rsidRPr="006B07E9" w:rsidRDefault="004278DB" w:rsidP="004278DB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="004715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453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54532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5453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5333B258" w14:textId="77777777" w:rsidR="004278DB" w:rsidRPr="006B07E9" w:rsidRDefault="004278DB" w:rsidP="004278D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4DCEF0" w14:textId="77777777" w:rsidR="004278DB" w:rsidRPr="006B07E9" w:rsidRDefault="004278DB" w:rsidP="004278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086F0F" w14:textId="18B8F412" w:rsidR="004278DB" w:rsidRPr="006B07E9" w:rsidRDefault="00C605FF" w:rsidP="004278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</w:t>
            </w:r>
            <w:r w:rsidR="00454F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769</w:t>
            </w:r>
          </w:p>
        </w:tc>
        <w:tc>
          <w:tcPr>
            <w:tcW w:w="270" w:type="dxa"/>
          </w:tcPr>
          <w:p w14:paraId="5B9949D2" w14:textId="77777777" w:rsidR="004278DB" w:rsidRPr="006B07E9" w:rsidRDefault="004278DB" w:rsidP="004278D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B1EB8C" w14:textId="39A692D1" w:rsidR="004278DB" w:rsidRPr="006B07E9" w:rsidRDefault="00C605FF" w:rsidP="004278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</w:t>
            </w:r>
            <w:r w:rsidR="009D1E44" w:rsidRPr="006B07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769</w:t>
            </w:r>
          </w:p>
        </w:tc>
      </w:tr>
      <w:tr w:rsidR="00663D04" w:rsidRPr="006B07E9" w14:paraId="483ABE9A" w14:textId="77777777" w:rsidTr="005E5D04">
        <w:tc>
          <w:tcPr>
            <w:tcW w:w="4050" w:type="dxa"/>
          </w:tcPr>
          <w:p w14:paraId="67967B95" w14:textId="77777777" w:rsidR="00663D04" w:rsidRPr="00AA445C" w:rsidRDefault="00663D04" w:rsidP="00663D04">
            <w:pPr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30FF00A" w14:textId="77777777" w:rsidR="00663D04" w:rsidRPr="009051B1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57876D0" w14:textId="77777777" w:rsidR="00663D04" w:rsidRPr="009051B1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72F8D4" w14:textId="77777777" w:rsidR="00663D04" w:rsidRPr="009051B1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2AC0D31B" w14:textId="77777777" w:rsidR="00663D04" w:rsidRPr="009051B1" w:rsidRDefault="00663D04" w:rsidP="00663D04">
            <w:pPr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6F707A" w14:textId="77777777" w:rsidR="00663D04" w:rsidRPr="009051B1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63D04" w:rsidRPr="006B07E9" w14:paraId="68AF989E" w14:textId="77777777" w:rsidTr="005E5D04">
        <w:tc>
          <w:tcPr>
            <w:tcW w:w="4050" w:type="dxa"/>
          </w:tcPr>
          <w:p w14:paraId="10AF0253" w14:textId="41AB51E8" w:rsidR="00663D04" w:rsidRPr="006B07E9" w:rsidRDefault="00663D04" w:rsidP="00663D0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24F8DE9B" w14:textId="77777777" w:rsidR="00663D04" w:rsidRPr="006B07E9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80997A" w14:textId="77777777" w:rsidR="00663D04" w:rsidRPr="006B07E9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8CCDDD" w14:textId="77777777" w:rsidR="00663D04" w:rsidRPr="006B07E9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26A87" w14:textId="77777777" w:rsidR="00663D04" w:rsidRPr="006B07E9" w:rsidRDefault="00663D04" w:rsidP="00663D0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37DB5AD" w14:textId="77777777" w:rsidR="00663D04" w:rsidRPr="006B07E9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1E44" w:rsidRPr="006B07E9" w14:paraId="6A7EBFC2" w14:textId="77777777" w:rsidTr="005E5D04">
        <w:tc>
          <w:tcPr>
            <w:tcW w:w="4050" w:type="dxa"/>
          </w:tcPr>
          <w:p w14:paraId="337EDF62" w14:textId="02971B01" w:rsidR="009D1E44" w:rsidRPr="006B07E9" w:rsidRDefault="009D1E44" w:rsidP="009D1E4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1</w:t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="00471539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47153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7153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254C815A" w14:textId="77777777" w:rsidR="009D1E44" w:rsidRPr="006B07E9" w:rsidRDefault="009D1E44" w:rsidP="009D1E4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0B2FDE" w14:textId="77777777" w:rsidR="009D1E44" w:rsidRPr="006B07E9" w:rsidRDefault="009D1E44" w:rsidP="009D1E4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3806C7" w14:textId="60F12A18" w:rsidR="009D1E44" w:rsidRPr="006B07E9" w:rsidRDefault="00454F3B" w:rsidP="009D1E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68E3CE" w14:textId="77777777" w:rsidR="009D1E44" w:rsidRPr="006B07E9" w:rsidRDefault="009D1E44" w:rsidP="009D1E4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9F80257" w14:textId="3C20C0E9" w:rsidR="009D1E44" w:rsidRPr="006B07E9" w:rsidRDefault="009D1E44" w:rsidP="009D1E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3D04" w:rsidRPr="006B07E9" w14:paraId="2E7B79C3" w14:textId="77777777" w:rsidTr="005E5D04">
        <w:tc>
          <w:tcPr>
            <w:tcW w:w="4050" w:type="dxa"/>
            <w:shd w:val="clear" w:color="auto" w:fill="auto"/>
          </w:tcPr>
          <w:p w14:paraId="7116A39F" w14:textId="77777777" w:rsidR="00663D04" w:rsidRPr="00AA445C" w:rsidRDefault="00663D04" w:rsidP="00663D04">
            <w:pPr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C900F63" w14:textId="77777777" w:rsidR="00663D04" w:rsidRPr="009051B1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DAB0FED" w14:textId="77777777" w:rsidR="00663D04" w:rsidRPr="009051B1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68EAB18" w14:textId="77777777" w:rsidR="00663D04" w:rsidRPr="009051B1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A46BA2B" w14:textId="77777777" w:rsidR="00663D04" w:rsidRPr="009051B1" w:rsidRDefault="00663D04" w:rsidP="00663D04">
            <w:pPr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60E699" w14:textId="77777777" w:rsidR="00663D04" w:rsidRPr="009051B1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63D04" w:rsidRPr="006B07E9" w14:paraId="701D1EF8" w14:textId="77777777" w:rsidTr="005E5D04">
        <w:tc>
          <w:tcPr>
            <w:tcW w:w="4050" w:type="dxa"/>
            <w:shd w:val="clear" w:color="auto" w:fill="auto"/>
          </w:tcPr>
          <w:p w14:paraId="51FB032F" w14:textId="77777777" w:rsidR="00663D04" w:rsidRPr="006B07E9" w:rsidRDefault="00663D04" w:rsidP="00663D04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25B5F7A5" w14:textId="77777777" w:rsidR="00663D04" w:rsidRPr="006B07E9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EA390D" w14:textId="77777777" w:rsidR="00663D04" w:rsidRPr="006B07E9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9B85D5" w14:textId="77777777" w:rsidR="00663D04" w:rsidRPr="006B07E9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A1B9D" w14:textId="77777777" w:rsidR="00663D04" w:rsidRPr="006B07E9" w:rsidRDefault="00663D04" w:rsidP="00663D0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AB22AB5" w14:textId="77777777" w:rsidR="00663D04" w:rsidRPr="006B07E9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3D84" w:rsidRPr="006B07E9" w14:paraId="3455F040" w14:textId="77777777" w:rsidTr="005E5D04">
        <w:tc>
          <w:tcPr>
            <w:tcW w:w="4050" w:type="dxa"/>
            <w:shd w:val="clear" w:color="auto" w:fill="auto"/>
          </w:tcPr>
          <w:p w14:paraId="2839F94B" w14:textId="7200EA94" w:rsidR="00A23D84" w:rsidRPr="006B07E9" w:rsidRDefault="00A23D84" w:rsidP="00663D0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70" w:type="dxa"/>
          </w:tcPr>
          <w:p w14:paraId="531D8CFC" w14:textId="77777777" w:rsidR="00A23D84" w:rsidRPr="006B07E9" w:rsidRDefault="00A23D84" w:rsidP="00663D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FB6781D" w14:textId="77777777" w:rsidR="00A23D84" w:rsidRPr="006B07E9" w:rsidRDefault="00A23D8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62ABED7" w14:textId="3286C4C2" w:rsidR="00A23D84" w:rsidRPr="006B07E9" w:rsidRDefault="00C605FF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220</w:t>
            </w:r>
            <w:r w:rsidR="00454F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270" w:type="dxa"/>
          </w:tcPr>
          <w:p w14:paraId="30E7EA77" w14:textId="77777777" w:rsidR="00A23D84" w:rsidRPr="006B07E9" w:rsidRDefault="00A23D84" w:rsidP="00663D0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C1A9F16" w14:textId="16FCAAD4" w:rsidR="00A23D84" w:rsidRPr="006B07E9" w:rsidRDefault="00C605FF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220</w:t>
            </w:r>
            <w:r w:rsidR="009D1E44" w:rsidRPr="006B07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769</w:t>
            </w:r>
          </w:p>
        </w:tc>
      </w:tr>
    </w:tbl>
    <w:p w14:paraId="78C5BDDF" w14:textId="1FF3A98F" w:rsidR="00EE6899" w:rsidRPr="008F156A" w:rsidRDefault="00EE6899" w:rsidP="005F09EB">
      <w:pPr>
        <w:ind w:left="540"/>
        <w:jc w:val="thaiDistribute"/>
        <w:rPr>
          <w:rFonts w:ascii="Angsana New" w:hAnsi="Angsana New"/>
          <w:snapToGrid w:val="0"/>
          <w:sz w:val="22"/>
          <w:szCs w:val="22"/>
          <w:lang w:eastAsia="th-TH"/>
        </w:rPr>
      </w:pPr>
    </w:p>
    <w:p w14:paraId="16F554D7" w14:textId="77777777" w:rsidR="009051B1" w:rsidRPr="006B07E9" w:rsidRDefault="009051B1" w:rsidP="009051B1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B07E9">
        <w:rPr>
          <w:rFonts w:ascii="Angsana New" w:hAnsi="Angsana New"/>
          <w:snapToGrid w:val="0"/>
          <w:sz w:val="30"/>
          <w:szCs w:val="30"/>
          <w:cs/>
          <w:lang w:eastAsia="th-TH"/>
        </w:rPr>
        <w:t>ค่าความนิยมได้ถูกปันส่วนให้แก่หน่วยสินทรัพย์ที่ก่อให้เกิดเงินสด (</w:t>
      </w:r>
      <w:r w:rsidRPr="006B07E9">
        <w:rPr>
          <w:rFonts w:ascii="Angsana New" w:hAnsi="Angsana New"/>
          <w:snapToGrid w:val="0"/>
          <w:sz w:val="30"/>
          <w:szCs w:val="30"/>
          <w:lang w:eastAsia="th-TH"/>
        </w:rPr>
        <w:t>CGU</w:t>
      </w:r>
      <w:r w:rsidRPr="006B07E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) ที่ถูกกำหนดตามส่วนงานธุรกิจ </w:t>
      </w:r>
      <w:r w:rsidRPr="006B07E9">
        <w:rPr>
          <w:rFonts w:ascii="Angsana New" w:hAnsi="Angsana New"/>
          <w:snapToGrid w:val="0"/>
          <w:spacing w:val="6"/>
          <w:sz w:val="30"/>
          <w:szCs w:val="30"/>
          <w:cs/>
          <w:lang w:eastAsia="th-TH"/>
        </w:rPr>
        <w:t>ได้แก่</w:t>
      </w:r>
      <w:r w:rsidRPr="006B07E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ส่วนงานธุรกิจที่เกี่ยวเนื่องกับผลิตภัณฑ์ก๊าซธรรมชาติ ธุรกิจให้บริการขนส่งสินค้า และธุรกิจโรงไฟฟ้าพลังงานแสงอาทิตย์</w:t>
      </w:r>
    </w:p>
    <w:p w14:paraId="5CC46C48" w14:textId="77777777" w:rsidR="009051B1" w:rsidRPr="008F156A" w:rsidRDefault="009051B1" w:rsidP="009051B1">
      <w:pPr>
        <w:ind w:left="540"/>
        <w:jc w:val="thaiDistribute"/>
        <w:rPr>
          <w:rFonts w:ascii="Angsana New" w:hAnsi="Angsana New"/>
          <w:snapToGrid w:val="0"/>
          <w:sz w:val="22"/>
          <w:szCs w:val="22"/>
          <w:cs/>
          <w:lang w:eastAsia="th-TH"/>
        </w:rPr>
      </w:pPr>
    </w:p>
    <w:p w14:paraId="767AFE7D" w14:textId="384F6D93" w:rsidR="009051B1" w:rsidRPr="006B07E9" w:rsidRDefault="009051B1" w:rsidP="009051B1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B07E9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 ซึ่งอ้างอิงจากงบประมาณทางการเงินครอบคลุมระยะเวลา </w:t>
      </w:r>
      <w:r w:rsidR="00C605FF" w:rsidRPr="00C605FF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5</w:t>
      </w:r>
      <w:r w:rsidR="00427913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 </w:t>
      </w:r>
      <w:r w:rsidR="00BD63D3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และ</w:t>
      </w:r>
      <w:r w:rsidR="00341F83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="00427913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1</w:t>
      </w:r>
      <w:r w:rsidR="00680EE4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7</w:t>
      </w:r>
      <w:r w:rsidRPr="006B07E9">
        <w:rPr>
          <w:rFonts w:ascii="Angsana New" w:hAnsi="Angsana New"/>
          <w:snapToGrid w:val="0"/>
          <w:spacing w:val="-2"/>
          <w:sz w:val="30"/>
          <w:szCs w:val="30"/>
          <w:lang w:val="en-GB" w:eastAsia="th-TH"/>
        </w:rPr>
        <w:t xml:space="preserve"> </w:t>
      </w:r>
      <w:r w:rsidRPr="006B07E9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ปี</w:t>
      </w:r>
      <w:r w:rsidRPr="006B07E9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br/>
      </w:r>
      <w:r w:rsidRPr="006B07E9">
        <w:rPr>
          <w:rFonts w:ascii="Angsana New" w:hAnsi="Angsana New"/>
          <w:snapToGrid w:val="0"/>
          <w:sz w:val="30"/>
          <w:szCs w:val="30"/>
          <w:cs/>
          <w:lang w:eastAsia="th-TH"/>
        </w:rPr>
        <w:t>ซึ่งได้รับอนุมัติจากผู้บริหาร</w:t>
      </w:r>
      <w:r w:rsidRPr="006B07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6B07E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การวัดมูลค่ายุติธรรมจัดประเภทเป็นมูลค่ายุติธรรมระดับ </w:t>
      </w:r>
      <w:r w:rsidR="00C605FF" w:rsidRPr="00C605FF">
        <w:rPr>
          <w:rFonts w:ascii="Angsana New" w:hAnsi="Angsana New"/>
          <w:snapToGrid w:val="0"/>
          <w:sz w:val="30"/>
          <w:szCs w:val="30"/>
          <w:lang w:eastAsia="th-TH"/>
        </w:rPr>
        <w:t>3</w:t>
      </w:r>
    </w:p>
    <w:p w14:paraId="6781F6AC" w14:textId="77777777" w:rsidR="009051B1" w:rsidRPr="008F156A" w:rsidRDefault="009051B1" w:rsidP="009051B1">
      <w:pPr>
        <w:spacing w:line="240" w:lineRule="auto"/>
        <w:ind w:left="540"/>
        <w:jc w:val="thaiDistribute"/>
        <w:rPr>
          <w:rFonts w:ascii="Angsana New" w:hAnsi="Angsana New"/>
          <w:snapToGrid w:val="0"/>
          <w:sz w:val="22"/>
          <w:szCs w:val="22"/>
          <w:lang w:eastAsia="th-TH"/>
        </w:rPr>
      </w:pPr>
    </w:p>
    <w:p w14:paraId="7FE108A9" w14:textId="1CDFB0B6" w:rsidR="009051B1" w:rsidRPr="006B07E9" w:rsidRDefault="009051B1" w:rsidP="009051B1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B07E9">
        <w:rPr>
          <w:rFonts w:ascii="Angsana New" w:hAnsi="Angsana New"/>
          <w:snapToGrid w:val="0"/>
          <w:sz w:val="30"/>
          <w:szCs w:val="30"/>
          <w:cs/>
          <w:lang w:eastAsia="th-TH"/>
        </w:rPr>
        <w:t>อัตราคิดลดของบริษัทย่อยในกลุ่มธุรกิจที่เกี่ยวเนื่องกับผลิตภัณฑ์ก๊าซธรรมชาติ ธุรกิจให้บริการขนส่งสินค้า และโรงงานไฟฟ้าพลังงานแสงอาทิตย์เฉลี่ยอยู่ที่ร้อยละ</w:t>
      </w:r>
      <w:r w:rsidRPr="006B07E9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926E1A">
        <w:rPr>
          <w:rFonts w:ascii="Angsana New" w:hAnsi="Angsana New"/>
          <w:snapToGrid w:val="0"/>
          <w:sz w:val="30"/>
          <w:szCs w:val="30"/>
          <w:lang w:eastAsia="th-TH"/>
        </w:rPr>
        <w:t>7</w:t>
      </w:r>
      <w:r w:rsidRPr="006B07E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ต่อปี </w:t>
      </w:r>
      <w:r w:rsidRPr="006B07E9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(</w:t>
      </w:r>
      <w:r w:rsidR="00C605FF" w:rsidRPr="00C605F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256</w:t>
      </w:r>
      <w:r w:rsidR="00EF2520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4</w:t>
      </w:r>
      <w:r w:rsidRPr="006B07E9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:</w:t>
      </w:r>
      <w:r w:rsidRPr="006B07E9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ร้อยละ </w:t>
      </w:r>
      <w:r w:rsidR="00C605FF" w:rsidRPr="00C605F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</w:t>
      </w:r>
      <w:r w:rsidRPr="006B07E9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ต่อปี</w:t>
      </w:r>
      <w:r w:rsidRPr="006B07E9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)</w:t>
      </w:r>
      <w:r w:rsidRPr="006B07E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ข้อสมมตินี้ได้ถูกใช้เพื่อการวิเคราะห์หน่วยสินทรัพย์ที่ก่อให้เกิดเงินสดภายในส่วนงานธุรกิจ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771635F9" w14:textId="77777777" w:rsidR="009051B1" w:rsidRPr="008F156A" w:rsidRDefault="009051B1" w:rsidP="009051B1">
      <w:pPr>
        <w:spacing w:line="240" w:lineRule="auto"/>
        <w:ind w:left="540"/>
        <w:jc w:val="thaiDistribute"/>
        <w:rPr>
          <w:rFonts w:ascii="Angsana New" w:eastAsia="Calibri" w:hAnsi="Angsana New"/>
          <w:sz w:val="22"/>
          <w:szCs w:val="22"/>
        </w:rPr>
      </w:pPr>
    </w:p>
    <w:p w14:paraId="2A2197F4" w14:textId="77777777" w:rsidR="009051B1" w:rsidRPr="006B07E9" w:rsidRDefault="009051B1" w:rsidP="009051B1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E9">
        <w:rPr>
          <w:rFonts w:ascii="Angsana New" w:eastAsia="Calibri" w:hAnsi="Angsana New"/>
          <w:sz w:val="30"/>
          <w:szCs w:val="30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อัตราคิดลดที่ใช้เป็นอัตราก่อนหักภาษีที่สะท้อนถึงความเสี่ยงซึ่งเป็นลักษณะเฉพาะ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B07E9">
        <w:rPr>
          <w:rFonts w:ascii="Angsana New" w:eastAsia="Calibri" w:hAnsi="Angsana New"/>
          <w:sz w:val="30"/>
          <w:szCs w:val="30"/>
          <w:cs/>
        </w:rPr>
        <w:t>ที่เกี่ยวข้องกับส่วนงานนั้น ๆ</w:t>
      </w:r>
    </w:p>
    <w:p w14:paraId="65CF4747" w14:textId="77777777" w:rsidR="009051B1" w:rsidRPr="008F156A" w:rsidRDefault="009051B1" w:rsidP="009051B1">
      <w:pPr>
        <w:spacing w:line="240" w:lineRule="auto"/>
        <w:ind w:left="540"/>
        <w:jc w:val="thaiDistribute"/>
        <w:rPr>
          <w:rFonts w:ascii="Angsana New" w:eastAsia="Calibri" w:hAnsi="Angsana New"/>
          <w:sz w:val="22"/>
          <w:szCs w:val="22"/>
        </w:rPr>
      </w:pPr>
    </w:p>
    <w:p w14:paraId="5BEE4E40" w14:textId="77777777" w:rsidR="009051B1" w:rsidRPr="006B07E9" w:rsidRDefault="009051B1" w:rsidP="009051B1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6B07E9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03CD6D3" w14:textId="77777777" w:rsidR="009051B1" w:rsidRPr="008F156A" w:rsidRDefault="009051B1" w:rsidP="009051B1">
      <w:pPr>
        <w:spacing w:line="240" w:lineRule="auto"/>
        <w:ind w:left="540"/>
        <w:jc w:val="thaiDistribute"/>
        <w:rPr>
          <w:rFonts w:ascii="Angsana New" w:eastAsia="Calibri" w:hAnsi="Angsana New"/>
          <w:sz w:val="22"/>
          <w:szCs w:val="22"/>
          <w:cs/>
        </w:rPr>
      </w:pPr>
    </w:p>
    <w:p w14:paraId="7C7105B8" w14:textId="123DE018" w:rsidR="009051B1" w:rsidRPr="006B07E9" w:rsidRDefault="009051B1" w:rsidP="009051B1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6B07E9">
        <w:rPr>
          <w:rFonts w:ascii="Angsana New" w:eastAsia="Calibri" w:hAnsi="Angsana New"/>
          <w:sz w:val="30"/>
          <w:szCs w:val="30"/>
          <w:cs/>
        </w:rPr>
        <w:t xml:space="preserve">หากข้อสมมติในการทดสอบการด้อยค่าของค่าความนิยมเปลี่ยนไป โดยประมาณการอัตราการเติบโตลดลงร้อยละ </w:t>
      </w:r>
      <w:r w:rsidR="00C605FF" w:rsidRPr="00C605FF">
        <w:rPr>
          <w:rFonts w:ascii="Angsana New" w:eastAsia="Calibri" w:hAnsi="Angsana New"/>
          <w:sz w:val="30"/>
          <w:szCs w:val="30"/>
        </w:rPr>
        <w:t>1</w:t>
      </w:r>
      <w:r w:rsidRPr="006B07E9">
        <w:rPr>
          <w:rFonts w:ascii="Angsana New" w:eastAsia="Calibri" w:hAnsi="Angsana New"/>
          <w:sz w:val="30"/>
          <w:szCs w:val="30"/>
          <w:cs/>
        </w:rPr>
        <w:t xml:space="preserve"> ต่อปี หรืออัตราคิดลดเพิ่มขึ้นร้อยละ </w:t>
      </w:r>
      <w:r w:rsidR="00C605FF" w:rsidRPr="00C605FF">
        <w:rPr>
          <w:rFonts w:ascii="Angsana New" w:eastAsia="Calibri" w:hAnsi="Angsana New"/>
          <w:sz w:val="30"/>
          <w:szCs w:val="30"/>
        </w:rPr>
        <w:t>1</w:t>
      </w:r>
      <w:r w:rsidRPr="006B07E9">
        <w:rPr>
          <w:rFonts w:ascii="Angsana New" w:eastAsia="Calibri" w:hAnsi="Angsana New"/>
          <w:sz w:val="30"/>
          <w:szCs w:val="30"/>
          <w:cs/>
        </w:rPr>
        <w:t xml:space="preserve"> ต่อปี ก็จะยังคงไม่มีค่าเผื่อการด้อยค่าของค่าความนิยม  </w:t>
      </w:r>
    </w:p>
    <w:p w14:paraId="04AC35DF" w14:textId="77777777" w:rsidR="00251B81" w:rsidRPr="006B07E9" w:rsidRDefault="00251B81" w:rsidP="00C444A7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  <w:sectPr w:rsidR="00251B81" w:rsidRPr="006B07E9" w:rsidSect="00C444A7">
          <w:pgSz w:w="11906" w:h="16838" w:code="9"/>
          <w:pgMar w:top="1440" w:right="1196" w:bottom="720" w:left="1080" w:header="709" w:footer="578" w:gutter="0"/>
          <w:cols w:space="720"/>
        </w:sectPr>
      </w:pPr>
    </w:p>
    <w:p w14:paraId="420304BF" w14:textId="3F687985" w:rsidR="00524413" w:rsidRPr="00721CC7" w:rsidRDefault="00437D55" w:rsidP="005E3088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6B07E9">
        <w:rPr>
          <w:rFonts w:ascii="Angsana New" w:hAnsi="Angsana New"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13F6B49B" w14:textId="77777777" w:rsidR="00391A7F" w:rsidRPr="006B07E9" w:rsidRDefault="00391A7F" w:rsidP="00391A7F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54" w:type="dxa"/>
        <w:tblLayout w:type="fixed"/>
        <w:tblLook w:val="01E0" w:firstRow="1" w:lastRow="1" w:firstColumn="1" w:lastColumn="1" w:noHBand="0" w:noVBand="0"/>
      </w:tblPr>
      <w:tblGrid>
        <w:gridCol w:w="3417"/>
        <w:gridCol w:w="809"/>
        <w:gridCol w:w="1238"/>
        <w:gridCol w:w="241"/>
        <w:gridCol w:w="1087"/>
        <w:gridCol w:w="240"/>
        <w:gridCol w:w="1068"/>
        <w:gridCol w:w="270"/>
        <w:gridCol w:w="990"/>
      </w:tblGrid>
      <w:tr w:rsidR="00CA1D19" w:rsidRPr="006B07E9" w14:paraId="63CAA716" w14:textId="77777777" w:rsidTr="00721CC7">
        <w:trPr>
          <w:tblHeader/>
        </w:trPr>
        <w:tc>
          <w:tcPr>
            <w:tcW w:w="3417" w:type="dxa"/>
          </w:tcPr>
          <w:p w14:paraId="7A7B6B7B" w14:textId="77777777" w:rsidR="00421EDE" w:rsidRPr="006B07E9" w:rsidRDefault="00421EDE" w:rsidP="00040512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14:paraId="6BD75155" w14:textId="77777777" w:rsidR="00421EDE" w:rsidRPr="006B07E9" w:rsidRDefault="00421EDE" w:rsidP="00040512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66" w:type="dxa"/>
            <w:gridSpan w:val="3"/>
          </w:tcPr>
          <w:p w14:paraId="3E580943" w14:textId="77777777" w:rsidR="00421EDE" w:rsidRPr="006B07E9" w:rsidRDefault="00421EDE" w:rsidP="00AE524B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52683205" w14:textId="77777777" w:rsidR="00421EDE" w:rsidRPr="006B07E9" w:rsidRDefault="00421EDE" w:rsidP="00040512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28" w:type="dxa"/>
            <w:gridSpan w:val="3"/>
          </w:tcPr>
          <w:p w14:paraId="0253CC20" w14:textId="77777777" w:rsidR="00421EDE" w:rsidRPr="006B07E9" w:rsidRDefault="00421EDE" w:rsidP="00AE524B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  <w:r w:rsidR="00F83350" w:rsidRPr="006B07E9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CA1D19" w:rsidRPr="006B07E9" w14:paraId="7BFA8B91" w14:textId="77777777" w:rsidTr="00721CC7">
        <w:trPr>
          <w:tblHeader/>
        </w:trPr>
        <w:tc>
          <w:tcPr>
            <w:tcW w:w="3417" w:type="dxa"/>
          </w:tcPr>
          <w:p w14:paraId="7078F16D" w14:textId="77777777" w:rsidR="00846C84" w:rsidRPr="006B07E9" w:rsidRDefault="00846C84" w:rsidP="00846C8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14:paraId="6AD2CBCB" w14:textId="77777777" w:rsidR="00846C84" w:rsidRPr="006B07E9" w:rsidRDefault="00846C84" w:rsidP="001379C9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3E12BD9" w14:textId="5EE3933D" w:rsidR="00846C84" w:rsidRPr="006B07E9" w:rsidRDefault="00C605FF" w:rsidP="00846C84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02605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605BFC78" w14:textId="77777777" w:rsidR="00846C84" w:rsidRPr="006B07E9" w:rsidRDefault="00846C84" w:rsidP="00846C84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3F1833A" w14:textId="6B23B26E" w:rsidR="00846C84" w:rsidRPr="006B07E9" w:rsidRDefault="00C605FF" w:rsidP="00846C84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02605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234416AC" w14:textId="77777777" w:rsidR="00846C84" w:rsidRPr="006B07E9" w:rsidRDefault="00846C84" w:rsidP="00846C84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6268CB8" w14:textId="1C2C1062" w:rsidR="00846C84" w:rsidRPr="006B07E9" w:rsidRDefault="00C605FF" w:rsidP="00846C84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02605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F12638" w14:textId="77777777" w:rsidR="00846C84" w:rsidRPr="006B07E9" w:rsidRDefault="00846C84" w:rsidP="00846C84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153EEBD" w14:textId="1F75C5E4" w:rsidR="00846C84" w:rsidRPr="006B07E9" w:rsidRDefault="00C605FF" w:rsidP="00846C84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02605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46C84" w:rsidRPr="006B07E9" w14:paraId="53130A49" w14:textId="77777777" w:rsidTr="00721CC7">
        <w:trPr>
          <w:tblHeader/>
        </w:trPr>
        <w:tc>
          <w:tcPr>
            <w:tcW w:w="3417" w:type="dxa"/>
          </w:tcPr>
          <w:p w14:paraId="55C941BF" w14:textId="77777777" w:rsidR="00846C84" w:rsidRPr="006B07E9" w:rsidRDefault="00846C84" w:rsidP="00846C8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14:paraId="24EC10D5" w14:textId="77777777" w:rsidR="00846C84" w:rsidRPr="006B07E9" w:rsidRDefault="00846C84" w:rsidP="00846C8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134" w:type="dxa"/>
            <w:gridSpan w:val="7"/>
          </w:tcPr>
          <w:p w14:paraId="0F4E8A0F" w14:textId="77777777" w:rsidR="00846C84" w:rsidRPr="006B07E9" w:rsidRDefault="00846C84" w:rsidP="00846C84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A1D19" w:rsidRPr="006B07E9" w14:paraId="2590782C" w14:textId="77777777" w:rsidTr="00721CC7">
        <w:tc>
          <w:tcPr>
            <w:tcW w:w="3417" w:type="dxa"/>
          </w:tcPr>
          <w:p w14:paraId="1C7E6C23" w14:textId="77777777" w:rsidR="00846C84" w:rsidRPr="006B07E9" w:rsidRDefault="00846C84" w:rsidP="00464335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09" w:type="dxa"/>
          </w:tcPr>
          <w:p w14:paraId="3907377C" w14:textId="77777777" w:rsidR="00846C84" w:rsidRPr="006B07E9" w:rsidRDefault="00846C84" w:rsidP="00846C8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4E84F6F" w14:textId="77777777" w:rsidR="00846C84" w:rsidRPr="006B07E9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F3C48CA" w14:textId="77777777" w:rsidR="00846C84" w:rsidRPr="006B07E9" w:rsidRDefault="00846C84" w:rsidP="00846C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06C143B4" w14:textId="77777777" w:rsidR="00846C84" w:rsidRPr="006B07E9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F4F0D75" w14:textId="77777777" w:rsidR="00846C84" w:rsidRPr="006B07E9" w:rsidRDefault="00846C84" w:rsidP="00846C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56C41CC4" w14:textId="77777777" w:rsidR="00846C84" w:rsidRPr="006B07E9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906E2F" w14:textId="77777777" w:rsidR="00846C84" w:rsidRPr="006B07E9" w:rsidRDefault="00846C84" w:rsidP="00846C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DFD8E5" w14:textId="77777777" w:rsidR="00846C84" w:rsidRPr="006B07E9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1D19" w:rsidRPr="006B07E9" w14:paraId="3EA487C6" w14:textId="77777777" w:rsidTr="00721CC7">
        <w:tc>
          <w:tcPr>
            <w:tcW w:w="3417" w:type="dxa"/>
          </w:tcPr>
          <w:p w14:paraId="325F058E" w14:textId="77777777" w:rsidR="00846C84" w:rsidRPr="006B07E9" w:rsidRDefault="00846C84" w:rsidP="00464335">
            <w:pPr>
              <w:pStyle w:val="ListParagraph"/>
              <w:numPr>
                <w:ilvl w:val="0"/>
                <w:numId w:val="20"/>
              </w:numPr>
              <w:tabs>
                <w:tab w:val="left" w:pos="216"/>
                <w:tab w:val="left" w:pos="752"/>
              </w:tabs>
              <w:ind w:left="785" w:hanging="78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9" w:type="dxa"/>
          </w:tcPr>
          <w:p w14:paraId="0264DCB3" w14:textId="77777777" w:rsidR="00846C84" w:rsidRPr="006B07E9" w:rsidRDefault="00846C84" w:rsidP="00846C8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27376C5" w14:textId="77777777" w:rsidR="00846C84" w:rsidRPr="006B07E9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2A0692A" w14:textId="77777777" w:rsidR="00846C84" w:rsidRPr="006B07E9" w:rsidRDefault="00846C84" w:rsidP="00846C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6EEF5BED" w14:textId="77777777" w:rsidR="00846C84" w:rsidRPr="006B07E9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FA693F9" w14:textId="77777777" w:rsidR="00846C84" w:rsidRPr="006B07E9" w:rsidRDefault="00846C84" w:rsidP="00846C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6487A17B" w14:textId="77777777" w:rsidR="00846C84" w:rsidRPr="006B07E9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4AC66C" w14:textId="77777777" w:rsidR="00846C84" w:rsidRPr="006B07E9" w:rsidRDefault="00846C84" w:rsidP="00846C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AAF5CD" w14:textId="77777777" w:rsidR="00846C84" w:rsidRPr="006B07E9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055" w:rsidRPr="006B07E9" w14:paraId="290021AF" w14:textId="77777777" w:rsidTr="00721CC7">
        <w:trPr>
          <w:trHeight w:val="758"/>
        </w:trPr>
        <w:tc>
          <w:tcPr>
            <w:tcW w:w="3417" w:type="dxa"/>
          </w:tcPr>
          <w:p w14:paraId="3E53413F" w14:textId="77777777" w:rsidR="00026055" w:rsidRDefault="00026055" w:rsidP="00464335">
            <w:pPr>
              <w:tabs>
                <w:tab w:val="left" w:pos="342"/>
              </w:tabs>
              <w:ind w:left="785" w:hanging="785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เงินกู้ยืมระยะสั้นจากบุคคลหรือกิจการ</w:t>
            </w:r>
          </w:p>
          <w:p w14:paraId="28229387" w14:textId="6B603658" w:rsidR="00026055" w:rsidRPr="006B07E9" w:rsidRDefault="00026055" w:rsidP="00464335">
            <w:pPr>
              <w:tabs>
                <w:tab w:val="left" w:pos="342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09" w:type="dxa"/>
          </w:tcPr>
          <w:p w14:paraId="51825CF0" w14:textId="77777777" w:rsidR="00026055" w:rsidRPr="006B07E9" w:rsidRDefault="00026055" w:rsidP="00026055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11343430" w14:textId="667CDE7C" w:rsidR="00026055" w:rsidRPr="006B07E9" w:rsidRDefault="00026055" w:rsidP="00026055">
            <w:pPr>
              <w:pStyle w:val="BodyText"/>
              <w:spacing w:after="0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C605FF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1AC2D67A" w14:textId="656505BF" w:rsidR="00026055" w:rsidRPr="006B07E9" w:rsidRDefault="008E096F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</w:t>
            </w:r>
            <w:r w:rsidR="00997515">
              <w:rPr>
                <w:rFonts w:ascii="Angsana New" w:hAnsi="Angsana New"/>
                <w:sz w:val="28"/>
                <w:szCs w:val="28"/>
              </w:rPr>
              <w:t>,120</w:t>
            </w:r>
          </w:p>
        </w:tc>
        <w:tc>
          <w:tcPr>
            <w:tcW w:w="241" w:type="dxa"/>
          </w:tcPr>
          <w:p w14:paraId="3FAAD346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1777ECD0" w14:textId="538B425E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134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</w:p>
        </w:tc>
        <w:tc>
          <w:tcPr>
            <w:tcW w:w="240" w:type="dxa"/>
          </w:tcPr>
          <w:p w14:paraId="6EC4ACDE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0A28C187" w14:textId="3F58C2E4" w:rsidR="00026055" w:rsidRPr="006B07E9" w:rsidRDefault="008E096F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222,120</w:t>
            </w:r>
          </w:p>
        </w:tc>
        <w:tc>
          <w:tcPr>
            <w:tcW w:w="270" w:type="dxa"/>
          </w:tcPr>
          <w:p w14:paraId="58951BB4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54A30D" w14:textId="4CEF5396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160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065</w:t>
            </w:r>
          </w:p>
        </w:tc>
      </w:tr>
      <w:tr w:rsidR="00026055" w:rsidRPr="006B07E9" w14:paraId="01D087BC" w14:textId="77777777" w:rsidTr="00721CC7">
        <w:tc>
          <w:tcPr>
            <w:tcW w:w="3417" w:type="dxa"/>
          </w:tcPr>
          <w:p w14:paraId="05190913" w14:textId="77777777" w:rsidR="00026055" w:rsidRPr="006B07E9" w:rsidRDefault="00026055" w:rsidP="00464335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2C7DD0DB" w14:textId="77777777" w:rsidR="00026055" w:rsidRPr="006B07E9" w:rsidRDefault="00026055" w:rsidP="00026055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1C228D0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0A4A9CD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0812E93B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588A220C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4649073E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A7AA0A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333DA4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055" w:rsidRPr="006B07E9" w14:paraId="4D13B042" w14:textId="77777777" w:rsidTr="00721CC7">
        <w:trPr>
          <w:trHeight w:val="254"/>
        </w:trPr>
        <w:tc>
          <w:tcPr>
            <w:tcW w:w="3417" w:type="dxa"/>
          </w:tcPr>
          <w:p w14:paraId="37F3F1E4" w14:textId="77777777" w:rsidR="00026055" w:rsidRPr="006B07E9" w:rsidRDefault="00026055" w:rsidP="00A373C2">
            <w:pPr>
              <w:pStyle w:val="ListParagraph"/>
              <w:numPr>
                <w:ilvl w:val="0"/>
                <w:numId w:val="20"/>
              </w:numPr>
              <w:tabs>
                <w:tab w:val="left" w:pos="216"/>
                <w:tab w:val="left" w:pos="752"/>
              </w:tabs>
              <w:ind w:left="785" w:hanging="78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09" w:type="dxa"/>
          </w:tcPr>
          <w:p w14:paraId="24939352" w14:textId="77777777" w:rsidR="00026055" w:rsidRPr="006B07E9" w:rsidRDefault="00026055" w:rsidP="00026055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C8772F3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351BD08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71CD8CD5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5A0B8AB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31D9819E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4E49DE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74775B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26055" w:rsidRPr="006B07E9" w14:paraId="5AA331CE" w14:textId="77777777" w:rsidTr="00721CC7">
        <w:tc>
          <w:tcPr>
            <w:tcW w:w="3417" w:type="dxa"/>
          </w:tcPr>
          <w:p w14:paraId="075D9FCF" w14:textId="77777777" w:rsidR="00026055" w:rsidRPr="006B07E9" w:rsidRDefault="00026055" w:rsidP="00464335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9" w:type="dxa"/>
          </w:tcPr>
          <w:p w14:paraId="2DC874C8" w14:textId="77777777" w:rsidR="00026055" w:rsidRPr="006B07E9" w:rsidRDefault="00026055" w:rsidP="00026055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E34F96A" w14:textId="244F00F8" w:rsidR="00026055" w:rsidRPr="006B07E9" w:rsidRDefault="00AF0A29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1,269,956</w:t>
            </w:r>
          </w:p>
        </w:tc>
        <w:tc>
          <w:tcPr>
            <w:tcW w:w="241" w:type="dxa"/>
          </w:tcPr>
          <w:p w14:paraId="515152C4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7E0FB66" w14:textId="185B6E09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614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  <w:tc>
          <w:tcPr>
            <w:tcW w:w="240" w:type="dxa"/>
          </w:tcPr>
          <w:p w14:paraId="4D195BDC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60E5DEA9" w14:textId="73CF51A3" w:rsidR="00026055" w:rsidRPr="006B07E9" w:rsidRDefault="00AF0A29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1,269,956</w:t>
            </w:r>
          </w:p>
        </w:tc>
        <w:tc>
          <w:tcPr>
            <w:tcW w:w="270" w:type="dxa"/>
          </w:tcPr>
          <w:p w14:paraId="6D9BEE21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0B680B" w14:textId="3DFA567F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</w:tr>
      <w:tr w:rsidR="00026055" w:rsidRPr="006B07E9" w14:paraId="22E3ABCE" w14:textId="77777777" w:rsidTr="00721CC7">
        <w:tc>
          <w:tcPr>
            <w:tcW w:w="3417" w:type="dxa"/>
          </w:tcPr>
          <w:p w14:paraId="7BAEA6BC" w14:textId="77777777" w:rsidR="00026055" w:rsidRDefault="00026055" w:rsidP="00464335">
            <w:pPr>
              <w:tabs>
                <w:tab w:val="left" w:pos="554"/>
              </w:tabs>
              <w:ind w:left="785" w:hanging="785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  <w:p w14:paraId="41BA9470" w14:textId="2387A244" w:rsidR="00026055" w:rsidRPr="006B07E9" w:rsidRDefault="00026055" w:rsidP="00464335">
            <w:pPr>
              <w:tabs>
                <w:tab w:val="left" w:pos="347"/>
                <w:tab w:val="left" w:pos="554"/>
              </w:tabs>
              <w:ind w:left="785" w:hanging="78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9" w:type="dxa"/>
          </w:tcPr>
          <w:p w14:paraId="2DDD560B" w14:textId="77777777" w:rsidR="00026055" w:rsidRPr="006B07E9" w:rsidRDefault="00026055" w:rsidP="00026055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3AB72B" w14:textId="3058CA89" w:rsidR="00026055" w:rsidRPr="006B07E9" w:rsidRDefault="001305E6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AC3384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163C7">
              <w:rPr>
                <w:rFonts w:ascii="Angsana New" w:hAnsi="Angsana New"/>
                <w:sz w:val="28"/>
                <w:szCs w:val="28"/>
              </w:rPr>
              <w:t>025</w:t>
            </w:r>
          </w:p>
        </w:tc>
        <w:tc>
          <w:tcPr>
            <w:tcW w:w="241" w:type="dxa"/>
          </w:tcPr>
          <w:p w14:paraId="2A91B7ED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349C7A1" w14:textId="1E5E3BE3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863C9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00AF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63C93">
              <w:rPr>
                <w:rFonts w:ascii="Angsana New" w:hAnsi="Angsana New"/>
                <w:sz w:val="28"/>
                <w:szCs w:val="28"/>
                <w:lang w:val="en-US"/>
              </w:rPr>
              <w:t>744</w:t>
            </w:r>
          </w:p>
        </w:tc>
        <w:tc>
          <w:tcPr>
            <w:tcW w:w="240" w:type="dxa"/>
          </w:tcPr>
          <w:p w14:paraId="307C3EBC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297F8492" w14:textId="18420DD7" w:rsidR="00026055" w:rsidRPr="006B07E9" w:rsidRDefault="00AF0A29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863C93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63C93">
              <w:rPr>
                <w:rFonts w:ascii="Angsana New" w:hAnsi="Angsana New"/>
                <w:sz w:val="28"/>
                <w:szCs w:val="28"/>
              </w:rPr>
              <w:t>826</w:t>
            </w:r>
          </w:p>
        </w:tc>
        <w:tc>
          <w:tcPr>
            <w:tcW w:w="270" w:type="dxa"/>
          </w:tcPr>
          <w:p w14:paraId="1C0D9973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C4A466" w14:textId="6EFC2160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863C93"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63C93">
              <w:rPr>
                <w:rFonts w:ascii="Angsana New" w:hAnsi="Angsana New"/>
                <w:sz w:val="28"/>
                <w:szCs w:val="28"/>
                <w:lang w:val="en-US"/>
              </w:rPr>
              <w:t>006</w:t>
            </w:r>
          </w:p>
        </w:tc>
      </w:tr>
      <w:tr w:rsidR="00026055" w:rsidRPr="006B07E9" w14:paraId="3132860F" w14:textId="77777777" w:rsidTr="00721CC7">
        <w:tc>
          <w:tcPr>
            <w:tcW w:w="3417" w:type="dxa"/>
          </w:tcPr>
          <w:p w14:paraId="1342D402" w14:textId="77777777" w:rsidR="00026055" w:rsidRPr="006B07E9" w:rsidRDefault="00026055" w:rsidP="00464335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809" w:type="dxa"/>
          </w:tcPr>
          <w:p w14:paraId="05CBFFDC" w14:textId="77777777" w:rsidR="00026055" w:rsidRPr="006B07E9" w:rsidRDefault="00026055" w:rsidP="00026055">
            <w:pPr>
              <w:pStyle w:val="BodyText"/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E23580F" w14:textId="51ED6E46" w:rsidR="00026055" w:rsidRPr="006B07E9" w:rsidRDefault="00AF0A29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35424">
              <w:rPr>
                <w:rFonts w:ascii="Angsana New" w:hAnsi="Angsana New"/>
                <w:sz w:val="28"/>
                <w:szCs w:val="28"/>
              </w:rPr>
              <w:t>2,636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2CF6400C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E03C4ED" w14:textId="66D1F3CE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72C1E">
              <w:rPr>
                <w:rFonts w:ascii="Angsana New" w:hAnsi="Angsana New"/>
                <w:sz w:val="28"/>
                <w:szCs w:val="28"/>
                <w:lang w:val="en-US"/>
              </w:rPr>
              <w:t>1,829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71A6BD9E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24C54A9D" w14:textId="28A8B23A" w:rsidR="00026055" w:rsidRPr="006B07E9" w:rsidRDefault="00AF0A29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72C1E">
              <w:rPr>
                <w:rFonts w:ascii="Angsana New" w:hAnsi="Angsana New"/>
                <w:sz w:val="28"/>
                <w:szCs w:val="28"/>
              </w:rPr>
              <w:t>2,636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FCC3862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9BEF28" w14:textId="7CCBCD94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B3BC4">
              <w:rPr>
                <w:rFonts w:ascii="Angsana New" w:hAnsi="Angsana New"/>
                <w:sz w:val="28"/>
                <w:szCs w:val="28"/>
                <w:lang w:val="en-US"/>
              </w:rPr>
              <w:t>1,829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26055" w:rsidRPr="006B07E9" w14:paraId="43F4936D" w14:textId="77777777" w:rsidTr="00721CC7">
        <w:tc>
          <w:tcPr>
            <w:tcW w:w="3417" w:type="dxa"/>
          </w:tcPr>
          <w:p w14:paraId="7A4DAD96" w14:textId="77777777" w:rsidR="00026055" w:rsidRPr="006B07E9" w:rsidRDefault="00026055" w:rsidP="00464335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09" w:type="dxa"/>
          </w:tcPr>
          <w:p w14:paraId="11093FEB" w14:textId="77777777" w:rsidR="00026055" w:rsidRPr="006B07E9" w:rsidRDefault="00026055" w:rsidP="00026055">
            <w:pPr>
              <w:pStyle w:val="BodyText"/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2AE5C78E" w14:textId="2638DAC5" w:rsidR="00026055" w:rsidRPr="00B00AFE" w:rsidRDefault="00AF0A29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0AFE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="00A36FF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1305E6" w:rsidRPr="00B00AF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36FF3">
              <w:rPr>
                <w:rFonts w:ascii="Angsana New" w:hAnsi="Angsana New"/>
                <w:sz w:val="28"/>
                <w:szCs w:val="28"/>
                <w:lang w:val="en-US"/>
              </w:rPr>
              <w:t>389</w:t>
            </w:r>
          </w:p>
        </w:tc>
        <w:tc>
          <w:tcPr>
            <w:tcW w:w="241" w:type="dxa"/>
          </w:tcPr>
          <w:p w14:paraId="4C255A5E" w14:textId="77777777" w:rsidR="00026055" w:rsidRPr="00B00AFE" w:rsidRDefault="00026055" w:rsidP="000260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5008A270" w14:textId="009745BE" w:rsidR="00026055" w:rsidRPr="00B00AFE" w:rsidRDefault="00B00AFE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199,915</w:t>
            </w:r>
          </w:p>
        </w:tc>
        <w:tc>
          <w:tcPr>
            <w:tcW w:w="240" w:type="dxa"/>
          </w:tcPr>
          <w:p w14:paraId="764C77CE" w14:textId="77777777" w:rsidR="00026055" w:rsidRPr="00B00AFE" w:rsidRDefault="00026055" w:rsidP="000260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6E9D00DC" w14:textId="1CD1D0F6" w:rsidR="00026055" w:rsidRPr="00B00AFE" w:rsidRDefault="00AF0A29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00AFE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="00A36FF3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1305E6" w:rsidRPr="00B00AF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E47D9D">
              <w:rPr>
                <w:rFonts w:ascii="Angsana New" w:hAnsi="Angsana New"/>
                <w:sz w:val="28"/>
                <w:szCs w:val="28"/>
                <w:lang w:val="en-US" w:bidi="th-TH"/>
              </w:rPr>
              <w:t>190</w:t>
            </w:r>
          </w:p>
        </w:tc>
        <w:tc>
          <w:tcPr>
            <w:tcW w:w="270" w:type="dxa"/>
          </w:tcPr>
          <w:p w14:paraId="1836EED6" w14:textId="77777777" w:rsidR="00026055" w:rsidRPr="00B00AFE" w:rsidRDefault="00026055" w:rsidP="000260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754569" w14:textId="3C7F9FA7" w:rsidR="00026055" w:rsidRPr="00B00AFE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0AF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00AFE">
              <w:rPr>
                <w:rFonts w:ascii="Angsana New" w:hAnsi="Angsana New"/>
                <w:sz w:val="28"/>
                <w:szCs w:val="28"/>
                <w:lang w:val="en-US" w:bidi="th-TH"/>
              </w:rPr>
              <w:t>39,177</w:t>
            </w:r>
          </w:p>
        </w:tc>
      </w:tr>
      <w:tr w:rsidR="00026055" w:rsidRPr="006B07E9" w14:paraId="48C33D98" w14:textId="77777777" w:rsidTr="00721CC7">
        <w:tc>
          <w:tcPr>
            <w:tcW w:w="3417" w:type="dxa"/>
          </w:tcPr>
          <w:p w14:paraId="18C8A4FA" w14:textId="77777777" w:rsidR="00026055" w:rsidRPr="006B07E9" w:rsidRDefault="00026055" w:rsidP="00464335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646DBF45" w14:textId="77777777" w:rsidR="00026055" w:rsidRPr="006B07E9" w:rsidRDefault="00026055" w:rsidP="00026055">
            <w:pPr>
              <w:pStyle w:val="BodyText"/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14F9999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5C47320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1C8165B9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B282E8B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3F8E5726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B21FAD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7605A5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055" w:rsidRPr="006B07E9" w14:paraId="664AA2A7" w14:textId="77777777" w:rsidTr="00721CC7">
        <w:tc>
          <w:tcPr>
            <w:tcW w:w="3417" w:type="dxa"/>
          </w:tcPr>
          <w:p w14:paraId="1401DECD" w14:textId="5754CD15" w:rsidR="00A14302" w:rsidRDefault="003D05AF" w:rsidP="00464335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ส่วนของ</w:t>
            </w:r>
            <w:r w:rsidR="00026055" w:rsidRPr="006B07E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="00A14302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</w:t>
            </w:r>
          </w:p>
          <w:p w14:paraId="051EC1F8" w14:textId="3A7C1ABD" w:rsidR="00026055" w:rsidRPr="006B07E9" w:rsidRDefault="00A14302" w:rsidP="00464335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809" w:type="dxa"/>
          </w:tcPr>
          <w:p w14:paraId="08040118" w14:textId="77777777" w:rsidR="00026055" w:rsidRPr="006B07E9" w:rsidRDefault="00026055" w:rsidP="00026055">
            <w:pPr>
              <w:pStyle w:val="BodyText"/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CAA9976" w14:textId="20F8EE5C" w:rsidR="00026055" w:rsidRPr="006B07E9" w:rsidRDefault="008E096F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17,431</w:t>
            </w:r>
          </w:p>
        </w:tc>
        <w:tc>
          <w:tcPr>
            <w:tcW w:w="241" w:type="dxa"/>
          </w:tcPr>
          <w:p w14:paraId="57CE0FFE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17487218" w14:textId="1DDBBBC5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876</w:t>
            </w:r>
          </w:p>
        </w:tc>
        <w:tc>
          <w:tcPr>
            <w:tcW w:w="240" w:type="dxa"/>
          </w:tcPr>
          <w:p w14:paraId="514DCEFF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310AE308" w14:textId="5D1FE6F7" w:rsidR="00026055" w:rsidRPr="006B07E9" w:rsidRDefault="008E096F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5,668</w:t>
            </w:r>
          </w:p>
        </w:tc>
        <w:tc>
          <w:tcPr>
            <w:tcW w:w="270" w:type="dxa"/>
          </w:tcPr>
          <w:p w14:paraId="09B46DF2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EA8DB1" w14:textId="041AFC93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485</w:t>
            </w:r>
          </w:p>
        </w:tc>
      </w:tr>
      <w:tr w:rsidR="00026055" w:rsidRPr="006B07E9" w14:paraId="3C726E62" w14:textId="77777777" w:rsidTr="00721CC7">
        <w:tc>
          <w:tcPr>
            <w:tcW w:w="3417" w:type="dxa"/>
          </w:tcPr>
          <w:p w14:paraId="584EDB53" w14:textId="77777777" w:rsidR="00026055" w:rsidRPr="006B07E9" w:rsidRDefault="00026055" w:rsidP="00464335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809" w:type="dxa"/>
          </w:tcPr>
          <w:p w14:paraId="6440E640" w14:textId="77777777" w:rsidR="00026055" w:rsidRPr="006B07E9" w:rsidRDefault="00026055" w:rsidP="00026055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E230E" w14:textId="3647F658" w:rsidR="00026055" w:rsidRPr="006B07E9" w:rsidRDefault="0099751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1,6</w:t>
            </w:r>
            <w:r w:rsidR="001E3D5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</w:t>
            </w:r>
            <w:r w:rsidR="003577F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,896</w:t>
            </w:r>
          </w:p>
        </w:tc>
        <w:tc>
          <w:tcPr>
            <w:tcW w:w="241" w:type="dxa"/>
          </w:tcPr>
          <w:p w14:paraId="0723A8F4" w14:textId="77777777" w:rsidR="00026055" w:rsidRPr="006B07E9" w:rsidRDefault="00026055" w:rsidP="00026055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55C73" w14:textId="0E941A16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1305E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97</w:t>
            </w:r>
            <w:r w:rsidR="009C47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1305E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C47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061</w:t>
            </w:r>
          </w:p>
        </w:tc>
        <w:tc>
          <w:tcPr>
            <w:tcW w:w="240" w:type="dxa"/>
          </w:tcPr>
          <w:p w14:paraId="14889061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7A298" w14:textId="4D6C5509" w:rsidR="00026055" w:rsidRPr="006B07E9" w:rsidRDefault="0099751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1,6</w:t>
            </w:r>
            <w:r w:rsidR="003A4AE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9159D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,934</w:t>
            </w:r>
          </w:p>
        </w:tc>
        <w:tc>
          <w:tcPr>
            <w:tcW w:w="270" w:type="dxa"/>
          </w:tcPr>
          <w:p w14:paraId="63C57463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EEBA2" w14:textId="274B75BE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BA368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</w:t>
            </w:r>
            <w:r w:rsidR="001305E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BA368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877</w:t>
            </w:r>
          </w:p>
        </w:tc>
      </w:tr>
      <w:tr w:rsidR="00026055" w:rsidRPr="006B07E9" w14:paraId="32BF082B" w14:textId="77777777" w:rsidTr="00721CC7">
        <w:tc>
          <w:tcPr>
            <w:tcW w:w="3417" w:type="dxa"/>
          </w:tcPr>
          <w:p w14:paraId="0D0178DA" w14:textId="77777777" w:rsidR="00026055" w:rsidRPr="006B07E9" w:rsidRDefault="00026055" w:rsidP="00464335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0C85EF1B" w14:textId="77777777" w:rsidR="00026055" w:rsidRPr="006B07E9" w:rsidRDefault="00026055" w:rsidP="00026055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932A339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76AC6EF6" w14:textId="77777777" w:rsidR="00026055" w:rsidRPr="006B07E9" w:rsidRDefault="00026055" w:rsidP="00026055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5029C87B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-2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0" w:type="dxa"/>
          </w:tcPr>
          <w:p w14:paraId="6DFCECEC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1B1A1C90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3C6797B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2F543B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026055" w:rsidRPr="006B07E9" w14:paraId="0F282254" w14:textId="77777777" w:rsidTr="00721CC7">
        <w:tc>
          <w:tcPr>
            <w:tcW w:w="3417" w:type="dxa"/>
          </w:tcPr>
          <w:p w14:paraId="65A91DF5" w14:textId="77777777" w:rsidR="00026055" w:rsidRPr="006B07E9" w:rsidRDefault="00026055" w:rsidP="00464335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09" w:type="dxa"/>
          </w:tcPr>
          <w:p w14:paraId="26ED4313" w14:textId="77777777" w:rsidR="00026055" w:rsidRPr="006B07E9" w:rsidRDefault="00026055" w:rsidP="00026055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732EDB7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77D6800F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7AFBC5F1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27E5B08E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31B2F0C2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B0CA8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B15C20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26055" w:rsidRPr="006B07E9" w14:paraId="55F476EF" w14:textId="77777777" w:rsidTr="00721CC7">
        <w:tc>
          <w:tcPr>
            <w:tcW w:w="3417" w:type="dxa"/>
          </w:tcPr>
          <w:p w14:paraId="11B996CF" w14:textId="77777777" w:rsidR="00026055" w:rsidRPr="006B07E9" w:rsidRDefault="00026055" w:rsidP="00464335">
            <w:pPr>
              <w:pStyle w:val="ListParagraph"/>
              <w:numPr>
                <w:ilvl w:val="0"/>
                <w:numId w:val="20"/>
              </w:numPr>
              <w:tabs>
                <w:tab w:val="left" w:pos="216"/>
                <w:tab w:val="left" w:pos="752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09" w:type="dxa"/>
          </w:tcPr>
          <w:p w14:paraId="4EC2088C" w14:textId="77777777" w:rsidR="00026055" w:rsidRPr="006B07E9" w:rsidRDefault="00026055" w:rsidP="00026055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4CEBBE1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A0A5220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48FD4F9F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8E450DE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29FF20C7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993AC0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6FA408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26055" w:rsidRPr="006B07E9" w14:paraId="248CB0AF" w14:textId="77777777" w:rsidTr="00721CC7">
        <w:tc>
          <w:tcPr>
            <w:tcW w:w="3417" w:type="dxa"/>
          </w:tcPr>
          <w:p w14:paraId="1E83993A" w14:textId="77777777" w:rsidR="00026055" w:rsidRPr="006B07E9" w:rsidRDefault="00026055" w:rsidP="00464335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64579266" w14:textId="77777777" w:rsidR="00026055" w:rsidRPr="006B07E9" w:rsidRDefault="00026055" w:rsidP="00026055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E983D02" w14:textId="1BD8C2D5" w:rsidR="00026055" w:rsidRPr="006B07E9" w:rsidRDefault="00DF0D2D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434,89</w:t>
            </w:r>
            <w:r w:rsidR="001305E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1" w:type="dxa"/>
          </w:tcPr>
          <w:p w14:paraId="01692310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972CC2B" w14:textId="0067020D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685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376</w:t>
            </w:r>
          </w:p>
        </w:tc>
        <w:tc>
          <w:tcPr>
            <w:tcW w:w="240" w:type="dxa"/>
          </w:tcPr>
          <w:p w14:paraId="040F5FAC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5CD60474" w14:textId="16AA6658" w:rsidR="00026055" w:rsidRPr="006B07E9" w:rsidRDefault="00DF0D2D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376,1</w:t>
            </w:r>
            <w:r w:rsidR="001305E6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270" w:type="dxa"/>
          </w:tcPr>
          <w:p w14:paraId="1975AE1C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A52516" w14:textId="271E0C10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557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174</w:t>
            </w:r>
          </w:p>
        </w:tc>
      </w:tr>
      <w:tr w:rsidR="00026055" w:rsidRPr="006B07E9" w14:paraId="43D6AFB0" w14:textId="77777777" w:rsidTr="00721CC7">
        <w:tc>
          <w:tcPr>
            <w:tcW w:w="3417" w:type="dxa"/>
          </w:tcPr>
          <w:p w14:paraId="4462EE6F" w14:textId="77777777" w:rsidR="00026055" w:rsidRPr="006B07E9" w:rsidRDefault="00026055" w:rsidP="00464335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809" w:type="dxa"/>
          </w:tcPr>
          <w:p w14:paraId="2229ABB8" w14:textId="77777777" w:rsidR="00026055" w:rsidRPr="006B07E9" w:rsidRDefault="00026055" w:rsidP="00026055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33AD63E6" w14:textId="4115639F" w:rsidR="00026055" w:rsidRPr="006B07E9" w:rsidRDefault="00DF0D2D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</w:t>
            </w:r>
            <w:r w:rsidR="001305E6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1DDE2EEC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FBAC855" w14:textId="77B2F2B5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751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6BA45259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19F808B6" w14:textId="02AAC1E9" w:rsidR="00026055" w:rsidRPr="006B07E9" w:rsidRDefault="00DF0D2D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</w:t>
            </w:r>
            <w:r w:rsidR="001305E6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B72E2A4" w14:textId="77777777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6D9414" w14:textId="077E00E5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751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26055" w:rsidRPr="006B07E9" w14:paraId="7755F805" w14:textId="77777777" w:rsidTr="00721CC7">
        <w:tc>
          <w:tcPr>
            <w:tcW w:w="3417" w:type="dxa"/>
          </w:tcPr>
          <w:p w14:paraId="1E1EC669" w14:textId="77777777" w:rsidR="00026055" w:rsidRPr="006B07E9" w:rsidRDefault="00026055" w:rsidP="00464335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09" w:type="dxa"/>
          </w:tcPr>
          <w:p w14:paraId="474A176A" w14:textId="77777777" w:rsidR="00026055" w:rsidRPr="006B07E9" w:rsidRDefault="00026055" w:rsidP="00026055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0711242" w14:textId="72AF91E2" w:rsidR="00026055" w:rsidRPr="006B07E9" w:rsidRDefault="00DF0D2D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434,471</w:t>
            </w:r>
          </w:p>
        </w:tc>
        <w:tc>
          <w:tcPr>
            <w:tcW w:w="241" w:type="dxa"/>
          </w:tcPr>
          <w:p w14:paraId="0CD60BCD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0A8F7631" w14:textId="1071F562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684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625</w:t>
            </w:r>
          </w:p>
        </w:tc>
        <w:tc>
          <w:tcPr>
            <w:tcW w:w="240" w:type="dxa"/>
          </w:tcPr>
          <w:p w14:paraId="3CB5F60D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2BAD346B" w14:textId="2859FAB8" w:rsidR="00026055" w:rsidRPr="006B07E9" w:rsidRDefault="00DF0D2D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375,761</w:t>
            </w:r>
          </w:p>
        </w:tc>
        <w:tc>
          <w:tcPr>
            <w:tcW w:w="270" w:type="dxa"/>
          </w:tcPr>
          <w:p w14:paraId="2EC0A704" w14:textId="77777777" w:rsidR="00026055" w:rsidRPr="006B07E9" w:rsidRDefault="00026055" w:rsidP="000260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D41C7F" w14:textId="5C8D53A1" w:rsidR="00026055" w:rsidRPr="006B07E9" w:rsidRDefault="00026055" w:rsidP="000260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556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423</w:t>
            </w:r>
          </w:p>
        </w:tc>
      </w:tr>
      <w:tr w:rsidR="003D1874" w:rsidRPr="006B07E9" w14:paraId="36B746E7" w14:textId="77777777" w:rsidTr="00721CC7">
        <w:tc>
          <w:tcPr>
            <w:tcW w:w="3417" w:type="dxa"/>
          </w:tcPr>
          <w:p w14:paraId="79ADB287" w14:textId="050D9608" w:rsidR="003D1874" w:rsidRPr="006B07E9" w:rsidRDefault="003D1874" w:rsidP="00464335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9" w:type="dxa"/>
          </w:tcPr>
          <w:p w14:paraId="17A6CC5F" w14:textId="77777777" w:rsidR="003D1874" w:rsidRPr="006B07E9" w:rsidRDefault="003D1874" w:rsidP="003D187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4FB1E91" w14:textId="3B5935A2" w:rsidR="003D1874" w:rsidRPr="006B07E9" w:rsidRDefault="00DF0D2D" w:rsidP="003D18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129,890</w:t>
            </w:r>
          </w:p>
        </w:tc>
        <w:tc>
          <w:tcPr>
            <w:tcW w:w="241" w:type="dxa"/>
          </w:tcPr>
          <w:p w14:paraId="60D09A82" w14:textId="77777777" w:rsidR="003D1874" w:rsidRPr="006B07E9" w:rsidRDefault="003D1874" w:rsidP="003D187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DC4548E" w14:textId="6ED83DC6" w:rsidR="003D1874" w:rsidRPr="00C605FF" w:rsidRDefault="003D1874" w:rsidP="003F6689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FEC9192" w14:textId="77777777" w:rsidR="003D1874" w:rsidRPr="006B07E9" w:rsidRDefault="003D1874" w:rsidP="003D187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21995A8B" w14:textId="54FB7431" w:rsidR="003D1874" w:rsidRPr="006B07E9" w:rsidRDefault="00DF0D2D" w:rsidP="003D18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129,890</w:t>
            </w:r>
          </w:p>
        </w:tc>
        <w:tc>
          <w:tcPr>
            <w:tcW w:w="270" w:type="dxa"/>
          </w:tcPr>
          <w:p w14:paraId="13334B6F" w14:textId="77777777" w:rsidR="003D1874" w:rsidRPr="006B07E9" w:rsidRDefault="003D1874" w:rsidP="003D187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E198FF" w14:textId="3589E80A" w:rsidR="003D1874" w:rsidRPr="00C605FF" w:rsidRDefault="003D1874" w:rsidP="003F6689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D187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3D1874" w:rsidRPr="006B07E9" w14:paraId="6F2D40FF" w14:textId="77777777" w:rsidTr="00721CC7">
        <w:tc>
          <w:tcPr>
            <w:tcW w:w="3417" w:type="dxa"/>
          </w:tcPr>
          <w:p w14:paraId="3818C763" w14:textId="22A059BD" w:rsidR="003D1874" w:rsidRPr="006B07E9" w:rsidRDefault="003D1874" w:rsidP="00464335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09" w:type="dxa"/>
          </w:tcPr>
          <w:p w14:paraId="5C7FE5F1" w14:textId="77777777" w:rsidR="003D1874" w:rsidRPr="006B07E9" w:rsidRDefault="003D1874" w:rsidP="003D187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31A53893" w14:textId="5831A612" w:rsidR="003D1874" w:rsidRPr="006B07E9" w:rsidRDefault="00DF0D2D" w:rsidP="003D18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23,336</w:t>
            </w:r>
          </w:p>
        </w:tc>
        <w:tc>
          <w:tcPr>
            <w:tcW w:w="241" w:type="dxa"/>
          </w:tcPr>
          <w:p w14:paraId="2A783A11" w14:textId="77777777" w:rsidR="003D1874" w:rsidRPr="006B07E9" w:rsidRDefault="003D1874" w:rsidP="003D187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1586FC5" w14:textId="5A208FAC" w:rsidR="003D1874" w:rsidRPr="006B07E9" w:rsidRDefault="003D1874" w:rsidP="003D18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722</w:t>
            </w:r>
          </w:p>
        </w:tc>
        <w:tc>
          <w:tcPr>
            <w:tcW w:w="240" w:type="dxa"/>
          </w:tcPr>
          <w:p w14:paraId="18C4D15B" w14:textId="77777777" w:rsidR="003D1874" w:rsidRPr="006B07E9" w:rsidRDefault="003D1874" w:rsidP="003D187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51A03C0A" w14:textId="353EE59A" w:rsidR="003D1874" w:rsidRPr="006B07E9" w:rsidRDefault="00DF0D2D" w:rsidP="003D18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17,934</w:t>
            </w:r>
          </w:p>
        </w:tc>
        <w:tc>
          <w:tcPr>
            <w:tcW w:w="270" w:type="dxa"/>
          </w:tcPr>
          <w:p w14:paraId="0B2C3D61" w14:textId="77777777" w:rsidR="003D1874" w:rsidRPr="006B07E9" w:rsidRDefault="003D1874" w:rsidP="003D187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3B5B60" w14:textId="65A7653E" w:rsidR="003D1874" w:rsidRPr="006B07E9" w:rsidRDefault="003D1874" w:rsidP="003D18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697</w:t>
            </w:r>
          </w:p>
        </w:tc>
      </w:tr>
      <w:tr w:rsidR="003D1874" w:rsidRPr="006B07E9" w14:paraId="5A88D3AA" w14:textId="77777777" w:rsidTr="00721CC7">
        <w:tc>
          <w:tcPr>
            <w:tcW w:w="3417" w:type="dxa"/>
          </w:tcPr>
          <w:p w14:paraId="36236FA6" w14:textId="77777777" w:rsidR="003D1874" w:rsidRPr="006B07E9" w:rsidRDefault="003D1874" w:rsidP="00464335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809" w:type="dxa"/>
          </w:tcPr>
          <w:p w14:paraId="096DC10E" w14:textId="77777777" w:rsidR="003D1874" w:rsidRPr="006B07E9" w:rsidRDefault="003D1874" w:rsidP="003D187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3DC39" w14:textId="43BBBFD6" w:rsidR="003D1874" w:rsidRPr="006B07E9" w:rsidRDefault="00DF0D2D" w:rsidP="003D18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587,697</w:t>
            </w:r>
          </w:p>
        </w:tc>
        <w:tc>
          <w:tcPr>
            <w:tcW w:w="241" w:type="dxa"/>
          </w:tcPr>
          <w:p w14:paraId="0D746202" w14:textId="77777777" w:rsidR="003D1874" w:rsidRPr="006B07E9" w:rsidRDefault="003D1874" w:rsidP="003D187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09E66" w14:textId="317AAF08" w:rsidR="003D1874" w:rsidRPr="006B07E9" w:rsidRDefault="003D1874" w:rsidP="003D18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347</w:t>
            </w:r>
          </w:p>
        </w:tc>
        <w:tc>
          <w:tcPr>
            <w:tcW w:w="240" w:type="dxa"/>
          </w:tcPr>
          <w:p w14:paraId="78298751" w14:textId="77777777" w:rsidR="003D1874" w:rsidRPr="006B07E9" w:rsidRDefault="003D1874" w:rsidP="003D187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92D94" w14:textId="7FF5A037" w:rsidR="003D1874" w:rsidRPr="006B07E9" w:rsidRDefault="00DF0D2D" w:rsidP="003D18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523,585</w:t>
            </w:r>
          </w:p>
        </w:tc>
        <w:tc>
          <w:tcPr>
            <w:tcW w:w="270" w:type="dxa"/>
          </w:tcPr>
          <w:p w14:paraId="68966A0B" w14:textId="77777777" w:rsidR="003D1874" w:rsidRPr="006B07E9" w:rsidRDefault="003D1874" w:rsidP="003D187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F1BC2" w14:textId="7F1AE452" w:rsidR="003D1874" w:rsidRPr="006B07E9" w:rsidRDefault="003D1874" w:rsidP="003D18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558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120</w:t>
            </w:r>
          </w:p>
        </w:tc>
      </w:tr>
      <w:tr w:rsidR="003D1874" w:rsidRPr="006B07E9" w14:paraId="190B552C" w14:textId="77777777" w:rsidTr="00721CC7">
        <w:tc>
          <w:tcPr>
            <w:tcW w:w="3417" w:type="dxa"/>
          </w:tcPr>
          <w:p w14:paraId="4E2D1A11" w14:textId="2941B46E" w:rsidR="003D1874" w:rsidRPr="006B07E9" w:rsidRDefault="003D1874" w:rsidP="00464335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9" w:type="dxa"/>
          </w:tcPr>
          <w:p w14:paraId="4CD4FE15" w14:textId="77777777" w:rsidR="003D1874" w:rsidRPr="006B07E9" w:rsidRDefault="003D1874" w:rsidP="003D1874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43DC1" w14:textId="316350E0" w:rsidR="003D1874" w:rsidRPr="006B07E9" w:rsidRDefault="00DF0D2D" w:rsidP="003D18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2,25</w:t>
            </w:r>
            <w:r w:rsidR="00EE705D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E705D">
              <w:rPr>
                <w:rFonts w:ascii="Angsana New" w:hAnsi="Angsana New"/>
                <w:b/>
                <w:bCs/>
                <w:sz w:val="28"/>
                <w:szCs w:val="28"/>
              </w:rPr>
              <w:t>593</w:t>
            </w:r>
          </w:p>
        </w:tc>
        <w:tc>
          <w:tcPr>
            <w:tcW w:w="241" w:type="dxa"/>
          </w:tcPr>
          <w:p w14:paraId="6361CB96" w14:textId="77777777" w:rsidR="003D1874" w:rsidRPr="006B07E9" w:rsidRDefault="003D1874" w:rsidP="003D1874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C155B" w14:textId="697D229E" w:rsidR="003D1874" w:rsidRPr="006B07E9" w:rsidRDefault="003D1874" w:rsidP="003D18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38146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3814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408</w:t>
            </w:r>
          </w:p>
        </w:tc>
        <w:tc>
          <w:tcPr>
            <w:tcW w:w="240" w:type="dxa"/>
          </w:tcPr>
          <w:p w14:paraId="655C120F" w14:textId="77777777" w:rsidR="003D1874" w:rsidRPr="006B07E9" w:rsidRDefault="003D1874" w:rsidP="003D1874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DA6AA" w14:textId="25B80EB0" w:rsidR="003D1874" w:rsidRPr="006B07E9" w:rsidRDefault="00DF0D2D" w:rsidP="003D18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2,1</w:t>
            </w:r>
            <w:r w:rsidR="009159D9">
              <w:rPr>
                <w:rFonts w:ascii="Angsana New" w:hAnsi="Angsana New"/>
                <w:b/>
                <w:bCs/>
                <w:sz w:val="28"/>
                <w:szCs w:val="28"/>
              </w:rPr>
              <w:t>55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461EA">
              <w:rPr>
                <w:rFonts w:ascii="Angsana New" w:hAnsi="Angsana New"/>
                <w:b/>
                <w:bCs/>
                <w:sz w:val="28"/>
                <w:szCs w:val="28"/>
              </w:rPr>
              <w:t>519</w:t>
            </w:r>
          </w:p>
        </w:tc>
        <w:tc>
          <w:tcPr>
            <w:tcW w:w="270" w:type="dxa"/>
          </w:tcPr>
          <w:p w14:paraId="2A5F79BD" w14:textId="77777777" w:rsidR="003D1874" w:rsidRPr="006B07E9" w:rsidRDefault="003D1874" w:rsidP="003D1874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E010F" w14:textId="3084F0B6" w:rsidR="003D1874" w:rsidRPr="006B07E9" w:rsidRDefault="003D1874" w:rsidP="003D18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</w:t>
            </w:r>
            <w:r w:rsidR="009E40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1305E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9E40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997</w:t>
            </w:r>
          </w:p>
        </w:tc>
      </w:tr>
    </w:tbl>
    <w:p w14:paraId="62CF3FB7" w14:textId="73A3CCE5" w:rsidR="00B94870" w:rsidRPr="006B07E9" w:rsidRDefault="00B94870" w:rsidP="00AD23BB">
      <w:pPr>
        <w:spacing w:line="240" w:lineRule="auto"/>
        <w:ind w:left="450"/>
        <w:jc w:val="both"/>
        <w:rPr>
          <w:rFonts w:ascii="Angsana New" w:hAnsi="Angsana New"/>
          <w:sz w:val="30"/>
          <w:szCs w:val="30"/>
        </w:rPr>
      </w:pPr>
    </w:p>
    <w:p w14:paraId="7886FC90" w14:textId="372AAA2F" w:rsidR="0014485D" w:rsidRPr="00C17C8D" w:rsidRDefault="0014485D" w:rsidP="0014485D">
      <w:pPr>
        <w:spacing w:line="240" w:lineRule="auto"/>
        <w:ind w:left="576"/>
        <w:jc w:val="both"/>
        <w:rPr>
          <w:rFonts w:ascii="Angsana New" w:hAnsi="Angsana New"/>
          <w:sz w:val="30"/>
          <w:szCs w:val="30"/>
          <w:cs/>
        </w:rPr>
      </w:pPr>
      <w:r w:rsidRPr="00C17C8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17C8D">
        <w:rPr>
          <w:rFonts w:ascii="Angsana New" w:hAnsi="Angsana New"/>
          <w:sz w:val="30"/>
          <w:szCs w:val="30"/>
        </w:rPr>
        <w:t>31</w:t>
      </w:r>
      <w:r w:rsidRPr="00C17C8D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17C8D">
        <w:rPr>
          <w:rFonts w:ascii="Angsana New" w:hAnsi="Angsana New"/>
          <w:sz w:val="30"/>
          <w:szCs w:val="30"/>
        </w:rPr>
        <w:t>2565</w:t>
      </w:r>
      <w:r w:rsidRPr="00C17C8D">
        <w:rPr>
          <w:rFonts w:ascii="Angsana New" w:hAnsi="Angsana New"/>
          <w:sz w:val="30"/>
          <w:szCs w:val="30"/>
          <w:cs/>
        </w:rPr>
        <w:t xml:space="preserve"> อัตราดอกเบี้ยของเงินกู้ยืมระยะ</w:t>
      </w:r>
      <w:r>
        <w:rPr>
          <w:rFonts w:ascii="Angsana New" w:hAnsi="Angsana New" w:hint="cs"/>
          <w:sz w:val="30"/>
          <w:szCs w:val="30"/>
          <w:cs/>
        </w:rPr>
        <w:t>สั้น</w:t>
      </w:r>
      <w:r w:rsidRPr="00C17C8D">
        <w:rPr>
          <w:rFonts w:ascii="Angsana New" w:hAnsi="Angsana New"/>
          <w:sz w:val="30"/>
          <w:szCs w:val="30"/>
          <w:cs/>
        </w:rPr>
        <w:t>ของกลุ่มบริษัท</w:t>
      </w:r>
      <w:r w:rsidRPr="00C17C8D">
        <w:rPr>
          <w:rFonts w:ascii="Angsana New" w:hAnsi="Angsana New" w:hint="cs"/>
          <w:sz w:val="30"/>
          <w:szCs w:val="30"/>
          <w:cs/>
        </w:rPr>
        <w:t>และบริษัท</w:t>
      </w:r>
      <w:r w:rsidRPr="00C17C8D">
        <w:rPr>
          <w:rFonts w:ascii="Angsana New" w:hAnsi="Angsana New"/>
          <w:sz w:val="30"/>
          <w:szCs w:val="30"/>
          <w:cs/>
        </w:rPr>
        <w:t>คือร้อย</w:t>
      </w:r>
      <w:r w:rsidRPr="00BD68BE">
        <w:rPr>
          <w:rFonts w:ascii="Angsana New" w:hAnsi="Angsana New"/>
          <w:sz w:val="30"/>
          <w:szCs w:val="30"/>
          <w:cs/>
        </w:rPr>
        <w:t>ละ</w:t>
      </w:r>
      <w:r w:rsidRPr="00BD68BE">
        <w:rPr>
          <w:rFonts w:ascii="Angsana New" w:hAnsi="Angsana New"/>
          <w:sz w:val="30"/>
          <w:szCs w:val="30"/>
        </w:rPr>
        <w:t xml:space="preserve"> </w:t>
      </w:r>
      <w:r w:rsidR="000874A3" w:rsidRPr="00BD68BE">
        <w:rPr>
          <w:rFonts w:ascii="Angsana New" w:hAnsi="Angsana New"/>
          <w:sz w:val="30"/>
          <w:szCs w:val="30"/>
        </w:rPr>
        <w:t>2.05</w:t>
      </w:r>
      <w:r w:rsidRPr="00BD68BE">
        <w:rPr>
          <w:rFonts w:ascii="Angsana New" w:hAnsi="Angsana New"/>
          <w:sz w:val="30"/>
          <w:szCs w:val="30"/>
        </w:rPr>
        <w:t xml:space="preserve"> </w:t>
      </w:r>
      <w:r w:rsidRPr="00BD68BE">
        <w:rPr>
          <w:rFonts w:ascii="Angsana New" w:hAnsi="Angsana New"/>
          <w:sz w:val="30"/>
          <w:szCs w:val="30"/>
          <w:cs/>
        </w:rPr>
        <w:t>ต่อปีถึงร้อยละ</w:t>
      </w:r>
      <w:r w:rsidRPr="00BD68BE">
        <w:rPr>
          <w:rFonts w:ascii="Angsana New" w:hAnsi="Angsana New"/>
          <w:sz w:val="30"/>
          <w:szCs w:val="30"/>
        </w:rPr>
        <w:t xml:space="preserve"> </w:t>
      </w:r>
      <w:r w:rsidR="000874A3" w:rsidRPr="00BD68BE">
        <w:rPr>
          <w:rFonts w:ascii="Angsana New" w:hAnsi="Angsana New"/>
          <w:sz w:val="30"/>
          <w:szCs w:val="30"/>
        </w:rPr>
        <w:t>3</w:t>
      </w:r>
      <w:r w:rsidRPr="00BD68BE">
        <w:rPr>
          <w:rFonts w:ascii="Angsana New" w:hAnsi="Angsana New"/>
          <w:sz w:val="30"/>
          <w:szCs w:val="30"/>
        </w:rPr>
        <w:t>.</w:t>
      </w:r>
      <w:r w:rsidR="000874A3" w:rsidRPr="00BD68BE">
        <w:rPr>
          <w:rFonts w:ascii="Angsana New" w:hAnsi="Angsana New"/>
          <w:sz w:val="30"/>
          <w:szCs w:val="30"/>
        </w:rPr>
        <w:t>80</w:t>
      </w:r>
      <w:r w:rsidRPr="00BD68BE">
        <w:rPr>
          <w:rFonts w:ascii="Angsana New" w:hAnsi="Angsana New"/>
          <w:sz w:val="30"/>
          <w:szCs w:val="30"/>
        </w:rPr>
        <w:t xml:space="preserve"> </w:t>
      </w:r>
      <w:r w:rsidRPr="00BD68BE">
        <w:rPr>
          <w:rFonts w:ascii="Angsana New" w:hAnsi="Angsana New"/>
          <w:sz w:val="30"/>
          <w:szCs w:val="30"/>
          <w:cs/>
        </w:rPr>
        <w:t xml:space="preserve">ต่อปี </w:t>
      </w:r>
      <w:r w:rsidRPr="00BD68BE">
        <w:rPr>
          <w:rFonts w:ascii="Angsana New" w:hAnsi="Angsana New"/>
          <w:i/>
          <w:iCs/>
          <w:sz w:val="30"/>
          <w:szCs w:val="30"/>
          <w:cs/>
        </w:rPr>
        <w:t>(</w:t>
      </w:r>
      <w:r w:rsidRPr="00BD68BE">
        <w:rPr>
          <w:rFonts w:ascii="Angsana New" w:hAnsi="Angsana New"/>
          <w:i/>
          <w:iCs/>
          <w:sz w:val="30"/>
          <w:szCs w:val="30"/>
        </w:rPr>
        <w:t>2564:</w:t>
      </w:r>
      <w:r w:rsidRPr="00BD68BE">
        <w:rPr>
          <w:rFonts w:ascii="Angsana New" w:hAnsi="Angsana New"/>
          <w:i/>
          <w:iCs/>
          <w:sz w:val="30"/>
          <w:szCs w:val="30"/>
          <w:cs/>
        </w:rPr>
        <w:t xml:space="preserve"> ร้อยละ </w:t>
      </w:r>
      <w:r w:rsidRPr="00BD68BE">
        <w:rPr>
          <w:rFonts w:ascii="Angsana New" w:hAnsi="Angsana New"/>
          <w:i/>
          <w:iCs/>
          <w:sz w:val="30"/>
          <w:szCs w:val="30"/>
        </w:rPr>
        <w:t xml:space="preserve">2.45 </w:t>
      </w:r>
      <w:r w:rsidRPr="00BD68BE">
        <w:rPr>
          <w:rFonts w:ascii="Angsana New" w:hAnsi="Angsana New"/>
          <w:i/>
          <w:iCs/>
          <w:sz w:val="30"/>
          <w:szCs w:val="30"/>
          <w:cs/>
        </w:rPr>
        <w:t xml:space="preserve">ต่อปี ถึงร้อยละ </w:t>
      </w:r>
      <w:r w:rsidRPr="00BD68BE">
        <w:rPr>
          <w:rFonts w:ascii="Angsana New" w:hAnsi="Angsana New"/>
          <w:i/>
          <w:iCs/>
          <w:sz w:val="30"/>
          <w:szCs w:val="30"/>
        </w:rPr>
        <w:t xml:space="preserve">3.80 </w:t>
      </w:r>
      <w:r w:rsidRPr="00BD68BE">
        <w:rPr>
          <w:rFonts w:ascii="Angsana New" w:hAnsi="Angsana New"/>
          <w:i/>
          <w:iCs/>
          <w:sz w:val="30"/>
          <w:szCs w:val="30"/>
          <w:cs/>
        </w:rPr>
        <w:t>ต่อปี)</w:t>
      </w:r>
    </w:p>
    <w:p w14:paraId="052BCEA2" w14:textId="77777777" w:rsidR="0014485D" w:rsidRDefault="0014485D" w:rsidP="0026454E">
      <w:pPr>
        <w:spacing w:line="240" w:lineRule="auto"/>
        <w:ind w:left="576"/>
        <w:jc w:val="both"/>
        <w:rPr>
          <w:rFonts w:ascii="Angsana New" w:hAnsi="Angsana New"/>
          <w:sz w:val="30"/>
          <w:szCs w:val="30"/>
        </w:rPr>
      </w:pPr>
    </w:p>
    <w:p w14:paraId="43CC3B4D" w14:textId="741418C9" w:rsidR="005B2807" w:rsidRDefault="00B94870" w:rsidP="0014485D">
      <w:pPr>
        <w:spacing w:line="240" w:lineRule="auto"/>
        <w:ind w:left="450"/>
        <w:jc w:val="both"/>
        <w:rPr>
          <w:rFonts w:ascii="Angsana New" w:hAnsi="Angsana New"/>
          <w:i/>
          <w:iCs/>
          <w:sz w:val="30"/>
          <w:szCs w:val="30"/>
        </w:rPr>
      </w:pPr>
      <w:r w:rsidRPr="00C17C8D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C605FF" w:rsidRPr="00C17C8D">
        <w:rPr>
          <w:rFonts w:ascii="Angsana New" w:hAnsi="Angsana New"/>
          <w:sz w:val="30"/>
          <w:szCs w:val="30"/>
        </w:rPr>
        <w:t>31</w:t>
      </w:r>
      <w:r w:rsidR="007004C3" w:rsidRPr="00C17C8D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C17C8D">
        <w:rPr>
          <w:rFonts w:ascii="Angsana New" w:hAnsi="Angsana New"/>
          <w:sz w:val="30"/>
          <w:szCs w:val="30"/>
          <w:cs/>
        </w:rPr>
        <w:t xml:space="preserve"> </w:t>
      </w:r>
      <w:r w:rsidR="00C605FF" w:rsidRPr="00C17C8D">
        <w:rPr>
          <w:rFonts w:ascii="Angsana New" w:hAnsi="Angsana New"/>
          <w:sz w:val="30"/>
          <w:szCs w:val="30"/>
        </w:rPr>
        <w:t>256</w:t>
      </w:r>
      <w:r w:rsidR="00026055" w:rsidRPr="00C17C8D">
        <w:rPr>
          <w:rFonts w:ascii="Angsana New" w:hAnsi="Angsana New"/>
          <w:sz w:val="30"/>
          <w:szCs w:val="30"/>
        </w:rPr>
        <w:t>5</w:t>
      </w:r>
      <w:r w:rsidR="001D1116" w:rsidRPr="00C17C8D">
        <w:rPr>
          <w:rFonts w:ascii="Angsana New" w:hAnsi="Angsana New"/>
          <w:sz w:val="30"/>
          <w:szCs w:val="30"/>
          <w:cs/>
        </w:rPr>
        <w:t xml:space="preserve"> </w:t>
      </w:r>
      <w:r w:rsidRPr="00C17C8D">
        <w:rPr>
          <w:rFonts w:ascii="Angsana New" w:hAnsi="Angsana New"/>
          <w:sz w:val="30"/>
          <w:szCs w:val="30"/>
          <w:cs/>
        </w:rPr>
        <w:t>อัตราดอกเบี้ยของเงินกู้ยืมระยะยาวของ</w:t>
      </w:r>
      <w:r w:rsidR="006F291E" w:rsidRPr="00C17C8D">
        <w:rPr>
          <w:rFonts w:ascii="Angsana New" w:hAnsi="Angsana New"/>
          <w:sz w:val="30"/>
          <w:szCs w:val="30"/>
          <w:cs/>
        </w:rPr>
        <w:t>กลุ่มบริษัท</w:t>
      </w:r>
      <w:r w:rsidR="00F679B8" w:rsidRPr="00C17C8D">
        <w:rPr>
          <w:rFonts w:ascii="Angsana New" w:hAnsi="Angsana New" w:hint="cs"/>
          <w:sz w:val="30"/>
          <w:szCs w:val="30"/>
          <w:cs/>
        </w:rPr>
        <w:t>และบริษัท</w:t>
      </w:r>
      <w:r w:rsidRPr="00C17C8D">
        <w:rPr>
          <w:rFonts w:ascii="Angsana New" w:hAnsi="Angsana New"/>
          <w:sz w:val="30"/>
          <w:szCs w:val="30"/>
          <w:cs/>
        </w:rPr>
        <w:t>คือร้อยละ</w:t>
      </w:r>
      <w:r w:rsidR="009838AE" w:rsidRPr="00C17C8D">
        <w:rPr>
          <w:rFonts w:ascii="Angsana New" w:hAnsi="Angsana New"/>
          <w:sz w:val="30"/>
          <w:szCs w:val="30"/>
        </w:rPr>
        <w:t xml:space="preserve"> </w:t>
      </w:r>
      <w:r w:rsidR="001E22DB" w:rsidRPr="00C17C8D">
        <w:rPr>
          <w:rFonts w:ascii="Angsana New" w:hAnsi="Angsana New"/>
          <w:sz w:val="30"/>
          <w:szCs w:val="30"/>
        </w:rPr>
        <w:t>3</w:t>
      </w:r>
      <w:r w:rsidR="009838AE" w:rsidRPr="00C17C8D">
        <w:rPr>
          <w:rFonts w:ascii="Angsana New" w:hAnsi="Angsana New"/>
          <w:sz w:val="30"/>
          <w:szCs w:val="30"/>
        </w:rPr>
        <w:t xml:space="preserve"> </w:t>
      </w:r>
      <w:r w:rsidRPr="00C17C8D">
        <w:rPr>
          <w:rFonts w:ascii="Angsana New" w:hAnsi="Angsana New"/>
          <w:sz w:val="30"/>
          <w:szCs w:val="30"/>
          <w:cs/>
        </w:rPr>
        <w:t>ต่อปีถึงร้อย</w:t>
      </w:r>
      <w:r w:rsidR="00624675">
        <w:rPr>
          <w:rFonts w:ascii="Angsana New" w:hAnsi="Angsana New"/>
          <w:sz w:val="30"/>
          <w:szCs w:val="30"/>
        </w:rPr>
        <w:t xml:space="preserve">       </w:t>
      </w:r>
      <w:r w:rsidRPr="00C17C8D">
        <w:rPr>
          <w:rFonts w:ascii="Angsana New" w:hAnsi="Angsana New"/>
          <w:sz w:val="30"/>
          <w:szCs w:val="30"/>
          <w:cs/>
        </w:rPr>
        <w:t>ละ</w:t>
      </w:r>
      <w:r w:rsidR="009838AE" w:rsidRPr="00C17C8D">
        <w:rPr>
          <w:rFonts w:ascii="Angsana New" w:hAnsi="Angsana New"/>
          <w:sz w:val="30"/>
          <w:szCs w:val="30"/>
        </w:rPr>
        <w:t xml:space="preserve"> </w:t>
      </w:r>
      <w:r w:rsidR="007667B1" w:rsidRPr="00C17C8D">
        <w:rPr>
          <w:rFonts w:ascii="Angsana New" w:hAnsi="Angsana New"/>
          <w:sz w:val="30"/>
          <w:szCs w:val="30"/>
        </w:rPr>
        <w:t>4</w:t>
      </w:r>
      <w:r w:rsidR="00BE2684">
        <w:rPr>
          <w:rFonts w:ascii="Angsana New" w:hAnsi="Angsana New"/>
          <w:sz w:val="30"/>
          <w:szCs w:val="30"/>
        </w:rPr>
        <w:t>.5</w:t>
      </w:r>
      <w:r w:rsidR="009838AE" w:rsidRPr="00C17C8D">
        <w:rPr>
          <w:rFonts w:ascii="Angsana New" w:hAnsi="Angsana New"/>
          <w:sz w:val="30"/>
          <w:szCs w:val="30"/>
        </w:rPr>
        <w:t xml:space="preserve"> </w:t>
      </w:r>
      <w:r w:rsidRPr="00C17C8D">
        <w:rPr>
          <w:rFonts w:ascii="Angsana New" w:hAnsi="Angsana New"/>
          <w:sz w:val="30"/>
          <w:szCs w:val="30"/>
          <w:cs/>
        </w:rPr>
        <w:t xml:space="preserve">ต่อปี </w:t>
      </w:r>
      <w:r w:rsidRPr="00C17C8D">
        <w:rPr>
          <w:rFonts w:ascii="Angsana New" w:hAnsi="Angsana New"/>
          <w:i/>
          <w:iCs/>
          <w:sz w:val="30"/>
          <w:szCs w:val="30"/>
          <w:cs/>
        </w:rPr>
        <w:t>(</w:t>
      </w:r>
      <w:r w:rsidR="00C605FF" w:rsidRPr="00C17C8D">
        <w:rPr>
          <w:rFonts w:ascii="Angsana New" w:hAnsi="Angsana New"/>
          <w:i/>
          <w:iCs/>
          <w:sz w:val="30"/>
          <w:szCs w:val="30"/>
        </w:rPr>
        <w:t>256</w:t>
      </w:r>
      <w:r w:rsidR="00026055" w:rsidRPr="00C17C8D">
        <w:rPr>
          <w:rFonts w:ascii="Angsana New" w:hAnsi="Angsana New"/>
          <w:i/>
          <w:iCs/>
          <w:sz w:val="30"/>
          <w:szCs w:val="30"/>
        </w:rPr>
        <w:t>4</w:t>
      </w:r>
      <w:r w:rsidRPr="00C17C8D">
        <w:rPr>
          <w:rFonts w:ascii="Angsana New" w:hAnsi="Angsana New"/>
          <w:i/>
          <w:iCs/>
          <w:sz w:val="30"/>
          <w:szCs w:val="30"/>
        </w:rPr>
        <w:t>:</w:t>
      </w:r>
      <w:r w:rsidR="001D1116" w:rsidRPr="00C17C8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17C8D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026055" w:rsidRPr="00C17C8D">
        <w:rPr>
          <w:rFonts w:ascii="Angsana New" w:hAnsi="Angsana New"/>
          <w:i/>
          <w:iCs/>
          <w:sz w:val="30"/>
          <w:szCs w:val="30"/>
        </w:rPr>
        <w:t xml:space="preserve">2.45 </w:t>
      </w:r>
      <w:r w:rsidRPr="00C17C8D">
        <w:rPr>
          <w:rFonts w:ascii="Angsana New" w:hAnsi="Angsana New"/>
          <w:i/>
          <w:iCs/>
          <w:sz w:val="30"/>
          <w:szCs w:val="30"/>
          <w:cs/>
        </w:rPr>
        <w:t xml:space="preserve">ต่อปี ถึงร้อยละ </w:t>
      </w:r>
      <w:r w:rsidR="00026055" w:rsidRPr="00C17C8D">
        <w:rPr>
          <w:rFonts w:ascii="Angsana New" w:hAnsi="Angsana New"/>
          <w:i/>
          <w:iCs/>
          <w:sz w:val="30"/>
          <w:szCs w:val="30"/>
        </w:rPr>
        <w:t xml:space="preserve">3.80 </w:t>
      </w:r>
      <w:r w:rsidRPr="00C17C8D">
        <w:rPr>
          <w:rFonts w:ascii="Angsana New" w:hAnsi="Angsana New"/>
          <w:i/>
          <w:iCs/>
          <w:sz w:val="30"/>
          <w:szCs w:val="30"/>
          <w:cs/>
        </w:rPr>
        <w:t>ต่อปี)</w:t>
      </w:r>
    </w:p>
    <w:p w14:paraId="7D952939" w14:textId="77777777" w:rsidR="0014485D" w:rsidRPr="00C17C8D" w:rsidRDefault="0014485D" w:rsidP="0026454E">
      <w:pPr>
        <w:spacing w:line="240" w:lineRule="auto"/>
        <w:ind w:left="576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306" w:type="dxa"/>
        <w:tblInd w:w="360" w:type="dxa"/>
        <w:tblLook w:val="01E0" w:firstRow="1" w:lastRow="1" w:firstColumn="1" w:lastColumn="1" w:noHBand="0" w:noVBand="0"/>
      </w:tblPr>
      <w:tblGrid>
        <w:gridCol w:w="4140"/>
        <w:gridCol w:w="1116"/>
        <w:gridCol w:w="263"/>
        <w:gridCol w:w="1087"/>
        <w:gridCol w:w="264"/>
        <w:gridCol w:w="1086"/>
        <w:gridCol w:w="264"/>
        <w:gridCol w:w="1086"/>
      </w:tblGrid>
      <w:tr w:rsidR="00FA37DD" w:rsidRPr="006B07E9" w14:paraId="66D9BF91" w14:textId="77777777" w:rsidTr="00210657">
        <w:trPr>
          <w:tblHeader/>
        </w:trPr>
        <w:tc>
          <w:tcPr>
            <w:tcW w:w="4140" w:type="dxa"/>
            <w:vMerge w:val="restart"/>
            <w:shd w:val="clear" w:color="auto" w:fill="auto"/>
          </w:tcPr>
          <w:p w14:paraId="2D9F7AE2" w14:textId="77777777" w:rsidR="00FA37DD" w:rsidRPr="006B07E9" w:rsidRDefault="00FA37DD" w:rsidP="001837CD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5A3A025F" w14:textId="5A726BDE" w:rsidR="00FA37DD" w:rsidRPr="006B07E9" w:rsidRDefault="00FA37DD" w:rsidP="005B2807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C605F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66" w:type="dxa"/>
            <w:gridSpan w:val="3"/>
          </w:tcPr>
          <w:p w14:paraId="24C48124" w14:textId="77777777" w:rsidR="00FA37DD" w:rsidRPr="006B07E9" w:rsidRDefault="00FA37DD" w:rsidP="001837CD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219B10D4" w14:textId="77777777" w:rsidR="00FA37DD" w:rsidRPr="006B07E9" w:rsidRDefault="00FA37DD" w:rsidP="001837CD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36" w:type="dxa"/>
            <w:gridSpan w:val="3"/>
          </w:tcPr>
          <w:p w14:paraId="54E16B2F" w14:textId="77777777" w:rsidR="00FA37DD" w:rsidRPr="006B07E9" w:rsidRDefault="00FA37DD" w:rsidP="001837CD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7DD" w:rsidRPr="006B07E9" w14:paraId="78399974" w14:textId="77777777" w:rsidTr="00210657">
        <w:trPr>
          <w:tblHeader/>
        </w:trPr>
        <w:tc>
          <w:tcPr>
            <w:tcW w:w="4140" w:type="dxa"/>
            <w:vMerge/>
          </w:tcPr>
          <w:p w14:paraId="4A97012E" w14:textId="77777777" w:rsidR="00FA37DD" w:rsidRPr="006B07E9" w:rsidRDefault="00FA37DD" w:rsidP="001837CD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2C10B369" w14:textId="3913F9BA" w:rsidR="00FA37DD" w:rsidRPr="006B07E9" w:rsidRDefault="00FA37DD" w:rsidP="001837C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7BF9B57" w14:textId="77777777" w:rsidR="00FA37DD" w:rsidRPr="006B07E9" w:rsidRDefault="00FA37DD" w:rsidP="001837C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CB70411" w14:textId="5B851C72" w:rsidR="00FA37DD" w:rsidRPr="006B07E9" w:rsidRDefault="00FA37DD" w:rsidP="001837C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14:paraId="0423C125" w14:textId="77777777" w:rsidR="00FA37DD" w:rsidRPr="006B07E9" w:rsidRDefault="00FA37DD" w:rsidP="001837C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6AB5480F" w14:textId="6AD90735" w:rsidR="00FA37DD" w:rsidRPr="006B07E9" w:rsidRDefault="00FA37DD" w:rsidP="001837C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479A5A50" w14:textId="77777777" w:rsidR="00FA37DD" w:rsidRPr="006B07E9" w:rsidRDefault="00FA37DD" w:rsidP="001837C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7879A5D" w14:textId="619EEDE1" w:rsidR="00FA37DD" w:rsidRPr="006B07E9" w:rsidRDefault="00FA37DD" w:rsidP="001837C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A37DD" w:rsidRPr="006B07E9" w14:paraId="54010FD7" w14:textId="77777777" w:rsidTr="00210657">
        <w:trPr>
          <w:tblHeader/>
        </w:trPr>
        <w:tc>
          <w:tcPr>
            <w:tcW w:w="4140" w:type="dxa"/>
          </w:tcPr>
          <w:p w14:paraId="54C0F5C5" w14:textId="77777777" w:rsidR="00FA37DD" w:rsidRPr="006B07E9" w:rsidRDefault="00FA37DD" w:rsidP="001837CD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166" w:type="dxa"/>
            <w:gridSpan w:val="7"/>
          </w:tcPr>
          <w:p w14:paraId="0ED9C902" w14:textId="18DC7736" w:rsidR="00FA37DD" w:rsidRPr="006B07E9" w:rsidRDefault="00FA37DD" w:rsidP="001837CD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37DD" w:rsidRPr="006B07E9" w14:paraId="2C9D82F2" w14:textId="77777777" w:rsidTr="00210657">
        <w:tc>
          <w:tcPr>
            <w:tcW w:w="4140" w:type="dxa"/>
          </w:tcPr>
          <w:p w14:paraId="4F497C59" w14:textId="29490E79" w:rsidR="00FA37DD" w:rsidRPr="006B07E9" w:rsidRDefault="00FA37DD" w:rsidP="00127FD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16" w:type="dxa"/>
          </w:tcPr>
          <w:p w14:paraId="5AB34424" w14:textId="20363ECE" w:rsidR="00FA37DD" w:rsidRPr="006B07E9" w:rsidRDefault="00FA37DD" w:rsidP="00127FD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1,500</w:t>
            </w:r>
          </w:p>
        </w:tc>
        <w:tc>
          <w:tcPr>
            <w:tcW w:w="263" w:type="dxa"/>
          </w:tcPr>
          <w:p w14:paraId="2A49F3AB" w14:textId="77777777" w:rsidR="00FA37DD" w:rsidRPr="006B07E9" w:rsidRDefault="00FA37DD" w:rsidP="00127FD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7215B1BF" w14:textId="287E3838" w:rsidR="00FA37DD" w:rsidRPr="006B07E9" w:rsidDel="002F13DF" w:rsidRDefault="00FA37DD" w:rsidP="00127FD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64" w:type="dxa"/>
          </w:tcPr>
          <w:p w14:paraId="4550E94B" w14:textId="77777777" w:rsidR="00FA37DD" w:rsidRPr="006B07E9" w:rsidRDefault="00FA37DD" w:rsidP="00127FD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6" w:type="dxa"/>
          </w:tcPr>
          <w:p w14:paraId="4C12B44B" w14:textId="3CF64B94" w:rsidR="00FA37DD" w:rsidRPr="006B07E9" w:rsidRDefault="00FA37DD" w:rsidP="00127F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1,500</w:t>
            </w:r>
          </w:p>
        </w:tc>
        <w:tc>
          <w:tcPr>
            <w:tcW w:w="264" w:type="dxa"/>
          </w:tcPr>
          <w:p w14:paraId="049B771E" w14:textId="77777777" w:rsidR="00FA37DD" w:rsidRPr="006B07E9" w:rsidRDefault="00FA37DD" w:rsidP="00127FD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6" w:type="dxa"/>
          </w:tcPr>
          <w:p w14:paraId="5B357384" w14:textId="044B5526" w:rsidR="00FA37DD" w:rsidRPr="006B07E9" w:rsidRDefault="00FA37DD" w:rsidP="00127F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</w:tr>
      <w:tr w:rsidR="00FA37DD" w:rsidRPr="006B07E9" w14:paraId="16452679" w14:textId="77777777" w:rsidTr="00210657">
        <w:tc>
          <w:tcPr>
            <w:tcW w:w="4140" w:type="dxa"/>
          </w:tcPr>
          <w:p w14:paraId="3ACB88B4" w14:textId="2728133C" w:rsidR="00FA37DD" w:rsidRPr="006B07E9" w:rsidRDefault="00FA37DD" w:rsidP="00127FD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16" w:type="dxa"/>
          </w:tcPr>
          <w:p w14:paraId="47DB6F2F" w14:textId="19E2D16E" w:rsidR="00FA37DD" w:rsidRPr="00035BB5" w:rsidRDefault="00FA37DD" w:rsidP="00BE15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669,427</w:t>
            </w:r>
          </w:p>
        </w:tc>
        <w:tc>
          <w:tcPr>
            <w:tcW w:w="263" w:type="dxa"/>
          </w:tcPr>
          <w:p w14:paraId="484527A7" w14:textId="77777777" w:rsidR="00FA37DD" w:rsidRPr="006B07E9" w:rsidRDefault="00FA37DD" w:rsidP="00127FD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200F19BF" w14:textId="5A51E7AD" w:rsidR="00FA37DD" w:rsidRPr="006B07E9" w:rsidRDefault="00FA37DD" w:rsidP="00127FD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154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976</w:t>
            </w:r>
          </w:p>
        </w:tc>
        <w:tc>
          <w:tcPr>
            <w:tcW w:w="264" w:type="dxa"/>
          </w:tcPr>
          <w:p w14:paraId="7E5B7353" w14:textId="77777777" w:rsidR="00FA37DD" w:rsidRPr="006B07E9" w:rsidRDefault="00FA37DD" w:rsidP="00127FD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6" w:type="dxa"/>
          </w:tcPr>
          <w:p w14:paraId="1564272C" w14:textId="438C272B" w:rsidR="00FA37DD" w:rsidRPr="006B07E9" w:rsidRDefault="00FA37DD" w:rsidP="00127F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374,470</w:t>
            </w:r>
          </w:p>
        </w:tc>
        <w:tc>
          <w:tcPr>
            <w:tcW w:w="264" w:type="dxa"/>
          </w:tcPr>
          <w:p w14:paraId="3E3F8BBD" w14:textId="77777777" w:rsidR="00FA37DD" w:rsidRPr="006B07E9" w:rsidRDefault="00FA37DD" w:rsidP="00127FD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6" w:type="dxa"/>
          </w:tcPr>
          <w:p w14:paraId="26E0B9D0" w14:textId="1576F524" w:rsidR="00FA37DD" w:rsidRPr="006B07E9" w:rsidRDefault="00FA37DD" w:rsidP="00127FDA">
            <w:pPr>
              <w:pStyle w:val="acctfourfigures"/>
              <w:tabs>
                <w:tab w:val="clear" w:pos="765"/>
              </w:tabs>
              <w:spacing w:line="240" w:lineRule="atLeast"/>
              <w:ind w:left="-4220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392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254</w:t>
            </w:r>
          </w:p>
        </w:tc>
      </w:tr>
      <w:tr w:rsidR="00FA37DD" w:rsidRPr="006B07E9" w14:paraId="76F3BAA3" w14:textId="77777777" w:rsidTr="00210657">
        <w:tc>
          <w:tcPr>
            <w:tcW w:w="4140" w:type="dxa"/>
          </w:tcPr>
          <w:p w14:paraId="51C8DF6A" w14:textId="77777777" w:rsidR="00FA37DD" w:rsidRPr="006B07E9" w:rsidRDefault="00FA37DD" w:rsidP="00127FD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D9E6191" w14:textId="7B732C32" w:rsidR="00FA37DD" w:rsidRPr="006B07E9" w:rsidRDefault="00FA37DD" w:rsidP="00127FD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670,927</w:t>
            </w:r>
          </w:p>
        </w:tc>
        <w:tc>
          <w:tcPr>
            <w:tcW w:w="263" w:type="dxa"/>
          </w:tcPr>
          <w:p w14:paraId="6011B0C5" w14:textId="77777777" w:rsidR="00FA37DD" w:rsidRPr="006B07E9" w:rsidRDefault="00FA37DD" w:rsidP="00127FD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21B75F24" w14:textId="78AD8E3D" w:rsidR="00FA37DD" w:rsidRPr="006B07E9" w:rsidRDefault="00FA37DD" w:rsidP="00127FD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476</w:t>
            </w:r>
          </w:p>
        </w:tc>
        <w:tc>
          <w:tcPr>
            <w:tcW w:w="264" w:type="dxa"/>
          </w:tcPr>
          <w:p w14:paraId="12C9BF4C" w14:textId="77777777" w:rsidR="00FA37DD" w:rsidRPr="006B07E9" w:rsidRDefault="00FA37DD" w:rsidP="00127FD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60BC8A91" w14:textId="7E39D33E" w:rsidR="00FA37DD" w:rsidRPr="006B07E9" w:rsidRDefault="00FA37DD" w:rsidP="00127F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375,970</w:t>
            </w:r>
          </w:p>
        </w:tc>
        <w:tc>
          <w:tcPr>
            <w:tcW w:w="264" w:type="dxa"/>
          </w:tcPr>
          <w:p w14:paraId="3C1CD337" w14:textId="77777777" w:rsidR="00FA37DD" w:rsidRPr="006B07E9" w:rsidRDefault="00FA37DD" w:rsidP="00127FD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38DFA618" w14:textId="1766FB74" w:rsidR="00FA37DD" w:rsidRPr="006B07E9" w:rsidRDefault="00FA37DD" w:rsidP="00127F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754</w:t>
            </w:r>
          </w:p>
        </w:tc>
      </w:tr>
    </w:tbl>
    <w:p w14:paraId="542AA973" w14:textId="77777777" w:rsidR="00585871" w:rsidRPr="001841F5" w:rsidRDefault="00585871" w:rsidP="00C46C24">
      <w:pPr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C71D2A4" w14:textId="77777777" w:rsidR="001841F5" w:rsidRDefault="0031768E" w:rsidP="00CF5747">
      <w:pPr>
        <w:tabs>
          <w:tab w:val="left" w:pos="450"/>
        </w:tabs>
        <w:spacing w:after="100" w:afterAutospacing="1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ณ</w:t>
      </w:r>
      <w:r w:rsidR="00F83350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วันที่</w:t>
      </w:r>
      <w:r w:rsidR="00F83350" w:rsidRPr="006B07E9">
        <w:rPr>
          <w:rFonts w:ascii="Angsana New" w:hAnsi="Angsana New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sz w:val="30"/>
          <w:szCs w:val="30"/>
        </w:rPr>
        <w:t>31</w:t>
      </w:r>
      <w:r w:rsidR="001D1116" w:rsidRPr="006B07E9">
        <w:rPr>
          <w:rFonts w:ascii="Angsana New" w:hAnsi="Angsana New"/>
          <w:sz w:val="30"/>
          <w:szCs w:val="30"/>
          <w:cs/>
        </w:rPr>
        <w:t xml:space="preserve"> </w:t>
      </w:r>
      <w:r w:rsidR="003807DC" w:rsidRPr="006B07E9">
        <w:rPr>
          <w:rFonts w:ascii="Angsana New" w:hAnsi="Angsana New"/>
          <w:sz w:val="30"/>
          <w:szCs w:val="30"/>
          <w:cs/>
        </w:rPr>
        <w:t>ธันวาคม</w:t>
      </w:r>
      <w:r w:rsidR="00F83350" w:rsidRPr="006B07E9">
        <w:rPr>
          <w:rFonts w:ascii="Angsana New" w:hAnsi="Angsana New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sz w:val="30"/>
          <w:szCs w:val="30"/>
        </w:rPr>
        <w:t>256</w:t>
      </w:r>
      <w:r w:rsidR="0068588F">
        <w:rPr>
          <w:rFonts w:ascii="Angsana New" w:hAnsi="Angsana New"/>
          <w:sz w:val="30"/>
          <w:szCs w:val="30"/>
        </w:rPr>
        <w:t>5</w:t>
      </w:r>
      <w:r w:rsidR="00F83350" w:rsidRPr="006B07E9">
        <w:rPr>
          <w:rFonts w:ascii="Angsana New" w:hAnsi="Angsana New"/>
          <w:sz w:val="30"/>
          <w:szCs w:val="30"/>
          <w:cs/>
        </w:rPr>
        <w:t xml:space="preserve"> 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6B07E9">
        <w:rPr>
          <w:rFonts w:ascii="Angsana New" w:hAnsi="Angsana New"/>
          <w:sz w:val="30"/>
          <w:szCs w:val="30"/>
          <w:cs/>
        </w:rPr>
        <w:t>มีเ</w:t>
      </w:r>
      <w:r w:rsidR="005B311A" w:rsidRPr="006B07E9">
        <w:rPr>
          <w:rFonts w:ascii="Angsana New" w:hAnsi="Angsana New"/>
          <w:sz w:val="30"/>
          <w:szCs w:val="30"/>
          <w:cs/>
        </w:rPr>
        <w:t>งิน</w:t>
      </w:r>
      <w:r w:rsidR="00CE0CC1" w:rsidRPr="006B07E9">
        <w:rPr>
          <w:rFonts w:ascii="Angsana New" w:hAnsi="Angsana New"/>
          <w:sz w:val="30"/>
          <w:szCs w:val="30"/>
          <w:cs/>
        </w:rPr>
        <w:t>กู้ยืมระยะยาว</w:t>
      </w:r>
      <w:r w:rsidRPr="006B07E9">
        <w:rPr>
          <w:rFonts w:ascii="Angsana New" w:hAnsi="Angsana New"/>
          <w:sz w:val="30"/>
          <w:szCs w:val="30"/>
          <w:cs/>
        </w:rPr>
        <w:t>เป็นสั</w:t>
      </w:r>
      <w:r w:rsidR="00744083" w:rsidRPr="006B07E9">
        <w:rPr>
          <w:rFonts w:ascii="Angsana New" w:hAnsi="Angsana New"/>
          <w:sz w:val="30"/>
          <w:szCs w:val="30"/>
          <w:cs/>
        </w:rPr>
        <w:t>ญญากู้ยืมระยะยาวจากสถาบันการเงิน</w:t>
      </w:r>
      <w:r w:rsidRPr="006B07E9">
        <w:rPr>
          <w:rFonts w:ascii="Angsana New" w:hAnsi="Angsana New"/>
          <w:sz w:val="30"/>
          <w:szCs w:val="30"/>
          <w:cs/>
        </w:rPr>
        <w:t>ในประเทศ</w:t>
      </w:r>
      <w:r w:rsidR="00C16CD2">
        <w:rPr>
          <w:rFonts w:ascii="Angsana New" w:hAnsi="Angsana New"/>
          <w:sz w:val="30"/>
          <w:szCs w:val="30"/>
        </w:rPr>
        <w:br/>
      </w:r>
      <w:r w:rsidRPr="006B07E9">
        <w:rPr>
          <w:rFonts w:ascii="Angsana New" w:hAnsi="Angsana New"/>
          <w:sz w:val="30"/>
          <w:szCs w:val="30"/>
          <w:cs/>
        </w:rPr>
        <w:t>หลายแห่งเพื่อใช้ในการดำเนินงานซื้อเครื่องจักรและก่อสร้างอาคารโรงงาน</w:t>
      </w:r>
      <w:r w:rsidR="000E76CD">
        <w:rPr>
          <w:rFonts w:ascii="Angsana New" w:hAnsi="Angsana New" w:hint="cs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เงินกู้ยืมระยะยาวขอ</w:t>
      </w:r>
      <w:r w:rsidR="00C16CD2">
        <w:rPr>
          <w:rFonts w:ascii="Angsana New" w:hAnsi="Angsana New" w:hint="cs"/>
          <w:sz w:val="30"/>
          <w:szCs w:val="30"/>
          <w:cs/>
        </w:rPr>
        <w:t>ง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7E9">
        <w:rPr>
          <w:rFonts w:ascii="Angsana New" w:hAnsi="Angsana New"/>
          <w:sz w:val="30"/>
          <w:szCs w:val="30"/>
          <w:cs/>
        </w:rPr>
        <w:t>ค้</w:t>
      </w:r>
      <w:r w:rsidR="000E76CD">
        <w:rPr>
          <w:rFonts w:ascii="Angsana New" w:hAnsi="Angsana New" w:hint="cs"/>
          <w:sz w:val="30"/>
          <w:szCs w:val="30"/>
          <w:cs/>
        </w:rPr>
        <w:t>ำ</w:t>
      </w:r>
      <w:r w:rsidR="003B2885" w:rsidRPr="006B07E9">
        <w:rPr>
          <w:rFonts w:ascii="Angsana New" w:hAnsi="Angsana New" w:hint="cs"/>
          <w:sz w:val="30"/>
          <w:szCs w:val="30"/>
          <w:cs/>
        </w:rPr>
        <w:t>ประกันโดย</w:t>
      </w:r>
      <w:r w:rsidRPr="006B07E9">
        <w:rPr>
          <w:rFonts w:ascii="Angsana New" w:hAnsi="Angsana New"/>
          <w:sz w:val="30"/>
          <w:szCs w:val="30"/>
          <w:cs/>
        </w:rPr>
        <w:t>อสังหาริมทรัพย์เพื่อการลงทุน และที่ดิน อาคารและอุปกรณ์ของ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="00D37CD5" w:rsidRPr="006B07E9">
        <w:rPr>
          <w:rFonts w:ascii="Angsana New" w:hAnsi="Angsana New" w:hint="cs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โดย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6B07E9">
        <w:rPr>
          <w:rFonts w:ascii="Angsana New" w:hAnsi="Angsana New"/>
          <w:sz w:val="30"/>
          <w:szCs w:val="30"/>
          <w:cs/>
        </w:rPr>
        <w:t>จะต้องปฏิบัติตามเงื่อนไขที่ระบุไว้ในสัญญาวงเงินสินเชื่อรวมทั้งรักษาอัตราส่วนทางการเงินบางประการ</w:t>
      </w:r>
    </w:p>
    <w:p w14:paraId="1F5D79C4" w14:textId="63AE9AB4" w:rsidR="00C46C24" w:rsidRPr="001841F5" w:rsidRDefault="003D1874" w:rsidP="006A6844">
      <w:pPr>
        <w:tabs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3D1874">
        <w:rPr>
          <w:rFonts w:ascii="Angsana New" w:hAnsi="Angsana New"/>
          <w:i/>
          <w:iCs/>
          <w:spacing w:val="-4"/>
          <w:sz w:val="30"/>
          <w:szCs w:val="30"/>
          <w:cs/>
        </w:rPr>
        <w:t>หุ้นกู้</w:t>
      </w:r>
    </w:p>
    <w:p w14:paraId="0156EF46" w14:textId="77777777" w:rsidR="00AC183B" w:rsidRPr="00B50DB6" w:rsidRDefault="00AC183B" w:rsidP="003E0018">
      <w:pPr>
        <w:tabs>
          <w:tab w:val="left" w:pos="45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8F8066C" w14:textId="18FF2050" w:rsidR="00C43EF9" w:rsidRDefault="00586A25" w:rsidP="002018B5">
      <w:pPr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586A25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1C6936" w:rsidRPr="001C6936">
        <w:rPr>
          <w:rFonts w:ascii="Angsana New" w:hAnsi="Angsana New"/>
          <w:spacing w:val="-4"/>
          <w:sz w:val="30"/>
          <w:szCs w:val="30"/>
        </w:rPr>
        <w:t>31</w:t>
      </w:r>
      <w:r w:rsidRPr="00586A25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1C6936" w:rsidRPr="001C6936">
        <w:rPr>
          <w:rFonts w:ascii="Angsana New" w:hAnsi="Angsana New"/>
          <w:spacing w:val="-4"/>
          <w:sz w:val="30"/>
          <w:szCs w:val="30"/>
        </w:rPr>
        <w:t>2565</w:t>
      </w:r>
      <w:r w:rsidRPr="00586A25">
        <w:rPr>
          <w:rFonts w:ascii="Angsana New" w:hAnsi="Angsana New"/>
          <w:spacing w:val="-4"/>
          <w:sz w:val="30"/>
          <w:szCs w:val="30"/>
          <w:cs/>
        </w:rPr>
        <w:t xml:space="preserve"> บริษัทมียอดคงเหลือจากการออกหุ้นกู้ระบุชื่อผู้ถือประเภทไม่ด้อยสิทธิ ไม่มีหลักประกัน โดยมีรายละเอียดดังนี้</w:t>
      </w:r>
    </w:p>
    <w:p w14:paraId="3C013A45" w14:textId="77777777" w:rsidR="00586A25" w:rsidRDefault="00586A25" w:rsidP="002018B5">
      <w:pPr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724884" w:rsidRPr="00450B04" w14:paraId="0B6BF3C5" w14:textId="77777777" w:rsidTr="000A5E9E">
        <w:tc>
          <w:tcPr>
            <w:tcW w:w="3510" w:type="dxa"/>
          </w:tcPr>
          <w:p w14:paraId="05BBF14A" w14:textId="77777777" w:rsidR="00724884" w:rsidRPr="00450B04" w:rsidRDefault="00724884" w:rsidP="000A5E9E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0B04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162458B6" w14:textId="77777777" w:rsidR="00724884" w:rsidRPr="00450B04" w:rsidRDefault="00724884" w:rsidP="000A5E9E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0B04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450B04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450B04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450B0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24884" w:rsidRPr="00450B04" w14:paraId="03F4C974" w14:textId="77777777" w:rsidTr="000A5E9E">
        <w:tc>
          <w:tcPr>
            <w:tcW w:w="3510" w:type="dxa"/>
          </w:tcPr>
          <w:p w14:paraId="47738224" w14:textId="77777777" w:rsidR="00724884" w:rsidRPr="00450B04" w:rsidRDefault="00724884" w:rsidP="000A5E9E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0B04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3554740C" w14:textId="77777777" w:rsidR="00724884" w:rsidRPr="00450B04" w:rsidRDefault="00724884" w:rsidP="000A5E9E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0B04">
              <w:rPr>
                <w:rFonts w:ascii="Angsana New" w:hAnsi="Angsana New"/>
                <w:sz w:val="30"/>
                <w:szCs w:val="30"/>
              </w:rPr>
              <w:t>300,000</w:t>
            </w:r>
            <w:r w:rsidRPr="00450B04">
              <w:rPr>
                <w:rFonts w:ascii="Angsana New" w:hAnsi="Angsana New"/>
                <w:sz w:val="30"/>
                <w:szCs w:val="30"/>
                <w:cs/>
              </w:rPr>
              <w:t xml:space="preserve"> หน่วย หน่วยละ </w:t>
            </w:r>
            <w:r w:rsidRPr="00450B04">
              <w:rPr>
                <w:rFonts w:ascii="Angsana New" w:hAnsi="Angsana New"/>
                <w:sz w:val="30"/>
                <w:szCs w:val="30"/>
              </w:rPr>
              <w:t>1,000</w:t>
            </w:r>
            <w:r w:rsidRPr="00450B04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724884" w:rsidRPr="00450B04" w14:paraId="12FAE492" w14:textId="77777777" w:rsidTr="000A5E9E">
        <w:tc>
          <w:tcPr>
            <w:tcW w:w="3510" w:type="dxa"/>
          </w:tcPr>
          <w:p w14:paraId="60E1197E" w14:textId="77777777" w:rsidR="00724884" w:rsidRPr="00450B04" w:rsidRDefault="00724884" w:rsidP="000A5E9E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0B04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369BD303" w14:textId="77777777" w:rsidR="00724884" w:rsidRPr="00450B04" w:rsidRDefault="00724884" w:rsidP="000A5E9E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0B04">
              <w:rPr>
                <w:rFonts w:ascii="Angsana New" w:hAnsi="Angsana New"/>
                <w:sz w:val="30"/>
                <w:szCs w:val="30"/>
              </w:rPr>
              <w:t>300</w:t>
            </w:r>
            <w:r w:rsidRPr="00450B04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C01FA7" w:rsidRPr="00450B04" w14:paraId="0F6440ED" w14:textId="77777777" w:rsidTr="000A5E9E">
        <w:tc>
          <w:tcPr>
            <w:tcW w:w="3510" w:type="dxa"/>
          </w:tcPr>
          <w:p w14:paraId="7D90AF63" w14:textId="304E7563" w:rsidR="00C01FA7" w:rsidRPr="00450B04" w:rsidRDefault="00994E8C" w:rsidP="000A5E9E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มูลค่าหุ้นกู้ที่ออกและจำหน่าย</w:t>
            </w:r>
          </w:p>
        </w:tc>
        <w:tc>
          <w:tcPr>
            <w:tcW w:w="5580" w:type="dxa"/>
          </w:tcPr>
          <w:p w14:paraId="32A56D70" w14:textId="5A9E901C" w:rsidR="00C01FA7" w:rsidRPr="00450B04" w:rsidRDefault="00994E8C" w:rsidP="000A5E9E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131.5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724884" w:rsidRPr="00450B04" w14:paraId="54B3B5AE" w14:textId="77777777" w:rsidTr="000A5E9E">
        <w:tc>
          <w:tcPr>
            <w:tcW w:w="3510" w:type="dxa"/>
          </w:tcPr>
          <w:p w14:paraId="3E1F7DA5" w14:textId="77777777" w:rsidR="00724884" w:rsidRPr="00450B04" w:rsidRDefault="00724884" w:rsidP="000A5E9E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0B04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5923FD27" w14:textId="77777777" w:rsidR="00724884" w:rsidRPr="00450B04" w:rsidRDefault="00724884" w:rsidP="000A5E9E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0B04">
              <w:rPr>
                <w:rFonts w:ascii="Angsana New" w:hAnsi="Angsana New"/>
                <w:sz w:val="30"/>
                <w:szCs w:val="30"/>
              </w:rPr>
              <w:t>2</w:t>
            </w:r>
            <w:r w:rsidRPr="00450B04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Pr="00450B04">
              <w:rPr>
                <w:rFonts w:ascii="Angsana New" w:hAnsi="Angsana New"/>
                <w:sz w:val="30"/>
                <w:szCs w:val="30"/>
              </w:rPr>
              <w:t>7</w:t>
            </w:r>
            <w:r w:rsidRPr="00450B04">
              <w:rPr>
                <w:rFonts w:ascii="Angsana New" w:hAnsi="Angsana New"/>
                <w:sz w:val="30"/>
                <w:szCs w:val="30"/>
                <w:cs/>
              </w:rPr>
              <w:t xml:space="preserve"> เดือน ครบกำหนดไถ่ถอนในวันที่ </w:t>
            </w:r>
            <w:r w:rsidRPr="00450B04">
              <w:rPr>
                <w:rFonts w:ascii="Angsana New" w:hAnsi="Angsana New"/>
                <w:sz w:val="30"/>
                <w:szCs w:val="30"/>
              </w:rPr>
              <w:t>11</w:t>
            </w:r>
            <w:r w:rsidRPr="00450B04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450B0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724884" w:rsidRPr="00450B04" w14:paraId="3F8E5AD3" w14:textId="77777777" w:rsidTr="000A5E9E">
        <w:tc>
          <w:tcPr>
            <w:tcW w:w="3510" w:type="dxa"/>
          </w:tcPr>
          <w:p w14:paraId="0D4DBF5D" w14:textId="77777777" w:rsidR="00724884" w:rsidRPr="00450B04" w:rsidRDefault="00724884" w:rsidP="000A5E9E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0B04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7AB2FC84" w14:textId="77777777" w:rsidR="00724884" w:rsidRPr="00450B04" w:rsidRDefault="00724884" w:rsidP="000A5E9E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0B04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อัตราดอกเบี้ยคงที่ร้อยละ </w:t>
            </w:r>
            <w:r w:rsidRPr="00450B04">
              <w:rPr>
                <w:rFonts w:ascii="Angsana New" w:hAnsi="Angsana New"/>
                <w:sz w:val="30"/>
                <w:szCs w:val="30"/>
              </w:rPr>
              <w:t>5</w:t>
            </w:r>
            <w:r w:rsidRPr="00450B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50B04">
              <w:rPr>
                <w:rFonts w:ascii="Angsana New" w:hAnsi="Angsana New"/>
                <w:sz w:val="30"/>
                <w:szCs w:val="30"/>
              </w:rPr>
              <w:t>5</w:t>
            </w:r>
            <w:r w:rsidRPr="00450B04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724884" w:rsidRPr="00450B04" w14:paraId="2834026E" w14:textId="77777777" w:rsidTr="000A5E9E">
        <w:tc>
          <w:tcPr>
            <w:tcW w:w="3510" w:type="dxa"/>
          </w:tcPr>
          <w:p w14:paraId="533F28B1" w14:textId="77777777" w:rsidR="00724884" w:rsidRPr="00450B04" w:rsidRDefault="00724884" w:rsidP="000A5E9E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0B04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3908F88D" w14:textId="77777777" w:rsidR="00724884" w:rsidRPr="00450B04" w:rsidRDefault="00724884" w:rsidP="000A5E9E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0B04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450B04">
              <w:rPr>
                <w:rFonts w:ascii="Angsana New" w:hAnsi="Angsana New"/>
                <w:sz w:val="30"/>
                <w:szCs w:val="30"/>
              </w:rPr>
              <w:t>3</w:t>
            </w:r>
            <w:r w:rsidRPr="00450B0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</w:tr>
    </w:tbl>
    <w:p w14:paraId="18837213" w14:textId="77777777" w:rsidR="00724884" w:rsidRDefault="00724884" w:rsidP="002018B5">
      <w:pPr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CC4D326" w14:textId="5EA5905C" w:rsidR="00611A93" w:rsidRPr="006B07E9" w:rsidRDefault="00611A93" w:rsidP="00F06A68">
      <w:pPr>
        <w:tabs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6B07E9">
        <w:rPr>
          <w:rFonts w:ascii="Angsana New" w:hAnsi="Angsana New"/>
          <w:i/>
          <w:iCs/>
          <w:spacing w:val="-4"/>
          <w:sz w:val="30"/>
          <w:szCs w:val="30"/>
          <w:cs/>
        </w:rPr>
        <w:t>วงเงินสินเชื่อ</w:t>
      </w:r>
    </w:p>
    <w:p w14:paraId="75E50742" w14:textId="7CF4FB4E" w:rsidR="00611A93" w:rsidRPr="006B07E9" w:rsidRDefault="00611A93" w:rsidP="00611A93">
      <w:pPr>
        <w:autoSpaceDE w:val="0"/>
        <w:autoSpaceDN w:val="0"/>
        <w:spacing w:line="240" w:lineRule="auto"/>
        <w:ind w:left="450" w:firstLine="576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A0A1816" w14:textId="42209B7F" w:rsidR="006B6F9B" w:rsidRPr="006B07E9" w:rsidRDefault="006B6F9B" w:rsidP="00F06A68">
      <w:pPr>
        <w:spacing w:line="240" w:lineRule="auto"/>
        <w:ind w:left="45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6B07E9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C605FF" w:rsidRPr="00C605FF">
        <w:rPr>
          <w:rFonts w:ascii="Angsana New" w:hAnsi="Angsana New"/>
          <w:spacing w:val="-4"/>
          <w:sz w:val="30"/>
          <w:szCs w:val="30"/>
        </w:rPr>
        <w:t>31</w:t>
      </w:r>
      <w:r w:rsidRPr="006B07E9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C605FF" w:rsidRPr="00C605FF">
        <w:rPr>
          <w:rFonts w:ascii="Angsana New" w:hAnsi="Angsana New"/>
          <w:spacing w:val="-4"/>
          <w:sz w:val="30"/>
          <w:szCs w:val="30"/>
        </w:rPr>
        <w:t>256</w:t>
      </w:r>
      <w:r w:rsidR="00127FDA">
        <w:rPr>
          <w:rFonts w:ascii="Angsana New" w:hAnsi="Angsana New"/>
          <w:spacing w:val="-4"/>
          <w:sz w:val="30"/>
          <w:szCs w:val="30"/>
        </w:rPr>
        <w:t>5</w:t>
      </w:r>
      <w:r w:rsidRPr="006B07E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F291E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F679B8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Pr="006B07E9">
        <w:rPr>
          <w:rFonts w:ascii="Angsana New" w:hAnsi="Angsana New"/>
          <w:spacing w:val="-4"/>
          <w:sz w:val="30"/>
          <w:szCs w:val="30"/>
          <w:cs/>
        </w:rPr>
        <w:t>มีวงเงินสินเชื่อที่ยัง</w:t>
      </w:r>
      <w:r w:rsidR="003B1339">
        <w:rPr>
          <w:rFonts w:ascii="Angsana New" w:hAnsi="Angsana New" w:hint="cs"/>
          <w:spacing w:val="-4"/>
          <w:sz w:val="30"/>
          <w:szCs w:val="30"/>
          <w:cs/>
        </w:rPr>
        <w:t>มิ</w:t>
      </w:r>
      <w:r w:rsidRPr="006B07E9">
        <w:rPr>
          <w:rFonts w:ascii="Angsana New" w:hAnsi="Angsana New"/>
          <w:spacing w:val="-4"/>
          <w:sz w:val="30"/>
          <w:szCs w:val="30"/>
          <w:cs/>
        </w:rPr>
        <w:t>ได้เบิกใช้เป็นจำนวนเงิน</w:t>
      </w:r>
      <w:r w:rsidR="00103AD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03ADD">
        <w:rPr>
          <w:rFonts w:ascii="Angsana New" w:hAnsi="Angsana New"/>
          <w:spacing w:val="-4"/>
          <w:sz w:val="30"/>
          <w:szCs w:val="30"/>
        </w:rPr>
        <w:t>1,192.09</w:t>
      </w:r>
      <w:r w:rsidR="004661FF" w:rsidRPr="006B07E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5002F6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="00103ADD">
        <w:rPr>
          <w:rFonts w:ascii="Angsana New" w:hAnsi="Angsana New"/>
          <w:spacing w:val="-4"/>
          <w:sz w:val="30"/>
          <w:szCs w:val="30"/>
        </w:rPr>
        <w:t xml:space="preserve"> 1,168.28</w:t>
      </w:r>
      <w:r w:rsidR="005002F6">
        <w:rPr>
          <w:rFonts w:ascii="Angsana New" w:hAnsi="Angsana New"/>
          <w:spacing w:val="-4"/>
          <w:sz w:val="30"/>
          <w:szCs w:val="30"/>
        </w:rPr>
        <w:t xml:space="preserve"> </w:t>
      </w:r>
      <w:r w:rsidR="005002F6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FA15C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5002F6" w:rsidRPr="005002F6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="005002F6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C605FF" w:rsidRPr="00C605FF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EF2520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Pr="006B07E9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127FDA" w:rsidRPr="00127FDA">
        <w:t xml:space="preserve"> </w:t>
      </w:r>
      <w:r w:rsidR="00127FDA" w:rsidRPr="00127FDA">
        <w:rPr>
          <w:rFonts w:ascii="Angsana New" w:hAnsi="Angsana New"/>
          <w:i/>
          <w:iCs/>
          <w:spacing w:val="-4"/>
          <w:sz w:val="30"/>
          <w:szCs w:val="30"/>
        </w:rPr>
        <w:t xml:space="preserve">993.43 </w:t>
      </w:r>
      <w:r w:rsidR="009B1042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</w:t>
      </w:r>
      <w:r w:rsidR="005002F6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และ </w:t>
      </w:r>
      <w:r w:rsidR="00127FDA" w:rsidRPr="00127FDA">
        <w:rPr>
          <w:rFonts w:ascii="Angsana New" w:hAnsi="Angsana New"/>
          <w:i/>
          <w:iCs/>
          <w:spacing w:val="-4"/>
          <w:sz w:val="30"/>
          <w:szCs w:val="30"/>
        </w:rPr>
        <w:t xml:space="preserve">908.43 </w:t>
      </w:r>
      <w:r w:rsidRPr="006B07E9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="005002F6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ตามลำดับ</w:t>
      </w:r>
      <w:r w:rsidRPr="006B07E9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</w:p>
    <w:p w14:paraId="5D59D340" w14:textId="685ED676" w:rsidR="00D1177E" w:rsidRPr="006B07E9" w:rsidRDefault="00D1177E">
      <w:pPr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 w:rsidRPr="006B07E9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37A09B5E" w14:textId="46C4CB77" w:rsidR="00040512" w:rsidRPr="00D10296" w:rsidRDefault="00040512" w:rsidP="00D1029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10296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หนี้สินตามสัญญาเช่า</w:t>
      </w:r>
    </w:p>
    <w:p w14:paraId="5E129880" w14:textId="77777777" w:rsidR="00CB1EA9" w:rsidRPr="00611FF9" w:rsidRDefault="00CB1EA9" w:rsidP="00E6448B">
      <w:pPr>
        <w:tabs>
          <w:tab w:val="left" w:pos="450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72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46"/>
        <w:gridCol w:w="1152"/>
        <w:gridCol w:w="261"/>
        <w:gridCol w:w="839"/>
        <w:gridCol w:w="270"/>
        <w:gridCol w:w="1050"/>
        <w:gridCol w:w="29"/>
        <w:gridCol w:w="241"/>
        <w:gridCol w:w="29"/>
        <w:gridCol w:w="1008"/>
        <w:gridCol w:w="29"/>
        <w:gridCol w:w="241"/>
        <w:gridCol w:w="29"/>
        <w:gridCol w:w="944"/>
        <w:gridCol w:w="269"/>
        <w:gridCol w:w="8"/>
        <w:gridCol w:w="1077"/>
      </w:tblGrid>
      <w:tr w:rsidR="00040512" w:rsidRPr="006B07E9" w14:paraId="66F5FD0E" w14:textId="77777777" w:rsidTr="006B6F9B">
        <w:trPr>
          <w:tblHeader/>
        </w:trPr>
        <w:tc>
          <w:tcPr>
            <w:tcW w:w="2246" w:type="dxa"/>
          </w:tcPr>
          <w:p w14:paraId="0A713FBE" w14:textId="77777777" w:rsidR="00040512" w:rsidRPr="006B07E9" w:rsidRDefault="00040512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6" w:type="dxa"/>
            <w:gridSpan w:val="16"/>
          </w:tcPr>
          <w:p w14:paraId="35A71C50" w14:textId="77777777" w:rsidR="00040512" w:rsidRPr="006B07E9" w:rsidRDefault="00040512" w:rsidP="0039573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040512" w:rsidRPr="006B07E9" w14:paraId="6A17E628" w14:textId="77777777" w:rsidTr="006B6F9B">
        <w:trPr>
          <w:tblHeader/>
        </w:trPr>
        <w:tc>
          <w:tcPr>
            <w:tcW w:w="2246" w:type="dxa"/>
          </w:tcPr>
          <w:p w14:paraId="05F9F3AE" w14:textId="77777777" w:rsidR="00040512" w:rsidRPr="006B07E9" w:rsidRDefault="00040512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1061BC6" w14:textId="3C4643EF" w:rsidR="00040512" w:rsidRPr="006B07E9" w:rsidRDefault="00C605FF" w:rsidP="00F635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E564E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64524C" w14:textId="77777777" w:rsidR="00040512" w:rsidRPr="006B07E9" w:rsidRDefault="00040512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60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DB5FF82" w14:textId="664CC166" w:rsidR="00040512" w:rsidRPr="006B07E9" w:rsidRDefault="00C605FF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E564E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40512" w:rsidRPr="006B07E9" w14:paraId="31B8CC95" w14:textId="77777777" w:rsidTr="006B6F9B">
        <w:trPr>
          <w:tblHeader/>
        </w:trPr>
        <w:tc>
          <w:tcPr>
            <w:tcW w:w="2246" w:type="dxa"/>
            <w:shd w:val="clear" w:color="auto" w:fill="auto"/>
          </w:tcPr>
          <w:p w14:paraId="31E574C2" w14:textId="77777777" w:rsidR="00040512" w:rsidRPr="006B07E9" w:rsidRDefault="00040512" w:rsidP="00040512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367B78" w14:textId="0F14EC25" w:rsidR="00040512" w:rsidRPr="006B07E9" w:rsidRDefault="00040512" w:rsidP="00F67B65">
            <w:pPr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จำนวนเงินขั้นต่ำที่ต้องจ่าย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52B9A63" w14:textId="77777777" w:rsidR="00040512" w:rsidRPr="006B07E9" w:rsidRDefault="00040512" w:rsidP="000405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4CEA21C" w14:textId="77777777" w:rsidR="00040512" w:rsidRPr="006B07E9" w:rsidRDefault="00040512" w:rsidP="00040512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DACFF" w14:textId="77777777" w:rsidR="00040512" w:rsidRPr="006B07E9" w:rsidRDefault="00040512" w:rsidP="00040512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152552E" w14:textId="77777777" w:rsidR="00040512" w:rsidRPr="006B07E9" w:rsidRDefault="00040512" w:rsidP="0004051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6E9A956F" w14:textId="77777777" w:rsidR="00040512" w:rsidRPr="006B07E9" w:rsidRDefault="00040512" w:rsidP="00040512">
            <w:pPr>
              <w:ind w:left="-137" w:right="-9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B63A75B" w14:textId="77777777" w:rsidR="00040512" w:rsidRPr="006B07E9" w:rsidRDefault="00040512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bottom"/>
          </w:tcPr>
          <w:p w14:paraId="7918146A" w14:textId="6ACF4160" w:rsidR="00040512" w:rsidRPr="006B07E9" w:rsidRDefault="00040512" w:rsidP="00C97729">
            <w:pPr>
              <w:tabs>
                <w:tab w:val="left" w:pos="540"/>
              </w:tabs>
              <w:ind w:left="-133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BD415DA" w14:textId="77777777" w:rsidR="00040512" w:rsidRPr="006B07E9" w:rsidRDefault="00040512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bottom"/>
          </w:tcPr>
          <w:p w14:paraId="0257230B" w14:textId="77777777" w:rsidR="00040512" w:rsidRPr="006B07E9" w:rsidRDefault="00040512" w:rsidP="00040512">
            <w:pPr>
              <w:ind w:left="-108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3E7FE1D" w14:textId="77777777" w:rsidR="00040512" w:rsidRPr="006B07E9" w:rsidRDefault="00040512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60C8351" w14:textId="77777777" w:rsidR="00040512" w:rsidRPr="006B07E9" w:rsidRDefault="00040512" w:rsidP="0004051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391690AB" w14:textId="77777777" w:rsidR="00040512" w:rsidRPr="006B07E9" w:rsidRDefault="00040512" w:rsidP="00040512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040512" w:rsidRPr="006B07E9" w14:paraId="1DC25481" w14:textId="77777777" w:rsidTr="006B6F9B">
        <w:trPr>
          <w:tblHeader/>
        </w:trPr>
        <w:tc>
          <w:tcPr>
            <w:tcW w:w="2246" w:type="dxa"/>
          </w:tcPr>
          <w:p w14:paraId="198D4F84" w14:textId="77777777" w:rsidR="00040512" w:rsidRPr="006B07E9" w:rsidRDefault="00040512" w:rsidP="00040512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6" w:type="dxa"/>
            <w:gridSpan w:val="16"/>
          </w:tcPr>
          <w:p w14:paraId="5D303732" w14:textId="77777777" w:rsidR="00040512" w:rsidRPr="006B07E9" w:rsidRDefault="00040512" w:rsidP="00F7731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F7731F"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</w:t>
            </w: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80B55" w:rsidRPr="006B07E9" w14:paraId="70975B37" w14:textId="77777777" w:rsidTr="006B6F9B">
        <w:trPr>
          <w:tblHeader/>
        </w:trPr>
        <w:tc>
          <w:tcPr>
            <w:tcW w:w="2246" w:type="dxa"/>
          </w:tcPr>
          <w:p w14:paraId="4220E023" w14:textId="4DC24057" w:rsidR="00B80B55" w:rsidRPr="006B07E9" w:rsidRDefault="00B80B55" w:rsidP="00040512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7476" w:type="dxa"/>
            <w:gridSpan w:val="16"/>
          </w:tcPr>
          <w:p w14:paraId="024372CA" w14:textId="77777777" w:rsidR="00B80B55" w:rsidRPr="006B07E9" w:rsidRDefault="00B80B55" w:rsidP="00F7731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E564E9" w:rsidRPr="006B07E9" w14:paraId="223F6441" w14:textId="77777777" w:rsidTr="006B6F9B">
        <w:tc>
          <w:tcPr>
            <w:tcW w:w="2246" w:type="dxa"/>
          </w:tcPr>
          <w:p w14:paraId="43309C73" w14:textId="71A7E3F6" w:rsidR="00E564E9" w:rsidRPr="006B07E9" w:rsidRDefault="00E564E9" w:rsidP="00E564E9">
            <w:pPr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739AE6AC" w14:textId="22E97305" w:rsidR="00E564E9" w:rsidRPr="006B07E9" w:rsidRDefault="009838AE" w:rsidP="004051C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3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="008E5419">
              <w:rPr>
                <w:rFonts w:ascii="Angsana New" w:hAnsi="Angsana New"/>
                <w:sz w:val="28"/>
                <w:szCs w:val="28"/>
                <w:lang w:val="en-US" w:bidi="th-TH"/>
              </w:rPr>
              <w:t>,793</w:t>
            </w:r>
          </w:p>
        </w:tc>
        <w:tc>
          <w:tcPr>
            <w:tcW w:w="261" w:type="dxa"/>
            <w:shd w:val="clear" w:color="auto" w:fill="auto"/>
          </w:tcPr>
          <w:p w14:paraId="18904CE6" w14:textId="77777777" w:rsidR="00E564E9" w:rsidRPr="006B07E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9" w:type="dxa"/>
            <w:shd w:val="clear" w:color="auto" w:fill="auto"/>
          </w:tcPr>
          <w:p w14:paraId="0064D64F" w14:textId="2518801F" w:rsidR="00E564E9" w:rsidRPr="006B07E9" w:rsidRDefault="009838AE" w:rsidP="004051C9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(1,</w:t>
            </w:r>
            <w:r w:rsidR="00744DCA"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  <w:r w:rsidR="003F01F5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7E37FE" w14:textId="77777777" w:rsidR="00E564E9" w:rsidRPr="006B07E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26E2735" w14:textId="3D4D9949" w:rsidR="00E564E9" w:rsidRPr="006B07E9" w:rsidRDefault="009838AE" w:rsidP="00E564E9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17,4</w:t>
            </w:r>
            <w:r w:rsidR="000D0AA2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3F01F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E307DA" w14:textId="77777777" w:rsidR="00E564E9" w:rsidRPr="006B07E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5AF76CF9" w14:textId="15515A89" w:rsidR="00E564E9" w:rsidRPr="006B07E9" w:rsidRDefault="00E564E9" w:rsidP="00B63169">
            <w:pPr>
              <w:pStyle w:val="acctfourfigures"/>
              <w:tabs>
                <w:tab w:val="clear" w:pos="765"/>
                <w:tab w:val="decimal" w:pos="774"/>
              </w:tabs>
              <w:spacing w:after="100" w:afterAutospacing="1"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384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1C7521" w14:textId="77777777" w:rsidR="00E564E9" w:rsidRPr="006B07E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44" w:type="dxa"/>
            <w:shd w:val="clear" w:color="auto" w:fill="auto"/>
          </w:tcPr>
          <w:p w14:paraId="25D0E0E6" w14:textId="5716FD3D" w:rsidR="00E564E9" w:rsidRPr="006B07E9" w:rsidRDefault="00E564E9" w:rsidP="004051C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9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508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5950A33B" w14:textId="77777777" w:rsidR="00E564E9" w:rsidRPr="006B07E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</w:tcPr>
          <w:p w14:paraId="728638D6" w14:textId="54CCE310" w:rsidR="00E564E9" w:rsidRPr="006B07E9" w:rsidRDefault="00E564E9" w:rsidP="004051C9">
            <w:pPr>
              <w:pStyle w:val="acctfourfigures"/>
              <w:tabs>
                <w:tab w:val="clear" w:pos="765"/>
                <w:tab w:val="decimal" w:pos="838"/>
              </w:tabs>
              <w:spacing w:before="100" w:beforeAutospacing="1" w:after="100" w:afterAutospacing="1"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876</w:t>
            </w:r>
          </w:p>
        </w:tc>
      </w:tr>
      <w:tr w:rsidR="00E564E9" w:rsidRPr="006B07E9" w14:paraId="26C453CD" w14:textId="77777777" w:rsidTr="006B6F9B">
        <w:tc>
          <w:tcPr>
            <w:tcW w:w="2246" w:type="dxa"/>
          </w:tcPr>
          <w:p w14:paraId="74F5C47D" w14:textId="3E19214B" w:rsidR="00E564E9" w:rsidRPr="006B07E9" w:rsidRDefault="00E564E9" w:rsidP="00E564E9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B1339">
              <w:rPr>
                <w:rFonts w:ascii="Angsana New" w:hAnsi="Angsana New"/>
                <w:sz w:val="28"/>
                <w:szCs w:val="28"/>
              </w:rPr>
              <w:t>-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05FF">
              <w:rPr>
                <w:rFonts w:ascii="Angsana New" w:hAnsi="Angsana New"/>
                <w:sz w:val="28"/>
                <w:szCs w:val="28"/>
              </w:rPr>
              <w:t>5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0C8C4B2C" w14:textId="3B049164" w:rsidR="00E564E9" w:rsidRPr="006B07E9" w:rsidRDefault="009838AE" w:rsidP="004051C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3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24,</w:t>
            </w:r>
            <w:r w:rsidR="008E5419">
              <w:rPr>
                <w:rFonts w:ascii="Angsana New" w:hAnsi="Angsana New"/>
                <w:sz w:val="28"/>
                <w:szCs w:val="28"/>
                <w:lang w:val="en-US" w:bidi="th-TH"/>
              </w:rPr>
              <w:t>883</w:t>
            </w:r>
          </w:p>
        </w:tc>
        <w:tc>
          <w:tcPr>
            <w:tcW w:w="261" w:type="dxa"/>
            <w:shd w:val="clear" w:color="auto" w:fill="auto"/>
          </w:tcPr>
          <w:p w14:paraId="7D2C904D" w14:textId="77777777" w:rsidR="00E564E9" w:rsidRPr="006B07E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</w:tcPr>
          <w:p w14:paraId="3CBA8FB9" w14:textId="063F5613" w:rsidR="00E564E9" w:rsidRPr="006B07E9" w:rsidRDefault="009838AE" w:rsidP="004051C9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</w:t>
            </w:r>
            <w:r w:rsidR="003F01F5">
              <w:rPr>
                <w:rFonts w:ascii="Angsana New" w:hAnsi="Angsana New"/>
                <w:sz w:val="28"/>
                <w:szCs w:val="28"/>
                <w:lang w:val="en-US"/>
              </w:rPr>
              <w:t>547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2871D0" w14:textId="77777777" w:rsidR="00E564E9" w:rsidRPr="006B07E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D18A316" w14:textId="45791B9E" w:rsidR="00E564E9" w:rsidRPr="006B07E9" w:rsidRDefault="009838AE" w:rsidP="00E564E9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</w:t>
            </w:r>
            <w:r w:rsidR="003F01F5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356CDE" w14:textId="77777777" w:rsidR="00E564E9" w:rsidRPr="006B07E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32187F27" w14:textId="6CA0C6BF" w:rsidR="00E564E9" w:rsidRPr="006B07E9" w:rsidRDefault="00E564E9" w:rsidP="00E564E9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441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D2D4B4" w14:textId="77777777" w:rsidR="00E564E9" w:rsidRPr="006B07E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</w:tcPr>
          <w:p w14:paraId="5C2F7391" w14:textId="5A268F8E" w:rsidR="00E564E9" w:rsidRPr="006B07E9" w:rsidRDefault="00E564E9" w:rsidP="004051C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9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719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237179A3" w14:textId="77777777" w:rsidR="00E564E9" w:rsidRPr="006B07E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28516B0" w14:textId="787628F0" w:rsidR="00E564E9" w:rsidRPr="004051C9" w:rsidRDefault="00E564E9" w:rsidP="004051C9">
            <w:pPr>
              <w:pStyle w:val="acctfourfigures"/>
              <w:tabs>
                <w:tab w:val="clear" w:pos="765"/>
                <w:tab w:val="decimal" w:pos="838"/>
              </w:tabs>
              <w:spacing w:before="100" w:beforeAutospacing="1" w:after="100" w:afterAutospacing="1"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  <w:r w:rsidRPr="0040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722</w:t>
            </w:r>
          </w:p>
        </w:tc>
      </w:tr>
      <w:tr w:rsidR="00E564E9" w:rsidRPr="004051C9" w14:paraId="77BF3ADF" w14:textId="77777777" w:rsidTr="006B6F9B">
        <w:tc>
          <w:tcPr>
            <w:tcW w:w="2246" w:type="dxa"/>
          </w:tcPr>
          <w:p w14:paraId="48CDAA85" w14:textId="77777777" w:rsidR="00E564E9" w:rsidRPr="004051C9" w:rsidRDefault="00E564E9" w:rsidP="00E564E9">
            <w:pPr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51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138523" w14:textId="4CE8A73A" w:rsidR="00E564E9" w:rsidRPr="004051C9" w:rsidRDefault="009838AE" w:rsidP="004051C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3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43,</w:t>
            </w:r>
            <w:r w:rsidR="008E541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676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8E75ADF" w14:textId="77777777" w:rsidR="00E564E9" w:rsidRPr="004051C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95D79B" w14:textId="2ECDECA9" w:rsidR="00E564E9" w:rsidRPr="004051C9" w:rsidRDefault="009838AE" w:rsidP="004051C9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(2,</w:t>
            </w:r>
            <w:r w:rsidR="003F01F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909</w:t>
            </w: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7D30CB" w14:textId="77777777" w:rsidR="00E564E9" w:rsidRPr="004051C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5D3A2" w14:textId="5AF8ADB3" w:rsidR="00E564E9" w:rsidRPr="004051C9" w:rsidRDefault="009838AE" w:rsidP="00E564E9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40,</w:t>
            </w:r>
            <w:r w:rsidR="003F01F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767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654B94E" w14:textId="77777777" w:rsidR="00E564E9" w:rsidRPr="004051C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5BBCF" w14:textId="692D6D74" w:rsidR="00E564E9" w:rsidRPr="004051C9" w:rsidRDefault="00E564E9" w:rsidP="00E564E9">
            <w:pPr>
              <w:pStyle w:val="acctfourfigures"/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</w:t>
            </w: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31298D6" w14:textId="77777777" w:rsidR="00E564E9" w:rsidRPr="004051C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E4321" w14:textId="6402081F" w:rsidR="00E564E9" w:rsidRPr="004051C9" w:rsidRDefault="00E564E9" w:rsidP="004051C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(2,227)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5E2065B" w14:textId="77777777" w:rsidR="00E564E9" w:rsidRPr="004051C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AA1D4" w14:textId="07307D56" w:rsidR="00E564E9" w:rsidRPr="004051C9" w:rsidRDefault="00E564E9" w:rsidP="004051C9">
            <w:pPr>
              <w:pStyle w:val="acctfourfigures"/>
              <w:tabs>
                <w:tab w:val="clear" w:pos="765"/>
                <w:tab w:val="decimal" w:pos="838"/>
              </w:tabs>
              <w:spacing w:before="100" w:beforeAutospacing="1" w:after="100" w:afterAutospacing="1"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47,598</w:t>
            </w:r>
          </w:p>
        </w:tc>
      </w:tr>
    </w:tbl>
    <w:p w14:paraId="7E427CC3" w14:textId="28902E2F" w:rsidR="00B00433" w:rsidRPr="00611FF9" w:rsidRDefault="00B00433" w:rsidP="00613788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7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50"/>
        <w:gridCol w:w="1151"/>
        <w:gridCol w:w="261"/>
        <w:gridCol w:w="838"/>
        <w:gridCol w:w="270"/>
        <w:gridCol w:w="1080"/>
        <w:gridCol w:w="270"/>
        <w:gridCol w:w="990"/>
        <w:gridCol w:w="270"/>
        <w:gridCol w:w="990"/>
        <w:gridCol w:w="270"/>
        <w:gridCol w:w="1080"/>
      </w:tblGrid>
      <w:tr w:rsidR="0016714D" w:rsidRPr="006B07E9" w14:paraId="292B577B" w14:textId="77777777" w:rsidTr="00274790">
        <w:trPr>
          <w:tblHeader/>
        </w:trPr>
        <w:tc>
          <w:tcPr>
            <w:tcW w:w="2250" w:type="dxa"/>
          </w:tcPr>
          <w:p w14:paraId="77DFDCA8" w14:textId="77777777" w:rsidR="0016714D" w:rsidRPr="006B07E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0" w:type="dxa"/>
            <w:gridSpan w:val="11"/>
          </w:tcPr>
          <w:p w14:paraId="62210E38" w14:textId="77777777" w:rsidR="0016714D" w:rsidRPr="006B07E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714D" w:rsidRPr="006B07E9" w14:paraId="5317524A" w14:textId="77777777" w:rsidTr="004051C9">
        <w:trPr>
          <w:tblHeader/>
        </w:trPr>
        <w:tc>
          <w:tcPr>
            <w:tcW w:w="2250" w:type="dxa"/>
          </w:tcPr>
          <w:p w14:paraId="7EC7DB0D" w14:textId="77777777" w:rsidR="0016714D" w:rsidRPr="006B07E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42B8BF7" w14:textId="5D68604D" w:rsidR="0016714D" w:rsidRPr="006B07E9" w:rsidRDefault="00C605FF" w:rsidP="00B04F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E564E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5A56184" w14:textId="77777777" w:rsidR="0016714D" w:rsidRPr="006B07E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49AD62D" w14:textId="17EF0FD7" w:rsidR="0016714D" w:rsidRPr="006B07E9" w:rsidRDefault="00C605FF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E564E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6714D" w:rsidRPr="006B07E9" w14:paraId="60F9FE89" w14:textId="77777777" w:rsidTr="004051C9">
        <w:trPr>
          <w:tblHeader/>
        </w:trPr>
        <w:tc>
          <w:tcPr>
            <w:tcW w:w="2250" w:type="dxa"/>
            <w:shd w:val="clear" w:color="auto" w:fill="auto"/>
          </w:tcPr>
          <w:p w14:paraId="40BCC7D6" w14:textId="77777777" w:rsidR="0016714D" w:rsidRPr="006B07E9" w:rsidRDefault="0016714D" w:rsidP="004B157B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F071FFE" w14:textId="0E7ED4D5" w:rsidR="0016714D" w:rsidRPr="006B07E9" w:rsidRDefault="0016714D" w:rsidP="000A56CD">
            <w:pPr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จำนวนเงินขั้นต่ำที่ต้องจ่าย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F633CB2" w14:textId="77777777" w:rsidR="0016714D" w:rsidRPr="006B07E9" w:rsidRDefault="0016714D" w:rsidP="004B15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D1C684E" w14:textId="77777777" w:rsidR="0016714D" w:rsidRPr="006B07E9" w:rsidRDefault="0016714D" w:rsidP="004B157B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DA6AE7" w14:textId="77777777" w:rsidR="0016714D" w:rsidRPr="006B07E9" w:rsidRDefault="0016714D" w:rsidP="004B157B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43EF6A" w14:textId="77777777" w:rsidR="0016714D" w:rsidRPr="006B07E9" w:rsidRDefault="0016714D" w:rsidP="004B15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3444AAFF" w14:textId="77777777" w:rsidR="0016714D" w:rsidRPr="006B07E9" w:rsidRDefault="0016714D" w:rsidP="004B157B">
            <w:pPr>
              <w:ind w:left="-137" w:right="-9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60CB48" w14:textId="77777777" w:rsidR="0016714D" w:rsidRPr="006B07E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637069" w14:textId="531381BF" w:rsidR="0016714D" w:rsidRPr="006B07E9" w:rsidRDefault="0016714D" w:rsidP="004B157B">
            <w:pPr>
              <w:tabs>
                <w:tab w:val="left" w:pos="540"/>
              </w:tabs>
              <w:ind w:left="-133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DC2B28" w14:textId="77777777" w:rsidR="0016714D" w:rsidRPr="006B07E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709484" w14:textId="77777777" w:rsidR="0016714D" w:rsidRPr="006B07E9" w:rsidRDefault="0016714D" w:rsidP="004B157B">
            <w:pPr>
              <w:ind w:left="-108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FE76DF" w14:textId="77777777" w:rsidR="0016714D" w:rsidRPr="006B07E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2350EE" w14:textId="77777777" w:rsidR="0016714D" w:rsidRPr="006B07E9" w:rsidRDefault="0016714D" w:rsidP="004B15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6AE4A77B" w14:textId="77777777" w:rsidR="0016714D" w:rsidRPr="006B07E9" w:rsidRDefault="0016714D" w:rsidP="004B157B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16714D" w:rsidRPr="006B07E9" w14:paraId="42208EF5" w14:textId="77777777" w:rsidTr="00274790">
        <w:trPr>
          <w:tblHeader/>
        </w:trPr>
        <w:tc>
          <w:tcPr>
            <w:tcW w:w="2250" w:type="dxa"/>
          </w:tcPr>
          <w:p w14:paraId="71A6BA7D" w14:textId="77777777" w:rsidR="0016714D" w:rsidRPr="006B07E9" w:rsidRDefault="0016714D" w:rsidP="004B157B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0" w:type="dxa"/>
            <w:gridSpan w:val="11"/>
          </w:tcPr>
          <w:p w14:paraId="244D3CC1" w14:textId="77777777" w:rsidR="0016714D" w:rsidRPr="006B07E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42DB" w:rsidRPr="006B07E9" w14:paraId="232903E8" w14:textId="77777777" w:rsidTr="00274790">
        <w:trPr>
          <w:tblHeader/>
        </w:trPr>
        <w:tc>
          <w:tcPr>
            <w:tcW w:w="2250" w:type="dxa"/>
          </w:tcPr>
          <w:p w14:paraId="1E6A6A23" w14:textId="5E22C998" w:rsidR="003942DB" w:rsidRPr="006B07E9" w:rsidRDefault="003942DB" w:rsidP="003942DB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7470" w:type="dxa"/>
            <w:gridSpan w:val="11"/>
          </w:tcPr>
          <w:p w14:paraId="737679BC" w14:textId="77777777" w:rsidR="003942DB" w:rsidRPr="006B07E9" w:rsidRDefault="003942DB" w:rsidP="003942DB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E564E9" w:rsidRPr="006B07E9" w14:paraId="569C6EEE" w14:textId="77777777" w:rsidTr="004051C9">
        <w:tc>
          <w:tcPr>
            <w:tcW w:w="2250" w:type="dxa"/>
          </w:tcPr>
          <w:p w14:paraId="7619147C" w14:textId="29650618" w:rsidR="00E564E9" w:rsidRPr="006B07E9" w:rsidRDefault="00E564E9" w:rsidP="00E564E9">
            <w:pPr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shd w:val="clear" w:color="auto" w:fill="auto"/>
          </w:tcPr>
          <w:p w14:paraId="4B062D54" w14:textId="26B0197B" w:rsidR="00E564E9" w:rsidRPr="006B07E9" w:rsidRDefault="009838AE" w:rsidP="004051C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3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</w:t>
            </w:r>
            <w:r w:rsidR="00744DCA">
              <w:rPr>
                <w:rFonts w:ascii="Angsana New" w:hAnsi="Angsana New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261" w:type="dxa"/>
            <w:shd w:val="clear" w:color="auto" w:fill="auto"/>
          </w:tcPr>
          <w:p w14:paraId="4705DC03" w14:textId="77777777" w:rsidR="00E564E9" w:rsidRPr="006B07E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shd w:val="clear" w:color="auto" w:fill="auto"/>
          </w:tcPr>
          <w:p w14:paraId="2369D31A" w14:textId="73355189" w:rsidR="00E564E9" w:rsidRPr="006B07E9" w:rsidRDefault="009838AE" w:rsidP="004051C9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44DCA">
              <w:rPr>
                <w:rFonts w:ascii="Angsana New" w:hAnsi="Angsana New"/>
                <w:sz w:val="28"/>
                <w:szCs w:val="28"/>
                <w:lang w:val="en-US" w:bidi="th-TH"/>
              </w:rPr>
              <w:t>92</w:t>
            </w:r>
            <w:r w:rsidR="003F01F5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D444DE" w14:textId="77777777" w:rsidR="00E564E9" w:rsidRPr="006B07E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E745F4" w14:textId="55C519B3" w:rsidR="00E564E9" w:rsidRPr="006B07E9" w:rsidRDefault="009838AE" w:rsidP="004051C9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5,66</w:t>
            </w:r>
            <w:r w:rsidR="003F01F5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6738898" w14:textId="77777777" w:rsidR="00E564E9" w:rsidRPr="006B07E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291B251" w14:textId="6EB243CB" w:rsidR="00E564E9" w:rsidRPr="006B07E9" w:rsidRDefault="00E564E9" w:rsidP="00B63169">
            <w:pPr>
              <w:pStyle w:val="acctfourfigures"/>
              <w:tabs>
                <w:tab w:val="clear" w:pos="765"/>
                <w:tab w:val="decimal" w:pos="774"/>
              </w:tabs>
              <w:spacing w:after="100" w:afterAutospacing="1"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673</w:t>
            </w:r>
          </w:p>
        </w:tc>
        <w:tc>
          <w:tcPr>
            <w:tcW w:w="270" w:type="dxa"/>
            <w:shd w:val="clear" w:color="auto" w:fill="auto"/>
          </w:tcPr>
          <w:p w14:paraId="1A72907D" w14:textId="77777777" w:rsidR="00E564E9" w:rsidRPr="006B07E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B755680" w14:textId="6A8F40C1" w:rsidR="00E564E9" w:rsidRPr="006B07E9" w:rsidRDefault="00E564E9" w:rsidP="00E564E9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188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84624A" w14:textId="77777777" w:rsidR="00E564E9" w:rsidRPr="006B07E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71F4B67" w14:textId="5C772F3B" w:rsidR="00E564E9" w:rsidRPr="006B07E9" w:rsidRDefault="00E564E9" w:rsidP="00813C86">
            <w:pPr>
              <w:pStyle w:val="acctfourfigures"/>
              <w:tabs>
                <w:tab w:val="clear" w:pos="765"/>
                <w:tab w:val="decimal" w:pos="838"/>
              </w:tabs>
              <w:spacing w:before="100" w:beforeAutospacing="1" w:after="100" w:afterAutospacing="1"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485</w:t>
            </w:r>
          </w:p>
        </w:tc>
      </w:tr>
      <w:tr w:rsidR="00E564E9" w:rsidRPr="006B07E9" w14:paraId="55016397" w14:textId="77777777" w:rsidTr="004051C9">
        <w:tc>
          <w:tcPr>
            <w:tcW w:w="2250" w:type="dxa"/>
          </w:tcPr>
          <w:p w14:paraId="4A58895C" w14:textId="57071D54" w:rsidR="00E564E9" w:rsidRPr="006B07E9" w:rsidRDefault="00E564E9" w:rsidP="00E564E9">
            <w:pPr>
              <w:ind w:left="162" w:right="-9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05FF">
              <w:rPr>
                <w:rFonts w:ascii="Angsana New" w:hAnsi="Angsana New"/>
                <w:sz w:val="28"/>
                <w:szCs w:val="28"/>
              </w:rPr>
              <w:t>5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shd w:val="clear" w:color="auto" w:fill="auto"/>
          </w:tcPr>
          <w:p w14:paraId="69D5BFDC" w14:textId="0AA289AA" w:rsidR="00E564E9" w:rsidRPr="006B07E9" w:rsidRDefault="009838AE" w:rsidP="004051C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3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19,</w:t>
            </w:r>
            <w:r w:rsidR="00744DCA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261" w:type="dxa"/>
            <w:shd w:val="clear" w:color="auto" w:fill="auto"/>
          </w:tcPr>
          <w:p w14:paraId="482E3BBB" w14:textId="77777777" w:rsidR="00E564E9" w:rsidRPr="006B07E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</w:tcPr>
          <w:p w14:paraId="2BBEBE44" w14:textId="2E0E8912" w:rsidR="00E564E9" w:rsidRPr="006B07E9" w:rsidRDefault="009838AE" w:rsidP="004051C9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(1,</w:t>
            </w:r>
            <w:r w:rsidR="00744DCA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="003F01F5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961437" w14:textId="77777777" w:rsidR="00E564E9" w:rsidRPr="006B07E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348040" w14:textId="6054DC4C" w:rsidR="00E564E9" w:rsidRPr="004051C9" w:rsidRDefault="009838AE" w:rsidP="004051C9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051C9">
              <w:rPr>
                <w:rFonts w:ascii="Angsana New" w:hAnsi="Angsana New"/>
                <w:sz w:val="28"/>
                <w:szCs w:val="28"/>
                <w:lang w:val="en-US" w:bidi="th-TH"/>
              </w:rPr>
              <w:t>17,93</w:t>
            </w:r>
            <w:r w:rsidR="003F01F5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E28F643" w14:textId="77777777" w:rsidR="00E564E9" w:rsidRPr="006B07E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DA870B" w14:textId="529F61F0" w:rsidR="00E564E9" w:rsidRPr="006B07E9" w:rsidRDefault="00E564E9" w:rsidP="00B63169">
            <w:pPr>
              <w:pStyle w:val="acctfourfigures"/>
              <w:tabs>
                <w:tab w:val="clear" w:pos="765"/>
                <w:tab w:val="decimal" w:pos="774"/>
              </w:tabs>
              <w:spacing w:after="100" w:afterAutospacing="1"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705</w:t>
            </w:r>
          </w:p>
        </w:tc>
        <w:tc>
          <w:tcPr>
            <w:tcW w:w="270" w:type="dxa"/>
            <w:shd w:val="clear" w:color="auto" w:fill="auto"/>
          </w:tcPr>
          <w:p w14:paraId="587B6FEF" w14:textId="77777777" w:rsidR="00E564E9" w:rsidRPr="006B07E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6BA8FC" w14:textId="23AF92CB" w:rsidR="00E564E9" w:rsidRPr="006B07E9" w:rsidRDefault="00E564E9" w:rsidP="00E564E9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3EBBF1" w14:textId="77777777" w:rsidR="00E564E9" w:rsidRPr="006B07E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EF1B91" w14:textId="76A06BF7" w:rsidR="00E564E9" w:rsidRPr="006B07E9" w:rsidRDefault="00E564E9" w:rsidP="00813C86">
            <w:pPr>
              <w:pStyle w:val="acctfourfigures"/>
              <w:tabs>
                <w:tab w:val="clear" w:pos="765"/>
                <w:tab w:val="decimal" w:pos="838"/>
              </w:tabs>
              <w:spacing w:before="100" w:beforeAutospacing="1" w:after="100" w:afterAutospacing="1" w:line="240" w:lineRule="atLeas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697</w:t>
            </w:r>
          </w:p>
        </w:tc>
      </w:tr>
      <w:tr w:rsidR="00E564E9" w:rsidRPr="004051C9" w14:paraId="0ED35469" w14:textId="77777777" w:rsidTr="004051C9">
        <w:tc>
          <w:tcPr>
            <w:tcW w:w="2250" w:type="dxa"/>
          </w:tcPr>
          <w:p w14:paraId="3156707F" w14:textId="77777777" w:rsidR="00E564E9" w:rsidRPr="004051C9" w:rsidRDefault="00E564E9" w:rsidP="00E564E9">
            <w:pPr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51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68D67" w14:textId="74408660" w:rsidR="00E564E9" w:rsidRPr="004051C9" w:rsidRDefault="009838AE" w:rsidP="004051C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3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25,</w:t>
            </w:r>
            <w:r w:rsidR="00744DC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840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E0B9D61" w14:textId="77777777" w:rsidR="00E564E9" w:rsidRPr="004051C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A180D5" w14:textId="59E0B4BD" w:rsidR="00E564E9" w:rsidRPr="004051C9" w:rsidRDefault="009838AE" w:rsidP="004051C9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744DC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</w:t>
            </w:r>
            <w:r w:rsidR="00A51E5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238</w:t>
            </w: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D8491E" w14:textId="77777777" w:rsidR="00E564E9" w:rsidRPr="004051C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79C04A" w14:textId="516923CD" w:rsidR="00E564E9" w:rsidRPr="004051C9" w:rsidRDefault="009838AE" w:rsidP="004051C9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23,602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2C028" w14:textId="77777777" w:rsidR="00E564E9" w:rsidRPr="004051C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22A050" w14:textId="4E95F59B" w:rsidR="00E564E9" w:rsidRPr="004051C9" w:rsidRDefault="00E564E9" w:rsidP="004051C9">
            <w:pPr>
              <w:pStyle w:val="acctfourfigures"/>
              <w:tabs>
                <w:tab w:val="clear" w:pos="765"/>
                <w:tab w:val="decimal" w:pos="774"/>
              </w:tabs>
              <w:spacing w:after="100" w:afterAutospacing="1"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8,378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6CF88C" w14:textId="77777777" w:rsidR="00E564E9" w:rsidRPr="004051C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880ABF" w14:textId="073FBEEB" w:rsidR="00E564E9" w:rsidRPr="004051C9" w:rsidRDefault="00E564E9" w:rsidP="00E564E9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196</w:t>
            </w: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10CD6" w14:textId="77777777" w:rsidR="00E564E9" w:rsidRPr="004051C9" w:rsidRDefault="00E564E9" w:rsidP="00E564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66A92" w14:textId="1CC2CE10" w:rsidR="00E564E9" w:rsidRPr="004051C9" w:rsidRDefault="00E564E9" w:rsidP="00813C86">
            <w:pPr>
              <w:pStyle w:val="acctfourfigures"/>
              <w:tabs>
                <w:tab w:val="clear" w:pos="765"/>
                <w:tab w:val="decimal" w:pos="838"/>
              </w:tabs>
              <w:spacing w:before="100" w:beforeAutospacing="1" w:after="100" w:afterAutospacing="1" w:line="240" w:lineRule="atLeas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182</w:t>
            </w:r>
          </w:p>
        </w:tc>
      </w:tr>
      <w:bookmarkEnd w:id="1"/>
    </w:tbl>
    <w:p w14:paraId="038AF4E6" w14:textId="0E09716C" w:rsidR="00317730" w:rsidRPr="00611FF9" w:rsidRDefault="00317730" w:rsidP="00DB483A">
      <w:pPr>
        <w:pStyle w:val="ListParagraph"/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24"/>
          <w:szCs w:val="24"/>
          <w:cs/>
        </w:rPr>
      </w:pPr>
    </w:p>
    <w:p w14:paraId="1102FB19" w14:textId="1C7AE3AF" w:rsidR="007C07F1" w:rsidRPr="00CE2477" w:rsidRDefault="007C07F1" w:rsidP="00CE2477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E2477">
        <w:rPr>
          <w:rFonts w:ascii="Angsana New" w:hAnsi="Angsana New"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3A67B796" w14:textId="77777777" w:rsidR="008A28F2" w:rsidRPr="00611FF9" w:rsidRDefault="008A28F2" w:rsidP="008A28F2">
      <w:pPr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6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62"/>
        <w:gridCol w:w="892"/>
        <w:gridCol w:w="1304"/>
        <w:gridCol w:w="273"/>
        <w:gridCol w:w="1320"/>
        <w:gridCol w:w="268"/>
        <w:gridCol w:w="1217"/>
        <w:gridCol w:w="268"/>
        <w:gridCol w:w="1235"/>
      </w:tblGrid>
      <w:tr w:rsidR="008A28F2" w:rsidRPr="006B07E9" w14:paraId="5055AC9F" w14:textId="77777777" w:rsidTr="0001056F">
        <w:trPr>
          <w:tblHeader/>
        </w:trPr>
        <w:tc>
          <w:tcPr>
            <w:tcW w:w="2862" w:type="dxa"/>
          </w:tcPr>
          <w:p w14:paraId="37FAD69A" w14:textId="77777777" w:rsidR="008A28F2" w:rsidRPr="006B07E9" w:rsidRDefault="008A28F2" w:rsidP="003A17B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892" w:type="dxa"/>
          </w:tcPr>
          <w:p w14:paraId="2D079502" w14:textId="77777777" w:rsidR="008A28F2" w:rsidRPr="006B07E9" w:rsidRDefault="008A28F2" w:rsidP="003A17B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2897" w:type="dxa"/>
            <w:gridSpan w:val="3"/>
          </w:tcPr>
          <w:p w14:paraId="16EC3702" w14:textId="77777777" w:rsidR="008A28F2" w:rsidRPr="006B07E9" w:rsidRDefault="008A28F2" w:rsidP="003A17B0">
            <w:pPr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6B07E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7F0713ED" w14:textId="77777777" w:rsidR="008A28F2" w:rsidRPr="006B07E9" w:rsidRDefault="008A28F2" w:rsidP="003A17B0">
            <w:pPr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20" w:type="dxa"/>
            <w:gridSpan w:val="3"/>
          </w:tcPr>
          <w:p w14:paraId="4D9460E2" w14:textId="77777777" w:rsidR="008A28F2" w:rsidRPr="006B07E9" w:rsidRDefault="008A28F2" w:rsidP="006E1ADD">
            <w:pPr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6B07E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A28F2" w:rsidRPr="006B07E9" w14:paraId="58952EB0" w14:textId="77777777" w:rsidTr="0001056F">
        <w:trPr>
          <w:tblHeader/>
        </w:trPr>
        <w:tc>
          <w:tcPr>
            <w:tcW w:w="2862" w:type="dxa"/>
          </w:tcPr>
          <w:p w14:paraId="01CC2688" w14:textId="77777777" w:rsidR="008A28F2" w:rsidRPr="006B07E9" w:rsidRDefault="008A28F2" w:rsidP="003A17B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892" w:type="dxa"/>
          </w:tcPr>
          <w:p w14:paraId="0FEEEFEC" w14:textId="77777777" w:rsidR="008A28F2" w:rsidRPr="006B07E9" w:rsidRDefault="008A28F2" w:rsidP="003A17B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C76F346" w14:textId="1FC7DA9A" w:rsidR="008A28F2" w:rsidRPr="006B07E9" w:rsidRDefault="00C605FF" w:rsidP="003A17B0">
            <w:pPr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C605FF">
              <w:rPr>
                <w:rFonts w:ascii="Angsana New" w:hAnsi="Angsana New"/>
                <w:sz w:val="29"/>
                <w:szCs w:val="29"/>
              </w:rPr>
              <w:t>256</w:t>
            </w:r>
            <w:r w:rsidR="00EF2520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5A5F9A4C" w14:textId="77777777" w:rsidR="008A28F2" w:rsidRPr="006B07E9" w:rsidRDefault="008A28F2" w:rsidP="003A17B0">
            <w:pPr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20AF3598" w14:textId="6FE0CF1B" w:rsidR="008A28F2" w:rsidRPr="006B07E9" w:rsidRDefault="00C605FF" w:rsidP="003A17B0">
            <w:pPr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C605FF">
              <w:rPr>
                <w:rFonts w:ascii="Angsana New" w:hAnsi="Angsana New"/>
                <w:sz w:val="29"/>
                <w:szCs w:val="29"/>
              </w:rPr>
              <w:t>256</w:t>
            </w:r>
            <w:r w:rsidR="00EF2520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7CA7D5D7" w14:textId="77777777" w:rsidR="008A28F2" w:rsidRPr="006B07E9" w:rsidRDefault="008A28F2" w:rsidP="003A17B0">
            <w:pPr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4DC3A033" w14:textId="37FD779D" w:rsidR="008A28F2" w:rsidRPr="006B07E9" w:rsidRDefault="00C605FF" w:rsidP="003A17B0">
            <w:pPr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C605FF">
              <w:rPr>
                <w:rFonts w:ascii="Angsana New" w:hAnsi="Angsana New"/>
                <w:sz w:val="29"/>
                <w:szCs w:val="29"/>
              </w:rPr>
              <w:t>256</w:t>
            </w:r>
            <w:r w:rsidR="00EF2520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4E5B18C" w14:textId="77777777" w:rsidR="008A28F2" w:rsidRPr="006B07E9" w:rsidRDefault="008A28F2" w:rsidP="003A17B0">
            <w:pPr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5AD92CB6" w14:textId="3F17FFD0" w:rsidR="008A28F2" w:rsidRPr="006B07E9" w:rsidRDefault="00C605FF" w:rsidP="003A17B0">
            <w:pPr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C605FF">
              <w:rPr>
                <w:rFonts w:ascii="Angsana New" w:hAnsi="Angsana New"/>
                <w:sz w:val="29"/>
                <w:szCs w:val="29"/>
              </w:rPr>
              <w:t>256</w:t>
            </w:r>
            <w:r w:rsidR="00EF2520">
              <w:rPr>
                <w:rFonts w:ascii="Angsana New" w:hAnsi="Angsana New"/>
                <w:sz w:val="29"/>
                <w:szCs w:val="29"/>
              </w:rPr>
              <w:t>4</w:t>
            </w:r>
          </w:p>
        </w:tc>
      </w:tr>
      <w:tr w:rsidR="008A28F2" w:rsidRPr="006B07E9" w14:paraId="5A84E6D6" w14:textId="77777777" w:rsidTr="0001056F">
        <w:trPr>
          <w:tblHeader/>
        </w:trPr>
        <w:tc>
          <w:tcPr>
            <w:tcW w:w="2862" w:type="dxa"/>
          </w:tcPr>
          <w:p w14:paraId="6E2CF757" w14:textId="77777777" w:rsidR="008A28F2" w:rsidRPr="006B07E9" w:rsidRDefault="008A28F2" w:rsidP="003A17B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892" w:type="dxa"/>
          </w:tcPr>
          <w:p w14:paraId="4E19C9E7" w14:textId="77777777" w:rsidR="008A28F2" w:rsidRPr="006B07E9" w:rsidRDefault="008A28F2" w:rsidP="003A17B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5885" w:type="dxa"/>
            <w:gridSpan w:val="7"/>
          </w:tcPr>
          <w:p w14:paraId="4E638227" w14:textId="77777777" w:rsidR="008A28F2" w:rsidRPr="006B07E9" w:rsidRDefault="001379C9" w:rsidP="001379C9">
            <w:pPr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(พั</w:t>
            </w:r>
            <w:r w:rsidR="008A28F2" w:rsidRPr="006B07E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นบาท)</w:t>
            </w:r>
          </w:p>
        </w:tc>
      </w:tr>
      <w:tr w:rsidR="001379C9" w:rsidRPr="006B07E9" w14:paraId="229BC064" w14:textId="77777777" w:rsidTr="0001056F">
        <w:tc>
          <w:tcPr>
            <w:tcW w:w="2862" w:type="dxa"/>
          </w:tcPr>
          <w:p w14:paraId="37988353" w14:textId="77777777" w:rsidR="001379C9" w:rsidRPr="006B07E9" w:rsidRDefault="001379C9" w:rsidP="003A17B0">
            <w:pPr>
              <w:tabs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892" w:type="dxa"/>
          </w:tcPr>
          <w:p w14:paraId="70F2C9FC" w14:textId="77777777" w:rsidR="001379C9" w:rsidRPr="006B07E9" w:rsidRDefault="001379C9" w:rsidP="003A17B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2D3BC9A6" w14:textId="77777777" w:rsidR="001379C9" w:rsidRPr="006B07E9" w:rsidRDefault="001379C9" w:rsidP="003A1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3" w:type="dxa"/>
          </w:tcPr>
          <w:p w14:paraId="69B3BDF1" w14:textId="77777777" w:rsidR="001379C9" w:rsidRPr="006B07E9" w:rsidRDefault="001379C9" w:rsidP="003A17B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0" w:type="dxa"/>
            <w:vAlign w:val="bottom"/>
          </w:tcPr>
          <w:p w14:paraId="2F8AC22F" w14:textId="77777777" w:rsidR="001379C9" w:rsidRPr="006B07E9" w:rsidRDefault="001379C9" w:rsidP="003A1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8" w:type="dxa"/>
          </w:tcPr>
          <w:p w14:paraId="794853AC" w14:textId="77777777" w:rsidR="001379C9" w:rsidRPr="006B07E9" w:rsidRDefault="001379C9" w:rsidP="003A17B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7" w:type="dxa"/>
            <w:vAlign w:val="bottom"/>
          </w:tcPr>
          <w:p w14:paraId="66BEDC14" w14:textId="77777777" w:rsidR="001379C9" w:rsidRPr="006B07E9" w:rsidRDefault="001379C9" w:rsidP="003A1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8" w:type="dxa"/>
          </w:tcPr>
          <w:p w14:paraId="430DC900" w14:textId="77777777" w:rsidR="001379C9" w:rsidRPr="006B07E9" w:rsidRDefault="001379C9" w:rsidP="003A17B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35" w:type="dxa"/>
            <w:vAlign w:val="bottom"/>
          </w:tcPr>
          <w:p w14:paraId="02E4E7C2" w14:textId="77777777" w:rsidR="001379C9" w:rsidRPr="006B07E9" w:rsidRDefault="001379C9" w:rsidP="003A1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F2520" w:rsidRPr="006B07E9" w14:paraId="12246E45" w14:textId="77777777" w:rsidTr="0001056F">
        <w:tc>
          <w:tcPr>
            <w:tcW w:w="2862" w:type="dxa"/>
          </w:tcPr>
          <w:p w14:paraId="4C3077AC" w14:textId="77777777" w:rsidR="00EF2520" w:rsidRPr="006B07E9" w:rsidRDefault="00EF2520" w:rsidP="00EF2520">
            <w:pPr>
              <w:tabs>
                <w:tab w:val="left" w:pos="360"/>
              </w:tabs>
              <w:ind w:left="-18"/>
              <w:rPr>
                <w:rFonts w:ascii="Angsana New" w:hAnsi="Angsana New"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92" w:type="dxa"/>
          </w:tcPr>
          <w:p w14:paraId="7A6BECEE" w14:textId="5B8B324A" w:rsidR="00EF2520" w:rsidRPr="006B07E9" w:rsidRDefault="00EF2520" w:rsidP="00EF25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9"/>
                <w:szCs w:val="29"/>
              </w:rPr>
            </w:pPr>
            <w:r w:rsidRPr="00C605FF"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>4</w:t>
            </w:r>
          </w:p>
        </w:tc>
        <w:tc>
          <w:tcPr>
            <w:tcW w:w="1304" w:type="dxa"/>
            <w:vAlign w:val="bottom"/>
          </w:tcPr>
          <w:p w14:paraId="196D526F" w14:textId="630133DA" w:rsidR="00EF2520" w:rsidRPr="002644B5" w:rsidRDefault="00103ADD" w:rsidP="00103ADD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5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237</w:t>
            </w:r>
          </w:p>
        </w:tc>
        <w:tc>
          <w:tcPr>
            <w:tcW w:w="273" w:type="dxa"/>
          </w:tcPr>
          <w:p w14:paraId="12003C6D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0" w:type="dxa"/>
            <w:vAlign w:val="bottom"/>
          </w:tcPr>
          <w:p w14:paraId="2E1ADBBE" w14:textId="12915787" w:rsidR="00EF2520" w:rsidRPr="006B07E9" w:rsidRDefault="00EF2520" w:rsidP="00EF252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68" w:type="dxa"/>
          </w:tcPr>
          <w:p w14:paraId="576CE010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7" w:type="dxa"/>
            <w:vAlign w:val="bottom"/>
          </w:tcPr>
          <w:p w14:paraId="06DCB011" w14:textId="361E5256" w:rsidR="00EF2520" w:rsidRPr="006B07E9" w:rsidRDefault="00FE23A2" w:rsidP="00EF2520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513</w:t>
            </w:r>
          </w:p>
        </w:tc>
        <w:tc>
          <w:tcPr>
            <w:tcW w:w="268" w:type="dxa"/>
          </w:tcPr>
          <w:p w14:paraId="5B5B1F04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35" w:type="dxa"/>
            <w:vAlign w:val="bottom"/>
          </w:tcPr>
          <w:p w14:paraId="51C1C80D" w14:textId="76CA5A08" w:rsidR="00EF2520" w:rsidRPr="006B07E9" w:rsidRDefault="00EF2520" w:rsidP="00EF2520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523</w:t>
            </w:r>
          </w:p>
        </w:tc>
      </w:tr>
      <w:tr w:rsidR="00EF2520" w:rsidRPr="006B07E9" w14:paraId="22754F7B" w14:textId="77777777" w:rsidTr="0001056F">
        <w:tc>
          <w:tcPr>
            <w:tcW w:w="2862" w:type="dxa"/>
          </w:tcPr>
          <w:p w14:paraId="1AA714DA" w14:textId="77777777" w:rsidR="00EF2520" w:rsidRPr="006B07E9" w:rsidRDefault="00EF2520" w:rsidP="00EF2520">
            <w:pPr>
              <w:tabs>
                <w:tab w:val="left" w:pos="360"/>
              </w:tabs>
              <w:ind w:left="-18"/>
              <w:rPr>
                <w:rFonts w:ascii="Angsana New" w:hAnsi="Angsana New"/>
                <w:sz w:val="29"/>
                <w:szCs w:val="29"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บุคคลหรือกิจการอื่น ๆ</w:t>
            </w:r>
          </w:p>
        </w:tc>
        <w:tc>
          <w:tcPr>
            <w:tcW w:w="892" w:type="dxa"/>
          </w:tcPr>
          <w:p w14:paraId="16D7A320" w14:textId="6BA1B1E9" w:rsidR="00EF2520" w:rsidRPr="006B07E9" w:rsidRDefault="00EF2520" w:rsidP="00EF25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999B161" w14:textId="092E886E" w:rsidR="00EF2520" w:rsidRPr="006B07E9" w:rsidRDefault="00FE23A2" w:rsidP="00EF252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5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102,</w:t>
            </w:r>
            <w:r w:rsidR="00103ADD">
              <w:rPr>
                <w:rFonts w:ascii="Angsana New" w:hAnsi="Angsana New"/>
                <w:sz w:val="29"/>
                <w:szCs w:val="29"/>
                <w:lang w:val="en-US" w:bidi="th-TH"/>
              </w:rPr>
              <w:t>745</w:t>
            </w:r>
          </w:p>
        </w:tc>
        <w:tc>
          <w:tcPr>
            <w:tcW w:w="273" w:type="dxa"/>
          </w:tcPr>
          <w:p w14:paraId="4836BD44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7707AA2C" w14:textId="251F5557" w:rsidR="00EF2520" w:rsidRPr="006B07E9" w:rsidRDefault="00EF2520" w:rsidP="00EF252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 w:bidi="th-TH"/>
              </w:rPr>
              <w:t>105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 w:bidi="th-TH"/>
              </w:rPr>
              <w:t>031</w:t>
            </w:r>
          </w:p>
        </w:tc>
        <w:tc>
          <w:tcPr>
            <w:tcW w:w="268" w:type="dxa"/>
          </w:tcPr>
          <w:p w14:paraId="7C185D55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4DC16FC1" w14:textId="1A548792" w:rsidR="00EF2520" w:rsidRPr="006B07E9" w:rsidRDefault="00FE23A2" w:rsidP="00EF2520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7</w:t>
            </w:r>
            <w:r w:rsidR="00103ADD">
              <w:rPr>
                <w:rFonts w:ascii="Angsana New" w:hAnsi="Angsana New"/>
                <w:sz w:val="29"/>
                <w:szCs w:val="29"/>
                <w:lang w:val="en-US" w:bidi="th-TH"/>
              </w:rPr>
              <w:t>9,14</w:t>
            </w:r>
            <w:r w:rsidR="001363B9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</w:p>
        </w:tc>
        <w:tc>
          <w:tcPr>
            <w:tcW w:w="268" w:type="dxa"/>
          </w:tcPr>
          <w:p w14:paraId="10E90BEB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577AF0D0" w14:textId="5849A9EC" w:rsidR="00EF2520" w:rsidRPr="006B07E9" w:rsidRDefault="00EF2520" w:rsidP="00EF2520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 w:bidi="th-TH"/>
              </w:rPr>
              <w:t>81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 w:bidi="th-TH"/>
              </w:rPr>
              <w:t>430</w:t>
            </w:r>
          </w:p>
        </w:tc>
      </w:tr>
      <w:tr w:rsidR="00EF2520" w:rsidRPr="006B07E9" w14:paraId="6D9DA3F5" w14:textId="77777777" w:rsidTr="0001056F">
        <w:tc>
          <w:tcPr>
            <w:tcW w:w="2862" w:type="dxa"/>
          </w:tcPr>
          <w:p w14:paraId="0976D517" w14:textId="77777777" w:rsidR="00EF2520" w:rsidRPr="006B07E9" w:rsidRDefault="00EF2520" w:rsidP="00EF2520">
            <w:pPr>
              <w:tabs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92" w:type="dxa"/>
          </w:tcPr>
          <w:p w14:paraId="2ED977B2" w14:textId="77777777" w:rsidR="00EF2520" w:rsidRPr="006B07E9" w:rsidRDefault="00EF2520" w:rsidP="00EF25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1C52C" w14:textId="3D2805F1" w:rsidR="00EF2520" w:rsidRPr="006B07E9" w:rsidRDefault="00FE23A2" w:rsidP="00EF252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54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102,</w:t>
            </w:r>
            <w:r w:rsidR="00103ADD">
              <w:rPr>
                <w:rFonts w:ascii="Angsana New" w:hAnsi="Angsana New"/>
                <w:b/>
                <w:bCs/>
                <w:sz w:val="29"/>
                <w:szCs w:val="29"/>
              </w:rPr>
              <w:t>982</w:t>
            </w:r>
          </w:p>
        </w:tc>
        <w:tc>
          <w:tcPr>
            <w:tcW w:w="273" w:type="dxa"/>
          </w:tcPr>
          <w:p w14:paraId="75861D32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AFCCD" w14:textId="7D869B9A" w:rsidR="00EF2520" w:rsidRPr="006B07E9" w:rsidRDefault="00EF2520" w:rsidP="00EF252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105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031</w:t>
            </w:r>
          </w:p>
        </w:tc>
        <w:tc>
          <w:tcPr>
            <w:tcW w:w="268" w:type="dxa"/>
          </w:tcPr>
          <w:p w14:paraId="67612534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D28D7" w14:textId="69887065" w:rsidR="00EF2520" w:rsidRPr="006B07E9" w:rsidRDefault="00FE23A2" w:rsidP="00EF2520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  <w:r w:rsidR="00103ADD">
              <w:rPr>
                <w:rFonts w:ascii="Angsana New" w:hAnsi="Angsana New"/>
                <w:b/>
                <w:bCs/>
                <w:sz w:val="29"/>
                <w:szCs w:val="29"/>
              </w:rPr>
              <w:t>9,65</w:t>
            </w:r>
            <w:r w:rsidR="001363B9"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</w:p>
        </w:tc>
        <w:tc>
          <w:tcPr>
            <w:tcW w:w="268" w:type="dxa"/>
          </w:tcPr>
          <w:p w14:paraId="037477A2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E25D2" w14:textId="71488418" w:rsidR="00EF2520" w:rsidRPr="006B07E9" w:rsidRDefault="00EF2520" w:rsidP="00EF2520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85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953</w:t>
            </w:r>
          </w:p>
        </w:tc>
      </w:tr>
      <w:tr w:rsidR="00EF2520" w:rsidRPr="006B07E9" w14:paraId="1215888D" w14:textId="77777777" w:rsidTr="0001056F">
        <w:tc>
          <w:tcPr>
            <w:tcW w:w="2862" w:type="dxa"/>
          </w:tcPr>
          <w:p w14:paraId="517548FA" w14:textId="77777777" w:rsidR="00EF2520" w:rsidRPr="006B07E9" w:rsidRDefault="00EF2520" w:rsidP="00EF2520">
            <w:pPr>
              <w:tabs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B07E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892" w:type="dxa"/>
          </w:tcPr>
          <w:p w14:paraId="1B7D8746" w14:textId="77777777" w:rsidR="00EF2520" w:rsidRPr="006B07E9" w:rsidRDefault="00EF2520" w:rsidP="00EF25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39BB5ADA" w14:textId="77777777" w:rsidR="00EF2520" w:rsidRPr="006B07E9" w:rsidRDefault="00EF2520" w:rsidP="00EF252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5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3" w:type="dxa"/>
          </w:tcPr>
          <w:p w14:paraId="63992F8A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0" w:type="dxa"/>
            <w:vAlign w:val="bottom"/>
          </w:tcPr>
          <w:p w14:paraId="06C1B2E1" w14:textId="77777777" w:rsidR="00EF2520" w:rsidRPr="006B07E9" w:rsidRDefault="00EF2520" w:rsidP="00EF252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8" w:type="dxa"/>
          </w:tcPr>
          <w:p w14:paraId="4FF80AE0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7" w:type="dxa"/>
            <w:vAlign w:val="bottom"/>
          </w:tcPr>
          <w:p w14:paraId="79C6027F" w14:textId="77777777" w:rsidR="00EF2520" w:rsidRPr="006B07E9" w:rsidRDefault="00EF2520" w:rsidP="00EF2520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8" w:type="dxa"/>
          </w:tcPr>
          <w:p w14:paraId="3C5ABB25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35" w:type="dxa"/>
            <w:vAlign w:val="bottom"/>
          </w:tcPr>
          <w:p w14:paraId="7FCA61C4" w14:textId="77777777" w:rsidR="00EF2520" w:rsidRPr="006B07E9" w:rsidRDefault="00EF2520" w:rsidP="00EF2520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F2520" w:rsidRPr="006B07E9" w14:paraId="34479FD1" w14:textId="77777777" w:rsidTr="0001056F">
        <w:tc>
          <w:tcPr>
            <w:tcW w:w="2862" w:type="dxa"/>
          </w:tcPr>
          <w:p w14:paraId="5F2455DF" w14:textId="77777777" w:rsidR="00EF2520" w:rsidRPr="006B07E9" w:rsidRDefault="00EF2520" w:rsidP="00EF2520">
            <w:pPr>
              <w:tabs>
                <w:tab w:val="left" w:pos="360"/>
              </w:tabs>
              <w:ind w:left="-18"/>
              <w:rPr>
                <w:rFonts w:ascii="Angsana New" w:hAnsi="Angsana New"/>
                <w:sz w:val="29"/>
                <w:szCs w:val="29"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92" w:type="dxa"/>
          </w:tcPr>
          <w:p w14:paraId="0FFF4540" w14:textId="6214E003" w:rsidR="00EF2520" w:rsidRPr="006B07E9" w:rsidRDefault="00EF2520" w:rsidP="00EF25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9"/>
                <w:szCs w:val="29"/>
              </w:rPr>
            </w:pPr>
            <w:r w:rsidRPr="00C605FF"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>4</w:t>
            </w:r>
          </w:p>
        </w:tc>
        <w:tc>
          <w:tcPr>
            <w:tcW w:w="1304" w:type="dxa"/>
            <w:vAlign w:val="bottom"/>
          </w:tcPr>
          <w:p w14:paraId="4F1057AE" w14:textId="1C4A666E" w:rsidR="00EF2520" w:rsidRPr="006B07E9" w:rsidRDefault="00103ADD" w:rsidP="00103ADD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5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273" w:type="dxa"/>
          </w:tcPr>
          <w:p w14:paraId="4100873A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0" w:type="dxa"/>
            <w:vAlign w:val="bottom"/>
          </w:tcPr>
          <w:p w14:paraId="4C508DD1" w14:textId="62EBE117" w:rsidR="00EF2520" w:rsidRPr="006B07E9" w:rsidRDefault="00EF2520" w:rsidP="00EF252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68" w:type="dxa"/>
          </w:tcPr>
          <w:p w14:paraId="495D6B49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7" w:type="dxa"/>
            <w:vAlign w:val="bottom"/>
          </w:tcPr>
          <w:p w14:paraId="1FE999A0" w14:textId="1C0AF6A1" w:rsidR="00EF2520" w:rsidRPr="006B07E9" w:rsidRDefault="00055C06" w:rsidP="00EF2520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73</w:t>
            </w:r>
          </w:p>
        </w:tc>
        <w:tc>
          <w:tcPr>
            <w:tcW w:w="268" w:type="dxa"/>
          </w:tcPr>
          <w:p w14:paraId="5FB75B40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35" w:type="dxa"/>
            <w:vAlign w:val="bottom"/>
          </w:tcPr>
          <w:p w14:paraId="18349512" w14:textId="5BD8062D" w:rsidR="00EF2520" w:rsidRPr="006B07E9" w:rsidRDefault="00EF2520" w:rsidP="00EF2520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211</w:t>
            </w:r>
          </w:p>
        </w:tc>
      </w:tr>
      <w:tr w:rsidR="00EF2520" w:rsidRPr="006B07E9" w14:paraId="79B31252" w14:textId="77777777" w:rsidTr="0001056F">
        <w:tc>
          <w:tcPr>
            <w:tcW w:w="2862" w:type="dxa"/>
          </w:tcPr>
          <w:p w14:paraId="3ACAEB52" w14:textId="77777777" w:rsidR="00EF2520" w:rsidRPr="006B07E9" w:rsidRDefault="00EF2520" w:rsidP="00EF2520">
            <w:pPr>
              <w:tabs>
                <w:tab w:val="left" w:pos="360"/>
              </w:tabs>
              <w:ind w:left="-18"/>
              <w:rPr>
                <w:rFonts w:ascii="Angsana New" w:hAnsi="Angsana New"/>
                <w:sz w:val="29"/>
                <w:szCs w:val="29"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บุคคลหรือกิจการอื่น ๆ</w:t>
            </w:r>
          </w:p>
        </w:tc>
        <w:tc>
          <w:tcPr>
            <w:tcW w:w="892" w:type="dxa"/>
          </w:tcPr>
          <w:p w14:paraId="15B26CD4" w14:textId="0DF81BF3" w:rsidR="00EF2520" w:rsidRPr="006B07E9" w:rsidRDefault="002F4730" w:rsidP="00EF25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>17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905B1CA" w14:textId="2AC1F702" w:rsidR="00EF2520" w:rsidRPr="006B07E9" w:rsidRDefault="009564F6" w:rsidP="00EF252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5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</w:t>
            </w:r>
            <w:r w:rsidR="00103ADD">
              <w:rPr>
                <w:rFonts w:ascii="Angsana New" w:hAnsi="Angsana New"/>
                <w:sz w:val="29"/>
                <w:szCs w:val="29"/>
              </w:rPr>
              <w:t>1,417</w:t>
            </w:r>
          </w:p>
        </w:tc>
        <w:tc>
          <w:tcPr>
            <w:tcW w:w="273" w:type="dxa"/>
          </w:tcPr>
          <w:p w14:paraId="6A829C19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2FAB65E4" w14:textId="0BA3E8D0" w:rsidR="00EF2520" w:rsidRPr="006B07E9" w:rsidRDefault="00EF2520" w:rsidP="00EF252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54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858</w:t>
            </w:r>
          </w:p>
        </w:tc>
        <w:tc>
          <w:tcPr>
            <w:tcW w:w="268" w:type="dxa"/>
          </w:tcPr>
          <w:p w14:paraId="5D70AA80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4649E610" w14:textId="4CAC15A5" w:rsidR="00EF2520" w:rsidRPr="009564F6" w:rsidRDefault="007C5366" w:rsidP="00EF2520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7C5366">
              <w:rPr>
                <w:rFonts w:ascii="Angsana New" w:hAnsi="Angsana New" w:hint="cs"/>
                <w:sz w:val="29"/>
                <w:szCs w:val="29"/>
                <w:lang w:val="en-US" w:bidi="th-TH"/>
              </w:rPr>
              <w:t>11</w:t>
            </w:r>
            <w:r w:rsidR="00055C06">
              <w:rPr>
                <w:rFonts w:ascii="Angsana New" w:hAnsi="Angsana New"/>
                <w:sz w:val="29"/>
                <w:szCs w:val="29"/>
                <w:lang w:bidi="th-TH"/>
              </w:rPr>
              <w:t>1,110</w:t>
            </w:r>
          </w:p>
        </w:tc>
        <w:tc>
          <w:tcPr>
            <w:tcW w:w="268" w:type="dxa"/>
          </w:tcPr>
          <w:p w14:paraId="1C0BCD6E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0BD4B1BB" w14:textId="6E17823C" w:rsidR="00EF2520" w:rsidRPr="006B07E9" w:rsidRDefault="00EF2520" w:rsidP="00EF2520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44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628</w:t>
            </w:r>
          </w:p>
        </w:tc>
      </w:tr>
      <w:tr w:rsidR="00EF2520" w:rsidRPr="006B07E9" w14:paraId="76528A45" w14:textId="77777777" w:rsidTr="0001056F">
        <w:tc>
          <w:tcPr>
            <w:tcW w:w="2862" w:type="dxa"/>
          </w:tcPr>
          <w:p w14:paraId="65D2C740" w14:textId="77777777" w:rsidR="00EF2520" w:rsidRPr="006B07E9" w:rsidRDefault="00EF2520" w:rsidP="00EF2520">
            <w:pPr>
              <w:tabs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892" w:type="dxa"/>
          </w:tcPr>
          <w:p w14:paraId="6232DF01" w14:textId="77777777" w:rsidR="00EF2520" w:rsidRPr="006B07E9" w:rsidRDefault="00EF2520" w:rsidP="00EF25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213C3" w14:textId="4523192C" w:rsidR="00EF2520" w:rsidRPr="006B07E9" w:rsidRDefault="009564F6" w:rsidP="00EF252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54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12</w:t>
            </w:r>
            <w:r w:rsidR="00055C06">
              <w:rPr>
                <w:rFonts w:ascii="Angsana New" w:hAnsi="Angsana New"/>
                <w:b/>
                <w:bCs/>
                <w:sz w:val="29"/>
                <w:szCs w:val="29"/>
              </w:rPr>
              <w:t>1,421</w:t>
            </w:r>
          </w:p>
        </w:tc>
        <w:tc>
          <w:tcPr>
            <w:tcW w:w="273" w:type="dxa"/>
          </w:tcPr>
          <w:p w14:paraId="68DCF6FB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BDE89" w14:textId="3B0E9C6F" w:rsidR="00EF2520" w:rsidRPr="006B07E9" w:rsidRDefault="00EF2520" w:rsidP="00EF252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54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858</w:t>
            </w:r>
          </w:p>
        </w:tc>
        <w:tc>
          <w:tcPr>
            <w:tcW w:w="268" w:type="dxa"/>
          </w:tcPr>
          <w:p w14:paraId="7C95286C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CC4C7" w14:textId="207ABAC1" w:rsidR="00EF2520" w:rsidRPr="006B07E9" w:rsidRDefault="009564F6" w:rsidP="00EF2520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11</w:t>
            </w:r>
            <w:r w:rsidR="00055C06">
              <w:rPr>
                <w:rFonts w:ascii="Angsana New" w:hAnsi="Angsana New"/>
                <w:b/>
                <w:bCs/>
                <w:sz w:val="29"/>
                <w:szCs w:val="29"/>
              </w:rPr>
              <w:t>1,183</w:t>
            </w:r>
          </w:p>
        </w:tc>
        <w:tc>
          <w:tcPr>
            <w:tcW w:w="268" w:type="dxa"/>
          </w:tcPr>
          <w:p w14:paraId="1355BE6B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6C438" w14:textId="7D13A1DA" w:rsidR="00EF2520" w:rsidRPr="006B07E9" w:rsidRDefault="00EF2520" w:rsidP="00EF2520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44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839</w:t>
            </w:r>
          </w:p>
        </w:tc>
      </w:tr>
      <w:tr w:rsidR="00EF2520" w:rsidRPr="006B07E9" w14:paraId="11C8F955" w14:textId="77777777" w:rsidTr="0001056F">
        <w:tc>
          <w:tcPr>
            <w:tcW w:w="2862" w:type="dxa"/>
          </w:tcPr>
          <w:p w14:paraId="578F6D34" w14:textId="77777777" w:rsidR="00EF2520" w:rsidRPr="006B07E9" w:rsidRDefault="00EF2520" w:rsidP="00EF2520">
            <w:pPr>
              <w:tabs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892" w:type="dxa"/>
          </w:tcPr>
          <w:p w14:paraId="345D52B6" w14:textId="77777777" w:rsidR="00EF2520" w:rsidRPr="006B07E9" w:rsidRDefault="00EF2520" w:rsidP="00EF25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ADC64" w14:textId="48EFD9C8" w:rsidR="00EF2520" w:rsidRPr="006B07E9" w:rsidRDefault="009564F6" w:rsidP="00EF252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54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224,403</w:t>
            </w:r>
          </w:p>
        </w:tc>
        <w:tc>
          <w:tcPr>
            <w:tcW w:w="273" w:type="dxa"/>
          </w:tcPr>
          <w:p w14:paraId="1C25E516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24119" w14:textId="61627E97" w:rsidR="00EF2520" w:rsidRPr="006B07E9" w:rsidRDefault="00EF2520" w:rsidP="00EF252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159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889</w:t>
            </w:r>
          </w:p>
        </w:tc>
        <w:tc>
          <w:tcPr>
            <w:tcW w:w="268" w:type="dxa"/>
          </w:tcPr>
          <w:p w14:paraId="4118608E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D06D1" w14:textId="3DE66D71" w:rsidR="00EF2520" w:rsidRPr="00444BD9" w:rsidRDefault="009564F6" w:rsidP="00EF2520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190,83</w:t>
            </w:r>
            <w:r w:rsidR="00444BD9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268" w:type="dxa"/>
          </w:tcPr>
          <w:p w14:paraId="433B7AF5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8EC95" w14:textId="13CBBDD6" w:rsidR="00EF2520" w:rsidRPr="006B07E9" w:rsidRDefault="00EF2520" w:rsidP="00EF2520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130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792</w:t>
            </w:r>
          </w:p>
        </w:tc>
      </w:tr>
    </w:tbl>
    <w:p w14:paraId="6611E640" w14:textId="2882F53E" w:rsidR="00D956BA" w:rsidRPr="00E07A7B" w:rsidRDefault="00D956B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167C703" w14:textId="77777777" w:rsidR="008A28F2" w:rsidRPr="00CE2477" w:rsidRDefault="008A28F2" w:rsidP="00CE2477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E2477">
        <w:rPr>
          <w:rFonts w:ascii="Angsana New" w:hAnsi="Angsana New"/>
          <w:bCs/>
          <w:sz w:val="30"/>
          <w:szCs w:val="30"/>
          <w:cs/>
        </w:rPr>
        <w:t>เจ้าหนี้หมุนเวียนอื่น</w:t>
      </w:r>
    </w:p>
    <w:p w14:paraId="454A90D0" w14:textId="77777777" w:rsidR="008A28F2" w:rsidRPr="00E07A7B" w:rsidRDefault="008A28F2" w:rsidP="008A28F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53" w:type="dxa"/>
        <w:tblInd w:w="450" w:type="dxa"/>
        <w:tblLook w:val="01E0" w:firstRow="1" w:lastRow="1" w:firstColumn="1" w:lastColumn="1" w:noHBand="0" w:noVBand="0"/>
      </w:tblPr>
      <w:tblGrid>
        <w:gridCol w:w="2853"/>
        <w:gridCol w:w="891"/>
        <w:gridCol w:w="1317"/>
        <w:gridCol w:w="281"/>
        <w:gridCol w:w="1317"/>
        <w:gridCol w:w="258"/>
        <w:gridCol w:w="1218"/>
        <w:gridCol w:w="262"/>
        <w:gridCol w:w="1256"/>
      </w:tblGrid>
      <w:tr w:rsidR="008A28F2" w:rsidRPr="006B07E9" w14:paraId="757FEFD0" w14:textId="77777777" w:rsidTr="007B0745">
        <w:trPr>
          <w:tblHeader/>
        </w:trPr>
        <w:tc>
          <w:tcPr>
            <w:tcW w:w="2853" w:type="dxa"/>
            <w:vMerge w:val="restart"/>
            <w:shd w:val="clear" w:color="auto" w:fill="auto"/>
          </w:tcPr>
          <w:p w14:paraId="58A2436B" w14:textId="77777777" w:rsidR="008A28F2" w:rsidRPr="006B07E9" w:rsidRDefault="008A28F2" w:rsidP="00A76AA0">
            <w:pPr>
              <w:tabs>
                <w:tab w:val="left" w:pos="0"/>
              </w:tabs>
              <w:ind w:hanging="18"/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891" w:type="dxa"/>
            <w:shd w:val="clear" w:color="auto" w:fill="auto"/>
          </w:tcPr>
          <w:p w14:paraId="64014120" w14:textId="77777777" w:rsidR="008A28F2" w:rsidRPr="006B07E9" w:rsidRDefault="008A28F2" w:rsidP="003A17B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2915" w:type="dxa"/>
            <w:gridSpan w:val="3"/>
            <w:shd w:val="clear" w:color="auto" w:fill="auto"/>
          </w:tcPr>
          <w:p w14:paraId="1F2C5FFD" w14:textId="77777777" w:rsidR="008A28F2" w:rsidRPr="006B07E9" w:rsidRDefault="008A28F2" w:rsidP="008A28F2">
            <w:pPr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6B07E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8" w:type="dxa"/>
            <w:shd w:val="clear" w:color="auto" w:fill="auto"/>
          </w:tcPr>
          <w:p w14:paraId="046B2DF4" w14:textId="77777777" w:rsidR="008A28F2" w:rsidRPr="006B07E9" w:rsidRDefault="008A28F2" w:rsidP="003A17B0">
            <w:pPr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36" w:type="dxa"/>
            <w:gridSpan w:val="3"/>
            <w:shd w:val="clear" w:color="auto" w:fill="auto"/>
          </w:tcPr>
          <w:p w14:paraId="1ECE903B" w14:textId="77777777" w:rsidR="008A28F2" w:rsidRPr="006B07E9" w:rsidRDefault="008A28F2" w:rsidP="008A28F2">
            <w:pPr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6B07E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E4ABE" w:rsidRPr="006B07E9" w14:paraId="0DF068D3" w14:textId="77777777" w:rsidTr="001D7C8A">
        <w:trPr>
          <w:tblHeader/>
        </w:trPr>
        <w:tc>
          <w:tcPr>
            <w:tcW w:w="2853" w:type="dxa"/>
            <w:vMerge/>
            <w:shd w:val="clear" w:color="auto" w:fill="auto"/>
          </w:tcPr>
          <w:p w14:paraId="481FEA3C" w14:textId="77777777" w:rsidR="0015636F" w:rsidRPr="006B07E9" w:rsidRDefault="0015636F" w:rsidP="0015636F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891" w:type="dxa"/>
            <w:shd w:val="clear" w:color="auto" w:fill="auto"/>
          </w:tcPr>
          <w:p w14:paraId="0B69DA64" w14:textId="77777777" w:rsidR="0015636F" w:rsidRPr="006B07E9" w:rsidRDefault="0015636F" w:rsidP="0015636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76EBD297" w14:textId="35C883F2" w:rsidR="0015636F" w:rsidRPr="006B07E9" w:rsidRDefault="00C605FF" w:rsidP="0015636F">
            <w:pPr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C605FF">
              <w:rPr>
                <w:rFonts w:ascii="Angsana New" w:hAnsi="Angsana New"/>
                <w:sz w:val="29"/>
                <w:szCs w:val="29"/>
              </w:rPr>
              <w:t>256</w:t>
            </w:r>
            <w:r w:rsidR="00EF2520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4FFAE7C3" w14:textId="77777777" w:rsidR="0015636F" w:rsidRPr="006B07E9" w:rsidRDefault="0015636F" w:rsidP="0015636F">
            <w:pPr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6799F5E2" w14:textId="4413BD34" w:rsidR="0015636F" w:rsidRPr="006B07E9" w:rsidRDefault="00C605FF" w:rsidP="0015636F">
            <w:pPr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C605FF">
              <w:rPr>
                <w:rFonts w:ascii="Angsana New" w:hAnsi="Angsana New"/>
                <w:sz w:val="29"/>
                <w:szCs w:val="29"/>
              </w:rPr>
              <w:t>256</w:t>
            </w:r>
            <w:r w:rsidR="00EF2520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258" w:type="dxa"/>
            <w:shd w:val="clear" w:color="auto" w:fill="auto"/>
          </w:tcPr>
          <w:p w14:paraId="187ADB56" w14:textId="77777777" w:rsidR="0015636F" w:rsidRPr="006B07E9" w:rsidRDefault="0015636F" w:rsidP="0015636F">
            <w:pPr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3C3D2BDD" w14:textId="09AA2063" w:rsidR="0015636F" w:rsidRPr="006B07E9" w:rsidRDefault="00C605FF" w:rsidP="0015636F">
            <w:pPr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C605FF">
              <w:rPr>
                <w:rFonts w:ascii="Angsana New" w:hAnsi="Angsana New"/>
                <w:sz w:val="29"/>
                <w:szCs w:val="29"/>
              </w:rPr>
              <w:t>256</w:t>
            </w:r>
            <w:r w:rsidR="00EF2520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1C88AEA" w14:textId="77777777" w:rsidR="0015636F" w:rsidRPr="006B07E9" w:rsidRDefault="0015636F" w:rsidP="0015636F">
            <w:pPr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5585ED60" w14:textId="1B319F84" w:rsidR="0015636F" w:rsidRPr="006B07E9" w:rsidRDefault="00C605FF" w:rsidP="0015636F">
            <w:pPr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C605FF">
              <w:rPr>
                <w:rFonts w:ascii="Angsana New" w:hAnsi="Angsana New"/>
                <w:sz w:val="29"/>
                <w:szCs w:val="29"/>
              </w:rPr>
              <w:t>256</w:t>
            </w:r>
            <w:r w:rsidR="00EF2520">
              <w:rPr>
                <w:rFonts w:ascii="Angsana New" w:hAnsi="Angsana New"/>
                <w:sz w:val="29"/>
                <w:szCs w:val="29"/>
              </w:rPr>
              <w:t>4</w:t>
            </w:r>
          </w:p>
        </w:tc>
      </w:tr>
      <w:tr w:rsidR="008A28F2" w:rsidRPr="006B07E9" w14:paraId="089D7133" w14:textId="77777777" w:rsidTr="007B0745">
        <w:trPr>
          <w:tblHeader/>
        </w:trPr>
        <w:tc>
          <w:tcPr>
            <w:tcW w:w="2853" w:type="dxa"/>
            <w:shd w:val="clear" w:color="auto" w:fill="auto"/>
          </w:tcPr>
          <w:p w14:paraId="5AF21E2C" w14:textId="77777777" w:rsidR="008A28F2" w:rsidRPr="006B07E9" w:rsidRDefault="008A28F2" w:rsidP="003A17B0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891" w:type="dxa"/>
            <w:shd w:val="clear" w:color="auto" w:fill="auto"/>
          </w:tcPr>
          <w:p w14:paraId="157C6EAE" w14:textId="77777777" w:rsidR="008A28F2" w:rsidRPr="006B07E9" w:rsidRDefault="008A28F2" w:rsidP="003A17B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5909" w:type="dxa"/>
            <w:gridSpan w:val="7"/>
            <w:shd w:val="clear" w:color="auto" w:fill="auto"/>
          </w:tcPr>
          <w:p w14:paraId="61AEC3E1" w14:textId="77777777" w:rsidR="008A28F2" w:rsidRPr="006B07E9" w:rsidRDefault="00A76AA0" w:rsidP="003A17B0">
            <w:pPr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(พัน</w:t>
            </w:r>
            <w:r w:rsidR="008A28F2" w:rsidRPr="006B07E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EF2520" w:rsidRPr="006B07E9" w14:paraId="3DAF1123" w14:textId="77777777" w:rsidTr="001D7C8A">
        <w:tc>
          <w:tcPr>
            <w:tcW w:w="2853" w:type="dxa"/>
            <w:shd w:val="clear" w:color="auto" w:fill="auto"/>
          </w:tcPr>
          <w:p w14:paraId="1B0C5891" w14:textId="77777777" w:rsidR="00EF2520" w:rsidRPr="006B07E9" w:rsidRDefault="00EF2520" w:rsidP="00EF2520">
            <w:pPr>
              <w:ind w:left="-18"/>
              <w:rPr>
                <w:rFonts w:ascii="Angsana New" w:hAnsi="Angsana New"/>
                <w:bCs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bCs/>
                <w:sz w:val="29"/>
                <w:szCs w:val="29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91" w:type="dxa"/>
            <w:shd w:val="clear" w:color="auto" w:fill="auto"/>
          </w:tcPr>
          <w:p w14:paraId="43AE7E81" w14:textId="746C1451" w:rsidR="00EF2520" w:rsidRPr="006B07E9" w:rsidRDefault="00EF2520" w:rsidP="00EF25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9"/>
                <w:szCs w:val="29"/>
              </w:rPr>
            </w:pPr>
            <w:r w:rsidRPr="00C605FF"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>4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7EDD0" w14:textId="0B86DD21" w:rsidR="00EF2520" w:rsidRPr="006B07E9" w:rsidRDefault="00055C06" w:rsidP="00055C06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</w:p>
        </w:tc>
        <w:tc>
          <w:tcPr>
            <w:tcW w:w="281" w:type="dxa"/>
            <w:shd w:val="clear" w:color="auto" w:fill="auto"/>
          </w:tcPr>
          <w:p w14:paraId="34AAFAF6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A8443" w14:textId="61D2B714" w:rsidR="00EF2520" w:rsidRPr="006B07E9" w:rsidRDefault="00EF2520" w:rsidP="00055C06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7760D075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A1BB4" w14:textId="26324C63" w:rsidR="00EF2520" w:rsidRPr="006B07E9" w:rsidRDefault="00055C06" w:rsidP="00EF252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73</w:t>
            </w:r>
          </w:p>
        </w:tc>
        <w:tc>
          <w:tcPr>
            <w:tcW w:w="262" w:type="dxa"/>
            <w:shd w:val="clear" w:color="auto" w:fill="auto"/>
          </w:tcPr>
          <w:p w14:paraId="6275A453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DFF7C" w14:textId="54BD1EBB" w:rsidR="00EF2520" w:rsidRPr="006B07E9" w:rsidRDefault="00EF2520" w:rsidP="00EF252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211</w:t>
            </w:r>
          </w:p>
        </w:tc>
      </w:tr>
      <w:tr w:rsidR="00EF2520" w:rsidRPr="001724DD" w14:paraId="3369D8C8" w14:textId="77777777" w:rsidTr="001D7C8A">
        <w:tc>
          <w:tcPr>
            <w:tcW w:w="2853" w:type="dxa"/>
            <w:shd w:val="clear" w:color="auto" w:fill="auto"/>
          </w:tcPr>
          <w:p w14:paraId="0031446F" w14:textId="77777777" w:rsidR="00EF2520" w:rsidRPr="001724DD" w:rsidRDefault="00EF2520" w:rsidP="00EF2520">
            <w:pPr>
              <w:ind w:left="-1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91" w:type="dxa"/>
            <w:shd w:val="clear" w:color="auto" w:fill="auto"/>
          </w:tcPr>
          <w:p w14:paraId="7D1B0C32" w14:textId="77777777" w:rsidR="00EF2520" w:rsidRPr="001724DD" w:rsidRDefault="00EF2520" w:rsidP="00EF25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11AFCB03" w14:textId="77777777" w:rsidR="00EF2520" w:rsidRPr="001724DD" w:rsidRDefault="00EF2520" w:rsidP="00EF2520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281" w:type="dxa"/>
            <w:shd w:val="clear" w:color="auto" w:fill="auto"/>
          </w:tcPr>
          <w:p w14:paraId="200BE2B8" w14:textId="77777777" w:rsidR="00EF2520" w:rsidRPr="001724DD" w:rsidRDefault="00EF2520" w:rsidP="00EF2520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03058244" w14:textId="77777777" w:rsidR="00EF2520" w:rsidRPr="001724DD" w:rsidRDefault="00EF2520" w:rsidP="00EF2520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258" w:type="dxa"/>
            <w:shd w:val="clear" w:color="auto" w:fill="auto"/>
          </w:tcPr>
          <w:p w14:paraId="056320E1" w14:textId="77777777" w:rsidR="00EF2520" w:rsidRPr="001724DD" w:rsidRDefault="00EF2520" w:rsidP="00EF2520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46F117BB" w14:textId="77777777" w:rsidR="00EF2520" w:rsidRPr="001724DD" w:rsidRDefault="00EF2520" w:rsidP="00EF252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2A28300D" w14:textId="77777777" w:rsidR="00EF2520" w:rsidRPr="001724DD" w:rsidRDefault="00EF2520" w:rsidP="00EF2520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62C82615" w14:textId="77777777" w:rsidR="00EF2520" w:rsidRPr="001724DD" w:rsidRDefault="00EF2520" w:rsidP="00EF2520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EF2520" w:rsidRPr="006B07E9" w14:paraId="5BB7D8FB" w14:textId="77777777" w:rsidTr="001D7C8A">
        <w:tc>
          <w:tcPr>
            <w:tcW w:w="2853" w:type="dxa"/>
            <w:shd w:val="clear" w:color="auto" w:fill="auto"/>
          </w:tcPr>
          <w:p w14:paraId="7EAE52BC" w14:textId="77777777" w:rsidR="00EF2520" w:rsidRPr="006B07E9" w:rsidRDefault="00EF2520" w:rsidP="00EF2520">
            <w:pPr>
              <w:ind w:left="-1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อื่น ๆ</w:t>
            </w:r>
          </w:p>
        </w:tc>
        <w:tc>
          <w:tcPr>
            <w:tcW w:w="891" w:type="dxa"/>
            <w:shd w:val="clear" w:color="auto" w:fill="auto"/>
          </w:tcPr>
          <w:p w14:paraId="00A8ED96" w14:textId="77777777" w:rsidR="00EF2520" w:rsidRPr="006B07E9" w:rsidRDefault="00EF2520" w:rsidP="00EF25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6BAF4D8F" w14:textId="77777777" w:rsidR="00EF2520" w:rsidRPr="006B07E9" w:rsidRDefault="00EF2520" w:rsidP="00EF2520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1" w:type="dxa"/>
            <w:shd w:val="clear" w:color="auto" w:fill="auto"/>
          </w:tcPr>
          <w:p w14:paraId="3F3F5E63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7D14CF82" w14:textId="77777777" w:rsidR="00EF2520" w:rsidRPr="006B07E9" w:rsidRDefault="00EF2520" w:rsidP="00EF2520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8" w:type="dxa"/>
            <w:shd w:val="clear" w:color="auto" w:fill="auto"/>
          </w:tcPr>
          <w:p w14:paraId="22699C60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48A0C2F3" w14:textId="77777777" w:rsidR="00EF2520" w:rsidRPr="006B07E9" w:rsidRDefault="00EF2520" w:rsidP="00EF252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2" w:type="dxa"/>
            <w:shd w:val="clear" w:color="auto" w:fill="auto"/>
          </w:tcPr>
          <w:p w14:paraId="5A63C755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0E2E6AA" w14:textId="77777777" w:rsidR="00EF2520" w:rsidRPr="006B07E9" w:rsidRDefault="00EF2520" w:rsidP="00EF2520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564F6" w:rsidRPr="006B07E9" w14:paraId="70BA1EAB" w14:textId="77777777" w:rsidTr="001D7C8A">
        <w:tc>
          <w:tcPr>
            <w:tcW w:w="2853" w:type="dxa"/>
            <w:shd w:val="clear" w:color="auto" w:fill="auto"/>
          </w:tcPr>
          <w:p w14:paraId="6EDDD8E1" w14:textId="28C3028D" w:rsidR="009564F6" w:rsidRPr="006B07E9" w:rsidRDefault="009564F6" w:rsidP="00EF2520">
            <w:pPr>
              <w:ind w:left="-18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เจ้าหนี้</w:t>
            </w:r>
            <w:r w:rsidR="00797FC6">
              <w:rPr>
                <w:rFonts w:ascii="Angsana New" w:hAnsi="Angsana New" w:hint="cs"/>
                <w:sz w:val="29"/>
                <w:szCs w:val="29"/>
                <w:cs/>
              </w:rPr>
              <w:t>เงินลงทุน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ค้างจ่าย</w:t>
            </w:r>
          </w:p>
        </w:tc>
        <w:tc>
          <w:tcPr>
            <w:tcW w:w="891" w:type="dxa"/>
            <w:shd w:val="clear" w:color="auto" w:fill="auto"/>
          </w:tcPr>
          <w:p w14:paraId="4FD62BAC" w14:textId="77777777" w:rsidR="009564F6" w:rsidRPr="006B07E9" w:rsidRDefault="009564F6" w:rsidP="00EF25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66563522" w14:textId="2ADC6EC3" w:rsidR="009564F6" w:rsidRPr="006B07E9" w:rsidRDefault="009564F6" w:rsidP="00EF252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56,000</w:t>
            </w:r>
          </w:p>
        </w:tc>
        <w:tc>
          <w:tcPr>
            <w:tcW w:w="281" w:type="dxa"/>
            <w:shd w:val="clear" w:color="auto" w:fill="auto"/>
          </w:tcPr>
          <w:p w14:paraId="1441366A" w14:textId="77777777" w:rsidR="009564F6" w:rsidRPr="006B07E9" w:rsidRDefault="009564F6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24D14AEA" w14:textId="6592054E" w:rsidR="009564F6" w:rsidRPr="00C605FF" w:rsidRDefault="009564F6" w:rsidP="00055C06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0C33B4A6" w14:textId="77777777" w:rsidR="009564F6" w:rsidRPr="006B07E9" w:rsidRDefault="009564F6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36A5FC47" w14:textId="3AA3274D" w:rsidR="009564F6" w:rsidRPr="006B07E9" w:rsidRDefault="009564F6" w:rsidP="00EF2520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56,000</w:t>
            </w:r>
          </w:p>
        </w:tc>
        <w:tc>
          <w:tcPr>
            <w:tcW w:w="262" w:type="dxa"/>
            <w:shd w:val="clear" w:color="auto" w:fill="auto"/>
          </w:tcPr>
          <w:p w14:paraId="18CBFD92" w14:textId="77777777" w:rsidR="009564F6" w:rsidRPr="006B07E9" w:rsidRDefault="009564F6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64CB9258" w14:textId="287B7325" w:rsidR="009564F6" w:rsidRPr="00C605FF" w:rsidRDefault="009564F6" w:rsidP="00055C06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EF2520" w:rsidRPr="006B07E9" w14:paraId="4529E0EC" w14:textId="77777777" w:rsidTr="001D7C8A">
        <w:tc>
          <w:tcPr>
            <w:tcW w:w="2853" w:type="dxa"/>
            <w:shd w:val="clear" w:color="auto" w:fill="auto"/>
          </w:tcPr>
          <w:p w14:paraId="23B9F71D" w14:textId="2E902DCE" w:rsidR="00EF2520" w:rsidRPr="006B07E9" w:rsidRDefault="00EF2520" w:rsidP="00EF2520">
            <w:pPr>
              <w:ind w:left="-1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เจ้าหนี้กรมสรรพากร</w:t>
            </w:r>
          </w:p>
        </w:tc>
        <w:tc>
          <w:tcPr>
            <w:tcW w:w="891" w:type="dxa"/>
            <w:shd w:val="clear" w:color="auto" w:fill="auto"/>
          </w:tcPr>
          <w:p w14:paraId="3049CF67" w14:textId="77777777" w:rsidR="00EF2520" w:rsidRPr="006B07E9" w:rsidRDefault="00EF2520" w:rsidP="00EF25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1AA68148" w14:textId="13ABF6F4" w:rsidR="00EF2520" w:rsidRPr="006B07E9" w:rsidRDefault="00055C06" w:rsidP="00EF252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14,716</w:t>
            </w:r>
          </w:p>
        </w:tc>
        <w:tc>
          <w:tcPr>
            <w:tcW w:w="281" w:type="dxa"/>
            <w:shd w:val="clear" w:color="auto" w:fill="auto"/>
          </w:tcPr>
          <w:p w14:paraId="00BA58FD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07F48D5F" w14:textId="358C4ACE" w:rsidR="00EF2520" w:rsidRPr="006B07E9" w:rsidRDefault="00EF2520" w:rsidP="00EF252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12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351</w:t>
            </w:r>
          </w:p>
        </w:tc>
        <w:tc>
          <w:tcPr>
            <w:tcW w:w="258" w:type="dxa"/>
            <w:shd w:val="clear" w:color="auto" w:fill="auto"/>
          </w:tcPr>
          <w:p w14:paraId="4BE0367A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7396B7CD" w14:textId="7EE36A7D" w:rsidR="00EF2520" w:rsidRPr="006B07E9" w:rsidRDefault="00055C06" w:rsidP="00EF2520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13,959</w:t>
            </w:r>
          </w:p>
        </w:tc>
        <w:tc>
          <w:tcPr>
            <w:tcW w:w="262" w:type="dxa"/>
            <w:shd w:val="clear" w:color="auto" w:fill="auto"/>
          </w:tcPr>
          <w:p w14:paraId="781634F2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6FA2353" w14:textId="15D0F6CF" w:rsidR="00EF2520" w:rsidRPr="006B07E9" w:rsidRDefault="00EF2520" w:rsidP="00EF2520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11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685</w:t>
            </w:r>
          </w:p>
        </w:tc>
      </w:tr>
      <w:tr w:rsidR="00EF2520" w:rsidRPr="006B07E9" w14:paraId="317D1857" w14:textId="77777777" w:rsidTr="001D7C8A">
        <w:tc>
          <w:tcPr>
            <w:tcW w:w="2853" w:type="dxa"/>
            <w:shd w:val="clear" w:color="auto" w:fill="auto"/>
          </w:tcPr>
          <w:p w14:paraId="19341EEA" w14:textId="47FB4028" w:rsidR="00EF2520" w:rsidRPr="006B07E9" w:rsidRDefault="00EF2520" w:rsidP="00EF2520">
            <w:pPr>
              <w:ind w:left="-1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เงินเดือนและโบนัสค้างจ่าย</w:t>
            </w:r>
          </w:p>
        </w:tc>
        <w:tc>
          <w:tcPr>
            <w:tcW w:w="891" w:type="dxa"/>
            <w:shd w:val="clear" w:color="auto" w:fill="auto"/>
          </w:tcPr>
          <w:p w14:paraId="7F92C022" w14:textId="77777777" w:rsidR="00EF2520" w:rsidRPr="006B07E9" w:rsidRDefault="00EF2520" w:rsidP="00EF25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3BE1E358" w14:textId="53DB1D2D" w:rsidR="00EF2520" w:rsidRPr="006B07E9" w:rsidRDefault="009564F6" w:rsidP="00EF252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13,319</w:t>
            </w:r>
          </w:p>
        </w:tc>
        <w:tc>
          <w:tcPr>
            <w:tcW w:w="281" w:type="dxa"/>
            <w:shd w:val="clear" w:color="auto" w:fill="auto"/>
          </w:tcPr>
          <w:p w14:paraId="63DB7EB5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7698DA7D" w14:textId="47CDD6CD" w:rsidR="00EF2520" w:rsidRPr="006B07E9" w:rsidRDefault="00EF2520" w:rsidP="00EF252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10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593</w:t>
            </w:r>
          </w:p>
        </w:tc>
        <w:tc>
          <w:tcPr>
            <w:tcW w:w="258" w:type="dxa"/>
            <w:shd w:val="clear" w:color="auto" w:fill="auto"/>
          </w:tcPr>
          <w:p w14:paraId="6102ED76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485CB20A" w14:textId="47F299B6" w:rsidR="00EF2520" w:rsidRPr="006B07E9" w:rsidRDefault="009564F6" w:rsidP="00EF2520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10,91</w:t>
            </w:r>
            <w:r w:rsidR="00055C06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2727123C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20F35127" w14:textId="69552D84" w:rsidR="00EF2520" w:rsidRPr="006B07E9" w:rsidRDefault="00EF2520" w:rsidP="00EF2520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8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549</w:t>
            </w:r>
          </w:p>
        </w:tc>
      </w:tr>
      <w:tr w:rsidR="00EF2520" w:rsidRPr="006B07E9" w14:paraId="5FDE4F08" w14:textId="77777777" w:rsidTr="001D7C8A">
        <w:tc>
          <w:tcPr>
            <w:tcW w:w="2853" w:type="dxa"/>
            <w:shd w:val="clear" w:color="auto" w:fill="auto"/>
          </w:tcPr>
          <w:p w14:paraId="7CD20F17" w14:textId="4C424A0E" w:rsidR="00EF2520" w:rsidRPr="006B07E9" w:rsidRDefault="00EF2520" w:rsidP="00EF2520">
            <w:pPr>
              <w:ind w:left="-18"/>
              <w:rPr>
                <w:rFonts w:ascii="Angsana New" w:hAnsi="Angsana New"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เงินค้ำประกันผลงาน</w:t>
            </w:r>
          </w:p>
        </w:tc>
        <w:tc>
          <w:tcPr>
            <w:tcW w:w="891" w:type="dxa"/>
            <w:shd w:val="clear" w:color="auto" w:fill="auto"/>
          </w:tcPr>
          <w:p w14:paraId="2199D6CD" w14:textId="77777777" w:rsidR="00EF2520" w:rsidRPr="006B07E9" w:rsidRDefault="00EF2520" w:rsidP="00EF25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25D22A40" w14:textId="2A1E7F62" w:rsidR="00EF2520" w:rsidRPr="006B07E9" w:rsidRDefault="009564F6" w:rsidP="00EF252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12,671</w:t>
            </w:r>
          </w:p>
        </w:tc>
        <w:tc>
          <w:tcPr>
            <w:tcW w:w="281" w:type="dxa"/>
            <w:shd w:val="clear" w:color="auto" w:fill="auto"/>
          </w:tcPr>
          <w:p w14:paraId="0AABA06F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75368B3A" w14:textId="71F7ACF5" w:rsidR="00EF2520" w:rsidRPr="006B07E9" w:rsidRDefault="00EF2520" w:rsidP="00EF252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10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466</w:t>
            </w:r>
          </w:p>
        </w:tc>
        <w:tc>
          <w:tcPr>
            <w:tcW w:w="258" w:type="dxa"/>
            <w:shd w:val="clear" w:color="auto" w:fill="auto"/>
          </w:tcPr>
          <w:p w14:paraId="48882628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2A2CB090" w14:textId="772F0F87" w:rsidR="00EF2520" w:rsidRPr="009564F6" w:rsidRDefault="007C5366" w:rsidP="00EF2520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7C5366">
              <w:rPr>
                <w:rFonts w:ascii="Angsana New" w:hAnsi="Angsana New" w:hint="cs"/>
                <w:sz w:val="29"/>
                <w:szCs w:val="29"/>
                <w:lang w:val="en-US" w:bidi="th-TH"/>
              </w:rPr>
              <w:t>12</w:t>
            </w:r>
            <w:r w:rsidR="009564F6">
              <w:rPr>
                <w:rFonts w:ascii="Angsana New" w:hAnsi="Angsana New"/>
                <w:sz w:val="29"/>
                <w:szCs w:val="29"/>
                <w:lang w:val="en-US" w:bidi="th-TH"/>
              </w:rPr>
              <w:t>,671</w:t>
            </w:r>
          </w:p>
        </w:tc>
        <w:tc>
          <w:tcPr>
            <w:tcW w:w="262" w:type="dxa"/>
            <w:shd w:val="clear" w:color="auto" w:fill="auto"/>
          </w:tcPr>
          <w:p w14:paraId="0F7E4A99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7B009197" w14:textId="7A0D2C7F" w:rsidR="00EF2520" w:rsidRPr="006B07E9" w:rsidRDefault="00EF2520" w:rsidP="00EF2520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10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466</w:t>
            </w:r>
          </w:p>
        </w:tc>
      </w:tr>
      <w:tr w:rsidR="00EF2520" w:rsidRPr="006B07E9" w14:paraId="5E50D3C3" w14:textId="77777777" w:rsidTr="001D7C8A">
        <w:tc>
          <w:tcPr>
            <w:tcW w:w="2853" w:type="dxa"/>
            <w:shd w:val="clear" w:color="auto" w:fill="auto"/>
          </w:tcPr>
          <w:p w14:paraId="40DE8E11" w14:textId="661048DF" w:rsidR="00EF2520" w:rsidRPr="006B07E9" w:rsidRDefault="00EF2520" w:rsidP="00EF2520">
            <w:pPr>
              <w:ind w:left="-18"/>
              <w:rPr>
                <w:rFonts w:ascii="Angsana New" w:hAnsi="Angsana New"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เงินมัดจำและเงินรับล่วงหน้า</w:t>
            </w:r>
          </w:p>
        </w:tc>
        <w:tc>
          <w:tcPr>
            <w:tcW w:w="891" w:type="dxa"/>
            <w:shd w:val="clear" w:color="auto" w:fill="auto"/>
          </w:tcPr>
          <w:p w14:paraId="34FD090E" w14:textId="77777777" w:rsidR="00EF2520" w:rsidRPr="006B07E9" w:rsidRDefault="00EF2520" w:rsidP="00EF25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6A51209F" w14:textId="1AB780DA" w:rsidR="00EF2520" w:rsidRPr="006B07E9" w:rsidRDefault="00055C06" w:rsidP="00EF252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5,881</w:t>
            </w:r>
          </w:p>
        </w:tc>
        <w:tc>
          <w:tcPr>
            <w:tcW w:w="281" w:type="dxa"/>
            <w:shd w:val="clear" w:color="auto" w:fill="auto"/>
          </w:tcPr>
          <w:p w14:paraId="455D58FD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292BCAF6" w14:textId="05A0D6F0" w:rsidR="00EF2520" w:rsidRPr="006B07E9" w:rsidRDefault="00EF2520" w:rsidP="00EF252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015</w:t>
            </w:r>
          </w:p>
        </w:tc>
        <w:tc>
          <w:tcPr>
            <w:tcW w:w="258" w:type="dxa"/>
            <w:shd w:val="clear" w:color="auto" w:fill="auto"/>
          </w:tcPr>
          <w:p w14:paraId="10160C2C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38DDAE6E" w14:textId="11D0FFA9" w:rsidR="00EF2520" w:rsidRPr="006B07E9" w:rsidRDefault="009564F6" w:rsidP="00EF2520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</w:t>
            </w:r>
            <w:r w:rsidR="00055C06">
              <w:rPr>
                <w:rFonts w:ascii="Angsana New" w:hAnsi="Angsana New"/>
                <w:sz w:val="29"/>
                <w:szCs w:val="29"/>
              </w:rPr>
              <w:t>897</w:t>
            </w:r>
          </w:p>
        </w:tc>
        <w:tc>
          <w:tcPr>
            <w:tcW w:w="262" w:type="dxa"/>
            <w:shd w:val="clear" w:color="auto" w:fill="auto"/>
          </w:tcPr>
          <w:p w14:paraId="2B797F83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6F1D9E5A" w14:textId="18A95064" w:rsidR="00EF2520" w:rsidRPr="006B07E9" w:rsidRDefault="00EF2520" w:rsidP="00EF2520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411</w:t>
            </w:r>
          </w:p>
        </w:tc>
      </w:tr>
      <w:tr w:rsidR="00EF2520" w:rsidRPr="006B07E9" w14:paraId="1E8D4C27" w14:textId="77777777" w:rsidTr="001D7C8A">
        <w:tc>
          <w:tcPr>
            <w:tcW w:w="2853" w:type="dxa"/>
            <w:shd w:val="clear" w:color="auto" w:fill="auto"/>
          </w:tcPr>
          <w:p w14:paraId="6706DB3A" w14:textId="22017D50" w:rsidR="00EF2520" w:rsidRPr="006B07E9" w:rsidRDefault="00EF2520" w:rsidP="00EF2520">
            <w:pPr>
              <w:ind w:left="-18"/>
              <w:rPr>
                <w:rFonts w:ascii="Angsana New" w:hAnsi="Angsana New"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ค่าสาธารณูปโภคค้างจ่าย</w:t>
            </w:r>
          </w:p>
        </w:tc>
        <w:tc>
          <w:tcPr>
            <w:tcW w:w="891" w:type="dxa"/>
            <w:shd w:val="clear" w:color="auto" w:fill="auto"/>
          </w:tcPr>
          <w:p w14:paraId="0D152AEC" w14:textId="77777777" w:rsidR="00EF2520" w:rsidRPr="006B07E9" w:rsidRDefault="00EF2520" w:rsidP="00EF25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001C5F6D" w14:textId="274E245D" w:rsidR="00EF2520" w:rsidRPr="006B07E9" w:rsidRDefault="009564F6" w:rsidP="00EF252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5,436</w:t>
            </w:r>
          </w:p>
        </w:tc>
        <w:tc>
          <w:tcPr>
            <w:tcW w:w="281" w:type="dxa"/>
            <w:shd w:val="clear" w:color="auto" w:fill="auto"/>
          </w:tcPr>
          <w:p w14:paraId="5B859B35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2FA02C74" w14:textId="07D4B941" w:rsidR="00EF2520" w:rsidRPr="006B07E9" w:rsidRDefault="00EF2520" w:rsidP="00EF252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804</w:t>
            </w:r>
          </w:p>
        </w:tc>
        <w:tc>
          <w:tcPr>
            <w:tcW w:w="258" w:type="dxa"/>
            <w:shd w:val="clear" w:color="auto" w:fill="auto"/>
          </w:tcPr>
          <w:p w14:paraId="2ED62B18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69400019" w14:textId="1EEDD4EF" w:rsidR="00EF2520" w:rsidRPr="006B07E9" w:rsidRDefault="009564F6" w:rsidP="00EF2520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4,861</w:t>
            </w:r>
          </w:p>
        </w:tc>
        <w:tc>
          <w:tcPr>
            <w:tcW w:w="262" w:type="dxa"/>
            <w:shd w:val="clear" w:color="auto" w:fill="auto"/>
          </w:tcPr>
          <w:p w14:paraId="5750AAC1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4CB388A0" w14:textId="1D5F3192" w:rsidR="00EF2520" w:rsidRPr="006B07E9" w:rsidRDefault="00EF2520" w:rsidP="00EF2520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sz w:val="29"/>
                <w:szCs w:val="29"/>
                <w:lang w:val="en-US"/>
              </w:rPr>
              <w:t>316</w:t>
            </w:r>
          </w:p>
        </w:tc>
      </w:tr>
      <w:tr w:rsidR="00BE2684" w:rsidRPr="006B07E9" w14:paraId="31C8B97E" w14:textId="77777777" w:rsidTr="001D7C8A">
        <w:tc>
          <w:tcPr>
            <w:tcW w:w="2853" w:type="dxa"/>
            <w:shd w:val="clear" w:color="auto" w:fill="auto"/>
          </w:tcPr>
          <w:p w14:paraId="05365F46" w14:textId="5A78917A" w:rsidR="00BE2684" w:rsidRPr="006B07E9" w:rsidRDefault="00BE2684" w:rsidP="00EF2520">
            <w:pPr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อื่น ๆ </w:t>
            </w:r>
          </w:p>
        </w:tc>
        <w:tc>
          <w:tcPr>
            <w:tcW w:w="891" w:type="dxa"/>
            <w:shd w:val="clear" w:color="auto" w:fill="auto"/>
          </w:tcPr>
          <w:p w14:paraId="11F1B376" w14:textId="77777777" w:rsidR="00BE2684" w:rsidRPr="006B07E9" w:rsidRDefault="00BE2684" w:rsidP="00EF25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E5DBC" w14:textId="3B928BF1" w:rsidR="00BE2684" w:rsidRPr="00BE2684" w:rsidRDefault="00BE2684" w:rsidP="00EF252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13,394</w:t>
            </w:r>
          </w:p>
        </w:tc>
        <w:tc>
          <w:tcPr>
            <w:tcW w:w="281" w:type="dxa"/>
            <w:shd w:val="clear" w:color="auto" w:fill="auto"/>
          </w:tcPr>
          <w:p w14:paraId="0ADE9AB1" w14:textId="77777777" w:rsidR="00BE2684" w:rsidRPr="006B07E9" w:rsidRDefault="00BE2684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11DEB" w14:textId="05FD7FAB" w:rsidR="00BE2684" w:rsidRPr="00C605FF" w:rsidRDefault="00BE2684" w:rsidP="00EF252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11,629</w:t>
            </w:r>
          </w:p>
        </w:tc>
        <w:tc>
          <w:tcPr>
            <w:tcW w:w="258" w:type="dxa"/>
            <w:shd w:val="clear" w:color="auto" w:fill="auto"/>
          </w:tcPr>
          <w:p w14:paraId="0F458665" w14:textId="77777777" w:rsidR="00BE2684" w:rsidRPr="006B07E9" w:rsidRDefault="00BE2684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18D7E" w14:textId="5252E137" w:rsidR="00BE2684" w:rsidRDefault="00BE2684" w:rsidP="00EF2520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9,807</w:t>
            </w:r>
          </w:p>
        </w:tc>
        <w:tc>
          <w:tcPr>
            <w:tcW w:w="262" w:type="dxa"/>
            <w:shd w:val="clear" w:color="auto" w:fill="auto"/>
          </w:tcPr>
          <w:p w14:paraId="62DE1731" w14:textId="77777777" w:rsidR="00BE2684" w:rsidRPr="006B07E9" w:rsidRDefault="00BE2684" w:rsidP="00EF25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C9122" w14:textId="12D4EED8" w:rsidR="00BE2684" w:rsidRPr="00C605FF" w:rsidRDefault="00BE2684" w:rsidP="00EF2520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7,201</w:t>
            </w:r>
          </w:p>
        </w:tc>
      </w:tr>
      <w:tr w:rsidR="00EF2520" w:rsidRPr="006B07E9" w14:paraId="31E0846F" w14:textId="77777777" w:rsidTr="00F23ADE">
        <w:trPr>
          <w:trHeight w:val="235"/>
        </w:trPr>
        <w:tc>
          <w:tcPr>
            <w:tcW w:w="2853" w:type="dxa"/>
            <w:shd w:val="clear" w:color="auto" w:fill="auto"/>
            <w:vAlign w:val="bottom"/>
          </w:tcPr>
          <w:p w14:paraId="5FF50D01" w14:textId="4DB8A88E" w:rsidR="00EF2520" w:rsidRPr="006B07E9" w:rsidRDefault="00EF2520" w:rsidP="00EF2520">
            <w:pPr>
              <w:ind w:left="162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891" w:type="dxa"/>
            <w:shd w:val="clear" w:color="auto" w:fill="auto"/>
          </w:tcPr>
          <w:p w14:paraId="5700C39E" w14:textId="77777777" w:rsidR="00EF2520" w:rsidRPr="006B07E9" w:rsidRDefault="00EF2520" w:rsidP="00EF25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D5F96" w14:textId="3992AD50" w:rsidR="00EF2520" w:rsidRPr="006B07E9" w:rsidRDefault="00134AD2" w:rsidP="00EF252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12</w:t>
            </w:r>
            <w:r w:rsidR="00055C06">
              <w:rPr>
                <w:rFonts w:ascii="Angsana New" w:hAnsi="Angsana New"/>
                <w:b/>
                <w:bCs/>
                <w:sz w:val="29"/>
                <w:szCs w:val="29"/>
              </w:rPr>
              <w:t>1,4</w:t>
            </w:r>
            <w:r w:rsidR="006E2CCC">
              <w:rPr>
                <w:rFonts w:ascii="Angsana New" w:hAnsi="Angsana New"/>
                <w:b/>
                <w:bCs/>
                <w:sz w:val="29"/>
                <w:szCs w:val="29"/>
              </w:rPr>
              <w:t>17</w:t>
            </w:r>
          </w:p>
        </w:tc>
        <w:tc>
          <w:tcPr>
            <w:tcW w:w="281" w:type="dxa"/>
            <w:shd w:val="clear" w:color="auto" w:fill="auto"/>
          </w:tcPr>
          <w:p w14:paraId="4028D981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D05CC" w14:textId="781AA797" w:rsidR="00EF2520" w:rsidRPr="006B07E9" w:rsidRDefault="00EF2520" w:rsidP="00EF252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54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858</w:t>
            </w:r>
          </w:p>
        </w:tc>
        <w:tc>
          <w:tcPr>
            <w:tcW w:w="258" w:type="dxa"/>
            <w:shd w:val="clear" w:color="auto" w:fill="auto"/>
          </w:tcPr>
          <w:p w14:paraId="2C445E71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7EE4A" w14:textId="61CFFF26" w:rsidR="00EF2520" w:rsidRPr="006B07E9" w:rsidRDefault="006E2CCC" w:rsidP="00EF2520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111,110</w:t>
            </w:r>
          </w:p>
        </w:tc>
        <w:tc>
          <w:tcPr>
            <w:tcW w:w="262" w:type="dxa"/>
            <w:shd w:val="clear" w:color="auto" w:fill="auto"/>
          </w:tcPr>
          <w:p w14:paraId="3DAD7389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622C4" w14:textId="1915AB55" w:rsidR="00EF2520" w:rsidRPr="006B07E9" w:rsidRDefault="00EF2520" w:rsidP="00EF2520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44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628</w:t>
            </w:r>
          </w:p>
        </w:tc>
      </w:tr>
      <w:tr w:rsidR="00EF2520" w:rsidRPr="006B07E9" w14:paraId="2BD6CF32" w14:textId="77777777" w:rsidTr="00F23ADE">
        <w:trPr>
          <w:trHeight w:val="235"/>
        </w:trPr>
        <w:tc>
          <w:tcPr>
            <w:tcW w:w="2853" w:type="dxa"/>
            <w:shd w:val="clear" w:color="auto" w:fill="auto"/>
            <w:vAlign w:val="bottom"/>
          </w:tcPr>
          <w:p w14:paraId="700FE50E" w14:textId="40271F3C" w:rsidR="00EF2520" w:rsidRPr="006B07E9" w:rsidRDefault="00EF2520" w:rsidP="00EF2520">
            <w:pPr>
              <w:ind w:left="162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891" w:type="dxa"/>
            <w:shd w:val="clear" w:color="auto" w:fill="auto"/>
          </w:tcPr>
          <w:p w14:paraId="2CD33622" w14:textId="77777777" w:rsidR="00EF2520" w:rsidRPr="006B07E9" w:rsidRDefault="00EF2520" w:rsidP="00EF25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D08D7E" w14:textId="0E898102" w:rsidR="00EF2520" w:rsidRPr="006B07E9" w:rsidRDefault="00134AD2" w:rsidP="00EF252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12</w:t>
            </w:r>
            <w:r w:rsidR="006E2CCC">
              <w:rPr>
                <w:rFonts w:ascii="Angsana New" w:hAnsi="Angsana New"/>
                <w:b/>
                <w:bCs/>
                <w:sz w:val="29"/>
                <w:szCs w:val="29"/>
              </w:rPr>
              <w:t>1,421</w:t>
            </w:r>
          </w:p>
        </w:tc>
        <w:tc>
          <w:tcPr>
            <w:tcW w:w="281" w:type="dxa"/>
            <w:shd w:val="clear" w:color="auto" w:fill="auto"/>
          </w:tcPr>
          <w:p w14:paraId="04D0FE22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20C48" w14:textId="52BFFCF9" w:rsidR="00EF2520" w:rsidRPr="006B07E9" w:rsidRDefault="00EF2520" w:rsidP="00EF252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54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858</w:t>
            </w:r>
          </w:p>
        </w:tc>
        <w:tc>
          <w:tcPr>
            <w:tcW w:w="258" w:type="dxa"/>
            <w:shd w:val="clear" w:color="auto" w:fill="auto"/>
          </w:tcPr>
          <w:p w14:paraId="298E0D42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9F746B" w14:textId="469FED56" w:rsidR="00EF2520" w:rsidRPr="006B07E9" w:rsidRDefault="00134AD2" w:rsidP="00EF2520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11</w:t>
            </w:r>
            <w:r w:rsidR="006E2CCC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1</w:t>
            </w:r>
            <w:r w:rsidR="00420BA4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,183</w:t>
            </w:r>
          </w:p>
        </w:tc>
        <w:tc>
          <w:tcPr>
            <w:tcW w:w="262" w:type="dxa"/>
            <w:shd w:val="clear" w:color="auto" w:fill="auto"/>
          </w:tcPr>
          <w:p w14:paraId="054205BD" w14:textId="77777777" w:rsidR="00EF2520" w:rsidRPr="006B07E9" w:rsidRDefault="00EF2520" w:rsidP="00EF2520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2E778" w14:textId="04259A9A" w:rsidR="00EF2520" w:rsidRPr="006B07E9" w:rsidRDefault="00EF2520" w:rsidP="00EF2520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44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839</w:t>
            </w:r>
          </w:p>
        </w:tc>
      </w:tr>
    </w:tbl>
    <w:p w14:paraId="402096CC" w14:textId="77777777" w:rsidR="001724DD" w:rsidRPr="00E07A7B" w:rsidRDefault="001724DD">
      <w:pPr>
        <w:rPr>
          <w:rFonts w:asciiTheme="majorBidi" w:hAnsiTheme="majorBidi" w:cstheme="majorBidi"/>
          <w:sz w:val="30"/>
          <w:szCs w:val="30"/>
        </w:rPr>
      </w:pPr>
    </w:p>
    <w:p w14:paraId="447B0485" w14:textId="3B823DCE" w:rsidR="00B45B42" w:rsidRDefault="00B45B42">
      <w:pPr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3B84F732" w14:textId="43961AD4" w:rsidR="003F26D5" w:rsidRDefault="003F26D5" w:rsidP="00CE2477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ทุนเรือนหุ้น</w:t>
      </w:r>
    </w:p>
    <w:p w14:paraId="708FFF8B" w14:textId="77777777" w:rsidR="003F26D5" w:rsidRPr="00383EDB" w:rsidRDefault="003F26D5" w:rsidP="003F26D5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37"/>
        <w:gridCol w:w="884"/>
        <w:gridCol w:w="267"/>
        <w:gridCol w:w="1083"/>
        <w:gridCol w:w="266"/>
        <w:gridCol w:w="1024"/>
        <w:gridCol w:w="266"/>
        <w:gridCol w:w="1069"/>
        <w:gridCol w:w="266"/>
        <w:gridCol w:w="1018"/>
      </w:tblGrid>
      <w:tr w:rsidR="00215382" w:rsidRPr="00786CCB" w14:paraId="622A0464" w14:textId="77777777" w:rsidTr="00481440">
        <w:trPr>
          <w:tblHeader/>
        </w:trPr>
        <w:tc>
          <w:tcPr>
            <w:tcW w:w="3037" w:type="dxa"/>
          </w:tcPr>
          <w:p w14:paraId="7536DE0C" w14:textId="77777777" w:rsidR="00215382" w:rsidRPr="00786CCB" w:rsidRDefault="00215382" w:rsidP="00481440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4" w:type="dxa"/>
          </w:tcPr>
          <w:p w14:paraId="54F17230" w14:textId="77777777" w:rsidR="00215382" w:rsidRPr="00786CCB" w:rsidRDefault="00215382" w:rsidP="0048144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7" w:type="dxa"/>
          </w:tcPr>
          <w:p w14:paraId="4DB670C8" w14:textId="77777777" w:rsidR="00215382" w:rsidRPr="00786CCB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117E39" w14:textId="77777777" w:rsidR="00215382" w:rsidRPr="00C836C4" w:rsidRDefault="00215382" w:rsidP="004814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  <w:shd w:val="clear" w:color="auto" w:fill="auto"/>
          </w:tcPr>
          <w:p w14:paraId="19243B2F" w14:textId="77777777" w:rsidR="00215382" w:rsidRPr="006639B9" w:rsidRDefault="00215382" w:rsidP="004814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FF31E6" w14:textId="77777777" w:rsidR="00215382" w:rsidRPr="00C836C4" w:rsidRDefault="00215382" w:rsidP="004814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215382" w:rsidRPr="00786CCB" w14:paraId="2D42FDA2" w14:textId="77777777" w:rsidTr="00481440">
        <w:trPr>
          <w:tblHeader/>
        </w:trPr>
        <w:tc>
          <w:tcPr>
            <w:tcW w:w="3037" w:type="dxa"/>
          </w:tcPr>
          <w:p w14:paraId="00F7673E" w14:textId="77777777" w:rsidR="00215382" w:rsidRPr="00786CCB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4" w:type="dxa"/>
          </w:tcPr>
          <w:p w14:paraId="2E40731E" w14:textId="77777777" w:rsidR="00215382" w:rsidRPr="00786CCB" w:rsidRDefault="00215382" w:rsidP="0048144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7" w:type="dxa"/>
          </w:tcPr>
          <w:p w14:paraId="798D0536" w14:textId="77777777" w:rsidR="00215382" w:rsidRPr="00786CCB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320DE09E" w14:textId="77777777" w:rsidR="00215382" w:rsidRPr="00786CCB" w:rsidRDefault="00215382" w:rsidP="00481440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96ED029" w14:textId="77777777" w:rsidR="00215382" w:rsidRPr="00786CCB" w:rsidRDefault="00215382" w:rsidP="0048144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0B3488AB" w14:textId="77777777" w:rsidR="00215382" w:rsidRPr="00786CCB" w:rsidRDefault="00215382" w:rsidP="00481440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796BBE71" w14:textId="77777777" w:rsidR="00215382" w:rsidRPr="00786CCB" w:rsidRDefault="00215382" w:rsidP="0048144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3575E957" w14:textId="77777777" w:rsidR="00215382" w:rsidRPr="00786CCB" w:rsidRDefault="00215382" w:rsidP="00481440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078584DA" w14:textId="77777777" w:rsidR="00215382" w:rsidRPr="00786CCB" w:rsidRDefault="00215382" w:rsidP="0048144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2846554C" w14:textId="77777777" w:rsidR="00215382" w:rsidRPr="00786CCB" w:rsidRDefault="00215382" w:rsidP="00481440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215382" w:rsidRPr="00786CCB" w14:paraId="03558A58" w14:textId="77777777" w:rsidTr="00481440">
        <w:trPr>
          <w:tblHeader/>
        </w:trPr>
        <w:tc>
          <w:tcPr>
            <w:tcW w:w="3037" w:type="dxa"/>
          </w:tcPr>
          <w:p w14:paraId="7E08EC17" w14:textId="77777777" w:rsidR="00215382" w:rsidRPr="00786CCB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4" w:type="dxa"/>
          </w:tcPr>
          <w:p w14:paraId="3756300F" w14:textId="77777777" w:rsidR="00215382" w:rsidRPr="00786CCB" w:rsidRDefault="00215382" w:rsidP="0048144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7" w:type="dxa"/>
          </w:tcPr>
          <w:p w14:paraId="007E731D" w14:textId="77777777" w:rsidR="00215382" w:rsidRPr="00786CCB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92" w:type="dxa"/>
            <w:gridSpan w:val="7"/>
          </w:tcPr>
          <w:p w14:paraId="0E12D3D7" w14:textId="77777777" w:rsidR="00215382" w:rsidRPr="00786CCB" w:rsidRDefault="00215382" w:rsidP="00481440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786C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786C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15382" w:rsidRPr="00786CCB" w14:paraId="1F00786B" w14:textId="77777777" w:rsidTr="00481440">
        <w:tc>
          <w:tcPr>
            <w:tcW w:w="3037" w:type="dxa"/>
          </w:tcPr>
          <w:p w14:paraId="03A90988" w14:textId="77777777" w:rsidR="00215382" w:rsidRPr="00786CCB" w:rsidRDefault="00215382" w:rsidP="00481440">
            <w:pPr>
              <w:pStyle w:val="BodyText"/>
              <w:spacing w:after="0"/>
              <w:ind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84" w:type="dxa"/>
          </w:tcPr>
          <w:p w14:paraId="06DF610B" w14:textId="77777777" w:rsidR="00215382" w:rsidRPr="00786CCB" w:rsidRDefault="00215382" w:rsidP="0048144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29A886C" w14:textId="77777777" w:rsidR="00215382" w:rsidRPr="00786CCB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92" w:type="dxa"/>
            <w:gridSpan w:val="7"/>
          </w:tcPr>
          <w:p w14:paraId="3D7079E1" w14:textId="77777777" w:rsidR="00215382" w:rsidRPr="00786CCB" w:rsidRDefault="00215382" w:rsidP="00481440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15382" w:rsidRPr="00786CCB" w14:paraId="428566B3" w14:textId="77777777" w:rsidTr="00481440">
        <w:tc>
          <w:tcPr>
            <w:tcW w:w="3037" w:type="dxa"/>
          </w:tcPr>
          <w:p w14:paraId="701865E1" w14:textId="77777777" w:rsidR="00215382" w:rsidRPr="00786CCB" w:rsidRDefault="00215382" w:rsidP="0048144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6CC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84" w:type="dxa"/>
          </w:tcPr>
          <w:p w14:paraId="73094DBD" w14:textId="77777777" w:rsidR="00215382" w:rsidRPr="00786CCB" w:rsidRDefault="00215382" w:rsidP="0048144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1FF5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91FF5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67" w:type="dxa"/>
          </w:tcPr>
          <w:p w14:paraId="46F8462B" w14:textId="77777777" w:rsidR="00215382" w:rsidRPr="00786CCB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3DA8B8DC" w14:textId="77777777" w:rsidR="00215382" w:rsidRPr="00786CCB" w:rsidRDefault="00215382" w:rsidP="00481440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0CC8B694" w14:textId="77777777" w:rsidR="00215382" w:rsidRPr="00786CCB" w:rsidRDefault="00215382" w:rsidP="0048144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B10F967" w14:textId="77777777" w:rsidR="00215382" w:rsidRPr="00786CCB" w:rsidRDefault="00215382" w:rsidP="0048144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66" w:type="dxa"/>
          </w:tcPr>
          <w:p w14:paraId="253C8949" w14:textId="77777777" w:rsidR="00215382" w:rsidRPr="00786CCB" w:rsidRDefault="00215382" w:rsidP="00481440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1E6B7716" w14:textId="77777777" w:rsidR="00215382" w:rsidRPr="00786CCB" w:rsidRDefault="00215382" w:rsidP="0048144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1BC437FF" w14:textId="77777777" w:rsidR="00215382" w:rsidRPr="00786CCB" w:rsidRDefault="00215382" w:rsidP="00481440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</w:tcPr>
          <w:p w14:paraId="51A50388" w14:textId="77777777" w:rsidR="00215382" w:rsidRPr="00786CCB" w:rsidRDefault="00215382" w:rsidP="0048144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</w:tr>
      <w:tr w:rsidR="00215382" w:rsidRPr="00786CCB" w14:paraId="4DD38558" w14:textId="77777777" w:rsidTr="00481440">
        <w:tc>
          <w:tcPr>
            <w:tcW w:w="3037" w:type="dxa"/>
          </w:tcPr>
          <w:p w14:paraId="12C1C941" w14:textId="77777777" w:rsidR="00215382" w:rsidRPr="00786CCB" w:rsidRDefault="00215382" w:rsidP="0048144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884" w:type="dxa"/>
          </w:tcPr>
          <w:p w14:paraId="2F528F7E" w14:textId="77777777" w:rsidR="00215382" w:rsidRPr="00786CCB" w:rsidRDefault="00215382" w:rsidP="0048144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436F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A436F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A436FA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67" w:type="dxa"/>
          </w:tcPr>
          <w:p w14:paraId="0D579630" w14:textId="77777777" w:rsidR="00215382" w:rsidRPr="00786CCB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742978DD" w14:textId="77777777" w:rsidR="00215382" w:rsidRPr="00786CCB" w:rsidRDefault="00215382" w:rsidP="00481440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  <w:tc>
          <w:tcPr>
            <w:tcW w:w="266" w:type="dxa"/>
          </w:tcPr>
          <w:p w14:paraId="760EB6C9" w14:textId="77777777" w:rsidR="00215382" w:rsidRPr="00786CCB" w:rsidRDefault="00215382" w:rsidP="00481440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D872AA4" w14:textId="77777777" w:rsidR="00215382" w:rsidRPr="00786CCB" w:rsidRDefault="00215382" w:rsidP="0048144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  <w:tc>
          <w:tcPr>
            <w:tcW w:w="266" w:type="dxa"/>
          </w:tcPr>
          <w:p w14:paraId="357BA587" w14:textId="77777777" w:rsidR="00215382" w:rsidRPr="00786CCB" w:rsidRDefault="00215382" w:rsidP="00481440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6389FE9D" w14:textId="77777777" w:rsidR="00215382" w:rsidRPr="00786CCB" w:rsidRDefault="00215382" w:rsidP="00481440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3FF9AD51" w14:textId="77777777" w:rsidR="00215382" w:rsidRPr="00786CCB" w:rsidRDefault="00215382" w:rsidP="0048144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687AE5EC" w14:textId="77777777" w:rsidR="00215382" w:rsidRPr="00786CCB" w:rsidRDefault="00215382" w:rsidP="00481440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046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15382" w:rsidRPr="00786CCB" w14:paraId="4DD8632B" w14:textId="77777777" w:rsidTr="00481440">
        <w:tc>
          <w:tcPr>
            <w:tcW w:w="3037" w:type="dxa"/>
          </w:tcPr>
          <w:p w14:paraId="46AF6F6A" w14:textId="5E1B7715" w:rsidR="00215382" w:rsidRPr="00786CCB" w:rsidRDefault="00215382" w:rsidP="0048144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273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727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7E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84" w:type="dxa"/>
          </w:tcPr>
          <w:p w14:paraId="5352054E" w14:textId="77777777" w:rsidR="00215382" w:rsidRPr="00786CCB" w:rsidRDefault="00215382" w:rsidP="0048144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1FF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891FF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67" w:type="dxa"/>
          </w:tcPr>
          <w:p w14:paraId="0CA26C56" w14:textId="77777777" w:rsidR="00215382" w:rsidRPr="00786CCB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2E167" w14:textId="77777777" w:rsidR="00215382" w:rsidRPr="00786CCB" w:rsidRDefault="00215382" w:rsidP="0048144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1,440,000</w:t>
            </w:r>
          </w:p>
        </w:tc>
        <w:tc>
          <w:tcPr>
            <w:tcW w:w="266" w:type="dxa"/>
          </w:tcPr>
          <w:p w14:paraId="2B2E152B" w14:textId="77777777" w:rsidR="00215382" w:rsidRPr="00786CCB" w:rsidRDefault="00215382" w:rsidP="00481440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1EEE9EA" w14:textId="77777777" w:rsidR="00215382" w:rsidRPr="00786CCB" w:rsidRDefault="00215382" w:rsidP="0048144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720,000</w:t>
            </w:r>
          </w:p>
        </w:tc>
        <w:tc>
          <w:tcPr>
            <w:tcW w:w="266" w:type="dxa"/>
          </w:tcPr>
          <w:p w14:paraId="659080EF" w14:textId="77777777" w:rsidR="00215382" w:rsidRPr="00786CCB" w:rsidRDefault="00215382" w:rsidP="00481440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F433D" w14:textId="77777777" w:rsidR="00215382" w:rsidRPr="00786CCB" w:rsidRDefault="00215382" w:rsidP="0048144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25B36303" w14:textId="77777777" w:rsidR="00215382" w:rsidRPr="00786CCB" w:rsidRDefault="00215382" w:rsidP="0048144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A3AA3" w14:textId="77777777" w:rsidR="00215382" w:rsidRPr="00786CCB" w:rsidRDefault="00215382" w:rsidP="0048144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600,000</w:t>
            </w:r>
          </w:p>
        </w:tc>
      </w:tr>
      <w:tr w:rsidR="00215382" w:rsidRPr="00383EDB" w14:paraId="75DE815D" w14:textId="77777777" w:rsidTr="00481440">
        <w:tc>
          <w:tcPr>
            <w:tcW w:w="3037" w:type="dxa"/>
          </w:tcPr>
          <w:p w14:paraId="01614E74" w14:textId="77777777" w:rsidR="00215382" w:rsidRPr="00383EDB" w:rsidRDefault="00215382" w:rsidP="0048144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4" w:type="dxa"/>
          </w:tcPr>
          <w:p w14:paraId="0D0B65DA" w14:textId="77777777" w:rsidR="00215382" w:rsidRPr="00383EDB" w:rsidRDefault="00215382" w:rsidP="0048144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094F0809" w14:textId="77777777" w:rsidR="00215382" w:rsidRPr="00383EDB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37F3E3DA" w14:textId="77777777" w:rsidR="00215382" w:rsidRPr="00383EDB" w:rsidRDefault="00215382" w:rsidP="0048144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2278E239" w14:textId="77777777" w:rsidR="00215382" w:rsidRPr="00383EDB" w:rsidRDefault="00215382" w:rsidP="0048144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28B7389" w14:textId="77777777" w:rsidR="00215382" w:rsidRPr="00383EDB" w:rsidRDefault="00215382" w:rsidP="0048144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0ADC058C" w14:textId="77777777" w:rsidR="00215382" w:rsidRPr="00383EDB" w:rsidRDefault="00215382" w:rsidP="0048144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14:paraId="35CD76DF" w14:textId="77777777" w:rsidR="00215382" w:rsidRPr="00383EDB" w:rsidRDefault="00215382" w:rsidP="00481440">
            <w:pPr>
              <w:pStyle w:val="30"/>
              <w:tabs>
                <w:tab w:val="clear" w:pos="360"/>
                <w:tab w:val="clear" w:pos="720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26560688" w14:textId="77777777" w:rsidR="00215382" w:rsidRPr="00383EDB" w:rsidRDefault="00215382" w:rsidP="0048144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4D4547C0" w14:textId="77777777" w:rsidR="00215382" w:rsidRPr="00383EDB" w:rsidRDefault="00215382" w:rsidP="0048144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15382" w:rsidRPr="00786CCB" w14:paraId="120F0F60" w14:textId="77777777" w:rsidTr="00481440">
        <w:tc>
          <w:tcPr>
            <w:tcW w:w="3037" w:type="dxa"/>
          </w:tcPr>
          <w:p w14:paraId="7415CD36" w14:textId="77777777" w:rsidR="00215382" w:rsidRPr="00786CCB" w:rsidRDefault="00215382" w:rsidP="0048144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84" w:type="dxa"/>
          </w:tcPr>
          <w:p w14:paraId="036E7759" w14:textId="77777777" w:rsidR="00215382" w:rsidRPr="00786CCB" w:rsidRDefault="00215382" w:rsidP="0048144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3FE54602" w14:textId="77777777" w:rsidR="00215382" w:rsidRPr="00786CCB" w:rsidRDefault="00215382" w:rsidP="0048144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9BB88CD" w14:textId="77777777" w:rsidR="00215382" w:rsidRPr="00786CCB" w:rsidRDefault="00215382" w:rsidP="0048144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0A7C04A8" w14:textId="77777777" w:rsidR="00215382" w:rsidRPr="00786CCB" w:rsidRDefault="00215382" w:rsidP="0048144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2CB4EE3" w14:textId="77777777" w:rsidR="00215382" w:rsidRPr="00786CCB" w:rsidRDefault="00215382" w:rsidP="0048144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5C9E3A99" w14:textId="77777777" w:rsidR="00215382" w:rsidRPr="00786CCB" w:rsidRDefault="00215382" w:rsidP="0048144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3D3ADB25" w14:textId="77777777" w:rsidR="00215382" w:rsidRPr="00786CCB" w:rsidRDefault="00215382" w:rsidP="00481440">
            <w:pPr>
              <w:pStyle w:val="30"/>
              <w:tabs>
                <w:tab w:val="clear" w:pos="720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15F5F2EF" w14:textId="77777777" w:rsidR="00215382" w:rsidRPr="00786CCB" w:rsidRDefault="00215382" w:rsidP="0048144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</w:tcPr>
          <w:p w14:paraId="17758229" w14:textId="77777777" w:rsidR="00215382" w:rsidRPr="00786CCB" w:rsidRDefault="00215382" w:rsidP="00481440">
            <w:pPr>
              <w:pStyle w:val="30"/>
              <w:tabs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5382" w:rsidRPr="00786CCB" w14:paraId="6CEFBAE8" w14:textId="77777777" w:rsidTr="00481440">
        <w:tc>
          <w:tcPr>
            <w:tcW w:w="3037" w:type="dxa"/>
          </w:tcPr>
          <w:p w14:paraId="66CD9D5B" w14:textId="77777777" w:rsidR="00215382" w:rsidRPr="00786CCB" w:rsidRDefault="00215382" w:rsidP="0048144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6CC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84" w:type="dxa"/>
          </w:tcPr>
          <w:p w14:paraId="791A90D6" w14:textId="77777777" w:rsidR="00215382" w:rsidRPr="00786CCB" w:rsidRDefault="00215382" w:rsidP="0048144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67" w:type="dxa"/>
          </w:tcPr>
          <w:p w14:paraId="0B334759" w14:textId="77777777" w:rsidR="00215382" w:rsidRPr="00786CCB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4944E07F" w14:textId="77777777" w:rsidR="00215382" w:rsidRPr="00786CCB" w:rsidRDefault="00215382" w:rsidP="00481440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726546B2" w14:textId="77777777" w:rsidR="00215382" w:rsidRPr="00786CCB" w:rsidRDefault="00215382" w:rsidP="0048144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255FD59" w14:textId="77777777" w:rsidR="00215382" w:rsidRPr="00786CCB" w:rsidRDefault="00215382" w:rsidP="0048144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66" w:type="dxa"/>
          </w:tcPr>
          <w:p w14:paraId="27E4FB5A" w14:textId="77777777" w:rsidR="00215382" w:rsidRPr="00786CCB" w:rsidRDefault="00215382" w:rsidP="00481440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168B7221" w14:textId="77777777" w:rsidR="00215382" w:rsidRPr="00786CCB" w:rsidRDefault="00215382" w:rsidP="0048144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7EA62BEF" w14:textId="77777777" w:rsidR="00215382" w:rsidRPr="00786CCB" w:rsidRDefault="00215382" w:rsidP="00481440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</w:tcPr>
          <w:p w14:paraId="47F068C2" w14:textId="77777777" w:rsidR="00215382" w:rsidRPr="00786CCB" w:rsidRDefault="00215382" w:rsidP="0048144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600,000</w:t>
            </w:r>
          </w:p>
        </w:tc>
      </w:tr>
      <w:tr w:rsidR="00215382" w:rsidRPr="00786CCB" w14:paraId="677062ED" w14:textId="77777777" w:rsidTr="00481440">
        <w:tc>
          <w:tcPr>
            <w:tcW w:w="3037" w:type="dxa"/>
          </w:tcPr>
          <w:p w14:paraId="43E24DB8" w14:textId="2D7F8ECE" w:rsidR="00215382" w:rsidRPr="00786CCB" w:rsidRDefault="00215382" w:rsidP="0048144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273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17E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- หุ้นสามัญ</w:t>
            </w:r>
          </w:p>
        </w:tc>
        <w:tc>
          <w:tcPr>
            <w:tcW w:w="884" w:type="dxa"/>
          </w:tcPr>
          <w:p w14:paraId="5BCC5400" w14:textId="77777777" w:rsidR="00215382" w:rsidRPr="00786CCB" w:rsidRDefault="00215382" w:rsidP="0048144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67" w:type="dxa"/>
          </w:tcPr>
          <w:p w14:paraId="48BF5AC4" w14:textId="77777777" w:rsidR="00215382" w:rsidRPr="00786CCB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009F814" w14:textId="77777777" w:rsidR="00215382" w:rsidRPr="00594171" w:rsidRDefault="00215382" w:rsidP="00481440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497F002A" w14:textId="77777777" w:rsidR="00215382" w:rsidRPr="00594171" w:rsidRDefault="00215382" w:rsidP="0048144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836307D" w14:textId="77777777" w:rsidR="00215382" w:rsidRPr="00594171" w:rsidRDefault="00215382" w:rsidP="0048144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266" w:type="dxa"/>
          </w:tcPr>
          <w:p w14:paraId="41EEEE19" w14:textId="77777777" w:rsidR="00215382" w:rsidRPr="00594171" w:rsidRDefault="00215382" w:rsidP="00481440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063101E3" w14:textId="77777777" w:rsidR="00215382" w:rsidRPr="00594171" w:rsidRDefault="00215382" w:rsidP="0048144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21221BE9" w14:textId="77777777" w:rsidR="00215382" w:rsidRPr="00594171" w:rsidRDefault="00215382" w:rsidP="0048144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34958732" w14:textId="77777777" w:rsidR="00215382" w:rsidRPr="00594171" w:rsidRDefault="00215382" w:rsidP="0048144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600,000</w:t>
            </w:r>
          </w:p>
        </w:tc>
      </w:tr>
    </w:tbl>
    <w:p w14:paraId="3F9D7FA8" w14:textId="119636B3" w:rsidR="00215382" w:rsidRPr="00383EDB" w:rsidRDefault="00215382" w:rsidP="00215382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2F4A009B" w14:textId="77777777" w:rsidR="00A43DAC" w:rsidRPr="0013620C" w:rsidRDefault="00A43DAC" w:rsidP="00A43DAC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3620C">
        <w:rPr>
          <w:rFonts w:ascii="Angsana New" w:hAnsi="Angsana New"/>
          <w:i/>
          <w:iCs/>
          <w:sz w:val="30"/>
          <w:szCs w:val="30"/>
          <w:cs/>
        </w:rPr>
        <w:t>การเพิ่มทุนจดทะเบียน</w:t>
      </w:r>
    </w:p>
    <w:p w14:paraId="4505F80D" w14:textId="77777777" w:rsidR="00A43DAC" w:rsidRDefault="00A43DAC" w:rsidP="00A43DA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3620C">
        <w:rPr>
          <w:rFonts w:ascii="Angsana New" w:hAnsi="Angsana New"/>
          <w:sz w:val="30"/>
          <w:szCs w:val="30"/>
          <w:cs/>
        </w:rPr>
        <w:t>เมื่อวันที่</w:t>
      </w:r>
      <w:r w:rsidRPr="0013620C">
        <w:rPr>
          <w:rFonts w:ascii="Angsana New" w:hAnsi="Angsana New"/>
          <w:sz w:val="30"/>
          <w:szCs w:val="30"/>
        </w:rPr>
        <w:t xml:space="preserve"> 24</w:t>
      </w:r>
      <w:r w:rsidRPr="0013620C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13620C">
        <w:rPr>
          <w:rFonts w:ascii="Angsana New" w:hAnsi="Angsana New"/>
          <w:sz w:val="30"/>
          <w:szCs w:val="30"/>
        </w:rPr>
        <w:t xml:space="preserve"> 2564 </w:t>
      </w:r>
      <w:r w:rsidRPr="0013620C">
        <w:rPr>
          <w:rFonts w:ascii="Angsana New" w:hAnsi="Angsana New"/>
          <w:sz w:val="30"/>
          <w:szCs w:val="30"/>
          <w:cs/>
        </w:rPr>
        <w:t>ที่ประชุมวิสามัญผู้ถือหุ้นมีมติอนุมัติการเพิ่มทุนจดทะเบียนของบริษัทจากทุน</w:t>
      </w:r>
      <w:r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13620C">
        <w:rPr>
          <w:rFonts w:ascii="Angsana New" w:hAnsi="Angsana New"/>
          <w:sz w:val="30"/>
          <w:szCs w:val="30"/>
          <w:cs/>
        </w:rPr>
        <w:t>จดทะเบียนเดิม</w:t>
      </w:r>
      <w:r w:rsidRPr="0013620C">
        <w:rPr>
          <w:rFonts w:ascii="Angsana New" w:hAnsi="Angsana New"/>
          <w:sz w:val="30"/>
          <w:szCs w:val="30"/>
        </w:rPr>
        <w:t xml:space="preserve"> 600 </w:t>
      </w:r>
      <w:r w:rsidRPr="0013620C">
        <w:rPr>
          <w:rFonts w:ascii="Angsana New" w:hAnsi="Angsana New"/>
          <w:sz w:val="30"/>
          <w:szCs w:val="30"/>
          <w:cs/>
        </w:rPr>
        <w:t>ล้านบาท เป็น</w:t>
      </w:r>
      <w:r w:rsidRPr="0013620C">
        <w:rPr>
          <w:rFonts w:ascii="Angsana New" w:hAnsi="Angsana New"/>
          <w:sz w:val="30"/>
          <w:szCs w:val="30"/>
        </w:rPr>
        <w:t xml:space="preserve"> 720 </w:t>
      </w:r>
      <w:r w:rsidRPr="0013620C">
        <w:rPr>
          <w:rFonts w:ascii="Angsana New" w:hAnsi="Angsana New"/>
          <w:sz w:val="30"/>
          <w:szCs w:val="30"/>
          <w:cs/>
        </w:rPr>
        <w:t>ล้านบาท โดยการออกหุ้นสามัญเพิ่มทุนใหม่จำนวน</w:t>
      </w:r>
      <w:r w:rsidRPr="0013620C">
        <w:rPr>
          <w:rFonts w:ascii="Angsana New" w:hAnsi="Angsana New"/>
          <w:sz w:val="30"/>
          <w:szCs w:val="30"/>
        </w:rPr>
        <w:t xml:space="preserve"> 240 </w:t>
      </w:r>
      <w:r w:rsidRPr="0013620C">
        <w:rPr>
          <w:rFonts w:ascii="Angsana New" w:hAnsi="Angsana New"/>
          <w:sz w:val="30"/>
          <w:szCs w:val="30"/>
          <w:cs/>
        </w:rPr>
        <w:t>ล้านหุ้น มูลค่าหุ้นละ</w:t>
      </w:r>
      <w:r w:rsidRPr="0013620C">
        <w:rPr>
          <w:rFonts w:ascii="Angsana New" w:hAnsi="Angsana New"/>
          <w:sz w:val="30"/>
          <w:szCs w:val="30"/>
        </w:rPr>
        <w:t xml:space="preserve"> 0.5</w:t>
      </w:r>
      <w:r w:rsidRPr="0013620C">
        <w:rPr>
          <w:rFonts w:ascii="Angsana New" w:hAnsi="Angsana New"/>
          <w:sz w:val="30"/>
          <w:szCs w:val="30"/>
          <w:cs/>
        </w:rPr>
        <w:t xml:space="preserve"> บาท รวมเป็นจำนวน</w:t>
      </w:r>
      <w:r w:rsidRPr="0013620C">
        <w:rPr>
          <w:rFonts w:ascii="Angsana New" w:hAnsi="Angsana New"/>
          <w:sz w:val="30"/>
          <w:szCs w:val="30"/>
        </w:rPr>
        <w:t xml:space="preserve"> 120 </w:t>
      </w:r>
      <w:r w:rsidRPr="0013620C">
        <w:rPr>
          <w:rFonts w:ascii="Angsana New" w:hAnsi="Angsana New"/>
          <w:sz w:val="30"/>
          <w:szCs w:val="30"/>
          <w:cs/>
        </w:rPr>
        <w:t>ล้านบาท</w:t>
      </w:r>
      <w:r w:rsidRPr="0013620C">
        <w:rPr>
          <w:rFonts w:ascii="Angsana New" w:hAnsi="Angsana New"/>
          <w:sz w:val="30"/>
          <w:szCs w:val="30"/>
        </w:rPr>
        <w:t xml:space="preserve"> </w:t>
      </w:r>
      <w:r w:rsidRPr="0013620C">
        <w:rPr>
          <w:rFonts w:ascii="Angsana New" w:hAnsi="Angsana New"/>
          <w:sz w:val="30"/>
          <w:szCs w:val="30"/>
          <w:cs/>
        </w:rPr>
        <w:t>เพื่อรองรับการใช้ใบสำคัญแสดงสิทธิที่จะซื้อหุ้น ทั้งนี้บริษัทได้จดทะเบียนเพิ่มทุนดังกล่าวกับกระทรวงพาณิชย์เมื่อวันที่</w:t>
      </w:r>
      <w:r w:rsidRPr="0013620C">
        <w:rPr>
          <w:rFonts w:ascii="Angsana New" w:hAnsi="Angsana New"/>
          <w:sz w:val="30"/>
          <w:szCs w:val="30"/>
        </w:rPr>
        <w:t xml:space="preserve"> 4 </w:t>
      </w:r>
      <w:r w:rsidRPr="0013620C">
        <w:rPr>
          <w:rFonts w:ascii="Angsana New" w:hAnsi="Angsana New"/>
          <w:sz w:val="30"/>
          <w:szCs w:val="30"/>
          <w:cs/>
        </w:rPr>
        <w:t xml:space="preserve">มกราคม </w:t>
      </w:r>
      <w:r w:rsidRPr="0013620C">
        <w:rPr>
          <w:rFonts w:ascii="Angsana New" w:hAnsi="Angsana New"/>
          <w:sz w:val="30"/>
          <w:szCs w:val="30"/>
        </w:rPr>
        <w:t>2565</w:t>
      </w:r>
    </w:p>
    <w:p w14:paraId="4ABD3DE7" w14:textId="45C53739" w:rsidR="00215382" w:rsidRPr="00383EDB" w:rsidRDefault="00215382" w:rsidP="00215382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7A2626A4" w14:textId="77777777" w:rsidR="00ED4E4F" w:rsidRPr="00CE2477" w:rsidRDefault="00ED4E4F" w:rsidP="00ED4E4F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E2477">
        <w:rPr>
          <w:rFonts w:ascii="Angsana New" w:hAnsi="Angsana New"/>
          <w:bCs/>
          <w:sz w:val="30"/>
          <w:szCs w:val="30"/>
          <w:cs/>
        </w:rPr>
        <w:t>สำรอง</w:t>
      </w:r>
      <w:r w:rsidRPr="00CE2477">
        <w:rPr>
          <w:rFonts w:ascii="Angsana New" w:hAnsi="Angsana New" w:hint="cs"/>
          <w:bCs/>
          <w:sz w:val="30"/>
          <w:szCs w:val="30"/>
          <w:cs/>
        </w:rPr>
        <w:t>ตามกฎหมาย</w:t>
      </w:r>
    </w:p>
    <w:p w14:paraId="24A551BF" w14:textId="77777777" w:rsidR="00ED4E4F" w:rsidRPr="00383EDB" w:rsidRDefault="00ED4E4F" w:rsidP="00ED4E4F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53DE313" w14:textId="77777777" w:rsidR="00ED4E4F" w:rsidRPr="006B07E9" w:rsidRDefault="00ED4E4F" w:rsidP="00ED4E4F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605FF">
        <w:rPr>
          <w:rFonts w:ascii="Angsana New" w:hAnsi="Angsana New"/>
          <w:sz w:val="30"/>
          <w:szCs w:val="30"/>
        </w:rPr>
        <w:t>2535</w:t>
      </w:r>
      <w:r w:rsidRPr="006B07E9">
        <w:rPr>
          <w:rFonts w:ascii="Angsana New" w:hAnsi="Angsana New"/>
          <w:sz w:val="30"/>
          <w:szCs w:val="30"/>
          <w:cs/>
        </w:rPr>
        <w:t xml:space="preserve"> มาตรา </w:t>
      </w:r>
      <w:r w:rsidRPr="00C605FF">
        <w:rPr>
          <w:rFonts w:ascii="Angsana New" w:hAnsi="Angsana New"/>
          <w:sz w:val="30"/>
          <w:szCs w:val="30"/>
        </w:rPr>
        <w:t>116</w:t>
      </w:r>
      <w:r w:rsidRPr="006B07E9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6B07E9">
        <w:rPr>
          <w:rFonts w:ascii="Angsana New" w:hAnsi="Angsana New"/>
          <w:sz w:val="30"/>
          <w:szCs w:val="30"/>
        </w:rPr>
        <w:t>“</w:t>
      </w:r>
      <w:r w:rsidRPr="006B07E9">
        <w:rPr>
          <w:rFonts w:ascii="Angsana New" w:hAnsi="Angsana New"/>
          <w:i/>
          <w:iCs/>
          <w:sz w:val="30"/>
          <w:szCs w:val="30"/>
          <w:cs/>
        </w:rPr>
        <w:t>สำรองตามกฎหมาย</w:t>
      </w:r>
      <w:r w:rsidRPr="006B07E9">
        <w:rPr>
          <w:rFonts w:ascii="Angsana New" w:hAnsi="Angsana New"/>
          <w:sz w:val="30"/>
          <w:szCs w:val="30"/>
        </w:rPr>
        <w:t>”</w:t>
      </w:r>
      <w:r w:rsidRPr="006B07E9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C605FF">
        <w:rPr>
          <w:rFonts w:ascii="Angsana New" w:hAnsi="Angsana New"/>
          <w:sz w:val="30"/>
          <w:szCs w:val="30"/>
        </w:rPr>
        <w:t>5</w:t>
      </w:r>
      <w:r w:rsidRPr="006B07E9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C605FF">
        <w:rPr>
          <w:rFonts w:ascii="Angsana New" w:hAnsi="Angsana New"/>
          <w:sz w:val="30"/>
          <w:szCs w:val="30"/>
        </w:rPr>
        <w:t>10</w:t>
      </w:r>
      <w:r w:rsidRPr="006B07E9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395E8521" w14:textId="77777777" w:rsidR="00ED4E4F" w:rsidRPr="00383EDB" w:rsidRDefault="00ED4E4F" w:rsidP="00215382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31093D09" w14:textId="5A77C3C0" w:rsidR="0070516A" w:rsidRPr="006B07E9" w:rsidRDefault="0070516A" w:rsidP="00CE2477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1A3AB5B" w14:textId="4A7177B8" w:rsidR="00C70F92" w:rsidRPr="00383EDB" w:rsidRDefault="00C70F92" w:rsidP="00AB3BC2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A1E12E0" w14:textId="77777777" w:rsidR="0012545D" w:rsidRPr="009433A9" w:rsidRDefault="0012545D" w:rsidP="0012545D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Pr="009433A9">
        <w:rPr>
          <w:rFonts w:ascii="Angsana New" w:hAnsi="Angsana New"/>
          <w:sz w:val="30"/>
          <w:szCs w:val="30"/>
        </w:rPr>
        <w:t>4</w:t>
      </w:r>
      <w:r w:rsidRPr="009433A9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หน่วยงานที่สำคัญมีขนาดของกิจการที่แตกต่างกัน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3471B15B" w14:textId="703DB532" w:rsidR="0012545D" w:rsidRDefault="0012545D" w:rsidP="0012545D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lastRenderedPageBreak/>
        <w:t>ส่วนงานธุรกิจที่สำคัญของกลุ่มบริษัท มีดังนี้</w:t>
      </w:r>
    </w:p>
    <w:p w14:paraId="0A5D2C57" w14:textId="77777777" w:rsidR="00383EDB" w:rsidRPr="009433A9" w:rsidRDefault="00383EDB" w:rsidP="0012545D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40"/>
        <w:gridCol w:w="7719"/>
      </w:tblGrid>
      <w:tr w:rsidR="0012545D" w:rsidRPr="009433A9" w14:paraId="6AAE9C47" w14:textId="77777777" w:rsidTr="00125364">
        <w:trPr>
          <w:cantSplit/>
          <w:trHeight w:val="1235"/>
        </w:trPr>
        <w:tc>
          <w:tcPr>
            <w:tcW w:w="1440" w:type="dxa"/>
          </w:tcPr>
          <w:p w14:paraId="0E1BCEBF" w14:textId="77777777" w:rsidR="0012545D" w:rsidRPr="009433A9" w:rsidRDefault="0012545D" w:rsidP="00125364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719" w:type="dxa"/>
          </w:tcPr>
          <w:p w14:paraId="5BD738E5" w14:textId="77777777" w:rsidR="0012545D" w:rsidRPr="006E35F5" w:rsidRDefault="0012545D" w:rsidP="008E3F9F">
            <w:pPr>
              <w:pStyle w:val="BodyText"/>
              <w:ind w:right="-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ธุรกิจที่เกี่ยวเนื่องกับผลิตภัณฑ์ก๊าซธรรมชาติ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และน้ำมัน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ได้แก่ ธุรกิจการค้าก๊าซทางสถานีบริการก๊าซธรรมชาติสำหรับยานยนต์ (</w:t>
            </w:r>
            <w:r w:rsidRPr="009433A9">
              <w:rPr>
                <w:rFonts w:ascii="Angsana New" w:hAnsi="Angsana New"/>
                <w:sz w:val="30"/>
                <w:szCs w:val="30"/>
                <w:lang w:bidi="ar-SA"/>
              </w:rPr>
              <w:t>NGV)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ธุรกิจบริการปรับปรุงคุณภาพก๊าซธรรมชาติ (</w:t>
            </w:r>
            <w:r w:rsidRPr="009433A9">
              <w:rPr>
                <w:rFonts w:ascii="Angsana New" w:hAnsi="Angsana New"/>
                <w:sz w:val="30"/>
                <w:szCs w:val="30"/>
                <w:lang w:bidi="ar-SA"/>
              </w:rPr>
              <w:t>PMS)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ธุรกิจ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ซ่อมบำรุงสถานีก๊าซธรรมชาติ ธุรกิจการค้าอะไหล่อุปกรณ์ที่เกี่ยวข้องกับก๊าซธรรมชาติ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และธุรกิจติดตั้งระบบก๊าซในรถยนต์และทดสอบถังบรรจุก๊าซ</w:t>
            </w:r>
          </w:p>
        </w:tc>
      </w:tr>
      <w:tr w:rsidR="0012545D" w:rsidRPr="009433A9" w14:paraId="79019F16" w14:textId="77777777" w:rsidTr="004D631A">
        <w:trPr>
          <w:cantSplit/>
          <w:trHeight w:val="830"/>
        </w:trPr>
        <w:tc>
          <w:tcPr>
            <w:tcW w:w="1440" w:type="dxa"/>
          </w:tcPr>
          <w:p w14:paraId="47AE4FFF" w14:textId="77777777" w:rsidR="0012545D" w:rsidRPr="009433A9" w:rsidRDefault="0012545D" w:rsidP="00125364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719" w:type="dxa"/>
          </w:tcPr>
          <w:p w14:paraId="053FBB50" w14:textId="77777777" w:rsidR="0012545D" w:rsidRPr="009433A9" w:rsidRDefault="0012545D" w:rsidP="004D631A">
            <w:pPr>
              <w:pStyle w:val="BodyText"/>
              <w:ind w:right="-80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ธุรกิจที่เกี่ยวเนื่องกับ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>ที่ใช้เชื้อเพลิงก๊าซธรรมชาติ ได้แก่ ธุรกิจการจำหน่ายอะไหล่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>รถยนต์ รวมถึงการให้บริการซ่อมแซมและบำรุงรักษารถยนต์และรถโดยสาร</w:t>
            </w:r>
          </w:p>
        </w:tc>
      </w:tr>
      <w:tr w:rsidR="0012545D" w:rsidRPr="009433A9" w14:paraId="5ACD4814" w14:textId="77777777" w:rsidTr="004D631A">
        <w:trPr>
          <w:cantSplit/>
          <w:trHeight w:val="389"/>
        </w:trPr>
        <w:tc>
          <w:tcPr>
            <w:tcW w:w="1440" w:type="dxa"/>
          </w:tcPr>
          <w:p w14:paraId="4E410394" w14:textId="77777777" w:rsidR="0012545D" w:rsidRPr="009433A9" w:rsidRDefault="0012545D" w:rsidP="00125364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719" w:type="dxa"/>
          </w:tcPr>
          <w:p w14:paraId="2F3336E2" w14:textId="77777777" w:rsidR="0012545D" w:rsidRPr="009433A9" w:rsidRDefault="0012545D" w:rsidP="004D631A">
            <w:pPr>
              <w:pStyle w:val="BodyText"/>
              <w:ind w:right="-8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ธุรกิจพลังงานหมุนเวียน ได้แก่ ธุรกิจโรงไฟฟ้าพลังงานแสงอาทิตย์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และธุรกิจค้าแผงโซลาร์เซลล์</w:t>
            </w:r>
          </w:p>
        </w:tc>
      </w:tr>
      <w:tr w:rsidR="0012545D" w:rsidRPr="009433A9" w14:paraId="46D13BCC" w14:textId="77777777" w:rsidTr="00125364">
        <w:trPr>
          <w:cantSplit/>
          <w:trHeight w:val="128"/>
        </w:trPr>
        <w:tc>
          <w:tcPr>
            <w:tcW w:w="1440" w:type="dxa"/>
          </w:tcPr>
          <w:p w14:paraId="10530827" w14:textId="77777777" w:rsidR="0012545D" w:rsidRPr="009433A9" w:rsidRDefault="0012545D" w:rsidP="00125364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719" w:type="dxa"/>
          </w:tcPr>
          <w:p w14:paraId="5C6C6E53" w14:textId="77777777" w:rsidR="0012545D" w:rsidRPr="009433A9" w:rsidRDefault="0012545D" w:rsidP="004D631A">
            <w:pPr>
              <w:pStyle w:val="BodyText"/>
              <w:ind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ธุรกิจขนส่ง</w:t>
            </w:r>
          </w:p>
        </w:tc>
      </w:tr>
      <w:tr w:rsidR="0012545D" w:rsidRPr="009433A9" w14:paraId="1FEA6035" w14:textId="77777777" w:rsidTr="008C59A2">
        <w:trPr>
          <w:cantSplit/>
          <w:trHeight w:val="200"/>
        </w:trPr>
        <w:tc>
          <w:tcPr>
            <w:tcW w:w="1440" w:type="dxa"/>
          </w:tcPr>
          <w:p w14:paraId="63EFCC30" w14:textId="77777777" w:rsidR="0012545D" w:rsidRPr="009433A9" w:rsidRDefault="0012545D" w:rsidP="00125364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ส่วนงานอื่น ๆ</w:t>
            </w:r>
          </w:p>
        </w:tc>
        <w:tc>
          <w:tcPr>
            <w:tcW w:w="7719" w:type="dxa"/>
          </w:tcPr>
          <w:p w14:paraId="0179276E" w14:textId="77777777" w:rsidR="0012545D" w:rsidRPr="009433A9" w:rsidRDefault="0012545D" w:rsidP="004D631A">
            <w:pPr>
              <w:pStyle w:val="BodyTex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ธุรกิจอื่น ๆ </w:t>
            </w:r>
          </w:p>
        </w:tc>
      </w:tr>
    </w:tbl>
    <w:p w14:paraId="283752A5" w14:textId="77777777" w:rsidR="00D71BF8" w:rsidRPr="00A43DAC" w:rsidRDefault="00D71BF8" w:rsidP="0062212A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pacing w:val="-2"/>
          <w:sz w:val="30"/>
          <w:szCs w:val="30"/>
          <w:lang w:val="en-US" w:bidi="th-TH"/>
        </w:rPr>
      </w:pPr>
    </w:p>
    <w:p w14:paraId="7798F362" w14:textId="312486BA" w:rsidR="006F4349" w:rsidRDefault="006F4349" w:rsidP="00A13056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6B07E9">
        <w:rPr>
          <w:rFonts w:ascii="Angsana New" w:hAnsi="Angsana New"/>
          <w:i w:val="0"/>
          <w:iCs w:val="0"/>
          <w:sz w:val="30"/>
          <w:szCs w:val="30"/>
          <w:cs/>
        </w:rPr>
        <w:t>ลูกค้ารายใหญ่</w:t>
      </w:r>
    </w:p>
    <w:p w14:paraId="61515054" w14:textId="77777777" w:rsidR="00A13056" w:rsidRPr="00A43DAC" w:rsidRDefault="00A13056" w:rsidP="00A13056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pacing w:val="-2"/>
          <w:sz w:val="30"/>
          <w:szCs w:val="30"/>
          <w:cs/>
          <w:lang w:val="en-US"/>
        </w:rPr>
      </w:pPr>
    </w:p>
    <w:p w14:paraId="41BDEB31" w14:textId="681E74B6" w:rsidR="006F4349" w:rsidRDefault="006F4349" w:rsidP="006F4349">
      <w:pPr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745DD">
        <w:rPr>
          <w:rFonts w:ascii="Angsana New" w:hAnsi="Angsana New"/>
          <w:spacing w:val="-6"/>
          <w:sz w:val="30"/>
          <w:szCs w:val="30"/>
          <w:cs/>
        </w:rPr>
        <w:t xml:space="preserve">รายได้จากลูกค้ารายใหญ่จากส่วนงานที่ </w:t>
      </w:r>
      <w:r w:rsidR="00C605FF" w:rsidRPr="00B745DD">
        <w:rPr>
          <w:rFonts w:ascii="Angsana New" w:hAnsi="Angsana New"/>
          <w:spacing w:val="-6"/>
          <w:sz w:val="30"/>
          <w:szCs w:val="30"/>
        </w:rPr>
        <w:t>1</w:t>
      </w:r>
      <w:r w:rsidRPr="00B745DD">
        <w:rPr>
          <w:rFonts w:ascii="Angsana New" w:hAnsi="Angsana New"/>
          <w:spacing w:val="-6"/>
          <w:sz w:val="30"/>
          <w:szCs w:val="30"/>
          <w:cs/>
        </w:rPr>
        <w:t xml:space="preserve"> ของกลุ่มบริษัทเป็นจำนวนประมาณ</w:t>
      </w:r>
      <w:r w:rsidR="00744BD6" w:rsidRPr="00B745D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44BD6" w:rsidRPr="00B745DD">
        <w:rPr>
          <w:rFonts w:ascii="Angsana New" w:hAnsi="Angsana New"/>
          <w:spacing w:val="-6"/>
          <w:sz w:val="30"/>
          <w:szCs w:val="30"/>
        </w:rPr>
        <w:t xml:space="preserve">448.54 </w:t>
      </w:r>
      <w:r w:rsidRPr="00B745DD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Pr="00B745DD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C605FF" w:rsidRPr="00B745DD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E427B9" w:rsidRPr="00B745DD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Pr="00B745DD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Pr="00B745DD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E427B9" w:rsidRPr="00B745DD">
        <w:rPr>
          <w:rFonts w:ascii="Angsana New" w:hAnsi="Angsana New"/>
          <w:i/>
          <w:iCs/>
          <w:spacing w:val="-6"/>
          <w:sz w:val="30"/>
          <w:szCs w:val="30"/>
        </w:rPr>
        <w:t>382.11</w:t>
      </w:r>
      <w:r w:rsidR="00D44E27" w:rsidRPr="00B745DD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B745DD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</w:t>
      </w:r>
      <w:r w:rsidR="00D51700" w:rsidRPr="00B745DD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="004661FF" w:rsidRPr="006B07E9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pacing w:val="-2"/>
          <w:sz w:val="30"/>
          <w:szCs w:val="30"/>
          <w:cs/>
        </w:rPr>
        <w:t>จากรายได้รวมของกลุ่มบริษัท</w:t>
      </w:r>
    </w:p>
    <w:p w14:paraId="56E37302" w14:textId="577328AB" w:rsidR="008A0123" w:rsidRDefault="008A0123" w:rsidP="00142AE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8A0123" w:rsidSect="00010D39">
          <w:headerReference w:type="default" r:id="rId20"/>
          <w:footerReference w:type="default" r:id="rId21"/>
          <w:headerReference w:type="first" r:id="rId22"/>
          <w:footerReference w:type="first" r:id="rId2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A6751ED" w14:textId="1991733C" w:rsidR="008A0123" w:rsidRPr="00246691" w:rsidRDefault="008A0123" w:rsidP="0024669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lastRenderedPageBreak/>
        <w:t>ข้อมูลทางการเงินจำแนกตามกลุ่มธุรกิจสำหรับ</w:t>
      </w:r>
      <w:r>
        <w:rPr>
          <w:rFonts w:ascii="Angsana New" w:hAnsi="Angsana New" w:hint="cs"/>
          <w:sz w:val="30"/>
          <w:szCs w:val="30"/>
          <w:cs/>
        </w:rPr>
        <w:t>ปีสิ้นสุด</w:t>
      </w:r>
      <w:r w:rsidRPr="009433A9">
        <w:rPr>
          <w:rFonts w:ascii="Angsana New" w:hAnsi="Angsana New"/>
          <w:sz w:val="30"/>
          <w:szCs w:val="30"/>
          <w:cs/>
        </w:rPr>
        <w:t xml:space="preserve">วันที่ </w:t>
      </w:r>
      <w:r w:rsidRPr="00C605FF">
        <w:rPr>
          <w:rFonts w:ascii="Angsana New" w:hAnsi="Angsana New"/>
          <w:sz w:val="30"/>
          <w:szCs w:val="30"/>
        </w:rPr>
        <w:t>31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433A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pPr w:leftFromText="180" w:rightFromText="180" w:vertAnchor="page" w:horzAnchor="margin" w:tblpY="3256"/>
        <w:tblW w:w="15618" w:type="dxa"/>
        <w:tblLayout w:type="fixed"/>
        <w:tblLook w:val="00A0" w:firstRow="1" w:lastRow="0" w:firstColumn="1" w:lastColumn="0" w:noHBand="0" w:noVBand="0"/>
      </w:tblPr>
      <w:tblGrid>
        <w:gridCol w:w="1710"/>
        <w:gridCol w:w="537"/>
        <w:gridCol w:w="236"/>
        <w:gridCol w:w="577"/>
        <w:gridCol w:w="236"/>
        <w:gridCol w:w="630"/>
        <w:gridCol w:w="273"/>
        <w:gridCol w:w="637"/>
        <w:gridCol w:w="237"/>
        <w:gridCol w:w="6"/>
        <w:gridCol w:w="624"/>
        <w:gridCol w:w="242"/>
        <w:gridCol w:w="658"/>
        <w:gridCol w:w="6"/>
        <w:gridCol w:w="230"/>
        <w:gridCol w:w="6"/>
        <w:gridCol w:w="658"/>
        <w:gridCol w:w="236"/>
        <w:gridCol w:w="664"/>
        <w:gridCol w:w="236"/>
        <w:gridCol w:w="664"/>
        <w:gridCol w:w="263"/>
        <w:gridCol w:w="630"/>
        <w:gridCol w:w="236"/>
        <w:gridCol w:w="664"/>
        <w:gridCol w:w="270"/>
        <w:gridCol w:w="684"/>
        <w:gridCol w:w="236"/>
        <w:gridCol w:w="669"/>
        <w:gridCol w:w="236"/>
        <w:gridCol w:w="35"/>
        <w:gridCol w:w="629"/>
        <w:gridCol w:w="266"/>
        <w:gridCol w:w="630"/>
        <w:gridCol w:w="238"/>
        <w:gridCol w:w="629"/>
      </w:tblGrid>
      <w:tr w:rsidR="0012545D" w:rsidRPr="00AE46F5" w14:paraId="4C9F7C62" w14:textId="77777777" w:rsidTr="00680A6A">
        <w:trPr>
          <w:trHeight w:val="225"/>
          <w:tblHeader/>
        </w:trPr>
        <w:tc>
          <w:tcPr>
            <w:tcW w:w="1710" w:type="dxa"/>
            <w:noWrap/>
          </w:tcPr>
          <w:p w14:paraId="620658B9" w14:textId="77777777" w:rsidR="0012545D" w:rsidRPr="00AE46F5" w:rsidRDefault="0012545D" w:rsidP="0069442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13908" w:type="dxa"/>
            <w:gridSpan w:val="35"/>
          </w:tcPr>
          <w:p w14:paraId="28868B6C" w14:textId="77777777" w:rsidR="0012545D" w:rsidRPr="00AE46F5" w:rsidRDefault="0012545D" w:rsidP="0069442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</w:pPr>
            <w:r w:rsidRPr="00AE46F5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งบการเงินรวม</w:t>
            </w:r>
            <w:r w:rsidRPr="00AE46F5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12545D" w:rsidRPr="00AE46F5" w14:paraId="10A2C9B9" w14:textId="77777777" w:rsidTr="00680A6A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710" w:type="dxa"/>
            <w:vAlign w:val="bottom"/>
          </w:tcPr>
          <w:p w14:paraId="1D73A6C0" w14:textId="77777777" w:rsidR="0012545D" w:rsidRPr="00AE46F5" w:rsidRDefault="0012545D" w:rsidP="006944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50" w:type="dxa"/>
            <w:gridSpan w:val="3"/>
          </w:tcPr>
          <w:p w14:paraId="78D0E3D8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AE46F5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6" w:type="dxa"/>
          </w:tcPr>
          <w:p w14:paraId="00C1DC58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40" w:type="dxa"/>
            <w:gridSpan w:val="3"/>
          </w:tcPr>
          <w:p w14:paraId="282ECDA6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AE46F5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43" w:type="dxa"/>
            <w:gridSpan w:val="2"/>
          </w:tcPr>
          <w:p w14:paraId="26941D31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30" w:type="dxa"/>
            <w:gridSpan w:val="4"/>
          </w:tcPr>
          <w:p w14:paraId="1B30B583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AE46F5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  <w:gridSpan w:val="2"/>
          </w:tcPr>
          <w:p w14:paraId="36B0101C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58" w:type="dxa"/>
            <w:gridSpan w:val="3"/>
          </w:tcPr>
          <w:p w14:paraId="1B66D622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AE46F5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53318AF3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57" w:type="dxa"/>
            <w:gridSpan w:val="3"/>
          </w:tcPr>
          <w:p w14:paraId="2EAC79C0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AE46F5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AE46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29C77CB0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618" w:type="dxa"/>
            <w:gridSpan w:val="3"/>
          </w:tcPr>
          <w:p w14:paraId="65073FC8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236" w:type="dxa"/>
          </w:tcPr>
          <w:p w14:paraId="6226BF4F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69" w:type="dxa"/>
            <w:gridSpan w:val="4"/>
          </w:tcPr>
          <w:p w14:paraId="038629DF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รายการตัดบัญชี</w:t>
            </w:r>
          </w:p>
        </w:tc>
        <w:tc>
          <w:tcPr>
            <w:tcW w:w="266" w:type="dxa"/>
          </w:tcPr>
          <w:p w14:paraId="4D010044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497" w:type="dxa"/>
            <w:gridSpan w:val="3"/>
          </w:tcPr>
          <w:p w14:paraId="3A7409A5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สุทธิ</w:t>
            </w:r>
          </w:p>
        </w:tc>
      </w:tr>
      <w:tr w:rsidR="0012545D" w:rsidRPr="00AE46F5" w14:paraId="1B6D6F8A" w14:textId="77777777" w:rsidTr="00680A6A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710" w:type="dxa"/>
            <w:vAlign w:val="bottom"/>
          </w:tcPr>
          <w:p w14:paraId="48F969E1" w14:textId="4DFE143D" w:rsidR="0012545D" w:rsidRPr="00AE46F5" w:rsidRDefault="0098026C" w:rsidP="00680A6A">
            <w:pPr>
              <w:spacing w:after="100" w:afterAutospacing="1" w:line="240" w:lineRule="auto"/>
              <w:ind w:left="-144" w:right="-43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</w:rPr>
            </w:pPr>
            <w:r w:rsidRPr="00AE46F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</w:t>
            </w:r>
            <w:r w:rsidR="001C6C27" w:rsidRPr="00AE46F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สำหรับปีสิ้นสุดวันที่</w:t>
            </w:r>
            <w:r w:rsidR="00680A6A" w:rsidRPr="00AE46F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</w:t>
            </w:r>
            <w:r w:rsidR="001C6C27" w:rsidRPr="00AE46F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 xml:space="preserve">31 </w:t>
            </w:r>
            <w:r w:rsidR="001C6C27" w:rsidRPr="00AE46F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</w:rPr>
              <w:t>ธันวาคม</w:t>
            </w:r>
          </w:p>
        </w:tc>
        <w:tc>
          <w:tcPr>
            <w:tcW w:w="537" w:type="dxa"/>
          </w:tcPr>
          <w:p w14:paraId="235FAD70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2565</w:t>
            </w:r>
          </w:p>
        </w:tc>
        <w:tc>
          <w:tcPr>
            <w:tcW w:w="236" w:type="dxa"/>
          </w:tcPr>
          <w:p w14:paraId="288D6D38" w14:textId="77777777" w:rsidR="0012545D" w:rsidRPr="00AE46F5" w:rsidRDefault="0012545D" w:rsidP="00694420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</w:tcPr>
          <w:p w14:paraId="54A3B46A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</w:tcPr>
          <w:p w14:paraId="274D33C1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7C74682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2565</w:t>
            </w:r>
          </w:p>
        </w:tc>
        <w:tc>
          <w:tcPr>
            <w:tcW w:w="273" w:type="dxa"/>
          </w:tcPr>
          <w:p w14:paraId="12E8C970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078489DC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7" w:type="dxa"/>
          </w:tcPr>
          <w:p w14:paraId="02A96AEF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3877F42B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2565</w:t>
            </w:r>
          </w:p>
        </w:tc>
        <w:tc>
          <w:tcPr>
            <w:tcW w:w="242" w:type="dxa"/>
          </w:tcPr>
          <w:p w14:paraId="6CDEE8F1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3E9B55CB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  <w:gridSpan w:val="2"/>
          </w:tcPr>
          <w:p w14:paraId="68372A7B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27659371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2565</w:t>
            </w:r>
          </w:p>
        </w:tc>
        <w:tc>
          <w:tcPr>
            <w:tcW w:w="236" w:type="dxa"/>
          </w:tcPr>
          <w:p w14:paraId="7ED618F5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6887712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</w:tcPr>
          <w:p w14:paraId="6C4CE858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D7A6D15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2565</w:t>
            </w:r>
          </w:p>
        </w:tc>
        <w:tc>
          <w:tcPr>
            <w:tcW w:w="263" w:type="dxa"/>
          </w:tcPr>
          <w:p w14:paraId="3CB794DF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9D70B79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</w:tcPr>
          <w:p w14:paraId="79E00056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179EC37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2565</w:t>
            </w:r>
          </w:p>
        </w:tc>
        <w:tc>
          <w:tcPr>
            <w:tcW w:w="270" w:type="dxa"/>
          </w:tcPr>
          <w:p w14:paraId="5D67AEF4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</w:tcPr>
          <w:p w14:paraId="6DAFB096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</w:tcPr>
          <w:p w14:paraId="0816648E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5E1C4B04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2565</w:t>
            </w:r>
          </w:p>
        </w:tc>
        <w:tc>
          <w:tcPr>
            <w:tcW w:w="236" w:type="dxa"/>
          </w:tcPr>
          <w:p w14:paraId="7E76B177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2A831A58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66" w:type="dxa"/>
          </w:tcPr>
          <w:p w14:paraId="02965C0B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D55BCB4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2565</w:t>
            </w:r>
          </w:p>
        </w:tc>
        <w:tc>
          <w:tcPr>
            <w:tcW w:w="238" w:type="dxa"/>
          </w:tcPr>
          <w:p w14:paraId="3D3533C3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3D0F9FAC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</w:tr>
      <w:tr w:rsidR="0012545D" w:rsidRPr="00AE46F5" w14:paraId="2FE91546" w14:textId="77777777" w:rsidTr="00680A6A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710" w:type="dxa"/>
            <w:vAlign w:val="bottom"/>
          </w:tcPr>
          <w:p w14:paraId="505CC3BE" w14:textId="77777777" w:rsidR="0012545D" w:rsidRPr="00AE46F5" w:rsidRDefault="0012545D" w:rsidP="00694420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3908" w:type="dxa"/>
            <w:gridSpan w:val="35"/>
          </w:tcPr>
          <w:p w14:paraId="11CE3C39" w14:textId="77777777" w:rsidR="0012545D" w:rsidRPr="00AE46F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A017F4" w:rsidRPr="00AE46F5" w14:paraId="13607519" w14:textId="77777777" w:rsidTr="00680A6A">
        <w:tblPrEx>
          <w:tblLook w:val="01E0" w:firstRow="1" w:lastRow="1" w:firstColumn="1" w:lastColumn="1" w:noHBand="0" w:noVBand="0"/>
        </w:tblPrEx>
        <w:tc>
          <w:tcPr>
            <w:tcW w:w="1710" w:type="dxa"/>
            <w:vAlign w:val="bottom"/>
          </w:tcPr>
          <w:p w14:paraId="1BE1EB9C" w14:textId="77777777" w:rsidR="00A017F4" w:rsidRPr="00AE46F5" w:rsidRDefault="00A017F4" w:rsidP="00744BD6">
            <w:pPr>
              <w:tabs>
                <w:tab w:val="left" w:pos="-20"/>
              </w:tabs>
              <w:spacing w:line="240" w:lineRule="auto"/>
              <w:ind w:left="70" w:right="-200" w:hanging="181"/>
              <w:jc w:val="both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รายได้จากลูกค้าภายนอก</w:t>
            </w:r>
          </w:p>
        </w:tc>
        <w:tc>
          <w:tcPr>
            <w:tcW w:w="537" w:type="dxa"/>
            <w:vAlign w:val="bottom"/>
          </w:tcPr>
          <w:p w14:paraId="45187698" w14:textId="6F7AE43C" w:rsidR="00A017F4" w:rsidRPr="00AE46F5" w:rsidRDefault="00420EEE" w:rsidP="00B36DCC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867,</w:t>
            </w:r>
            <w:r w:rsidR="00A45CD0"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300</w:t>
            </w:r>
          </w:p>
        </w:tc>
        <w:tc>
          <w:tcPr>
            <w:tcW w:w="236" w:type="dxa"/>
            <w:vAlign w:val="bottom"/>
          </w:tcPr>
          <w:p w14:paraId="568A8487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  <w:vAlign w:val="bottom"/>
          </w:tcPr>
          <w:p w14:paraId="1B0B0AAF" w14:textId="35078515" w:rsidR="00A017F4" w:rsidRPr="00AE46F5" w:rsidRDefault="00A017F4" w:rsidP="00A017F4">
            <w:pPr>
              <w:tabs>
                <w:tab w:val="decimal" w:pos="380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1,065,874</w:t>
            </w:r>
          </w:p>
        </w:tc>
        <w:tc>
          <w:tcPr>
            <w:tcW w:w="236" w:type="dxa"/>
            <w:vAlign w:val="bottom"/>
          </w:tcPr>
          <w:p w14:paraId="11A594AC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8454DB3" w14:textId="212FBB57" w:rsidR="00A017F4" w:rsidRPr="00AE46F5" w:rsidRDefault="00420EEE" w:rsidP="00A017F4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162,129</w:t>
            </w:r>
          </w:p>
        </w:tc>
        <w:tc>
          <w:tcPr>
            <w:tcW w:w="273" w:type="dxa"/>
            <w:vAlign w:val="bottom"/>
          </w:tcPr>
          <w:p w14:paraId="35C27CE2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013DAE11" w14:textId="732CFAF1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139,992</w:t>
            </w:r>
          </w:p>
        </w:tc>
        <w:tc>
          <w:tcPr>
            <w:tcW w:w="237" w:type="dxa"/>
            <w:vAlign w:val="bottom"/>
          </w:tcPr>
          <w:p w14:paraId="364B6BFD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067A8A07" w14:textId="27C23F34" w:rsidR="00A017F4" w:rsidRPr="00AE46F5" w:rsidRDefault="00420EEE" w:rsidP="00A017F4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73,203</w:t>
            </w:r>
          </w:p>
        </w:tc>
        <w:tc>
          <w:tcPr>
            <w:tcW w:w="242" w:type="dxa"/>
            <w:vAlign w:val="bottom"/>
          </w:tcPr>
          <w:p w14:paraId="260DE791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7E7961EA" w14:textId="711DD0BA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145,501</w:t>
            </w:r>
          </w:p>
        </w:tc>
        <w:tc>
          <w:tcPr>
            <w:tcW w:w="236" w:type="dxa"/>
            <w:gridSpan w:val="2"/>
            <w:vAlign w:val="bottom"/>
          </w:tcPr>
          <w:p w14:paraId="11AE4FB6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6734BCC6" w14:textId="13501AB3" w:rsidR="00A017F4" w:rsidRPr="00AE46F5" w:rsidRDefault="00420EEE" w:rsidP="00A017F4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188,263</w:t>
            </w:r>
          </w:p>
        </w:tc>
        <w:tc>
          <w:tcPr>
            <w:tcW w:w="236" w:type="dxa"/>
            <w:vAlign w:val="bottom"/>
          </w:tcPr>
          <w:p w14:paraId="6D3AF8F4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A6DA09B" w14:textId="62A8C145" w:rsidR="00A017F4" w:rsidRPr="00AE46F5" w:rsidRDefault="00A017F4" w:rsidP="00744BD6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191,617</w:t>
            </w:r>
          </w:p>
        </w:tc>
        <w:tc>
          <w:tcPr>
            <w:tcW w:w="236" w:type="dxa"/>
          </w:tcPr>
          <w:p w14:paraId="2AB70671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A7EF65D" w14:textId="72BEB446" w:rsidR="00A017F4" w:rsidRPr="00AE46F5" w:rsidRDefault="00420EEE" w:rsidP="00744BD6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109,</w:t>
            </w:r>
            <w:r w:rsidR="003610D1"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084</w:t>
            </w:r>
          </w:p>
        </w:tc>
        <w:tc>
          <w:tcPr>
            <w:tcW w:w="263" w:type="dxa"/>
          </w:tcPr>
          <w:p w14:paraId="03BE3B69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3F9D4A8" w14:textId="01B13CD8" w:rsidR="00A017F4" w:rsidRPr="00AE46F5" w:rsidRDefault="00A017F4" w:rsidP="00744BD6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142,956</w:t>
            </w:r>
          </w:p>
        </w:tc>
        <w:tc>
          <w:tcPr>
            <w:tcW w:w="236" w:type="dxa"/>
            <w:vAlign w:val="bottom"/>
          </w:tcPr>
          <w:p w14:paraId="125FFCA3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76BB742" w14:textId="21B55230" w:rsidR="00A017F4" w:rsidRPr="00AE46F5" w:rsidRDefault="00420EEE" w:rsidP="00A017F4">
            <w:pPr>
              <w:tabs>
                <w:tab w:val="decimal" w:pos="430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1,399,9</w:t>
            </w:r>
            <w:r w:rsidR="00957643"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79</w:t>
            </w:r>
          </w:p>
        </w:tc>
        <w:tc>
          <w:tcPr>
            <w:tcW w:w="270" w:type="dxa"/>
            <w:vAlign w:val="bottom"/>
          </w:tcPr>
          <w:p w14:paraId="4A6221BD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</w:tcPr>
          <w:p w14:paraId="31B5236E" w14:textId="4DC97267" w:rsidR="00A017F4" w:rsidRPr="00AE46F5" w:rsidRDefault="00A017F4" w:rsidP="00A017F4">
            <w:pPr>
              <w:tabs>
                <w:tab w:val="decimal" w:pos="498"/>
              </w:tabs>
              <w:spacing w:line="240" w:lineRule="auto"/>
              <w:ind w:left="-627" w:right="-6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1,685,940</w:t>
            </w:r>
          </w:p>
        </w:tc>
        <w:tc>
          <w:tcPr>
            <w:tcW w:w="236" w:type="dxa"/>
            <w:vAlign w:val="bottom"/>
          </w:tcPr>
          <w:p w14:paraId="0D1D0FA7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2EEE213B" w14:textId="30C57E0B" w:rsidR="00A017F4" w:rsidRPr="00AE46F5" w:rsidRDefault="007D7E07" w:rsidP="007D7E07">
            <w:pPr>
              <w:tabs>
                <w:tab w:val="decimal" w:pos="215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007DAAAE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70098B4E" w14:textId="0C8823DC" w:rsidR="00A017F4" w:rsidRPr="00AE46F5" w:rsidRDefault="00A017F4" w:rsidP="00A017F4">
            <w:pPr>
              <w:tabs>
                <w:tab w:val="decimal" w:pos="215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66" w:type="dxa"/>
          </w:tcPr>
          <w:p w14:paraId="39323516" w14:textId="77777777" w:rsidR="00A017F4" w:rsidRPr="00AE46F5" w:rsidRDefault="00A017F4" w:rsidP="00A017F4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62B54D9" w14:textId="1A73FE82" w:rsidR="00A017F4" w:rsidRPr="00AE46F5" w:rsidRDefault="00420EEE" w:rsidP="00B77F2A">
            <w:pPr>
              <w:tabs>
                <w:tab w:val="decimal" w:pos="45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1,399,9</w:t>
            </w:r>
            <w:r w:rsidR="008E7BFF"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79</w:t>
            </w:r>
          </w:p>
        </w:tc>
        <w:tc>
          <w:tcPr>
            <w:tcW w:w="238" w:type="dxa"/>
          </w:tcPr>
          <w:p w14:paraId="5762EA16" w14:textId="77777777" w:rsidR="00A017F4" w:rsidRPr="00AE46F5" w:rsidRDefault="00A017F4" w:rsidP="00A017F4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08BB455B" w14:textId="1AE1FB93" w:rsidR="00A017F4" w:rsidRPr="00AE46F5" w:rsidRDefault="00A017F4" w:rsidP="00A017F4">
            <w:pPr>
              <w:tabs>
                <w:tab w:val="decimal" w:pos="457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1,685,940</w:t>
            </w:r>
          </w:p>
        </w:tc>
      </w:tr>
      <w:tr w:rsidR="00A017F4" w:rsidRPr="00AE46F5" w14:paraId="4ADBF063" w14:textId="77777777" w:rsidTr="00680A6A">
        <w:tblPrEx>
          <w:tblLook w:val="01E0" w:firstRow="1" w:lastRow="1" w:firstColumn="1" w:lastColumn="1" w:noHBand="0" w:noVBand="0"/>
        </w:tblPrEx>
        <w:tc>
          <w:tcPr>
            <w:tcW w:w="1710" w:type="dxa"/>
            <w:vAlign w:val="bottom"/>
          </w:tcPr>
          <w:p w14:paraId="76790D08" w14:textId="77777777" w:rsidR="00A017F4" w:rsidRPr="00AE46F5" w:rsidRDefault="00A017F4" w:rsidP="00744BD6">
            <w:pPr>
              <w:tabs>
                <w:tab w:val="left" w:pos="-20"/>
              </w:tabs>
              <w:spacing w:line="240" w:lineRule="auto"/>
              <w:ind w:left="70" w:right="-200" w:hanging="181"/>
              <w:jc w:val="both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14:paraId="1CF5DAA7" w14:textId="4D7A3BCB" w:rsidR="00A017F4" w:rsidRPr="00AE46F5" w:rsidRDefault="00420EEE" w:rsidP="00B36DCC">
            <w:pPr>
              <w:tabs>
                <w:tab w:val="decimal" w:pos="443"/>
              </w:tabs>
              <w:spacing w:after="100" w:afterAutospacing="1" w:line="240" w:lineRule="auto"/>
              <w:ind w:left="-290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9,</w:t>
            </w:r>
            <w:r w:rsidR="00A45CD0"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193</w:t>
            </w:r>
          </w:p>
        </w:tc>
        <w:tc>
          <w:tcPr>
            <w:tcW w:w="236" w:type="dxa"/>
            <w:vAlign w:val="bottom"/>
          </w:tcPr>
          <w:p w14:paraId="1ED1FE21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790EFA12" w14:textId="38F55362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11,525</w:t>
            </w:r>
          </w:p>
        </w:tc>
        <w:tc>
          <w:tcPr>
            <w:tcW w:w="236" w:type="dxa"/>
            <w:vAlign w:val="bottom"/>
          </w:tcPr>
          <w:p w14:paraId="4E9C8CAF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6CDF10F" w14:textId="3F32CB40" w:rsidR="00A017F4" w:rsidRPr="00AE46F5" w:rsidRDefault="00420EEE" w:rsidP="00A017F4">
            <w:pPr>
              <w:tabs>
                <w:tab w:val="decimal" w:pos="220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05A5C457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4369E2B2" w14:textId="6F512F83" w:rsidR="00A017F4" w:rsidRPr="00AE46F5" w:rsidRDefault="00A017F4" w:rsidP="00A017F4">
            <w:pPr>
              <w:tabs>
                <w:tab w:val="decimal" w:pos="220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502A9D21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0DDAEC5C" w14:textId="61FF62F0" w:rsidR="00A017F4" w:rsidRPr="00AE46F5" w:rsidRDefault="00420EEE" w:rsidP="00A017F4">
            <w:pPr>
              <w:tabs>
                <w:tab w:val="decimal" w:pos="217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22AA3215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76500CFE" w14:textId="0ACB6B10" w:rsidR="00A017F4" w:rsidRPr="00AE46F5" w:rsidRDefault="00A017F4" w:rsidP="00A017F4">
            <w:pPr>
              <w:tabs>
                <w:tab w:val="decimal" w:pos="215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80F6368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</w:tcPr>
          <w:p w14:paraId="016585CB" w14:textId="25337044" w:rsidR="00A017F4" w:rsidRPr="00AE46F5" w:rsidRDefault="00420EEE" w:rsidP="00A017F4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12,47</w:t>
            </w:r>
            <w:r w:rsidR="003610D1"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36" w:type="dxa"/>
            <w:vAlign w:val="bottom"/>
          </w:tcPr>
          <w:p w14:paraId="2ECA7DB6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2945751A" w14:textId="74029D8C" w:rsidR="00A017F4" w:rsidRPr="00AE46F5" w:rsidRDefault="00A017F4" w:rsidP="00744BD6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24,815</w:t>
            </w:r>
          </w:p>
        </w:tc>
        <w:tc>
          <w:tcPr>
            <w:tcW w:w="236" w:type="dxa"/>
          </w:tcPr>
          <w:p w14:paraId="68AA3E72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662A955C" w14:textId="5D8626EB" w:rsidR="00A017F4" w:rsidRPr="00AE46F5" w:rsidRDefault="003610D1" w:rsidP="00744BD6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420EEE"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758</w:t>
            </w:r>
          </w:p>
        </w:tc>
        <w:tc>
          <w:tcPr>
            <w:tcW w:w="263" w:type="dxa"/>
          </w:tcPr>
          <w:p w14:paraId="0AB0C8D6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B156820" w14:textId="196862AC" w:rsidR="00A017F4" w:rsidRPr="00AE46F5" w:rsidRDefault="00A017F4" w:rsidP="00744BD6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9,782</w:t>
            </w:r>
          </w:p>
        </w:tc>
        <w:tc>
          <w:tcPr>
            <w:tcW w:w="236" w:type="dxa"/>
            <w:vAlign w:val="bottom"/>
          </w:tcPr>
          <w:p w14:paraId="3F4857CF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555D8547" w14:textId="4F88BA74" w:rsidR="00A017F4" w:rsidRPr="00AE46F5" w:rsidRDefault="00957643" w:rsidP="00A017F4">
            <w:pPr>
              <w:tabs>
                <w:tab w:val="decimal" w:pos="434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28,428</w:t>
            </w:r>
          </w:p>
        </w:tc>
        <w:tc>
          <w:tcPr>
            <w:tcW w:w="270" w:type="dxa"/>
          </w:tcPr>
          <w:p w14:paraId="7FCECFE7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14:paraId="3C0ACC53" w14:textId="04D7B680" w:rsidR="00A017F4" w:rsidRPr="00AE46F5" w:rsidRDefault="00A017F4" w:rsidP="00A017F4">
            <w:pPr>
              <w:tabs>
                <w:tab w:val="decimal" w:pos="498"/>
              </w:tabs>
              <w:spacing w:line="240" w:lineRule="auto"/>
              <w:ind w:left="-627" w:right="-15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46,122</w:t>
            </w:r>
          </w:p>
        </w:tc>
        <w:tc>
          <w:tcPr>
            <w:tcW w:w="236" w:type="dxa"/>
            <w:vAlign w:val="bottom"/>
          </w:tcPr>
          <w:p w14:paraId="054D6C4A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6400816" w14:textId="0ECB6F9E" w:rsidR="00A017F4" w:rsidRPr="00AE46F5" w:rsidRDefault="00420EEE" w:rsidP="00A017F4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457D0C"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28,428</w:t>
            </w: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6182E61E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75C2FA97" w14:textId="3AEBF0E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227" w:right="-89" w:hanging="24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(46,122)</w:t>
            </w:r>
          </w:p>
        </w:tc>
        <w:tc>
          <w:tcPr>
            <w:tcW w:w="266" w:type="dxa"/>
          </w:tcPr>
          <w:p w14:paraId="5414700F" w14:textId="77777777" w:rsidR="00A017F4" w:rsidRPr="00AE46F5" w:rsidRDefault="00A017F4" w:rsidP="00A017F4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F1BDD5F" w14:textId="5A7B6654" w:rsidR="00A017F4" w:rsidRPr="00AE46F5" w:rsidRDefault="00420EEE" w:rsidP="00A017F4">
            <w:pPr>
              <w:tabs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8" w:type="dxa"/>
          </w:tcPr>
          <w:p w14:paraId="5B084AE5" w14:textId="77777777" w:rsidR="00A017F4" w:rsidRPr="00AE46F5" w:rsidRDefault="00A017F4" w:rsidP="00A017F4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682E14AC" w14:textId="5946FED1" w:rsidR="00A017F4" w:rsidRPr="00AE46F5" w:rsidRDefault="00A017F4" w:rsidP="00A017F4">
            <w:pPr>
              <w:tabs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</w:tr>
      <w:tr w:rsidR="00A017F4" w:rsidRPr="00AE46F5" w14:paraId="616C5191" w14:textId="77777777" w:rsidTr="00680A6A">
        <w:tblPrEx>
          <w:tblLook w:val="01E0" w:firstRow="1" w:lastRow="1" w:firstColumn="1" w:lastColumn="1" w:noHBand="0" w:noVBand="0"/>
        </w:tblPrEx>
        <w:tc>
          <w:tcPr>
            <w:tcW w:w="1710" w:type="dxa"/>
            <w:vAlign w:val="bottom"/>
          </w:tcPr>
          <w:p w14:paraId="72A1E100" w14:textId="77777777" w:rsidR="00A017F4" w:rsidRPr="00AE46F5" w:rsidRDefault="00A017F4" w:rsidP="00744BD6">
            <w:pPr>
              <w:tabs>
                <w:tab w:val="left" w:pos="-20"/>
                <w:tab w:val="left" w:pos="1512"/>
              </w:tabs>
              <w:spacing w:line="240" w:lineRule="auto"/>
              <w:ind w:left="70" w:right="-200" w:hanging="181"/>
              <w:jc w:val="both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14:paraId="4741B170" w14:textId="1A0753C4" w:rsidR="00A017F4" w:rsidRPr="00AE46F5" w:rsidRDefault="00420EEE" w:rsidP="00B36DCC">
            <w:pPr>
              <w:tabs>
                <w:tab w:val="decimal" w:pos="443"/>
              </w:tabs>
              <w:spacing w:after="100" w:afterAutospacing="1" w:line="240" w:lineRule="auto"/>
              <w:ind w:left="-86" w:right="-72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876,493</w:t>
            </w:r>
          </w:p>
        </w:tc>
        <w:tc>
          <w:tcPr>
            <w:tcW w:w="236" w:type="dxa"/>
          </w:tcPr>
          <w:p w14:paraId="3E40FA04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</w:tcPr>
          <w:p w14:paraId="5DC44D9C" w14:textId="4AAADB24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1,077,399</w:t>
            </w:r>
          </w:p>
        </w:tc>
        <w:tc>
          <w:tcPr>
            <w:tcW w:w="236" w:type="dxa"/>
          </w:tcPr>
          <w:p w14:paraId="4EE23190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6943DA0" w14:textId="0D2BC625" w:rsidR="00A017F4" w:rsidRPr="00AE46F5" w:rsidRDefault="00420EEE" w:rsidP="00A017F4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162,129</w:t>
            </w:r>
          </w:p>
        </w:tc>
        <w:tc>
          <w:tcPr>
            <w:tcW w:w="273" w:type="dxa"/>
          </w:tcPr>
          <w:p w14:paraId="100CF493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</w:tcPr>
          <w:p w14:paraId="5C0F6FE3" w14:textId="3096F888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139,992</w:t>
            </w:r>
          </w:p>
        </w:tc>
        <w:tc>
          <w:tcPr>
            <w:tcW w:w="237" w:type="dxa"/>
          </w:tcPr>
          <w:p w14:paraId="5744320D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6E410DB6" w14:textId="5369ADAB" w:rsidR="00A017F4" w:rsidRPr="00AE46F5" w:rsidRDefault="00420EEE" w:rsidP="00A017F4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73,203</w:t>
            </w:r>
          </w:p>
        </w:tc>
        <w:tc>
          <w:tcPr>
            <w:tcW w:w="242" w:type="dxa"/>
          </w:tcPr>
          <w:p w14:paraId="50B7FC06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3D4C443A" w14:textId="2A7B9AFF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145,501</w:t>
            </w:r>
          </w:p>
        </w:tc>
        <w:tc>
          <w:tcPr>
            <w:tcW w:w="236" w:type="dxa"/>
            <w:gridSpan w:val="2"/>
          </w:tcPr>
          <w:p w14:paraId="31E23AF0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</w:tcBorders>
          </w:tcPr>
          <w:p w14:paraId="4EFBE92C" w14:textId="51521B0D" w:rsidR="00A017F4" w:rsidRPr="00AE46F5" w:rsidRDefault="00420EEE" w:rsidP="00A017F4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200,740</w:t>
            </w:r>
          </w:p>
        </w:tc>
        <w:tc>
          <w:tcPr>
            <w:tcW w:w="236" w:type="dxa"/>
          </w:tcPr>
          <w:p w14:paraId="312D0A9C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27FCE368" w14:textId="285AAEAA" w:rsidR="00A017F4" w:rsidRPr="00AE46F5" w:rsidRDefault="00A017F4" w:rsidP="00744BD6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216,432</w:t>
            </w:r>
          </w:p>
        </w:tc>
        <w:tc>
          <w:tcPr>
            <w:tcW w:w="236" w:type="dxa"/>
          </w:tcPr>
          <w:p w14:paraId="2BACD35E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203574AC" w14:textId="699C73D0" w:rsidR="00A017F4" w:rsidRPr="00AE46F5" w:rsidRDefault="00420EEE" w:rsidP="00744BD6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</w:t>
            </w:r>
            <w:r w:rsidR="003610D1"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3610D1"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842</w:t>
            </w:r>
          </w:p>
        </w:tc>
        <w:tc>
          <w:tcPr>
            <w:tcW w:w="263" w:type="dxa"/>
          </w:tcPr>
          <w:p w14:paraId="3DC9B4D0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E2A7097" w14:textId="52A65514" w:rsidR="00A017F4" w:rsidRPr="00AE46F5" w:rsidRDefault="00A017F4" w:rsidP="00744BD6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152,738</w:t>
            </w:r>
          </w:p>
        </w:tc>
        <w:tc>
          <w:tcPr>
            <w:tcW w:w="236" w:type="dxa"/>
          </w:tcPr>
          <w:p w14:paraId="3D2E59AD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36330F66" w14:textId="064E23C3" w:rsidR="00A017F4" w:rsidRPr="00AE46F5" w:rsidRDefault="00420EEE" w:rsidP="00A017F4">
            <w:pPr>
              <w:tabs>
                <w:tab w:val="decimal" w:pos="434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1,4</w:t>
            </w:r>
            <w:r w:rsidR="00957643"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28</w:t>
            </w: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957643"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407</w:t>
            </w:r>
          </w:p>
        </w:tc>
        <w:tc>
          <w:tcPr>
            <w:tcW w:w="270" w:type="dxa"/>
          </w:tcPr>
          <w:p w14:paraId="5FE295D1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14:paraId="129A63FF" w14:textId="0BA0B7B5" w:rsidR="00A017F4" w:rsidRPr="00AE46F5" w:rsidRDefault="00A017F4" w:rsidP="00A017F4">
            <w:pPr>
              <w:spacing w:line="240" w:lineRule="auto"/>
              <w:ind w:right="-6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1,732,062</w:t>
            </w:r>
          </w:p>
        </w:tc>
        <w:tc>
          <w:tcPr>
            <w:tcW w:w="236" w:type="dxa"/>
          </w:tcPr>
          <w:p w14:paraId="47FAE4C9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F27C0DE" w14:textId="6CD5D97A" w:rsidR="00A017F4" w:rsidRPr="00AE46F5" w:rsidRDefault="007D7E07" w:rsidP="00A017F4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(28,428)</w:t>
            </w:r>
          </w:p>
        </w:tc>
        <w:tc>
          <w:tcPr>
            <w:tcW w:w="271" w:type="dxa"/>
            <w:gridSpan w:val="2"/>
          </w:tcPr>
          <w:p w14:paraId="331EFA49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4674A340" w14:textId="0BD79FC3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227" w:right="-89" w:hanging="24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(46,122)</w:t>
            </w:r>
          </w:p>
        </w:tc>
        <w:tc>
          <w:tcPr>
            <w:tcW w:w="266" w:type="dxa"/>
          </w:tcPr>
          <w:p w14:paraId="03A7BB33" w14:textId="77777777" w:rsidR="00A017F4" w:rsidRPr="00AE46F5" w:rsidRDefault="00A017F4" w:rsidP="00A017F4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4C54B0C" w14:textId="6691519A" w:rsidR="00A017F4" w:rsidRPr="00AE46F5" w:rsidRDefault="00420EEE" w:rsidP="00B77F2A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1,399,9</w:t>
            </w:r>
            <w:r w:rsidR="008E7BFF"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79</w:t>
            </w:r>
          </w:p>
        </w:tc>
        <w:tc>
          <w:tcPr>
            <w:tcW w:w="238" w:type="dxa"/>
          </w:tcPr>
          <w:p w14:paraId="2FDCFC0E" w14:textId="77777777" w:rsidR="00A017F4" w:rsidRPr="00AE46F5" w:rsidRDefault="00A017F4" w:rsidP="00A017F4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4BBE5FC1" w14:textId="0F7BDF9E" w:rsidR="00A017F4" w:rsidRPr="00AE46F5" w:rsidRDefault="00A017F4" w:rsidP="00A017F4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1,685,940</w:t>
            </w:r>
          </w:p>
        </w:tc>
      </w:tr>
      <w:tr w:rsidR="00A017F4" w:rsidRPr="00AE46F5" w14:paraId="186D6BE6" w14:textId="77777777" w:rsidTr="00680A6A">
        <w:tblPrEx>
          <w:tblLook w:val="01E0" w:firstRow="1" w:lastRow="1" w:firstColumn="1" w:lastColumn="1" w:noHBand="0" w:noVBand="0"/>
        </w:tblPrEx>
        <w:tc>
          <w:tcPr>
            <w:tcW w:w="1710" w:type="dxa"/>
            <w:vAlign w:val="bottom"/>
          </w:tcPr>
          <w:p w14:paraId="13821B71" w14:textId="77777777" w:rsidR="00A017F4" w:rsidRPr="00AE46F5" w:rsidRDefault="00A017F4" w:rsidP="00744BD6">
            <w:pPr>
              <w:tabs>
                <w:tab w:val="left" w:pos="-20"/>
              </w:tabs>
              <w:spacing w:line="240" w:lineRule="auto"/>
              <w:ind w:left="70" w:right="-200" w:hanging="181"/>
              <w:jc w:val="both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ต้นทุนขายและบริการ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14:paraId="016389E2" w14:textId="69CDB61F" w:rsidR="00A017F4" w:rsidRPr="009740FF" w:rsidRDefault="00037A27" w:rsidP="00B36DCC">
            <w:pPr>
              <w:tabs>
                <w:tab w:val="left" w:pos="0"/>
                <w:tab w:val="left" w:pos="376"/>
              </w:tabs>
              <w:spacing w:after="100" w:afterAutospacing="1" w:line="240" w:lineRule="auto"/>
              <w:ind w:left="-72" w:right="-101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037A2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777,545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62AD4FAF" w14:textId="77777777" w:rsidR="00A017F4" w:rsidRPr="009740FF" w:rsidRDefault="00A017F4" w:rsidP="00A017F4">
            <w:pPr>
              <w:tabs>
                <w:tab w:val="decimal" w:pos="-248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2DD6C957" w14:textId="5021334D" w:rsidR="00A017F4" w:rsidRPr="00037A27" w:rsidRDefault="00A017F4" w:rsidP="00A017F4">
            <w:pPr>
              <w:tabs>
                <w:tab w:val="decimal" w:pos="372"/>
              </w:tabs>
              <w:spacing w:line="240" w:lineRule="auto"/>
              <w:ind w:left="-627" w:right="-7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37A2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(930,625)</w:t>
            </w:r>
          </w:p>
        </w:tc>
        <w:tc>
          <w:tcPr>
            <w:tcW w:w="236" w:type="dxa"/>
          </w:tcPr>
          <w:p w14:paraId="23F6C89A" w14:textId="77777777" w:rsidR="00A017F4" w:rsidRPr="00037A27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D7A860D" w14:textId="2517BAD2" w:rsidR="00A017F4" w:rsidRPr="00037A27" w:rsidRDefault="00420EEE" w:rsidP="00A017F4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37A2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(140,923)</w:t>
            </w:r>
          </w:p>
        </w:tc>
        <w:tc>
          <w:tcPr>
            <w:tcW w:w="273" w:type="dxa"/>
          </w:tcPr>
          <w:p w14:paraId="70756CD9" w14:textId="77777777" w:rsidR="00A017F4" w:rsidRPr="00037A27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63DDAFA6" w14:textId="0894092D" w:rsidR="00A017F4" w:rsidRPr="00037A27" w:rsidRDefault="00A017F4" w:rsidP="00A017F4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37A2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(120,858)</w:t>
            </w:r>
          </w:p>
        </w:tc>
        <w:tc>
          <w:tcPr>
            <w:tcW w:w="237" w:type="dxa"/>
          </w:tcPr>
          <w:p w14:paraId="4AA86605" w14:textId="77777777" w:rsidR="00A017F4" w:rsidRPr="00037A27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395EAB2E" w14:textId="3063F2BD" w:rsidR="00A017F4" w:rsidRPr="00037A27" w:rsidRDefault="00420EEE" w:rsidP="00A017F4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37A2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(23,</w:t>
            </w:r>
            <w:r w:rsidR="00E03CC2" w:rsidRPr="00037A2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82</w:t>
            </w:r>
            <w:r w:rsidR="00C71F2D" w:rsidRPr="00037A2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037A2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2" w:type="dxa"/>
          </w:tcPr>
          <w:p w14:paraId="7FD9C39F" w14:textId="77777777" w:rsidR="00A017F4" w:rsidRPr="00037A27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6032A8A4" w14:textId="0F295DC5" w:rsidR="00A017F4" w:rsidRPr="00037A27" w:rsidRDefault="00A017F4" w:rsidP="00A017F4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37A2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(94,595)</w:t>
            </w:r>
          </w:p>
        </w:tc>
        <w:tc>
          <w:tcPr>
            <w:tcW w:w="236" w:type="dxa"/>
            <w:gridSpan w:val="2"/>
          </w:tcPr>
          <w:p w14:paraId="127C7B6A" w14:textId="77777777" w:rsidR="00A017F4" w:rsidRPr="00037A27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</w:tcPr>
          <w:p w14:paraId="4C975132" w14:textId="23B0ADEB" w:rsidR="00A017F4" w:rsidRPr="00037A27" w:rsidRDefault="00420EEE" w:rsidP="00A017F4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37A2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(180,</w:t>
            </w:r>
            <w:r w:rsidR="003610D1" w:rsidRPr="00037A2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163</w:t>
            </w:r>
            <w:r w:rsidRPr="00037A2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6412D423" w14:textId="77777777" w:rsidR="00A017F4" w:rsidRPr="00037A27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41612EE9" w14:textId="1A97B4F1" w:rsidR="00A017F4" w:rsidRPr="00037A27" w:rsidRDefault="00A017F4" w:rsidP="00744BD6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37A2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(200,872)</w:t>
            </w:r>
          </w:p>
        </w:tc>
        <w:tc>
          <w:tcPr>
            <w:tcW w:w="236" w:type="dxa"/>
          </w:tcPr>
          <w:p w14:paraId="48518593" w14:textId="77777777" w:rsidR="00A017F4" w:rsidRPr="00037A27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A7E2593" w14:textId="7CF94F2A" w:rsidR="00A017F4" w:rsidRPr="00037A27" w:rsidRDefault="00420EEE" w:rsidP="00744BD6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37A2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(15</w:t>
            </w:r>
            <w:r w:rsidR="007463BD" w:rsidRPr="00037A2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6,081</w:t>
            </w:r>
            <w:r w:rsidRPr="00037A2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63" w:type="dxa"/>
          </w:tcPr>
          <w:p w14:paraId="54747C0D" w14:textId="77777777" w:rsidR="00A017F4" w:rsidRPr="00037A27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3C7DE1C" w14:textId="65401C8A" w:rsidR="00A017F4" w:rsidRPr="00037A27" w:rsidRDefault="00A017F4" w:rsidP="00744BD6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37A2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(171,807)</w:t>
            </w:r>
          </w:p>
        </w:tc>
        <w:tc>
          <w:tcPr>
            <w:tcW w:w="236" w:type="dxa"/>
          </w:tcPr>
          <w:p w14:paraId="75A09469" w14:textId="77777777" w:rsidR="00A017F4" w:rsidRPr="00037A27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2C6A81D9" w14:textId="62E4D346" w:rsidR="00A017F4" w:rsidRPr="00037A27" w:rsidRDefault="00875A95" w:rsidP="00A017F4">
            <w:pPr>
              <w:tabs>
                <w:tab w:val="decimal" w:pos="430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7637C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1,278,533</w:t>
            </w: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0D04257F" w14:textId="77777777" w:rsidR="00A017F4" w:rsidRPr="00037A27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14:paraId="731F2D6F" w14:textId="36577A82" w:rsidR="00A017F4" w:rsidRPr="00037A27" w:rsidRDefault="00A017F4" w:rsidP="00A017F4">
            <w:pPr>
              <w:tabs>
                <w:tab w:val="decimal" w:pos="485"/>
              </w:tabs>
              <w:spacing w:line="240" w:lineRule="auto"/>
              <w:ind w:left="-627" w:right="-15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37A2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(1,518,757)</w:t>
            </w:r>
          </w:p>
        </w:tc>
        <w:tc>
          <w:tcPr>
            <w:tcW w:w="236" w:type="dxa"/>
          </w:tcPr>
          <w:p w14:paraId="0E1EF34A" w14:textId="77777777" w:rsidR="00A017F4" w:rsidRPr="00037A27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4680A04" w14:textId="7D411E96" w:rsidR="00A017F4" w:rsidRPr="00037A27" w:rsidRDefault="00420EEE" w:rsidP="00A30430">
            <w:pPr>
              <w:tabs>
                <w:tab w:val="decimal" w:pos="450"/>
              </w:tabs>
              <w:spacing w:line="240" w:lineRule="auto"/>
              <w:ind w:left="-627" w:right="-35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37A2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27,</w:t>
            </w:r>
            <w:r w:rsidR="007D7E07" w:rsidRPr="00037A2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863</w:t>
            </w:r>
          </w:p>
        </w:tc>
        <w:tc>
          <w:tcPr>
            <w:tcW w:w="271" w:type="dxa"/>
            <w:gridSpan w:val="2"/>
          </w:tcPr>
          <w:p w14:paraId="365514C5" w14:textId="77777777" w:rsidR="00A017F4" w:rsidRPr="00037A27" w:rsidRDefault="00A017F4" w:rsidP="00A017F4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790A90D2" w14:textId="51385A85" w:rsidR="00A017F4" w:rsidRPr="00037A27" w:rsidRDefault="00A017F4" w:rsidP="00A017F4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37A27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5</w:t>
            </w:r>
            <w:r w:rsidRPr="00037A2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4,703</w:t>
            </w:r>
          </w:p>
        </w:tc>
        <w:tc>
          <w:tcPr>
            <w:tcW w:w="266" w:type="dxa"/>
          </w:tcPr>
          <w:p w14:paraId="2562BE87" w14:textId="77777777" w:rsidR="00A017F4" w:rsidRPr="00AE46F5" w:rsidRDefault="00A017F4" w:rsidP="00A017F4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8340CCB" w14:textId="633EAFD1" w:rsidR="00A017F4" w:rsidRPr="00AE46F5" w:rsidRDefault="006D44C4" w:rsidP="00B77F2A">
            <w:pPr>
              <w:tabs>
                <w:tab w:val="decimal" w:pos="468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(1,250,670)</w:t>
            </w:r>
          </w:p>
        </w:tc>
        <w:tc>
          <w:tcPr>
            <w:tcW w:w="238" w:type="dxa"/>
          </w:tcPr>
          <w:p w14:paraId="5FDBBA16" w14:textId="77777777" w:rsidR="00A017F4" w:rsidRPr="00AE46F5" w:rsidRDefault="00A017F4" w:rsidP="00A017F4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0B7EBEE1" w14:textId="59AFE3E0" w:rsidR="00A017F4" w:rsidRPr="00AE46F5" w:rsidRDefault="00A017F4" w:rsidP="00A017F4">
            <w:pPr>
              <w:tabs>
                <w:tab w:val="decimal" w:pos="457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(1,464,054)</w:t>
            </w:r>
          </w:p>
        </w:tc>
      </w:tr>
      <w:tr w:rsidR="00A017F4" w:rsidRPr="00AE46F5" w14:paraId="10B2D42A" w14:textId="77777777" w:rsidTr="000874A3">
        <w:tblPrEx>
          <w:tblLook w:val="01E0" w:firstRow="1" w:lastRow="1" w:firstColumn="1" w:lastColumn="1" w:noHBand="0" w:noVBand="0"/>
        </w:tblPrEx>
        <w:tc>
          <w:tcPr>
            <w:tcW w:w="1710" w:type="dxa"/>
            <w:vAlign w:val="bottom"/>
          </w:tcPr>
          <w:p w14:paraId="38D105D6" w14:textId="77777777" w:rsidR="00A017F4" w:rsidRPr="00AE46F5" w:rsidRDefault="00A017F4" w:rsidP="00744BD6">
            <w:pPr>
              <w:tabs>
                <w:tab w:val="left" w:pos="-20"/>
              </w:tabs>
              <w:spacing w:line="240" w:lineRule="auto"/>
              <w:ind w:left="70" w:right="-200" w:hanging="181"/>
              <w:jc w:val="both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</w:t>
            </w: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(</w:t>
            </w:r>
            <w:r w:rsidRPr="00AE46F5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ขาดทุน</w:t>
            </w: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)</w:t>
            </w:r>
            <w:r w:rsidRPr="00AE46F5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</w:t>
            </w: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ขั้นต้น</w:t>
            </w: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</w:tcPr>
          <w:p w14:paraId="45D9ADD2" w14:textId="0CAA21C3" w:rsidR="00A017F4" w:rsidRPr="00AE46F5" w:rsidRDefault="00C71F2D" w:rsidP="00B36DCC">
            <w:pPr>
              <w:tabs>
                <w:tab w:val="decimal" w:pos="443"/>
              </w:tabs>
              <w:spacing w:after="100" w:afterAutospacing="1" w:line="240" w:lineRule="auto"/>
              <w:ind w:left="-101" w:right="-72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9F069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9F069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948</w:t>
            </w:r>
          </w:p>
        </w:tc>
        <w:tc>
          <w:tcPr>
            <w:tcW w:w="236" w:type="dxa"/>
          </w:tcPr>
          <w:p w14:paraId="4AEE2B47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</w:tcPr>
          <w:p w14:paraId="2DFF2267" w14:textId="09F6904F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14</w:t>
            </w: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6,774</w:t>
            </w:r>
          </w:p>
        </w:tc>
        <w:tc>
          <w:tcPr>
            <w:tcW w:w="236" w:type="dxa"/>
          </w:tcPr>
          <w:p w14:paraId="2FD79A91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D517BA6" w14:textId="20D14E44" w:rsidR="00A017F4" w:rsidRPr="00AE46F5" w:rsidRDefault="00420EEE" w:rsidP="00A017F4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21,206</w:t>
            </w:r>
          </w:p>
        </w:tc>
        <w:tc>
          <w:tcPr>
            <w:tcW w:w="273" w:type="dxa"/>
          </w:tcPr>
          <w:p w14:paraId="3A017A61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</w:tcPr>
          <w:p w14:paraId="65C0A471" w14:textId="0FF70471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19,134</w:t>
            </w:r>
          </w:p>
        </w:tc>
        <w:tc>
          <w:tcPr>
            <w:tcW w:w="237" w:type="dxa"/>
          </w:tcPr>
          <w:p w14:paraId="2A716EA6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AEA9D9" w14:textId="5CBE8373" w:rsidR="00A017F4" w:rsidRPr="00AE46F5" w:rsidRDefault="00420EEE" w:rsidP="00A017F4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49,38</w:t>
            </w:r>
            <w:r w:rsidR="003610D1"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42" w:type="dxa"/>
          </w:tcPr>
          <w:p w14:paraId="33B6D7FA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08886C1D" w14:textId="102F667E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50,906</w:t>
            </w:r>
          </w:p>
        </w:tc>
        <w:tc>
          <w:tcPr>
            <w:tcW w:w="236" w:type="dxa"/>
            <w:gridSpan w:val="2"/>
          </w:tcPr>
          <w:p w14:paraId="74A8434A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2A54E8" w14:textId="76B37E05" w:rsidR="00A017F4" w:rsidRPr="00AE46F5" w:rsidRDefault="00420EEE" w:rsidP="00A017F4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20,</w:t>
            </w:r>
            <w:r w:rsidR="003610D1"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577</w:t>
            </w:r>
          </w:p>
        </w:tc>
        <w:tc>
          <w:tcPr>
            <w:tcW w:w="236" w:type="dxa"/>
          </w:tcPr>
          <w:p w14:paraId="51083F31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446D1ED5" w14:textId="66ED096E" w:rsidR="00A017F4" w:rsidRPr="00AE46F5" w:rsidRDefault="00A017F4" w:rsidP="00744BD6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15,560</w:t>
            </w:r>
          </w:p>
        </w:tc>
        <w:tc>
          <w:tcPr>
            <w:tcW w:w="236" w:type="dxa"/>
          </w:tcPr>
          <w:p w14:paraId="294497AA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477B16C5" w14:textId="01E5B8A3" w:rsidR="00A017F4" w:rsidRPr="00AE46F5" w:rsidRDefault="00420EEE" w:rsidP="00744BD6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463BD"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40,239</w:t>
            </w: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63" w:type="dxa"/>
          </w:tcPr>
          <w:p w14:paraId="58255E61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CA28EC6" w14:textId="2D3D51A6" w:rsidR="00A017F4" w:rsidRPr="00AE46F5" w:rsidRDefault="00A017F4" w:rsidP="00744BD6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(19,069)</w:t>
            </w:r>
          </w:p>
        </w:tc>
        <w:tc>
          <w:tcPr>
            <w:tcW w:w="236" w:type="dxa"/>
          </w:tcPr>
          <w:p w14:paraId="734C0C1B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47796144" w14:textId="31175B56" w:rsidR="00A017F4" w:rsidRPr="00AE46F5" w:rsidRDefault="0046252C" w:rsidP="00A017F4">
            <w:pPr>
              <w:tabs>
                <w:tab w:val="decimal" w:pos="421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6252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149,874</w:t>
            </w:r>
          </w:p>
        </w:tc>
        <w:tc>
          <w:tcPr>
            <w:tcW w:w="270" w:type="dxa"/>
          </w:tcPr>
          <w:p w14:paraId="1695587B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7A7013F0" w14:textId="05CE8424" w:rsidR="00A017F4" w:rsidRPr="00AE46F5" w:rsidRDefault="00A017F4" w:rsidP="00A017F4">
            <w:pPr>
              <w:tabs>
                <w:tab w:val="decimal" w:pos="487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213,305</w:t>
            </w:r>
          </w:p>
        </w:tc>
        <w:tc>
          <w:tcPr>
            <w:tcW w:w="236" w:type="dxa"/>
          </w:tcPr>
          <w:p w14:paraId="38B9D34D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</w:tcPr>
          <w:p w14:paraId="4BEC0737" w14:textId="7C182157" w:rsidR="00A017F4" w:rsidRPr="00AE46F5" w:rsidRDefault="00420EEE" w:rsidP="00A017F4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8E7BFF"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565</w:t>
            </w: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1" w:type="dxa"/>
            <w:gridSpan w:val="2"/>
          </w:tcPr>
          <w:p w14:paraId="38DDA571" w14:textId="77777777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2A20BF70" w14:textId="57AFD579" w:rsidR="00A017F4" w:rsidRPr="00AE46F5" w:rsidRDefault="00A017F4" w:rsidP="00A017F4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8,581</w:t>
            </w:r>
          </w:p>
        </w:tc>
        <w:tc>
          <w:tcPr>
            <w:tcW w:w="266" w:type="dxa"/>
          </w:tcPr>
          <w:p w14:paraId="455CE7EE" w14:textId="77777777" w:rsidR="00A017F4" w:rsidRPr="00AE46F5" w:rsidRDefault="00A017F4" w:rsidP="00A017F4">
            <w:pPr>
              <w:tabs>
                <w:tab w:val="left" w:pos="520"/>
                <w:tab w:val="decimal" w:pos="560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83A70CD" w14:textId="5DD4C5CC" w:rsidR="00A017F4" w:rsidRPr="00AE46F5" w:rsidRDefault="0017607E" w:rsidP="00B77F2A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7607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149,309</w:t>
            </w:r>
          </w:p>
        </w:tc>
        <w:tc>
          <w:tcPr>
            <w:tcW w:w="238" w:type="dxa"/>
          </w:tcPr>
          <w:p w14:paraId="15062C10" w14:textId="77777777" w:rsidR="00A017F4" w:rsidRPr="00AE46F5" w:rsidRDefault="00A017F4" w:rsidP="00A017F4">
            <w:pPr>
              <w:tabs>
                <w:tab w:val="decimal" w:pos="420"/>
              </w:tabs>
              <w:spacing w:line="240" w:lineRule="auto"/>
              <w:ind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28D50F25" w14:textId="02645F92" w:rsidR="00A017F4" w:rsidRPr="00AE46F5" w:rsidRDefault="00A017F4" w:rsidP="00A017F4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221,886</w:t>
            </w:r>
          </w:p>
        </w:tc>
      </w:tr>
      <w:tr w:rsidR="0012545D" w:rsidRPr="00AE46F5" w14:paraId="4D46ED27" w14:textId="77777777" w:rsidTr="000874A3">
        <w:tblPrEx>
          <w:tblLook w:val="01E0" w:firstRow="1" w:lastRow="1" w:firstColumn="1" w:lastColumn="1" w:noHBand="0" w:noVBand="0"/>
        </w:tblPrEx>
        <w:tc>
          <w:tcPr>
            <w:tcW w:w="1710" w:type="dxa"/>
            <w:vAlign w:val="bottom"/>
          </w:tcPr>
          <w:p w14:paraId="3781FAF1" w14:textId="1755E1D1" w:rsidR="0012545D" w:rsidRPr="00AE46F5" w:rsidRDefault="000874A3" w:rsidP="00694420">
            <w:pPr>
              <w:tabs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รายได้อื่น</w:t>
            </w:r>
          </w:p>
        </w:tc>
        <w:tc>
          <w:tcPr>
            <w:tcW w:w="537" w:type="dxa"/>
            <w:tcBorders>
              <w:top w:val="double" w:sz="4" w:space="0" w:color="auto"/>
            </w:tcBorders>
          </w:tcPr>
          <w:p w14:paraId="1084C56C" w14:textId="77777777" w:rsidR="0012545D" w:rsidRPr="00AE46F5" w:rsidRDefault="0012545D" w:rsidP="00694420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09679DB" w14:textId="77777777" w:rsidR="0012545D" w:rsidRPr="00AE46F5" w:rsidRDefault="0012545D" w:rsidP="00694420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  <w:tcBorders>
              <w:top w:val="double" w:sz="4" w:space="0" w:color="auto"/>
            </w:tcBorders>
          </w:tcPr>
          <w:p w14:paraId="37CD942F" w14:textId="77777777" w:rsidR="0012545D" w:rsidRPr="00AE46F5" w:rsidRDefault="0012545D" w:rsidP="00694420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4BAAFCE" w14:textId="77777777" w:rsidR="0012545D" w:rsidRPr="00AE46F5" w:rsidRDefault="0012545D" w:rsidP="00694420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8F75EC8" w14:textId="77777777" w:rsidR="0012545D" w:rsidRPr="00AE46F5" w:rsidRDefault="0012545D" w:rsidP="00694420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74FBFC8A" w14:textId="77777777" w:rsidR="0012545D" w:rsidRPr="00AE46F5" w:rsidRDefault="0012545D" w:rsidP="00694420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  <w:tcBorders>
              <w:top w:val="double" w:sz="4" w:space="0" w:color="auto"/>
            </w:tcBorders>
          </w:tcPr>
          <w:p w14:paraId="02142AD4" w14:textId="77777777" w:rsidR="0012545D" w:rsidRPr="00AE46F5" w:rsidRDefault="0012545D" w:rsidP="00694420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5ABBC1AF" w14:textId="77777777" w:rsidR="0012545D" w:rsidRPr="00AE46F5" w:rsidRDefault="0012545D" w:rsidP="00694420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</w:tcPr>
          <w:p w14:paraId="70023908" w14:textId="77777777" w:rsidR="0012545D" w:rsidRPr="00AE46F5" w:rsidRDefault="0012545D" w:rsidP="00694420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052CC50" w14:textId="77777777" w:rsidR="0012545D" w:rsidRPr="00AE46F5" w:rsidRDefault="0012545D" w:rsidP="00694420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double" w:sz="4" w:space="0" w:color="auto"/>
            </w:tcBorders>
          </w:tcPr>
          <w:p w14:paraId="2374DBD3" w14:textId="77777777" w:rsidR="0012545D" w:rsidRPr="00AE46F5" w:rsidRDefault="0012545D" w:rsidP="00694420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522016C" w14:textId="77777777" w:rsidR="0012545D" w:rsidRPr="00AE46F5" w:rsidRDefault="0012545D" w:rsidP="00694420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</w:tcPr>
          <w:p w14:paraId="149D68EC" w14:textId="77777777" w:rsidR="0012545D" w:rsidRPr="00AE46F5" w:rsidRDefault="0012545D" w:rsidP="00694420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5CEF3A8" w14:textId="77777777" w:rsidR="0012545D" w:rsidRPr="00AE46F5" w:rsidRDefault="0012545D" w:rsidP="00694420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1F6670A4" w14:textId="77777777" w:rsidR="0012545D" w:rsidRPr="00AE46F5" w:rsidRDefault="0012545D" w:rsidP="00694420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7FBF9C1" w14:textId="77777777" w:rsidR="0012545D" w:rsidRPr="00AE46F5" w:rsidRDefault="0012545D" w:rsidP="00694420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58A9211A" w14:textId="77777777" w:rsidR="0012545D" w:rsidRPr="00AE46F5" w:rsidRDefault="0012545D" w:rsidP="00694420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</w:tcPr>
          <w:p w14:paraId="6B67C0ED" w14:textId="77777777" w:rsidR="0012545D" w:rsidRPr="00AE46F5" w:rsidRDefault="0012545D" w:rsidP="00694420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0661462D" w14:textId="77777777" w:rsidR="0012545D" w:rsidRPr="00AE46F5" w:rsidRDefault="0012545D" w:rsidP="00694420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CCDEC69" w14:textId="77777777" w:rsidR="0012545D" w:rsidRPr="00AE46F5" w:rsidRDefault="0012545D" w:rsidP="00694420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62F35D98" w14:textId="77777777" w:rsidR="0012545D" w:rsidRPr="00AE46F5" w:rsidRDefault="0012545D" w:rsidP="00694420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D5A8E2D" w14:textId="77777777" w:rsidR="0012545D" w:rsidRPr="00AE46F5" w:rsidRDefault="0012545D" w:rsidP="00694420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060D14CA" w14:textId="77777777" w:rsidR="0012545D" w:rsidRPr="00AE46F5" w:rsidRDefault="0012545D" w:rsidP="00694420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EE344F4" w14:textId="77777777" w:rsidR="0012545D" w:rsidRPr="00AE46F5" w:rsidRDefault="0012545D" w:rsidP="00694420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  <w:tcBorders>
              <w:top w:val="double" w:sz="4" w:space="0" w:color="auto"/>
            </w:tcBorders>
          </w:tcPr>
          <w:p w14:paraId="2FD907A1" w14:textId="77777777" w:rsidR="0012545D" w:rsidRPr="00AE46F5" w:rsidRDefault="0012545D" w:rsidP="00694420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34066DCD" w14:textId="77777777" w:rsidR="0012545D" w:rsidRPr="00AE46F5" w:rsidRDefault="0012545D" w:rsidP="00694420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75AF21CB" w14:textId="77777777" w:rsidR="0012545D" w:rsidRPr="00AE46F5" w:rsidRDefault="0012545D" w:rsidP="00694420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</w:tcPr>
          <w:p w14:paraId="5AB05E28" w14:textId="77777777" w:rsidR="0012545D" w:rsidRPr="00AE46F5" w:rsidRDefault="0012545D" w:rsidP="00694420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B1916A6" w14:textId="6A470DFF" w:rsidR="0012545D" w:rsidRPr="00AE46F5" w:rsidRDefault="00895DDB" w:rsidP="00B77F2A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110</w:t>
            </w:r>
            <w:r w:rsidR="000874A3" w:rsidRPr="00AE46F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89</w:t>
            </w:r>
            <w:r w:rsidR="004872CC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238" w:type="dxa"/>
          </w:tcPr>
          <w:p w14:paraId="4C86AA48" w14:textId="77777777" w:rsidR="0012545D" w:rsidRPr="00AE46F5" w:rsidRDefault="0012545D" w:rsidP="00694420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</w:tcPr>
          <w:p w14:paraId="653F6D09" w14:textId="399ACA2F" w:rsidR="0012545D" w:rsidRPr="00AE46F5" w:rsidRDefault="000874A3" w:rsidP="00897569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</w:rPr>
              <w:t>63,350</w:t>
            </w:r>
          </w:p>
        </w:tc>
      </w:tr>
      <w:tr w:rsidR="000874A3" w:rsidRPr="00AE46F5" w14:paraId="130A1C7F" w14:textId="77777777" w:rsidTr="0066619A">
        <w:tblPrEx>
          <w:tblLook w:val="01E0" w:firstRow="1" w:lastRow="1" w:firstColumn="1" w:lastColumn="1" w:noHBand="0" w:noVBand="0"/>
        </w:tblPrEx>
        <w:tc>
          <w:tcPr>
            <w:tcW w:w="1710" w:type="dxa"/>
            <w:vAlign w:val="bottom"/>
          </w:tcPr>
          <w:p w14:paraId="40409FA7" w14:textId="61891AFE" w:rsidR="000874A3" w:rsidRPr="00AE46F5" w:rsidRDefault="000874A3" w:rsidP="00897569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ขาดทุนจากอัตรา</w:t>
            </w:r>
          </w:p>
        </w:tc>
        <w:tc>
          <w:tcPr>
            <w:tcW w:w="537" w:type="dxa"/>
          </w:tcPr>
          <w:p w14:paraId="0A39AE27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1DAB188" w14:textId="77777777" w:rsidR="000874A3" w:rsidRPr="00AE46F5" w:rsidRDefault="000874A3" w:rsidP="000874A3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</w:tcPr>
          <w:p w14:paraId="1DD9A46C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18579EF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8A3903B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75E0E911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505A35E0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2FD1A03A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17FCA059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51A0308D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0973703C" w14:textId="77777777" w:rsidR="000874A3" w:rsidRPr="00AE46F5" w:rsidRDefault="000874A3" w:rsidP="000874A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CA56D90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6168F6E4" w14:textId="77777777" w:rsidR="000874A3" w:rsidRPr="00AE46F5" w:rsidRDefault="000874A3" w:rsidP="000874A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2D470E8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AFC3338" w14:textId="77777777" w:rsidR="000874A3" w:rsidRPr="00AE46F5" w:rsidRDefault="000874A3" w:rsidP="000874A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845DB5D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AFD478A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</w:tcPr>
          <w:p w14:paraId="11AE6149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9D6F393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64B483C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11F0CF9" w14:textId="77777777" w:rsidR="000874A3" w:rsidRPr="00AE46F5" w:rsidRDefault="000874A3" w:rsidP="000874A3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F418AF1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</w:tcPr>
          <w:p w14:paraId="707C1B43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42EBFC4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707FA7BA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6C528F7E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3657B79B" w14:textId="77777777" w:rsidR="000874A3" w:rsidRPr="00AE46F5" w:rsidRDefault="000874A3" w:rsidP="000874A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</w:tcPr>
          <w:p w14:paraId="5E2B7F43" w14:textId="77777777" w:rsidR="000874A3" w:rsidRPr="00AE46F5" w:rsidRDefault="000874A3" w:rsidP="000874A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5BE11E5" w14:textId="77777777" w:rsidR="000874A3" w:rsidRPr="00AE46F5" w:rsidRDefault="000874A3" w:rsidP="000874A3">
            <w:pPr>
              <w:tabs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dxa"/>
          </w:tcPr>
          <w:p w14:paraId="27C14EE4" w14:textId="77777777" w:rsidR="000874A3" w:rsidRPr="00AE46F5" w:rsidRDefault="000874A3" w:rsidP="000874A3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</w:tcPr>
          <w:p w14:paraId="3DFC4C5B" w14:textId="77777777" w:rsidR="000874A3" w:rsidRPr="00AE46F5" w:rsidRDefault="000874A3" w:rsidP="000874A3">
            <w:pPr>
              <w:tabs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0874A3" w:rsidRPr="00AE46F5" w14:paraId="1F1EFD2F" w14:textId="77777777" w:rsidTr="001D1120">
        <w:tblPrEx>
          <w:tblLook w:val="01E0" w:firstRow="1" w:lastRow="1" w:firstColumn="1" w:lastColumn="1" w:noHBand="0" w:noVBand="0"/>
        </w:tblPrEx>
        <w:tc>
          <w:tcPr>
            <w:tcW w:w="1710" w:type="dxa"/>
            <w:vAlign w:val="bottom"/>
          </w:tcPr>
          <w:p w14:paraId="35B82841" w14:textId="41DD00FF" w:rsidR="000874A3" w:rsidRPr="00AE46F5" w:rsidRDefault="000874A3" w:rsidP="000874A3">
            <w:pPr>
              <w:tabs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แลกเปลี่ยนสุทธิ</w:t>
            </w:r>
          </w:p>
        </w:tc>
        <w:tc>
          <w:tcPr>
            <w:tcW w:w="537" w:type="dxa"/>
          </w:tcPr>
          <w:p w14:paraId="74ED1988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6F96107" w14:textId="77777777" w:rsidR="000874A3" w:rsidRPr="00AE46F5" w:rsidRDefault="000874A3" w:rsidP="000874A3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</w:tcPr>
          <w:p w14:paraId="680C35AA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77398B8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8B69C24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4090EDFD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1306E5BE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0AA873E8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7B734280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FCB23AF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7F24BBB9" w14:textId="77777777" w:rsidR="000874A3" w:rsidRPr="00AE46F5" w:rsidRDefault="000874A3" w:rsidP="000874A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F42AF87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7C54A9AD" w14:textId="77777777" w:rsidR="000874A3" w:rsidRPr="00AE46F5" w:rsidRDefault="000874A3" w:rsidP="000874A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6FE57AB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67624D8" w14:textId="77777777" w:rsidR="000874A3" w:rsidRPr="00AE46F5" w:rsidRDefault="000874A3" w:rsidP="000874A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D7057A0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9DE50FE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</w:tcPr>
          <w:p w14:paraId="70D5FF21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CA9938A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08E0D64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4A4A3A0" w14:textId="77777777" w:rsidR="000874A3" w:rsidRPr="00AE46F5" w:rsidRDefault="000874A3" w:rsidP="000874A3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B25F2FE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</w:tcPr>
          <w:p w14:paraId="49E7A0C9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61026CB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44AD298A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421F6D46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4AAFDD9C" w14:textId="77777777" w:rsidR="000874A3" w:rsidRPr="00AE46F5" w:rsidRDefault="000874A3" w:rsidP="000874A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</w:tcPr>
          <w:p w14:paraId="57D598F0" w14:textId="77777777" w:rsidR="000874A3" w:rsidRPr="00AE46F5" w:rsidRDefault="000874A3" w:rsidP="000874A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8592546" w14:textId="7C02E2BA" w:rsidR="000874A3" w:rsidRPr="00AE46F5" w:rsidRDefault="000874A3" w:rsidP="000874A3">
            <w:pPr>
              <w:tabs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238" w:type="dxa"/>
          </w:tcPr>
          <w:p w14:paraId="4EF7D275" w14:textId="77777777" w:rsidR="000874A3" w:rsidRPr="00AE46F5" w:rsidRDefault="000874A3" w:rsidP="000874A3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</w:tcPr>
          <w:p w14:paraId="1451BF27" w14:textId="36F10CBC" w:rsidR="000874A3" w:rsidRPr="00AE46F5" w:rsidRDefault="000874A3" w:rsidP="000874A3">
            <w:pPr>
              <w:tabs>
                <w:tab w:val="decimal" w:pos="457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</w:rPr>
              <w:t>(902)</w:t>
            </w:r>
          </w:p>
        </w:tc>
      </w:tr>
      <w:tr w:rsidR="00085582" w:rsidRPr="00AE46F5" w14:paraId="2E0217FC" w14:textId="77777777" w:rsidTr="001A6EB0">
        <w:tblPrEx>
          <w:tblLook w:val="01E0" w:firstRow="1" w:lastRow="1" w:firstColumn="1" w:lastColumn="1" w:noHBand="0" w:noVBand="0"/>
        </w:tblPrEx>
        <w:tc>
          <w:tcPr>
            <w:tcW w:w="1710" w:type="dxa"/>
            <w:vAlign w:val="bottom"/>
          </w:tcPr>
          <w:p w14:paraId="69241F46" w14:textId="77777777" w:rsidR="008F4D96" w:rsidRPr="00AE46F5" w:rsidRDefault="00025263" w:rsidP="00897569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E46F5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กำไรจากการขายเงินลงทุน</w:t>
            </w:r>
          </w:p>
          <w:p w14:paraId="3217071B" w14:textId="0C4D5A4E" w:rsidR="00085582" w:rsidRPr="00AE46F5" w:rsidRDefault="00025263" w:rsidP="000874A3">
            <w:pPr>
              <w:tabs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E46F5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ในบริษัทย่อย</w:t>
            </w:r>
          </w:p>
        </w:tc>
        <w:tc>
          <w:tcPr>
            <w:tcW w:w="537" w:type="dxa"/>
          </w:tcPr>
          <w:p w14:paraId="38786DE0" w14:textId="77777777" w:rsidR="00085582" w:rsidRPr="00AE46F5" w:rsidRDefault="00085582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F1C06C2" w14:textId="77777777" w:rsidR="00085582" w:rsidRPr="00AE46F5" w:rsidRDefault="00085582" w:rsidP="000874A3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</w:tcPr>
          <w:p w14:paraId="713C3F41" w14:textId="77777777" w:rsidR="00085582" w:rsidRPr="00AE46F5" w:rsidRDefault="00085582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F538757" w14:textId="77777777" w:rsidR="00085582" w:rsidRPr="00AE46F5" w:rsidRDefault="00085582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27BEFA5" w14:textId="77777777" w:rsidR="00085582" w:rsidRPr="00AE46F5" w:rsidRDefault="00085582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57A55B04" w14:textId="77777777" w:rsidR="00085582" w:rsidRPr="00AE46F5" w:rsidRDefault="00085582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7DA18CA1" w14:textId="77777777" w:rsidR="00085582" w:rsidRPr="00AE46F5" w:rsidRDefault="00085582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399CF712" w14:textId="77777777" w:rsidR="00085582" w:rsidRPr="00AE46F5" w:rsidRDefault="00085582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55BF4DAC" w14:textId="77777777" w:rsidR="00085582" w:rsidRPr="00AE46F5" w:rsidRDefault="00085582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7139B0C" w14:textId="77777777" w:rsidR="00085582" w:rsidRPr="00AE46F5" w:rsidRDefault="00085582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362FF3DA" w14:textId="77777777" w:rsidR="00085582" w:rsidRPr="00AE46F5" w:rsidRDefault="00085582" w:rsidP="000874A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8AAB986" w14:textId="77777777" w:rsidR="00085582" w:rsidRPr="00AE46F5" w:rsidRDefault="00085582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789C46E2" w14:textId="77777777" w:rsidR="00085582" w:rsidRPr="00AE46F5" w:rsidRDefault="00085582" w:rsidP="000874A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E5839F3" w14:textId="77777777" w:rsidR="00085582" w:rsidRPr="00AE46F5" w:rsidRDefault="00085582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9B3DDD8" w14:textId="77777777" w:rsidR="00085582" w:rsidRPr="00AE46F5" w:rsidRDefault="00085582" w:rsidP="000874A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45274A5" w14:textId="77777777" w:rsidR="00085582" w:rsidRPr="00AE46F5" w:rsidRDefault="00085582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A51BB3B" w14:textId="77777777" w:rsidR="00085582" w:rsidRPr="00AE46F5" w:rsidRDefault="00085582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</w:tcPr>
          <w:p w14:paraId="1C887F62" w14:textId="77777777" w:rsidR="00085582" w:rsidRPr="00AE46F5" w:rsidRDefault="00085582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B8B87E0" w14:textId="77777777" w:rsidR="00085582" w:rsidRPr="00AE46F5" w:rsidRDefault="00085582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2E87BD5" w14:textId="77777777" w:rsidR="00085582" w:rsidRPr="00AE46F5" w:rsidRDefault="00085582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BE383F4" w14:textId="77777777" w:rsidR="00085582" w:rsidRPr="00AE46F5" w:rsidRDefault="00085582" w:rsidP="000874A3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249FEEF" w14:textId="77777777" w:rsidR="00085582" w:rsidRPr="00AE46F5" w:rsidRDefault="00085582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</w:tcPr>
          <w:p w14:paraId="2BC5E1C1" w14:textId="77777777" w:rsidR="00085582" w:rsidRPr="00AE46F5" w:rsidRDefault="00085582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172752A" w14:textId="77777777" w:rsidR="00085582" w:rsidRPr="00AE46F5" w:rsidRDefault="00085582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7F05B41B" w14:textId="77777777" w:rsidR="00085582" w:rsidRPr="00AE46F5" w:rsidRDefault="00085582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18DB6693" w14:textId="77777777" w:rsidR="00085582" w:rsidRPr="00AE46F5" w:rsidRDefault="00085582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33FAC522" w14:textId="77777777" w:rsidR="00085582" w:rsidRPr="00AE46F5" w:rsidRDefault="00085582" w:rsidP="000874A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</w:tcPr>
          <w:p w14:paraId="366977E1" w14:textId="77777777" w:rsidR="00085582" w:rsidRPr="00AE46F5" w:rsidRDefault="00085582" w:rsidP="000874A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0CDB8BB" w14:textId="77777777" w:rsidR="008F4D96" w:rsidRPr="00AE46F5" w:rsidRDefault="008F4D96" w:rsidP="00025263">
            <w:pPr>
              <w:tabs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0728B401" w14:textId="48D1B9B2" w:rsidR="00085582" w:rsidRPr="00AE46F5" w:rsidRDefault="00025263" w:rsidP="00B77F2A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</w:rPr>
              <w:t>120,440</w:t>
            </w:r>
          </w:p>
        </w:tc>
        <w:tc>
          <w:tcPr>
            <w:tcW w:w="238" w:type="dxa"/>
          </w:tcPr>
          <w:p w14:paraId="3F8E45DB" w14:textId="77777777" w:rsidR="00085582" w:rsidRPr="00AE46F5" w:rsidRDefault="00085582" w:rsidP="000874A3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</w:tcPr>
          <w:p w14:paraId="5E34C90F" w14:textId="77777777" w:rsidR="001D1120" w:rsidRPr="00AE46F5" w:rsidRDefault="001D1120" w:rsidP="00025263">
            <w:pPr>
              <w:tabs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501AC4F0" w14:textId="3211569E" w:rsidR="00085582" w:rsidRPr="00AE46F5" w:rsidRDefault="00025263" w:rsidP="00025263">
            <w:pPr>
              <w:tabs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66619A" w:rsidRPr="00AE46F5" w14:paraId="0753CA69" w14:textId="77777777" w:rsidTr="001A6EB0">
        <w:tblPrEx>
          <w:tblLook w:val="01E0" w:firstRow="1" w:lastRow="1" w:firstColumn="1" w:lastColumn="1" w:noHBand="0" w:noVBand="0"/>
        </w:tblPrEx>
        <w:tc>
          <w:tcPr>
            <w:tcW w:w="1710" w:type="dxa"/>
            <w:vAlign w:val="bottom"/>
          </w:tcPr>
          <w:p w14:paraId="7A20919C" w14:textId="77777777" w:rsidR="0066619A" w:rsidRPr="00AE46F5" w:rsidRDefault="0066619A" w:rsidP="00897569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AE46F5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กำไรจากการเปลี่ยนแปลง</w:t>
            </w:r>
          </w:p>
          <w:p w14:paraId="4E7EF85F" w14:textId="55CBB622" w:rsidR="0066619A" w:rsidRPr="00AE46F5" w:rsidRDefault="0066619A" w:rsidP="0066619A">
            <w:pPr>
              <w:tabs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E46F5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สถานะเงินลงทุน</w:t>
            </w:r>
          </w:p>
        </w:tc>
        <w:tc>
          <w:tcPr>
            <w:tcW w:w="537" w:type="dxa"/>
          </w:tcPr>
          <w:p w14:paraId="780B2129" w14:textId="77777777" w:rsidR="0066619A" w:rsidRPr="00AE46F5" w:rsidRDefault="0066619A" w:rsidP="0066619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E041B21" w14:textId="77777777" w:rsidR="0066619A" w:rsidRPr="00AE46F5" w:rsidRDefault="0066619A" w:rsidP="0066619A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</w:tcPr>
          <w:p w14:paraId="5E9196EE" w14:textId="77777777" w:rsidR="0066619A" w:rsidRPr="00AE46F5" w:rsidRDefault="0066619A" w:rsidP="0066619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2580F6A" w14:textId="77777777" w:rsidR="0066619A" w:rsidRPr="00AE46F5" w:rsidRDefault="0066619A" w:rsidP="0066619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7541F03" w14:textId="77777777" w:rsidR="0066619A" w:rsidRPr="00AE46F5" w:rsidRDefault="0066619A" w:rsidP="0066619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51369732" w14:textId="77777777" w:rsidR="0066619A" w:rsidRPr="00AE46F5" w:rsidRDefault="0066619A" w:rsidP="0066619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36534297" w14:textId="77777777" w:rsidR="0066619A" w:rsidRPr="00AE46F5" w:rsidRDefault="0066619A" w:rsidP="0066619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332E6423" w14:textId="77777777" w:rsidR="0066619A" w:rsidRPr="00AE46F5" w:rsidRDefault="0066619A" w:rsidP="0066619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15C45EEB" w14:textId="77777777" w:rsidR="0066619A" w:rsidRPr="00AE46F5" w:rsidRDefault="0066619A" w:rsidP="0066619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97A2CCC" w14:textId="77777777" w:rsidR="0066619A" w:rsidRPr="00AE46F5" w:rsidRDefault="0066619A" w:rsidP="0066619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4F155644" w14:textId="77777777" w:rsidR="0066619A" w:rsidRPr="00AE46F5" w:rsidRDefault="0066619A" w:rsidP="0066619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09B4579" w14:textId="77777777" w:rsidR="0066619A" w:rsidRPr="00AE46F5" w:rsidRDefault="0066619A" w:rsidP="0066619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5FC4F378" w14:textId="77777777" w:rsidR="0066619A" w:rsidRPr="00AE46F5" w:rsidRDefault="0066619A" w:rsidP="0066619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1BD2B7F" w14:textId="77777777" w:rsidR="0066619A" w:rsidRPr="00AE46F5" w:rsidRDefault="0066619A" w:rsidP="0066619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13A7177" w14:textId="77777777" w:rsidR="0066619A" w:rsidRPr="00AE46F5" w:rsidRDefault="0066619A" w:rsidP="0066619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A1FC343" w14:textId="77777777" w:rsidR="0066619A" w:rsidRPr="00AE46F5" w:rsidRDefault="0066619A" w:rsidP="0066619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F92C3DE" w14:textId="77777777" w:rsidR="0066619A" w:rsidRPr="00AE46F5" w:rsidRDefault="0066619A" w:rsidP="0066619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</w:tcPr>
          <w:p w14:paraId="1C711662" w14:textId="77777777" w:rsidR="0066619A" w:rsidRPr="00AE46F5" w:rsidRDefault="0066619A" w:rsidP="0066619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974754F" w14:textId="77777777" w:rsidR="0066619A" w:rsidRPr="00AE46F5" w:rsidRDefault="0066619A" w:rsidP="0066619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C52B05" w14:textId="77777777" w:rsidR="0066619A" w:rsidRPr="00AE46F5" w:rsidRDefault="0066619A" w:rsidP="0066619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E10380D" w14:textId="77777777" w:rsidR="0066619A" w:rsidRPr="00AE46F5" w:rsidRDefault="0066619A" w:rsidP="0066619A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4357BD" w14:textId="77777777" w:rsidR="0066619A" w:rsidRPr="00AE46F5" w:rsidRDefault="0066619A" w:rsidP="0066619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</w:tcPr>
          <w:p w14:paraId="6589C1CD" w14:textId="77777777" w:rsidR="0066619A" w:rsidRPr="00AE46F5" w:rsidRDefault="0066619A" w:rsidP="0066619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0DCD4FF" w14:textId="77777777" w:rsidR="0066619A" w:rsidRPr="00AE46F5" w:rsidRDefault="0066619A" w:rsidP="0066619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62E440AE" w14:textId="77777777" w:rsidR="0066619A" w:rsidRPr="00AE46F5" w:rsidRDefault="0066619A" w:rsidP="0066619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699251C3" w14:textId="77777777" w:rsidR="0066619A" w:rsidRPr="00AE46F5" w:rsidRDefault="0066619A" w:rsidP="0066619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2D579E07" w14:textId="77777777" w:rsidR="0066619A" w:rsidRPr="00AE46F5" w:rsidRDefault="0066619A" w:rsidP="0066619A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</w:tcPr>
          <w:p w14:paraId="15563382" w14:textId="77777777" w:rsidR="0066619A" w:rsidRPr="00AE46F5" w:rsidRDefault="0066619A" w:rsidP="0066619A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702C836" w14:textId="77777777" w:rsidR="0066619A" w:rsidRPr="00AE46F5" w:rsidRDefault="0066619A" w:rsidP="0066619A">
            <w:pPr>
              <w:tabs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30C78C1F" w14:textId="77777777" w:rsidR="0066619A" w:rsidRPr="00AE46F5" w:rsidRDefault="0066619A" w:rsidP="00B77F2A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</w:rPr>
              <w:t>200,903</w:t>
            </w:r>
          </w:p>
        </w:tc>
        <w:tc>
          <w:tcPr>
            <w:tcW w:w="238" w:type="dxa"/>
          </w:tcPr>
          <w:p w14:paraId="72574631" w14:textId="77777777" w:rsidR="0066619A" w:rsidRPr="00AE46F5" w:rsidRDefault="0066619A" w:rsidP="0066619A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192CCA34" w14:textId="77777777" w:rsidR="0066619A" w:rsidRPr="00AE46F5" w:rsidRDefault="0066619A" w:rsidP="0066619A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6655DEDE" w14:textId="77777777" w:rsidR="0066619A" w:rsidRPr="00AE46F5" w:rsidRDefault="0066619A" w:rsidP="0066619A">
            <w:pPr>
              <w:tabs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0874A3" w:rsidRPr="00AE46F5" w14:paraId="5C0E46FD" w14:textId="77777777" w:rsidTr="001A6EB0">
        <w:tblPrEx>
          <w:tblLook w:val="01E0" w:firstRow="1" w:lastRow="1" w:firstColumn="1" w:lastColumn="1" w:noHBand="0" w:noVBand="0"/>
        </w:tblPrEx>
        <w:tc>
          <w:tcPr>
            <w:tcW w:w="1710" w:type="dxa"/>
            <w:vAlign w:val="bottom"/>
          </w:tcPr>
          <w:p w14:paraId="73A340F1" w14:textId="2D07ACCF" w:rsidR="000874A3" w:rsidRPr="00AE46F5" w:rsidRDefault="000874A3" w:rsidP="00897569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กำไรก่อนค่าใช้จ่าย</w:t>
            </w:r>
          </w:p>
        </w:tc>
        <w:tc>
          <w:tcPr>
            <w:tcW w:w="537" w:type="dxa"/>
          </w:tcPr>
          <w:p w14:paraId="58FF579C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6D0D177" w14:textId="77777777" w:rsidR="000874A3" w:rsidRPr="00AE46F5" w:rsidRDefault="000874A3" w:rsidP="000874A3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</w:tcPr>
          <w:p w14:paraId="24009B3F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65091A2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BEFD436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5AACE5B8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35F5B656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2E60C9B3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5226A44E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F7A1ABB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7A603BF7" w14:textId="77777777" w:rsidR="000874A3" w:rsidRPr="00AE46F5" w:rsidRDefault="000874A3" w:rsidP="000874A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8E9703C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0E83913B" w14:textId="77777777" w:rsidR="000874A3" w:rsidRPr="00AE46F5" w:rsidRDefault="000874A3" w:rsidP="000874A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8673955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B0F54DC" w14:textId="77777777" w:rsidR="000874A3" w:rsidRPr="00AE46F5" w:rsidRDefault="000874A3" w:rsidP="000874A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63753BC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3944F01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</w:tcPr>
          <w:p w14:paraId="2BA7AF02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AF1AACE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4327AD4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F9ED043" w14:textId="77777777" w:rsidR="000874A3" w:rsidRPr="00AE46F5" w:rsidRDefault="000874A3" w:rsidP="000874A3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AA86B7D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</w:tcPr>
          <w:p w14:paraId="1A306963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E47BFAC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319118FB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26781373" w14:textId="77777777" w:rsidR="000874A3" w:rsidRPr="00AE46F5" w:rsidRDefault="000874A3" w:rsidP="000874A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678EFA71" w14:textId="77777777" w:rsidR="000874A3" w:rsidRPr="00AE46F5" w:rsidRDefault="000874A3" w:rsidP="000874A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</w:tcPr>
          <w:p w14:paraId="732AAED1" w14:textId="77777777" w:rsidR="000874A3" w:rsidRPr="00AE46F5" w:rsidRDefault="000874A3" w:rsidP="000874A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47818C19" w14:textId="2BA770E6" w:rsidR="000874A3" w:rsidRPr="00AE46F5" w:rsidRDefault="00A4316B" w:rsidP="00B77F2A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BB554B">
              <w:rPr>
                <w:rFonts w:asciiTheme="majorBidi" w:hAnsiTheme="majorBidi" w:cstheme="majorBidi"/>
                <w:sz w:val="19"/>
                <w:szCs w:val="19"/>
              </w:rPr>
              <w:t>81</w:t>
            </w:r>
            <w:r w:rsidRPr="00AE46F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BB554B">
              <w:rPr>
                <w:rFonts w:asciiTheme="majorBidi" w:hAnsiTheme="majorBidi" w:cstheme="majorBidi"/>
                <w:sz w:val="19"/>
                <w:szCs w:val="19"/>
              </w:rPr>
              <w:t>55</w:t>
            </w:r>
            <w:r w:rsidR="004872CC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238" w:type="dxa"/>
          </w:tcPr>
          <w:p w14:paraId="4FE884CE" w14:textId="77777777" w:rsidR="000874A3" w:rsidRPr="00AE46F5" w:rsidRDefault="000874A3" w:rsidP="000874A3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63BB7FE" w14:textId="590074BC" w:rsidR="000874A3" w:rsidRPr="00AE46F5" w:rsidRDefault="00651D85" w:rsidP="00651D85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</w:rPr>
              <w:t>284,334</w:t>
            </w:r>
          </w:p>
        </w:tc>
      </w:tr>
      <w:tr w:rsidR="00BA561A" w:rsidRPr="00AE46F5" w14:paraId="0389B1F5" w14:textId="77777777" w:rsidTr="00BA561A">
        <w:tblPrEx>
          <w:tblLook w:val="01E0" w:firstRow="1" w:lastRow="1" w:firstColumn="1" w:lastColumn="1" w:noHBand="0" w:noVBand="0"/>
        </w:tblPrEx>
        <w:tc>
          <w:tcPr>
            <w:tcW w:w="1710" w:type="dxa"/>
            <w:vAlign w:val="bottom"/>
          </w:tcPr>
          <w:p w14:paraId="4F94D9F2" w14:textId="0244FE87" w:rsidR="00BA561A" w:rsidRPr="00AE46F5" w:rsidRDefault="00BA561A" w:rsidP="00C23EF0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ต้นทุนการจัดจำหน่ายแล</w:t>
            </w:r>
            <w:r w:rsidRPr="00AE46F5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ะ</w:t>
            </w:r>
          </w:p>
          <w:p w14:paraId="2793E10A" w14:textId="5BF1D9B1" w:rsidR="00BA561A" w:rsidRPr="00AE46F5" w:rsidRDefault="00BA561A" w:rsidP="00BA561A">
            <w:pPr>
              <w:tabs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  </w:t>
            </w:r>
            <w:r w:rsidRPr="00AE46F5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ค่าใช้จ่ายในการบริหา</w:t>
            </w:r>
            <w:r w:rsidR="00C23EF0"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ร</w:t>
            </w:r>
          </w:p>
        </w:tc>
        <w:tc>
          <w:tcPr>
            <w:tcW w:w="537" w:type="dxa"/>
          </w:tcPr>
          <w:p w14:paraId="6F2D1785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FEC2FD2" w14:textId="77777777" w:rsidR="00BA561A" w:rsidRPr="00AE46F5" w:rsidRDefault="00BA561A" w:rsidP="00BA561A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</w:tcPr>
          <w:p w14:paraId="12F3515A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B8496CE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89A1DA6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5B7047B7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7D7C0C39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1AEDD142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30818FD8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75781427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1AAA0F56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91B10C4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6E5EDD5B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85EE811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BF99F53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2623A79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D6A0F97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</w:tcPr>
          <w:p w14:paraId="68E519AD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816EB93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2582531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A97AAE1" w14:textId="77777777" w:rsidR="00BA561A" w:rsidRPr="00AE46F5" w:rsidRDefault="00BA561A" w:rsidP="00BA561A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7837106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</w:tcPr>
          <w:p w14:paraId="6893D39C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A29FF1C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082C9D2F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3296B68B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5AE5BB40" w14:textId="77777777" w:rsidR="00BA561A" w:rsidRPr="00AE46F5" w:rsidRDefault="00BA561A" w:rsidP="00BA561A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</w:tcPr>
          <w:p w14:paraId="3A4D6E67" w14:textId="77777777" w:rsidR="00BA561A" w:rsidRPr="00AE46F5" w:rsidRDefault="00BA561A" w:rsidP="00BA561A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E59AC5B" w14:textId="77777777" w:rsidR="00BA561A" w:rsidRPr="00AE46F5" w:rsidRDefault="00BA561A" w:rsidP="00BA561A">
            <w:pPr>
              <w:tabs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47912B53" w14:textId="3D15F4B6" w:rsidR="00BA561A" w:rsidRPr="00AE46F5" w:rsidRDefault="00BA561A" w:rsidP="00B77F2A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</w:rPr>
              <w:t>(193,371)</w:t>
            </w:r>
          </w:p>
        </w:tc>
        <w:tc>
          <w:tcPr>
            <w:tcW w:w="238" w:type="dxa"/>
          </w:tcPr>
          <w:p w14:paraId="2737FB0D" w14:textId="77777777" w:rsidR="00BA561A" w:rsidRPr="00AE46F5" w:rsidRDefault="00BA561A" w:rsidP="00BA561A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0C385A33" w14:textId="77777777" w:rsidR="00BA561A" w:rsidRPr="00AE46F5" w:rsidRDefault="00BA561A" w:rsidP="00BA561A">
            <w:pPr>
              <w:tabs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29A6EAC8" w14:textId="4D81EB9A" w:rsidR="00BA561A" w:rsidRPr="00AE46F5" w:rsidRDefault="00BA561A" w:rsidP="00ED4E4F">
            <w:pPr>
              <w:tabs>
                <w:tab w:val="decimal" w:pos="457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</w:rPr>
              <w:t>(177,177)</w:t>
            </w:r>
          </w:p>
        </w:tc>
      </w:tr>
      <w:tr w:rsidR="00BA561A" w:rsidRPr="00AE46F5" w14:paraId="2E4B7A25" w14:textId="77777777" w:rsidTr="000874A3">
        <w:tblPrEx>
          <w:tblLook w:val="01E0" w:firstRow="1" w:lastRow="1" w:firstColumn="1" w:lastColumn="1" w:noHBand="0" w:noVBand="0"/>
        </w:tblPrEx>
        <w:tc>
          <w:tcPr>
            <w:tcW w:w="1710" w:type="dxa"/>
            <w:vAlign w:val="bottom"/>
          </w:tcPr>
          <w:p w14:paraId="557AE557" w14:textId="2BFCB31B" w:rsidR="00BA561A" w:rsidRPr="00AE46F5" w:rsidRDefault="00BA561A" w:rsidP="00897569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537" w:type="dxa"/>
          </w:tcPr>
          <w:p w14:paraId="66BD193D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F7E22CE" w14:textId="77777777" w:rsidR="00BA561A" w:rsidRPr="00AE46F5" w:rsidRDefault="00BA561A" w:rsidP="00BA561A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</w:tcPr>
          <w:p w14:paraId="250A3D63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4E1BEE2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3649541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34BEBE73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149D0178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664E1B34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5D768616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702DEEC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342ED0E9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31157EF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4B6724C5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EFA7535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96F4259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C515734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78B3DEF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</w:tcPr>
          <w:p w14:paraId="53D3BDB5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D21B852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1A90D64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D736283" w14:textId="77777777" w:rsidR="00BA561A" w:rsidRPr="00AE46F5" w:rsidRDefault="00BA561A" w:rsidP="00BA561A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E97035E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</w:tcPr>
          <w:p w14:paraId="32692DCD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80EE6AB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3EB3F5C1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18E7B978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0CC2E798" w14:textId="77777777" w:rsidR="00BA561A" w:rsidRPr="00AE46F5" w:rsidRDefault="00BA561A" w:rsidP="00BA561A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</w:tcPr>
          <w:p w14:paraId="2C3B7222" w14:textId="77777777" w:rsidR="00BA561A" w:rsidRPr="00AE46F5" w:rsidRDefault="00BA561A" w:rsidP="00BA561A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F9659DD" w14:textId="26365905" w:rsidR="00BA561A" w:rsidRPr="00AE46F5" w:rsidRDefault="00BA561A" w:rsidP="00B77F2A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E46F5">
              <w:rPr>
                <w:rFonts w:asciiTheme="majorBidi" w:hAnsiTheme="majorBidi"/>
                <w:sz w:val="19"/>
                <w:szCs w:val="19"/>
                <w:cs/>
              </w:rPr>
              <w:t>(</w:t>
            </w:r>
            <w:r w:rsidR="00250470" w:rsidRPr="00250470">
              <w:rPr>
                <w:rFonts w:asciiTheme="majorBidi" w:hAnsiTheme="majorBidi"/>
                <w:sz w:val="19"/>
                <w:szCs w:val="19"/>
              </w:rPr>
              <w:t>74</w:t>
            </w:r>
            <w:r w:rsidRPr="00AE46F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250470" w:rsidRPr="00250470">
              <w:rPr>
                <w:rFonts w:asciiTheme="majorBidi" w:hAnsiTheme="majorBidi"/>
                <w:sz w:val="19"/>
                <w:szCs w:val="19"/>
              </w:rPr>
              <w:t>859</w:t>
            </w:r>
            <w:r w:rsidRPr="00AE46F5">
              <w:rPr>
                <w:rFonts w:asciiTheme="majorBidi" w:hAnsiTheme="majorBidi"/>
                <w:sz w:val="19"/>
                <w:szCs w:val="19"/>
                <w:cs/>
              </w:rPr>
              <w:t>)</w:t>
            </w:r>
          </w:p>
        </w:tc>
        <w:tc>
          <w:tcPr>
            <w:tcW w:w="238" w:type="dxa"/>
          </w:tcPr>
          <w:p w14:paraId="4602797B" w14:textId="77777777" w:rsidR="00BA561A" w:rsidRPr="00AE46F5" w:rsidRDefault="00BA561A" w:rsidP="00BA561A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</w:tcPr>
          <w:p w14:paraId="67FB49CF" w14:textId="2943F29C" w:rsidR="00BA561A" w:rsidRPr="00AE46F5" w:rsidRDefault="00BA561A" w:rsidP="00BA561A">
            <w:pPr>
              <w:tabs>
                <w:tab w:val="decimal" w:pos="457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</w:rPr>
              <w:t>(78,854)</w:t>
            </w:r>
          </w:p>
        </w:tc>
      </w:tr>
      <w:tr w:rsidR="00BA561A" w:rsidRPr="00AE46F5" w14:paraId="563CF24B" w14:textId="77777777" w:rsidTr="000874A3">
        <w:tblPrEx>
          <w:tblLook w:val="01E0" w:firstRow="1" w:lastRow="1" w:firstColumn="1" w:lastColumn="1" w:noHBand="0" w:noVBand="0"/>
        </w:tblPrEx>
        <w:tc>
          <w:tcPr>
            <w:tcW w:w="1710" w:type="dxa"/>
            <w:vAlign w:val="bottom"/>
          </w:tcPr>
          <w:p w14:paraId="2B756D72" w14:textId="622422AF" w:rsidR="00BA561A" w:rsidRPr="00AE46F5" w:rsidRDefault="00282D77" w:rsidP="00897569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กลับรายการ (</w:t>
            </w:r>
            <w:r w:rsidR="00BA561A"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) </w:t>
            </w:r>
            <w:r w:rsidR="00BA561A"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จาก</w:t>
            </w:r>
            <w:r w:rsidR="00B95992"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การ</w:t>
            </w:r>
          </w:p>
        </w:tc>
        <w:tc>
          <w:tcPr>
            <w:tcW w:w="537" w:type="dxa"/>
          </w:tcPr>
          <w:p w14:paraId="52F481E2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927A248" w14:textId="77777777" w:rsidR="00BA561A" w:rsidRPr="00AD5E68" w:rsidRDefault="00BA561A" w:rsidP="00BA561A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</w:tcPr>
          <w:p w14:paraId="50895C34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0A30BA3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A023066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51079E22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2C4A5977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3B56FF46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138C007E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7CFB9000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59D052F9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0C07C7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709337A7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ACB041E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969D5E1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C3EF08E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59F4CEF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</w:tcPr>
          <w:p w14:paraId="4B571C07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7DB2304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CDB2E90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F96298B" w14:textId="77777777" w:rsidR="00BA561A" w:rsidRPr="00AE46F5" w:rsidRDefault="00BA561A" w:rsidP="00BA561A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EC4B488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</w:tcPr>
          <w:p w14:paraId="7B4E829F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DF5F6F7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3010161B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42CE25F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78F54B2C" w14:textId="77777777" w:rsidR="00BA561A" w:rsidRPr="00AE46F5" w:rsidRDefault="00BA561A" w:rsidP="00BA561A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</w:tcPr>
          <w:p w14:paraId="7551D024" w14:textId="77777777" w:rsidR="00BA561A" w:rsidRPr="00AE46F5" w:rsidRDefault="00BA561A" w:rsidP="00BA561A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EAAEA57" w14:textId="77777777" w:rsidR="00BA561A" w:rsidRPr="00AE46F5" w:rsidRDefault="00BA561A" w:rsidP="00BA561A">
            <w:pPr>
              <w:tabs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dxa"/>
          </w:tcPr>
          <w:p w14:paraId="5DECEFC8" w14:textId="77777777" w:rsidR="00BA561A" w:rsidRPr="00AE46F5" w:rsidRDefault="00BA561A" w:rsidP="00BA561A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</w:tcPr>
          <w:p w14:paraId="65B7C63D" w14:textId="77777777" w:rsidR="00BA561A" w:rsidRPr="00AE46F5" w:rsidRDefault="00BA561A" w:rsidP="00BA561A">
            <w:pPr>
              <w:tabs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A561A" w:rsidRPr="00AE46F5" w14:paraId="507A2BEA" w14:textId="77777777" w:rsidTr="00282D77">
        <w:tblPrEx>
          <w:tblLook w:val="01E0" w:firstRow="1" w:lastRow="1" w:firstColumn="1" w:lastColumn="1" w:noHBand="0" w:noVBand="0"/>
        </w:tblPrEx>
        <w:tc>
          <w:tcPr>
            <w:tcW w:w="1710" w:type="dxa"/>
            <w:vAlign w:val="bottom"/>
          </w:tcPr>
          <w:p w14:paraId="037DDB8A" w14:textId="00EB68E7" w:rsidR="00BA561A" w:rsidRPr="00AE46F5" w:rsidRDefault="00B95992" w:rsidP="00282D77">
            <w:pPr>
              <w:tabs>
                <w:tab w:val="left" w:pos="0"/>
              </w:tabs>
              <w:spacing w:line="240" w:lineRule="auto"/>
              <w:ind w:right="-200" w:hanging="11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  </w:t>
            </w:r>
            <w:r w:rsidR="00282D77"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ด้อยค่า</w:t>
            </w:r>
            <w:r w:rsidR="00BA561A"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ซึ่งเป็นไปตาม </w:t>
            </w:r>
            <w:r w:rsidR="00BA561A" w:rsidRPr="00AE46F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TFRS 9</w:t>
            </w:r>
          </w:p>
        </w:tc>
        <w:tc>
          <w:tcPr>
            <w:tcW w:w="537" w:type="dxa"/>
          </w:tcPr>
          <w:p w14:paraId="0E5BF901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96C53DB" w14:textId="77777777" w:rsidR="00BA561A" w:rsidRPr="00AE46F5" w:rsidRDefault="00BA561A" w:rsidP="00BA561A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</w:tcPr>
          <w:p w14:paraId="4BD9F71D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3E9E570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F139B41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6E37F4D6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73B8A8FB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0E378D1D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042D429E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576159E6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4CC2B6BA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4E8E62B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55D2EF57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834AFC7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8483099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47D261D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02BF9C9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</w:tcPr>
          <w:p w14:paraId="021A3FEE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41351DF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438ABA3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D1D4B9A" w14:textId="77777777" w:rsidR="00BA561A" w:rsidRPr="00AE46F5" w:rsidRDefault="00BA561A" w:rsidP="00BA561A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7EA4668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</w:tcPr>
          <w:p w14:paraId="219C008A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8CD722A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7CA1B2C2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6253C645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42EA2067" w14:textId="77777777" w:rsidR="00BA561A" w:rsidRPr="00AE46F5" w:rsidRDefault="00BA561A" w:rsidP="00BA561A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</w:tcPr>
          <w:p w14:paraId="2AE9F95E" w14:textId="77777777" w:rsidR="00BA561A" w:rsidRPr="00AE46F5" w:rsidRDefault="00BA561A" w:rsidP="00BA561A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D105ED7" w14:textId="14D39EA0" w:rsidR="00BA561A" w:rsidRPr="00AE46F5" w:rsidRDefault="00BA561A" w:rsidP="00B77F2A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</w:rPr>
              <w:t>78</w:t>
            </w:r>
          </w:p>
        </w:tc>
        <w:tc>
          <w:tcPr>
            <w:tcW w:w="238" w:type="dxa"/>
          </w:tcPr>
          <w:p w14:paraId="28135A30" w14:textId="77777777" w:rsidR="00BA561A" w:rsidRPr="00AE46F5" w:rsidRDefault="00BA561A" w:rsidP="00BA561A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</w:tcPr>
          <w:p w14:paraId="0977B57D" w14:textId="7B13554F" w:rsidR="00BA561A" w:rsidRPr="00AE46F5" w:rsidRDefault="00BA561A" w:rsidP="00BA561A">
            <w:pPr>
              <w:tabs>
                <w:tab w:val="decimal" w:pos="457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E46F5">
              <w:rPr>
                <w:rFonts w:asciiTheme="majorBidi" w:hAnsiTheme="majorBidi"/>
                <w:sz w:val="19"/>
                <w:szCs w:val="19"/>
                <w:cs/>
              </w:rPr>
              <w:t>(</w:t>
            </w:r>
            <w:r w:rsidR="00250470" w:rsidRPr="00250470">
              <w:rPr>
                <w:rFonts w:asciiTheme="majorBidi" w:hAnsiTheme="majorBidi"/>
                <w:sz w:val="19"/>
                <w:szCs w:val="19"/>
              </w:rPr>
              <w:t>36</w:t>
            </w:r>
            <w:r w:rsidRPr="00AE46F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250470" w:rsidRPr="00250470">
              <w:rPr>
                <w:rFonts w:asciiTheme="majorBidi" w:hAnsiTheme="majorBidi" w:cstheme="majorBidi"/>
                <w:sz w:val="19"/>
                <w:szCs w:val="19"/>
              </w:rPr>
              <w:t>471</w:t>
            </w:r>
            <w:r w:rsidRPr="00AE46F5">
              <w:rPr>
                <w:rFonts w:asciiTheme="majorBidi" w:hAnsiTheme="majorBidi"/>
                <w:sz w:val="19"/>
                <w:szCs w:val="19"/>
                <w:cs/>
              </w:rPr>
              <w:t>)</w:t>
            </w:r>
          </w:p>
        </w:tc>
      </w:tr>
      <w:tr w:rsidR="00BA561A" w:rsidRPr="00AE46F5" w14:paraId="2E3B0093" w14:textId="77777777" w:rsidTr="000874A3">
        <w:tblPrEx>
          <w:tblLook w:val="01E0" w:firstRow="1" w:lastRow="1" w:firstColumn="1" w:lastColumn="1" w:noHBand="0" w:noVBand="0"/>
        </w:tblPrEx>
        <w:tc>
          <w:tcPr>
            <w:tcW w:w="1710" w:type="dxa"/>
            <w:vAlign w:val="bottom"/>
          </w:tcPr>
          <w:p w14:paraId="0060A629" w14:textId="293AE1FC" w:rsidR="00BA561A" w:rsidRPr="00AE46F5" w:rsidRDefault="00BA561A" w:rsidP="00897569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ส่วนแบ่งกำไรจากเงินลงทุน</w:t>
            </w:r>
          </w:p>
        </w:tc>
        <w:tc>
          <w:tcPr>
            <w:tcW w:w="537" w:type="dxa"/>
          </w:tcPr>
          <w:p w14:paraId="16D3355C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FB2C252" w14:textId="77777777" w:rsidR="00BA561A" w:rsidRPr="00AE46F5" w:rsidRDefault="00BA561A" w:rsidP="00BA561A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</w:tcPr>
          <w:p w14:paraId="47D598F7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85A0B3A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16DA58E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46753198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18FC7B79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29198FF9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54B51414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41D02E30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6A88C8FE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C93A526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6733535B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711BEDF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ED451AB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24DF319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373E817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</w:tcPr>
          <w:p w14:paraId="009B8450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92FAF40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563214F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701D10E" w14:textId="77777777" w:rsidR="00BA561A" w:rsidRPr="00AE46F5" w:rsidRDefault="00BA561A" w:rsidP="00BA561A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BBDDB82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</w:tcPr>
          <w:p w14:paraId="0D9AC067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4D3EF69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51944744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407ED76A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5D1AE3EF" w14:textId="77777777" w:rsidR="00BA561A" w:rsidRPr="00AE46F5" w:rsidRDefault="00BA561A" w:rsidP="00BA561A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</w:tcPr>
          <w:p w14:paraId="6BA72D46" w14:textId="77777777" w:rsidR="00BA561A" w:rsidRPr="00AE46F5" w:rsidRDefault="00BA561A" w:rsidP="00BA561A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780D463" w14:textId="77777777" w:rsidR="00BA561A" w:rsidRPr="00AE46F5" w:rsidRDefault="00BA561A" w:rsidP="00BA561A">
            <w:pPr>
              <w:tabs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dxa"/>
          </w:tcPr>
          <w:p w14:paraId="74609A7A" w14:textId="77777777" w:rsidR="00BA561A" w:rsidRPr="00AE46F5" w:rsidRDefault="00BA561A" w:rsidP="00BA561A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</w:tcPr>
          <w:p w14:paraId="39132338" w14:textId="77777777" w:rsidR="00BA561A" w:rsidRPr="00AE46F5" w:rsidRDefault="00BA561A" w:rsidP="00BA561A">
            <w:pPr>
              <w:tabs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A561A" w:rsidRPr="00AE46F5" w14:paraId="0C181E38" w14:textId="77777777" w:rsidTr="00E267F0">
        <w:tblPrEx>
          <w:tblLook w:val="01E0" w:firstRow="1" w:lastRow="1" w:firstColumn="1" w:lastColumn="1" w:noHBand="0" w:noVBand="0"/>
        </w:tblPrEx>
        <w:tc>
          <w:tcPr>
            <w:tcW w:w="1710" w:type="dxa"/>
            <w:vAlign w:val="bottom"/>
          </w:tcPr>
          <w:p w14:paraId="0222D573" w14:textId="4B042A29" w:rsidR="00BA561A" w:rsidRPr="00AE46F5" w:rsidRDefault="00BA561A" w:rsidP="00BA561A">
            <w:pPr>
              <w:tabs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ในบริษัทร่วมและการ</w:t>
            </w: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</w:t>
            </w:r>
          </w:p>
        </w:tc>
        <w:tc>
          <w:tcPr>
            <w:tcW w:w="537" w:type="dxa"/>
          </w:tcPr>
          <w:p w14:paraId="0D6357C0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72A125B" w14:textId="77777777" w:rsidR="00BA561A" w:rsidRPr="00AE46F5" w:rsidRDefault="00BA561A" w:rsidP="00BA561A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</w:tcPr>
          <w:p w14:paraId="640F00FA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EA56172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998181A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7AE14E12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307D0452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471B9A53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08FC4882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51765B59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449B410B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31B296D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1410F9B1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A47AC87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AB29DD8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15E4967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932B767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</w:tcPr>
          <w:p w14:paraId="59B2D317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C59100B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FC9450C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76AA90A" w14:textId="77777777" w:rsidR="00BA561A" w:rsidRPr="00AE46F5" w:rsidRDefault="00BA561A" w:rsidP="00BA561A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1E3A9A4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</w:tcPr>
          <w:p w14:paraId="55EFDD95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E147145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214A6399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3DDB9E0D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2D4B3EC7" w14:textId="77777777" w:rsidR="00BA561A" w:rsidRPr="00AE46F5" w:rsidRDefault="00BA561A" w:rsidP="00BA561A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</w:tcPr>
          <w:p w14:paraId="3AB41AE8" w14:textId="77777777" w:rsidR="00BA561A" w:rsidRPr="00AE46F5" w:rsidRDefault="00BA561A" w:rsidP="00BA561A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A78FC1E" w14:textId="77777777" w:rsidR="00BA561A" w:rsidRPr="00AE46F5" w:rsidRDefault="00BA561A" w:rsidP="00BA561A">
            <w:pPr>
              <w:tabs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dxa"/>
          </w:tcPr>
          <w:p w14:paraId="7E6CC976" w14:textId="77777777" w:rsidR="00BA561A" w:rsidRPr="00AE46F5" w:rsidRDefault="00BA561A" w:rsidP="00BA561A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</w:tcPr>
          <w:p w14:paraId="2E79A768" w14:textId="77777777" w:rsidR="00BA561A" w:rsidRPr="00AE46F5" w:rsidRDefault="00BA561A" w:rsidP="00BA561A">
            <w:pPr>
              <w:tabs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A561A" w:rsidRPr="00AE46F5" w14:paraId="78143C02" w14:textId="77777777" w:rsidTr="00B95992">
        <w:tblPrEx>
          <w:tblLook w:val="01E0" w:firstRow="1" w:lastRow="1" w:firstColumn="1" w:lastColumn="1" w:noHBand="0" w:noVBand="0"/>
        </w:tblPrEx>
        <w:tc>
          <w:tcPr>
            <w:tcW w:w="1710" w:type="dxa"/>
            <w:vAlign w:val="bottom"/>
          </w:tcPr>
          <w:p w14:paraId="2931BC60" w14:textId="39A647EE" w:rsidR="00BA561A" w:rsidRPr="00AE46F5" w:rsidRDefault="00BA561A" w:rsidP="00B95992">
            <w:pPr>
              <w:tabs>
                <w:tab w:val="left" w:pos="0"/>
              </w:tabs>
              <w:spacing w:line="240" w:lineRule="auto"/>
              <w:ind w:right="-20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ร่วมค้าที่ใช้วิธีส่วนได้เสีย</w:t>
            </w:r>
          </w:p>
        </w:tc>
        <w:tc>
          <w:tcPr>
            <w:tcW w:w="537" w:type="dxa"/>
          </w:tcPr>
          <w:p w14:paraId="74148A6F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30FC32D" w14:textId="77777777" w:rsidR="00BA561A" w:rsidRPr="00AE46F5" w:rsidRDefault="00BA561A" w:rsidP="00BA561A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</w:tcPr>
          <w:p w14:paraId="1EBF831F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415F3B6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933507A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50A33D79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217A2D0A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671EA98E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1E5B8D05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393DC9E4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1276F7D6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90E9592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3F8CF128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D0C73C2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1C1A65B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D17B278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1269564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</w:tcPr>
          <w:p w14:paraId="103DE82F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2011829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F08A280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94EFEE3" w14:textId="77777777" w:rsidR="00BA561A" w:rsidRPr="00AE46F5" w:rsidRDefault="00BA561A" w:rsidP="00BA561A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6952402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</w:tcPr>
          <w:p w14:paraId="42931686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FD3FC8E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228CA051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07EEF6E8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7582CD96" w14:textId="77777777" w:rsidR="00BA561A" w:rsidRPr="00AE46F5" w:rsidRDefault="00BA561A" w:rsidP="00BA561A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</w:tcPr>
          <w:p w14:paraId="3615F33F" w14:textId="77777777" w:rsidR="00BA561A" w:rsidRPr="00AE46F5" w:rsidRDefault="00BA561A" w:rsidP="00BA561A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3218631" w14:textId="3BCF3F91" w:rsidR="00BA561A" w:rsidRPr="00AE46F5" w:rsidRDefault="00A6174D" w:rsidP="00B77F2A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872CC">
              <w:rPr>
                <w:rFonts w:asciiTheme="majorBidi" w:hAnsiTheme="majorBidi" w:cstheme="majorBidi"/>
                <w:sz w:val="19"/>
                <w:szCs w:val="19"/>
              </w:rPr>
              <w:t>8,658</w:t>
            </w:r>
          </w:p>
        </w:tc>
        <w:tc>
          <w:tcPr>
            <w:tcW w:w="238" w:type="dxa"/>
          </w:tcPr>
          <w:p w14:paraId="3825B229" w14:textId="77777777" w:rsidR="00BA561A" w:rsidRPr="00AE46F5" w:rsidRDefault="00BA561A" w:rsidP="00BA561A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193096C1" w14:textId="7AA37AE8" w:rsidR="00BA561A" w:rsidRPr="00AE46F5" w:rsidRDefault="00250470" w:rsidP="00BA561A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250470">
              <w:rPr>
                <w:rFonts w:asciiTheme="majorBidi" w:hAnsiTheme="majorBidi"/>
                <w:sz w:val="19"/>
                <w:szCs w:val="19"/>
              </w:rPr>
              <w:t>71</w:t>
            </w:r>
            <w:r w:rsidR="00BA561A" w:rsidRPr="00AE46F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250470">
              <w:rPr>
                <w:rFonts w:asciiTheme="majorBidi" w:hAnsiTheme="majorBidi"/>
                <w:sz w:val="19"/>
                <w:szCs w:val="19"/>
              </w:rPr>
              <w:t>980</w:t>
            </w:r>
          </w:p>
        </w:tc>
      </w:tr>
      <w:tr w:rsidR="00BA561A" w:rsidRPr="00AE46F5" w14:paraId="4EF31DB1" w14:textId="77777777" w:rsidTr="00E267F0">
        <w:tblPrEx>
          <w:tblLook w:val="01E0" w:firstRow="1" w:lastRow="1" w:firstColumn="1" w:lastColumn="1" w:noHBand="0" w:noVBand="0"/>
        </w:tblPrEx>
        <w:tc>
          <w:tcPr>
            <w:tcW w:w="1710" w:type="dxa"/>
            <w:vAlign w:val="bottom"/>
          </w:tcPr>
          <w:p w14:paraId="38E294C1" w14:textId="38D0F94D" w:rsidR="00BA561A" w:rsidRPr="00AE46F5" w:rsidRDefault="00BA561A" w:rsidP="00897569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กำไรก่อนภาษีเงินได้</w:t>
            </w:r>
          </w:p>
        </w:tc>
        <w:tc>
          <w:tcPr>
            <w:tcW w:w="537" w:type="dxa"/>
          </w:tcPr>
          <w:p w14:paraId="67718784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968BB8F" w14:textId="77777777" w:rsidR="00BA561A" w:rsidRPr="00AE46F5" w:rsidRDefault="00BA561A" w:rsidP="00BA561A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</w:tcPr>
          <w:p w14:paraId="11EFFFF2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F3A93B9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541EB83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0CF4C920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25D47D82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63DFB67F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186910EA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11BA8E45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3CF09574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4A2594E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13490132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2BF9861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B45AA70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AA8656C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947DF2A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</w:tcPr>
          <w:p w14:paraId="45491CB5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0DF2C6A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CB79E20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B39ED45" w14:textId="77777777" w:rsidR="00BA561A" w:rsidRPr="00AE46F5" w:rsidRDefault="00BA561A" w:rsidP="00BA561A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8503A06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</w:tcPr>
          <w:p w14:paraId="58CEB65E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D372B37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18818226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3B6AA2E1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04F758A0" w14:textId="77777777" w:rsidR="00BA561A" w:rsidRPr="00AE46F5" w:rsidRDefault="00BA561A" w:rsidP="00BA561A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</w:tcPr>
          <w:p w14:paraId="200F9F29" w14:textId="77777777" w:rsidR="00BA561A" w:rsidRPr="00AE46F5" w:rsidRDefault="00BA561A" w:rsidP="00BA561A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259A1BE" w14:textId="04C5F2EE" w:rsidR="00BA561A" w:rsidRPr="00AE46F5" w:rsidRDefault="00BA561A" w:rsidP="00B77F2A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7763AE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4872CC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C2E2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4872CC">
              <w:rPr>
                <w:rFonts w:asciiTheme="majorBidi" w:hAnsiTheme="majorBidi" w:cstheme="majorBidi"/>
                <w:sz w:val="19"/>
                <w:szCs w:val="19"/>
              </w:rPr>
              <w:t>057</w:t>
            </w:r>
          </w:p>
        </w:tc>
        <w:tc>
          <w:tcPr>
            <w:tcW w:w="238" w:type="dxa"/>
          </w:tcPr>
          <w:p w14:paraId="139EB232" w14:textId="77777777" w:rsidR="00BA561A" w:rsidRPr="00AE46F5" w:rsidRDefault="00BA561A" w:rsidP="00BA561A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A26D62B" w14:textId="7C0AA729" w:rsidR="00BA561A" w:rsidRPr="00AE46F5" w:rsidRDefault="00BA561A" w:rsidP="00BA561A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</w:rPr>
              <w:t>63,812</w:t>
            </w:r>
          </w:p>
        </w:tc>
      </w:tr>
      <w:tr w:rsidR="00BA561A" w:rsidRPr="00AE46F5" w14:paraId="1D851E8D" w14:textId="77777777" w:rsidTr="00E267F0">
        <w:tblPrEx>
          <w:tblLook w:val="01E0" w:firstRow="1" w:lastRow="1" w:firstColumn="1" w:lastColumn="1" w:noHBand="0" w:noVBand="0"/>
        </w:tblPrEx>
        <w:tc>
          <w:tcPr>
            <w:tcW w:w="1710" w:type="dxa"/>
            <w:vAlign w:val="bottom"/>
          </w:tcPr>
          <w:p w14:paraId="5DB4BA6D" w14:textId="51BCED5D" w:rsidR="00BA561A" w:rsidRPr="00AE46F5" w:rsidRDefault="009E28A1" w:rsidP="00897569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</w:t>
            </w:r>
            <w:r w:rsidRPr="00AE46F5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(ค่าใช้จ่าย)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537" w:type="dxa"/>
          </w:tcPr>
          <w:p w14:paraId="7960DB95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3D4EA3A" w14:textId="77777777" w:rsidR="00BA561A" w:rsidRPr="00AE46F5" w:rsidRDefault="00BA561A" w:rsidP="00BA561A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</w:tcPr>
          <w:p w14:paraId="6A2A79BA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A8CB96C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3B250CF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6AD2D051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348E9954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5D9D068D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6C1143A9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D5D8E92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393371B3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59DA0D8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0B303685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3A83AB2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7E0A936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0C861B3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258C4DB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</w:tcPr>
          <w:p w14:paraId="4284BB35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90EC7B0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70FB4F5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09DE4F5" w14:textId="77777777" w:rsidR="00BA561A" w:rsidRPr="00AE46F5" w:rsidRDefault="00BA561A" w:rsidP="00BA561A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4656F90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</w:tcPr>
          <w:p w14:paraId="427591A6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36158D5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3899C0D1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D86D8CE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39385098" w14:textId="77777777" w:rsidR="00BA561A" w:rsidRPr="00AE46F5" w:rsidRDefault="00BA561A" w:rsidP="00BA561A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</w:tcPr>
          <w:p w14:paraId="4078B780" w14:textId="77777777" w:rsidR="00BA561A" w:rsidRPr="00AE46F5" w:rsidRDefault="00BA561A" w:rsidP="00BA561A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22492FF" w14:textId="210DD603" w:rsidR="00BA561A" w:rsidRPr="00AE46F5" w:rsidRDefault="00550590" w:rsidP="00B77F2A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  <w:r w:rsidRPr="00550590">
              <w:rPr>
                <w:rFonts w:asciiTheme="majorBidi" w:hAnsiTheme="majorBidi" w:cstheme="majorBidi"/>
                <w:sz w:val="19"/>
                <w:szCs w:val="19"/>
              </w:rPr>
              <w:t>(19,849)</w:t>
            </w:r>
          </w:p>
        </w:tc>
        <w:tc>
          <w:tcPr>
            <w:tcW w:w="238" w:type="dxa"/>
          </w:tcPr>
          <w:p w14:paraId="00283741" w14:textId="77777777" w:rsidR="00BA561A" w:rsidRPr="00AE46F5" w:rsidRDefault="00BA561A" w:rsidP="00BA561A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21DC5A68" w14:textId="3FBBD903" w:rsidR="00BA561A" w:rsidRPr="00AE46F5" w:rsidRDefault="00BA561A" w:rsidP="00BA561A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</w:rPr>
              <w:t>5,197</w:t>
            </w:r>
          </w:p>
        </w:tc>
      </w:tr>
      <w:tr w:rsidR="00BA561A" w:rsidRPr="00AE46F5" w14:paraId="07B6A0D1" w14:textId="77777777" w:rsidTr="00E267F0">
        <w:tblPrEx>
          <w:tblLook w:val="01E0" w:firstRow="1" w:lastRow="1" w:firstColumn="1" w:lastColumn="1" w:noHBand="0" w:noVBand="0"/>
        </w:tblPrEx>
        <w:tc>
          <w:tcPr>
            <w:tcW w:w="1710" w:type="dxa"/>
            <w:vAlign w:val="bottom"/>
          </w:tcPr>
          <w:p w14:paraId="6F0AD450" w14:textId="0883CEE8" w:rsidR="00BA561A" w:rsidRPr="00AE46F5" w:rsidRDefault="00BA561A" w:rsidP="00897569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กำไรสำหรับ</w:t>
            </w:r>
            <w:r w:rsidRPr="00AE46F5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ปี</w:t>
            </w:r>
          </w:p>
        </w:tc>
        <w:tc>
          <w:tcPr>
            <w:tcW w:w="537" w:type="dxa"/>
          </w:tcPr>
          <w:p w14:paraId="0D8004DD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347593F" w14:textId="77777777" w:rsidR="00BA561A" w:rsidRPr="00AE46F5" w:rsidRDefault="00BA561A" w:rsidP="00BA561A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</w:tcPr>
          <w:p w14:paraId="633779E3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24BD58D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24C7C22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1B42EC23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7169AEA3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7E5D9EB1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689DF9B0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F80CBDA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5B1927C9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F182FB2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0DEAAC2A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EDB7B54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5174EEF" w14:textId="77777777" w:rsidR="00BA561A" w:rsidRPr="00AE46F5" w:rsidRDefault="00BA561A" w:rsidP="00BA561A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A3C05C3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BB5C2A2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</w:tcPr>
          <w:p w14:paraId="66F8B4EA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E415CB5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C8E7494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01B3019" w14:textId="77777777" w:rsidR="00BA561A" w:rsidRPr="00AE46F5" w:rsidRDefault="00BA561A" w:rsidP="00BA561A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E112339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</w:tcPr>
          <w:p w14:paraId="42810A03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B69F9CB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5BA0BF61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40DAD5F6" w14:textId="77777777" w:rsidR="00BA561A" w:rsidRPr="00AE46F5" w:rsidRDefault="00BA561A" w:rsidP="00BA561A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264F2386" w14:textId="77777777" w:rsidR="00BA561A" w:rsidRPr="00AE46F5" w:rsidRDefault="00BA561A" w:rsidP="00BA561A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</w:tcPr>
          <w:p w14:paraId="45128766" w14:textId="77777777" w:rsidR="00BA561A" w:rsidRPr="00AE46F5" w:rsidRDefault="00BA561A" w:rsidP="00BA561A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2E124F9" w14:textId="7CEFB378" w:rsidR="00BA561A" w:rsidRPr="00AE46F5" w:rsidRDefault="00925138" w:rsidP="00B77F2A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925138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34</w:t>
            </w:r>
            <w:r w:rsidR="004872CC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</w:t>
            </w:r>
            <w:r w:rsidR="007C2E26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,</w:t>
            </w:r>
            <w:r w:rsidR="004872CC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208</w:t>
            </w:r>
          </w:p>
        </w:tc>
        <w:tc>
          <w:tcPr>
            <w:tcW w:w="238" w:type="dxa"/>
          </w:tcPr>
          <w:p w14:paraId="42546B41" w14:textId="77777777" w:rsidR="00BA561A" w:rsidRPr="00AE46F5" w:rsidRDefault="00BA561A" w:rsidP="00BA561A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3BA36DC3" w14:textId="24813184" w:rsidR="00BA561A" w:rsidRPr="00AE46F5" w:rsidRDefault="00BA561A" w:rsidP="00BA561A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AE46F5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69,009</w:t>
            </w:r>
          </w:p>
        </w:tc>
      </w:tr>
    </w:tbl>
    <w:p w14:paraId="2A4A6A62" w14:textId="77777777" w:rsidR="001C394E" w:rsidRPr="009433A9" w:rsidRDefault="001C394E" w:rsidP="001C394E">
      <w:pPr>
        <w:spacing w:line="240" w:lineRule="auto"/>
        <w:contextualSpacing/>
        <w:rPr>
          <w:rFonts w:ascii="Angsana New" w:hAnsi="Angsana New"/>
          <w:i/>
          <w:iCs/>
          <w:spacing w:val="4"/>
          <w:sz w:val="30"/>
          <w:szCs w:val="30"/>
        </w:rPr>
      </w:pPr>
      <w:r w:rsidRPr="009433A9">
        <w:rPr>
          <w:rFonts w:ascii="Angsana New" w:hAnsi="Angsana New"/>
          <w:i/>
          <w:iCs/>
          <w:spacing w:val="4"/>
          <w:sz w:val="30"/>
          <w:szCs w:val="30"/>
          <w:cs/>
        </w:rPr>
        <w:lastRenderedPageBreak/>
        <w:t>การจำแนกรายได้</w:t>
      </w:r>
    </w:p>
    <w:p w14:paraId="03DFEAA0" w14:textId="77777777" w:rsidR="001C394E" w:rsidRPr="001C394E" w:rsidRDefault="001C394E" w:rsidP="001C394E">
      <w:pPr>
        <w:spacing w:line="240" w:lineRule="auto"/>
        <w:contextualSpacing/>
        <w:rPr>
          <w:rFonts w:ascii="Angsana New" w:hAnsi="Angsana New"/>
          <w:i/>
          <w:iCs/>
          <w:spacing w:val="4"/>
          <w:sz w:val="12"/>
          <w:szCs w:val="12"/>
        </w:rPr>
      </w:pPr>
    </w:p>
    <w:p w14:paraId="4038B85E" w14:textId="03D4CC41" w:rsidR="001C394E" w:rsidRPr="009433A9" w:rsidRDefault="006F291E" w:rsidP="001C394E">
      <w:pPr>
        <w:spacing w:line="240" w:lineRule="auto"/>
        <w:contextualSpacing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 w:hint="cs"/>
          <w:spacing w:val="4"/>
          <w:sz w:val="30"/>
          <w:szCs w:val="30"/>
          <w:cs/>
        </w:rPr>
        <w:t>กลุ่มบริษัท</w:t>
      </w:r>
      <w:r w:rsidR="001C394E" w:rsidRPr="009433A9">
        <w:rPr>
          <w:rFonts w:ascii="Angsana New" w:hAnsi="Angsana New" w:hint="cs"/>
          <w:spacing w:val="4"/>
          <w:sz w:val="30"/>
          <w:szCs w:val="30"/>
          <w:cs/>
        </w:rPr>
        <w:t>มีเพียงส่วนงานภูมิศาสตร์ในประเทศไทยเท่านั้น</w:t>
      </w:r>
    </w:p>
    <w:p w14:paraId="5B05C97C" w14:textId="77777777" w:rsidR="001C394E" w:rsidRPr="001C394E" w:rsidRDefault="001C394E" w:rsidP="001C394E">
      <w:pPr>
        <w:spacing w:line="240" w:lineRule="auto"/>
        <w:contextualSpacing/>
        <w:rPr>
          <w:rFonts w:asciiTheme="majorBidi" w:hAnsiTheme="majorBidi" w:cstheme="majorBidi"/>
          <w:spacing w:val="4"/>
          <w:sz w:val="12"/>
          <w:szCs w:val="12"/>
        </w:rPr>
      </w:pPr>
    </w:p>
    <w:p w14:paraId="080F8400" w14:textId="77777777" w:rsidR="001C394E" w:rsidRPr="009433A9" w:rsidRDefault="001C394E" w:rsidP="001C394E">
      <w:pPr>
        <w:spacing w:line="240" w:lineRule="auto"/>
        <w:contextualSpacing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ตารางต่อไปนี้แสดงข้อมูลรายได้ที่ถูกจำแนกตามประเภทของผลิตภัณฑ์และบริการหลัก และจังหวะเวลาในการรับรู้รายได้</w:t>
      </w:r>
    </w:p>
    <w:p w14:paraId="5647A155" w14:textId="77777777" w:rsidR="001C394E" w:rsidRPr="005B62E0" w:rsidRDefault="001C394E" w:rsidP="001C394E">
      <w:pPr>
        <w:rPr>
          <w:rFonts w:ascii="Angsana New" w:hAnsi="Angsana New"/>
          <w:sz w:val="12"/>
          <w:szCs w:val="12"/>
        </w:rPr>
      </w:pPr>
    </w:p>
    <w:tbl>
      <w:tblPr>
        <w:tblW w:w="155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628"/>
        <w:gridCol w:w="247"/>
        <w:gridCol w:w="743"/>
        <w:gridCol w:w="270"/>
        <w:gridCol w:w="723"/>
        <w:gridCol w:w="273"/>
        <w:gridCol w:w="717"/>
        <w:gridCol w:w="270"/>
        <w:gridCol w:w="720"/>
        <w:gridCol w:w="242"/>
        <w:gridCol w:w="748"/>
        <w:gridCol w:w="236"/>
        <w:gridCol w:w="754"/>
        <w:gridCol w:w="236"/>
        <w:gridCol w:w="754"/>
        <w:gridCol w:w="236"/>
        <w:gridCol w:w="754"/>
        <w:gridCol w:w="270"/>
        <w:gridCol w:w="754"/>
        <w:gridCol w:w="236"/>
        <w:gridCol w:w="754"/>
        <w:gridCol w:w="276"/>
        <w:gridCol w:w="713"/>
        <w:gridCol w:w="236"/>
        <w:gridCol w:w="719"/>
        <w:gridCol w:w="236"/>
        <w:gridCol w:w="35"/>
        <w:gridCol w:w="720"/>
      </w:tblGrid>
      <w:tr w:rsidR="001C394E" w:rsidRPr="009433A9" w14:paraId="3387205B" w14:textId="77777777" w:rsidTr="00010D39">
        <w:tc>
          <w:tcPr>
            <w:tcW w:w="2070" w:type="dxa"/>
            <w:vAlign w:val="bottom"/>
          </w:tcPr>
          <w:p w14:paraId="15050F9A" w14:textId="77777777" w:rsidR="001C394E" w:rsidRPr="009433A9" w:rsidRDefault="001C394E" w:rsidP="00010D39">
            <w:pPr>
              <w:spacing w:line="240" w:lineRule="auto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3500" w:type="dxa"/>
            <w:gridSpan w:val="28"/>
          </w:tcPr>
          <w:p w14:paraId="7E3432A0" w14:textId="77777777" w:rsidR="001C394E" w:rsidRPr="00BC1CB5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BC1CB5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งบการเงินรวม</w:t>
            </w:r>
          </w:p>
        </w:tc>
      </w:tr>
      <w:tr w:rsidR="001C394E" w:rsidRPr="009433A9" w14:paraId="7B2ECA46" w14:textId="77777777" w:rsidTr="00010D39">
        <w:tc>
          <w:tcPr>
            <w:tcW w:w="2070" w:type="dxa"/>
            <w:vAlign w:val="bottom"/>
          </w:tcPr>
          <w:p w14:paraId="61F12331" w14:textId="77777777" w:rsidR="001C394E" w:rsidRPr="009433A9" w:rsidRDefault="001C394E" w:rsidP="00010D39">
            <w:pPr>
              <w:spacing w:line="240" w:lineRule="auto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3500" w:type="dxa"/>
            <w:gridSpan w:val="28"/>
          </w:tcPr>
          <w:p w14:paraId="7ADFEA5C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ส่วนงานที่รายงาน</w:t>
            </w:r>
          </w:p>
        </w:tc>
      </w:tr>
      <w:tr w:rsidR="001C394E" w:rsidRPr="009433A9" w14:paraId="50B0323C" w14:textId="77777777" w:rsidTr="00010D39">
        <w:tc>
          <w:tcPr>
            <w:tcW w:w="2070" w:type="dxa"/>
            <w:vAlign w:val="bottom"/>
          </w:tcPr>
          <w:p w14:paraId="4D12CD33" w14:textId="77777777" w:rsidR="001C394E" w:rsidRPr="009433A9" w:rsidRDefault="001C394E" w:rsidP="00010D39">
            <w:pPr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618" w:type="dxa"/>
            <w:gridSpan w:val="3"/>
          </w:tcPr>
          <w:p w14:paraId="6556FB69" w14:textId="478C0F7D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C605FF"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70" w:type="dxa"/>
          </w:tcPr>
          <w:p w14:paraId="54F7DBD6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3" w:type="dxa"/>
            <w:gridSpan w:val="3"/>
          </w:tcPr>
          <w:p w14:paraId="43B981C6" w14:textId="5A92AE19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C605FF"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0" w:type="dxa"/>
          </w:tcPr>
          <w:p w14:paraId="3EB46B63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0" w:type="dxa"/>
            <w:gridSpan w:val="3"/>
          </w:tcPr>
          <w:p w14:paraId="2A88825E" w14:textId="091279C1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C605FF"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51FE1BFA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44" w:type="dxa"/>
            <w:gridSpan w:val="3"/>
          </w:tcPr>
          <w:p w14:paraId="1C8418C5" w14:textId="1B64EA1D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C605FF"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12B6F3F8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78" w:type="dxa"/>
            <w:gridSpan w:val="3"/>
          </w:tcPr>
          <w:p w14:paraId="0FBA1FA1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725C0F3E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43" w:type="dxa"/>
            <w:gridSpan w:val="3"/>
          </w:tcPr>
          <w:p w14:paraId="50C1C0B9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9433A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340B5525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0" w:type="dxa"/>
            <w:gridSpan w:val="4"/>
          </w:tcPr>
          <w:p w14:paraId="31CE4169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</w:tr>
      <w:tr w:rsidR="001C394E" w:rsidRPr="009433A9" w14:paraId="385BF39C" w14:textId="77777777" w:rsidTr="00010D39">
        <w:tc>
          <w:tcPr>
            <w:tcW w:w="2070" w:type="dxa"/>
            <w:vAlign w:val="bottom"/>
            <w:hideMark/>
          </w:tcPr>
          <w:p w14:paraId="6D147DD3" w14:textId="320B2702" w:rsidR="001C394E" w:rsidRPr="009433A9" w:rsidRDefault="001C394E" w:rsidP="001C394E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ปี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สิ้นสุดวันที่ </w:t>
            </w:r>
            <w:r w:rsidR="00C605FF" w:rsidRPr="00C605F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>31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ธันวาคม</w:t>
            </w:r>
          </w:p>
        </w:tc>
        <w:tc>
          <w:tcPr>
            <w:tcW w:w="628" w:type="dxa"/>
          </w:tcPr>
          <w:p w14:paraId="1FE8E8E5" w14:textId="32F92566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 w:rsidR="00876A54"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47" w:type="dxa"/>
          </w:tcPr>
          <w:p w14:paraId="453B5AFA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4A1BFF40" w14:textId="318253F4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 w:rsidR="00876A54"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70" w:type="dxa"/>
          </w:tcPr>
          <w:p w14:paraId="2F1C29AB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0D156E72" w14:textId="51C59742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 w:rsidR="00876A54"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73" w:type="dxa"/>
          </w:tcPr>
          <w:p w14:paraId="0A3AD273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AC8B75B" w14:textId="0EF0690D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 w:rsidR="00876A54"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70" w:type="dxa"/>
          </w:tcPr>
          <w:p w14:paraId="512EDAF9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D2854A9" w14:textId="2C3DEA99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 w:rsidR="00876A54"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42" w:type="dxa"/>
          </w:tcPr>
          <w:p w14:paraId="3F44D4D3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3E0D3ACA" w14:textId="4A4DBC39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 w:rsidR="00876A54"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1C9535DF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7E3ECD9" w14:textId="1E2EF58D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 w:rsidR="00876A54"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7E022648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A2856CA" w14:textId="25BCF949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 w:rsidR="00876A54"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5896640A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44577AE" w14:textId="6512538F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 w:rsidR="00876A54"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70" w:type="dxa"/>
          </w:tcPr>
          <w:p w14:paraId="380D182A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F1DE742" w14:textId="618A56BC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 w:rsidR="00876A54"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193DC0DF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C1A2CDF" w14:textId="75FACAB4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 w:rsidR="00876A54"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76" w:type="dxa"/>
          </w:tcPr>
          <w:p w14:paraId="133860EC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742531C" w14:textId="671CA2CA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 w:rsidR="00876A54"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467B50AF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54647DCD" w14:textId="5C73B792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 w:rsidR="00876A54"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2E3B0CD9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5" w:type="dxa"/>
            <w:gridSpan w:val="2"/>
          </w:tcPr>
          <w:p w14:paraId="0ABAB91B" w14:textId="2C32AC5A" w:rsidR="001C394E" w:rsidRPr="009433A9" w:rsidRDefault="00C605FF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 w:rsidR="00876A54"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</w:tr>
      <w:tr w:rsidR="001C394E" w:rsidRPr="009433A9" w14:paraId="6D4E3733" w14:textId="77777777" w:rsidTr="00010D39">
        <w:trPr>
          <w:trHeight w:val="171"/>
        </w:trPr>
        <w:tc>
          <w:tcPr>
            <w:tcW w:w="2070" w:type="dxa"/>
            <w:vAlign w:val="bottom"/>
          </w:tcPr>
          <w:p w14:paraId="3A9D875B" w14:textId="77777777" w:rsidR="001C394E" w:rsidRPr="00E32BB3" w:rsidRDefault="001C394E" w:rsidP="00010D39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00" w:type="dxa"/>
            <w:gridSpan w:val="28"/>
          </w:tcPr>
          <w:p w14:paraId="485E862D" w14:textId="77777777" w:rsidR="001C394E" w:rsidRPr="00E32BB3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20"/>
                <w:szCs w:val="20"/>
                <w:lang w:eastAsia="en-GB"/>
              </w:rPr>
            </w:pPr>
            <w:r w:rsidRPr="00E32BB3">
              <w:rPr>
                <w:rFonts w:ascii="Angsana New" w:hAnsi="Angsana New" w:hint="cs"/>
                <w:i/>
                <w:iCs/>
                <w:sz w:val="20"/>
                <w:szCs w:val="20"/>
                <w:cs/>
                <w:lang w:eastAsia="en-GB"/>
              </w:rPr>
              <w:t>(พันบาท)</w:t>
            </w:r>
          </w:p>
        </w:tc>
      </w:tr>
      <w:tr w:rsidR="00876A54" w:rsidRPr="009433A9" w14:paraId="4F6D95B4" w14:textId="77777777" w:rsidTr="00010D39">
        <w:tc>
          <w:tcPr>
            <w:tcW w:w="2070" w:type="dxa"/>
          </w:tcPr>
          <w:p w14:paraId="6CA88AF9" w14:textId="77777777" w:rsidR="00876A54" w:rsidRPr="009433A9" w:rsidRDefault="00876A54" w:rsidP="00876A5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28" w:type="dxa"/>
            <w:vAlign w:val="bottom"/>
          </w:tcPr>
          <w:p w14:paraId="18E85E95" w14:textId="77777777" w:rsidR="00876A54" w:rsidRPr="009433A9" w:rsidRDefault="00876A54" w:rsidP="00876A54">
            <w:pPr>
              <w:pStyle w:val="BodyText"/>
              <w:tabs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258131CD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68605DBC" w14:textId="77777777" w:rsidR="00876A54" w:rsidRPr="009433A9" w:rsidRDefault="00876A54" w:rsidP="00876A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3F8F473" w14:textId="77777777" w:rsidR="00876A54" w:rsidRPr="009433A9" w:rsidRDefault="00876A54" w:rsidP="00876A54">
            <w:pPr>
              <w:pStyle w:val="NoSpacing"/>
              <w:ind w:left="-470" w:right="-2090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10C6C2FC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343303E8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2429A443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C8F7508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568993D0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76F87F95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36435BFC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12C98E7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6F2C543" w14:textId="77777777" w:rsidR="00876A54" w:rsidRPr="009433A9" w:rsidRDefault="00876A54" w:rsidP="00876A54">
            <w:pPr>
              <w:pStyle w:val="NoSpacing"/>
              <w:tabs>
                <w:tab w:val="clear" w:pos="454"/>
                <w:tab w:val="clear" w:pos="680"/>
                <w:tab w:val="left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A867209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2D17CD1" w14:textId="77777777" w:rsidR="00876A54" w:rsidRPr="009433A9" w:rsidRDefault="00876A54" w:rsidP="00876A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9AE2496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8BE4CFC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79C25C1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C613E86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9A85340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298E9D69" w14:textId="77777777" w:rsidR="00876A54" w:rsidRPr="009433A9" w:rsidRDefault="00876A54" w:rsidP="00876A54">
            <w:pPr>
              <w:pStyle w:val="NoSpacing"/>
              <w:tabs>
                <w:tab w:val="clear" w:pos="454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5F3992D8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vAlign w:val="bottom"/>
          </w:tcPr>
          <w:p w14:paraId="3EC3502B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5E76A72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79EB75AC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590E34A7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1106DD89" w14:textId="77777777" w:rsidR="00876A54" w:rsidRPr="009433A9" w:rsidRDefault="00876A54" w:rsidP="00876A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876A54" w:rsidRPr="009433A9" w14:paraId="68A8FDC0" w14:textId="77777777" w:rsidTr="00010D39">
        <w:tc>
          <w:tcPr>
            <w:tcW w:w="2070" w:type="dxa"/>
          </w:tcPr>
          <w:p w14:paraId="3A14F86D" w14:textId="77777777" w:rsidR="00876A54" w:rsidRPr="009433A9" w:rsidRDefault="00876A54" w:rsidP="00876A5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สถานีบริการน้ำมันและก๊าซธรรมชาติ</w:t>
            </w:r>
          </w:p>
        </w:tc>
        <w:tc>
          <w:tcPr>
            <w:tcW w:w="628" w:type="dxa"/>
          </w:tcPr>
          <w:p w14:paraId="518B45DD" w14:textId="4D04CA33" w:rsidR="00876A54" w:rsidRPr="009433A9" w:rsidRDefault="00420EEE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509,</w:t>
            </w:r>
            <w:r w:rsidR="00872D39">
              <w:rPr>
                <w:rFonts w:ascii="Angsana New" w:hAnsi="Angsana New"/>
                <w:sz w:val="19"/>
                <w:szCs w:val="19"/>
                <w:lang w:eastAsia="en-GB"/>
              </w:rPr>
              <w:t>993</w:t>
            </w:r>
          </w:p>
        </w:tc>
        <w:tc>
          <w:tcPr>
            <w:tcW w:w="247" w:type="dxa"/>
            <w:vAlign w:val="bottom"/>
          </w:tcPr>
          <w:p w14:paraId="67040813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20B6A41C" w14:textId="7CAB020C" w:rsidR="00876A54" w:rsidRPr="009433A9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417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329</w:t>
            </w:r>
          </w:p>
        </w:tc>
        <w:tc>
          <w:tcPr>
            <w:tcW w:w="270" w:type="dxa"/>
            <w:vAlign w:val="bottom"/>
          </w:tcPr>
          <w:p w14:paraId="19C28C88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57960663" w14:textId="39DD98A4" w:rsidR="00876A54" w:rsidRPr="009433A9" w:rsidRDefault="00420EEE" w:rsidP="00876A54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317FDAA8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10F43EF1" w14:textId="28E5B682" w:rsidR="00876A54" w:rsidRPr="009433A9" w:rsidRDefault="00876A54" w:rsidP="00876A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51F6A36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13A581C" w14:textId="35FD7C07" w:rsidR="00876A54" w:rsidRPr="009433A9" w:rsidRDefault="00420EEE" w:rsidP="00876A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5652F061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46DC9AA5" w14:textId="754AEFB2" w:rsidR="00876A54" w:rsidRPr="009433A9" w:rsidRDefault="00876A54" w:rsidP="00876A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8258AE1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34D9288" w14:textId="2D65FE66" w:rsidR="00876A54" w:rsidRPr="009433A9" w:rsidRDefault="00420EEE" w:rsidP="00876A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1FB5F79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38A665F" w14:textId="59E638CE" w:rsidR="00876A54" w:rsidRPr="009433A9" w:rsidRDefault="00876A54" w:rsidP="00876A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F8613F2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5B7F5B2" w14:textId="18806077" w:rsidR="00876A54" w:rsidRPr="009433A9" w:rsidRDefault="00420EEE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509,</w:t>
            </w:r>
            <w:r w:rsidR="00AB4EB8">
              <w:rPr>
                <w:rFonts w:ascii="Angsana New" w:hAnsi="Angsana New"/>
                <w:sz w:val="19"/>
                <w:szCs w:val="19"/>
                <w:lang w:eastAsia="en-GB"/>
              </w:rPr>
              <w:t>993</w:t>
            </w:r>
          </w:p>
        </w:tc>
        <w:tc>
          <w:tcPr>
            <w:tcW w:w="270" w:type="dxa"/>
          </w:tcPr>
          <w:p w14:paraId="1D596BC8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A88A164" w14:textId="45175383" w:rsidR="00876A54" w:rsidRPr="009433A9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417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329</w:t>
            </w:r>
          </w:p>
        </w:tc>
        <w:tc>
          <w:tcPr>
            <w:tcW w:w="236" w:type="dxa"/>
            <w:vAlign w:val="bottom"/>
          </w:tcPr>
          <w:p w14:paraId="36A4229D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1D0BE18" w14:textId="596CA4BF" w:rsidR="00876A54" w:rsidRPr="009433A9" w:rsidRDefault="00176D67" w:rsidP="00876A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  <w:lang w:eastAsia="en-GB"/>
              </w:rPr>
              <w:t>-</w:t>
            </w:r>
          </w:p>
        </w:tc>
        <w:tc>
          <w:tcPr>
            <w:tcW w:w="276" w:type="dxa"/>
          </w:tcPr>
          <w:p w14:paraId="50198F7C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FA2700B" w14:textId="3C426535" w:rsidR="00876A54" w:rsidRPr="009433A9" w:rsidRDefault="00876A54" w:rsidP="00876A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5B15AB2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FF12C84" w14:textId="46E04142" w:rsidR="00876A54" w:rsidRPr="009433A9" w:rsidRDefault="00176D67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509,</w:t>
            </w:r>
            <w:r w:rsidR="00F37CEA">
              <w:rPr>
                <w:rFonts w:ascii="Angsana New" w:hAnsi="Angsana New"/>
                <w:sz w:val="19"/>
                <w:szCs w:val="19"/>
                <w:lang w:eastAsia="en-GB"/>
              </w:rPr>
              <w:t>993</w:t>
            </w:r>
          </w:p>
        </w:tc>
        <w:tc>
          <w:tcPr>
            <w:tcW w:w="271" w:type="dxa"/>
            <w:gridSpan w:val="2"/>
            <w:vAlign w:val="bottom"/>
          </w:tcPr>
          <w:p w14:paraId="72459339" w14:textId="77777777" w:rsidR="00876A54" w:rsidRPr="009433A9" w:rsidRDefault="00876A54" w:rsidP="00876A54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22DF8A6" w14:textId="1BE3919C" w:rsidR="00876A54" w:rsidRPr="009433A9" w:rsidRDefault="00876A54" w:rsidP="00876A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417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329</w:t>
            </w:r>
          </w:p>
        </w:tc>
      </w:tr>
      <w:tr w:rsidR="000F00B9" w:rsidRPr="009433A9" w14:paraId="425271C0" w14:textId="77777777" w:rsidTr="00CB7129">
        <w:tc>
          <w:tcPr>
            <w:tcW w:w="2070" w:type="dxa"/>
          </w:tcPr>
          <w:p w14:paraId="2C24B4C4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บริการอัด</w:t>
            </w: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ก๊าซธรรมชาติ</w:t>
            </w: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 xml:space="preserve"> </w:t>
            </w:r>
            <w:r w:rsidRPr="009433A9">
              <w:rPr>
                <w:rFonts w:asciiTheme="majorBidi" w:hAnsiTheme="majorBidi"/>
                <w:sz w:val="19"/>
                <w:szCs w:val="19"/>
                <w:lang w:eastAsia="en-GB"/>
              </w:rPr>
              <w:t>(PMS)</w:t>
            </w:r>
          </w:p>
        </w:tc>
        <w:tc>
          <w:tcPr>
            <w:tcW w:w="628" w:type="dxa"/>
          </w:tcPr>
          <w:p w14:paraId="17377BC7" w14:textId="77777777" w:rsidR="000F00B9" w:rsidRPr="009433A9" w:rsidRDefault="000F00B9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206,564</w:t>
            </w:r>
          </w:p>
        </w:tc>
        <w:tc>
          <w:tcPr>
            <w:tcW w:w="247" w:type="dxa"/>
          </w:tcPr>
          <w:p w14:paraId="46943A17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3F85520E" w14:textId="77777777" w:rsidR="000F00B9" w:rsidRPr="009433A9" w:rsidRDefault="000F00B9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177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666</w:t>
            </w:r>
          </w:p>
        </w:tc>
        <w:tc>
          <w:tcPr>
            <w:tcW w:w="270" w:type="dxa"/>
          </w:tcPr>
          <w:p w14:paraId="78A9CAC9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24D569D9" w14:textId="77777777" w:rsidR="000F00B9" w:rsidRPr="009433A9" w:rsidRDefault="000F00B9" w:rsidP="00CB7129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2A4A61CE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296E99E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728CF457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4869250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59A7D669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6D961B3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C85C48E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2D23BBA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64A14A0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30637F6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09D9954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91017DC" w14:textId="77777777" w:rsidR="000F00B9" w:rsidRPr="009433A9" w:rsidRDefault="000F00B9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206,564</w:t>
            </w:r>
          </w:p>
        </w:tc>
        <w:tc>
          <w:tcPr>
            <w:tcW w:w="270" w:type="dxa"/>
          </w:tcPr>
          <w:p w14:paraId="297045F0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337DB0F" w14:textId="77777777" w:rsidR="000F00B9" w:rsidRPr="009433A9" w:rsidRDefault="000F00B9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177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666</w:t>
            </w:r>
          </w:p>
        </w:tc>
        <w:tc>
          <w:tcPr>
            <w:tcW w:w="236" w:type="dxa"/>
          </w:tcPr>
          <w:p w14:paraId="20DBA43F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538B78A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  <w:lang w:eastAsia="en-GB"/>
              </w:rPr>
              <w:t>-</w:t>
            </w:r>
          </w:p>
        </w:tc>
        <w:tc>
          <w:tcPr>
            <w:tcW w:w="276" w:type="dxa"/>
          </w:tcPr>
          <w:p w14:paraId="0BE5FAE2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10D66A19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CB10B31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7F06FC90" w14:textId="77777777" w:rsidR="000F00B9" w:rsidRPr="009433A9" w:rsidRDefault="000F00B9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206,564</w:t>
            </w:r>
          </w:p>
        </w:tc>
        <w:tc>
          <w:tcPr>
            <w:tcW w:w="271" w:type="dxa"/>
            <w:gridSpan w:val="2"/>
          </w:tcPr>
          <w:p w14:paraId="4A140F22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E9557B3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177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666</w:t>
            </w:r>
          </w:p>
        </w:tc>
      </w:tr>
      <w:tr w:rsidR="000F00B9" w:rsidRPr="009433A9" w14:paraId="25EEED36" w14:textId="77777777" w:rsidTr="00CB7129">
        <w:tc>
          <w:tcPr>
            <w:tcW w:w="2070" w:type="dxa"/>
          </w:tcPr>
          <w:p w14:paraId="099E05C0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628" w:type="dxa"/>
          </w:tcPr>
          <w:p w14:paraId="0E4F4549" w14:textId="77777777" w:rsidR="000F00B9" w:rsidRPr="009433A9" w:rsidRDefault="000F00B9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118,616</w:t>
            </w:r>
          </w:p>
        </w:tc>
        <w:tc>
          <w:tcPr>
            <w:tcW w:w="247" w:type="dxa"/>
          </w:tcPr>
          <w:p w14:paraId="1221AD48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310159A1" w14:textId="77777777" w:rsidR="000F00B9" w:rsidRPr="009433A9" w:rsidRDefault="000F00B9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552</w:t>
            </w:r>
          </w:p>
        </w:tc>
        <w:tc>
          <w:tcPr>
            <w:tcW w:w="270" w:type="dxa"/>
          </w:tcPr>
          <w:p w14:paraId="1BD8515A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54B5B7B2" w14:textId="77777777" w:rsidR="000F00B9" w:rsidRPr="009433A9" w:rsidRDefault="000F00B9" w:rsidP="00CB7129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5A5504E0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AA8DDB8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0B4E953E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0C0243E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463B4B9E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6BD0D838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603C4CB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9A181AE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3F8B332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6FF6DD6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025A16E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EAEC802" w14:textId="77777777" w:rsidR="000F00B9" w:rsidRPr="009433A9" w:rsidRDefault="000F00B9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118,616</w:t>
            </w:r>
          </w:p>
        </w:tc>
        <w:tc>
          <w:tcPr>
            <w:tcW w:w="270" w:type="dxa"/>
          </w:tcPr>
          <w:p w14:paraId="723BE6C4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F10D892" w14:textId="77777777" w:rsidR="000F00B9" w:rsidRPr="009433A9" w:rsidRDefault="000F00B9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552</w:t>
            </w:r>
          </w:p>
        </w:tc>
        <w:tc>
          <w:tcPr>
            <w:tcW w:w="236" w:type="dxa"/>
          </w:tcPr>
          <w:p w14:paraId="4451647B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1889DE0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  <w:lang w:eastAsia="en-GB"/>
              </w:rPr>
              <w:t>-</w:t>
            </w:r>
          </w:p>
        </w:tc>
        <w:tc>
          <w:tcPr>
            <w:tcW w:w="276" w:type="dxa"/>
          </w:tcPr>
          <w:p w14:paraId="711D5005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0C93D21F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DF0A97C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34A2B2B2" w14:textId="77777777" w:rsidR="000F00B9" w:rsidRPr="009433A9" w:rsidRDefault="000F00B9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118,616</w:t>
            </w:r>
          </w:p>
        </w:tc>
        <w:tc>
          <w:tcPr>
            <w:tcW w:w="271" w:type="dxa"/>
            <w:gridSpan w:val="2"/>
          </w:tcPr>
          <w:p w14:paraId="60AE166D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19F438B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552</w:t>
            </w:r>
          </w:p>
        </w:tc>
      </w:tr>
      <w:tr w:rsidR="000F00B9" w:rsidRPr="009433A9" w14:paraId="4C85B9CA" w14:textId="77777777" w:rsidTr="00CB7129">
        <w:tc>
          <w:tcPr>
            <w:tcW w:w="2070" w:type="dxa"/>
          </w:tcPr>
          <w:p w14:paraId="39668384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อะไหล่และอุปกรณ์</w:t>
            </w:r>
          </w:p>
        </w:tc>
        <w:tc>
          <w:tcPr>
            <w:tcW w:w="628" w:type="dxa"/>
          </w:tcPr>
          <w:p w14:paraId="2CD04276" w14:textId="77777777" w:rsidR="000F00B9" w:rsidRPr="009433A9" w:rsidRDefault="000F00B9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29,820</w:t>
            </w:r>
          </w:p>
        </w:tc>
        <w:tc>
          <w:tcPr>
            <w:tcW w:w="247" w:type="dxa"/>
            <w:vAlign w:val="bottom"/>
          </w:tcPr>
          <w:p w14:paraId="4C9264BC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272F5F28" w14:textId="77777777" w:rsidR="000F00B9" w:rsidRPr="009433A9" w:rsidRDefault="000F00B9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27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120</w:t>
            </w:r>
          </w:p>
        </w:tc>
        <w:tc>
          <w:tcPr>
            <w:tcW w:w="270" w:type="dxa"/>
            <w:vAlign w:val="bottom"/>
          </w:tcPr>
          <w:p w14:paraId="5F6259B8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5B18E007" w14:textId="77777777" w:rsidR="000F00B9" w:rsidRPr="009433A9" w:rsidRDefault="000F00B9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86,505</w:t>
            </w:r>
          </w:p>
        </w:tc>
        <w:tc>
          <w:tcPr>
            <w:tcW w:w="273" w:type="dxa"/>
            <w:vAlign w:val="bottom"/>
          </w:tcPr>
          <w:p w14:paraId="645753DE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5395800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64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711</w:t>
            </w:r>
          </w:p>
        </w:tc>
        <w:tc>
          <w:tcPr>
            <w:tcW w:w="270" w:type="dxa"/>
            <w:vAlign w:val="bottom"/>
          </w:tcPr>
          <w:p w14:paraId="03F19E24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74C9003" w14:textId="77777777" w:rsidR="000F00B9" w:rsidRPr="009433A9" w:rsidRDefault="000F00B9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5,005</w:t>
            </w:r>
          </w:p>
        </w:tc>
        <w:tc>
          <w:tcPr>
            <w:tcW w:w="242" w:type="dxa"/>
            <w:vAlign w:val="bottom"/>
          </w:tcPr>
          <w:p w14:paraId="7F3DA11F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7A5B20E3" w14:textId="77777777" w:rsidR="000F00B9" w:rsidRPr="009433A9" w:rsidRDefault="000F00B9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83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881</w:t>
            </w:r>
          </w:p>
        </w:tc>
        <w:tc>
          <w:tcPr>
            <w:tcW w:w="236" w:type="dxa"/>
            <w:vAlign w:val="bottom"/>
          </w:tcPr>
          <w:p w14:paraId="1509A3C5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DDC876C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043FF53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BA6B266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516C314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546BE30" w14:textId="77777777" w:rsidR="000F00B9" w:rsidRPr="009433A9" w:rsidRDefault="000F00B9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121,330</w:t>
            </w:r>
          </w:p>
        </w:tc>
        <w:tc>
          <w:tcPr>
            <w:tcW w:w="270" w:type="dxa"/>
          </w:tcPr>
          <w:p w14:paraId="65FB352A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1338484" w14:textId="77777777" w:rsidR="000F00B9" w:rsidRPr="009433A9" w:rsidRDefault="000F00B9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175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712</w:t>
            </w:r>
          </w:p>
        </w:tc>
        <w:tc>
          <w:tcPr>
            <w:tcW w:w="236" w:type="dxa"/>
            <w:vAlign w:val="bottom"/>
          </w:tcPr>
          <w:p w14:paraId="606FAA3F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6E31B1D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4193F469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641447EB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917F229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26B20F66" w14:textId="77777777" w:rsidR="000F00B9" w:rsidRPr="009433A9" w:rsidRDefault="000F00B9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121,330</w:t>
            </w:r>
          </w:p>
        </w:tc>
        <w:tc>
          <w:tcPr>
            <w:tcW w:w="271" w:type="dxa"/>
            <w:gridSpan w:val="2"/>
            <w:vAlign w:val="bottom"/>
          </w:tcPr>
          <w:p w14:paraId="18058350" w14:textId="77777777" w:rsidR="000F00B9" w:rsidRPr="009433A9" w:rsidRDefault="000F00B9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68B63F0" w14:textId="77777777" w:rsidR="000F00B9" w:rsidRPr="009433A9" w:rsidRDefault="000F00B9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175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712</w:t>
            </w:r>
          </w:p>
        </w:tc>
      </w:tr>
      <w:tr w:rsidR="004B6394" w:rsidRPr="009433A9" w14:paraId="652A784D" w14:textId="77777777" w:rsidTr="00CB7129">
        <w:tc>
          <w:tcPr>
            <w:tcW w:w="2070" w:type="dxa"/>
          </w:tcPr>
          <w:p w14:paraId="5AF8E0FB" w14:textId="77777777" w:rsidR="004B6394" w:rsidRPr="009433A9" w:rsidRDefault="004B6394" w:rsidP="00CB712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ก๊าซธรรมชาติอัดสำหรั</w:t>
            </w: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บ</w:t>
            </w: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อุตสา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หก</w:t>
            </w: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รรม</w:t>
            </w: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</w:p>
        </w:tc>
        <w:tc>
          <w:tcPr>
            <w:tcW w:w="628" w:type="dxa"/>
          </w:tcPr>
          <w:p w14:paraId="18DBF1A0" w14:textId="77777777" w:rsidR="004B6394" w:rsidRDefault="004B6394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48D144F1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1F4EA5C6" w14:textId="77777777" w:rsidR="004B6394" w:rsidRPr="007E1C69" w:rsidRDefault="004B6394" w:rsidP="00CB7129">
            <w:pPr>
              <w:pStyle w:val="BodyText"/>
              <w:spacing w:after="0" w:line="240" w:lineRule="auto"/>
              <w:ind w:left="-29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73A56B4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041CEC98" w14:textId="77777777" w:rsidR="004B6394" w:rsidRDefault="004B6394" w:rsidP="00CB7129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64AD3558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63E45EA9" w14:textId="77777777" w:rsidR="004B6394" w:rsidRDefault="004B6394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B107699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1A2B96D" w14:textId="77777777" w:rsidR="004B6394" w:rsidRDefault="004B6394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AB06F60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0DAD9B7B" w14:textId="77777777" w:rsidR="004B6394" w:rsidRDefault="004B6394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8327CD9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3EC6F65" w14:textId="77777777" w:rsidR="004B6394" w:rsidRDefault="004B6394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07A3202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ADD5909" w14:textId="77777777" w:rsidR="004B6394" w:rsidRDefault="004B6394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8AD6DBD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057995F" w14:textId="77777777" w:rsidR="004B6394" w:rsidRDefault="004B6394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BA37D58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A0C7CC7" w14:textId="77777777" w:rsidR="004B6394" w:rsidRPr="007E1C69" w:rsidRDefault="004B6394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C1B9E0F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A8B6F07" w14:textId="77777777" w:rsidR="004B6394" w:rsidRDefault="004B6394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022F479F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6ADB5DB3" w14:textId="77777777" w:rsidR="004B6394" w:rsidRDefault="004B6394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CA68C0B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1C57880C" w14:textId="77777777" w:rsidR="004B6394" w:rsidRDefault="004B6394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650AE62F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E2D9142" w14:textId="77777777" w:rsidR="004B6394" w:rsidRPr="007E1C69" w:rsidRDefault="004B6394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4B6394" w:rsidRPr="009433A9" w14:paraId="6F3091BA" w14:textId="77777777" w:rsidTr="00CB7129">
        <w:tc>
          <w:tcPr>
            <w:tcW w:w="2070" w:type="dxa"/>
          </w:tcPr>
          <w:p w14:paraId="29560E65" w14:textId="77777777" w:rsidR="004B6394" w:rsidRPr="00A3080D" w:rsidRDefault="004B6394" w:rsidP="00CB712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right="-200"/>
              <w:rPr>
                <w:rFonts w:ascii="Angsana New" w:hAnsi="Angsana New"/>
                <w:b/>
                <w:bCs/>
                <w:color w:val="FF0000"/>
                <w:sz w:val="19"/>
                <w:szCs w:val="19"/>
                <w:cs/>
                <w:lang w:eastAsia="en-GB"/>
              </w:rPr>
            </w:pPr>
            <w:r w:rsidRPr="00EF0755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EF075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 xml:space="preserve">   </w:t>
            </w:r>
            <w:r w:rsidRPr="00EF0755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EF075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proofErr w:type="spellStart"/>
            <w:r w:rsidRPr="00EF075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iCNG</w:t>
            </w:r>
            <w:proofErr w:type="spellEnd"/>
            <w:r w:rsidRPr="00EF075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628" w:type="dxa"/>
          </w:tcPr>
          <w:p w14:paraId="65730C29" w14:textId="77777777" w:rsidR="004B6394" w:rsidRPr="009433A9" w:rsidRDefault="004B6394" w:rsidP="00CB7129">
            <w:pPr>
              <w:pStyle w:val="BodyText"/>
              <w:spacing w:after="0" w:line="240" w:lineRule="auto"/>
              <w:ind w:left="14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09A66813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4FF358F3" w14:textId="77777777" w:rsidR="004B6394" w:rsidRPr="009433A9" w:rsidRDefault="004B6394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346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257</w:t>
            </w:r>
          </w:p>
        </w:tc>
        <w:tc>
          <w:tcPr>
            <w:tcW w:w="270" w:type="dxa"/>
          </w:tcPr>
          <w:p w14:paraId="45A83705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6153A55D" w14:textId="77777777" w:rsidR="004B6394" w:rsidRPr="009433A9" w:rsidRDefault="004B6394" w:rsidP="00CB7129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60FBC5DD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35E28A66" w14:textId="77777777" w:rsidR="004B6394" w:rsidRPr="009433A9" w:rsidRDefault="004B6394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4EE44019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57BDF24" w14:textId="77777777" w:rsidR="004B6394" w:rsidRPr="009433A9" w:rsidRDefault="004B6394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1C2C3CAD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68206F18" w14:textId="77777777" w:rsidR="004B6394" w:rsidRPr="009433A9" w:rsidRDefault="004B6394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F52D90A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85D2EFF" w14:textId="77777777" w:rsidR="004B6394" w:rsidRPr="009433A9" w:rsidRDefault="004B6394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9E0C8B9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F81441D" w14:textId="77777777" w:rsidR="004B6394" w:rsidRPr="009433A9" w:rsidRDefault="004B6394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D1EDD62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41FD210" w14:textId="77777777" w:rsidR="004B6394" w:rsidRPr="009433A9" w:rsidRDefault="004B6394" w:rsidP="00CB7129">
            <w:pPr>
              <w:pStyle w:val="BodyText"/>
              <w:spacing w:after="0" w:line="240" w:lineRule="auto"/>
              <w:ind w:left="14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33CAAB5F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11D2326" w14:textId="77777777" w:rsidR="004B6394" w:rsidRPr="009433A9" w:rsidRDefault="004B6394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346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257</w:t>
            </w:r>
          </w:p>
        </w:tc>
        <w:tc>
          <w:tcPr>
            <w:tcW w:w="236" w:type="dxa"/>
          </w:tcPr>
          <w:p w14:paraId="55DA0ECB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9765F1C" w14:textId="77777777" w:rsidR="004B6394" w:rsidRPr="009433A9" w:rsidRDefault="004B6394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  <w:lang w:eastAsia="en-GB"/>
              </w:rPr>
              <w:t>-</w:t>
            </w:r>
          </w:p>
        </w:tc>
        <w:tc>
          <w:tcPr>
            <w:tcW w:w="276" w:type="dxa"/>
          </w:tcPr>
          <w:p w14:paraId="3D2B808D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48EF70B9" w14:textId="77777777" w:rsidR="004B6394" w:rsidRPr="009433A9" w:rsidRDefault="004B6394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4C43855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16B1E787" w14:textId="77777777" w:rsidR="004B6394" w:rsidRPr="009433A9" w:rsidRDefault="004B6394" w:rsidP="00CB7129">
            <w:pPr>
              <w:pStyle w:val="BodyText"/>
              <w:spacing w:after="0" w:line="240" w:lineRule="auto"/>
              <w:ind w:left="14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420BE6EE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DA71DD6" w14:textId="77777777" w:rsidR="004B6394" w:rsidRPr="009433A9" w:rsidRDefault="004B6394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346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257</w:t>
            </w:r>
          </w:p>
        </w:tc>
      </w:tr>
      <w:tr w:rsidR="004B6394" w:rsidRPr="009433A9" w14:paraId="4B22840A" w14:textId="77777777" w:rsidTr="00CB7129">
        <w:tc>
          <w:tcPr>
            <w:tcW w:w="2070" w:type="dxa"/>
          </w:tcPr>
          <w:p w14:paraId="390EA384" w14:textId="77777777" w:rsidR="004B6394" w:rsidRPr="009433A9" w:rsidRDefault="004B6394" w:rsidP="00CB712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ขนส่ง</w:t>
            </w:r>
          </w:p>
        </w:tc>
        <w:tc>
          <w:tcPr>
            <w:tcW w:w="628" w:type="dxa"/>
          </w:tcPr>
          <w:p w14:paraId="01A3BE6C" w14:textId="77777777" w:rsidR="004B6394" w:rsidRPr="009433A9" w:rsidRDefault="004B6394" w:rsidP="00CB7129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01CCE2F2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2C2B09C0" w14:textId="77777777" w:rsidR="004B6394" w:rsidRPr="009433A9" w:rsidRDefault="004B6394" w:rsidP="00CB7129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0A21D3B2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4EC2FCB0" w14:textId="77777777" w:rsidR="004B6394" w:rsidRPr="009433A9" w:rsidRDefault="004B6394" w:rsidP="00CB7129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2964C3CB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19B8086F" w14:textId="77777777" w:rsidR="004B6394" w:rsidRPr="009433A9" w:rsidRDefault="004B6394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44283AF4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66A780F" w14:textId="77777777" w:rsidR="004B6394" w:rsidRPr="009433A9" w:rsidRDefault="004B6394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4D8CB3FC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29E1B0E7" w14:textId="77777777" w:rsidR="004B6394" w:rsidRPr="009433A9" w:rsidRDefault="004B6394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24C460A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327C958" w14:textId="77777777" w:rsidR="004B6394" w:rsidRPr="009433A9" w:rsidRDefault="004B6394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188,263</w:t>
            </w:r>
          </w:p>
        </w:tc>
        <w:tc>
          <w:tcPr>
            <w:tcW w:w="236" w:type="dxa"/>
          </w:tcPr>
          <w:p w14:paraId="38641B66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37BD724" w14:textId="77777777" w:rsidR="004B6394" w:rsidRPr="009433A9" w:rsidRDefault="004B6394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191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617</w:t>
            </w:r>
          </w:p>
        </w:tc>
        <w:tc>
          <w:tcPr>
            <w:tcW w:w="236" w:type="dxa"/>
          </w:tcPr>
          <w:p w14:paraId="70F97E08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E64DFC9" w14:textId="77777777" w:rsidR="004B6394" w:rsidRPr="009433A9" w:rsidRDefault="004B6394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188,263</w:t>
            </w:r>
          </w:p>
        </w:tc>
        <w:tc>
          <w:tcPr>
            <w:tcW w:w="270" w:type="dxa"/>
          </w:tcPr>
          <w:p w14:paraId="6EE9E4A1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DF4E0B0" w14:textId="77777777" w:rsidR="004B6394" w:rsidRPr="009433A9" w:rsidRDefault="004B6394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191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617</w:t>
            </w:r>
          </w:p>
        </w:tc>
        <w:tc>
          <w:tcPr>
            <w:tcW w:w="236" w:type="dxa"/>
          </w:tcPr>
          <w:p w14:paraId="565C7E80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56DE80A" w14:textId="77777777" w:rsidR="004B6394" w:rsidRPr="009433A9" w:rsidRDefault="004B6394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  <w:lang w:eastAsia="en-GB"/>
              </w:rPr>
              <w:t>-</w:t>
            </w:r>
          </w:p>
        </w:tc>
        <w:tc>
          <w:tcPr>
            <w:tcW w:w="276" w:type="dxa"/>
          </w:tcPr>
          <w:p w14:paraId="546BA4EB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40A2AAAE" w14:textId="77777777" w:rsidR="004B6394" w:rsidRPr="009433A9" w:rsidRDefault="004B6394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B7AB0D9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CDF544A" w14:textId="77777777" w:rsidR="004B6394" w:rsidRPr="009433A9" w:rsidRDefault="004B6394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188,263</w:t>
            </w:r>
          </w:p>
        </w:tc>
        <w:tc>
          <w:tcPr>
            <w:tcW w:w="271" w:type="dxa"/>
            <w:gridSpan w:val="2"/>
          </w:tcPr>
          <w:p w14:paraId="4EB18475" w14:textId="77777777" w:rsidR="004B6394" w:rsidRPr="009433A9" w:rsidRDefault="004B6394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B3353CD" w14:textId="77777777" w:rsidR="004B6394" w:rsidRPr="009433A9" w:rsidRDefault="004B6394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191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617</w:t>
            </w:r>
          </w:p>
        </w:tc>
      </w:tr>
      <w:tr w:rsidR="00AB583F" w:rsidRPr="009433A9" w14:paraId="178DDE13" w14:textId="77777777" w:rsidTr="00CB7129">
        <w:tc>
          <w:tcPr>
            <w:tcW w:w="2070" w:type="dxa"/>
          </w:tcPr>
          <w:p w14:paraId="24B66E6E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ซ่อมแซมและบำรุงรักษารถ</w:t>
            </w: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 xml:space="preserve">เมล์ </w:t>
            </w:r>
            <w:r w:rsidRPr="009433A9">
              <w:rPr>
                <w:rFonts w:asciiTheme="majorBidi" w:hAnsiTheme="majorBidi"/>
                <w:sz w:val="19"/>
                <w:szCs w:val="19"/>
                <w:lang w:eastAsia="en-GB"/>
              </w:rPr>
              <w:t>NGV</w:t>
            </w:r>
          </w:p>
        </w:tc>
        <w:tc>
          <w:tcPr>
            <w:tcW w:w="628" w:type="dxa"/>
          </w:tcPr>
          <w:p w14:paraId="05B74489" w14:textId="77777777" w:rsidR="00AB583F" w:rsidRPr="009433A9" w:rsidRDefault="00AB583F" w:rsidP="00CB7129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62CCF5B0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6BFA4A6F" w14:textId="77777777" w:rsidR="00AB583F" w:rsidRPr="009433A9" w:rsidRDefault="00AB583F" w:rsidP="00CB7129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7C067AEF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1FA71159" w14:textId="77777777" w:rsidR="00AB583F" w:rsidRPr="009433A9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75,624</w:t>
            </w:r>
          </w:p>
        </w:tc>
        <w:tc>
          <w:tcPr>
            <w:tcW w:w="273" w:type="dxa"/>
          </w:tcPr>
          <w:p w14:paraId="675133CF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313D7A0C" w14:textId="77777777" w:rsidR="00AB583F" w:rsidRPr="009433A9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75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281</w:t>
            </w:r>
          </w:p>
        </w:tc>
        <w:tc>
          <w:tcPr>
            <w:tcW w:w="270" w:type="dxa"/>
          </w:tcPr>
          <w:p w14:paraId="1E7FDCC7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A457D89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46EDAFEF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27834263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1968C48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7908877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ECFFCB2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C1E0CBC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7DB5A7E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52B7793" w14:textId="77777777" w:rsidR="00AB583F" w:rsidRPr="009433A9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75,624</w:t>
            </w:r>
          </w:p>
        </w:tc>
        <w:tc>
          <w:tcPr>
            <w:tcW w:w="270" w:type="dxa"/>
          </w:tcPr>
          <w:p w14:paraId="1F974082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89289AE" w14:textId="77777777" w:rsidR="00AB583F" w:rsidRPr="009433A9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75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281</w:t>
            </w:r>
          </w:p>
        </w:tc>
        <w:tc>
          <w:tcPr>
            <w:tcW w:w="236" w:type="dxa"/>
          </w:tcPr>
          <w:p w14:paraId="78B89281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BD944D7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  <w:lang w:eastAsia="en-GB"/>
              </w:rPr>
              <w:t>-</w:t>
            </w:r>
          </w:p>
        </w:tc>
        <w:tc>
          <w:tcPr>
            <w:tcW w:w="276" w:type="dxa"/>
          </w:tcPr>
          <w:p w14:paraId="3932CE30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6D1CD85C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6A521DC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08109FB6" w14:textId="77777777" w:rsidR="00AB583F" w:rsidRPr="009433A9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75,624</w:t>
            </w:r>
          </w:p>
        </w:tc>
        <w:tc>
          <w:tcPr>
            <w:tcW w:w="271" w:type="dxa"/>
            <w:gridSpan w:val="2"/>
          </w:tcPr>
          <w:p w14:paraId="00CBB1BC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16E17A5" w14:textId="77777777" w:rsidR="00AB583F" w:rsidRPr="009433A9" w:rsidRDefault="00AB583F" w:rsidP="00CB7129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75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281</w:t>
            </w:r>
          </w:p>
        </w:tc>
      </w:tr>
      <w:tr w:rsidR="00AB583F" w:rsidRPr="009433A9" w14:paraId="3B46D23B" w14:textId="77777777" w:rsidTr="00CB7129">
        <w:tc>
          <w:tcPr>
            <w:tcW w:w="2070" w:type="dxa"/>
          </w:tcPr>
          <w:p w14:paraId="59773D4C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628" w:type="dxa"/>
          </w:tcPr>
          <w:p w14:paraId="4E777955" w14:textId="77777777" w:rsidR="00AB583F" w:rsidRPr="009433A9" w:rsidRDefault="00AB583F" w:rsidP="00CB7129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587691DC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57C698E9" w14:textId="77777777" w:rsidR="00AB583F" w:rsidRPr="009433A9" w:rsidRDefault="00AB583F" w:rsidP="00CB7129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78E50360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04BF66D3" w14:textId="77777777" w:rsidR="00AB583F" w:rsidRPr="009433A9" w:rsidRDefault="00AB583F" w:rsidP="00CB7129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3DD86453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318D9C6B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20B68DAA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6656F9A" w14:textId="77777777" w:rsidR="00AB583F" w:rsidRPr="009433A9" w:rsidRDefault="00AB583F" w:rsidP="00CB7129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55,932</w:t>
            </w:r>
          </w:p>
        </w:tc>
        <w:tc>
          <w:tcPr>
            <w:tcW w:w="242" w:type="dxa"/>
          </w:tcPr>
          <w:p w14:paraId="4C772D4D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311D252" w14:textId="77777777" w:rsidR="00AB583F" w:rsidRPr="009433A9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61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620</w:t>
            </w:r>
          </w:p>
        </w:tc>
        <w:tc>
          <w:tcPr>
            <w:tcW w:w="236" w:type="dxa"/>
          </w:tcPr>
          <w:p w14:paraId="2DBE441F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74812CE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30655DC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518977D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B786396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4914EC7" w14:textId="77777777" w:rsidR="00AB583F" w:rsidRPr="009433A9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55,932</w:t>
            </w:r>
          </w:p>
        </w:tc>
        <w:tc>
          <w:tcPr>
            <w:tcW w:w="270" w:type="dxa"/>
          </w:tcPr>
          <w:p w14:paraId="4588079A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E987A96" w14:textId="77777777" w:rsidR="00AB583F" w:rsidRPr="009433A9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61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620</w:t>
            </w:r>
          </w:p>
        </w:tc>
        <w:tc>
          <w:tcPr>
            <w:tcW w:w="236" w:type="dxa"/>
          </w:tcPr>
          <w:p w14:paraId="0AA38597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E48B511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  <w:lang w:eastAsia="en-GB"/>
              </w:rPr>
              <w:t>-</w:t>
            </w:r>
          </w:p>
        </w:tc>
        <w:tc>
          <w:tcPr>
            <w:tcW w:w="276" w:type="dxa"/>
          </w:tcPr>
          <w:p w14:paraId="06572465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581BFAA6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46BA8D7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71392794" w14:textId="77777777" w:rsidR="00AB583F" w:rsidRPr="009433A9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55,932</w:t>
            </w:r>
          </w:p>
        </w:tc>
        <w:tc>
          <w:tcPr>
            <w:tcW w:w="271" w:type="dxa"/>
            <w:gridSpan w:val="2"/>
          </w:tcPr>
          <w:p w14:paraId="38B0530D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F6EDDFB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61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620</w:t>
            </w:r>
          </w:p>
        </w:tc>
      </w:tr>
      <w:tr w:rsidR="00AB583F" w:rsidRPr="009433A9" w14:paraId="1F68B205" w14:textId="77777777" w:rsidTr="00CB7129">
        <w:tc>
          <w:tcPr>
            <w:tcW w:w="2070" w:type="dxa"/>
          </w:tcPr>
          <w:p w14:paraId="26FBF86D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FA5C24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เทคโนโลยีและสารสนเทศ</w:t>
            </w:r>
          </w:p>
        </w:tc>
        <w:tc>
          <w:tcPr>
            <w:tcW w:w="628" w:type="dxa"/>
          </w:tcPr>
          <w:p w14:paraId="2B764304" w14:textId="77777777" w:rsidR="00AB583F" w:rsidRDefault="00AB583F" w:rsidP="00CB7129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72F5CCFD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5AC5EC43" w14:textId="77777777" w:rsidR="00AB583F" w:rsidRDefault="00AB583F" w:rsidP="00CB7129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7605A4F9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5196CE1B" w14:textId="77777777" w:rsidR="00AB583F" w:rsidRDefault="00AB583F" w:rsidP="00CB7129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216DC025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A711938" w14:textId="77777777" w:rsidR="00AB583F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2FE141A7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FA06201" w14:textId="77777777" w:rsidR="00AB583F" w:rsidRDefault="00AB583F" w:rsidP="00CB7129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76DCC55C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0E8C4426" w14:textId="77777777" w:rsidR="00AB583F" w:rsidRPr="007E1C6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61F24AC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3CE9D2B" w14:textId="77777777" w:rsidR="00AB583F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8706DCA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C3098D3" w14:textId="77777777" w:rsidR="00AB583F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F63CA91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25EF671" w14:textId="77777777" w:rsidR="00AB583F" w:rsidRDefault="00AB583F" w:rsidP="00CB7129">
            <w:pPr>
              <w:pStyle w:val="BodyText"/>
              <w:spacing w:after="0" w:line="240" w:lineRule="auto"/>
              <w:ind w:left="14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502117C1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09924A0" w14:textId="77777777" w:rsidR="00AB583F" w:rsidRPr="007E1C6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E1EDBFA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0E9D517" w14:textId="77777777" w:rsidR="00AB583F" w:rsidRDefault="00AB583F" w:rsidP="00CB7129">
            <w:pPr>
              <w:pStyle w:val="BodyText"/>
              <w:spacing w:after="0" w:line="240" w:lineRule="auto"/>
              <w:ind w:right="18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  <w:lang w:eastAsia="en-GB"/>
              </w:rPr>
              <w:t>-</w:t>
            </w:r>
          </w:p>
        </w:tc>
        <w:tc>
          <w:tcPr>
            <w:tcW w:w="276" w:type="dxa"/>
          </w:tcPr>
          <w:p w14:paraId="55A0DA4D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16E39B0F" w14:textId="77777777" w:rsidR="00AB583F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31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375</w:t>
            </w:r>
          </w:p>
        </w:tc>
        <w:tc>
          <w:tcPr>
            <w:tcW w:w="236" w:type="dxa"/>
          </w:tcPr>
          <w:p w14:paraId="34C0552F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5190B188" w14:textId="77777777" w:rsidR="00AB583F" w:rsidRDefault="00AB583F" w:rsidP="00CB7129">
            <w:pPr>
              <w:pStyle w:val="BodyText"/>
              <w:spacing w:after="0" w:line="240" w:lineRule="auto"/>
              <w:ind w:right="18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36F796DB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3633157" w14:textId="77777777" w:rsidR="00AB583F" w:rsidRPr="007E1C69" w:rsidRDefault="00AB583F" w:rsidP="003958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31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375</w:t>
            </w:r>
          </w:p>
        </w:tc>
      </w:tr>
      <w:tr w:rsidR="00AB583F" w:rsidRPr="009433A9" w14:paraId="7A050E95" w14:textId="77777777" w:rsidTr="00CB7129">
        <w:tc>
          <w:tcPr>
            <w:tcW w:w="2070" w:type="dxa"/>
          </w:tcPr>
          <w:p w14:paraId="0E823460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รับเหมาก่อสร้าง</w:t>
            </w:r>
          </w:p>
        </w:tc>
        <w:tc>
          <w:tcPr>
            <w:tcW w:w="628" w:type="dxa"/>
          </w:tcPr>
          <w:p w14:paraId="341FF016" w14:textId="77777777" w:rsidR="00AB583F" w:rsidRPr="009433A9" w:rsidRDefault="00AB583F" w:rsidP="00CB7129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484A5216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663BE484" w14:textId="77777777" w:rsidR="00AB583F" w:rsidRPr="009433A9" w:rsidRDefault="00AB583F" w:rsidP="00CB7129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22BA8395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6856A69F" w14:textId="77777777" w:rsidR="00AB583F" w:rsidRPr="009433A9" w:rsidRDefault="00AB583F" w:rsidP="00CB7129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5F430424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2902C5E0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6A6DF252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6F62CBA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12,266</w:t>
            </w:r>
          </w:p>
        </w:tc>
        <w:tc>
          <w:tcPr>
            <w:tcW w:w="242" w:type="dxa"/>
          </w:tcPr>
          <w:p w14:paraId="7D1E957D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959C5E9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40A4BE5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A0E5846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35D453A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C35AD12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23D4DB3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4DAB4C7" w14:textId="77777777" w:rsidR="00AB583F" w:rsidRPr="000C66D5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12,266</w:t>
            </w:r>
          </w:p>
        </w:tc>
        <w:tc>
          <w:tcPr>
            <w:tcW w:w="270" w:type="dxa"/>
          </w:tcPr>
          <w:p w14:paraId="45560DBC" w14:textId="77777777" w:rsidR="00AB583F" w:rsidRPr="000C66D5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159BE2A" w14:textId="77777777" w:rsidR="00AB583F" w:rsidRPr="000C66D5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AE11512" w14:textId="77777777" w:rsidR="00AB583F" w:rsidRPr="000C66D5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7F215C6" w14:textId="77777777" w:rsidR="00AB583F" w:rsidRPr="000C66D5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7C5366">
              <w:rPr>
                <w:rFonts w:ascii="Angsana New" w:hAnsi="Angsana New" w:hint="cs"/>
                <w:sz w:val="19"/>
                <w:szCs w:val="19"/>
                <w:lang w:eastAsia="en-GB"/>
              </w:rPr>
              <w:t>34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,662</w:t>
            </w:r>
          </w:p>
        </w:tc>
        <w:tc>
          <w:tcPr>
            <w:tcW w:w="276" w:type="dxa"/>
          </w:tcPr>
          <w:p w14:paraId="4D3A3CA6" w14:textId="77777777" w:rsidR="00AB583F" w:rsidRPr="000C66D5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4E357F79" w14:textId="77777777" w:rsidR="00AB583F" w:rsidRPr="000C66D5" w:rsidRDefault="00AB583F" w:rsidP="00CB7129">
            <w:pPr>
              <w:pStyle w:val="BodyText"/>
              <w:tabs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47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992</w:t>
            </w:r>
          </w:p>
        </w:tc>
        <w:tc>
          <w:tcPr>
            <w:tcW w:w="236" w:type="dxa"/>
          </w:tcPr>
          <w:p w14:paraId="7568369F" w14:textId="77777777" w:rsidR="00AB583F" w:rsidRPr="000C66D5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3A0460A8" w14:textId="77777777" w:rsidR="00AB583F" w:rsidRPr="000C66D5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46,928</w:t>
            </w:r>
          </w:p>
        </w:tc>
        <w:tc>
          <w:tcPr>
            <w:tcW w:w="271" w:type="dxa"/>
            <w:gridSpan w:val="2"/>
          </w:tcPr>
          <w:p w14:paraId="54FCE047" w14:textId="77777777" w:rsidR="00AB583F" w:rsidRPr="009433A9" w:rsidRDefault="00AB583F" w:rsidP="00CB712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434D611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47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992</w:t>
            </w:r>
          </w:p>
        </w:tc>
      </w:tr>
      <w:tr w:rsidR="00AB583F" w:rsidRPr="009433A9" w14:paraId="737B752B" w14:textId="77777777" w:rsidTr="00CB7129">
        <w:tc>
          <w:tcPr>
            <w:tcW w:w="2070" w:type="dxa"/>
          </w:tcPr>
          <w:p w14:paraId="37B36FC1" w14:textId="77777777" w:rsidR="00AB583F" w:rsidRPr="009433A9" w:rsidRDefault="00AB583F" w:rsidP="00CB7129">
            <w:pPr>
              <w:pStyle w:val="NoSpacing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อื่น</w:t>
            </w: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79D30026" w14:textId="77777777" w:rsidR="00AB583F" w:rsidRPr="009433A9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2,307</w:t>
            </w:r>
          </w:p>
        </w:tc>
        <w:tc>
          <w:tcPr>
            <w:tcW w:w="247" w:type="dxa"/>
          </w:tcPr>
          <w:p w14:paraId="2EB9A51F" w14:textId="77777777" w:rsidR="00AB583F" w:rsidRPr="009433A9" w:rsidRDefault="00AB583F" w:rsidP="00CB712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23005EB8" w14:textId="77777777" w:rsidR="00AB583F" w:rsidRPr="009433A9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950</w:t>
            </w:r>
          </w:p>
        </w:tc>
        <w:tc>
          <w:tcPr>
            <w:tcW w:w="270" w:type="dxa"/>
          </w:tcPr>
          <w:p w14:paraId="603E851E" w14:textId="77777777" w:rsidR="00AB583F" w:rsidRPr="009433A9" w:rsidRDefault="00AB583F" w:rsidP="00CB712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5985CCA7" w14:textId="77777777" w:rsidR="00AB583F" w:rsidRPr="009433A9" w:rsidRDefault="00AB583F" w:rsidP="00CB7129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7D090D10" w14:textId="77777777" w:rsidR="00AB583F" w:rsidRPr="009433A9" w:rsidRDefault="00AB583F" w:rsidP="00CB712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F471C51" w14:textId="77777777" w:rsidR="00AB583F" w:rsidRPr="009433A9" w:rsidRDefault="00AB583F" w:rsidP="00CB7129">
            <w:pPr>
              <w:pStyle w:val="BodyText"/>
              <w:spacing w:after="0" w:line="240" w:lineRule="auto"/>
              <w:ind w:right="173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461632DB" w14:textId="77777777" w:rsidR="00AB583F" w:rsidRPr="009433A9" w:rsidRDefault="00AB583F" w:rsidP="00CB712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CA9D6D2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7AA31944" w14:textId="77777777" w:rsidR="00AB583F" w:rsidRPr="009433A9" w:rsidRDefault="00AB583F" w:rsidP="00CB712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5E0D43E1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DF20A72" w14:textId="77777777" w:rsidR="00AB583F" w:rsidRPr="009433A9" w:rsidRDefault="00AB583F" w:rsidP="00CB712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9878CFC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03863A8" w14:textId="77777777" w:rsidR="00AB583F" w:rsidRPr="009433A9" w:rsidRDefault="00AB583F" w:rsidP="00CB712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E540223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7E2FE4F" w14:textId="77777777" w:rsidR="00AB583F" w:rsidRPr="009433A9" w:rsidRDefault="00AB583F" w:rsidP="00CB712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A4317CE" w14:textId="77777777" w:rsidR="00AB583F" w:rsidRPr="000C66D5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2,307</w:t>
            </w:r>
          </w:p>
        </w:tc>
        <w:tc>
          <w:tcPr>
            <w:tcW w:w="270" w:type="dxa"/>
          </w:tcPr>
          <w:p w14:paraId="5AF52475" w14:textId="77777777" w:rsidR="00AB583F" w:rsidRPr="000C66D5" w:rsidRDefault="00AB583F" w:rsidP="00CB712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984888E" w14:textId="77777777" w:rsidR="00AB583F" w:rsidRPr="000C66D5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950</w:t>
            </w:r>
          </w:p>
        </w:tc>
        <w:tc>
          <w:tcPr>
            <w:tcW w:w="236" w:type="dxa"/>
          </w:tcPr>
          <w:p w14:paraId="3C776037" w14:textId="77777777" w:rsidR="00AB583F" w:rsidRPr="000C66D5" w:rsidRDefault="00AB583F" w:rsidP="00CB712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AB2F366" w14:textId="12736D91" w:rsidR="00AB583F" w:rsidRPr="000C66D5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74,4</w:t>
            </w:r>
            <w:r w:rsidR="00A57BEE">
              <w:rPr>
                <w:rFonts w:ascii="Angsana New" w:hAnsi="Angsana New"/>
                <w:sz w:val="19"/>
                <w:szCs w:val="19"/>
                <w:lang w:eastAsia="en-GB"/>
              </w:rPr>
              <w:t>2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6" w:type="dxa"/>
          </w:tcPr>
          <w:p w14:paraId="4E306C97" w14:textId="77777777" w:rsidR="00AB583F" w:rsidRPr="000C66D5" w:rsidRDefault="00AB583F" w:rsidP="00CB712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32C2C335" w14:textId="77777777" w:rsidR="00AB583F" w:rsidRPr="000C66D5" w:rsidRDefault="00AB583F" w:rsidP="00CB7129">
            <w:pPr>
              <w:pStyle w:val="BodyText"/>
              <w:tabs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63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589</w:t>
            </w:r>
          </w:p>
        </w:tc>
        <w:tc>
          <w:tcPr>
            <w:tcW w:w="236" w:type="dxa"/>
          </w:tcPr>
          <w:p w14:paraId="74C7A6BC" w14:textId="77777777" w:rsidR="00AB583F" w:rsidRPr="000C66D5" w:rsidRDefault="00AB583F" w:rsidP="00CB712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2A547C60" w14:textId="77777777" w:rsidR="00AB583F" w:rsidRPr="000C66D5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76,729</w:t>
            </w:r>
          </w:p>
        </w:tc>
        <w:tc>
          <w:tcPr>
            <w:tcW w:w="271" w:type="dxa"/>
            <w:gridSpan w:val="2"/>
          </w:tcPr>
          <w:p w14:paraId="06342EF1" w14:textId="77777777" w:rsidR="00AB583F" w:rsidRPr="009433A9" w:rsidRDefault="00AB583F" w:rsidP="00CB712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AF992A5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64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539</w:t>
            </w:r>
          </w:p>
        </w:tc>
      </w:tr>
      <w:tr w:rsidR="00AB583F" w:rsidRPr="009433A9" w14:paraId="4D95E69E" w14:textId="77777777" w:rsidTr="00CB7129">
        <w:tc>
          <w:tcPr>
            <w:tcW w:w="2070" w:type="dxa"/>
          </w:tcPr>
          <w:p w14:paraId="624AD96C" w14:textId="77777777" w:rsidR="00AB583F" w:rsidRPr="009433A9" w:rsidRDefault="00AB583F" w:rsidP="00CB712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6C83E62A" w14:textId="77777777" w:rsidR="00AB583F" w:rsidRPr="009433A9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867,300</w:t>
            </w:r>
          </w:p>
        </w:tc>
        <w:tc>
          <w:tcPr>
            <w:tcW w:w="247" w:type="dxa"/>
          </w:tcPr>
          <w:p w14:paraId="1B21C29C" w14:textId="77777777" w:rsidR="00AB583F" w:rsidRPr="009433A9" w:rsidRDefault="00AB583F" w:rsidP="00CB712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79339D21" w14:textId="77777777" w:rsidR="00AB583F" w:rsidRPr="009433A9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065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874</w:t>
            </w:r>
          </w:p>
        </w:tc>
        <w:tc>
          <w:tcPr>
            <w:tcW w:w="270" w:type="dxa"/>
          </w:tcPr>
          <w:p w14:paraId="4C1FFF9C" w14:textId="77777777" w:rsidR="00AB583F" w:rsidRPr="009433A9" w:rsidRDefault="00AB583F" w:rsidP="00CB712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029DF0FF" w14:textId="77777777" w:rsidR="00AB583F" w:rsidRPr="009433A9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162,129</w:t>
            </w:r>
          </w:p>
        </w:tc>
        <w:tc>
          <w:tcPr>
            <w:tcW w:w="273" w:type="dxa"/>
          </w:tcPr>
          <w:p w14:paraId="00331AA4" w14:textId="77777777" w:rsidR="00AB583F" w:rsidRPr="009433A9" w:rsidRDefault="00AB583F" w:rsidP="00CB712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4391BB4E" w14:textId="77777777" w:rsidR="00AB583F" w:rsidRPr="009433A9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139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992</w:t>
            </w:r>
          </w:p>
        </w:tc>
        <w:tc>
          <w:tcPr>
            <w:tcW w:w="270" w:type="dxa"/>
          </w:tcPr>
          <w:p w14:paraId="48CB72E0" w14:textId="77777777" w:rsidR="00AB583F" w:rsidRPr="009433A9" w:rsidRDefault="00AB583F" w:rsidP="00CB712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002D943" w14:textId="77777777" w:rsidR="00AB583F" w:rsidRPr="009433A9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73,203</w:t>
            </w:r>
          </w:p>
        </w:tc>
        <w:tc>
          <w:tcPr>
            <w:tcW w:w="242" w:type="dxa"/>
          </w:tcPr>
          <w:p w14:paraId="4855A9AB" w14:textId="77777777" w:rsidR="00AB583F" w:rsidRPr="009433A9" w:rsidRDefault="00AB583F" w:rsidP="00CB712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195AE628" w14:textId="77777777" w:rsidR="00AB583F" w:rsidRPr="009433A9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145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501</w:t>
            </w:r>
          </w:p>
        </w:tc>
        <w:tc>
          <w:tcPr>
            <w:tcW w:w="236" w:type="dxa"/>
          </w:tcPr>
          <w:p w14:paraId="4F3C48A0" w14:textId="77777777" w:rsidR="00AB583F" w:rsidRPr="009433A9" w:rsidRDefault="00AB583F" w:rsidP="00CB712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6BAEF86" w14:textId="77777777" w:rsidR="00AB583F" w:rsidRPr="009433A9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188,263</w:t>
            </w:r>
          </w:p>
        </w:tc>
        <w:tc>
          <w:tcPr>
            <w:tcW w:w="236" w:type="dxa"/>
          </w:tcPr>
          <w:p w14:paraId="5C83D9DE" w14:textId="77777777" w:rsidR="00AB583F" w:rsidRPr="009433A9" w:rsidRDefault="00AB583F" w:rsidP="00CB712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94A12F5" w14:textId="77777777" w:rsidR="00AB583F" w:rsidRPr="009433A9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191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617</w:t>
            </w:r>
          </w:p>
        </w:tc>
        <w:tc>
          <w:tcPr>
            <w:tcW w:w="236" w:type="dxa"/>
          </w:tcPr>
          <w:p w14:paraId="39C61DC4" w14:textId="77777777" w:rsidR="00AB583F" w:rsidRPr="009433A9" w:rsidRDefault="00AB583F" w:rsidP="00CB712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070BD1A" w14:textId="77777777" w:rsidR="00AB583F" w:rsidRPr="00A74D0B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E216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1,290,895</w:t>
            </w:r>
          </w:p>
        </w:tc>
        <w:tc>
          <w:tcPr>
            <w:tcW w:w="270" w:type="dxa"/>
          </w:tcPr>
          <w:p w14:paraId="00133A35" w14:textId="77777777" w:rsidR="00AB583F" w:rsidRPr="000C66D5" w:rsidRDefault="00AB583F" w:rsidP="00CB712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CACB9B9" w14:textId="77777777" w:rsidR="00AB583F" w:rsidRPr="000C66D5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542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984</w:t>
            </w:r>
          </w:p>
        </w:tc>
        <w:tc>
          <w:tcPr>
            <w:tcW w:w="236" w:type="dxa"/>
          </w:tcPr>
          <w:p w14:paraId="095DFBEF" w14:textId="77777777" w:rsidR="00AB583F" w:rsidRPr="000C66D5" w:rsidRDefault="00AB583F" w:rsidP="00CB712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596C7AD" w14:textId="77777777" w:rsidR="00AB583F" w:rsidRPr="000C66D5" w:rsidRDefault="00AB583F" w:rsidP="00CB7129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109,084</w:t>
            </w:r>
          </w:p>
        </w:tc>
        <w:tc>
          <w:tcPr>
            <w:tcW w:w="276" w:type="dxa"/>
          </w:tcPr>
          <w:p w14:paraId="34773F78" w14:textId="77777777" w:rsidR="00AB583F" w:rsidRPr="000C66D5" w:rsidRDefault="00AB583F" w:rsidP="00CB712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5DCAAFBD" w14:textId="77777777" w:rsidR="00AB583F" w:rsidRPr="000C66D5" w:rsidRDefault="00AB583F" w:rsidP="00CB7129">
            <w:pPr>
              <w:pStyle w:val="BodyText"/>
              <w:tabs>
                <w:tab w:val="decimal" w:pos="610"/>
              </w:tabs>
              <w:spacing w:after="0" w:line="240" w:lineRule="auto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142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956</w:t>
            </w:r>
          </w:p>
        </w:tc>
        <w:tc>
          <w:tcPr>
            <w:tcW w:w="236" w:type="dxa"/>
          </w:tcPr>
          <w:p w14:paraId="43C4DAFF" w14:textId="77777777" w:rsidR="00AB583F" w:rsidRPr="000C66D5" w:rsidRDefault="00AB583F" w:rsidP="00CB712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721253B5" w14:textId="77777777" w:rsidR="00AB583F" w:rsidRPr="000C66D5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1,399,979</w:t>
            </w:r>
          </w:p>
        </w:tc>
        <w:tc>
          <w:tcPr>
            <w:tcW w:w="271" w:type="dxa"/>
            <w:gridSpan w:val="2"/>
          </w:tcPr>
          <w:p w14:paraId="4422363F" w14:textId="77777777" w:rsidR="00AB583F" w:rsidRPr="009433A9" w:rsidRDefault="00AB583F" w:rsidP="00CB712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F87F383" w14:textId="77777777" w:rsidR="00AB583F" w:rsidRPr="009433A9" w:rsidRDefault="00AB583F" w:rsidP="00CB7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685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940</w:t>
            </w:r>
          </w:p>
        </w:tc>
      </w:tr>
      <w:tr w:rsidR="00876A54" w:rsidRPr="00E32BB3" w14:paraId="4C7C1EE7" w14:textId="77777777" w:rsidTr="00010D39">
        <w:tc>
          <w:tcPr>
            <w:tcW w:w="2070" w:type="dxa"/>
          </w:tcPr>
          <w:p w14:paraId="1FABAF62" w14:textId="77777777" w:rsidR="00876A54" w:rsidRPr="00E32BB3" w:rsidRDefault="00876A54" w:rsidP="00876A54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187401C5" w14:textId="77777777" w:rsidR="00876A54" w:rsidRPr="00E32BB3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47" w:type="dxa"/>
          </w:tcPr>
          <w:p w14:paraId="35749AC3" w14:textId="77777777" w:rsidR="00876A54" w:rsidRPr="00E32BB3" w:rsidRDefault="00876A54" w:rsidP="00876A54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43" w:type="dxa"/>
            <w:tcBorders>
              <w:top w:val="double" w:sz="4" w:space="0" w:color="auto"/>
            </w:tcBorders>
          </w:tcPr>
          <w:p w14:paraId="55620D85" w14:textId="77777777" w:rsidR="00876A54" w:rsidRPr="00E32BB3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</w:tcPr>
          <w:p w14:paraId="2DAD89A0" w14:textId="77777777" w:rsidR="00876A54" w:rsidRPr="00E32BB3" w:rsidRDefault="00876A54" w:rsidP="00876A54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75857E96" w14:textId="77777777" w:rsidR="00876A54" w:rsidRPr="00E32BB3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3" w:type="dxa"/>
          </w:tcPr>
          <w:p w14:paraId="1D563AED" w14:textId="77777777" w:rsidR="00876A54" w:rsidRPr="00E32BB3" w:rsidRDefault="00876A54" w:rsidP="00876A54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101F6872" w14:textId="77777777" w:rsidR="00876A54" w:rsidRPr="00E32BB3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</w:tcPr>
          <w:p w14:paraId="1FF6A8CB" w14:textId="77777777" w:rsidR="00876A54" w:rsidRPr="00E32BB3" w:rsidRDefault="00876A54" w:rsidP="00876A54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4B6433E" w14:textId="77777777" w:rsidR="00876A54" w:rsidRPr="00E32BB3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242" w:type="dxa"/>
          </w:tcPr>
          <w:p w14:paraId="6F3E9702" w14:textId="77777777" w:rsidR="00876A54" w:rsidRPr="00E32BB3" w:rsidRDefault="00876A54" w:rsidP="00876A54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48" w:type="dxa"/>
            <w:tcBorders>
              <w:top w:val="double" w:sz="4" w:space="0" w:color="auto"/>
            </w:tcBorders>
          </w:tcPr>
          <w:p w14:paraId="4F3420BC" w14:textId="77777777" w:rsidR="00876A54" w:rsidRPr="00E32BB3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1DD8B3A0" w14:textId="77777777" w:rsidR="00876A54" w:rsidRPr="00E32BB3" w:rsidRDefault="00876A54" w:rsidP="00876A54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1D6FC71C" w14:textId="77777777" w:rsidR="00876A54" w:rsidRPr="00E32BB3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643649AC" w14:textId="77777777" w:rsidR="00876A54" w:rsidRPr="00E32BB3" w:rsidRDefault="00876A54" w:rsidP="00876A54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11B536C9" w14:textId="6CD09576" w:rsidR="00876A54" w:rsidRPr="00E32BB3" w:rsidRDefault="00876A54" w:rsidP="00876A54">
            <w:pPr>
              <w:pStyle w:val="BodyText"/>
              <w:spacing w:after="0" w:line="240" w:lineRule="auto"/>
              <w:ind w:left="-290"/>
              <w:jc w:val="center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700374B0" w14:textId="77777777" w:rsidR="00876A54" w:rsidRPr="00E32BB3" w:rsidRDefault="00876A54" w:rsidP="00876A54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4FA08291" w14:textId="77777777" w:rsidR="00876A54" w:rsidRPr="00A74D0B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BBDCD9D" w14:textId="77777777" w:rsidR="00876A54" w:rsidRPr="000C66D5" w:rsidRDefault="00876A54" w:rsidP="00876A54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1B85F12E" w14:textId="73AF122E" w:rsidR="00876A54" w:rsidRPr="000C66D5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7C822FD3" w14:textId="77777777" w:rsidR="00876A54" w:rsidRPr="000C66D5" w:rsidRDefault="00876A54" w:rsidP="00876A54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2971A1BF" w14:textId="77777777" w:rsidR="00876A54" w:rsidRPr="000C66D5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6" w:type="dxa"/>
          </w:tcPr>
          <w:p w14:paraId="0756EC0A" w14:textId="77777777" w:rsidR="00876A54" w:rsidRPr="000C66D5" w:rsidRDefault="00876A54" w:rsidP="00876A54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</w:tcPr>
          <w:p w14:paraId="2CA9F255" w14:textId="77777777" w:rsidR="00876A54" w:rsidRPr="000C66D5" w:rsidRDefault="00876A54" w:rsidP="00876A54">
            <w:pPr>
              <w:pStyle w:val="BodyText"/>
              <w:tabs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0EC27149" w14:textId="77777777" w:rsidR="00876A54" w:rsidRPr="000C66D5" w:rsidRDefault="00876A54" w:rsidP="00876A54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</w:tcPr>
          <w:p w14:paraId="5480BF28" w14:textId="77777777" w:rsidR="00876A54" w:rsidRPr="000C66D5" w:rsidRDefault="00876A54" w:rsidP="00876A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6A323FDD" w14:textId="77777777" w:rsidR="00876A54" w:rsidRPr="00E32BB3" w:rsidRDefault="00876A54" w:rsidP="00876A54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4C8F56D" w14:textId="77777777" w:rsidR="00876A54" w:rsidRPr="00E32BB3" w:rsidRDefault="00876A54" w:rsidP="00876A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876A54" w:rsidRPr="009433A9" w14:paraId="2C8B8950" w14:textId="77777777" w:rsidTr="00010D39">
        <w:tc>
          <w:tcPr>
            <w:tcW w:w="2070" w:type="dxa"/>
          </w:tcPr>
          <w:p w14:paraId="50BA689F" w14:textId="77777777" w:rsidR="00876A54" w:rsidRPr="009433A9" w:rsidRDefault="00876A54" w:rsidP="00876A54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8" w:type="dxa"/>
          </w:tcPr>
          <w:p w14:paraId="1A4C7A66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</w:tcPr>
          <w:p w14:paraId="03005E58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40300DCA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E8DE497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7487360A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02311EE3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317AAAAE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9F2A23D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C46E482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6B95413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4EDB38B0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B1AA555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8458F36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F93E294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7685168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807F68C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48A24B0" w14:textId="77777777" w:rsidR="00876A54" w:rsidRPr="000C66D5" w:rsidRDefault="00876A54" w:rsidP="00A74D0B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2AE46E2" w14:textId="77777777" w:rsidR="00876A54" w:rsidRPr="000C66D5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2E228DE" w14:textId="77777777" w:rsidR="00876A54" w:rsidRPr="000C66D5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9467B2E" w14:textId="77777777" w:rsidR="00876A54" w:rsidRPr="000C66D5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FF065D5" w14:textId="77777777" w:rsidR="00876A54" w:rsidRPr="000C66D5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247F9038" w14:textId="77777777" w:rsidR="00876A54" w:rsidRPr="000C66D5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4CCC8724" w14:textId="77777777" w:rsidR="00876A54" w:rsidRPr="000C66D5" w:rsidRDefault="00876A54" w:rsidP="00876A54">
            <w:pPr>
              <w:pStyle w:val="BodyText"/>
              <w:tabs>
                <w:tab w:val="decimal" w:pos="590"/>
              </w:tabs>
              <w:spacing w:after="0" w:line="240" w:lineRule="auto"/>
              <w:ind w:left="-86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D693EE7" w14:textId="77777777" w:rsidR="00876A54" w:rsidRPr="000C66D5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299F010E" w14:textId="77777777" w:rsidR="00876A54" w:rsidRPr="000C66D5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53F84775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6DA3761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876A54" w:rsidRPr="009433A9" w14:paraId="5704034C" w14:textId="77777777" w:rsidTr="00827163">
        <w:tc>
          <w:tcPr>
            <w:tcW w:w="2070" w:type="dxa"/>
            <w:vAlign w:val="bottom"/>
          </w:tcPr>
          <w:p w14:paraId="001F8C52" w14:textId="77777777" w:rsidR="00876A54" w:rsidRPr="009433A9" w:rsidRDefault="00876A54" w:rsidP="00876A54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8" w:type="dxa"/>
            <w:vAlign w:val="bottom"/>
          </w:tcPr>
          <w:p w14:paraId="5556D97D" w14:textId="41A761A6" w:rsidR="00876A54" w:rsidRPr="009433A9" w:rsidRDefault="00420EEE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55</w:t>
            </w:r>
            <w:r w:rsidR="00443D22">
              <w:rPr>
                <w:rFonts w:ascii="Angsana New" w:hAnsi="Angsana New"/>
                <w:sz w:val="19"/>
                <w:szCs w:val="19"/>
                <w:lang w:eastAsia="en-GB"/>
              </w:rPr>
              <w:t>4,818</w:t>
            </w:r>
          </w:p>
        </w:tc>
        <w:tc>
          <w:tcPr>
            <w:tcW w:w="247" w:type="dxa"/>
            <w:vAlign w:val="bottom"/>
          </w:tcPr>
          <w:p w14:paraId="7FE276FC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2DFBA353" w14:textId="27E2FA8E" w:rsidR="00876A54" w:rsidRPr="009433A9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785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677</w:t>
            </w:r>
          </w:p>
        </w:tc>
        <w:tc>
          <w:tcPr>
            <w:tcW w:w="270" w:type="dxa"/>
            <w:vAlign w:val="bottom"/>
          </w:tcPr>
          <w:p w14:paraId="29B571B5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30D7FC54" w14:textId="0AEC07CA" w:rsidR="00876A54" w:rsidRPr="009433A9" w:rsidRDefault="00420EEE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86,505</w:t>
            </w:r>
          </w:p>
        </w:tc>
        <w:tc>
          <w:tcPr>
            <w:tcW w:w="273" w:type="dxa"/>
            <w:vAlign w:val="bottom"/>
          </w:tcPr>
          <w:p w14:paraId="68F7F89B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0C094733" w14:textId="38E69900" w:rsidR="00876A54" w:rsidRPr="009433A9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64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711</w:t>
            </w:r>
          </w:p>
        </w:tc>
        <w:tc>
          <w:tcPr>
            <w:tcW w:w="270" w:type="dxa"/>
            <w:vAlign w:val="bottom"/>
          </w:tcPr>
          <w:p w14:paraId="5AFD30CA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3E45973D" w14:textId="7D8AF05B" w:rsidR="00876A54" w:rsidRPr="009433A9" w:rsidRDefault="00420EEE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17,271</w:t>
            </w:r>
          </w:p>
        </w:tc>
        <w:tc>
          <w:tcPr>
            <w:tcW w:w="242" w:type="dxa"/>
            <w:vAlign w:val="bottom"/>
          </w:tcPr>
          <w:p w14:paraId="0EC7E18B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252457EE" w14:textId="468A3983" w:rsidR="00876A54" w:rsidRPr="009433A9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83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881</w:t>
            </w:r>
          </w:p>
        </w:tc>
        <w:tc>
          <w:tcPr>
            <w:tcW w:w="236" w:type="dxa"/>
            <w:vAlign w:val="bottom"/>
          </w:tcPr>
          <w:p w14:paraId="7E4E1568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4982FB8" w14:textId="52A04936" w:rsidR="00876A54" w:rsidRPr="009433A9" w:rsidRDefault="00420EEE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90,889</w:t>
            </w:r>
          </w:p>
        </w:tc>
        <w:tc>
          <w:tcPr>
            <w:tcW w:w="236" w:type="dxa"/>
            <w:vAlign w:val="bottom"/>
          </w:tcPr>
          <w:p w14:paraId="2D6B5FEA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0B4B6515" w14:textId="74FCD513" w:rsidR="00876A54" w:rsidRPr="009433A9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128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734</w:t>
            </w:r>
          </w:p>
        </w:tc>
        <w:tc>
          <w:tcPr>
            <w:tcW w:w="236" w:type="dxa"/>
          </w:tcPr>
          <w:p w14:paraId="66719EA2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FDF9C0C" w14:textId="79A76CE6" w:rsidR="00876A54" w:rsidRPr="000C66D5" w:rsidRDefault="00420EEE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74</w:t>
            </w:r>
            <w:r w:rsidR="00F64299">
              <w:rPr>
                <w:rFonts w:ascii="Angsana New" w:hAnsi="Angsana New"/>
                <w:sz w:val="19"/>
                <w:szCs w:val="19"/>
                <w:lang w:eastAsia="en-GB"/>
              </w:rPr>
              <w:t>9,483</w:t>
            </w:r>
          </w:p>
        </w:tc>
        <w:tc>
          <w:tcPr>
            <w:tcW w:w="270" w:type="dxa"/>
          </w:tcPr>
          <w:p w14:paraId="3072411E" w14:textId="77777777" w:rsidR="00876A54" w:rsidRPr="000C66D5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A38DDB0" w14:textId="2580B830" w:rsidR="00876A54" w:rsidRPr="000C66D5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063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003</w:t>
            </w:r>
          </w:p>
        </w:tc>
        <w:tc>
          <w:tcPr>
            <w:tcW w:w="236" w:type="dxa"/>
            <w:vAlign w:val="bottom"/>
          </w:tcPr>
          <w:p w14:paraId="629D6ED8" w14:textId="77777777" w:rsidR="00876A54" w:rsidRPr="000C66D5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CB2405D" w14:textId="14B0B365" w:rsidR="00876A54" w:rsidRPr="000C66D5" w:rsidRDefault="00176D67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71,</w:t>
            </w:r>
            <w:r w:rsidR="005C65D6">
              <w:rPr>
                <w:rFonts w:ascii="Angsana New" w:hAnsi="Angsana New"/>
                <w:sz w:val="19"/>
                <w:szCs w:val="19"/>
                <w:lang w:eastAsia="en-GB"/>
              </w:rPr>
              <w:t>375</w:t>
            </w:r>
          </w:p>
        </w:tc>
        <w:tc>
          <w:tcPr>
            <w:tcW w:w="276" w:type="dxa"/>
            <w:vAlign w:val="bottom"/>
          </w:tcPr>
          <w:p w14:paraId="6D5C1F33" w14:textId="77777777" w:rsidR="00876A54" w:rsidRPr="000C66D5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0225EB8E" w14:textId="47DA1260" w:rsidR="00876A54" w:rsidRPr="000C66D5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91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084</w:t>
            </w:r>
          </w:p>
        </w:tc>
        <w:tc>
          <w:tcPr>
            <w:tcW w:w="236" w:type="dxa"/>
            <w:vAlign w:val="bottom"/>
          </w:tcPr>
          <w:p w14:paraId="03CA5C2A" w14:textId="77777777" w:rsidR="00876A54" w:rsidRPr="000C66D5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053E65DF" w14:textId="06E00DF1" w:rsidR="00876A54" w:rsidRPr="000C66D5" w:rsidRDefault="00176D67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8</w:t>
            </w:r>
            <w:r w:rsidR="005C65D6">
              <w:rPr>
                <w:rFonts w:ascii="Angsana New" w:hAnsi="Angsana New"/>
                <w:sz w:val="19"/>
                <w:szCs w:val="19"/>
                <w:lang w:eastAsia="en-GB"/>
              </w:rPr>
              <w:t>20,858</w:t>
            </w:r>
          </w:p>
        </w:tc>
        <w:tc>
          <w:tcPr>
            <w:tcW w:w="271" w:type="dxa"/>
            <w:gridSpan w:val="2"/>
            <w:vAlign w:val="bottom"/>
          </w:tcPr>
          <w:p w14:paraId="45D6BF5E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5A785FE7" w14:textId="78A2E8A3" w:rsidR="00876A54" w:rsidRPr="009433A9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154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087</w:t>
            </w:r>
          </w:p>
        </w:tc>
      </w:tr>
      <w:tr w:rsidR="00876A54" w:rsidRPr="009433A9" w14:paraId="0BDC09E8" w14:textId="77777777" w:rsidTr="00827163">
        <w:tc>
          <w:tcPr>
            <w:tcW w:w="2070" w:type="dxa"/>
            <w:vAlign w:val="bottom"/>
          </w:tcPr>
          <w:p w14:paraId="4FFF6768" w14:textId="77777777" w:rsidR="00876A54" w:rsidRPr="009433A9" w:rsidRDefault="00876A54" w:rsidP="00876A54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142ED0BC" w14:textId="3B53D17B" w:rsidR="00876A54" w:rsidRPr="009433A9" w:rsidRDefault="00420EEE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31</w:t>
            </w:r>
            <w:r w:rsidR="001D17B1">
              <w:rPr>
                <w:rFonts w:ascii="Angsana New" w:hAnsi="Angsana New"/>
                <w:sz w:val="19"/>
                <w:szCs w:val="19"/>
                <w:lang w:eastAsia="en-GB"/>
              </w:rPr>
              <w:t>2,482</w:t>
            </w:r>
          </w:p>
        </w:tc>
        <w:tc>
          <w:tcPr>
            <w:tcW w:w="247" w:type="dxa"/>
            <w:vAlign w:val="bottom"/>
          </w:tcPr>
          <w:p w14:paraId="630A6881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  <w:vAlign w:val="bottom"/>
          </w:tcPr>
          <w:p w14:paraId="2157FD26" w14:textId="6C016A04" w:rsidR="00876A54" w:rsidRPr="009433A9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280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197</w:t>
            </w:r>
          </w:p>
        </w:tc>
        <w:tc>
          <w:tcPr>
            <w:tcW w:w="270" w:type="dxa"/>
            <w:vAlign w:val="bottom"/>
          </w:tcPr>
          <w:p w14:paraId="47975DF1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14FBB6CD" w14:textId="6FAD7455" w:rsidR="00876A54" w:rsidRPr="009433A9" w:rsidRDefault="00420EEE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75,624</w:t>
            </w:r>
          </w:p>
        </w:tc>
        <w:tc>
          <w:tcPr>
            <w:tcW w:w="273" w:type="dxa"/>
            <w:vAlign w:val="bottom"/>
          </w:tcPr>
          <w:p w14:paraId="17A09E8E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07EF7D63" w14:textId="6AF4158F" w:rsidR="00876A54" w:rsidRPr="009433A9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75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281</w:t>
            </w:r>
          </w:p>
        </w:tc>
        <w:tc>
          <w:tcPr>
            <w:tcW w:w="270" w:type="dxa"/>
            <w:vAlign w:val="bottom"/>
          </w:tcPr>
          <w:p w14:paraId="09AA039A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A58ED1B" w14:textId="3058DB77" w:rsidR="00876A54" w:rsidRPr="009433A9" w:rsidRDefault="00420EEE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55,932</w:t>
            </w:r>
          </w:p>
        </w:tc>
        <w:tc>
          <w:tcPr>
            <w:tcW w:w="242" w:type="dxa"/>
            <w:vAlign w:val="bottom"/>
          </w:tcPr>
          <w:p w14:paraId="208D0D90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5E4DFE3D" w14:textId="3BE4D35C" w:rsidR="00876A54" w:rsidRPr="009433A9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61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620</w:t>
            </w:r>
          </w:p>
        </w:tc>
        <w:tc>
          <w:tcPr>
            <w:tcW w:w="236" w:type="dxa"/>
            <w:vAlign w:val="bottom"/>
          </w:tcPr>
          <w:p w14:paraId="711F5B73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5B043D31" w14:textId="712F3717" w:rsidR="00876A54" w:rsidRPr="009433A9" w:rsidRDefault="00420EEE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97,374</w:t>
            </w:r>
          </w:p>
        </w:tc>
        <w:tc>
          <w:tcPr>
            <w:tcW w:w="236" w:type="dxa"/>
            <w:vAlign w:val="bottom"/>
          </w:tcPr>
          <w:p w14:paraId="4CAC68BA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0D3A7EF1" w14:textId="38C44FDF" w:rsidR="00876A54" w:rsidRPr="009433A9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62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883</w:t>
            </w:r>
          </w:p>
        </w:tc>
        <w:tc>
          <w:tcPr>
            <w:tcW w:w="236" w:type="dxa"/>
          </w:tcPr>
          <w:p w14:paraId="18248F16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D9206EC" w14:textId="7CD2161F" w:rsidR="00876A54" w:rsidRPr="000C66D5" w:rsidRDefault="00420EEE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54</w:t>
            </w:r>
            <w:r w:rsidR="00F64299">
              <w:rPr>
                <w:rFonts w:ascii="Angsana New" w:hAnsi="Angsana New"/>
                <w:sz w:val="19"/>
                <w:szCs w:val="19"/>
                <w:lang w:eastAsia="en-GB"/>
              </w:rPr>
              <w:t>1,412</w:t>
            </w:r>
          </w:p>
        </w:tc>
        <w:tc>
          <w:tcPr>
            <w:tcW w:w="270" w:type="dxa"/>
          </w:tcPr>
          <w:p w14:paraId="762073F5" w14:textId="77777777" w:rsidR="00876A54" w:rsidRPr="000C66D5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60D713E" w14:textId="2CB62ECB" w:rsidR="00876A54" w:rsidRPr="000C66D5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479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981</w:t>
            </w:r>
          </w:p>
        </w:tc>
        <w:tc>
          <w:tcPr>
            <w:tcW w:w="236" w:type="dxa"/>
            <w:vAlign w:val="bottom"/>
          </w:tcPr>
          <w:p w14:paraId="5CBE3F73" w14:textId="77777777" w:rsidR="00876A54" w:rsidRPr="000C66D5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994F626" w14:textId="6A744162" w:rsidR="00876A54" w:rsidRPr="000C66D5" w:rsidRDefault="00176D67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37,709</w:t>
            </w:r>
          </w:p>
        </w:tc>
        <w:tc>
          <w:tcPr>
            <w:tcW w:w="276" w:type="dxa"/>
            <w:vAlign w:val="bottom"/>
          </w:tcPr>
          <w:p w14:paraId="32B3BB57" w14:textId="77777777" w:rsidR="00876A54" w:rsidRPr="000C66D5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3426C08A" w14:textId="57BEDD68" w:rsidR="00876A54" w:rsidRPr="000C66D5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51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872</w:t>
            </w:r>
          </w:p>
        </w:tc>
        <w:tc>
          <w:tcPr>
            <w:tcW w:w="236" w:type="dxa"/>
            <w:vAlign w:val="bottom"/>
          </w:tcPr>
          <w:p w14:paraId="4DB52FFF" w14:textId="77777777" w:rsidR="00876A54" w:rsidRPr="000C66D5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AFF1684" w14:textId="5D754C74" w:rsidR="00876A54" w:rsidRPr="000C66D5" w:rsidRDefault="00176D67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  <w:r w:rsidR="005C65D6">
              <w:rPr>
                <w:rFonts w:ascii="Angsana New" w:hAnsi="Angsana New"/>
                <w:sz w:val="19"/>
                <w:szCs w:val="19"/>
                <w:lang w:eastAsia="en-GB"/>
              </w:rPr>
              <w:t>79,121</w:t>
            </w:r>
          </w:p>
        </w:tc>
        <w:tc>
          <w:tcPr>
            <w:tcW w:w="271" w:type="dxa"/>
            <w:gridSpan w:val="2"/>
            <w:vAlign w:val="bottom"/>
          </w:tcPr>
          <w:p w14:paraId="670F875D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9C8EA94" w14:textId="1B167B6B" w:rsidR="00876A54" w:rsidRPr="009433A9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531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sz w:val="19"/>
                <w:szCs w:val="19"/>
                <w:lang w:eastAsia="en-GB"/>
              </w:rPr>
              <w:t>853</w:t>
            </w:r>
          </w:p>
        </w:tc>
      </w:tr>
      <w:tr w:rsidR="00876A54" w:rsidRPr="009433A9" w14:paraId="52842394" w14:textId="77777777" w:rsidTr="00340D98">
        <w:tc>
          <w:tcPr>
            <w:tcW w:w="2070" w:type="dxa"/>
            <w:vAlign w:val="bottom"/>
          </w:tcPr>
          <w:p w14:paraId="1374D077" w14:textId="77777777" w:rsidR="00876A54" w:rsidRPr="009433A9" w:rsidRDefault="00876A54" w:rsidP="00876A54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E2E24" w14:textId="1562ED9C" w:rsidR="00876A54" w:rsidRPr="009433A9" w:rsidRDefault="00420EEE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867,</w:t>
            </w:r>
            <w:r w:rsidR="001D17B1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300</w:t>
            </w:r>
          </w:p>
        </w:tc>
        <w:tc>
          <w:tcPr>
            <w:tcW w:w="247" w:type="dxa"/>
            <w:vAlign w:val="bottom"/>
          </w:tcPr>
          <w:p w14:paraId="34ECC471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8E0B7" w14:textId="5FF76720" w:rsidR="00876A54" w:rsidRPr="009433A9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065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874</w:t>
            </w:r>
          </w:p>
        </w:tc>
        <w:tc>
          <w:tcPr>
            <w:tcW w:w="270" w:type="dxa"/>
            <w:vAlign w:val="bottom"/>
          </w:tcPr>
          <w:p w14:paraId="7311B920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7E927" w14:textId="265F6DA1" w:rsidR="00876A54" w:rsidRPr="009433A9" w:rsidRDefault="00420EEE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162,129</w:t>
            </w:r>
          </w:p>
        </w:tc>
        <w:tc>
          <w:tcPr>
            <w:tcW w:w="273" w:type="dxa"/>
            <w:vAlign w:val="bottom"/>
          </w:tcPr>
          <w:p w14:paraId="06B83FA2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DE1BF" w14:textId="6831295B" w:rsidR="00876A54" w:rsidRPr="009433A9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139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992</w:t>
            </w:r>
          </w:p>
        </w:tc>
        <w:tc>
          <w:tcPr>
            <w:tcW w:w="270" w:type="dxa"/>
          </w:tcPr>
          <w:p w14:paraId="437A498F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564BF60" w14:textId="17E4538D" w:rsidR="00876A54" w:rsidRPr="009433A9" w:rsidRDefault="00420EEE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73,203</w:t>
            </w:r>
          </w:p>
        </w:tc>
        <w:tc>
          <w:tcPr>
            <w:tcW w:w="242" w:type="dxa"/>
          </w:tcPr>
          <w:p w14:paraId="450EAA34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5EA46F0C" w14:textId="4B9A7BAF" w:rsidR="00876A54" w:rsidRPr="009433A9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145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501</w:t>
            </w:r>
          </w:p>
        </w:tc>
        <w:tc>
          <w:tcPr>
            <w:tcW w:w="236" w:type="dxa"/>
          </w:tcPr>
          <w:p w14:paraId="6544F740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1CE2E90" w14:textId="15B898C7" w:rsidR="00876A54" w:rsidRPr="009433A9" w:rsidRDefault="00420EEE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188,263</w:t>
            </w:r>
          </w:p>
        </w:tc>
        <w:tc>
          <w:tcPr>
            <w:tcW w:w="236" w:type="dxa"/>
          </w:tcPr>
          <w:p w14:paraId="7DDD1BC2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67ECC54" w14:textId="46928585" w:rsidR="00876A54" w:rsidRPr="00262A0C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191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617</w:t>
            </w:r>
          </w:p>
        </w:tc>
        <w:tc>
          <w:tcPr>
            <w:tcW w:w="236" w:type="dxa"/>
          </w:tcPr>
          <w:p w14:paraId="697166E3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E851165" w14:textId="20A22812" w:rsidR="00876A54" w:rsidRPr="00A74D0B" w:rsidRDefault="00420EEE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6429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1,290,</w:t>
            </w:r>
            <w:r w:rsidR="00F64299" w:rsidRPr="00F6429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895</w:t>
            </w:r>
          </w:p>
        </w:tc>
        <w:tc>
          <w:tcPr>
            <w:tcW w:w="270" w:type="dxa"/>
          </w:tcPr>
          <w:p w14:paraId="11F91DFF" w14:textId="77777777" w:rsidR="00876A54" w:rsidRPr="000C66D5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D006BFF" w14:textId="52A68056" w:rsidR="00876A54" w:rsidRPr="000C66D5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542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984</w:t>
            </w:r>
          </w:p>
        </w:tc>
        <w:tc>
          <w:tcPr>
            <w:tcW w:w="236" w:type="dxa"/>
          </w:tcPr>
          <w:p w14:paraId="343BDD7E" w14:textId="77777777" w:rsidR="00876A54" w:rsidRPr="000C66D5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7AD0C07" w14:textId="4BAEC3C4" w:rsidR="00876A54" w:rsidRPr="000C66D5" w:rsidRDefault="00176D67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109,</w:t>
            </w:r>
            <w:r w:rsidR="005C65D6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084</w:t>
            </w:r>
          </w:p>
        </w:tc>
        <w:tc>
          <w:tcPr>
            <w:tcW w:w="276" w:type="dxa"/>
          </w:tcPr>
          <w:p w14:paraId="44B35FE7" w14:textId="77777777" w:rsidR="00876A54" w:rsidRPr="000C66D5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30730865" w14:textId="623BCC4A" w:rsidR="00876A54" w:rsidRPr="000C66D5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142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956</w:t>
            </w:r>
          </w:p>
        </w:tc>
        <w:tc>
          <w:tcPr>
            <w:tcW w:w="236" w:type="dxa"/>
          </w:tcPr>
          <w:p w14:paraId="4815DE9C" w14:textId="77777777" w:rsidR="00876A54" w:rsidRPr="000C66D5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0A09F14C" w14:textId="426283AD" w:rsidR="00876A54" w:rsidRPr="000C66D5" w:rsidRDefault="00176D67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1,399,9</w:t>
            </w:r>
            <w:r w:rsidR="00DA2F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79</w:t>
            </w:r>
          </w:p>
        </w:tc>
        <w:tc>
          <w:tcPr>
            <w:tcW w:w="271" w:type="dxa"/>
            <w:gridSpan w:val="2"/>
          </w:tcPr>
          <w:p w14:paraId="3A7AB64B" w14:textId="77777777" w:rsidR="00876A54" w:rsidRPr="009433A9" w:rsidRDefault="00876A54" w:rsidP="00876A54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0B0323E" w14:textId="5A38AEE4" w:rsidR="00876A54" w:rsidRPr="009433A9" w:rsidRDefault="00876A54" w:rsidP="00876A54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685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940</w:t>
            </w:r>
          </w:p>
        </w:tc>
      </w:tr>
    </w:tbl>
    <w:p w14:paraId="13755257" w14:textId="77777777" w:rsidR="0012545D" w:rsidRDefault="0012545D">
      <w:pPr>
        <w:rPr>
          <w:cs/>
        </w:rPr>
        <w:sectPr w:rsidR="0012545D" w:rsidSect="0012545D">
          <w:footerReference w:type="default" r:id="rId24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5714BDAC" w14:textId="771E0E6F" w:rsidR="009D3E85" w:rsidRPr="006B07E9" w:rsidRDefault="009D3E85" w:rsidP="00757244">
      <w:pPr>
        <w:pStyle w:val="ListParagraph"/>
        <w:tabs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6B07E9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51BD5396" w14:textId="77777777" w:rsidR="009D3E85" w:rsidRPr="006B07E9" w:rsidRDefault="009D3E85" w:rsidP="00757244">
      <w:pPr>
        <w:tabs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bCs/>
          <w:sz w:val="30"/>
          <w:szCs w:val="30"/>
        </w:rPr>
      </w:pPr>
    </w:p>
    <w:p w14:paraId="673C951B" w14:textId="0F5B0BB9" w:rsidR="009D3E85" w:rsidRDefault="006F291E" w:rsidP="005D5002">
      <w:pPr>
        <w:tabs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9D3E85" w:rsidRPr="006B07E9">
        <w:rPr>
          <w:rFonts w:ascii="Angsana New" w:hAnsi="Angsana New"/>
          <w:sz w:val="30"/>
          <w:szCs w:val="30"/>
          <w:cs/>
        </w:rPr>
        <w:t>ได้รับบัตรส่งเสริมการลงทุนจากสำนักงานและสถานีบริหารก๊าซธรรมชาติสำหรับยานพาหนะ จึงได้รับสิทธิประโยชน์หลายประการรวมถึงการยกเว้นและ</w:t>
      </w:r>
      <w:r w:rsidR="00B60682" w:rsidRPr="006B07E9">
        <w:rPr>
          <w:rFonts w:ascii="Angsana New" w:hAnsi="Angsana New"/>
          <w:sz w:val="30"/>
          <w:szCs w:val="30"/>
          <w:cs/>
        </w:rPr>
        <w:t xml:space="preserve"> </w:t>
      </w:r>
      <w:r w:rsidR="009D3E85" w:rsidRPr="006B07E9">
        <w:rPr>
          <w:rFonts w:ascii="Angsana New" w:hAnsi="Angsana New"/>
          <w:sz w:val="30"/>
          <w:szCs w:val="30"/>
        </w:rPr>
        <w:t>/</w:t>
      </w:r>
      <w:r w:rsidR="00B60682" w:rsidRPr="006B07E9">
        <w:rPr>
          <w:rFonts w:ascii="Angsana New" w:hAnsi="Angsana New"/>
          <w:sz w:val="30"/>
          <w:szCs w:val="30"/>
          <w:cs/>
        </w:rPr>
        <w:t xml:space="preserve"> </w:t>
      </w:r>
      <w:r w:rsidR="009D3E85" w:rsidRPr="006B07E9">
        <w:rPr>
          <w:rFonts w:ascii="Angsana New" w:hAnsi="Angsana New"/>
          <w:sz w:val="30"/>
          <w:szCs w:val="30"/>
          <w:cs/>
        </w:rPr>
        <w:t>หรือลดหย่อนภาษีเงินได้นิติบุคคลสำหรับกำไรสุทธิจากการประกอบกิจการที่ได้รับการส่งเสริมตามระยะเวลาเงื่อนไขและข้อกำหนดที่ระบุในบัตรส่งเสริมการลงทุน</w:t>
      </w:r>
      <w:r w:rsidR="00171E50">
        <w:rPr>
          <w:rFonts w:ascii="Angsana New" w:hAnsi="Angsana New"/>
          <w:sz w:val="30"/>
          <w:szCs w:val="30"/>
        </w:rPr>
        <w:t xml:space="preserve"> </w:t>
      </w:r>
      <w:r w:rsidR="00171E50" w:rsidRPr="00171E50">
        <w:rPr>
          <w:rFonts w:ascii="Angsana New" w:hAnsi="Angsana New"/>
          <w:sz w:val="30"/>
          <w:szCs w:val="30"/>
          <w:cs/>
        </w:rPr>
        <w:t>ซึ่งบริษัทต้องถือปฏิบัติตาม</w:t>
      </w:r>
    </w:p>
    <w:p w14:paraId="14141323" w14:textId="62AEF45F" w:rsidR="009D3E85" w:rsidRPr="000C739B" w:rsidRDefault="009D3E85" w:rsidP="009D3E85">
      <w:pPr>
        <w:pStyle w:val="ListParagraph"/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6689A1F9" w14:textId="20057EED" w:rsidR="003F07E7" w:rsidRPr="000C739B" w:rsidRDefault="003F07E7" w:rsidP="003F07E7">
      <w:pPr>
        <w:pStyle w:val="ListParagraph"/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0C739B">
        <w:rPr>
          <w:rFonts w:ascii="Angsana New" w:hAnsi="Angsana New"/>
          <w:bCs/>
          <w:i/>
          <w:iCs/>
          <w:sz w:val="30"/>
          <w:szCs w:val="30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0DE30B5D" w14:textId="77777777" w:rsidR="003F07E7" w:rsidRPr="000C739B" w:rsidRDefault="003F07E7" w:rsidP="003F07E7">
      <w:pPr>
        <w:pStyle w:val="ListParagraph"/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303129F7" w14:textId="45868B9D" w:rsidR="003F07E7" w:rsidRPr="000C739B" w:rsidRDefault="003F07E7" w:rsidP="00A03FD8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0C739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605FF" w:rsidRPr="00C605FF">
        <w:rPr>
          <w:rFonts w:ascii="Angsana New" w:hAnsi="Angsana New"/>
          <w:sz w:val="30"/>
          <w:szCs w:val="30"/>
        </w:rPr>
        <w:t>31</w:t>
      </w:r>
      <w:r w:rsidRPr="000C739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605FF" w:rsidRPr="00C605FF">
        <w:rPr>
          <w:rFonts w:ascii="Angsana New" w:hAnsi="Angsana New"/>
          <w:sz w:val="30"/>
          <w:szCs w:val="30"/>
        </w:rPr>
        <w:t>256</w:t>
      </w:r>
      <w:r w:rsidR="00DA0055">
        <w:rPr>
          <w:rFonts w:ascii="Angsana New" w:hAnsi="Angsana New"/>
          <w:sz w:val="30"/>
          <w:szCs w:val="30"/>
        </w:rPr>
        <w:t>5</w:t>
      </w:r>
      <w:r w:rsidR="004661FF" w:rsidRPr="000C739B">
        <w:rPr>
          <w:rFonts w:ascii="Angsana New" w:hAnsi="Angsana New"/>
          <w:sz w:val="30"/>
          <w:szCs w:val="30"/>
          <w:cs/>
        </w:rPr>
        <w:t xml:space="preserve"> 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="000A563E">
        <w:rPr>
          <w:rFonts w:ascii="Angsana New" w:hAnsi="Angsana New" w:hint="cs"/>
          <w:sz w:val="30"/>
          <w:szCs w:val="30"/>
          <w:cs/>
        </w:rPr>
        <w:t>และบริษัท</w:t>
      </w:r>
      <w:r w:rsidRPr="000C739B">
        <w:rPr>
          <w:rFonts w:ascii="Angsana New" w:hAnsi="Angsana New"/>
          <w:sz w:val="30"/>
          <w:szCs w:val="30"/>
          <w:cs/>
        </w:rPr>
        <w:t>มีรายได้ที่คาดว่าจะรับรู้ในอนาคตจากภาระที่ยัง</w:t>
      </w:r>
      <w:r w:rsidR="000A563E" w:rsidRPr="000C739B">
        <w:rPr>
          <w:rFonts w:ascii="Angsana New" w:hAnsi="Angsana New"/>
          <w:sz w:val="30"/>
          <w:szCs w:val="30"/>
          <w:cs/>
        </w:rPr>
        <w:t>ไม่เสร็จ</w:t>
      </w:r>
      <w:r w:rsidRPr="000C739B">
        <w:rPr>
          <w:rFonts w:ascii="Angsana New" w:hAnsi="Angsana New"/>
          <w:sz w:val="30"/>
          <w:szCs w:val="30"/>
          <w:cs/>
        </w:rPr>
        <w:t>ปฏิบัติสิ้นของสัญญาที่ทำกับลูกค้าจำนวน</w:t>
      </w:r>
      <w:r w:rsidR="00324344">
        <w:rPr>
          <w:rFonts w:ascii="Angsana New" w:hAnsi="Angsana New"/>
          <w:sz w:val="30"/>
          <w:szCs w:val="30"/>
        </w:rPr>
        <w:t xml:space="preserve"> </w:t>
      </w:r>
      <w:r w:rsidR="00951130">
        <w:rPr>
          <w:rFonts w:ascii="Angsana New" w:hAnsi="Angsana New"/>
          <w:sz w:val="30"/>
          <w:szCs w:val="30"/>
        </w:rPr>
        <w:t>25.12</w:t>
      </w:r>
      <w:r w:rsidR="004661FF" w:rsidRPr="000C739B">
        <w:rPr>
          <w:rFonts w:ascii="Angsana New" w:hAnsi="Angsana New"/>
          <w:sz w:val="30"/>
          <w:szCs w:val="30"/>
          <w:cs/>
        </w:rPr>
        <w:t xml:space="preserve"> </w:t>
      </w:r>
      <w:r w:rsidRPr="000C739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C739B">
        <w:rPr>
          <w:rFonts w:ascii="Angsana New" w:hAnsi="Angsana New"/>
          <w:i/>
          <w:iCs/>
          <w:sz w:val="30"/>
          <w:szCs w:val="30"/>
          <w:cs/>
        </w:rPr>
        <w:t>(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256</w:t>
      </w:r>
      <w:r w:rsidR="00DA0055">
        <w:rPr>
          <w:rFonts w:ascii="Angsana New" w:hAnsi="Angsana New"/>
          <w:i/>
          <w:iCs/>
          <w:sz w:val="30"/>
          <w:szCs w:val="30"/>
        </w:rPr>
        <w:t>4</w:t>
      </w:r>
      <w:r w:rsidRPr="000C739B">
        <w:rPr>
          <w:rFonts w:ascii="Angsana New" w:hAnsi="Angsana New"/>
          <w:i/>
          <w:iCs/>
          <w:sz w:val="30"/>
          <w:szCs w:val="30"/>
        </w:rPr>
        <w:t>:</w:t>
      </w:r>
      <w:r w:rsidR="004661FF" w:rsidRPr="000C739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C739B">
        <w:rPr>
          <w:rFonts w:ascii="Angsana New" w:hAnsi="Angsana New"/>
          <w:i/>
          <w:iCs/>
          <w:sz w:val="30"/>
          <w:szCs w:val="30"/>
          <w:cs/>
        </w:rPr>
        <w:t xml:space="preserve">จำนวน </w:t>
      </w:r>
      <w:r w:rsidR="00DA0055" w:rsidRPr="00DA0055">
        <w:rPr>
          <w:rFonts w:ascii="Angsana New" w:hAnsi="Angsana New"/>
          <w:i/>
          <w:iCs/>
          <w:sz w:val="30"/>
          <w:szCs w:val="30"/>
        </w:rPr>
        <w:t xml:space="preserve">23.39 </w:t>
      </w:r>
      <w:r w:rsidRPr="000C739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0A563E">
        <w:rPr>
          <w:rFonts w:ascii="Angsana New" w:hAnsi="Angsana New" w:hint="cs"/>
          <w:sz w:val="30"/>
          <w:szCs w:val="30"/>
          <w:cs/>
        </w:rPr>
        <w:t xml:space="preserve"> </w:t>
      </w:r>
      <w:r w:rsidRPr="000C739B">
        <w:rPr>
          <w:rFonts w:ascii="Angsana New" w:hAnsi="Angsana New"/>
          <w:sz w:val="30"/>
          <w:szCs w:val="30"/>
          <w:cs/>
        </w:rPr>
        <w:t>ซึ่ง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0C739B">
        <w:rPr>
          <w:rFonts w:ascii="Angsana New" w:hAnsi="Angsana New"/>
          <w:sz w:val="30"/>
          <w:szCs w:val="30"/>
          <w:cs/>
        </w:rPr>
        <w:t>จะรับรู้รายได้ดังกล่าวเมื่อลูกค้ามีอำนาจควบคุมในสินค้าหรือบริการ ซึ่งคาดว่าจะเกิดขึ้นในอีก</w:t>
      </w:r>
      <w:r w:rsidR="00951130">
        <w:rPr>
          <w:rFonts w:ascii="Angsana New" w:hAnsi="Angsana New"/>
          <w:sz w:val="30"/>
          <w:szCs w:val="30"/>
        </w:rPr>
        <w:t xml:space="preserve"> 3</w:t>
      </w:r>
      <w:r w:rsidR="00A74D0B">
        <w:rPr>
          <w:rFonts w:ascii="Angsana New" w:hAnsi="Angsana New"/>
          <w:sz w:val="30"/>
          <w:szCs w:val="30"/>
        </w:rPr>
        <w:t xml:space="preserve"> </w:t>
      </w:r>
      <w:r w:rsidR="00951130">
        <w:rPr>
          <w:rFonts w:ascii="Angsana New" w:hAnsi="Angsana New"/>
          <w:sz w:val="30"/>
          <w:szCs w:val="30"/>
        </w:rPr>
        <w:t>-</w:t>
      </w:r>
      <w:r w:rsidR="00A74D0B">
        <w:rPr>
          <w:rFonts w:ascii="Angsana New" w:hAnsi="Angsana New"/>
          <w:sz w:val="30"/>
          <w:szCs w:val="30"/>
        </w:rPr>
        <w:t xml:space="preserve"> </w:t>
      </w:r>
      <w:r w:rsidR="00951130">
        <w:rPr>
          <w:rFonts w:ascii="Angsana New" w:hAnsi="Angsana New"/>
          <w:sz w:val="30"/>
          <w:szCs w:val="30"/>
        </w:rPr>
        <w:t>9</w:t>
      </w:r>
      <w:r w:rsidR="004661FF" w:rsidRPr="000C739B">
        <w:rPr>
          <w:rFonts w:ascii="Angsana New" w:hAnsi="Angsana New"/>
          <w:sz w:val="30"/>
          <w:szCs w:val="30"/>
          <w:cs/>
        </w:rPr>
        <w:t xml:space="preserve"> </w:t>
      </w:r>
      <w:r w:rsidRPr="000C739B">
        <w:rPr>
          <w:rFonts w:ascii="Angsana New" w:hAnsi="Angsana New"/>
          <w:sz w:val="30"/>
          <w:szCs w:val="30"/>
          <w:cs/>
        </w:rPr>
        <w:t xml:space="preserve">เดือนข้างหน้า </w:t>
      </w:r>
      <w:r w:rsidRPr="000C739B">
        <w:rPr>
          <w:rFonts w:ascii="Angsana New" w:hAnsi="Angsana New"/>
          <w:i/>
          <w:iCs/>
          <w:sz w:val="30"/>
          <w:szCs w:val="30"/>
          <w:cs/>
        </w:rPr>
        <w:t>(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256</w:t>
      </w:r>
      <w:r w:rsidR="00DA0055">
        <w:rPr>
          <w:rFonts w:ascii="Angsana New" w:hAnsi="Angsana New"/>
          <w:i/>
          <w:iCs/>
          <w:sz w:val="30"/>
          <w:szCs w:val="30"/>
        </w:rPr>
        <w:t>4</w:t>
      </w:r>
      <w:r w:rsidRPr="000C739B">
        <w:rPr>
          <w:rFonts w:ascii="Angsana New" w:hAnsi="Angsana New"/>
          <w:i/>
          <w:iCs/>
          <w:sz w:val="30"/>
          <w:szCs w:val="30"/>
        </w:rPr>
        <w:t>:</w:t>
      </w:r>
      <w:r w:rsidR="004661FF" w:rsidRPr="000C739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C739B">
        <w:rPr>
          <w:rFonts w:ascii="Angsana New" w:hAnsi="Angsana New"/>
          <w:i/>
          <w:iCs/>
          <w:sz w:val="30"/>
          <w:szCs w:val="30"/>
          <w:cs/>
        </w:rPr>
        <w:t xml:space="preserve">ในอีก </w:t>
      </w:r>
      <w:r w:rsidR="00DA0055" w:rsidRPr="00A74D0B">
        <w:rPr>
          <w:rFonts w:ascii="Angsana New" w:hAnsi="Angsana New"/>
          <w:i/>
          <w:iCs/>
          <w:sz w:val="30"/>
          <w:szCs w:val="30"/>
        </w:rPr>
        <w:t xml:space="preserve">3 </w:t>
      </w:r>
      <w:r w:rsidR="00C75300">
        <w:rPr>
          <w:rFonts w:ascii="Angsana New" w:hAnsi="Angsana New"/>
          <w:i/>
          <w:iCs/>
          <w:sz w:val="30"/>
          <w:szCs w:val="30"/>
        </w:rPr>
        <w:t>-</w:t>
      </w:r>
      <w:r w:rsidR="00DA0055" w:rsidRPr="00A74D0B">
        <w:rPr>
          <w:rFonts w:ascii="Angsana New" w:hAnsi="Angsana New"/>
          <w:i/>
          <w:iCs/>
          <w:sz w:val="30"/>
          <w:szCs w:val="30"/>
        </w:rPr>
        <w:t xml:space="preserve"> 6 </w:t>
      </w:r>
      <w:r w:rsidRPr="00A74D0B">
        <w:rPr>
          <w:rFonts w:ascii="Angsana New" w:hAnsi="Angsana New"/>
          <w:i/>
          <w:iCs/>
          <w:sz w:val="30"/>
          <w:szCs w:val="30"/>
          <w:cs/>
        </w:rPr>
        <w:t>เดื</w:t>
      </w:r>
      <w:r w:rsidRPr="000C739B">
        <w:rPr>
          <w:rFonts w:ascii="Angsana New" w:hAnsi="Angsana New"/>
          <w:i/>
          <w:iCs/>
          <w:sz w:val="30"/>
          <w:szCs w:val="30"/>
          <w:cs/>
        </w:rPr>
        <w:t>อนข้างหน้า)</w:t>
      </w:r>
    </w:p>
    <w:p w14:paraId="5D2DF520" w14:textId="643754AA" w:rsidR="002A1381" w:rsidRPr="004B3843" w:rsidRDefault="002A1381" w:rsidP="004B3843">
      <w:pPr>
        <w:pStyle w:val="ListParagraph"/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1EBFE217" w14:textId="77777777" w:rsidR="00841F2A" w:rsidRPr="006B07E9" w:rsidRDefault="00841F2A" w:rsidP="00F258E3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ค่าใช้จ่ายตามลักษณะ</w:t>
      </w:r>
    </w:p>
    <w:p w14:paraId="42514D05" w14:textId="77777777" w:rsidR="00D663D7" w:rsidRPr="002A1381" w:rsidRDefault="00D663D7" w:rsidP="00D663D7">
      <w:pPr>
        <w:pStyle w:val="ListParagraph"/>
        <w:spacing w:line="240" w:lineRule="auto"/>
        <w:ind w:left="540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28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618"/>
        <w:gridCol w:w="900"/>
        <w:gridCol w:w="990"/>
        <w:gridCol w:w="270"/>
        <w:gridCol w:w="990"/>
        <w:gridCol w:w="270"/>
        <w:gridCol w:w="990"/>
        <w:gridCol w:w="270"/>
        <w:gridCol w:w="990"/>
      </w:tblGrid>
      <w:tr w:rsidR="00841F2A" w:rsidRPr="006B07E9" w14:paraId="2D8F4F1A" w14:textId="77777777" w:rsidTr="00E94F0B">
        <w:trPr>
          <w:tblHeader/>
        </w:trPr>
        <w:tc>
          <w:tcPr>
            <w:tcW w:w="3618" w:type="dxa"/>
            <w:shd w:val="clear" w:color="auto" w:fill="FFFFFF"/>
          </w:tcPr>
          <w:p w14:paraId="4404894A" w14:textId="77777777" w:rsidR="00841F2A" w:rsidRPr="006B07E9" w:rsidRDefault="00841F2A" w:rsidP="00D43733">
            <w:pPr>
              <w:ind w:left="342" w:right="-108"/>
              <w:jc w:val="thaiDistribute"/>
              <w:rPr>
                <w:rFonts w:ascii="Angsana New" w:hAnsi="Angsana New"/>
                <w:b/>
                <w:sz w:val="28"/>
                <w:szCs w:val="28"/>
                <w:rtl/>
                <w:cs/>
              </w:rPr>
            </w:pPr>
            <w:r w:rsidRPr="006B07E9">
              <w:rPr>
                <w:rFonts w:ascii="Angsana New" w:hAnsi="Angsana New"/>
                <w:color w:val="0000FF"/>
                <w:sz w:val="28"/>
                <w:szCs w:val="28"/>
                <w:cs/>
              </w:rPr>
              <w:br w:type="page"/>
            </w:r>
          </w:p>
        </w:tc>
        <w:tc>
          <w:tcPr>
            <w:tcW w:w="900" w:type="dxa"/>
            <w:shd w:val="clear" w:color="auto" w:fill="FFFFFF"/>
          </w:tcPr>
          <w:p w14:paraId="7D13B8DE" w14:textId="77777777" w:rsidR="00841F2A" w:rsidRPr="006B07E9" w:rsidRDefault="00841F2A" w:rsidP="00D43733">
            <w:pPr>
              <w:ind w:left="34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FFFFFF"/>
          </w:tcPr>
          <w:p w14:paraId="78A80672" w14:textId="77777777" w:rsidR="00841F2A" w:rsidRPr="006B07E9" w:rsidRDefault="00841F2A" w:rsidP="00D43733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  <w:r w:rsidR="00570C03"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FFFFFF"/>
          </w:tcPr>
          <w:p w14:paraId="610C2F89" w14:textId="77777777" w:rsidR="00841F2A" w:rsidRPr="006B07E9" w:rsidRDefault="00841F2A" w:rsidP="00D43733">
            <w:pPr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FFFFFF"/>
          </w:tcPr>
          <w:p w14:paraId="2B8878CE" w14:textId="77777777" w:rsidR="00841F2A" w:rsidRPr="006B07E9" w:rsidRDefault="00841F2A" w:rsidP="00D43733">
            <w:pPr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1F2A" w:rsidRPr="006B07E9" w14:paraId="6B960BD1" w14:textId="77777777" w:rsidTr="00E94F0B">
        <w:trPr>
          <w:tblHeader/>
        </w:trPr>
        <w:tc>
          <w:tcPr>
            <w:tcW w:w="3618" w:type="dxa"/>
            <w:shd w:val="clear" w:color="auto" w:fill="FFFFFF"/>
          </w:tcPr>
          <w:p w14:paraId="6DDA713C" w14:textId="77777777" w:rsidR="00841F2A" w:rsidRPr="006B07E9" w:rsidRDefault="00841F2A" w:rsidP="00D43733">
            <w:pPr>
              <w:ind w:left="342"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FFFFFF"/>
          </w:tcPr>
          <w:p w14:paraId="7036EE00" w14:textId="663F7899" w:rsidR="00841F2A" w:rsidRPr="006B07E9" w:rsidRDefault="00841F2A" w:rsidP="00B30794">
            <w:pPr>
              <w:ind w:left="-105" w:right="-105" w:hanging="15"/>
              <w:jc w:val="center"/>
              <w:rPr>
                <w:rFonts w:ascii="Angsana New" w:hAnsi="Angsana New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065562BA" w14:textId="685AF786" w:rsidR="00841F2A" w:rsidRPr="006B07E9" w:rsidRDefault="00C605FF" w:rsidP="00570C03">
            <w:pPr>
              <w:ind w:left="-108" w:right="-11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9D3AE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14B91C44" w14:textId="77777777" w:rsidR="00841F2A" w:rsidRPr="006B07E9" w:rsidRDefault="00841F2A" w:rsidP="00D43733">
            <w:pPr>
              <w:ind w:left="34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1C7E1401" w14:textId="3BB353A9" w:rsidR="00841F2A" w:rsidRPr="006B07E9" w:rsidRDefault="00C605FF" w:rsidP="00D43733">
            <w:pPr>
              <w:ind w:left="-7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9D3AE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FFFFFF"/>
          </w:tcPr>
          <w:p w14:paraId="2BD21FCA" w14:textId="77777777" w:rsidR="00841F2A" w:rsidRPr="006B07E9" w:rsidRDefault="00841F2A" w:rsidP="00D43733">
            <w:pPr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371A4F6A" w14:textId="515F6E5E" w:rsidR="00841F2A" w:rsidRPr="006B07E9" w:rsidRDefault="00C605FF" w:rsidP="00570C03">
            <w:pPr>
              <w:ind w:left="-145" w:right="-165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9D3AE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076576D8" w14:textId="77777777" w:rsidR="00841F2A" w:rsidRPr="006B07E9" w:rsidRDefault="00841F2A" w:rsidP="00D43733">
            <w:pPr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5A8CEE12" w14:textId="5F819698" w:rsidR="00841F2A" w:rsidRPr="006B07E9" w:rsidRDefault="00C605FF" w:rsidP="00B30794">
            <w:pPr>
              <w:ind w:left="-89" w:right="-105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9D3AE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41F2A" w:rsidRPr="006B07E9" w14:paraId="288E2742" w14:textId="77777777" w:rsidTr="00E94F0B">
        <w:trPr>
          <w:tblHeader/>
        </w:trPr>
        <w:tc>
          <w:tcPr>
            <w:tcW w:w="3618" w:type="dxa"/>
          </w:tcPr>
          <w:p w14:paraId="7650449D" w14:textId="77777777" w:rsidR="00841F2A" w:rsidRPr="006B07E9" w:rsidRDefault="00841F2A" w:rsidP="00D43733">
            <w:pPr>
              <w:ind w:left="342"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0652643" w14:textId="77777777" w:rsidR="00841F2A" w:rsidRPr="006B07E9" w:rsidRDefault="00841F2A" w:rsidP="00D43733">
            <w:pPr>
              <w:ind w:left="342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</w:tcPr>
          <w:p w14:paraId="4379891E" w14:textId="77777777" w:rsidR="00841F2A" w:rsidRPr="006B07E9" w:rsidRDefault="00841F2A" w:rsidP="00D43733">
            <w:pPr>
              <w:ind w:left="342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570C03"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พั</w:t>
            </w: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9D3AEA" w:rsidRPr="006B07E9" w14:paraId="06D005B6" w14:textId="77777777" w:rsidTr="00A74D0B">
        <w:tc>
          <w:tcPr>
            <w:tcW w:w="3618" w:type="dxa"/>
          </w:tcPr>
          <w:p w14:paraId="7084CB4B" w14:textId="1457E1ED" w:rsidR="009D3AEA" w:rsidRPr="006B07E9" w:rsidRDefault="009D3AEA" w:rsidP="005A21E5">
            <w:pPr>
              <w:ind w:left="9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900" w:type="dxa"/>
          </w:tcPr>
          <w:p w14:paraId="3177DE8E" w14:textId="77777777" w:rsidR="009D3AEA" w:rsidRPr="006B07E9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91CF61E" w14:textId="77777777" w:rsidR="009D3AEA" w:rsidRPr="00B7431A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EA1AD0C" w14:textId="21D296D6" w:rsidR="00325E05" w:rsidRPr="00B7431A" w:rsidRDefault="00652052" w:rsidP="00E52E7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7431A">
              <w:rPr>
                <w:rFonts w:ascii="Angsana New" w:hAnsi="Angsana New"/>
                <w:sz w:val="28"/>
                <w:szCs w:val="28"/>
                <w:lang w:val="en-US" w:bidi="th-TH"/>
              </w:rPr>
              <w:t>456</w:t>
            </w:r>
          </w:p>
        </w:tc>
        <w:tc>
          <w:tcPr>
            <w:tcW w:w="270" w:type="dxa"/>
            <w:shd w:val="clear" w:color="auto" w:fill="auto"/>
          </w:tcPr>
          <w:p w14:paraId="7B789FCA" w14:textId="77777777" w:rsidR="009D3AEA" w:rsidRPr="00715C74" w:rsidRDefault="009D3AEA" w:rsidP="009D3AEA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81DD6D9" w14:textId="77777777" w:rsidR="009D3AEA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50C016F" w14:textId="064B09A0" w:rsidR="009D3AEA" w:rsidRPr="006B07E9" w:rsidRDefault="009D3AEA" w:rsidP="009B1042">
            <w:pPr>
              <w:pStyle w:val="acctfourfigures"/>
              <w:tabs>
                <w:tab w:val="clear" w:pos="765"/>
              </w:tabs>
              <w:spacing w:line="240" w:lineRule="atLeast"/>
              <w:ind w:left="-18" w:right="-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1,856</w:t>
            </w:r>
          </w:p>
        </w:tc>
        <w:tc>
          <w:tcPr>
            <w:tcW w:w="270" w:type="dxa"/>
            <w:shd w:val="clear" w:color="auto" w:fill="auto"/>
          </w:tcPr>
          <w:p w14:paraId="389FB7AC" w14:textId="77777777" w:rsidR="009D3AEA" w:rsidRPr="006B07E9" w:rsidRDefault="009D3AEA" w:rsidP="009D3AEA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E7F75F" w14:textId="77777777" w:rsidR="009D3AEA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2560BBD" w14:textId="75D399B4" w:rsidR="00325E05" w:rsidRPr="006B07E9" w:rsidRDefault="00907374" w:rsidP="007627D1">
            <w:pPr>
              <w:pStyle w:val="acctfourfigures"/>
              <w:tabs>
                <w:tab w:val="clear" w:pos="765"/>
              </w:tabs>
              <w:spacing w:line="240" w:lineRule="atLeast"/>
              <w:ind w:left="-18" w:right="-63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9C4568">
              <w:rPr>
                <w:rFonts w:ascii="Angsana New" w:hAnsi="Angsana New"/>
                <w:sz w:val="28"/>
                <w:szCs w:val="28"/>
                <w:lang w:val="en-US" w:bidi="th-TH"/>
              </w:rPr>
              <w:t>197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0D2BBA" w14:textId="77777777" w:rsidR="009D3AEA" w:rsidRPr="006B07E9" w:rsidRDefault="009D3AEA" w:rsidP="009D3AEA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C913743" w14:textId="77777777" w:rsidR="009D3AEA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29C720C" w14:textId="07BCEF2B" w:rsidR="009D3AEA" w:rsidRPr="006B07E9" w:rsidRDefault="009D3AEA" w:rsidP="007511C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2,681</w:t>
            </w:r>
          </w:p>
        </w:tc>
      </w:tr>
      <w:tr w:rsidR="009D3AEA" w:rsidRPr="006B07E9" w14:paraId="159D58D2" w14:textId="77777777" w:rsidTr="00A74D0B">
        <w:tc>
          <w:tcPr>
            <w:tcW w:w="3618" w:type="dxa"/>
          </w:tcPr>
          <w:p w14:paraId="7577D84D" w14:textId="77777777" w:rsidR="009D3AEA" w:rsidRPr="006B07E9" w:rsidRDefault="009D3AEA" w:rsidP="005A21E5">
            <w:pPr>
              <w:ind w:left="9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00" w:type="dxa"/>
          </w:tcPr>
          <w:p w14:paraId="11B2033A" w14:textId="77777777" w:rsidR="009D3AEA" w:rsidRPr="006B07E9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35"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328848" w14:textId="0DCD6F0B" w:rsidR="009D3AEA" w:rsidRPr="00B7431A" w:rsidRDefault="009C4568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31A">
              <w:rPr>
                <w:rFonts w:ascii="Angsana New" w:hAnsi="Angsana New"/>
                <w:sz w:val="28"/>
                <w:szCs w:val="28"/>
              </w:rPr>
              <w:t>18</w:t>
            </w:r>
            <w:r w:rsidR="009844DC" w:rsidRPr="00B7431A">
              <w:rPr>
                <w:rFonts w:ascii="Angsana New" w:hAnsi="Angsana New"/>
                <w:sz w:val="28"/>
                <w:szCs w:val="28"/>
              </w:rPr>
              <w:t>9,132</w:t>
            </w:r>
          </w:p>
        </w:tc>
        <w:tc>
          <w:tcPr>
            <w:tcW w:w="270" w:type="dxa"/>
            <w:shd w:val="clear" w:color="auto" w:fill="auto"/>
          </w:tcPr>
          <w:p w14:paraId="2EA3258C" w14:textId="77777777" w:rsidR="009D3AEA" w:rsidRPr="006B07E9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E43B35" w14:textId="724BD51C" w:rsidR="009D3AEA" w:rsidRPr="006B07E9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171,412</w:t>
            </w:r>
          </w:p>
        </w:tc>
        <w:tc>
          <w:tcPr>
            <w:tcW w:w="270" w:type="dxa"/>
            <w:shd w:val="clear" w:color="auto" w:fill="auto"/>
          </w:tcPr>
          <w:p w14:paraId="25C047CF" w14:textId="77777777" w:rsidR="009D3AEA" w:rsidRPr="006B07E9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C8F84B9" w14:textId="58BA2034" w:rsidR="009D3AEA" w:rsidRPr="00C92EC5" w:rsidRDefault="009844DC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C92EC5">
              <w:rPr>
                <w:rFonts w:ascii="Angsana New" w:hAnsi="Angsana New"/>
                <w:sz w:val="28"/>
                <w:szCs w:val="28"/>
                <w:lang w:val="en-US" w:bidi="th-TH"/>
              </w:rPr>
              <w:t>74,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937</w:t>
            </w:r>
          </w:p>
        </w:tc>
        <w:tc>
          <w:tcPr>
            <w:tcW w:w="270" w:type="dxa"/>
            <w:shd w:val="clear" w:color="auto" w:fill="auto"/>
          </w:tcPr>
          <w:p w14:paraId="08E393B6" w14:textId="77777777" w:rsidR="009D3AEA" w:rsidRPr="006B07E9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DA6732D" w14:textId="26C046FB" w:rsidR="009D3AEA" w:rsidRPr="006B07E9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133,088</w:t>
            </w:r>
          </w:p>
        </w:tc>
      </w:tr>
      <w:tr w:rsidR="009D3AEA" w:rsidRPr="006B07E9" w14:paraId="5A43C1E4" w14:textId="77777777" w:rsidTr="00A74D0B">
        <w:tc>
          <w:tcPr>
            <w:tcW w:w="3618" w:type="dxa"/>
          </w:tcPr>
          <w:p w14:paraId="5065311A" w14:textId="77777777" w:rsidR="009D3AEA" w:rsidRPr="006B07E9" w:rsidRDefault="009D3AEA" w:rsidP="005A21E5">
            <w:pPr>
              <w:ind w:left="9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ต้นทุนซื้อมาขายไป</w:t>
            </w:r>
          </w:p>
        </w:tc>
        <w:tc>
          <w:tcPr>
            <w:tcW w:w="900" w:type="dxa"/>
          </w:tcPr>
          <w:p w14:paraId="551990DB" w14:textId="77777777" w:rsidR="009D3AEA" w:rsidRPr="006B07E9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0D6F64D" w14:textId="0B23F990" w:rsidR="009D3AEA" w:rsidRPr="00B7431A" w:rsidRDefault="00C92EC5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31A">
              <w:rPr>
                <w:rFonts w:ascii="Angsana New" w:hAnsi="Angsana New"/>
                <w:sz w:val="28"/>
                <w:szCs w:val="28"/>
              </w:rPr>
              <w:t>6</w:t>
            </w:r>
            <w:r w:rsidR="009844DC" w:rsidRPr="00B7431A">
              <w:rPr>
                <w:rFonts w:ascii="Angsana New" w:hAnsi="Angsana New"/>
                <w:sz w:val="28"/>
                <w:szCs w:val="28"/>
              </w:rPr>
              <w:t>2</w:t>
            </w:r>
            <w:r w:rsidR="00C761E7" w:rsidRPr="00B7431A">
              <w:rPr>
                <w:rFonts w:ascii="Angsana New" w:hAnsi="Angsana New"/>
                <w:sz w:val="28"/>
                <w:szCs w:val="28"/>
                <w:lang w:bidi="th-TH"/>
              </w:rPr>
              <w:t>3,814</w:t>
            </w:r>
          </w:p>
        </w:tc>
        <w:tc>
          <w:tcPr>
            <w:tcW w:w="270" w:type="dxa"/>
            <w:shd w:val="clear" w:color="auto" w:fill="auto"/>
          </w:tcPr>
          <w:p w14:paraId="61B3D285" w14:textId="77777777" w:rsidR="009D3AEA" w:rsidRPr="00133CAC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AA01D65" w14:textId="1F33426C" w:rsidR="009D3AEA" w:rsidRPr="006B07E9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874,423</w:t>
            </w:r>
          </w:p>
        </w:tc>
        <w:tc>
          <w:tcPr>
            <w:tcW w:w="270" w:type="dxa"/>
            <w:shd w:val="clear" w:color="auto" w:fill="auto"/>
          </w:tcPr>
          <w:p w14:paraId="7B9486CD" w14:textId="77777777" w:rsidR="009D3AEA" w:rsidRPr="006B07E9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C0461E2" w14:textId="2ACE33F2" w:rsidR="003B229B" w:rsidRPr="006B07E9" w:rsidRDefault="003D260A" w:rsidP="003B229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218,322</w:t>
            </w:r>
          </w:p>
        </w:tc>
        <w:tc>
          <w:tcPr>
            <w:tcW w:w="270" w:type="dxa"/>
            <w:shd w:val="clear" w:color="auto" w:fill="auto"/>
          </w:tcPr>
          <w:p w14:paraId="1F2BD4E0" w14:textId="77777777" w:rsidR="009D3AEA" w:rsidRPr="006B07E9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F924A92" w14:textId="0F3CE7B5" w:rsidR="009D3AEA" w:rsidRPr="006B07E9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556,956</w:t>
            </w:r>
          </w:p>
        </w:tc>
      </w:tr>
      <w:tr w:rsidR="009D3AEA" w:rsidRPr="006B07E9" w14:paraId="35D95822" w14:textId="77777777" w:rsidTr="00A74D0B">
        <w:tc>
          <w:tcPr>
            <w:tcW w:w="3618" w:type="dxa"/>
          </w:tcPr>
          <w:p w14:paraId="74723598" w14:textId="7E732929" w:rsidR="009D3AEA" w:rsidRPr="006B07E9" w:rsidRDefault="009D3AEA" w:rsidP="005A21E5">
            <w:pPr>
              <w:ind w:left="9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110B420E" w14:textId="2EB53B84" w:rsidR="009D3AEA" w:rsidRPr="006B07E9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7F1D1DF" w14:textId="3CB938CC" w:rsidR="009D3AEA" w:rsidRPr="00B7431A" w:rsidRDefault="003B229B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7431A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7C5366" w:rsidRPr="00B7431A">
              <w:rPr>
                <w:rFonts w:ascii="Angsana New" w:hAnsi="Angsana New" w:hint="cs"/>
                <w:sz w:val="28"/>
                <w:szCs w:val="28"/>
                <w:lang w:val="en-US" w:bidi="th-TH"/>
              </w:rPr>
              <w:t>4</w:t>
            </w:r>
            <w:r w:rsidR="00E61B36" w:rsidRPr="00B7431A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611274" w:rsidRPr="00B7431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E61B36" w:rsidRPr="00B7431A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F85EF0" w:rsidRPr="00B7431A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CD248A" w:rsidRPr="00B7431A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30D6076" w14:textId="77777777" w:rsidR="009D3AEA" w:rsidRPr="006B07E9" w:rsidRDefault="009D3AEA" w:rsidP="009D3AEA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BCCAE6" w14:textId="55728989" w:rsidR="009D3AEA" w:rsidRPr="006B07E9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37,298</w:t>
            </w:r>
          </w:p>
        </w:tc>
        <w:tc>
          <w:tcPr>
            <w:tcW w:w="270" w:type="dxa"/>
            <w:shd w:val="clear" w:color="auto" w:fill="auto"/>
          </w:tcPr>
          <w:p w14:paraId="44C0CCDF" w14:textId="77777777" w:rsidR="009D3AEA" w:rsidRPr="006B07E9" w:rsidRDefault="009D3AEA" w:rsidP="009D3AEA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3806666" w14:textId="53F56488" w:rsidR="009D3AEA" w:rsidRPr="001E197C" w:rsidRDefault="003B229B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202,</w:t>
            </w:r>
            <w:r w:rsidR="00E61B36">
              <w:rPr>
                <w:rFonts w:ascii="Angsana New" w:hAnsi="Angsana New"/>
                <w:sz w:val="28"/>
                <w:szCs w:val="28"/>
                <w:lang w:val="en-US" w:bidi="th-TH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5FE5134C" w14:textId="77777777" w:rsidR="009D3AEA" w:rsidRPr="006B07E9" w:rsidRDefault="009D3AEA" w:rsidP="009D3AEA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169EDD" w14:textId="295B222D" w:rsidR="009D3AEA" w:rsidRPr="006B07E9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2,366</w:t>
            </w:r>
          </w:p>
        </w:tc>
      </w:tr>
      <w:tr w:rsidR="001875A2" w:rsidRPr="006B07E9" w14:paraId="6689B6CC" w14:textId="77777777" w:rsidTr="00A74D0B">
        <w:tc>
          <w:tcPr>
            <w:tcW w:w="3618" w:type="dxa"/>
          </w:tcPr>
          <w:p w14:paraId="77E07C84" w14:textId="3966327C" w:rsidR="001875A2" w:rsidRPr="006B07E9" w:rsidRDefault="001875A2" w:rsidP="005A21E5">
            <w:pPr>
              <w:ind w:left="9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7A15CAC9" w14:textId="77777777" w:rsidR="001875A2" w:rsidRPr="00C605FF" w:rsidRDefault="001875A2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1118485" w14:textId="25467499" w:rsidR="001875A2" w:rsidRPr="00B7431A" w:rsidRDefault="003E42C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7431A">
              <w:rPr>
                <w:rFonts w:ascii="Angsana New" w:hAnsi="Angsana New"/>
                <w:sz w:val="28"/>
                <w:szCs w:val="28"/>
                <w:lang w:val="en-US" w:bidi="th-TH"/>
              </w:rPr>
              <w:t>131,666</w:t>
            </w:r>
          </w:p>
        </w:tc>
        <w:tc>
          <w:tcPr>
            <w:tcW w:w="270" w:type="dxa"/>
            <w:shd w:val="clear" w:color="auto" w:fill="auto"/>
          </w:tcPr>
          <w:p w14:paraId="0815B3C4" w14:textId="77777777" w:rsidR="001875A2" w:rsidRPr="006B07E9" w:rsidRDefault="001875A2" w:rsidP="009D3AEA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9E2AB0" w14:textId="74A100A0" w:rsidR="001875A2" w:rsidRPr="00C605FF" w:rsidRDefault="009B371F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171,469</w:t>
            </w:r>
          </w:p>
        </w:tc>
        <w:tc>
          <w:tcPr>
            <w:tcW w:w="270" w:type="dxa"/>
            <w:shd w:val="clear" w:color="auto" w:fill="auto"/>
          </w:tcPr>
          <w:p w14:paraId="25D87C87" w14:textId="77777777" w:rsidR="001875A2" w:rsidRPr="006B07E9" w:rsidRDefault="001875A2" w:rsidP="009D3AEA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2E11AB" w14:textId="07DC7B16" w:rsidR="001875A2" w:rsidRDefault="001737B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87,809</w:t>
            </w:r>
          </w:p>
        </w:tc>
        <w:tc>
          <w:tcPr>
            <w:tcW w:w="270" w:type="dxa"/>
            <w:shd w:val="clear" w:color="auto" w:fill="auto"/>
          </w:tcPr>
          <w:p w14:paraId="6B68CA06" w14:textId="77777777" w:rsidR="001875A2" w:rsidRPr="006B07E9" w:rsidRDefault="001875A2" w:rsidP="009D3AEA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E1B4097" w14:textId="4B231740" w:rsidR="001875A2" w:rsidRPr="00C605FF" w:rsidRDefault="001737B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117,101</w:t>
            </w:r>
          </w:p>
        </w:tc>
      </w:tr>
      <w:tr w:rsidR="009D3AEA" w:rsidRPr="006B07E9" w14:paraId="67574FF5" w14:textId="77777777" w:rsidTr="00A74D0B">
        <w:tc>
          <w:tcPr>
            <w:tcW w:w="3618" w:type="dxa"/>
          </w:tcPr>
          <w:p w14:paraId="6B0D5776" w14:textId="77777777" w:rsidR="009D3AEA" w:rsidRPr="006B07E9" w:rsidRDefault="009D3AEA" w:rsidP="005A21E5">
            <w:pPr>
              <w:ind w:left="9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14:paraId="79E12E7E" w14:textId="77777777" w:rsidR="009D3AEA" w:rsidRPr="006B07E9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C195E1" w14:textId="1EF43D05" w:rsidR="009D3AEA" w:rsidRPr="00B7431A" w:rsidRDefault="005B712F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7431A">
              <w:rPr>
                <w:rFonts w:ascii="Angsana New" w:hAnsi="Angsana New"/>
                <w:sz w:val="28"/>
                <w:szCs w:val="28"/>
                <w:lang w:val="en-US" w:bidi="th-TH"/>
              </w:rPr>
              <w:t>56,2</w:t>
            </w:r>
            <w:r w:rsidR="001A0896" w:rsidRPr="00B7431A">
              <w:rPr>
                <w:rFonts w:ascii="Angsana New" w:hAnsi="Angsana New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739FA72F" w14:textId="77777777" w:rsidR="009D3AEA" w:rsidRPr="006B07E9" w:rsidRDefault="009D3AEA" w:rsidP="009D3AEA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DDBD18" w14:textId="6003FF81" w:rsidR="009D3AEA" w:rsidRPr="006B07E9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2BAC27D9" w14:textId="77777777" w:rsidR="009D3AEA" w:rsidRPr="006B07E9" w:rsidRDefault="009D3AEA" w:rsidP="009D3AEA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681796A" w14:textId="3710BD45" w:rsidR="009D3AEA" w:rsidRPr="006B07E9" w:rsidRDefault="003B229B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44,704</w:t>
            </w:r>
          </w:p>
        </w:tc>
        <w:tc>
          <w:tcPr>
            <w:tcW w:w="270" w:type="dxa"/>
            <w:shd w:val="clear" w:color="auto" w:fill="auto"/>
          </w:tcPr>
          <w:p w14:paraId="301B9939" w14:textId="77777777" w:rsidR="009D3AEA" w:rsidRPr="006B07E9" w:rsidRDefault="009D3AEA" w:rsidP="009D3AEA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DD1DEA6" w14:textId="11088859" w:rsidR="009D3AEA" w:rsidRPr="006B07E9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/>
              </w:rPr>
              <w:t>674</w:t>
            </w:r>
          </w:p>
        </w:tc>
      </w:tr>
      <w:tr w:rsidR="009D3AEA" w:rsidRPr="006B07E9" w14:paraId="61034CCE" w14:textId="77777777" w:rsidTr="001375AB">
        <w:tc>
          <w:tcPr>
            <w:tcW w:w="3618" w:type="dxa"/>
          </w:tcPr>
          <w:p w14:paraId="1135E0AB" w14:textId="77777777" w:rsidR="009D3AEA" w:rsidRPr="00780E10" w:rsidRDefault="009D3AEA" w:rsidP="005A21E5">
            <w:pPr>
              <w:ind w:left="9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80E10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900" w:type="dxa"/>
          </w:tcPr>
          <w:p w14:paraId="5AF8B325" w14:textId="77777777" w:rsidR="009D3AEA" w:rsidRPr="00780E10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FD8708" w14:textId="0F40443D" w:rsidR="009D3AEA" w:rsidRPr="00B7431A" w:rsidRDefault="0086558D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7431A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B371F" w:rsidRPr="00B7431A">
              <w:rPr>
                <w:rFonts w:ascii="Angsana New" w:hAnsi="Angsana New"/>
                <w:sz w:val="28"/>
                <w:szCs w:val="28"/>
                <w:lang w:val="en-US" w:bidi="th-TH"/>
              </w:rPr>
              <w:t>94,073</w:t>
            </w:r>
          </w:p>
        </w:tc>
        <w:tc>
          <w:tcPr>
            <w:tcW w:w="270" w:type="dxa"/>
            <w:shd w:val="clear" w:color="auto" w:fill="auto"/>
          </w:tcPr>
          <w:p w14:paraId="463209A9" w14:textId="77777777" w:rsidR="009D3AEA" w:rsidRPr="00780E10" w:rsidRDefault="009D3AEA" w:rsidP="009D3AEA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A96460" w14:textId="27F49DA9" w:rsidR="009D3AEA" w:rsidRPr="00780E10" w:rsidRDefault="00293BEC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80E10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B371F">
              <w:rPr>
                <w:rFonts w:ascii="Angsana New" w:hAnsi="Angsana New"/>
                <w:sz w:val="28"/>
                <w:szCs w:val="28"/>
                <w:lang w:val="en-US" w:bidi="th-TH"/>
              </w:rPr>
              <w:t>29,</w:t>
            </w:r>
            <w:r w:rsidR="001737BA">
              <w:rPr>
                <w:rFonts w:ascii="Angsana New" w:hAnsi="Angsana New"/>
                <w:sz w:val="28"/>
                <w:szCs w:val="28"/>
                <w:lang w:val="en-US" w:bidi="th-TH"/>
              </w:rPr>
              <w:t>420</w:t>
            </w:r>
          </w:p>
        </w:tc>
        <w:tc>
          <w:tcPr>
            <w:tcW w:w="270" w:type="dxa"/>
            <w:shd w:val="clear" w:color="auto" w:fill="auto"/>
          </w:tcPr>
          <w:p w14:paraId="657C7164" w14:textId="77777777" w:rsidR="009D3AEA" w:rsidRPr="00780E10" w:rsidRDefault="009D3AEA" w:rsidP="009D3AEA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170435" w14:textId="75D990B9" w:rsidR="009D3AEA" w:rsidRPr="00780E10" w:rsidRDefault="00BA4A88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0E10">
              <w:rPr>
                <w:rFonts w:ascii="Angsana New" w:hAnsi="Angsana New"/>
                <w:sz w:val="28"/>
                <w:szCs w:val="28"/>
              </w:rPr>
              <w:t>1</w:t>
            </w:r>
            <w:r w:rsidR="001737BA">
              <w:rPr>
                <w:rFonts w:ascii="Angsana New" w:hAnsi="Angsana New"/>
                <w:sz w:val="28"/>
                <w:szCs w:val="28"/>
              </w:rPr>
              <w:t>56,491</w:t>
            </w:r>
          </w:p>
        </w:tc>
        <w:tc>
          <w:tcPr>
            <w:tcW w:w="270" w:type="dxa"/>
            <w:shd w:val="clear" w:color="auto" w:fill="auto"/>
          </w:tcPr>
          <w:p w14:paraId="78096142" w14:textId="77777777" w:rsidR="009D3AEA" w:rsidRPr="00780E10" w:rsidRDefault="009D3AEA" w:rsidP="009D3AEA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AE5127F" w14:textId="68D23A9D" w:rsidR="009D3AEA" w:rsidRPr="006B07E9" w:rsidRDefault="001737B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99,257</w:t>
            </w:r>
          </w:p>
        </w:tc>
      </w:tr>
      <w:tr w:rsidR="009D3AEA" w:rsidRPr="006B07E9" w14:paraId="01A1AF0C" w14:textId="77777777" w:rsidTr="001375AB">
        <w:trPr>
          <w:trHeight w:val="209"/>
        </w:trPr>
        <w:tc>
          <w:tcPr>
            <w:tcW w:w="3618" w:type="dxa"/>
          </w:tcPr>
          <w:p w14:paraId="56A65D4A" w14:textId="2731C5E6" w:rsidR="009D3AEA" w:rsidRPr="006B07E9" w:rsidRDefault="009D3AEA" w:rsidP="005A21E5">
            <w:pPr>
              <w:ind w:left="9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รวมต้นทุนขาย </w:t>
            </w:r>
            <w:r w:rsidRPr="006B0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ต้นทุนบริการ </w:t>
            </w: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ต้นทุนในการจัดจำหน่ายแล</w:t>
            </w:r>
            <w:r w:rsidRPr="006B0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ะ</w:t>
            </w: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4755D3A6" w14:textId="77777777" w:rsidR="009D3AEA" w:rsidRPr="006B07E9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C4EC96" w14:textId="77777777" w:rsidR="009D3AEA" w:rsidRPr="00B7431A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2A55322" w14:textId="49575F26" w:rsidR="00AC3DE8" w:rsidRPr="00B7431A" w:rsidRDefault="00AC3DE8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7431A">
              <w:rPr>
                <w:rFonts w:ascii="Angsana New" w:hAnsi="Angsana New"/>
                <w:b/>
                <w:bCs/>
                <w:sz w:val="28"/>
                <w:szCs w:val="28"/>
              </w:rPr>
              <w:t>1,44</w:t>
            </w:r>
            <w:r w:rsidR="004B4013" w:rsidRPr="00B7431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B7431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B4013" w:rsidRPr="00B7431A">
              <w:rPr>
                <w:rFonts w:ascii="Angsana New" w:hAnsi="Angsana New"/>
                <w:b/>
                <w:bCs/>
                <w:sz w:val="28"/>
                <w:szCs w:val="28"/>
              </w:rPr>
              <w:t>041</w:t>
            </w:r>
          </w:p>
        </w:tc>
        <w:tc>
          <w:tcPr>
            <w:tcW w:w="270" w:type="dxa"/>
          </w:tcPr>
          <w:p w14:paraId="5B73124C" w14:textId="77777777" w:rsidR="009D3AEA" w:rsidRPr="006B07E9" w:rsidRDefault="009D3AEA" w:rsidP="009D3AEA">
            <w:pPr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F21711" w14:textId="77777777" w:rsidR="009D3AEA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C0D7368" w14:textId="566B8A64" w:rsidR="009D3AEA" w:rsidRPr="006B07E9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231</w:t>
            </w:r>
          </w:p>
        </w:tc>
        <w:tc>
          <w:tcPr>
            <w:tcW w:w="270" w:type="dxa"/>
          </w:tcPr>
          <w:p w14:paraId="6B112EE6" w14:textId="77777777" w:rsidR="009D3AEA" w:rsidRPr="006B07E9" w:rsidRDefault="009D3AEA" w:rsidP="009D3AEA">
            <w:pPr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F989AC" w14:textId="77777777" w:rsidR="009D3AEA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D4130C2" w14:textId="6F923E79" w:rsidR="00AC3DE8" w:rsidRPr="00AC3DE8" w:rsidRDefault="007C5366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C5366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884</w:t>
            </w:r>
            <w:r w:rsidR="00AC3D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,46</w:t>
            </w:r>
            <w:r w:rsidR="00831A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8F8380E" w14:textId="77777777" w:rsidR="009D3AEA" w:rsidRPr="006B07E9" w:rsidRDefault="009D3AEA" w:rsidP="009D3AEA">
            <w:pPr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7066B4" w14:textId="77777777" w:rsidR="009D3AEA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54BA264" w14:textId="0B20F2D7" w:rsidR="009D3AEA" w:rsidRPr="006B07E9" w:rsidRDefault="009D3AEA" w:rsidP="009D3AE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</w:tbl>
    <w:p w14:paraId="4D303A6F" w14:textId="4208CC2A" w:rsidR="004B3843" w:rsidRDefault="004B3843">
      <w:pPr>
        <w:rPr>
          <w:rFonts w:asciiTheme="majorBidi" w:hAnsiTheme="majorBidi" w:cstheme="majorBidi"/>
          <w:sz w:val="20"/>
          <w:szCs w:val="20"/>
          <w:cs/>
        </w:rPr>
      </w:pPr>
    </w:p>
    <w:p w14:paraId="668D4C42" w14:textId="77777777" w:rsidR="004B3843" w:rsidRDefault="004B3843">
      <w:pPr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32C5153C" w14:textId="383CA23E" w:rsidR="009D5622" w:rsidRPr="006B07E9" w:rsidRDefault="009D5622" w:rsidP="00E07A08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lastRenderedPageBreak/>
        <w:t>ต้นทุนทางการเงิน</w:t>
      </w:r>
    </w:p>
    <w:p w14:paraId="4DCC6947" w14:textId="77777777" w:rsidR="009D5622" w:rsidRPr="004B3843" w:rsidRDefault="009D5622" w:rsidP="004B38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990"/>
        <w:gridCol w:w="252"/>
        <w:gridCol w:w="1008"/>
        <w:gridCol w:w="270"/>
        <w:gridCol w:w="990"/>
        <w:gridCol w:w="270"/>
        <w:gridCol w:w="990"/>
      </w:tblGrid>
      <w:tr w:rsidR="009D5622" w:rsidRPr="006B07E9" w14:paraId="5481EA52" w14:textId="77777777" w:rsidTr="0028389F">
        <w:trPr>
          <w:tblHeader/>
        </w:trPr>
        <w:tc>
          <w:tcPr>
            <w:tcW w:w="3600" w:type="dxa"/>
          </w:tcPr>
          <w:p w14:paraId="35EF9CE7" w14:textId="77777777" w:rsidR="009D5622" w:rsidRPr="006B07E9" w:rsidRDefault="009D5622" w:rsidP="003D3F92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4630C74" w14:textId="77777777" w:rsidR="009D5622" w:rsidRPr="006B07E9" w:rsidRDefault="009D5622" w:rsidP="003D3F92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6E1A35F" w14:textId="77777777" w:rsidR="009D5622" w:rsidRPr="006B07E9" w:rsidRDefault="009D5622" w:rsidP="003D3F9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453633" w14:textId="77777777" w:rsidR="009D5622" w:rsidRPr="006B07E9" w:rsidRDefault="009D5622" w:rsidP="003D3F92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F3D0F55" w14:textId="77777777" w:rsidR="009D5622" w:rsidRPr="006B07E9" w:rsidRDefault="009D5622" w:rsidP="003D3F9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4D79" w:rsidRPr="006B07E9" w14:paraId="2000E224" w14:textId="77777777" w:rsidTr="0028389F">
        <w:trPr>
          <w:tblHeader/>
        </w:trPr>
        <w:tc>
          <w:tcPr>
            <w:tcW w:w="3600" w:type="dxa"/>
          </w:tcPr>
          <w:p w14:paraId="17073FB5" w14:textId="77777777" w:rsidR="00614D79" w:rsidRPr="006B07E9" w:rsidRDefault="00614D79" w:rsidP="00614D79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C23B629" w14:textId="77777777" w:rsidR="00614D79" w:rsidRPr="006B07E9" w:rsidRDefault="00614D79" w:rsidP="00614D7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10FE73C" w14:textId="2842AEC0" w:rsidR="00614D79" w:rsidRPr="006B07E9" w:rsidRDefault="00C605FF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32B5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A26C64E" w14:textId="77777777" w:rsidR="00614D79" w:rsidRPr="006B07E9" w:rsidRDefault="00614D79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C92928C" w14:textId="4B6E446A" w:rsidR="00614D79" w:rsidRPr="006B07E9" w:rsidRDefault="00C605FF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32B5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E0CFA7F" w14:textId="77777777" w:rsidR="00614D79" w:rsidRPr="006B07E9" w:rsidRDefault="00614D79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F2BADE" w14:textId="13E3F2E8" w:rsidR="00614D79" w:rsidRPr="006B07E9" w:rsidRDefault="00C605FF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32B5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F7C399" w14:textId="77777777" w:rsidR="00614D79" w:rsidRPr="006B07E9" w:rsidRDefault="00614D79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0177C1C" w14:textId="7E9DCB29" w:rsidR="00614D79" w:rsidRPr="006B07E9" w:rsidRDefault="00C605FF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32B5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D5622" w:rsidRPr="006B07E9" w14:paraId="441483F1" w14:textId="77777777" w:rsidTr="0028389F">
        <w:trPr>
          <w:trHeight w:val="80"/>
          <w:tblHeader/>
        </w:trPr>
        <w:tc>
          <w:tcPr>
            <w:tcW w:w="3600" w:type="dxa"/>
          </w:tcPr>
          <w:p w14:paraId="5CF039BF" w14:textId="77777777" w:rsidR="009D5622" w:rsidRPr="006B07E9" w:rsidRDefault="009D5622" w:rsidP="003D3F92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6E4447C" w14:textId="77777777" w:rsidR="009D5622" w:rsidRPr="006B07E9" w:rsidRDefault="009D5622" w:rsidP="003D3F92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E23F254" w14:textId="77777777" w:rsidR="009D5622" w:rsidRPr="006B07E9" w:rsidRDefault="009D5622" w:rsidP="009D5622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CAD" w:rsidRPr="006B07E9" w14:paraId="11D24A86" w14:textId="77777777" w:rsidTr="0028389F">
        <w:tc>
          <w:tcPr>
            <w:tcW w:w="3600" w:type="dxa"/>
          </w:tcPr>
          <w:p w14:paraId="62167F1A" w14:textId="77777777" w:rsidR="009D5622" w:rsidRPr="006B07E9" w:rsidRDefault="009D5622" w:rsidP="00E07A08">
            <w:pPr>
              <w:spacing w:line="240" w:lineRule="auto"/>
              <w:ind w:left="-18" w:hanging="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  <w:r w:rsidR="001D1116"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1416FE63" w14:textId="77777777" w:rsidR="009D5622" w:rsidRPr="006B07E9" w:rsidRDefault="009D5622" w:rsidP="003D3F92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29CBB2" w14:textId="77777777" w:rsidR="009D5622" w:rsidRPr="006B07E9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B783A30" w14:textId="77777777" w:rsidR="009D5622" w:rsidRPr="006B07E9" w:rsidRDefault="009D5622" w:rsidP="009D562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E5D2B10" w14:textId="77777777" w:rsidR="009D5622" w:rsidRPr="006B07E9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49E6AB" w14:textId="77777777" w:rsidR="009D5622" w:rsidRPr="006B07E9" w:rsidRDefault="009D5622" w:rsidP="009D562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231081" w14:textId="77777777" w:rsidR="009D5622" w:rsidRPr="006B07E9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CEB4C" w14:textId="77777777" w:rsidR="009D5622" w:rsidRPr="006B07E9" w:rsidRDefault="009D5622" w:rsidP="009D562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1B928F" w14:textId="77777777" w:rsidR="009D5622" w:rsidRPr="006B07E9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B5B" w:rsidRPr="006B07E9" w14:paraId="6B04DB17" w14:textId="77777777" w:rsidTr="0028389F">
        <w:tc>
          <w:tcPr>
            <w:tcW w:w="3600" w:type="dxa"/>
          </w:tcPr>
          <w:p w14:paraId="4B81B099" w14:textId="77777777" w:rsidR="00832B5B" w:rsidRPr="006B07E9" w:rsidRDefault="00832B5B" w:rsidP="00C7665B">
            <w:pPr>
              <w:spacing w:line="240" w:lineRule="auto"/>
              <w:ind w:left="-18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14:paraId="4960C715" w14:textId="0EE69D97" w:rsidR="00832B5B" w:rsidRPr="006B07E9" w:rsidRDefault="00832B5B" w:rsidP="00832B5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605FF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90" w:type="dxa"/>
            <w:vAlign w:val="bottom"/>
          </w:tcPr>
          <w:p w14:paraId="20C240E1" w14:textId="0D3F6EC7" w:rsidR="00832B5B" w:rsidRPr="00CA0656" w:rsidRDefault="00817CB1" w:rsidP="00832B5B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8,36</w:t>
            </w:r>
            <w:r w:rsidR="00434444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2" w:type="dxa"/>
          </w:tcPr>
          <w:p w14:paraId="573FBFD1" w14:textId="77777777" w:rsidR="00832B5B" w:rsidRPr="006B07E9" w:rsidRDefault="00832B5B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3AEAB16" w14:textId="3FB97423" w:rsidR="00832B5B" w:rsidRPr="00B63AFC" w:rsidRDefault="00832B5B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70" w:type="dxa"/>
          </w:tcPr>
          <w:p w14:paraId="1EE655FE" w14:textId="77777777" w:rsidR="00832B5B" w:rsidRPr="006B07E9" w:rsidRDefault="00832B5B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7DB370" w14:textId="471C8FA4" w:rsidR="00832B5B" w:rsidRPr="00477961" w:rsidRDefault="00817CB1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477961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8,</w:t>
            </w:r>
            <w:r w:rsidR="00476C9D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8</w:t>
            </w:r>
            <w:r w:rsidR="00A0119D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</w:tcPr>
          <w:p w14:paraId="42599213" w14:textId="77777777" w:rsidR="00832B5B" w:rsidRPr="00477961" w:rsidRDefault="00832B5B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45BA33" w14:textId="29CA5028" w:rsidR="00832B5B" w:rsidRPr="0084433C" w:rsidRDefault="00477961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highlight w:val="yellow"/>
                <w:cs/>
                <w:lang w:val="en-US" w:bidi="th-TH"/>
              </w:rPr>
            </w:pPr>
            <w:r w:rsidRPr="00477961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898</w:t>
            </w:r>
          </w:p>
        </w:tc>
      </w:tr>
      <w:tr w:rsidR="00832B5B" w:rsidRPr="006B07E9" w14:paraId="67F4D96C" w14:textId="77777777" w:rsidTr="0028389F">
        <w:tc>
          <w:tcPr>
            <w:tcW w:w="3600" w:type="dxa"/>
          </w:tcPr>
          <w:p w14:paraId="3455F3C6" w14:textId="2428910C" w:rsidR="00832B5B" w:rsidRPr="006B07E9" w:rsidRDefault="00832B5B" w:rsidP="00B85346">
            <w:pPr>
              <w:tabs>
                <w:tab w:val="left" w:pos="342"/>
              </w:tabs>
              <w:spacing w:line="240" w:lineRule="auto"/>
              <w:ind w:left="162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เงินกู้และเงินเบิกเกินบัญชีจาก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สถาบันการเงิน</w:t>
            </w:r>
          </w:p>
        </w:tc>
        <w:tc>
          <w:tcPr>
            <w:tcW w:w="900" w:type="dxa"/>
          </w:tcPr>
          <w:p w14:paraId="6075C007" w14:textId="77777777" w:rsidR="00832B5B" w:rsidRPr="006B07E9" w:rsidRDefault="00832B5B" w:rsidP="00832B5B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54C93A" w14:textId="3A537653" w:rsidR="00832B5B" w:rsidRPr="00B63AFC" w:rsidRDefault="00817CB1" w:rsidP="00832B5B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61,</w:t>
            </w:r>
            <w:r w:rsidR="00B9577F"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44</w:t>
            </w:r>
            <w:r w:rsidR="00B012D2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2" w:type="dxa"/>
          </w:tcPr>
          <w:p w14:paraId="6FB87322" w14:textId="77777777" w:rsidR="00832B5B" w:rsidRPr="006B07E9" w:rsidRDefault="00832B5B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25E0FB" w14:textId="21455116" w:rsidR="00832B5B" w:rsidRPr="00B63AFC" w:rsidRDefault="00832B5B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75,546</w:t>
            </w:r>
          </w:p>
        </w:tc>
        <w:tc>
          <w:tcPr>
            <w:tcW w:w="270" w:type="dxa"/>
          </w:tcPr>
          <w:p w14:paraId="5234B9F3" w14:textId="77777777" w:rsidR="00832B5B" w:rsidRPr="006B07E9" w:rsidRDefault="00832B5B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CE8508" w14:textId="56AF86A7" w:rsidR="00832B5B" w:rsidRPr="00B63AFC" w:rsidRDefault="00817CB1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57,</w:t>
            </w:r>
            <w:r w:rsidR="00F4111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3</w:t>
            </w:r>
            <w:r w:rsidR="007510A3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6</w:t>
            </w:r>
            <w:r w:rsidR="00375DD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CD25102" w14:textId="77777777" w:rsidR="00832B5B" w:rsidRPr="006B07E9" w:rsidRDefault="00832B5B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7A900B" w14:textId="74942F94" w:rsidR="00832B5B" w:rsidRPr="00B63AFC" w:rsidRDefault="00832B5B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69,660</w:t>
            </w:r>
          </w:p>
        </w:tc>
      </w:tr>
      <w:tr w:rsidR="00832B5B" w:rsidRPr="00B63AFC" w14:paraId="5C112C65" w14:textId="77777777" w:rsidTr="0028389F">
        <w:tc>
          <w:tcPr>
            <w:tcW w:w="3600" w:type="dxa"/>
          </w:tcPr>
          <w:p w14:paraId="374605DC" w14:textId="77777777" w:rsidR="00832B5B" w:rsidRPr="00B63AFC" w:rsidRDefault="00832B5B" w:rsidP="00C7665B">
            <w:pPr>
              <w:spacing w:line="240" w:lineRule="auto"/>
              <w:ind w:left="-18" w:hanging="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3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00" w:type="dxa"/>
          </w:tcPr>
          <w:p w14:paraId="145BABE8" w14:textId="77777777" w:rsidR="00832B5B" w:rsidRPr="00B63AFC" w:rsidRDefault="00832B5B" w:rsidP="00832B5B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DE94BD" w14:textId="077F9816" w:rsidR="00832B5B" w:rsidRPr="00B63AFC" w:rsidRDefault="00B9577F" w:rsidP="00832B5B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69,808</w:t>
            </w:r>
          </w:p>
        </w:tc>
        <w:tc>
          <w:tcPr>
            <w:tcW w:w="252" w:type="dxa"/>
          </w:tcPr>
          <w:p w14:paraId="44FCC5A4" w14:textId="77777777" w:rsidR="00832B5B" w:rsidRPr="00B63AFC" w:rsidRDefault="00832B5B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036FA26" w14:textId="0C553A02" w:rsidR="00832B5B" w:rsidRPr="00B63AFC" w:rsidRDefault="00832B5B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75,629</w:t>
            </w:r>
          </w:p>
        </w:tc>
        <w:tc>
          <w:tcPr>
            <w:tcW w:w="270" w:type="dxa"/>
          </w:tcPr>
          <w:p w14:paraId="482747EA" w14:textId="77777777" w:rsidR="00832B5B" w:rsidRPr="00B63AFC" w:rsidRDefault="00832B5B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5FEBA1F" w14:textId="63D5A4CD" w:rsidR="00832B5B" w:rsidRPr="00B63AFC" w:rsidRDefault="00817CB1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66,</w:t>
            </w:r>
            <w:r w:rsidR="00F4111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70" w:type="dxa"/>
          </w:tcPr>
          <w:p w14:paraId="3836F022" w14:textId="77777777" w:rsidR="00832B5B" w:rsidRPr="00B63AFC" w:rsidRDefault="00832B5B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A71D06" w14:textId="2F5A1FC7" w:rsidR="00832B5B" w:rsidRPr="00B63AFC" w:rsidRDefault="00832B5B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70,558</w:t>
            </w:r>
          </w:p>
        </w:tc>
      </w:tr>
      <w:tr w:rsidR="00832B5B" w:rsidRPr="006B07E9" w14:paraId="39493948" w14:textId="77777777" w:rsidTr="0028389F">
        <w:tc>
          <w:tcPr>
            <w:tcW w:w="3600" w:type="dxa"/>
          </w:tcPr>
          <w:p w14:paraId="6F147E38" w14:textId="77777777" w:rsidR="00B85346" w:rsidRDefault="00832B5B" w:rsidP="00C7665B">
            <w:pPr>
              <w:spacing w:line="240" w:lineRule="auto"/>
              <w:ind w:left="-18" w:hanging="88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ค่าตัดจำหน่ายของต้นทุนการทำรายการส่วน</w:t>
            </w:r>
            <w:r w:rsidR="00E07A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68F89090" w14:textId="07F8CE71" w:rsidR="00832B5B" w:rsidRPr="006B07E9" w:rsidRDefault="00832B5B" w:rsidP="00B85346">
            <w:pPr>
              <w:tabs>
                <w:tab w:val="left" w:pos="372"/>
              </w:tabs>
              <w:spacing w:line="240" w:lineRule="auto"/>
              <w:ind w:firstLine="83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ที่บันทึกรวมกับเงินกู้ยืม</w:t>
            </w:r>
          </w:p>
        </w:tc>
        <w:tc>
          <w:tcPr>
            <w:tcW w:w="900" w:type="dxa"/>
          </w:tcPr>
          <w:p w14:paraId="22CEE33E" w14:textId="77777777" w:rsidR="00832B5B" w:rsidRPr="006B07E9" w:rsidRDefault="00832B5B" w:rsidP="00832B5B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F08FD2" w14:textId="528EBC0F" w:rsidR="00832B5B" w:rsidRPr="00B63AFC" w:rsidRDefault="00817CB1" w:rsidP="00832B5B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252" w:type="dxa"/>
          </w:tcPr>
          <w:p w14:paraId="28CA6460" w14:textId="77777777" w:rsidR="00832B5B" w:rsidRPr="006B07E9" w:rsidRDefault="00832B5B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7797EBA" w14:textId="3F5611DF" w:rsidR="00832B5B" w:rsidRPr="00B63AFC" w:rsidRDefault="00832B5B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270" w:type="dxa"/>
          </w:tcPr>
          <w:p w14:paraId="0AFFAD32" w14:textId="77777777" w:rsidR="00832B5B" w:rsidRPr="006B07E9" w:rsidRDefault="00832B5B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A401F4" w14:textId="5B514EB6" w:rsidR="00832B5B" w:rsidRPr="00B63AFC" w:rsidRDefault="00817CB1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270" w:type="dxa"/>
          </w:tcPr>
          <w:p w14:paraId="67EB9640" w14:textId="77777777" w:rsidR="00832B5B" w:rsidRPr="006B07E9" w:rsidRDefault="00832B5B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F00052" w14:textId="22D76A08" w:rsidR="00832B5B" w:rsidRPr="00B63AFC" w:rsidRDefault="00832B5B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325</w:t>
            </w:r>
          </w:p>
        </w:tc>
      </w:tr>
      <w:tr w:rsidR="00832B5B" w:rsidRPr="006B07E9" w14:paraId="152B38A9" w14:textId="77777777" w:rsidTr="0028389F">
        <w:tc>
          <w:tcPr>
            <w:tcW w:w="3600" w:type="dxa"/>
          </w:tcPr>
          <w:p w14:paraId="58C5BB93" w14:textId="1E73F983" w:rsidR="00832B5B" w:rsidRPr="006B07E9" w:rsidRDefault="00832B5B" w:rsidP="00C7665B">
            <w:pPr>
              <w:spacing w:line="240" w:lineRule="auto"/>
              <w:ind w:left="-18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ดอกเบี้ยจ่าย </w:t>
            </w:r>
            <w:r w:rsidRPr="006B07E9">
              <w:rPr>
                <w:rFonts w:ascii="Angsana New" w:hAnsi="Angsana New"/>
                <w:sz w:val="30"/>
                <w:szCs w:val="30"/>
              </w:rPr>
              <w:t>-</w:t>
            </w: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 xml:space="preserve"> สินทรัพย์สิทธิการใช้</w:t>
            </w:r>
          </w:p>
        </w:tc>
        <w:tc>
          <w:tcPr>
            <w:tcW w:w="900" w:type="dxa"/>
          </w:tcPr>
          <w:p w14:paraId="34B9EA78" w14:textId="77777777" w:rsidR="00832B5B" w:rsidRPr="006B07E9" w:rsidRDefault="00832B5B" w:rsidP="00832B5B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64BEEE" w14:textId="0C18D080" w:rsidR="00832B5B" w:rsidRPr="00B63AFC" w:rsidDel="00FC2BBF" w:rsidRDefault="00817CB1" w:rsidP="00832B5B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1,680</w:t>
            </w:r>
          </w:p>
        </w:tc>
        <w:tc>
          <w:tcPr>
            <w:tcW w:w="252" w:type="dxa"/>
          </w:tcPr>
          <w:p w14:paraId="42FD9949" w14:textId="61CAA9C8" w:rsidR="00832B5B" w:rsidRPr="006B07E9" w:rsidRDefault="00832B5B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5EE63C8" w14:textId="4C0F570F" w:rsidR="00832B5B" w:rsidRPr="00B63AFC" w:rsidRDefault="00832B5B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2,642</w:t>
            </w:r>
          </w:p>
        </w:tc>
        <w:tc>
          <w:tcPr>
            <w:tcW w:w="270" w:type="dxa"/>
          </w:tcPr>
          <w:p w14:paraId="7576B676" w14:textId="5C9852E9" w:rsidR="00832B5B" w:rsidRPr="006B07E9" w:rsidRDefault="00832B5B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42BFA8" w14:textId="5B7F7CFC" w:rsidR="00832B5B" w:rsidRPr="00B63AFC" w:rsidDel="00FC2BBF" w:rsidRDefault="00817CB1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70" w:type="dxa"/>
          </w:tcPr>
          <w:p w14:paraId="29BF745D" w14:textId="77777777" w:rsidR="00832B5B" w:rsidRPr="006B07E9" w:rsidRDefault="00832B5B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DFCF94" w14:textId="7BD270B3" w:rsidR="00832B5B" w:rsidRPr="00B63AFC" w:rsidRDefault="00832B5B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417</w:t>
            </w:r>
          </w:p>
        </w:tc>
      </w:tr>
      <w:tr w:rsidR="0058282A" w:rsidRPr="006B07E9" w14:paraId="5E34090A" w14:textId="77777777" w:rsidTr="0028389F">
        <w:tc>
          <w:tcPr>
            <w:tcW w:w="3600" w:type="dxa"/>
          </w:tcPr>
          <w:p w14:paraId="41701C3F" w14:textId="689A16DE" w:rsidR="0058282A" w:rsidRPr="006B07E9" w:rsidRDefault="0058282A" w:rsidP="00C7665B">
            <w:pPr>
              <w:spacing w:line="240" w:lineRule="auto"/>
              <w:ind w:left="-18" w:hanging="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</w:tcPr>
          <w:p w14:paraId="04F867AB" w14:textId="77777777" w:rsidR="0058282A" w:rsidRPr="006B07E9" w:rsidRDefault="0058282A" w:rsidP="00832B5B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ADC93D" w14:textId="2CFFF042" w:rsidR="0058282A" w:rsidRPr="00B63AFC" w:rsidDel="00FC2BBF" w:rsidRDefault="00B9577F" w:rsidP="00832B5B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2,834</w:t>
            </w:r>
          </w:p>
        </w:tc>
        <w:tc>
          <w:tcPr>
            <w:tcW w:w="252" w:type="dxa"/>
          </w:tcPr>
          <w:p w14:paraId="4E0DF2E4" w14:textId="77777777" w:rsidR="0058282A" w:rsidRPr="006B07E9" w:rsidRDefault="0058282A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82BE47B" w14:textId="344EFD70" w:rsidR="0058282A" w:rsidRPr="00B63AFC" w:rsidRDefault="00817CB1" w:rsidP="003D1BF8">
            <w:pPr>
              <w:pStyle w:val="acctfourfigures"/>
              <w:tabs>
                <w:tab w:val="clear" w:pos="765"/>
                <w:tab w:val="left" w:pos="-16"/>
              </w:tabs>
              <w:spacing w:line="240" w:lineRule="auto"/>
              <w:ind w:left="28" w:right="-5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E8F962" w14:textId="77777777" w:rsidR="0058282A" w:rsidRPr="006B07E9" w:rsidRDefault="0058282A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B3EF02" w14:textId="376FBD3C" w:rsidR="0058282A" w:rsidRPr="00B63AFC" w:rsidDel="00FC2BBF" w:rsidRDefault="00B9577F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2,834</w:t>
            </w:r>
          </w:p>
        </w:tc>
        <w:tc>
          <w:tcPr>
            <w:tcW w:w="270" w:type="dxa"/>
          </w:tcPr>
          <w:p w14:paraId="4BE4E15D" w14:textId="77777777" w:rsidR="0058282A" w:rsidRPr="006B07E9" w:rsidRDefault="0058282A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A68B20" w14:textId="2F037FEA" w:rsidR="0058282A" w:rsidRPr="00B63AFC" w:rsidRDefault="00817CB1" w:rsidP="003D1BF8">
            <w:pPr>
              <w:ind w:right="-4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832B5B" w:rsidRPr="006B07E9" w14:paraId="3CE61FD0" w14:textId="77777777" w:rsidTr="0028389F">
        <w:tc>
          <w:tcPr>
            <w:tcW w:w="3600" w:type="dxa"/>
          </w:tcPr>
          <w:p w14:paraId="492763C9" w14:textId="77523505" w:rsidR="00832B5B" w:rsidRPr="006B07E9" w:rsidRDefault="00832B5B" w:rsidP="00C7665B">
            <w:pPr>
              <w:spacing w:line="240" w:lineRule="auto"/>
              <w:ind w:left="-18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900" w:type="dxa"/>
          </w:tcPr>
          <w:p w14:paraId="072BEDB0" w14:textId="77777777" w:rsidR="00832B5B" w:rsidRPr="006B07E9" w:rsidRDefault="00832B5B" w:rsidP="00832B5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4A4058" w14:textId="64D51D5A" w:rsidR="00832B5B" w:rsidRPr="00B63AFC" w:rsidRDefault="00B9577F" w:rsidP="00832B5B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252" w:type="dxa"/>
          </w:tcPr>
          <w:p w14:paraId="2A934DC8" w14:textId="77777777" w:rsidR="00832B5B" w:rsidRPr="006B07E9" w:rsidRDefault="00832B5B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01BB504" w14:textId="213FD02E" w:rsidR="00832B5B" w:rsidRPr="00B63AFC" w:rsidRDefault="00832B5B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270" w:type="dxa"/>
          </w:tcPr>
          <w:p w14:paraId="71FC3F9B" w14:textId="77777777" w:rsidR="00832B5B" w:rsidRPr="006B07E9" w:rsidRDefault="00832B5B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20FF89" w14:textId="00794078" w:rsidR="00832B5B" w:rsidRPr="00B63AFC" w:rsidRDefault="00B9577F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270" w:type="dxa"/>
          </w:tcPr>
          <w:p w14:paraId="0DF83012" w14:textId="77777777" w:rsidR="00832B5B" w:rsidRPr="006B07E9" w:rsidRDefault="00832B5B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558DB6A" w14:textId="045C5C1E" w:rsidR="00832B5B" w:rsidRPr="00B63AFC" w:rsidRDefault="00832B5B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169</w:t>
            </w:r>
          </w:p>
        </w:tc>
      </w:tr>
      <w:tr w:rsidR="00832B5B" w:rsidRPr="00B63AFC" w14:paraId="4335F689" w14:textId="77777777" w:rsidTr="0028389F">
        <w:tc>
          <w:tcPr>
            <w:tcW w:w="3600" w:type="dxa"/>
          </w:tcPr>
          <w:p w14:paraId="635F5224" w14:textId="77777777" w:rsidR="00832B5B" w:rsidRPr="00B63AFC" w:rsidRDefault="00832B5B" w:rsidP="00832B5B">
            <w:pPr>
              <w:spacing w:line="240" w:lineRule="auto"/>
              <w:ind w:left="162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ADF1847" w14:textId="77777777" w:rsidR="00832B5B" w:rsidRPr="00B63AFC" w:rsidRDefault="00832B5B" w:rsidP="00832B5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33688" w14:textId="090EFBE3" w:rsidR="00832B5B" w:rsidRPr="00B63AFC" w:rsidRDefault="00B9577F" w:rsidP="00832B5B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5,051</w:t>
            </w:r>
          </w:p>
        </w:tc>
        <w:tc>
          <w:tcPr>
            <w:tcW w:w="252" w:type="dxa"/>
          </w:tcPr>
          <w:p w14:paraId="653FD7F8" w14:textId="77777777" w:rsidR="00832B5B" w:rsidRPr="00B63AFC" w:rsidRDefault="00832B5B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D39C1" w14:textId="4166CB5E" w:rsidR="00832B5B" w:rsidRPr="00B63AFC" w:rsidRDefault="00832B5B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3,225</w:t>
            </w:r>
          </w:p>
        </w:tc>
        <w:tc>
          <w:tcPr>
            <w:tcW w:w="270" w:type="dxa"/>
          </w:tcPr>
          <w:p w14:paraId="76AD9A32" w14:textId="0B0CC489" w:rsidR="00832B5B" w:rsidRPr="00B63AFC" w:rsidRDefault="00832B5B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15E61" w14:textId="513D20A4" w:rsidR="00832B5B" w:rsidRPr="00B63AFC" w:rsidRDefault="00B9577F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3,671</w:t>
            </w:r>
          </w:p>
        </w:tc>
        <w:tc>
          <w:tcPr>
            <w:tcW w:w="270" w:type="dxa"/>
          </w:tcPr>
          <w:p w14:paraId="388EB6EF" w14:textId="77777777" w:rsidR="00832B5B" w:rsidRPr="00B63AFC" w:rsidRDefault="00832B5B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CC6DD" w14:textId="405BA1D9" w:rsidR="00832B5B" w:rsidRPr="00B63AFC" w:rsidRDefault="00832B5B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B63AF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911</w:t>
            </w:r>
          </w:p>
        </w:tc>
      </w:tr>
      <w:tr w:rsidR="00832B5B" w:rsidRPr="00B63AFC" w14:paraId="2D341AD9" w14:textId="77777777" w:rsidTr="0028389F">
        <w:tc>
          <w:tcPr>
            <w:tcW w:w="3600" w:type="dxa"/>
          </w:tcPr>
          <w:p w14:paraId="7A8C44D3" w14:textId="77777777" w:rsidR="00832B5B" w:rsidRPr="00B63AFC" w:rsidRDefault="00832B5B" w:rsidP="00C7665B">
            <w:pPr>
              <w:spacing w:line="240" w:lineRule="auto"/>
              <w:ind w:left="-18" w:hanging="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3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72393974" w14:textId="77777777" w:rsidR="00832B5B" w:rsidRPr="00B63AFC" w:rsidRDefault="00832B5B" w:rsidP="00832B5B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DF913" w14:textId="1EBAC81E" w:rsidR="00832B5B" w:rsidRPr="00B63AFC" w:rsidRDefault="00B9577F" w:rsidP="00832B5B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74,859</w:t>
            </w:r>
          </w:p>
        </w:tc>
        <w:tc>
          <w:tcPr>
            <w:tcW w:w="252" w:type="dxa"/>
          </w:tcPr>
          <w:p w14:paraId="682910F6" w14:textId="77777777" w:rsidR="00832B5B" w:rsidRPr="00B63AFC" w:rsidRDefault="00832B5B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C9D04" w14:textId="2734E422" w:rsidR="00832B5B" w:rsidRPr="00B63AFC" w:rsidRDefault="00832B5B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78,854</w:t>
            </w:r>
          </w:p>
        </w:tc>
        <w:tc>
          <w:tcPr>
            <w:tcW w:w="270" w:type="dxa"/>
          </w:tcPr>
          <w:p w14:paraId="69A0484A" w14:textId="77777777" w:rsidR="00832B5B" w:rsidRPr="00B63AFC" w:rsidRDefault="00832B5B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234AC" w14:textId="295DBAC3" w:rsidR="00832B5B" w:rsidRPr="00B63AFC" w:rsidRDefault="00B9577F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B63AF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69,</w:t>
            </w:r>
            <w:r w:rsidR="00F4111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854</w:t>
            </w:r>
          </w:p>
        </w:tc>
        <w:tc>
          <w:tcPr>
            <w:tcW w:w="270" w:type="dxa"/>
          </w:tcPr>
          <w:p w14:paraId="00AB72A5" w14:textId="77777777" w:rsidR="00832B5B" w:rsidRPr="00B63AFC" w:rsidRDefault="00832B5B" w:rsidP="00832B5B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9D458" w14:textId="00592A35" w:rsidR="00832B5B" w:rsidRPr="00B63AFC" w:rsidRDefault="00832B5B" w:rsidP="00B63AFC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71,469</w:t>
            </w:r>
          </w:p>
        </w:tc>
      </w:tr>
    </w:tbl>
    <w:p w14:paraId="1214DD17" w14:textId="77777777" w:rsidR="004B3843" w:rsidRDefault="004B3843" w:rsidP="004B38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1E8C0533" w14:textId="70D0B74C" w:rsidR="00A77D7D" w:rsidRPr="006B07E9" w:rsidRDefault="00A77D7D" w:rsidP="009347D4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ภาษีเงินได้</w:t>
      </w:r>
    </w:p>
    <w:p w14:paraId="6EE42918" w14:textId="77777777" w:rsidR="003C2C0C" w:rsidRPr="004B3843" w:rsidRDefault="003C2C0C" w:rsidP="00AB075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990"/>
        <w:gridCol w:w="263"/>
        <w:gridCol w:w="997"/>
        <w:gridCol w:w="263"/>
        <w:gridCol w:w="997"/>
        <w:gridCol w:w="263"/>
        <w:gridCol w:w="997"/>
      </w:tblGrid>
      <w:tr w:rsidR="008208EF" w:rsidRPr="004A1AD1" w14:paraId="3812E405" w14:textId="77777777" w:rsidTr="00AF746D">
        <w:trPr>
          <w:tblHeader/>
        </w:trPr>
        <w:tc>
          <w:tcPr>
            <w:tcW w:w="3600" w:type="dxa"/>
          </w:tcPr>
          <w:p w14:paraId="42097082" w14:textId="1BE52D56" w:rsidR="008208EF" w:rsidRPr="004A1AD1" w:rsidRDefault="009014A7" w:rsidP="009347D4">
            <w:pPr>
              <w:tabs>
                <w:tab w:val="left" w:pos="540"/>
              </w:tabs>
              <w:ind w:right="-108" w:hanging="6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A1AD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</w:t>
            </w:r>
            <w:r w:rsidRPr="004A1AD1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รับรู้</w:t>
            </w:r>
            <w:r w:rsidRPr="004A1AD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900" w:type="dxa"/>
          </w:tcPr>
          <w:p w14:paraId="7F2E0F8D" w14:textId="77777777" w:rsidR="008208EF" w:rsidRPr="004A1AD1" w:rsidRDefault="008208EF" w:rsidP="00E1171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25179CBE" w14:textId="44ACF010" w:rsidR="008208EF" w:rsidRPr="004A1AD1" w:rsidRDefault="008208EF" w:rsidP="0081528D">
            <w:pPr>
              <w:tabs>
                <w:tab w:val="left" w:pos="501"/>
                <w:tab w:val="center" w:pos="1133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A1AD1">
              <w:rPr>
                <w:rFonts w:ascii="Angsana New" w:hAnsi="Angsana New"/>
                <w:bCs/>
                <w:sz w:val="28"/>
                <w:szCs w:val="28"/>
                <w:cs/>
              </w:rPr>
              <w:t>ง</w:t>
            </w:r>
            <w:r w:rsidR="0081528D" w:rsidRPr="004A1AD1">
              <w:rPr>
                <w:rFonts w:ascii="Angsana New" w:hAnsi="Angsana New" w:hint="cs"/>
                <w:bCs/>
                <w:sz w:val="28"/>
                <w:szCs w:val="28"/>
                <w:cs/>
              </w:rPr>
              <w:t>บ</w:t>
            </w:r>
            <w:r w:rsidRPr="004A1AD1">
              <w:rPr>
                <w:rFonts w:ascii="Angsana New" w:hAnsi="Angsana New"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63" w:type="dxa"/>
          </w:tcPr>
          <w:p w14:paraId="15E4FD11" w14:textId="77777777" w:rsidR="008208EF" w:rsidRPr="004A1AD1" w:rsidRDefault="008208EF" w:rsidP="00E1171E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57" w:type="dxa"/>
            <w:gridSpan w:val="3"/>
          </w:tcPr>
          <w:p w14:paraId="0CCD3910" w14:textId="77777777" w:rsidR="008208EF" w:rsidRPr="004A1AD1" w:rsidRDefault="008208EF" w:rsidP="00E1171E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A1AD1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43E6" w:rsidRPr="004A1AD1" w14:paraId="5CD1CCC0" w14:textId="77777777" w:rsidTr="00AF746D">
        <w:trPr>
          <w:tblHeader/>
        </w:trPr>
        <w:tc>
          <w:tcPr>
            <w:tcW w:w="3600" w:type="dxa"/>
          </w:tcPr>
          <w:p w14:paraId="47C2590D" w14:textId="77777777" w:rsidR="00DD43E6" w:rsidRPr="004A1AD1" w:rsidRDefault="00DD43E6" w:rsidP="009347D4">
            <w:pPr>
              <w:pStyle w:val="BodyText"/>
              <w:spacing w:after="0"/>
              <w:ind w:hanging="6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05DF1B46" w14:textId="7E87D007" w:rsidR="00DD43E6" w:rsidRPr="004A1AD1" w:rsidRDefault="00DD43E6" w:rsidP="00AF746D">
            <w:pPr>
              <w:pStyle w:val="BodyText"/>
              <w:spacing w:after="0"/>
              <w:ind w:left="-560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B25EDD9" w14:textId="6B6E3119" w:rsidR="00DD43E6" w:rsidRPr="004A1AD1" w:rsidRDefault="00C605FF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526B5" w:rsidRPr="004A1AD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922781F" w14:textId="77777777" w:rsidR="00DD43E6" w:rsidRPr="004A1AD1" w:rsidRDefault="00DD43E6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A671262" w14:textId="2DBD2F57" w:rsidR="00DD43E6" w:rsidRPr="004A1AD1" w:rsidRDefault="00C605FF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526B5" w:rsidRPr="004A1AD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14:paraId="7F38FA43" w14:textId="77777777" w:rsidR="00DD43E6" w:rsidRPr="004A1AD1" w:rsidRDefault="00DD43E6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7E5D32D" w14:textId="6DB9F005" w:rsidR="00DD43E6" w:rsidRPr="004A1AD1" w:rsidRDefault="00C605FF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526B5" w:rsidRPr="004A1AD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6E3427C" w14:textId="77777777" w:rsidR="00DD43E6" w:rsidRPr="004A1AD1" w:rsidRDefault="00DD43E6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77A606B" w14:textId="74BA1895" w:rsidR="00DD43E6" w:rsidRPr="004A1AD1" w:rsidRDefault="00C605FF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526B5" w:rsidRPr="004A1AD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8208EF" w:rsidRPr="004A1AD1" w14:paraId="06DF1A9B" w14:textId="77777777" w:rsidTr="00AF746D">
        <w:trPr>
          <w:tblHeader/>
        </w:trPr>
        <w:tc>
          <w:tcPr>
            <w:tcW w:w="3600" w:type="dxa"/>
          </w:tcPr>
          <w:p w14:paraId="77A8C075" w14:textId="77777777" w:rsidR="008208EF" w:rsidRPr="004A1AD1" w:rsidRDefault="008208EF" w:rsidP="009347D4">
            <w:pPr>
              <w:pStyle w:val="BodyText"/>
              <w:spacing w:after="0"/>
              <w:ind w:hanging="6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1FEC3920" w14:textId="77777777" w:rsidR="008208EF" w:rsidRPr="004A1AD1" w:rsidRDefault="008208EF" w:rsidP="00E1171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44583467" w14:textId="77777777" w:rsidR="008208EF" w:rsidRPr="004A1AD1" w:rsidRDefault="00956942" w:rsidP="00956942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4A1AD1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</w:t>
            </w:r>
            <w:r w:rsidR="008208EF" w:rsidRPr="004A1AD1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6526B5" w:rsidRPr="004A1AD1" w14:paraId="6291BAC4" w14:textId="77777777" w:rsidTr="00AF746D">
        <w:tc>
          <w:tcPr>
            <w:tcW w:w="3600" w:type="dxa"/>
          </w:tcPr>
          <w:p w14:paraId="7266AE1E" w14:textId="77777777" w:rsidR="006526B5" w:rsidRPr="004A1AD1" w:rsidRDefault="006526B5" w:rsidP="009347D4">
            <w:pPr>
              <w:tabs>
                <w:tab w:val="left" w:pos="540"/>
              </w:tabs>
              <w:ind w:right="-108" w:hanging="68"/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สำหรับงวดปัจจุบัน </w:t>
            </w:r>
          </w:p>
        </w:tc>
        <w:tc>
          <w:tcPr>
            <w:tcW w:w="900" w:type="dxa"/>
          </w:tcPr>
          <w:p w14:paraId="68329FAB" w14:textId="77777777" w:rsidR="006526B5" w:rsidRPr="004A1AD1" w:rsidRDefault="006526B5" w:rsidP="006526B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245D2D" w14:textId="07DFF1C9" w:rsidR="006526B5" w:rsidRPr="004A1AD1" w:rsidRDefault="004E7E2B" w:rsidP="006526B5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82C20"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882C20"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90</w:t>
            </w:r>
            <w:r w:rsidR="005A3B14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3" w:type="dxa"/>
          </w:tcPr>
          <w:p w14:paraId="0317836F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3819E502" w14:textId="71DCFA1E" w:rsidR="006526B5" w:rsidRPr="004A1AD1" w:rsidRDefault="006526B5" w:rsidP="00D308A4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5,</w:t>
            </w:r>
            <w:r w:rsidRPr="004A1AD1"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  <w:t>099</w:t>
            </w:r>
          </w:p>
        </w:tc>
        <w:tc>
          <w:tcPr>
            <w:tcW w:w="263" w:type="dxa"/>
          </w:tcPr>
          <w:p w14:paraId="54735399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675AE534" w14:textId="140DB021" w:rsidR="006526B5" w:rsidRPr="004A1AD1" w:rsidRDefault="002B4891" w:rsidP="00D308A4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A1AD1"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  <w:t>23,023</w:t>
            </w:r>
          </w:p>
        </w:tc>
        <w:tc>
          <w:tcPr>
            <w:tcW w:w="263" w:type="dxa"/>
          </w:tcPr>
          <w:p w14:paraId="2517E6D1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20FE9B1F" w14:textId="436FB5B7" w:rsidR="006526B5" w:rsidRPr="004A1AD1" w:rsidRDefault="006526B5" w:rsidP="00D308A4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A1AD1"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  <w:t>3,609</w:t>
            </w:r>
          </w:p>
        </w:tc>
      </w:tr>
      <w:tr w:rsidR="006526B5" w:rsidRPr="00531F17" w14:paraId="6D2FD090" w14:textId="77777777" w:rsidTr="00AF746D">
        <w:tc>
          <w:tcPr>
            <w:tcW w:w="3600" w:type="dxa"/>
            <w:shd w:val="clear" w:color="auto" w:fill="auto"/>
          </w:tcPr>
          <w:p w14:paraId="0BB6EE7D" w14:textId="77777777" w:rsidR="006526B5" w:rsidRPr="00531F17" w:rsidRDefault="006526B5" w:rsidP="009347D4">
            <w:pPr>
              <w:tabs>
                <w:tab w:val="left" w:pos="540"/>
              </w:tabs>
              <w:spacing w:line="240" w:lineRule="auto"/>
              <w:ind w:right="-108" w:hanging="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3E7D980" w14:textId="77777777" w:rsidR="006526B5" w:rsidRPr="00531F17" w:rsidRDefault="006526B5" w:rsidP="006526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8FBDCB" w14:textId="77777777" w:rsidR="006526B5" w:rsidRPr="00531F17" w:rsidRDefault="006526B5" w:rsidP="006526B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5570FAB9" w14:textId="77777777" w:rsidR="006526B5" w:rsidRPr="00531F17" w:rsidRDefault="006526B5" w:rsidP="006526B5">
            <w:pPr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6A4F6D49" w14:textId="77777777" w:rsidR="006526B5" w:rsidRPr="00531F17" w:rsidRDefault="006526B5" w:rsidP="006526B5">
            <w:pPr>
              <w:pStyle w:val="acctfourfigures"/>
              <w:tabs>
                <w:tab w:val="clear" w:pos="765"/>
              </w:tabs>
              <w:spacing w:line="240" w:lineRule="auto"/>
              <w:ind w:left="-126" w:right="6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042080CF" w14:textId="77777777" w:rsidR="006526B5" w:rsidRPr="00531F17" w:rsidRDefault="006526B5" w:rsidP="006526B5">
            <w:pPr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6DFA3F44" w14:textId="77777777" w:rsidR="006526B5" w:rsidRPr="00531F17" w:rsidRDefault="006526B5" w:rsidP="00D308A4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Cs w:val="22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345A0B24" w14:textId="77777777" w:rsidR="006526B5" w:rsidRPr="00531F17" w:rsidRDefault="006526B5" w:rsidP="006526B5">
            <w:pPr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7D6A2C3B" w14:textId="77777777" w:rsidR="006526B5" w:rsidRPr="00531F17" w:rsidRDefault="006526B5" w:rsidP="00D308A4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Cs w:val="22"/>
                <w:lang w:val="en-US" w:bidi="th-TH"/>
              </w:rPr>
            </w:pPr>
          </w:p>
        </w:tc>
      </w:tr>
      <w:tr w:rsidR="006526B5" w:rsidRPr="004A1AD1" w14:paraId="51C80F30" w14:textId="77777777" w:rsidTr="00AF746D">
        <w:tc>
          <w:tcPr>
            <w:tcW w:w="3600" w:type="dxa"/>
            <w:shd w:val="clear" w:color="auto" w:fill="auto"/>
          </w:tcPr>
          <w:p w14:paraId="5E610B56" w14:textId="77777777" w:rsidR="006526B5" w:rsidRPr="004A1AD1" w:rsidRDefault="006526B5" w:rsidP="009347D4">
            <w:pPr>
              <w:tabs>
                <w:tab w:val="left" w:pos="540"/>
              </w:tabs>
              <w:ind w:right="-108" w:hanging="68"/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A1AD1"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4BFCD927" w14:textId="77777777" w:rsidR="006526B5" w:rsidRPr="004A1AD1" w:rsidRDefault="006526B5" w:rsidP="006526B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23911F" w14:textId="1D908450" w:rsidR="006526B5" w:rsidRPr="004A1AD1" w:rsidRDefault="006526B5" w:rsidP="006526B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758337F0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4605DEAF" w14:textId="77777777" w:rsidR="006526B5" w:rsidRPr="004A1AD1" w:rsidRDefault="006526B5" w:rsidP="006526B5">
            <w:pPr>
              <w:pStyle w:val="acctfourfigures"/>
              <w:tabs>
                <w:tab w:val="clear" w:pos="765"/>
              </w:tabs>
              <w:spacing w:line="240" w:lineRule="auto"/>
              <w:ind w:left="-126"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A3CBA03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6B8E825" w14:textId="77777777" w:rsidR="006526B5" w:rsidRPr="004A1AD1" w:rsidRDefault="006526B5" w:rsidP="00D308A4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6EAEB239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EF82C4B" w14:textId="77777777" w:rsidR="006526B5" w:rsidRPr="004A1AD1" w:rsidRDefault="006526B5" w:rsidP="00D308A4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526B5" w:rsidRPr="004A1AD1" w14:paraId="39CC6ADA" w14:textId="77777777" w:rsidTr="00AF746D">
        <w:tc>
          <w:tcPr>
            <w:tcW w:w="3600" w:type="dxa"/>
            <w:shd w:val="clear" w:color="auto" w:fill="auto"/>
          </w:tcPr>
          <w:p w14:paraId="02FB8B65" w14:textId="77777777" w:rsidR="006526B5" w:rsidRPr="004A1AD1" w:rsidRDefault="006526B5" w:rsidP="009347D4">
            <w:pPr>
              <w:tabs>
                <w:tab w:val="left" w:pos="540"/>
              </w:tabs>
              <w:ind w:right="-108" w:hanging="68"/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900" w:type="dxa"/>
            <w:shd w:val="clear" w:color="auto" w:fill="auto"/>
          </w:tcPr>
          <w:p w14:paraId="071F44D6" w14:textId="52637B60" w:rsidR="006526B5" w:rsidRPr="004A1AD1" w:rsidRDefault="006526B5" w:rsidP="006526B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A0807D" w14:textId="76B58B96" w:rsidR="006526B5" w:rsidRPr="004A1AD1" w:rsidRDefault="004E7E2B" w:rsidP="00503BB8">
            <w:pPr>
              <w:pStyle w:val="acctfourfigures"/>
              <w:tabs>
                <w:tab w:val="clear" w:pos="765"/>
                <w:tab w:val="left" w:pos="697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</w:rPr>
              <w:t>(</w:t>
            </w:r>
            <w:r w:rsidR="009E477D">
              <w:rPr>
                <w:rFonts w:ascii="Angsana New" w:hAnsi="Angsana New"/>
                <w:sz w:val="28"/>
                <w:szCs w:val="28"/>
              </w:rPr>
              <w:t>4</w:t>
            </w:r>
            <w:r w:rsidRPr="004A1AD1">
              <w:rPr>
                <w:rFonts w:ascii="Angsana New" w:hAnsi="Angsana New"/>
                <w:sz w:val="28"/>
                <w:szCs w:val="28"/>
              </w:rPr>
              <w:t>,</w:t>
            </w:r>
            <w:r w:rsidR="009E477D">
              <w:rPr>
                <w:rFonts w:ascii="Angsana New" w:hAnsi="Angsana New"/>
                <w:sz w:val="28"/>
                <w:szCs w:val="28"/>
              </w:rPr>
              <w:t>0</w:t>
            </w:r>
            <w:r w:rsidR="006457FC">
              <w:rPr>
                <w:rFonts w:ascii="Angsana New" w:hAnsi="Angsana New"/>
                <w:sz w:val="28"/>
                <w:szCs w:val="28"/>
              </w:rPr>
              <w:t>58</w:t>
            </w:r>
            <w:r w:rsidRPr="004A1AD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96E1578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5F3A4D85" w14:textId="18725A20" w:rsidR="006526B5" w:rsidRPr="004A1AD1" w:rsidRDefault="006526B5" w:rsidP="00747F3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</w:rPr>
              <w:t>(</w:t>
            </w: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Pr="004A1AD1">
              <w:rPr>
                <w:rFonts w:ascii="Angsana New" w:hAnsi="Angsana New"/>
                <w:sz w:val="28"/>
                <w:szCs w:val="28"/>
              </w:rPr>
              <w:t>,</w:t>
            </w:r>
            <w:r w:rsidRPr="004A1AD1"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  <w:t>296</w:t>
            </w:r>
            <w:r w:rsidRPr="004A1AD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ABCD89B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19CEA4BA" w14:textId="34C303BE" w:rsidR="006526B5" w:rsidRPr="004A1AD1" w:rsidRDefault="004E7E2B" w:rsidP="00747F3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A1AD1"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1540FC"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Pr="004A1AD1"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1540FC"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  <w:t>945</w:t>
            </w:r>
            <w:r w:rsidRPr="004A1AD1"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792350F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2F0A50D9" w14:textId="6B65F016" w:rsidR="006526B5" w:rsidRPr="004A1AD1" w:rsidRDefault="006526B5" w:rsidP="00747F3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A1AD1"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  <w:t>(12,095)</w:t>
            </w:r>
          </w:p>
        </w:tc>
      </w:tr>
      <w:tr w:rsidR="006526B5" w:rsidRPr="004A1AD1" w14:paraId="7DD4FBCE" w14:textId="77777777" w:rsidTr="00AF746D">
        <w:tc>
          <w:tcPr>
            <w:tcW w:w="3600" w:type="dxa"/>
            <w:shd w:val="clear" w:color="auto" w:fill="auto"/>
          </w:tcPr>
          <w:p w14:paraId="722BF4C0" w14:textId="77777777" w:rsidR="006526B5" w:rsidRPr="004A1AD1" w:rsidRDefault="006526B5" w:rsidP="009347D4">
            <w:pPr>
              <w:tabs>
                <w:tab w:val="left" w:pos="540"/>
              </w:tabs>
              <w:ind w:right="-108" w:hanging="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1B595580" w14:textId="77777777" w:rsidR="006526B5" w:rsidRPr="004A1AD1" w:rsidRDefault="006526B5" w:rsidP="006526B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31CAC5" w14:textId="534ECCDA" w:rsidR="006526B5" w:rsidRPr="004A1AD1" w:rsidRDefault="004E7E2B" w:rsidP="00D308A4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1AD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6457FC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4A1AD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457FC">
              <w:rPr>
                <w:rFonts w:ascii="Angsana New" w:hAnsi="Angsana New"/>
                <w:b/>
                <w:bCs/>
                <w:sz w:val="28"/>
                <w:szCs w:val="28"/>
              </w:rPr>
              <w:t>849</w:t>
            </w:r>
          </w:p>
        </w:tc>
        <w:tc>
          <w:tcPr>
            <w:tcW w:w="263" w:type="dxa"/>
            <w:shd w:val="clear" w:color="auto" w:fill="auto"/>
          </w:tcPr>
          <w:p w14:paraId="0A3CB50C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FA39CA" w14:textId="5069029F" w:rsidR="006526B5" w:rsidRPr="004A1AD1" w:rsidRDefault="006526B5" w:rsidP="00747F3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1AD1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A1AD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Pr="004A1AD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A1A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197</w:t>
            </w:r>
            <w:r w:rsidRPr="004A1AD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B87EF91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FE912D" w14:textId="61C28F0D" w:rsidR="006526B5" w:rsidRPr="004A1AD1" w:rsidRDefault="00995C99" w:rsidP="00D308A4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19</w:t>
            </w:r>
            <w:r w:rsidR="00EA2ADA" w:rsidRPr="004A1A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078</w:t>
            </w:r>
          </w:p>
        </w:tc>
        <w:tc>
          <w:tcPr>
            <w:tcW w:w="263" w:type="dxa"/>
            <w:shd w:val="clear" w:color="auto" w:fill="auto"/>
          </w:tcPr>
          <w:p w14:paraId="49143CCB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6D2298" w14:textId="7D14A36D" w:rsidR="006526B5" w:rsidRPr="004A1AD1" w:rsidRDefault="006526B5" w:rsidP="00747F3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A1A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(8,486)</w:t>
            </w:r>
          </w:p>
        </w:tc>
      </w:tr>
    </w:tbl>
    <w:p w14:paraId="6ECCFED3" w14:textId="53582CD5" w:rsidR="003D3F92" w:rsidRPr="00531F17" w:rsidRDefault="003D3F92">
      <w:pPr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70"/>
        <w:gridCol w:w="1080"/>
        <w:gridCol w:w="270"/>
        <w:gridCol w:w="1080"/>
      </w:tblGrid>
      <w:tr w:rsidR="008208EF" w:rsidRPr="004A1AD1" w14:paraId="20ADEDE4" w14:textId="77777777" w:rsidTr="004A1AD1">
        <w:trPr>
          <w:tblHeader/>
        </w:trPr>
        <w:tc>
          <w:tcPr>
            <w:tcW w:w="4140" w:type="dxa"/>
            <w:shd w:val="clear" w:color="auto" w:fill="auto"/>
          </w:tcPr>
          <w:p w14:paraId="36884E33" w14:textId="136F8F97" w:rsidR="008208EF" w:rsidRPr="004A1AD1" w:rsidRDefault="00C70C02" w:rsidP="009347D4">
            <w:pPr>
              <w:tabs>
                <w:tab w:val="left" w:pos="501"/>
                <w:tab w:val="center" w:pos="1133"/>
              </w:tabs>
              <w:ind w:right="-108" w:hanging="1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A1AD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br w:type="page"/>
            </w:r>
            <w:r w:rsidR="00D52C29" w:rsidRPr="004A1AD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  <w:shd w:val="clear" w:color="auto" w:fill="auto"/>
          </w:tcPr>
          <w:p w14:paraId="262CD32B" w14:textId="77777777" w:rsidR="008208EF" w:rsidRPr="004A1AD1" w:rsidRDefault="008208EF" w:rsidP="00E1171E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A1AD1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08EF" w:rsidRPr="004A1AD1" w14:paraId="5E4A231A" w14:textId="77777777" w:rsidTr="004A1AD1">
        <w:trPr>
          <w:tblHeader/>
        </w:trPr>
        <w:tc>
          <w:tcPr>
            <w:tcW w:w="4140" w:type="dxa"/>
            <w:shd w:val="clear" w:color="auto" w:fill="auto"/>
          </w:tcPr>
          <w:p w14:paraId="4B8C126D" w14:textId="77777777" w:rsidR="008208EF" w:rsidRPr="004A1AD1" w:rsidRDefault="008208EF" w:rsidP="009347D4">
            <w:pPr>
              <w:spacing w:line="240" w:lineRule="auto"/>
              <w:ind w:right="-108" w:hanging="14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7ABCE31" w14:textId="55C9F36C" w:rsidR="008208EF" w:rsidRPr="004A1AD1" w:rsidRDefault="00C605FF" w:rsidP="003C2C0C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A1AD1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6526B5" w:rsidRPr="004A1AD1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5120B88" w14:textId="77777777" w:rsidR="008208EF" w:rsidRPr="004A1AD1" w:rsidRDefault="008208EF" w:rsidP="003C2C0C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0516986" w14:textId="04F9F9CD" w:rsidR="008208EF" w:rsidRPr="004A1AD1" w:rsidRDefault="00C605FF" w:rsidP="003C2C0C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A1AD1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6526B5" w:rsidRPr="004A1AD1"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</w:tr>
      <w:tr w:rsidR="008208EF" w:rsidRPr="004A1AD1" w14:paraId="2D301A0E" w14:textId="77777777" w:rsidTr="004A1AD1">
        <w:trPr>
          <w:tblHeader/>
        </w:trPr>
        <w:tc>
          <w:tcPr>
            <w:tcW w:w="4140" w:type="dxa"/>
            <w:shd w:val="clear" w:color="auto" w:fill="auto"/>
          </w:tcPr>
          <w:p w14:paraId="5D318C16" w14:textId="77777777" w:rsidR="008208EF" w:rsidRPr="004A1AD1" w:rsidRDefault="008208EF" w:rsidP="009347D4">
            <w:pPr>
              <w:ind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D81A8F" w14:textId="77777777" w:rsidR="008208EF" w:rsidRPr="004A1AD1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0D7FAF60" w14:textId="77777777" w:rsidR="008208EF" w:rsidRPr="004A1AD1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4A1AD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677BE07" w14:textId="77777777" w:rsidR="008208EF" w:rsidRPr="004A1AD1" w:rsidRDefault="008208EF" w:rsidP="00E1171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AC20FAC" w14:textId="77777777" w:rsidR="008208EF" w:rsidRPr="004A1AD1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1E02083" w14:textId="77777777" w:rsidR="008208EF" w:rsidRPr="004A1AD1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4A1AD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</w:t>
            </w:r>
            <w:r w:rsidR="008208EF" w:rsidRPr="004A1AD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  <w:tc>
          <w:tcPr>
            <w:tcW w:w="270" w:type="dxa"/>
            <w:shd w:val="clear" w:color="auto" w:fill="auto"/>
          </w:tcPr>
          <w:p w14:paraId="7E4C120F" w14:textId="77777777" w:rsidR="008208EF" w:rsidRPr="004A1AD1" w:rsidRDefault="008208EF" w:rsidP="00E1171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5DCCCC" w14:textId="77777777" w:rsidR="008208EF" w:rsidRPr="004A1AD1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748697FB" w14:textId="77777777" w:rsidR="008208EF" w:rsidRPr="004A1AD1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A1AD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A816B45" w14:textId="77777777" w:rsidR="008208EF" w:rsidRPr="004A1AD1" w:rsidRDefault="008208EF" w:rsidP="00E1171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1FD3646" w14:textId="77777777" w:rsidR="008208EF" w:rsidRPr="004A1AD1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A17C6BC" w14:textId="77777777" w:rsidR="008208EF" w:rsidRPr="004A1AD1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4A1AD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</w:t>
            </w:r>
            <w:r w:rsidR="008208EF" w:rsidRPr="004A1AD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6526B5" w:rsidRPr="004A1AD1" w14:paraId="32180E42" w14:textId="77777777" w:rsidTr="004A1AD1">
        <w:tc>
          <w:tcPr>
            <w:tcW w:w="4140" w:type="dxa"/>
            <w:shd w:val="clear" w:color="auto" w:fill="auto"/>
          </w:tcPr>
          <w:p w14:paraId="296449F4" w14:textId="05243285" w:rsidR="006526B5" w:rsidRPr="004A1AD1" w:rsidRDefault="006526B5" w:rsidP="009347D4">
            <w:pPr>
              <w:ind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0775D855" w14:textId="77777777" w:rsidR="006526B5" w:rsidRPr="004A1AD1" w:rsidRDefault="006526B5" w:rsidP="006526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EF8DB51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C02933C" w14:textId="14DC161F" w:rsidR="006526B5" w:rsidRPr="008E74BE" w:rsidRDefault="00FE430E" w:rsidP="006526B5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FE430E">
              <w:rPr>
                <w:rFonts w:ascii="Angsana New" w:hAnsi="Angsana New"/>
                <w:sz w:val="28"/>
                <w:szCs w:val="28"/>
              </w:rPr>
              <w:t>36</w:t>
            </w:r>
            <w:r w:rsidR="000916D1">
              <w:rPr>
                <w:rFonts w:ascii="Angsana New" w:hAnsi="Angsana New"/>
                <w:sz w:val="28"/>
                <w:szCs w:val="28"/>
              </w:rPr>
              <w:t>2</w:t>
            </w:r>
            <w:r w:rsidRPr="00FE430E">
              <w:rPr>
                <w:rFonts w:ascii="Angsana New" w:hAnsi="Angsana New"/>
                <w:sz w:val="28"/>
                <w:szCs w:val="28"/>
              </w:rPr>
              <w:t>,</w:t>
            </w:r>
            <w:r w:rsidR="000916D1">
              <w:rPr>
                <w:rFonts w:ascii="Angsana New" w:hAnsi="Angsana New"/>
                <w:sz w:val="28"/>
                <w:szCs w:val="28"/>
              </w:rPr>
              <w:t>057</w:t>
            </w:r>
          </w:p>
        </w:tc>
        <w:tc>
          <w:tcPr>
            <w:tcW w:w="270" w:type="dxa"/>
            <w:shd w:val="clear" w:color="auto" w:fill="auto"/>
          </w:tcPr>
          <w:p w14:paraId="49D73259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B35A18" w14:textId="06F89A42" w:rsidR="006526B5" w:rsidRPr="004A1AD1" w:rsidRDefault="006526B5" w:rsidP="006526B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943BC8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7C66B88" w14:textId="11C20D0F" w:rsidR="006526B5" w:rsidRPr="004A1AD1" w:rsidRDefault="006526B5" w:rsidP="006526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20364F" w:rsidRPr="004A1AD1">
              <w:rPr>
                <w:rFonts w:ascii="Angsana New" w:hAnsi="Angsana New"/>
                <w:sz w:val="28"/>
                <w:szCs w:val="28"/>
                <w:lang w:val="en-US"/>
              </w:rPr>
              <w:t>3,812</w:t>
            </w:r>
          </w:p>
        </w:tc>
      </w:tr>
      <w:tr w:rsidR="006526B5" w:rsidRPr="004A1AD1" w14:paraId="610DC15F" w14:textId="77777777" w:rsidTr="004A1AD1">
        <w:tc>
          <w:tcPr>
            <w:tcW w:w="4140" w:type="dxa"/>
            <w:shd w:val="clear" w:color="auto" w:fill="auto"/>
          </w:tcPr>
          <w:p w14:paraId="5FE7C940" w14:textId="77777777" w:rsidR="006526B5" w:rsidRPr="004A1AD1" w:rsidRDefault="006526B5" w:rsidP="009347D4">
            <w:pPr>
              <w:ind w:hanging="14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A207CD5" w14:textId="017CBCE8" w:rsidR="006526B5" w:rsidRPr="004A1AD1" w:rsidRDefault="006526B5" w:rsidP="006526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4A1AD1">
              <w:rPr>
                <w:rFonts w:ascii="Angsana New" w:hAnsi="Angsana New"/>
                <w:sz w:val="28"/>
                <w:szCs w:val="28"/>
              </w:rPr>
              <w:t>.</w:t>
            </w: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2B61D664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636A7A17" w14:textId="627739DD" w:rsidR="006526B5" w:rsidRPr="008E74BE" w:rsidRDefault="00A92EC1" w:rsidP="006526B5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A92EC1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AD4D4A">
              <w:rPr>
                <w:rFonts w:ascii="Angsana New" w:hAnsi="Angsana New"/>
                <w:sz w:val="28"/>
                <w:szCs w:val="28"/>
                <w:lang w:val="en-US" w:bidi="th-TH"/>
              </w:rPr>
              <w:t>2,</w:t>
            </w:r>
            <w:r w:rsidR="000916D1">
              <w:rPr>
                <w:rFonts w:ascii="Angsana New" w:hAnsi="Angsana New"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270" w:type="dxa"/>
            <w:shd w:val="clear" w:color="auto" w:fill="auto"/>
          </w:tcPr>
          <w:p w14:paraId="06DAB44D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43AFB0" w14:textId="1BBCD264" w:rsidR="006526B5" w:rsidRPr="004A1AD1" w:rsidRDefault="006526B5" w:rsidP="006526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4A1AD1">
              <w:rPr>
                <w:rFonts w:ascii="Angsana New" w:hAnsi="Angsana New"/>
                <w:sz w:val="28"/>
                <w:szCs w:val="28"/>
              </w:rPr>
              <w:t>.</w:t>
            </w: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2B7B1E1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C2FCE64" w14:textId="2A2890CD" w:rsidR="006526B5" w:rsidRPr="004A1AD1" w:rsidRDefault="006526B5" w:rsidP="006526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12,</w:t>
            </w:r>
            <w:r w:rsidR="00F43B07"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762</w:t>
            </w:r>
          </w:p>
        </w:tc>
      </w:tr>
      <w:tr w:rsidR="006526B5" w:rsidRPr="004A1AD1" w14:paraId="3B83A3AF" w14:textId="77777777" w:rsidTr="004A1AD1">
        <w:tc>
          <w:tcPr>
            <w:tcW w:w="4140" w:type="dxa"/>
            <w:shd w:val="clear" w:color="auto" w:fill="auto"/>
          </w:tcPr>
          <w:p w14:paraId="2A88A494" w14:textId="1BE9E9D2" w:rsidR="006526B5" w:rsidRPr="004A1AD1" w:rsidRDefault="006526B5" w:rsidP="00183BD0">
            <w:pPr>
              <w:ind w:left="162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571E9370" w14:textId="77777777" w:rsidR="006526B5" w:rsidRPr="004A1AD1" w:rsidRDefault="006526B5" w:rsidP="006526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B0B0914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168127F" w14:textId="0F49A688" w:rsidR="006526B5" w:rsidRPr="00A92EC1" w:rsidRDefault="002E7AA9" w:rsidP="006526B5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92EC1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D4D4A">
              <w:rPr>
                <w:rFonts w:ascii="Angsana New" w:hAnsi="Angsana New"/>
                <w:sz w:val="28"/>
                <w:szCs w:val="28"/>
                <w:lang w:val="en-US" w:bidi="th-TH"/>
              </w:rPr>
              <w:t>49,</w:t>
            </w:r>
            <w:r w:rsidR="000916D1">
              <w:rPr>
                <w:rFonts w:ascii="Angsana New" w:hAnsi="Angsana New"/>
                <w:sz w:val="28"/>
                <w:szCs w:val="28"/>
                <w:lang w:val="en-US" w:bidi="th-TH"/>
              </w:rPr>
              <w:t>624</w:t>
            </w:r>
            <w:r w:rsidRPr="00A92EC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9A3787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510206" w14:textId="77777777" w:rsidR="006526B5" w:rsidRPr="004A1AD1" w:rsidRDefault="006526B5" w:rsidP="006526B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C76633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A895B3" w14:textId="007B4087" w:rsidR="006526B5" w:rsidRPr="004A1AD1" w:rsidRDefault="006526B5" w:rsidP="006526B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(14,469)</w:t>
            </w:r>
          </w:p>
        </w:tc>
      </w:tr>
      <w:tr w:rsidR="006526B5" w:rsidRPr="004A1AD1" w14:paraId="7A5AA6F3" w14:textId="77777777" w:rsidTr="004A1AD1">
        <w:tc>
          <w:tcPr>
            <w:tcW w:w="4140" w:type="dxa"/>
            <w:shd w:val="clear" w:color="auto" w:fill="auto"/>
          </w:tcPr>
          <w:p w14:paraId="67C03AB1" w14:textId="451D3F99" w:rsidR="006526B5" w:rsidRPr="004A1AD1" w:rsidRDefault="006526B5" w:rsidP="00183BD0">
            <w:pPr>
              <w:ind w:left="162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สิทธิประโยชน์ทางภาษี</w:t>
            </w:r>
          </w:p>
        </w:tc>
        <w:tc>
          <w:tcPr>
            <w:tcW w:w="1080" w:type="dxa"/>
            <w:shd w:val="clear" w:color="auto" w:fill="auto"/>
          </w:tcPr>
          <w:p w14:paraId="549888B1" w14:textId="77777777" w:rsidR="006526B5" w:rsidRPr="004A1AD1" w:rsidRDefault="006526B5" w:rsidP="006526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AC0D9D2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371403A" w14:textId="063AE599" w:rsidR="006526B5" w:rsidRPr="00A92EC1" w:rsidRDefault="002E7AA9" w:rsidP="006526B5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92EC1">
              <w:rPr>
                <w:rFonts w:ascii="Angsana New" w:hAnsi="Angsana New"/>
                <w:sz w:val="28"/>
                <w:szCs w:val="28"/>
                <w:lang w:val="en-US" w:bidi="th-TH"/>
              </w:rPr>
              <w:t>(10,</w:t>
            </w:r>
            <w:r w:rsidR="00E75B76" w:rsidRPr="00A92EC1">
              <w:rPr>
                <w:rFonts w:ascii="Angsana New" w:hAnsi="Angsana New"/>
                <w:sz w:val="28"/>
                <w:szCs w:val="28"/>
                <w:lang w:val="en-US" w:bidi="th-TH"/>
              </w:rPr>
              <w:t>846</w:t>
            </w:r>
            <w:r w:rsidRPr="00A92EC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B9E37D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58F3E7" w14:textId="77777777" w:rsidR="006526B5" w:rsidRPr="004A1AD1" w:rsidRDefault="006526B5" w:rsidP="006526B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918EF4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25FCAA" w14:textId="77CCB45B" w:rsidR="006526B5" w:rsidRPr="004A1AD1" w:rsidRDefault="006526B5" w:rsidP="006526B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(12,590)</w:t>
            </w:r>
          </w:p>
        </w:tc>
      </w:tr>
      <w:tr w:rsidR="006526B5" w:rsidRPr="004A1AD1" w14:paraId="35CFD331" w14:textId="77777777" w:rsidTr="004A1AD1">
        <w:tc>
          <w:tcPr>
            <w:tcW w:w="4140" w:type="dxa"/>
            <w:shd w:val="clear" w:color="auto" w:fill="auto"/>
          </w:tcPr>
          <w:p w14:paraId="02C3A407" w14:textId="77777777" w:rsidR="006526B5" w:rsidRPr="004A1AD1" w:rsidRDefault="006526B5" w:rsidP="00183BD0">
            <w:pPr>
              <w:ind w:left="162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6785BD0" w14:textId="77777777" w:rsidR="006526B5" w:rsidRPr="004A1AD1" w:rsidRDefault="006526B5" w:rsidP="006526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67080A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5AC516E" w14:textId="1AE708D1" w:rsidR="006526B5" w:rsidRPr="008E74BE" w:rsidRDefault="00A92EC1" w:rsidP="006526B5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A92EC1">
              <w:rPr>
                <w:rFonts w:ascii="Angsana New" w:hAnsi="Angsana New"/>
                <w:sz w:val="28"/>
                <w:szCs w:val="28"/>
                <w:lang w:val="en-US" w:bidi="th-TH"/>
              </w:rPr>
              <w:t>16,149</w:t>
            </w:r>
          </w:p>
        </w:tc>
        <w:tc>
          <w:tcPr>
            <w:tcW w:w="270" w:type="dxa"/>
            <w:shd w:val="clear" w:color="auto" w:fill="auto"/>
          </w:tcPr>
          <w:p w14:paraId="6EBCD514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D4764AA" w14:textId="77777777" w:rsidR="006526B5" w:rsidRPr="004A1AD1" w:rsidRDefault="006526B5" w:rsidP="006526B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EDA61A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609ECD7" w14:textId="71D0ADCD" w:rsidR="006526B5" w:rsidRPr="004A1AD1" w:rsidRDefault="006526B5" w:rsidP="006526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14,</w:t>
            </w:r>
            <w:r w:rsidR="006973D9"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448</w:t>
            </w:r>
          </w:p>
        </w:tc>
      </w:tr>
      <w:tr w:rsidR="006526B5" w:rsidRPr="004A1AD1" w14:paraId="427F06F1" w14:textId="77777777" w:rsidTr="004A1AD1">
        <w:tc>
          <w:tcPr>
            <w:tcW w:w="4140" w:type="dxa"/>
            <w:shd w:val="clear" w:color="auto" w:fill="auto"/>
          </w:tcPr>
          <w:p w14:paraId="00E5C58A" w14:textId="10CDDC2E" w:rsidR="006526B5" w:rsidRPr="004A1AD1" w:rsidRDefault="006526B5" w:rsidP="00183BD0">
            <w:pPr>
              <w:ind w:left="162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D7DE3B" w14:textId="77777777" w:rsidR="006526B5" w:rsidRPr="004A1AD1" w:rsidRDefault="006526B5" w:rsidP="006526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753F86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212BE99" w14:textId="29A3113A" w:rsidR="006526B5" w:rsidRPr="008E74BE" w:rsidRDefault="00A92EC1" w:rsidP="006526B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A92EC1">
              <w:rPr>
                <w:rFonts w:ascii="Angsana New" w:hAnsi="Angsana New"/>
                <w:sz w:val="28"/>
                <w:szCs w:val="28"/>
                <w:lang w:val="en-US" w:bidi="th-TH"/>
              </w:rPr>
              <w:t>(14,103)</w:t>
            </w:r>
          </w:p>
        </w:tc>
        <w:tc>
          <w:tcPr>
            <w:tcW w:w="270" w:type="dxa"/>
            <w:shd w:val="clear" w:color="auto" w:fill="auto"/>
          </w:tcPr>
          <w:p w14:paraId="0426DDAF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2133DD7" w14:textId="77777777" w:rsidR="006526B5" w:rsidRPr="004A1AD1" w:rsidRDefault="006526B5" w:rsidP="006526B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3854F3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71F9AB5" w14:textId="58EFCE8A" w:rsidR="006526B5" w:rsidRPr="004A1AD1" w:rsidRDefault="006526B5" w:rsidP="006526B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(10,261)</w:t>
            </w:r>
          </w:p>
        </w:tc>
      </w:tr>
      <w:tr w:rsidR="006526B5" w:rsidRPr="004A1AD1" w14:paraId="4F30779F" w14:textId="77777777" w:rsidTr="004A1AD1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E3A28B0" w14:textId="77777777" w:rsidR="006526B5" w:rsidRPr="004A1AD1" w:rsidRDefault="006526B5" w:rsidP="00183BD0">
            <w:pPr>
              <w:ind w:left="162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ผลขาดทุนในปีปัจจุบัน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37B94F" w14:textId="77777777" w:rsidR="006526B5" w:rsidRPr="004A1AD1" w:rsidRDefault="006526B5" w:rsidP="006526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CCCEF94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0FDF79" w14:textId="28CAA54F" w:rsidR="006526B5" w:rsidRPr="008E74BE" w:rsidRDefault="00A92EC1" w:rsidP="006526B5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A92EC1">
              <w:rPr>
                <w:rFonts w:ascii="Angsana New" w:hAnsi="Angsana New"/>
                <w:sz w:val="28"/>
                <w:szCs w:val="28"/>
                <w:lang w:val="en-US" w:bidi="th-TH"/>
              </w:rPr>
              <w:t>5,862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4FD1594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31828A" w14:textId="77777777" w:rsidR="006526B5" w:rsidRPr="004A1AD1" w:rsidRDefault="006526B5" w:rsidP="006526B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269D5AE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373D1E" w14:textId="0FCB4121" w:rsidR="006526B5" w:rsidRPr="004A1AD1" w:rsidRDefault="006526B5" w:rsidP="006526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4,9</w:t>
            </w:r>
            <w:r w:rsidR="006973D9"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</w:p>
        </w:tc>
      </w:tr>
      <w:tr w:rsidR="006526B5" w:rsidRPr="004A1AD1" w14:paraId="32CEF1A7" w14:textId="77777777" w:rsidTr="004A1AD1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169F2CB" w14:textId="77777777" w:rsidR="006526B5" w:rsidRPr="004A1AD1" w:rsidRDefault="006526B5" w:rsidP="009347D4">
            <w:pPr>
              <w:ind w:left="162" w:hanging="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41C08" w14:textId="774FD791" w:rsidR="006526B5" w:rsidRPr="004A1AD1" w:rsidRDefault="008A333A" w:rsidP="006526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5.</w:t>
            </w:r>
            <w:r w:rsidR="004D414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50420EB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FB230" w14:textId="304DF781" w:rsidR="006526B5" w:rsidRPr="008E74BE" w:rsidRDefault="008A333A" w:rsidP="006526B5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8A333A">
              <w:rPr>
                <w:rFonts w:ascii="Angsana New" w:hAnsi="Angsana New"/>
                <w:b/>
                <w:bCs/>
                <w:sz w:val="28"/>
                <w:szCs w:val="28"/>
              </w:rPr>
              <w:t>19,849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A13949C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8EED9" w14:textId="759FECD5" w:rsidR="006526B5" w:rsidRPr="004A1AD1" w:rsidRDefault="006526B5" w:rsidP="006526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1AD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2FF44A" w14:textId="77777777" w:rsidR="006526B5" w:rsidRPr="004A1AD1" w:rsidRDefault="006526B5" w:rsidP="006526B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BA5A8" w14:textId="4523A3F1" w:rsidR="006526B5" w:rsidRPr="004A1AD1" w:rsidRDefault="006526B5" w:rsidP="006526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1AD1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A1AD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Pr="004A1AD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A1AD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197</w:t>
            </w:r>
            <w:r w:rsidRPr="004A1AD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4819626B" w14:textId="77777777" w:rsidR="008208EF" w:rsidRPr="00531F17" w:rsidRDefault="008208EF" w:rsidP="00AB31F9">
      <w:pPr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27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9"/>
        <w:gridCol w:w="4140"/>
        <w:gridCol w:w="1080"/>
        <w:gridCol w:w="236"/>
        <w:gridCol w:w="34"/>
        <w:gridCol w:w="1080"/>
        <w:gridCol w:w="270"/>
        <w:gridCol w:w="1080"/>
        <w:gridCol w:w="270"/>
        <w:gridCol w:w="1080"/>
      </w:tblGrid>
      <w:tr w:rsidR="008208EF" w:rsidRPr="004A1AD1" w14:paraId="0E419122" w14:textId="77777777" w:rsidTr="00527963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10E1790B" w14:textId="77777777" w:rsidR="008208EF" w:rsidRPr="004A1AD1" w:rsidRDefault="008208EF" w:rsidP="00E1171E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8"/>
            <w:shd w:val="clear" w:color="auto" w:fill="auto"/>
          </w:tcPr>
          <w:p w14:paraId="34ED4A21" w14:textId="77777777" w:rsidR="008208EF" w:rsidRPr="004A1AD1" w:rsidRDefault="008208EF" w:rsidP="00E1171E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A1AD1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813" w:rsidRPr="004A1AD1" w14:paraId="74EB791A" w14:textId="77777777" w:rsidTr="00527963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04698139" w14:textId="77777777" w:rsidR="00907813" w:rsidRPr="004A1AD1" w:rsidRDefault="00907813" w:rsidP="00907813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5E8F2034" w14:textId="52B66F3D" w:rsidR="00907813" w:rsidRPr="004A1AD1" w:rsidRDefault="00C605FF" w:rsidP="00907813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A1AD1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1E4B9A" w:rsidRPr="004A1AD1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3D34315" w14:textId="77777777" w:rsidR="00907813" w:rsidRPr="004A1AD1" w:rsidRDefault="00907813" w:rsidP="00907813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AC14E73" w14:textId="2A1BE596" w:rsidR="00907813" w:rsidRPr="004A1AD1" w:rsidRDefault="00C605FF" w:rsidP="00907813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A1AD1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1E4B9A" w:rsidRPr="004A1AD1"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</w:tr>
      <w:tr w:rsidR="008208EF" w:rsidRPr="004A1AD1" w14:paraId="35C7B6BA" w14:textId="77777777" w:rsidTr="00527963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0891C6CC" w14:textId="77777777" w:rsidR="008208EF" w:rsidRPr="004A1AD1" w:rsidRDefault="008208EF" w:rsidP="00E1171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842665" w14:textId="77777777" w:rsidR="008208EF" w:rsidRPr="004A1AD1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77C1E9EC" w14:textId="77777777" w:rsidR="008208EF" w:rsidRPr="004A1AD1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4A1AD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537FEE3" w14:textId="77777777" w:rsidR="008208EF" w:rsidRPr="004A1AD1" w:rsidRDefault="008208EF" w:rsidP="00E1171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03A49EB" w14:textId="77777777" w:rsidR="008208EF" w:rsidRPr="004A1AD1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7329516" w14:textId="77777777" w:rsidR="008208EF" w:rsidRPr="004A1AD1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4A1AD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</w:t>
            </w:r>
            <w:r w:rsidR="008208EF" w:rsidRPr="004A1AD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  <w:tc>
          <w:tcPr>
            <w:tcW w:w="270" w:type="dxa"/>
            <w:shd w:val="clear" w:color="auto" w:fill="auto"/>
          </w:tcPr>
          <w:p w14:paraId="7A8E493A" w14:textId="77777777" w:rsidR="008208EF" w:rsidRPr="004A1AD1" w:rsidRDefault="008208EF" w:rsidP="00E1171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9C26EA" w14:textId="77777777" w:rsidR="008208EF" w:rsidRPr="004A1AD1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48DA7C3" w14:textId="77777777" w:rsidR="008208EF" w:rsidRPr="004A1AD1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A1AD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969CBFE" w14:textId="77777777" w:rsidR="008208EF" w:rsidRPr="004A1AD1" w:rsidRDefault="008208EF" w:rsidP="00E1171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C3952E" w14:textId="77777777" w:rsidR="008208EF" w:rsidRPr="004A1AD1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C3EF19C" w14:textId="77777777" w:rsidR="008208EF" w:rsidRPr="004A1AD1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4A1AD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</w:t>
            </w:r>
            <w:r w:rsidR="008208EF" w:rsidRPr="004A1AD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1E4B9A" w:rsidRPr="004A1AD1" w14:paraId="0EAE9D3A" w14:textId="77777777" w:rsidTr="00527963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49B9DB3B" w14:textId="3A072D94" w:rsidR="001E4B9A" w:rsidRPr="004A1AD1" w:rsidRDefault="001E4B9A" w:rsidP="001E4B9A">
            <w:pPr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7A1C4238" w14:textId="77777777" w:rsidR="001E4B9A" w:rsidRPr="004A1AD1" w:rsidRDefault="001E4B9A" w:rsidP="001E4B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9254BBE" w14:textId="77777777" w:rsidR="001E4B9A" w:rsidRPr="004A1AD1" w:rsidRDefault="001E4B9A" w:rsidP="001E4B9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6D772FF" w14:textId="69860FE7" w:rsidR="001E4B9A" w:rsidRPr="004A1AD1" w:rsidRDefault="000A33E1" w:rsidP="001E4B9A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8E74BE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8E74BE">
              <w:rPr>
                <w:rFonts w:ascii="Angsana New" w:hAnsi="Angsana New"/>
                <w:sz w:val="28"/>
                <w:szCs w:val="28"/>
                <w:lang w:val="en-US" w:bidi="th-TH"/>
              </w:rPr>
              <w:t>738</w:t>
            </w:r>
          </w:p>
        </w:tc>
        <w:tc>
          <w:tcPr>
            <w:tcW w:w="270" w:type="dxa"/>
            <w:shd w:val="clear" w:color="auto" w:fill="auto"/>
          </w:tcPr>
          <w:p w14:paraId="6263523D" w14:textId="77777777" w:rsidR="001E4B9A" w:rsidRPr="004A1AD1" w:rsidRDefault="001E4B9A" w:rsidP="001E4B9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56D171" w14:textId="77777777" w:rsidR="001E4B9A" w:rsidRPr="004A1AD1" w:rsidRDefault="001E4B9A" w:rsidP="001E4B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ADA960" w14:textId="77777777" w:rsidR="001E4B9A" w:rsidRPr="004A1AD1" w:rsidRDefault="001E4B9A" w:rsidP="001E4B9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947B319" w14:textId="0C9DF881" w:rsidR="001E4B9A" w:rsidRPr="004A1AD1" w:rsidRDefault="001E4B9A" w:rsidP="001E4B9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5,22</w:t>
            </w: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1E4B9A" w:rsidRPr="004A1AD1" w14:paraId="6032A12A" w14:textId="77777777" w:rsidTr="00527963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5BD27710" w14:textId="77777777" w:rsidR="001E4B9A" w:rsidRPr="004A1AD1" w:rsidRDefault="001E4B9A" w:rsidP="001E4B9A">
            <w:pPr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342E751C" w14:textId="469C31F7" w:rsidR="001E4B9A" w:rsidRPr="004A1AD1" w:rsidRDefault="001E4B9A" w:rsidP="001E4B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4A1AD1">
              <w:rPr>
                <w:rFonts w:ascii="Angsana New" w:hAnsi="Angsana New"/>
                <w:sz w:val="28"/>
                <w:szCs w:val="28"/>
              </w:rPr>
              <w:t>.</w:t>
            </w: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754F73E8" w14:textId="77777777" w:rsidR="001E4B9A" w:rsidRPr="004A1AD1" w:rsidRDefault="001E4B9A" w:rsidP="001E4B9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41E8917" w14:textId="2D9D59A3" w:rsidR="001E4B9A" w:rsidRPr="004A1AD1" w:rsidRDefault="000A33E1" w:rsidP="001E4B9A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8E74BE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E74BE">
              <w:rPr>
                <w:rFonts w:ascii="Angsana New" w:hAnsi="Angsana New"/>
                <w:sz w:val="28"/>
                <w:szCs w:val="28"/>
                <w:lang w:val="en-US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14:paraId="227DE9EF" w14:textId="77777777" w:rsidR="001E4B9A" w:rsidRPr="004A1AD1" w:rsidRDefault="001E4B9A" w:rsidP="001E4B9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84409A" w14:textId="59FC0A12" w:rsidR="001E4B9A" w:rsidRPr="004A1AD1" w:rsidRDefault="001E4B9A" w:rsidP="001E4B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4A1AD1">
              <w:rPr>
                <w:rFonts w:ascii="Angsana New" w:hAnsi="Angsana New"/>
                <w:sz w:val="28"/>
                <w:szCs w:val="28"/>
              </w:rPr>
              <w:t>.</w:t>
            </w: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3AF386D" w14:textId="77777777" w:rsidR="001E4B9A" w:rsidRPr="004A1AD1" w:rsidRDefault="001E4B9A" w:rsidP="001E4B9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4147754" w14:textId="4773F69F" w:rsidR="001E4B9A" w:rsidRPr="004A1AD1" w:rsidRDefault="001E4B9A" w:rsidP="001E4B9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1,045</w:t>
            </w:r>
          </w:p>
        </w:tc>
      </w:tr>
      <w:tr w:rsidR="001E4B9A" w:rsidRPr="004A1AD1" w14:paraId="53FE6774" w14:textId="77777777" w:rsidTr="00527963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115DA552" w14:textId="6E1A7334" w:rsidR="001E4B9A" w:rsidRPr="004A1AD1" w:rsidRDefault="001E4B9A" w:rsidP="001E4B9A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สิทธิประโยชน์ทางภาษี</w:t>
            </w:r>
          </w:p>
        </w:tc>
        <w:tc>
          <w:tcPr>
            <w:tcW w:w="1080" w:type="dxa"/>
            <w:shd w:val="clear" w:color="auto" w:fill="auto"/>
          </w:tcPr>
          <w:p w14:paraId="509C0531" w14:textId="77777777" w:rsidR="001E4B9A" w:rsidRPr="004A1AD1" w:rsidRDefault="001E4B9A" w:rsidP="001E4B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C8010CE" w14:textId="77777777" w:rsidR="001E4B9A" w:rsidRPr="004A1AD1" w:rsidRDefault="001E4B9A" w:rsidP="001E4B9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81166CF" w14:textId="1CD9EB0B" w:rsidR="001E4B9A" w:rsidRPr="004A1AD1" w:rsidRDefault="00DA6940" w:rsidP="001E4B9A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(10,846)</w:t>
            </w:r>
          </w:p>
        </w:tc>
        <w:tc>
          <w:tcPr>
            <w:tcW w:w="270" w:type="dxa"/>
            <w:shd w:val="clear" w:color="auto" w:fill="auto"/>
          </w:tcPr>
          <w:p w14:paraId="3EA1E0FA" w14:textId="77777777" w:rsidR="001E4B9A" w:rsidRPr="004A1AD1" w:rsidRDefault="001E4B9A" w:rsidP="001E4B9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409F20" w14:textId="77777777" w:rsidR="001E4B9A" w:rsidRPr="004A1AD1" w:rsidRDefault="001E4B9A" w:rsidP="001E4B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257354" w14:textId="77777777" w:rsidR="001E4B9A" w:rsidRPr="004A1AD1" w:rsidRDefault="001E4B9A" w:rsidP="001E4B9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C63C26" w14:textId="5D94322E" w:rsidR="001E4B9A" w:rsidRPr="004A1AD1" w:rsidRDefault="001E4B9A" w:rsidP="001E4B9A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1AD1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10,397</w:t>
            </w:r>
            <w:r w:rsidRPr="004A1AD1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1E4B9A" w:rsidRPr="004A1AD1" w14:paraId="005C806E" w14:textId="77777777" w:rsidTr="00527963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61D3AB53" w14:textId="77777777" w:rsidR="001E4B9A" w:rsidRPr="004A1AD1" w:rsidRDefault="001E4B9A" w:rsidP="001E4B9A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060755C" w14:textId="77777777" w:rsidR="001E4B9A" w:rsidRPr="004A1AD1" w:rsidRDefault="001E4B9A" w:rsidP="001E4B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82F49B" w14:textId="77777777" w:rsidR="001E4B9A" w:rsidRPr="004A1AD1" w:rsidRDefault="001E4B9A" w:rsidP="001E4B9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DEEC243" w14:textId="09E422C8" w:rsidR="001E4B9A" w:rsidRPr="004A1AD1" w:rsidRDefault="00DA6940" w:rsidP="001E4B9A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8E74B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8E74BE">
              <w:rPr>
                <w:rFonts w:ascii="Angsana New" w:hAnsi="Angsana New"/>
                <w:sz w:val="28"/>
                <w:szCs w:val="28"/>
                <w:lang w:val="en-US" w:bidi="th-TH"/>
              </w:rPr>
              <w:t>306</w:t>
            </w:r>
          </w:p>
        </w:tc>
        <w:tc>
          <w:tcPr>
            <w:tcW w:w="270" w:type="dxa"/>
            <w:shd w:val="clear" w:color="auto" w:fill="auto"/>
          </w:tcPr>
          <w:p w14:paraId="0B9F6A05" w14:textId="77777777" w:rsidR="001E4B9A" w:rsidRPr="004A1AD1" w:rsidRDefault="001E4B9A" w:rsidP="001E4B9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B307F2" w14:textId="77777777" w:rsidR="001E4B9A" w:rsidRPr="004A1AD1" w:rsidRDefault="001E4B9A" w:rsidP="001E4B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44CFB7" w14:textId="77777777" w:rsidR="001E4B9A" w:rsidRPr="004A1AD1" w:rsidRDefault="001E4B9A" w:rsidP="001E4B9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E1829C" w14:textId="0F70FEC7" w:rsidR="001E4B9A" w:rsidRPr="004A1AD1" w:rsidRDefault="001E4B9A" w:rsidP="001E4B9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6,431</w:t>
            </w:r>
          </w:p>
        </w:tc>
      </w:tr>
      <w:tr w:rsidR="001E4B9A" w:rsidRPr="004A1AD1" w14:paraId="64661DE3" w14:textId="77777777" w:rsidTr="00527963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77B7A2B2" w14:textId="448495CC" w:rsidR="001E4B9A" w:rsidRPr="004A1AD1" w:rsidRDefault="001E4B9A" w:rsidP="001E4B9A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shd w:val="clear" w:color="auto" w:fill="auto"/>
          </w:tcPr>
          <w:p w14:paraId="5AE98358" w14:textId="77777777" w:rsidR="001E4B9A" w:rsidRPr="004A1AD1" w:rsidRDefault="001E4B9A" w:rsidP="001E4B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B60B8C9" w14:textId="77777777" w:rsidR="001E4B9A" w:rsidRPr="004A1AD1" w:rsidRDefault="001E4B9A" w:rsidP="001E4B9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89DCD7C" w14:textId="67F166B4" w:rsidR="001E4B9A" w:rsidRPr="004A1AD1" w:rsidRDefault="00DA6940" w:rsidP="001E4B9A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BE5B94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BE5B94">
              <w:rPr>
                <w:rFonts w:ascii="Angsana New" w:hAnsi="Angsana New"/>
                <w:sz w:val="28"/>
                <w:szCs w:val="28"/>
                <w:lang w:val="en-US" w:bidi="th-TH"/>
              </w:rPr>
              <w:t>631</w:t>
            </w: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E0FF6A" w14:textId="77777777" w:rsidR="001E4B9A" w:rsidRPr="004A1AD1" w:rsidRDefault="001E4B9A" w:rsidP="001E4B9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B35888" w14:textId="77777777" w:rsidR="001E4B9A" w:rsidRPr="004A1AD1" w:rsidRDefault="001E4B9A" w:rsidP="001E4B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5816C6" w14:textId="77777777" w:rsidR="001E4B9A" w:rsidRPr="004A1AD1" w:rsidRDefault="001E4B9A" w:rsidP="001E4B9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6E7AB3" w14:textId="57CE8845" w:rsidR="001E4B9A" w:rsidRPr="004A1AD1" w:rsidRDefault="001E4B9A" w:rsidP="001E4B9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1AD1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5,727</w:t>
            </w:r>
            <w:r w:rsidRPr="004A1AD1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1E4B9A" w:rsidRPr="004A1AD1" w14:paraId="7D763BCE" w14:textId="77777777" w:rsidTr="00527963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62001A44" w14:textId="4C9E516A" w:rsidR="001E4B9A" w:rsidRPr="004A1AD1" w:rsidRDefault="001E4B9A" w:rsidP="001E4B9A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ผลขาดทุนในปีปัจจุบัน</w:t>
            </w:r>
          </w:p>
        </w:tc>
        <w:tc>
          <w:tcPr>
            <w:tcW w:w="1080" w:type="dxa"/>
            <w:shd w:val="clear" w:color="auto" w:fill="auto"/>
          </w:tcPr>
          <w:p w14:paraId="38FC8768" w14:textId="77777777" w:rsidR="001E4B9A" w:rsidRPr="004A1AD1" w:rsidRDefault="001E4B9A" w:rsidP="001E4B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AE37F6A" w14:textId="77777777" w:rsidR="001E4B9A" w:rsidRPr="004A1AD1" w:rsidRDefault="001E4B9A" w:rsidP="001E4B9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149BEF29" w14:textId="5AFB6C35" w:rsidR="001E4B9A" w:rsidRPr="004A1AD1" w:rsidRDefault="00DA6940" w:rsidP="001E4B9A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3D32AFB7" w14:textId="77777777" w:rsidR="001E4B9A" w:rsidRPr="004A1AD1" w:rsidRDefault="001E4B9A" w:rsidP="001E4B9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8BE5AE" w14:textId="77777777" w:rsidR="001E4B9A" w:rsidRPr="004A1AD1" w:rsidRDefault="001E4B9A" w:rsidP="001E4B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F73B1E" w14:textId="77777777" w:rsidR="001E4B9A" w:rsidRPr="004A1AD1" w:rsidRDefault="001E4B9A" w:rsidP="001E4B9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A3F838" w14:textId="498BB416" w:rsidR="001E4B9A" w:rsidRPr="004A1AD1" w:rsidRDefault="001E4B9A" w:rsidP="001E4B9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162</w:t>
            </w:r>
          </w:p>
        </w:tc>
      </w:tr>
      <w:tr w:rsidR="001E4B9A" w:rsidRPr="004A1AD1" w14:paraId="52B0C3BB" w14:textId="77777777" w:rsidTr="00527963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3C9566DB" w14:textId="77777777" w:rsidR="001E4B9A" w:rsidRPr="004A1AD1" w:rsidRDefault="001E4B9A" w:rsidP="001E4B9A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7ADC9" w14:textId="24CA21A8" w:rsidR="001E4B9A" w:rsidRPr="004A1AD1" w:rsidRDefault="00C970CF" w:rsidP="001E4B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1AD1">
              <w:rPr>
                <w:rFonts w:ascii="Angsana New" w:hAnsi="Angsana New"/>
                <w:b/>
                <w:bCs/>
                <w:sz w:val="28"/>
                <w:szCs w:val="28"/>
              </w:rPr>
              <w:t>15.</w:t>
            </w:r>
            <w:r w:rsidR="00BE5B94">
              <w:rPr>
                <w:rFonts w:ascii="Angsana New" w:hAnsi="Angsana New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14:paraId="37F2C3C6" w14:textId="77777777" w:rsidR="001E4B9A" w:rsidRPr="004A1AD1" w:rsidRDefault="001E4B9A" w:rsidP="001E4B9A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D4EE7" w14:textId="62B561C9" w:rsidR="001E4B9A" w:rsidRPr="004A1AD1" w:rsidRDefault="000A33E1" w:rsidP="001E4B9A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A1AD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BE5B9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DA6940" w:rsidRPr="004A1AD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BE5B9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078</w:t>
            </w:r>
          </w:p>
        </w:tc>
        <w:tc>
          <w:tcPr>
            <w:tcW w:w="270" w:type="dxa"/>
            <w:shd w:val="clear" w:color="auto" w:fill="auto"/>
          </w:tcPr>
          <w:p w14:paraId="6BD8FB29" w14:textId="77777777" w:rsidR="001E4B9A" w:rsidRPr="004A1AD1" w:rsidRDefault="001E4B9A" w:rsidP="001E4B9A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84ED9" w14:textId="70F9D7F3" w:rsidR="001E4B9A" w:rsidRPr="004A1AD1" w:rsidRDefault="001E4B9A" w:rsidP="001E4B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1AD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65DDE1" w14:textId="77777777" w:rsidR="001E4B9A" w:rsidRPr="004A1AD1" w:rsidRDefault="001E4B9A" w:rsidP="001E4B9A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DF51A" w14:textId="070220B0" w:rsidR="001E4B9A" w:rsidRPr="004A1AD1" w:rsidRDefault="001E4B9A" w:rsidP="001E4B9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A1AD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(8,486)</w:t>
            </w:r>
          </w:p>
        </w:tc>
      </w:tr>
      <w:tr w:rsidR="00252C31" w:rsidRPr="00252C31" w14:paraId="0CD751D1" w14:textId="77777777" w:rsidTr="00252C31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76A66177" w14:textId="77777777" w:rsidR="00252C31" w:rsidRPr="00252C31" w:rsidRDefault="00252C31" w:rsidP="001E4B9A">
            <w:pPr>
              <w:ind w:left="162" w:hanging="18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F606BE" w14:textId="77777777" w:rsidR="00252C31" w:rsidRPr="00252C31" w:rsidRDefault="00252C31" w:rsidP="001E4B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46D923E" w14:textId="77777777" w:rsidR="00252C31" w:rsidRPr="00252C31" w:rsidRDefault="00252C31" w:rsidP="001E4B9A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9051F4" w14:textId="77777777" w:rsidR="00252C31" w:rsidRPr="00252C31" w:rsidRDefault="00252C31" w:rsidP="001E4B9A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A4DA06" w14:textId="77777777" w:rsidR="00252C31" w:rsidRPr="00252C31" w:rsidRDefault="00252C31" w:rsidP="001E4B9A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84D16F5" w14:textId="77777777" w:rsidR="00252C31" w:rsidRPr="00252C31" w:rsidRDefault="00252C31" w:rsidP="001E4B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0769BBA" w14:textId="77777777" w:rsidR="00252C31" w:rsidRPr="00252C31" w:rsidRDefault="00252C31" w:rsidP="001E4B9A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412FE6" w14:textId="77777777" w:rsidR="00252C31" w:rsidRPr="00252C31" w:rsidRDefault="00252C31" w:rsidP="001E4B9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A55B64" w:rsidRPr="00531F17" w14:paraId="01A9528A" w14:textId="77777777" w:rsidTr="00252C31">
        <w:tblPrEx>
          <w:tblBorders>
            <w:bottom w:val="double" w:sz="4" w:space="0" w:color="auto"/>
          </w:tblBorders>
        </w:tblPrEx>
        <w:tc>
          <w:tcPr>
            <w:tcW w:w="4149" w:type="dxa"/>
            <w:gridSpan w:val="2"/>
            <w:shd w:val="clear" w:color="auto" w:fill="auto"/>
          </w:tcPr>
          <w:p w14:paraId="340ECAA8" w14:textId="77777777" w:rsidR="00A55B64" w:rsidRPr="00531F17" w:rsidRDefault="00A55B64" w:rsidP="0056247F">
            <w:pPr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p w14:paraId="36815816" w14:textId="26C44456" w:rsidR="00A55B64" w:rsidRPr="00531F17" w:rsidRDefault="00A55B64" w:rsidP="0056247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31F1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55B64" w:rsidRPr="00531F17" w14:paraId="5BF4D6D6" w14:textId="77777777" w:rsidTr="00252C31">
        <w:tblPrEx>
          <w:tblBorders>
            <w:bottom w:val="double" w:sz="4" w:space="0" w:color="auto"/>
          </w:tblBorders>
        </w:tblPrEx>
        <w:tc>
          <w:tcPr>
            <w:tcW w:w="4149" w:type="dxa"/>
            <w:gridSpan w:val="2"/>
            <w:shd w:val="clear" w:color="auto" w:fill="auto"/>
          </w:tcPr>
          <w:p w14:paraId="57D0331A" w14:textId="77777777" w:rsidR="00A55B64" w:rsidRPr="00531F17" w:rsidRDefault="00A55B64" w:rsidP="0056247F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531F1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4"/>
            <w:tcBorders>
              <w:top w:val="nil"/>
            </w:tcBorders>
            <w:shd w:val="clear" w:color="auto" w:fill="auto"/>
          </w:tcPr>
          <w:p w14:paraId="69454469" w14:textId="77777777" w:rsidR="00A55B64" w:rsidRPr="00531F17" w:rsidRDefault="00A55B64" w:rsidP="0056247F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31F17">
              <w:rPr>
                <w:rFonts w:ascii="Angsana New" w:hAnsi="Angsana New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15E5EE4" w14:textId="77777777" w:rsidR="00A55B64" w:rsidRPr="00531F17" w:rsidRDefault="00A55B64" w:rsidP="00C70CFE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</w:tcBorders>
            <w:shd w:val="clear" w:color="auto" w:fill="auto"/>
          </w:tcPr>
          <w:p w14:paraId="3C6B1623" w14:textId="77777777" w:rsidR="00A55B64" w:rsidRPr="00531F17" w:rsidRDefault="00A55B64" w:rsidP="00531F1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31F17">
              <w:rPr>
                <w:rFonts w:ascii="Angsana New" w:hAnsi="Angsana New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A55B64" w:rsidRPr="00531F17" w14:paraId="322B6616" w14:textId="77777777" w:rsidTr="00527963">
        <w:tblPrEx>
          <w:tblBorders>
            <w:bottom w:val="double" w:sz="4" w:space="0" w:color="auto"/>
          </w:tblBorders>
        </w:tblPrEx>
        <w:tc>
          <w:tcPr>
            <w:tcW w:w="4149" w:type="dxa"/>
            <w:gridSpan w:val="2"/>
            <w:shd w:val="clear" w:color="auto" w:fill="auto"/>
          </w:tcPr>
          <w:p w14:paraId="5AE2C8D3" w14:textId="0DC35748" w:rsidR="00A55B64" w:rsidRPr="00531F17" w:rsidRDefault="00A55B64" w:rsidP="0056247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31F1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605FF" w:rsidRPr="00531F1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531F1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31F1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493F34DF" w14:textId="01F26AFA" w:rsidR="00A55B64" w:rsidRPr="00531F17" w:rsidRDefault="00C605FF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31F17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104A81" w:rsidRPr="00531F1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DC3045" w14:textId="77777777" w:rsidR="00A55B64" w:rsidRPr="00531F17" w:rsidRDefault="00A55B64" w:rsidP="0056247F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2349810" w14:textId="05EDBCBA" w:rsidR="00A55B64" w:rsidRPr="00531F17" w:rsidRDefault="00C605FF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31F17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104A81" w:rsidRPr="00531F17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6BA8537" w14:textId="77777777" w:rsidR="00A55B64" w:rsidRPr="00531F17" w:rsidRDefault="00A55B64" w:rsidP="0056247F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C955BEE" w14:textId="6B3E419E" w:rsidR="00A55B64" w:rsidRPr="00531F17" w:rsidRDefault="00C605FF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31F17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104A81" w:rsidRPr="00531F1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8F4A835" w14:textId="77777777" w:rsidR="00A55B64" w:rsidRPr="00531F17" w:rsidRDefault="00A55B64" w:rsidP="0056247F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CE5BEB7" w14:textId="125903D1" w:rsidR="00A55B64" w:rsidRPr="00531F17" w:rsidRDefault="00C605FF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31F17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104A81" w:rsidRPr="00531F17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</w:tr>
      <w:tr w:rsidR="00A55B64" w:rsidRPr="00531F17" w14:paraId="43F8B369" w14:textId="77777777" w:rsidTr="00527963">
        <w:tblPrEx>
          <w:tblBorders>
            <w:bottom w:val="double" w:sz="4" w:space="0" w:color="auto"/>
          </w:tblBorders>
        </w:tblPrEx>
        <w:tc>
          <w:tcPr>
            <w:tcW w:w="4149" w:type="dxa"/>
            <w:gridSpan w:val="2"/>
            <w:tcBorders>
              <w:bottom w:val="nil"/>
            </w:tcBorders>
            <w:shd w:val="clear" w:color="auto" w:fill="auto"/>
          </w:tcPr>
          <w:p w14:paraId="45F81629" w14:textId="77777777" w:rsidR="00A55B64" w:rsidRPr="00531F17" w:rsidRDefault="00A55B64" w:rsidP="00F529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8"/>
            <w:tcBorders>
              <w:bottom w:val="nil"/>
            </w:tcBorders>
            <w:shd w:val="clear" w:color="auto" w:fill="auto"/>
          </w:tcPr>
          <w:p w14:paraId="5976F743" w14:textId="5848CFD9" w:rsidR="00A55B64" w:rsidRPr="00531F17" w:rsidRDefault="00A55B64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531F1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1A2E7E" w:rsidRPr="00531F1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31F1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04A81" w:rsidRPr="00531F17" w14:paraId="6209ED19" w14:textId="77777777" w:rsidTr="00527963">
        <w:tblPrEx>
          <w:tblBorders>
            <w:bottom w:val="double" w:sz="4" w:space="0" w:color="auto"/>
          </w:tblBorders>
        </w:tblPrEx>
        <w:trPr>
          <w:trHeight w:val="209"/>
        </w:trPr>
        <w:tc>
          <w:tcPr>
            <w:tcW w:w="4149" w:type="dxa"/>
            <w:gridSpan w:val="2"/>
            <w:tcBorders>
              <w:bottom w:val="nil"/>
            </w:tcBorders>
            <w:shd w:val="clear" w:color="auto" w:fill="auto"/>
          </w:tcPr>
          <w:p w14:paraId="37079677" w14:textId="77777777" w:rsidR="00104A81" w:rsidRPr="00531F17" w:rsidRDefault="00104A81" w:rsidP="00104A8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31F1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9242C79" w14:textId="707343C8" w:rsidR="00104A81" w:rsidRPr="00531F17" w:rsidRDefault="00BE045B" w:rsidP="00104A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</w:pPr>
            <w:r w:rsidRPr="00531F17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172</w:t>
            </w:r>
            <w:r w:rsidR="00426A1E" w:rsidRPr="00531F17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,</w:t>
            </w:r>
            <w:r w:rsidRPr="00531F17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3</w:t>
            </w:r>
            <w:r w:rsidR="00F66B70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3BCADE3F" w14:textId="77777777" w:rsidR="00104A81" w:rsidRPr="00531F17" w:rsidRDefault="00104A81" w:rsidP="00104A81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0BCEAE1" w14:textId="0F030ABC" w:rsidR="00104A81" w:rsidRPr="00531F17" w:rsidRDefault="00104A81" w:rsidP="00104A81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 w:cstheme="majorBidi"/>
                <w:sz w:val="28"/>
                <w:szCs w:val="28"/>
              </w:rPr>
            </w:pPr>
            <w:r w:rsidRPr="00531F17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175,338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A8BAB55" w14:textId="77777777" w:rsidR="00104A81" w:rsidRPr="00531F17" w:rsidRDefault="00104A81" w:rsidP="00104A81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B389D70" w14:textId="6E17CA6A" w:rsidR="00104A81" w:rsidRPr="00531F17" w:rsidRDefault="00FA6FC3" w:rsidP="00104A81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</w:pPr>
            <w:r w:rsidRPr="00FA6FC3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(240,371)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5FCCF6B" w14:textId="77777777" w:rsidR="00104A81" w:rsidRPr="00531F17" w:rsidRDefault="00104A81" w:rsidP="00104A81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EAE0DEC" w14:textId="54AE7AC1" w:rsidR="00104A81" w:rsidRPr="00531F17" w:rsidRDefault="00104A81" w:rsidP="0006644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92"/>
              <w:rPr>
                <w:rFonts w:ascii="Angsana New" w:hAnsi="Angsana New" w:cstheme="majorBidi"/>
                <w:sz w:val="28"/>
                <w:szCs w:val="28"/>
              </w:rPr>
            </w:pPr>
            <w:r w:rsidRPr="00531F17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(246,619)</w:t>
            </w:r>
          </w:p>
        </w:tc>
      </w:tr>
      <w:tr w:rsidR="00104A81" w:rsidRPr="00531F17" w14:paraId="2D794E1D" w14:textId="77777777" w:rsidTr="00527963">
        <w:tblPrEx>
          <w:tblBorders>
            <w:bottom w:val="double" w:sz="4" w:space="0" w:color="auto"/>
          </w:tblBorders>
        </w:tblPrEx>
        <w:tc>
          <w:tcPr>
            <w:tcW w:w="414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1D9CBD9" w14:textId="5EAB3763" w:rsidR="00104A81" w:rsidRPr="00531F17" w:rsidRDefault="00104A81" w:rsidP="00104A81">
            <w:pPr>
              <w:spacing w:line="240" w:lineRule="auto"/>
              <w:ind w:right="-122"/>
              <w:rPr>
                <w:rFonts w:ascii="Angsana New" w:hAnsi="Angsana New"/>
                <w:sz w:val="28"/>
                <w:szCs w:val="28"/>
              </w:rPr>
            </w:pPr>
            <w:r w:rsidRPr="00531F17">
              <w:rPr>
                <w:rFonts w:ascii="Angsana New" w:hAnsi="Angsana New"/>
                <w:sz w:val="28"/>
                <w:szCs w:val="28"/>
                <w:cs/>
              </w:rPr>
              <w:t xml:space="preserve">การหักกลบรายการของภาษี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6E0FAA" w14:textId="74353777" w:rsidR="00104A81" w:rsidRPr="00531F17" w:rsidRDefault="00426A1E" w:rsidP="00104A81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theme="majorBidi"/>
                <w:sz w:val="28"/>
                <w:szCs w:val="28"/>
              </w:rPr>
            </w:pPr>
            <w:r w:rsidRPr="00531F17">
              <w:rPr>
                <w:rFonts w:ascii="Angsana New" w:hAnsi="Angsana New" w:cstheme="majorBidi"/>
                <w:sz w:val="28"/>
                <w:szCs w:val="28"/>
              </w:rPr>
              <w:t>(</w:t>
            </w:r>
            <w:r w:rsidR="00BE045B" w:rsidRPr="00531F17">
              <w:rPr>
                <w:rFonts w:ascii="Angsana New" w:hAnsi="Angsana New" w:cstheme="majorBidi"/>
                <w:sz w:val="28"/>
                <w:szCs w:val="28"/>
              </w:rPr>
              <w:t>170,</w:t>
            </w:r>
            <w:r w:rsidR="00FE2F14" w:rsidRPr="00531F17">
              <w:rPr>
                <w:rFonts w:ascii="Angsana New" w:hAnsi="Angsana New" w:cstheme="majorBidi"/>
                <w:sz w:val="28"/>
                <w:szCs w:val="28"/>
              </w:rPr>
              <w:t>41</w:t>
            </w:r>
            <w:r w:rsidR="00A6178F">
              <w:rPr>
                <w:rFonts w:ascii="Angsana New" w:hAnsi="Angsana New" w:cstheme="majorBidi"/>
                <w:sz w:val="28"/>
                <w:szCs w:val="28"/>
              </w:rPr>
              <w:t>0</w:t>
            </w:r>
            <w:r w:rsidRPr="00531F17">
              <w:rPr>
                <w:rFonts w:ascii="Angsana New" w:hAnsi="Angsana New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85B9958" w14:textId="77777777" w:rsidR="00104A81" w:rsidRPr="00531F17" w:rsidRDefault="00104A81" w:rsidP="00104A81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67B5F" w14:textId="0904AD8B" w:rsidR="00104A81" w:rsidRPr="00531F17" w:rsidRDefault="00104A81" w:rsidP="00104A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8"/>
                <w:szCs w:val="28"/>
              </w:rPr>
            </w:pPr>
            <w:r w:rsidRPr="00531F17">
              <w:rPr>
                <w:rFonts w:ascii="Angsana New" w:hAnsi="Angsana New" w:cstheme="majorBidi"/>
                <w:sz w:val="28"/>
                <w:szCs w:val="28"/>
              </w:rPr>
              <w:t>(</w:t>
            </w:r>
            <w:r w:rsidRPr="00531F17">
              <w:rPr>
                <w:rFonts w:ascii="Angsana New" w:hAnsi="Angsana New" w:cstheme="majorBidi"/>
                <w:sz w:val="28"/>
                <w:szCs w:val="28"/>
                <w:lang w:val="en-US"/>
              </w:rPr>
              <w:t>173</w:t>
            </w:r>
            <w:r w:rsidRPr="00531F17">
              <w:rPr>
                <w:rFonts w:ascii="Angsana New" w:hAnsi="Angsana New" w:cstheme="majorBidi"/>
                <w:sz w:val="28"/>
                <w:szCs w:val="28"/>
              </w:rPr>
              <w:t>,</w:t>
            </w:r>
            <w:r w:rsidRPr="00531F17">
              <w:rPr>
                <w:rFonts w:ascii="Angsana New" w:hAnsi="Angsana New" w:cstheme="majorBidi"/>
                <w:sz w:val="28"/>
                <w:szCs w:val="28"/>
                <w:lang w:val="en-US"/>
              </w:rPr>
              <w:t>068</w:t>
            </w:r>
            <w:r w:rsidRPr="00531F17">
              <w:rPr>
                <w:rFonts w:ascii="Angsana New" w:hAnsi="Angsana New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2879A0B" w14:textId="77777777" w:rsidR="00104A81" w:rsidRPr="00531F17" w:rsidRDefault="00104A81" w:rsidP="00104A81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2D6A1F" w14:textId="74A8AFCC" w:rsidR="00104A81" w:rsidRPr="00531F17" w:rsidRDefault="00A427E6" w:rsidP="00104A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8"/>
                <w:szCs w:val="28"/>
              </w:rPr>
            </w:pPr>
            <w:r w:rsidRPr="00531F17">
              <w:rPr>
                <w:rFonts w:ascii="Angsana New" w:hAnsi="Angsana New" w:cstheme="majorBidi"/>
                <w:sz w:val="28"/>
                <w:szCs w:val="28"/>
              </w:rPr>
              <w:t>170,41</w:t>
            </w:r>
            <w:r w:rsidR="00FA6FC3">
              <w:rPr>
                <w:rFonts w:ascii="Angsana New" w:hAnsi="Angsana New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4CDDBC" w14:textId="77777777" w:rsidR="00104A81" w:rsidRPr="00531F17" w:rsidRDefault="00104A81" w:rsidP="00104A81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E35128" w14:textId="7EA908F3" w:rsidR="00104A81" w:rsidRPr="00531F17" w:rsidRDefault="00104A81" w:rsidP="00104A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8"/>
                <w:szCs w:val="28"/>
              </w:rPr>
            </w:pPr>
            <w:r w:rsidRPr="00531F17">
              <w:rPr>
                <w:rFonts w:ascii="Angsana New" w:hAnsi="Angsana New" w:cstheme="majorBidi"/>
                <w:sz w:val="28"/>
                <w:szCs w:val="28"/>
                <w:lang w:val="en-US"/>
              </w:rPr>
              <w:t>173</w:t>
            </w:r>
            <w:r w:rsidRPr="00531F17">
              <w:rPr>
                <w:rFonts w:ascii="Angsana New" w:hAnsi="Angsana New" w:cstheme="majorBidi"/>
                <w:sz w:val="28"/>
                <w:szCs w:val="28"/>
              </w:rPr>
              <w:t>,</w:t>
            </w:r>
            <w:r w:rsidRPr="00531F17">
              <w:rPr>
                <w:rFonts w:ascii="Angsana New" w:hAnsi="Angsana New" w:cstheme="majorBidi"/>
                <w:sz w:val="28"/>
                <w:szCs w:val="28"/>
                <w:lang w:val="en-US"/>
              </w:rPr>
              <w:t>068</w:t>
            </w:r>
          </w:p>
        </w:tc>
      </w:tr>
      <w:tr w:rsidR="00104A81" w:rsidRPr="00531F17" w14:paraId="5DFC550E" w14:textId="77777777" w:rsidTr="00527963">
        <w:tblPrEx>
          <w:tblBorders>
            <w:bottom w:val="double" w:sz="4" w:space="0" w:color="auto"/>
          </w:tblBorders>
        </w:tblPrEx>
        <w:tc>
          <w:tcPr>
            <w:tcW w:w="414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CC79A0" w14:textId="3C9DD5C9" w:rsidR="00104A81" w:rsidRPr="00531F17" w:rsidRDefault="00104A81" w:rsidP="00104A81">
            <w:pPr>
              <w:spacing w:line="240" w:lineRule="auto"/>
              <w:ind w:left="157" w:hanging="15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1F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</w:t>
            </w:r>
          </w:p>
          <w:p w14:paraId="21B66A7B" w14:textId="65E881E7" w:rsidR="00104A81" w:rsidRPr="00531F17" w:rsidRDefault="00104A81" w:rsidP="00104A81">
            <w:pPr>
              <w:spacing w:line="240" w:lineRule="auto"/>
              <w:ind w:left="157" w:firstLine="13"/>
              <w:rPr>
                <w:rFonts w:ascii="Angsana New" w:hAnsi="Angsana New"/>
                <w:sz w:val="28"/>
                <w:szCs w:val="28"/>
              </w:rPr>
            </w:pPr>
            <w:r w:rsidRPr="00531F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E431C" w14:textId="77777777" w:rsidR="00104A81" w:rsidRPr="00531F17" w:rsidRDefault="00104A81" w:rsidP="00104A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  <w:p w14:paraId="50B575E0" w14:textId="33207238" w:rsidR="00426A1E" w:rsidRPr="00531F17" w:rsidRDefault="00426A1E" w:rsidP="00104A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531F17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1,925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77E4B8" w14:textId="77777777" w:rsidR="00104A81" w:rsidRPr="00531F17" w:rsidRDefault="00104A81" w:rsidP="00104A81">
            <w:pPr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B2FF2" w14:textId="77777777" w:rsidR="00104A81" w:rsidRPr="00531F17" w:rsidRDefault="00104A81" w:rsidP="00104A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  <w:p w14:paraId="35E941FE" w14:textId="388AFFF0" w:rsidR="00104A81" w:rsidRPr="00531F17" w:rsidRDefault="00104A81" w:rsidP="00104A81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531F17">
              <w:rPr>
                <w:rFonts w:ascii="Angsana New" w:hAnsi="Angsana New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531F17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,</w:t>
            </w:r>
            <w:r w:rsidRPr="00531F17">
              <w:rPr>
                <w:rFonts w:ascii="Angsana New" w:hAnsi="Angsana New" w:cstheme="majorBidi"/>
                <w:b/>
                <w:bCs/>
                <w:sz w:val="28"/>
                <w:szCs w:val="28"/>
                <w:lang w:val="en-US"/>
              </w:rPr>
              <w:t>270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957C79" w14:textId="77777777" w:rsidR="00104A81" w:rsidRPr="00531F17" w:rsidRDefault="00104A81" w:rsidP="00104A81">
            <w:pPr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66C82" w14:textId="77777777" w:rsidR="00104A81" w:rsidRPr="00531F17" w:rsidRDefault="00104A81" w:rsidP="00104A81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  <w:p w14:paraId="34904F2C" w14:textId="595AA52D" w:rsidR="00426A1E" w:rsidRPr="00531F17" w:rsidRDefault="00542ADF" w:rsidP="00104A81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542ADF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(69,961)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3A0A60" w14:textId="77777777" w:rsidR="00104A81" w:rsidRPr="00531F17" w:rsidRDefault="00104A81" w:rsidP="00104A81">
            <w:pPr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742132" w14:textId="77777777" w:rsidR="00104A81" w:rsidRPr="00531F17" w:rsidRDefault="00104A81" w:rsidP="00104A81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  <w:p w14:paraId="51003A23" w14:textId="532A3190" w:rsidR="00104A81" w:rsidRPr="00531F17" w:rsidRDefault="00104A81" w:rsidP="00104A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92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531F17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(</w:t>
            </w:r>
            <w:r w:rsidRPr="00531F17">
              <w:rPr>
                <w:rFonts w:ascii="Angsana New" w:hAnsi="Angsana New" w:cstheme="majorBidi"/>
                <w:b/>
                <w:bCs/>
                <w:sz w:val="28"/>
                <w:szCs w:val="28"/>
                <w:lang w:val="en-US"/>
              </w:rPr>
              <w:t>73</w:t>
            </w:r>
            <w:r w:rsidRPr="00531F17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,</w:t>
            </w:r>
            <w:r w:rsidRPr="00531F17">
              <w:rPr>
                <w:rFonts w:ascii="Angsana New" w:hAnsi="Angsana New" w:cstheme="majorBidi"/>
                <w:b/>
                <w:bCs/>
                <w:sz w:val="28"/>
                <w:szCs w:val="28"/>
                <w:lang w:val="en-US"/>
              </w:rPr>
              <w:t>551</w:t>
            </w:r>
            <w:r w:rsidRPr="00531F17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6BE84F05" w14:textId="77777777" w:rsidR="009C5FE2" w:rsidRDefault="009C5FE2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9279" w:type="dxa"/>
        <w:tblInd w:w="44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1080"/>
        <w:gridCol w:w="270"/>
        <w:gridCol w:w="1080"/>
        <w:gridCol w:w="270"/>
        <w:gridCol w:w="1080"/>
        <w:gridCol w:w="270"/>
        <w:gridCol w:w="1080"/>
      </w:tblGrid>
      <w:tr w:rsidR="004E3ABD" w:rsidRPr="00527963" w14:paraId="7C45240E" w14:textId="77777777" w:rsidTr="00527963">
        <w:tc>
          <w:tcPr>
            <w:tcW w:w="4149" w:type="dxa"/>
            <w:shd w:val="clear" w:color="auto" w:fill="auto"/>
          </w:tcPr>
          <w:p w14:paraId="5C86A44D" w14:textId="77777777" w:rsidR="004E3ABD" w:rsidRPr="00527963" w:rsidRDefault="004E3ABD" w:rsidP="000C701F">
            <w:pPr>
              <w:spacing w:line="240" w:lineRule="auto"/>
              <w:ind w:left="-18" w:right="43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345A0380" w14:textId="0B661F99" w:rsidR="004E3ABD" w:rsidRPr="00527963" w:rsidRDefault="004E3ABD" w:rsidP="0056247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27963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</w:t>
            </w:r>
            <w:r w:rsidRPr="00527963">
              <w:rPr>
                <w:rFonts w:ascii="Angsana New" w:hAnsi="Angsana New" w:hint="cs"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4E3ABD" w:rsidRPr="00527963" w14:paraId="64F6A3EE" w14:textId="77777777" w:rsidTr="00527963">
        <w:tc>
          <w:tcPr>
            <w:tcW w:w="4149" w:type="dxa"/>
            <w:shd w:val="clear" w:color="auto" w:fill="auto"/>
          </w:tcPr>
          <w:p w14:paraId="03853622" w14:textId="77777777" w:rsidR="004E3ABD" w:rsidRPr="00527963" w:rsidRDefault="004E3ABD" w:rsidP="000C701F">
            <w:pPr>
              <w:spacing w:line="240" w:lineRule="auto"/>
              <w:ind w:right="43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52796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287A725F" w14:textId="77777777" w:rsidR="004E3ABD" w:rsidRPr="00527963" w:rsidRDefault="004E3ABD" w:rsidP="0056247F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27963">
              <w:rPr>
                <w:rFonts w:ascii="Angsana New" w:hAnsi="Angsana New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7C826CF1" w14:textId="77777777" w:rsidR="004E3ABD" w:rsidRPr="00527963" w:rsidRDefault="004E3ABD" w:rsidP="0056247F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29A4FDD" w14:textId="77777777" w:rsidR="004E3ABD" w:rsidRPr="00527963" w:rsidRDefault="004E3ABD" w:rsidP="0056247F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27963">
              <w:rPr>
                <w:rFonts w:ascii="Angsana New" w:hAnsi="Angsana New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4E3ABD" w:rsidRPr="00527963" w14:paraId="501E35A9" w14:textId="77777777" w:rsidTr="00527963">
        <w:tc>
          <w:tcPr>
            <w:tcW w:w="4149" w:type="dxa"/>
            <w:shd w:val="clear" w:color="auto" w:fill="auto"/>
          </w:tcPr>
          <w:p w14:paraId="64FBC8B6" w14:textId="576E1B55" w:rsidR="004E3ABD" w:rsidRPr="00527963" w:rsidRDefault="004E3ABD" w:rsidP="000C701F">
            <w:pPr>
              <w:spacing w:line="240" w:lineRule="auto"/>
              <w:ind w:right="430"/>
              <w:rPr>
                <w:rFonts w:ascii="Angsana New" w:hAnsi="Angsana New"/>
                <w:sz w:val="28"/>
                <w:szCs w:val="28"/>
              </w:rPr>
            </w:pPr>
            <w:r w:rsidRPr="0052796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605FF" w:rsidRPr="0052796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52796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2796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2A4FD37F" w14:textId="5EF17D67" w:rsidR="004E3ABD" w:rsidRPr="00527963" w:rsidRDefault="00C605FF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27963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AF2749" w:rsidRPr="00527963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3717FC2" w14:textId="77777777" w:rsidR="004E3ABD" w:rsidRPr="00527963" w:rsidRDefault="004E3ABD" w:rsidP="0056247F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43F2066" w14:textId="41A1026C" w:rsidR="004E3ABD" w:rsidRPr="00527963" w:rsidRDefault="00C605FF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27963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AF2749" w:rsidRPr="00527963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4CACA9D" w14:textId="77777777" w:rsidR="004E3ABD" w:rsidRPr="00527963" w:rsidRDefault="004E3ABD" w:rsidP="0056247F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2CBAF8B" w14:textId="262D14B7" w:rsidR="004E3ABD" w:rsidRPr="00527963" w:rsidRDefault="00C605FF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27963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AF2749" w:rsidRPr="00527963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B1A3E6A" w14:textId="77777777" w:rsidR="004E3ABD" w:rsidRPr="00527963" w:rsidRDefault="004E3ABD" w:rsidP="0056247F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8D936F5" w14:textId="1FA084F7" w:rsidR="004E3ABD" w:rsidRPr="00527963" w:rsidRDefault="00C605FF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27963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AF2749" w:rsidRPr="00527963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</w:tr>
      <w:tr w:rsidR="000C701F" w:rsidRPr="00527963" w14:paraId="63856845" w14:textId="77777777" w:rsidTr="00527963">
        <w:tc>
          <w:tcPr>
            <w:tcW w:w="4149" w:type="dxa"/>
            <w:tcBorders>
              <w:bottom w:val="nil"/>
            </w:tcBorders>
            <w:shd w:val="clear" w:color="auto" w:fill="auto"/>
          </w:tcPr>
          <w:p w14:paraId="31FD7A60" w14:textId="77777777" w:rsidR="004E3ABD" w:rsidRPr="00527963" w:rsidRDefault="004E3ABD" w:rsidP="000C701F">
            <w:pPr>
              <w:spacing w:line="240" w:lineRule="auto"/>
              <w:ind w:right="4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nil"/>
            </w:tcBorders>
            <w:shd w:val="clear" w:color="auto" w:fill="auto"/>
          </w:tcPr>
          <w:p w14:paraId="644C7084" w14:textId="6C9E0F5E" w:rsidR="004E3ABD" w:rsidRPr="00527963" w:rsidRDefault="004E3ABD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52796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1A2E7E" w:rsidRPr="0052796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2796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B63D9" w:rsidRPr="00527963" w14:paraId="09ED0BD4" w14:textId="77777777" w:rsidTr="00527963">
        <w:trPr>
          <w:trHeight w:val="209"/>
        </w:trPr>
        <w:tc>
          <w:tcPr>
            <w:tcW w:w="4149" w:type="dxa"/>
            <w:tcBorders>
              <w:bottom w:val="nil"/>
            </w:tcBorders>
            <w:shd w:val="clear" w:color="auto" w:fill="auto"/>
          </w:tcPr>
          <w:p w14:paraId="0FFE03A0" w14:textId="77777777" w:rsidR="004B63D9" w:rsidRPr="00527963" w:rsidRDefault="004B63D9" w:rsidP="00AF2749">
            <w:pPr>
              <w:spacing w:line="240" w:lineRule="auto"/>
              <w:ind w:right="430"/>
              <w:rPr>
                <w:rFonts w:ascii="Angsana New" w:hAnsi="Angsana New"/>
                <w:sz w:val="28"/>
                <w:szCs w:val="28"/>
                <w:cs/>
              </w:rPr>
            </w:pPr>
            <w:r w:rsidRPr="0052796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EDDBB76" w14:textId="62E46C57" w:rsidR="004B63D9" w:rsidRPr="00527963" w:rsidRDefault="00967C27" w:rsidP="0086149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</w:pPr>
            <w:r w:rsidRPr="00527963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170,2</w:t>
            </w:r>
            <w:r w:rsidR="00A6178F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B6D6965" w14:textId="77777777" w:rsidR="004B63D9" w:rsidRPr="00527963" w:rsidRDefault="004B63D9" w:rsidP="00AF2749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F712520" w14:textId="793742A3" w:rsidR="004B63D9" w:rsidRPr="00527963" w:rsidRDefault="004B63D9" w:rsidP="00AF2749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 w:cstheme="majorBidi"/>
                <w:sz w:val="28"/>
                <w:szCs w:val="28"/>
              </w:rPr>
            </w:pPr>
            <w:r w:rsidRPr="00527963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172,829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2AA29DE" w14:textId="77777777" w:rsidR="004B63D9" w:rsidRPr="00527963" w:rsidRDefault="004B63D9" w:rsidP="00AF2749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515238F" w14:textId="568F433E" w:rsidR="004B63D9" w:rsidRPr="00527963" w:rsidRDefault="00CA19E8" w:rsidP="00066447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</w:pPr>
            <w:r w:rsidRPr="00CA19E8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(194,223)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01ECBC" w14:textId="77777777" w:rsidR="004B63D9" w:rsidRPr="00527963" w:rsidRDefault="004B63D9" w:rsidP="00AF2749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FE39C38" w14:textId="61D1D320" w:rsidR="004B63D9" w:rsidRPr="00527963" w:rsidRDefault="004B63D9" w:rsidP="0006644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92"/>
              <w:rPr>
                <w:rFonts w:ascii="Angsana New" w:hAnsi="Angsana New" w:cstheme="majorBidi"/>
                <w:sz w:val="28"/>
                <w:szCs w:val="28"/>
              </w:rPr>
            </w:pPr>
            <w:r w:rsidRPr="00527963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(200,164)</w:t>
            </w:r>
          </w:p>
        </w:tc>
      </w:tr>
      <w:tr w:rsidR="004B63D9" w:rsidRPr="00527963" w14:paraId="43EB874A" w14:textId="77777777" w:rsidTr="00527963">
        <w:tc>
          <w:tcPr>
            <w:tcW w:w="4149" w:type="dxa"/>
            <w:tcBorders>
              <w:top w:val="nil"/>
              <w:bottom w:val="nil"/>
            </w:tcBorders>
            <w:shd w:val="clear" w:color="auto" w:fill="auto"/>
          </w:tcPr>
          <w:p w14:paraId="65EB84AD" w14:textId="77777777" w:rsidR="004B63D9" w:rsidRPr="00527963" w:rsidRDefault="004B63D9" w:rsidP="00AF2749">
            <w:pPr>
              <w:spacing w:line="240" w:lineRule="auto"/>
              <w:ind w:right="430"/>
              <w:rPr>
                <w:rFonts w:ascii="Angsana New" w:hAnsi="Angsana New"/>
                <w:sz w:val="28"/>
                <w:szCs w:val="28"/>
              </w:rPr>
            </w:pPr>
            <w:r w:rsidRPr="00527963">
              <w:rPr>
                <w:rFonts w:ascii="Angsana New" w:hAnsi="Angsana New"/>
                <w:sz w:val="28"/>
                <w:szCs w:val="28"/>
                <w:cs/>
              </w:rPr>
              <w:t xml:space="preserve">การหักกลบรายการของภาษี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4DD7B0" w14:textId="2B958F96" w:rsidR="004B63D9" w:rsidRPr="00527963" w:rsidRDefault="00967C27" w:rsidP="00740B5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38"/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</w:pPr>
            <w:r w:rsidRPr="00527963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(170,2</w:t>
            </w:r>
            <w:r w:rsidR="00626B2F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35</w:t>
            </w:r>
            <w:r w:rsidRPr="00527963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583190" w14:textId="77777777" w:rsidR="004B63D9" w:rsidRPr="00527963" w:rsidRDefault="004B63D9" w:rsidP="00AF2749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7224BF" w14:textId="3C48224F" w:rsidR="004B63D9" w:rsidRPr="00527963" w:rsidRDefault="004B63D9" w:rsidP="00AF27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8"/>
                <w:szCs w:val="28"/>
              </w:rPr>
            </w:pPr>
            <w:r w:rsidRPr="00527963">
              <w:rPr>
                <w:rFonts w:ascii="Angsana New" w:hAnsi="Angsana New" w:cstheme="majorBidi"/>
                <w:sz w:val="28"/>
                <w:szCs w:val="28"/>
              </w:rPr>
              <w:t>(</w:t>
            </w:r>
            <w:r w:rsidRPr="00527963">
              <w:rPr>
                <w:rFonts w:ascii="Angsana New" w:hAnsi="Angsana New" w:cstheme="majorBidi"/>
                <w:sz w:val="28"/>
                <w:szCs w:val="28"/>
                <w:lang w:val="en-US"/>
              </w:rPr>
              <w:t>172</w:t>
            </w:r>
            <w:r w:rsidRPr="00527963">
              <w:rPr>
                <w:rFonts w:ascii="Angsana New" w:hAnsi="Angsana New" w:cstheme="majorBidi"/>
                <w:sz w:val="28"/>
                <w:szCs w:val="28"/>
              </w:rPr>
              <w:t>,</w:t>
            </w:r>
            <w:r w:rsidRPr="00527963">
              <w:rPr>
                <w:rFonts w:ascii="Angsana New" w:hAnsi="Angsana New" w:cstheme="majorBidi"/>
                <w:sz w:val="28"/>
                <w:szCs w:val="28"/>
                <w:lang w:val="en-US"/>
              </w:rPr>
              <w:t>829</w:t>
            </w:r>
            <w:r w:rsidRPr="00527963">
              <w:rPr>
                <w:rFonts w:ascii="Angsana New" w:hAnsi="Angsana New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F89F83" w14:textId="77777777" w:rsidR="004B63D9" w:rsidRPr="00527963" w:rsidRDefault="004B63D9" w:rsidP="00AF2749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0C1C44" w14:textId="41471455" w:rsidR="004B63D9" w:rsidRPr="00527963" w:rsidRDefault="007721D7" w:rsidP="000664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8"/>
                <w:szCs w:val="28"/>
              </w:rPr>
            </w:pPr>
            <w:r w:rsidRPr="007721D7">
              <w:rPr>
                <w:rFonts w:ascii="Angsana New" w:hAnsi="Angsana New" w:cstheme="majorBidi"/>
                <w:sz w:val="28"/>
                <w:szCs w:val="28"/>
              </w:rPr>
              <w:t>170,235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BA50E9C" w14:textId="77777777" w:rsidR="004B63D9" w:rsidRPr="00527963" w:rsidRDefault="004B63D9" w:rsidP="00AF2749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2E2919" w14:textId="35D85CE2" w:rsidR="004B63D9" w:rsidRPr="00527963" w:rsidRDefault="004B63D9" w:rsidP="000664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8"/>
                <w:szCs w:val="28"/>
              </w:rPr>
            </w:pPr>
            <w:r w:rsidRPr="00527963">
              <w:rPr>
                <w:rFonts w:ascii="Angsana New" w:hAnsi="Angsana New" w:cstheme="majorBidi"/>
                <w:sz w:val="28"/>
                <w:szCs w:val="28"/>
                <w:lang w:val="en-US"/>
              </w:rPr>
              <w:t>172</w:t>
            </w:r>
            <w:r w:rsidRPr="00527963">
              <w:rPr>
                <w:rFonts w:ascii="Angsana New" w:hAnsi="Angsana New" w:cstheme="majorBidi"/>
                <w:sz w:val="28"/>
                <w:szCs w:val="28"/>
              </w:rPr>
              <w:t>,</w:t>
            </w:r>
            <w:r w:rsidRPr="00527963">
              <w:rPr>
                <w:rFonts w:ascii="Angsana New" w:hAnsi="Angsana New" w:cstheme="majorBidi"/>
                <w:sz w:val="28"/>
                <w:szCs w:val="28"/>
                <w:lang w:val="en-US"/>
              </w:rPr>
              <w:t>829</w:t>
            </w:r>
          </w:p>
        </w:tc>
      </w:tr>
      <w:tr w:rsidR="00AF2749" w:rsidRPr="00527963" w14:paraId="13A45C0D" w14:textId="77777777" w:rsidTr="00527963">
        <w:tc>
          <w:tcPr>
            <w:tcW w:w="4149" w:type="dxa"/>
            <w:tcBorders>
              <w:top w:val="nil"/>
              <w:bottom w:val="nil"/>
            </w:tcBorders>
            <w:shd w:val="clear" w:color="auto" w:fill="auto"/>
          </w:tcPr>
          <w:p w14:paraId="2F7BA5FC" w14:textId="2101A85B" w:rsidR="00AF2749" w:rsidRPr="00527963" w:rsidRDefault="00AF2749" w:rsidP="00AF2749">
            <w:pPr>
              <w:tabs>
                <w:tab w:val="left" w:pos="1340"/>
              </w:tabs>
              <w:spacing w:line="240" w:lineRule="auto"/>
              <w:ind w:left="157" w:right="-470" w:hanging="15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79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</w:t>
            </w:r>
          </w:p>
          <w:p w14:paraId="6D275B80" w14:textId="21142F98" w:rsidR="00AF2749" w:rsidRPr="00527963" w:rsidRDefault="00AF2749" w:rsidP="00AF2749">
            <w:pPr>
              <w:tabs>
                <w:tab w:val="left" w:pos="1340"/>
              </w:tabs>
              <w:spacing w:line="240" w:lineRule="auto"/>
              <w:ind w:left="157" w:right="-470" w:hanging="15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796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5279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2E565" w14:textId="77777777" w:rsidR="00AF2749" w:rsidRPr="00527963" w:rsidRDefault="00AF2749" w:rsidP="00AF2749">
            <w:pPr>
              <w:pStyle w:val="acctfourfigures"/>
              <w:tabs>
                <w:tab w:val="clear" w:pos="765"/>
              </w:tabs>
              <w:spacing w:line="240" w:lineRule="auto"/>
              <w:ind w:left="-79" w:right="-200"/>
              <w:jc w:val="center"/>
              <w:rPr>
                <w:rFonts w:ascii="Angsana New" w:hAnsi="Angsana New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3493991" w14:textId="50C72463" w:rsidR="00B83427" w:rsidRPr="00527963" w:rsidRDefault="00B83427" w:rsidP="00967C27">
            <w:pPr>
              <w:pStyle w:val="acctfourfigures"/>
              <w:tabs>
                <w:tab w:val="clear" w:pos="765"/>
              </w:tabs>
              <w:spacing w:line="240" w:lineRule="auto"/>
              <w:ind w:left="-79" w:right="301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  <w:lang w:val="en-US" w:bidi="th-TH"/>
              </w:rPr>
            </w:pPr>
            <w:r w:rsidRPr="00527963">
              <w:rPr>
                <w:rFonts w:ascii="Angsana New" w:hAnsi="Angsana New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B3263AB" w14:textId="77777777" w:rsidR="00AF2749" w:rsidRPr="00527963" w:rsidRDefault="00AF2749" w:rsidP="00AF2749">
            <w:pPr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3ADC3" w14:textId="77777777" w:rsidR="00AF2749" w:rsidRPr="00527963" w:rsidRDefault="00AF2749" w:rsidP="00967C27">
            <w:pPr>
              <w:pStyle w:val="acctfourfigures"/>
              <w:tabs>
                <w:tab w:val="clear" w:pos="765"/>
              </w:tabs>
              <w:spacing w:line="240" w:lineRule="auto"/>
              <w:ind w:left="-79" w:right="301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0411155C" w14:textId="121DD248" w:rsidR="00AF2749" w:rsidRPr="00527963" w:rsidRDefault="00AF2749" w:rsidP="00967C27">
            <w:pPr>
              <w:pStyle w:val="acctfourfigures"/>
              <w:tabs>
                <w:tab w:val="clear" w:pos="765"/>
              </w:tabs>
              <w:spacing w:line="240" w:lineRule="auto"/>
              <w:ind w:left="-79" w:right="301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527963">
              <w:rPr>
                <w:rFonts w:ascii="Angsana New" w:hAnsi="Angsana New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6D21F2" w14:textId="77777777" w:rsidR="00AF2749" w:rsidRPr="00527963" w:rsidRDefault="00AF2749" w:rsidP="00AF2749">
            <w:pPr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98CBC" w14:textId="77777777" w:rsidR="00AF2749" w:rsidRPr="00527963" w:rsidRDefault="00AF2749" w:rsidP="00AF27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  <w:p w14:paraId="58082A8E" w14:textId="237073D9" w:rsidR="00B83427" w:rsidRPr="00527963" w:rsidRDefault="007721D7" w:rsidP="00066447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7721D7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(23,988)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C556C0B" w14:textId="77777777" w:rsidR="00AF2749" w:rsidRPr="00527963" w:rsidRDefault="00AF2749" w:rsidP="00AF2749">
            <w:pPr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5CD8B" w14:textId="77777777" w:rsidR="00AF2749" w:rsidRPr="00527963" w:rsidRDefault="00AF2749" w:rsidP="00AF27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  <w:p w14:paraId="283BA7E2" w14:textId="129AF357" w:rsidR="00AF2749" w:rsidRPr="00527963" w:rsidRDefault="00AF2749" w:rsidP="0006644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92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527963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(</w:t>
            </w:r>
            <w:r w:rsidRPr="00527963">
              <w:rPr>
                <w:rFonts w:ascii="Angsana New" w:hAnsi="Angsana New" w:cstheme="majorBidi"/>
                <w:b/>
                <w:bCs/>
                <w:sz w:val="28"/>
                <w:szCs w:val="28"/>
                <w:lang w:val="en-US"/>
              </w:rPr>
              <w:t>27</w:t>
            </w:r>
            <w:r w:rsidRPr="00527963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,</w:t>
            </w:r>
            <w:r w:rsidRPr="00527963">
              <w:rPr>
                <w:rFonts w:ascii="Angsana New" w:hAnsi="Angsana New" w:cstheme="majorBidi"/>
                <w:b/>
                <w:bCs/>
                <w:sz w:val="28"/>
                <w:szCs w:val="28"/>
                <w:lang w:val="en-US"/>
              </w:rPr>
              <w:t>335</w:t>
            </w:r>
            <w:r w:rsidRPr="00527963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25FA2DE2" w14:textId="65F672A9" w:rsidR="00EB4B22" w:rsidRPr="00F858F4" w:rsidRDefault="00EB4B22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8"/>
        <w:gridCol w:w="1081"/>
        <w:gridCol w:w="270"/>
        <w:gridCol w:w="989"/>
        <w:gridCol w:w="270"/>
        <w:gridCol w:w="992"/>
        <w:gridCol w:w="271"/>
        <w:gridCol w:w="990"/>
        <w:gridCol w:w="270"/>
        <w:gridCol w:w="1169"/>
      </w:tblGrid>
      <w:tr w:rsidR="00A7003A" w:rsidRPr="00105189" w14:paraId="0C969055" w14:textId="77777777" w:rsidTr="002A5BB6">
        <w:trPr>
          <w:trHeight w:val="139"/>
        </w:trPr>
        <w:tc>
          <w:tcPr>
            <w:tcW w:w="3328" w:type="dxa"/>
          </w:tcPr>
          <w:p w14:paraId="163F6AD8" w14:textId="77777777" w:rsidR="00A7003A" w:rsidRPr="00105189" w:rsidDel="00D54CF3" w:rsidRDefault="00A7003A" w:rsidP="001837CD">
            <w:pPr>
              <w:pStyle w:val="BodyText"/>
              <w:spacing w:after="0"/>
              <w:ind w:right="-1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2" w:type="dxa"/>
            <w:gridSpan w:val="9"/>
          </w:tcPr>
          <w:p w14:paraId="19F2A452" w14:textId="624754B4" w:rsidR="00A7003A" w:rsidRPr="00105189" w:rsidRDefault="00A7003A" w:rsidP="001837CD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51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003A" w:rsidRPr="00105189" w14:paraId="2BFD5764" w14:textId="77777777" w:rsidTr="002A5BB6">
        <w:trPr>
          <w:trHeight w:val="139"/>
        </w:trPr>
        <w:tc>
          <w:tcPr>
            <w:tcW w:w="3328" w:type="dxa"/>
          </w:tcPr>
          <w:p w14:paraId="072BC0FF" w14:textId="77777777" w:rsidR="00A7003A" w:rsidRPr="00105189" w:rsidRDefault="00A7003A" w:rsidP="001837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497A3A2" w14:textId="77777777" w:rsidR="00A7003A" w:rsidRPr="00105189" w:rsidRDefault="00A7003A" w:rsidP="001837CD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86D4765" w14:textId="77777777" w:rsidR="00A7003A" w:rsidRPr="00105189" w:rsidRDefault="00A7003A" w:rsidP="001837C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2" w:type="dxa"/>
            <w:gridSpan w:val="5"/>
          </w:tcPr>
          <w:p w14:paraId="5358BF1A" w14:textId="4CF5D325" w:rsidR="00A7003A" w:rsidRPr="00105189" w:rsidRDefault="00A7003A" w:rsidP="001837C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5189">
              <w:rPr>
                <w:rFonts w:ascii="Angsana New" w:hAnsi="Angsana New"/>
                <w:sz w:val="28"/>
                <w:szCs w:val="28"/>
                <w:cs/>
              </w:rPr>
              <w:t xml:space="preserve">บันทึกเป็น (รายจ่าย) </w:t>
            </w:r>
            <w:r w:rsidRPr="00105189">
              <w:rPr>
                <w:rFonts w:ascii="Angsana New" w:hAnsi="Angsana New"/>
                <w:sz w:val="28"/>
                <w:szCs w:val="28"/>
              </w:rPr>
              <w:t>/</w:t>
            </w:r>
            <w:r w:rsidRPr="00105189">
              <w:rPr>
                <w:rFonts w:ascii="Angsana New"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EA81CAB" w14:textId="77777777" w:rsidR="00A7003A" w:rsidRPr="00105189" w:rsidRDefault="00A7003A" w:rsidP="001837CD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26085E4" w14:textId="77777777" w:rsidR="00A7003A" w:rsidRPr="00105189" w:rsidRDefault="00A7003A" w:rsidP="001837CD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7003A" w:rsidRPr="00105189" w14:paraId="5DE7445C" w14:textId="77777777" w:rsidTr="002A5BB6">
        <w:trPr>
          <w:trHeight w:val="139"/>
        </w:trPr>
        <w:tc>
          <w:tcPr>
            <w:tcW w:w="3328" w:type="dxa"/>
          </w:tcPr>
          <w:p w14:paraId="53E2BF88" w14:textId="77777777" w:rsidR="00A7003A" w:rsidRPr="00105189" w:rsidRDefault="00A7003A" w:rsidP="00907813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310E6FD2" w14:textId="604861F4" w:rsidR="00A7003A" w:rsidRPr="00105189" w:rsidRDefault="00A7003A" w:rsidP="00907813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0518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1" w:type="dxa"/>
            <w:vAlign w:val="bottom"/>
          </w:tcPr>
          <w:p w14:paraId="11E492A0" w14:textId="77777777" w:rsidR="00A7003A" w:rsidRPr="00105189" w:rsidRDefault="00A7003A" w:rsidP="001837CD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51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08D9B49B" w14:textId="6D2B11BE" w:rsidR="00A7003A" w:rsidRPr="00105189" w:rsidRDefault="00C605FF" w:rsidP="001837CD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518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7003A" w:rsidRPr="001051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0518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C0E64" w:rsidRPr="00105189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22F265CB" w14:textId="77777777" w:rsidR="00A7003A" w:rsidRPr="00105189" w:rsidRDefault="00A7003A" w:rsidP="001837C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4837DB29" w14:textId="77777777" w:rsidR="00A7003A" w:rsidRPr="00105189" w:rsidRDefault="00A7003A" w:rsidP="001837C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05189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1DF9980" w14:textId="77777777" w:rsidR="00A7003A" w:rsidRPr="00105189" w:rsidRDefault="00A7003A" w:rsidP="001837C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62EC785" w14:textId="1AE9ECBD" w:rsidR="00A7003A" w:rsidRPr="00105189" w:rsidRDefault="00A7003A" w:rsidP="00250470">
            <w:pPr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5189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4D8F219" w14:textId="77777777" w:rsidR="00A7003A" w:rsidRPr="00105189" w:rsidRDefault="00A7003A" w:rsidP="0056247F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86AFC0D" w14:textId="6DCB21B4" w:rsidR="00A7003A" w:rsidRPr="00105189" w:rsidRDefault="00A7003A" w:rsidP="0056247F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5189">
              <w:rPr>
                <w:rFonts w:ascii="Angsana New" w:hAnsi="Angsana New"/>
                <w:sz w:val="28"/>
                <w:szCs w:val="28"/>
                <w:cs/>
              </w:rPr>
              <w:t>ส่วนของ</w:t>
            </w:r>
          </w:p>
          <w:p w14:paraId="1A1082AB" w14:textId="5B544887" w:rsidR="00A7003A" w:rsidRPr="00105189" w:rsidRDefault="00A7003A" w:rsidP="0056247F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5189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70" w:type="dxa"/>
          </w:tcPr>
          <w:p w14:paraId="06719252" w14:textId="77777777" w:rsidR="00A7003A" w:rsidRPr="00105189" w:rsidRDefault="00A7003A" w:rsidP="001837CD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E07101B" w14:textId="77777777" w:rsidR="00A7003A" w:rsidRPr="00105189" w:rsidRDefault="00A7003A" w:rsidP="001837CD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51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0001BE1E" w14:textId="50352AF1" w:rsidR="00A7003A" w:rsidRPr="00105189" w:rsidRDefault="00C605FF" w:rsidP="001837CD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5189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A7003A" w:rsidRPr="001051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0518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C0E64" w:rsidRPr="00105189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1A2E7E" w:rsidRPr="00105189" w14:paraId="20554C15" w14:textId="77777777" w:rsidTr="002A5BB6">
        <w:trPr>
          <w:trHeight w:val="139"/>
        </w:trPr>
        <w:tc>
          <w:tcPr>
            <w:tcW w:w="3328" w:type="dxa"/>
          </w:tcPr>
          <w:p w14:paraId="37280531" w14:textId="77777777" w:rsidR="001A2E7E" w:rsidRPr="00105189" w:rsidRDefault="001A2E7E" w:rsidP="00907813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02" w:type="dxa"/>
            <w:gridSpan w:val="9"/>
            <w:vAlign w:val="bottom"/>
          </w:tcPr>
          <w:p w14:paraId="337EBE3F" w14:textId="42917FAE" w:rsidR="001A2E7E" w:rsidRPr="00105189" w:rsidRDefault="001A2E7E" w:rsidP="001837CD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518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10518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10518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7003A" w:rsidRPr="00105189" w14:paraId="1921E3A5" w14:textId="77777777" w:rsidTr="002A5BB6">
        <w:trPr>
          <w:trHeight w:val="139"/>
        </w:trPr>
        <w:tc>
          <w:tcPr>
            <w:tcW w:w="3328" w:type="dxa"/>
          </w:tcPr>
          <w:p w14:paraId="05A73FF1" w14:textId="77777777" w:rsidR="00A7003A" w:rsidRPr="00105189" w:rsidRDefault="00A7003A" w:rsidP="001837CD">
            <w:pPr>
              <w:ind w:right="-79"/>
              <w:rPr>
                <w:rFonts w:ascii="Angsana New" w:hAnsi="Angsana New"/>
                <w:sz w:val="28"/>
                <w:szCs w:val="28"/>
              </w:rPr>
            </w:pPr>
            <w:r w:rsidRPr="0010518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1" w:type="dxa"/>
          </w:tcPr>
          <w:p w14:paraId="7C4CB72C" w14:textId="77777777" w:rsidR="00A7003A" w:rsidRPr="00105189" w:rsidRDefault="00A7003A" w:rsidP="001837C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61BFCC9" w14:textId="77777777" w:rsidR="00A7003A" w:rsidRPr="00105189" w:rsidRDefault="00A7003A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</w:tcPr>
          <w:p w14:paraId="1ABD70C8" w14:textId="77777777" w:rsidR="00A7003A" w:rsidRPr="00105189" w:rsidRDefault="00A7003A" w:rsidP="001837C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09C6040" w14:textId="77777777" w:rsidR="00A7003A" w:rsidRPr="00105189" w:rsidRDefault="00A7003A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</w:tcPr>
          <w:p w14:paraId="013F4C79" w14:textId="77777777" w:rsidR="00A7003A" w:rsidRPr="00105189" w:rsidRDefault="00A7003A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14:paraId="0D2670A7" w14:textId="77777777" w:rsidR="00A7003A" w:rsidRPr="00105189" w:rsidRDefault="00A7003A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A256EE9" w14:textId="31CC7EBA" w:rsidR="00A7003A" w:rsidRPr="00105189" w:rsidRDefault="00A7003A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91CBDA1" w14:textId="77777777" w:rsidR="00A7003A" w:rsidRPr="00105189" w:rsidRDefault="00A7003A" w:rsidP="001837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6EA3B349" w14:textId="77777777" w:rsidR="00A7003A" w:rsidRPr="00105189" w:rsidRDefault="00A7003A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2A5BB6" w:rsidRPr="00105189" w14:paraId="44B257D9" w14:textId="77777777" w:rsidTr="002A5BB6">
        <w:trPr>
          <w:trHeight w:val="139"/>
        </w:trPr>
        <w:tc>
          <w:tcPr>
            <w:tcW w:w="3328" w:type="dxa"/>
          </w:tcPr>
          <w:p w14:paraId="5F1BDAC1" w14:textId="6AF9D1DD" w:rsidR="002A5BB6" w:rsidRPr="00105189" w:rsidRDefault="002A5BB6" w:rsidP="002A5BB6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0518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1" w:type="dxa"/>
          </w:tcPr>
          <w:p w14:paraId="4AA40BA8" w14:textId="18D0A11D" w:rsidR="002A5BB6" w:rsidRPr="00105189" w:rsidRDefault="009A1379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9,785</w:t>
            </w:r>
          </w:p>
        </w:tc>
        <w:tc>
          <w:tcPr>
            <w:tcW w:w="270" w:type="dxa"/>
          </w:tcPr>
          <w:p w14:paraId="12601B4E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</w:tcPr>
          <w:p w14:paraId="0C0428B3" w14:textId="5CC55246" w:rsidR="002A5BB6" w:rsidRPr="00105189" w:rsidRDefault="004434E9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24</w:t>
            </w:r>
          </w:p>
        </w:tc>
        <w:tc>
          <w:tcPr>
            <w:tcW w:w="270" w:type="dxa"/>
          </w:tcPr>
          <w:p w14:paraId="169A18B2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</w:tcPr>
          <w:p w14:paraId="30B22AF3" w14:textId="2AFA8068" w:rsidR="002A5BB6" w:rsidRPr="00105189" w:rsidRDefault="007B28A0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3E266E4A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361E7B2" w14:textId="671CCE46" w:rsidR="002A5BB6" w:rsidRPr="00105189" w:rsidRDefault="007B28A0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E027733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7FA3A9B4" w14:textId="1D7741EB" w:rsidR="002A5BB6" w:rsidRPr="00105189" w:rsidRDefault="007C536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5189">
              <w:rPr>
                <w:rFonts w:ascii="Angsana New" w:hAnsi="Angsana New" w:hint="cs"/>
                <w:sz w:val="28"/>
                <w:szCs w:val="28"/>
                <w:lang w:val="en-US" w:bidi="th-TH"/>
              </w:rPr>
              <w:t>9</w:t>
            </w:r>
            <w:r w:rsidR="003927F3" w:rsidRPr="00105189">
              <w:rPr>
                <w:rFonts w:ascii="Angsana New" w:hAnsi="Angsana New"/>
                <w:sz w:val="28"/>
                <w:szCs w:val="28"/>
                <w:lang w:val="en-US" w:bidi="th-TH"/>
              </w:rPr>
              <w:t>,80</w:t>
            </w:r>
            <w:r w:rsidR="004434E9" w:rsidRPr="00105189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</w:tr>
      <w:tr w:rsidR="002A5BB6" w:rsidRPr="00105189" w14:paraId="344EEC17" w14:textId="77777777" w:rsidTr="002A5BB6">
        <w:trPr>
          <w:trHeight w:val="139"/>
        </w:trPr>
        <w:tc>
          <w:tcPr>
            <w:tcW w:w="3328" w:type="dxa"/>
          </w:tcPr>
          <w:p w14:paraId="1CC3C158" w14:textId="29744B4B" w:rsidR="002A5BB6" w:rsidRPr="00105189" w:rsidRDefault="002A5BB6" w:rsidP="002A5BB6">
            <w:pPr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105189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</w:p>
        </w:tc>
        <w:tc>
          <w:tcPr>
            <w:tcW w:w="1081" w:type="dxa"/>
          </w:tcPr>
          <w:p w14:paraId="1CDCFB5A" w14:textId="2FBCE197" w:rsidR="002A5BB6" w:rsidRPr="00105189" w:rsidRDefault="009A1379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9,975</w:t>
            </w:r>
          </w:p>
        </w:tc>
        <w:tc>
          <w:tcPr>
            <w:tcW w:w="270" w:type="dxa"/>
          </w:tcPr>
          <w:p w14:paraId="64A36FE1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</w:tcPr>
          <w:p w14:paraId="6D07EFD0" w14:textId="0A523C6E" w:rsidR="002A5BB6" w:rsidRPr="00105189" w:rsidRDefault="00DA1D69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5189">
              <w:rPr>
                <w:rFonts w:ascii="Angsana New" w:hAnsi="Angsana New"/>
                <w:sz w:val="28"/>
                <w:szCs w:val="28"/>
              </w:rPr>
              <w:t>7,365</w:t>
            </w:r>
          </w:p>
        </w:tc>
        <w:tc>
          <w:tcPr>
            <w:tcW w:w="270" w:type="dxa"/>
          </w:tcPr>
          <w:p w14:paraId="64880009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</w:tcPr>
          <w:p w14:paraId="507654AD" w14:textId="572251FC" w:rsidR="002A5BB6" w:rsidRPr="00105189" w:rsidRDefault="007B28A0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669B50E7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F7BA8DF" w14:textId="5AB0025E" w:rsidR="002A5BB6" w:rsidRPr="00105189" w:rsidRDefault="007B28A0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60A75FC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0A5D31DF" w14:textId="75EF8F55" w:rsidR="002A5BB6" w:rsidRPr="00105189" w:rsidRDefault="003927F3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5189">
              <w:rPr>
                <w:rFonts w:ascii="Angsana New" w:hAnsi="Angsana New"/>
                <w:sz w:val="28"/>
                <w:szCs w:val="28"/>
              </w:rPr>
              <w:t>17,</w:t>
            </w:r>
            <w:r w:rsidR="007B28A0" w:rsidRPr="00105189">
              <w:rPr>
                <w:rFonts w:ascii="Angsana New" w:hAnsi="Angsana New"/>
                <w:sz w:val="28"/>
                <w:szCs w:val="28"/>
              </w:rPr>
              <w:t>340</w:t>
            </w:r>
          </w:p>
        </w:tc>
      </w:tr>
      <w:tr w:rsidR="002A5BB6" w:rsidRPr="00105189" w14:paraId="14E5AA57" w14:textId="77777777" w:rsidTr="002A5BB6">
        <w:trPr>
          <w:trHeight w:val="139"/>
        </w:trPr>
        <w:tc>
          <w:tcPr>
            <w:tcW w:w="3328" w:type="dxa"/>
          </w:tcPr>
          <w:p w14:paraId="273E648E" w14:textId="78FE21A4" w:rsidR="002A5BB6" w:rsidRPr="00105189" w:rsidRDefault="002A5BB6" w:rsidP="002A5BB6">
            <w:pPr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105189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1" w:type="dxa"/>
          </w:tcPr>
          <w:p w14:paraId="1FA45548" w14:textId="6BBA6C3E" w:rsidR="002A5BB6" w:rsidRPr="00105189" w:rsidRDefault="009A1379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31,561</w:t>
            </w:r>
          </w:p>
        </w:tc>
        <w:tc>
          <w:tcPr>
            <w:tcW w:w="270" w:type="dxa"/>
          </w:tcPr>
          <w:p w14:paraId="7E687FBF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</w:tcPr>
          <w:p w14:paraId="09F9C55D" w14:textId="036963A1" w:rsidR="002A5BB6" w:rsidRPr="00105189" w:rsidRDefault="00AE62D7" w:rsidP="00FE79D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(2,201)</w:t>
            </w:r>
          </w:p>
        </w:tc>
        <w:tc>
          <w:tcPr>
            <w:tcW w:w="270" w:type="dxa"/>
          </w:tcPr>
          <w:p w14:paraId="4E1547BE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</w:tcPr>
          <w:p w14:paraId="7327DC36" w14:textId="2D57B77A" w:rsidR="002A5BB6" w:rsidRPr="00105189" w:rsidRDefault="007B28A0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55469EDB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16E1E64" w14:textId="1926894E" w:rsidR="002A5BB6" w:rsidRPr="00105189" w:rsidRDefault="007B28A0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890980E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7E260DA0" w14:textId="59DE085F" w:rsidR="002A5BB6" w:rsidRPr="00105189" w:rsidRDefault="00AE62D7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29,360</w:t>
            </w:r>
          </w:p>
        </w:tc>
      </w:tr>
      <w:tr w:rsidR="007E2EED" w:rsidRPr="00105189" w14:paraId="331C8237" w14:textId="77777777" w:rsidTr="002A5BB6">
        <w:trPr>
          <w:trHeight w:val="139"/>
        </w:trPr>
        <w:tc>
          <w:tcPr>
            <w:tcW w:w="3328" w:type="dxa"/>
          </w:tcPr>
          <w:p w14:paraId="41B7CAA1" w14:textId="69BB6434" w:rsidR="007E2EED" w:rsidRPr="00105189" w:rsidRDefault="007E2EED" w:rsidP="007E2EED">
            <w:pPr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105189">
              <w:rPr>
                <w:rFonts w:ascii="Angsana New" w:hAnsi="Angsana New" w:hint="cs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1081" w:type="dxa"/>
          </w:tcPr>
          <w:p w14:paraId="42E55EE0" w14:textId="081CB027" w:rsidR="007E2EED" w:rsidRPr="00105189" w:rsidRDefault="009A1379" w:rsidP="007E2EED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49</w:t>
            </w:r>
          </w:p>
        </w:tc>
        <w:tc>
          <w:tcPr>
            <w:tcW w:w="270" w:type="dxa"/>
          </w:tcPr>
          <w:p w14:paraId="74758FCA" w14:textId="77777777" w:rsidR="007E2EED" w:rsidRPr="00105189" w:rsidRDefault="007E2EED" w:rsidP="007E2E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</w:tcPr>
          <w:p w14:paraId="5D1A1F1C" w14:textId="34984AC4" w:rsidR="007E2EED" w:rsidRPr="00105189" w:rsidRDefault="00AE62D7" w:rsidP="007E2E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(1)</w:t>
            </w:r>
          </w:p>
        </w:tc>
        <w:tc>
          <w:tcPr>
            <w:tcW w:w="270" w:type="dxa"/>
          </w:tcPr>
          <w:p w14:paraId="4E285036" w14:textId="77777777" w:rsidR="007E2EED" w:rsidRPr="00105189" w:rsidRDefault="007E2EED" w:rsidP="007E2E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</w:tcPr>
          <w:p w14:paraId="7B99F5B0" w14:textId="766E41D6" w:rsidR="007E2EED" w:rsidRPr="00105189" w:rsidRDefault="007B28A0" w:rsidP="007E2EED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5C736B7A" w14:textId="77777777" w:rsidR="007E2EED" w:rsidRPr="00105189" w:rsidRDefault="007E2EED" w:rsidP="007E2EE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2EF21FA" w14:textId="7EE09A09" w:rsidR="007E2EED" w:rsidRPr="00105189" w:rsidRDefault="007B28A0" w:rsidP="007E2EED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AF75AEC" w14:textId="77777777" w:rsidR="007E2EED" w:rsidRPr="00105189" w:rsidRDefault="007E2EED" w:rsidP="007E2EE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3E67E72D" w14:textId="16867098" w:rsidR="007E2EED" w:rsidRPr="00105189" w:rsidRDefault="003927F3" w:rsidP="007E2EED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48</w:t>
            </w:r>
          </w:p>
        </w:tc>
      </w:tr>
      <w:tr w:rsidR="002852F6" w:rsidRPr="00105189" w14:paraId="50B4C4EB" w14:textId="77777777" w:rsidTr="002A5BB6">
        <w:trPr>
          <w:trHeight w:val="139"/>
        </w:trPr>
        <w:tc>
          <w:tcPr>
            <w:tcW w:w="3328" w:type="dxa"/>
          </w:tcPr>
          <w:p w14:paraId="55F5907D" w14:textId="4F30048A" w:rsidR="002852F6" w:rsidRPr="00105189" w:rsidRDefault="002852F6" w:rsidP="002852F6">
            <w:pPr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105189">
              <w:rPr>
                <w:rFonts w:ascii="Angsana New" w:hAnsi="Angsana New"/>
                <w:sz w:val="28"/>
                <w:szCs w:val="28"/>
                <w:cs/>
              </w:rPr>
              <w:t>กำไรจากการขายสินทรัพย์รอตัดบัญชี</w:t>
            </w:r>
          </w:p>
        </w:tc>
        <w:tc>
          <w:tcPr>
            <w:tcW w:w="1081" w:type="dxa"/>
          </w:tcPr>
          <w:p w14:paraId="48B4F62F" w14:textId="287998D8" w:rsidR="002852F6" w:rsidRPr="00105189" w:rsidRDefault="009A1379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163</w:t>
            </w:r>
          </w:p>
        </w:tc>
        <w:tc>
          <w:tcPr>
            <w:tcW w:w="270" w:type="dxa"/>
          </w:tcPr>
          <w:p w14:paraId="61553CB1" w14:textId="77777777" w:rsidR="002852F6" w:rsidRPr="00105189" w:rsidRDefault="002852F6" w:rsidP="002852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</w:tcPr>
          <w:p w14:paraId="1E06476B" w14:textId="7794F8E0" w:rsidR="002852F6" w:rsidRPr="00105189" w:rsidRDefault="00AE62D7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(110)</w:t>
            </w:r>
          </w:p>
        </w:tc>
        <w:tc>
          <w:tcPr>
            <w:tcW w:w="270" w:type="dxa"/>
          </w:tcPr>
          <w:p w14:paraId="71EE83AC" w14:textId="77777777" w:rsidR="002852F6" w:rsidRPr="00105189" w:rsidRDefault="002852F6" w:rsidP="002852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</w:tcPr>
          <w:p w14:paraId="663E5957" w14:textId="09824FAC" w:rsidR="002852F6" w:rsidRPr="00105189" w:rsidRDefault="007B28A0" w:rsidP="002852F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00F64230" w14:textId="77777777" w:rsidR="002852F6" w:rsidRPr="00105189" w:rsidRDefault="002852F6" w:rsidP="002852F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255EE47" w14:textId="67372B76" w:rsidR="002852F6" w:rsidRPr="00105189" w:rsidRDefault="007B28A0" w:rsidP="002852F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5A2CE2C" w14:textId="77777777" w:rsidR="002852F6" w:rsidRPr="00105189" w:rsidRDefault="002852F6" w:rsidP="002852F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41CC2BB0" w14:textId="454F4B0F" w:rsidR="002852F6" w:rsidRPr="00105189" w:rsidRDefault="003927F3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53</w:t>
            </w:r>
          </w:p>
        </w:tc>
      </w:tr>
      <w:tr w:rsidR="002852F6" w:rsidRPr="00105189" w14:paraId="502E0B3A" w14:textId="77777777" w:rsidTr="002A5BB6">
        <w:trPr>
          <w:trHeight w:val="139"/>
        </w:trPr>
        <w:tc>
          <w:tcPr>
            <w:tcW w:w="3328" w:type="dxa"/>
          </w:tcPr>
          <w:p w14:paraId="44A52E3E" w14:textId="0F1D611F" w:rsidR="002852F6" w:rsidRPr="00105189" w:rsidRDefault="002852F6" w:rsidP="002852F6">
            <w:pPr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105189">
              <w:rPr>
                <w:rFonts w:ascii="Angsana New" w:hAnsi="Angsana New"/>
                <w:sz w:val="28"/>
                <w:szCs w:val="28"/>
                <w:cs/>
              </w:rPr>
              <w:t>ดอกเบี้ยร</w:t>
            </w:r>
            <w:r w:rsidRPr="00105189">
              <w:rPr>
                <w:rFonts w:ascii="Angsana New" w:hAnsi="Angsana New" w:hint="cs"/>
                <w:sz w:val="28"/>
                <w:szCs w:val="28"/>
                <w:cs/>
              </w:rPr>
              <w:t>อตัดบัญชี</w:t>
            </w:r>
          </w:p>
        </w:tc>
        <w:tc>
          <w:tcPr>
            <w:tcW w:w="1081" w:type="dxa"/>
          </w:tcPr>
          <w:p w14:paraId="0FEBD7BE" w14:textId="27A52BCA" w:rsidR="002852F6" w:rsidRPr="00105189" w:rsidRDefault="009A1379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119,164</w:t>
            </w:r>
          </w:p>
        </w:tc>
        <w:tc>
          <w:tcPr>
            <w:tcW w:w="270" w:type="dxa"/>
          </w:tcPr>
          <w:p w14:paraId="65C057FB" w14:textId="77777777" w:rsidR="002852F6" w:rsidRPr="00105189" w:rsidRDefault="002852F6" w:rsidP="002852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</w:tcPr>
          <w:p w14:paraId="1EFC2EB9" w14:textId="68AC0599" w:rsidR="002852F6" w:rsidRPr="00105189" w:rsidRDefault="00AE62D7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(7,638)</w:t>
            </w:r>
          </w:p>
        </w:tc>
        <w:tc>
          <w:tcPr>
            <w:tcW w:w="270" w:type="dxa"/>
          </w:tcPr>
          <w:p w14:paraId="4B993052" w14:textId="77777777" w:rsidR="002852F6" w:rsidRPr="00105189" w:rsidRDefault="002852F6" w:rsidP="002852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</w:tcPr>
          <w:p w14:paraId="4EDF8DB5" w14:textId="4A8B2DA0" w:rsidR="002852F6" w:rsidRPr="00105189" w:rsidRDefault="007B28A0" w:rsidP="002852F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714C4360" w14:textId="77777777" w:rsidR="002852F6" w:rsidRPr="00105189" w:rsidRDefault="002852F6" w:rsidP="002852F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5C1A5ED" w14:textId="58623235" w:rsidR="002852F6" w:rsidRPr="00105189" w:rsidRDefault="007B28A0" w:rsidP="002852F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10725E0" w14:textId="77777777" w:rsidR="002852F6" w:rsidRPr="00105189" w:rsidRDefault="002852F6" w:rsidP="002852F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4A44E5BB" w14:textId="76E4450C" w:rsidR="002852F6" w:rsidRPr="00105189" w:rsidRDefault="00AE62D7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111,526</w:t>
            </w:r>
          </w:p>
        </w:tc>
      </w:tr>
      <w:tr w:rsidR="002A5BB6" w:rsidRPr="00105189" w14:paraId="1AC3C739" w14:textId="77777777" w:rsidTr="002A5BB6">
        <w:trPr>
          <w:trHeight w:val="334"/>
        </w:trPr>
        <w:tc>
          <w:tcPr>
            <w:tcW w:w="3328" w:type="dxa"/>
          </w:tcPr>
          <w:p w14:paraId="0738D540" w14:textId="77777777" w:rsidR="002A5BB6" w:rsidRPr="00105189" w:rsidRDefault="002A5BB6" w:rsidP="002A5BB6">
            <w:pPr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105189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</w:t>
            </w:r>
          </w:p>
          <w:p w14:paraId="2A59A1C3" w14:textId="77777777" w:rsidR="002A5BB6" w:rsidRPr="00105189" w:rsidRDefault="002A5BB6" w:rsidP="002A5BB6">
            <w:pPr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105189">
              <w:rPr>
                <w:rFonts w:ascii="Angsana New" w:hAnsi="Angsana New"/>
                <w:sz w:val="28"/>
                <w:szCs w:val="28"/>
                <w:cs/>
              </w:rPr>
              <w:t xml:space="preserve">   การรับประกันสินค้าและบริการ</w:t>
            </w:r>
          </w:p>
        </w:tc>
        <w:tc>
          <w:tcPr>
            <w:tcW w:w="1081" w:type="dxa"/>
          </w:tcPr>
          <w:p w14:paraId="0177BF8E" w14:textId="77777777" w:rsidR="002A5BB6" w:rsidRPr="00105189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135B074" w14:textId="10894ACF" w:rsidR="009A1379" w:rsidRPr="00105189" w:rsidRDefault="009A1379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85</w:t>
            </w:r>
          </w:p>
        </w:tc>
        <w:tc>
          <w:tcPr>
            <w:tcW w:w="270" w:type="dxa"/>
          </w:tcPr>
          <w:p w14:paraId="43BF3B44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7C015A20" w14:textId="77777777" w:rsidR="002A5BB6" w:rsidRPr="0010518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1C7C5A5" w14:textId="144D421D" w:rsidR="00AE62D7" w:rsidRPr="00105189" w:rsidRDefault="00AE62D7" w:rsidP="00C77849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5189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14:paraId="27F618DE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CA62A28" w14:textId="77777777" w:rsidR="002A5BB6" w:rsidRPr="0010518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895F467" w14:textId="4DAC029E" w:rsidR="007B28A0" w:rsidRPr="00105189" w:rsidRDefault="007B28A0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71C5A749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C1D451F" w14:textId="77777777" w:rsidR="002A5BB6" w:rsidRPr="0010518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ABB514A" w14:textId="69F1A72D" w:rsidR="007B28A0" w:rsidRPr="00105189" w:rsidRDefault="007B28A0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F2A6345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AE9F2B3" w14:textId="77777777" w:rsidR="002A5BB6" w:rsidRPr="00105189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FAB5409" w14:textId="29964EC9" w:rsidR="003927F3" w:rsidRPr="00105189" w:rsidRDefault="003927F3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5189">
              <w:rPr>
                <w:rFonts w:ascii="Angsana New" w:hAnsi="Angsana New"/>
                <w:sz w:val="28"/>
                <w:szCs w:val="28"/>
              </w:rPr>
              <w:t>121</w:t>
            </w:r>
          </w:p>
        </w:tc>
      </w:tr>
      <w:tr w:rsidR="002A5BB6" w:rsidRPr="00105189" w14:paraId="4B8BC974" w14:textId="77777777" w:rsidTr="002A5BB6">
        <w:trPr>
          <w:trHeight w:val="334"/>
        </w:trPr>
        <w:tc>
          <w:tcPr>
            <w:tcW w:w="3328" w:type="dxa"/>
          </w:tcPr>
          <w:p w14:paraId="63BE8330" w14:textId="77777777" w:rsidR="002A5BB6" w:rsidRPr="00105189" w:rsidRDefault="002A5BB6" w:rsidP="002A5BB6">
            <w:pPr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105189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1" w:type="dxa"/>
          </w:tcPr>
          <w:p w14:paraId="06CB193F" w14:textId="77777777" w:rsidR="002A5BB6" w:rsidRPr="00105189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0C5DE86" w14:textId="77F77DAD" w:rsidR="009A1379" w:rsidRPr="00105189" w:rsidRDefault="009A1379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4,317</w:t>
            </w:r>
          </w:p>
        </w:tc>
        <w:tc>
          <w:tcPr>
            <w:tcW w:w="270" w:type="dxa"/>
          </w:tcPr>
          <w:p w14:paraId="61F6914C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</w:tcPr>
          <w:p w14:paraId="2F5E1ECA" w14:textId="77777777" w:rsidR="002A5BB6" w:rsidRPr="00105189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E7C9101" w14:textId="31CB7388" w:rsidR="00AE62D7" w:rsidRPr="00105189" w:rsidRDefault="001D38A1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5189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956848" w:rsidRPr="00105189">
              <w:rPr>
                <w:rFonts w:ascii="Angsana New" w:hAnsi="Angsana New"/>
                <w:sz w:val="28"/>
                <w:szCs w:val="28"/>
              </w:rPr>
              <w:t>7</w:t>
            </w:r>
            <w:r w:rsidR="00721AE5" w:rsidRPr="0010518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BD3917A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</w:tcPr>
          <w:p w14:paraId="0DFF499E" w14:textId="77777777" w:rsidR="002A5BB6" w:rsidRPr="0010518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E847C87" w14:textId="49DC6E33" w:rsidR="007B28A0" w:rsidRPr="00105189" w:rsidRDefault="00AE62D7" w:rsidP="00AE62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(813)</w:t>
            </w:r>
          </w:p>
        </w:tc>
        <w:tc>
          <w:tcPr>
            <w:tcW w:w="271" w:type="dxa"/>
          </w:tcPr>
          <w:p w14:paraId="31B0263A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72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CCC5E26" w14:textId="77777777" w:rsidR="002A5BB6" w:rsidRPr="00105189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1EDE328" w14:textId="7744BA8F" w:rsidR="007B28A0" w:rsidRPr="00105189" w:rsidRDefault="007B28A0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E3052AC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262B5989" w14:textId="77777777" w:rsidR="002A5BB6" w:rsidRPr="00105189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B5734A8" w14:textId="0853FD04" w:rsidR="003927F3" w:rsidRPr="00105189" w:rsidRDefault="00AE62D7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5189">
              <w:rPr>
                <w:rFonts w:ascii="Angsana New" w:hAnsi="Angsana New"/>
                <w:sz w:val="28"/>
                <w:szCs w:val="28"/>
              </w:rPr>
              <w:t>3,8</w:t>
            </w:r>
            <w:r w:rsidR="00F30FE0" w:rsidRPr="00105189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2A5BB6" w:rsidRPr="00105189" w14:paraId="261F0DCA" w14:textId="77777777" w:rsidTr="002A5BB6">
        <w:trPr>
          <w:trHeight w:val="334"/>
        </w:trPr>
        <w:tc>
          <w:tcPr>
            <w:tcW w:w="3328" w:type="dxa"/>
          </w:tcPr>
          <w:p w14:paraId="78F1DFE7" w14:textId="04E134C4" w:rsidR="002A5BB6" w:rsidRPr="00105189" w:rsidRDefault="002A5BB6" w:rsidP="002A5BB6">
            <w:pPr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05189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081" w:type="dxa"/>
          </w:tcPr>
          <w:p w14:paraId="72279BB9" w14:textId="348B7263" w:rsidR="002A5BB6" w:rsidRPr="00105189" w:rsidRDefault="009A1379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239</w:t>
            </w:r>
          </w:p>
        </w:tc>
        <w:tc>
          <w:tcPr>
            <w:tcW w:w="270" w:type="dxa"/>
          </w:tcPr>
          <w:p w14:paraId="748DFD51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063C0909" w14:textId="4343777F" w:rsidR="002A5BB6" w:rsidRPr="00105189" w:rsidRDefault="00AE62D7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5189">
              <w:rPr>
                <w:rFonts w:ascii="Angsana New" w:hAnsi="Angsana New"/>
                <w:sz w:val="28"/>
                <w:szCs w:val="28"/>
              </w:rPr>
              <w:t>(39)</w:t>
            </w:r>
          </w:p>
        </w:tc>
        <w:tc>
          <w:tcPr>
            <w:tcW w:w="270" w:type="dxa"/>
          </w:tcPr>
          <w:p w14:paraId="48335471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35A133F" w14:textId="22B5E960" w:rsidR="002A5BB6" w:rsidRPr="00105189" w:rsidRDefault="007B28A0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462C9EDB" w14:textId="77777777" w:rsidR="002A5BB6" w:rsidRPr="00105189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743B5966" w14:textId="37C6D13B" w:rsidR="002A5BB6" w:rsidRPr="00105189" w:rsidRDefault="007B28A0" w:rsidP="002A5BB6">
            <w:pPr>
              <w:pStyle w:val="acctfourfigures"/>
              <w:tabs>
                <w:tab w:val="clear" w:pos="765"/>
              </w:tabs>
              <w:spacing w:line="240" w:lineRule="auto"/>
              <w:ind w:left="-830" w:right="340" w:hanging="48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3E1A2E8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223353B5" w14:textId="674AE66F" w:rsidR="002A5BB6" w:rsidRPr="00105189" w:rsidRDefault="00C77849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5189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  <w:tr w:rsidR="002A5BB6" w:rsidRPr="00105189" w14:paraId="3025A015" w14:textId="77777777" w:rsidTr="002A5BB6">
        <w:trPr>
          <w:trHeight w:val="334"/>
        </w:trPr>
        <w:tc>
          <w:tcPr>
            <w:tcW w:w="3328" w:type="dxa"/>
          </w:tcPr>
          <w:p w14:paraId="2EBEAAA8" w14:textId="77777777" w:rsidR="002A5BB6" w:rsidRPr="00105189" w:rsidRDefault="002A5BB6" w:rsidP="002A5BB6">
            <w:pPr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51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63A5C1AD" w14:textId="69E8C70E" w:rsidR="002A5BB6" w:rsidRPr="00105189" w:rsidRDefault="009A1379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175,338</w:t>
            </w:r>
          </w:p>
        </w:tc>
        <w:tc>
          <w:tcPr>
            <w:tcW w:w="270" w:type="dxa"/>
          </w:tcPr>
          <w:p w14:paraId="6903F119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57453175" w14:textId="7622C634" w:rsidR="002A5BB6" w:rsidRPr="00105189" w:rsidRDefault="00AE62D7" w:rsidP="00C778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0518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(2,</w:t>
            </w:r>
            <w:r w:rsidR="00994985" w:rsidRPr="0010518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721AE5" w:rsidRPr="0010518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90</w:t>
            </w:r>
            <w:r w:rsidR="00C77849" w:rsidRPr="0010518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4874C7E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0FA72DC" w14:textId="17AA63E2" w:rsidR="002A5BB6" w:rsidRPr="00105189" w:rsidRDefault="00AE62D7" w:rsidP="00AE62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(813)</w:t>
            </w:r>
          </w:p>
        </w:tc>
        <w:tc>
          <w:tcPr>
            <w:tcW w:w="271" w:type="dxa"/>
          </w:tcPr>
          <w:p w14:paraId="2C9E14EB" w14:textId="77777777" w:rsidR="002A5BB6" w:rsidRPr="00105189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58E4256" w14:textId="6155979A" w:rsidR="002A5BB6" w:rsidRPr="00105189" w:rsidRDefault="007B28A0" w:rsidP="002A5BB6">
            <w:pPr>
              <w:pStyle w:val="acctfourfigures"/>
              <w:tabs>
                <w:tab w:val="clear" w:pos="765"/>
              </w:tabs>
              <w:spacing w:line="240" w:lineRule="auto"/>
              <w:ind w:left="-1910" w:right="340" w:hanging="45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0518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D93986F" w14:textId="77777777" w:rsidR="002A5BB6" w:rsidRPr="00105189" w:rsidRDefault="002A5BB6" w:rsidP="002A5BB6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24BC733" w14:textId="2A805A86" w:rsidR="002A5BB6" w:rsidRPr="00105189" w:rsidRDefault="00C77849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0518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172,</w:t>
            </w:r>
            <w:r w:rsidR="00311DFC" w:rsidRPr="0010518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</w:t>
            </w:r>
            <w:r w:rsidR="00F30FE0" w:rsidRPr="0010518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35</w:t>
            </w:r>
          </w:p>
        </w:tc>
      </w:tr>
    </w:tbl>
    <w:p w14:paraId="5849B571" w14:textId="6B3BE7B8" w:rsidR="009E2D82" w:rsidRDefault="009E2D82">
      <w:pPr>
        <w:rPr>
          <w:cs/>
        </w:rPr>
      </w:pPr>
    </w:p>
    <w:p w14:paraId="74357BA5" w14:textId="77777777" w:rsidR="009E2D82" w:rsidRDefault="009E2D82">
      <w:pPr>
        <w:rPr>
          <w:cs/>
        </w:rPr>
      </w:pPr>
      <w:r>
        <w:rPr>
          <w:cs/>
        </w:rPr>
        <w:br w:type="page"/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8"/>
        <w:gridCol w:w="1081"/>
        <w:gridCol w:w="270"/>
        <w:gridCol w:w="989"/>
        <w:gridCol w:w="270"/>
        <w:gridCol w:w="992"/>
        <w:gridCol w:w="271"/>
        <w:gridCol w:w="990"/>
        <w:gridCol w:w="239"/>
        <w:gridCol w:w="31"/>
        <w:gridCol w:w="1169"/>
      </w:tblGrid>
      <w:tr w:rsidR="00F858F4" w:rsidRPr="00250470" w14:paraId="16DF207F" w14:textId="77777777" w:rsidTr="00256A57">
        <w:trPr>
          <w:trHeight w:val="139"/>
        </w:trPr>
        <w:tc>
          <w:tcPr>
            <w:tcW w:w="3328" w:type="dxa"/>
          </w:tcPr>
          <w:p w14:paraId="2ACBA1BB" w14:textId="77777777" w:rsidR="00F858F4" w:rsidRPr="00250470" w:rsidDel="00D54CF3" w:rsidRDefault="00F858F4" w:rsidP="00256A57">
            <w:pPr>
              <w:pStyle w:val="BodyText"/>
              <w:spacing w:after="0"/>
              <w:ind w:right="-1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2" w:type="dxa"/>
            <w:gridSpan w:val="10"/>
          </w:tcPr>
          <w:p w14:paraId="61084F82" w14:textId="77777777" w:rsidR="00F858F4" w:rsidRPr="00250470" w:rsidRDefault="00F858F4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858F4" w:rsidRPr="00250470" w14:paraId="652F4ABB" w14:textId="77777777" w:rsidTr="00256A57">
        <w:trPr>
          <w:trHeight w:val="139"/>
        </w:trPr>
        <w:tc>
          <w:tcPr>
            <w:tcW w:w="3328" w:type="dxa"/>
          </w:tcPr>
          <w:p w14:paraId="08EE5BB1" w14:textId="77777777" w:rsidR="00F858F4" w:rsidRPr="00250470" w:rsidRDefault="00F858F4" w:rsidP="00256A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3B404794" w14:textId="77777777" w:rsidR="00F858F4" w:rsidRPr="00250470" w:rsidRDefault="00F858F4" w:rsidP="00256A5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C06CE09" w14:textId="77777777" w:rsidR="00F858F4" w:rsidRPr="00250470" w:rsidRDefault="00F858F4" w:rsidP="00256A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2" w:type="dxa"/>
            <w:gridSpan w:val="5"/>
          </w:tcPr>
          <w:p w14:paraId="1C1AFDDF" w14:textId="77777777" w:rsidR="00F858F4" w:rsidRPr="00250470" w:rsidRDefault="00F858F4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 (รายจ่าย) </w:t>
            </w:r>
            <w:r w:rsidRPr="00250470">
              <w:rPr>
                <w:rFonts w:ascii="Angsana New" w:hAnsi="Angsana New"/>
                <w:sz w:val="24"/>
                <w:szCs w:val="24"/>
              </w:rPr>
              <w:t>/</w:t>
            </w:r>
            <w:r w:rsidRPr="00250470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2"/>
          </w:tcPr>
          <w:p w14:paraId="528A1C3E" w14:textId="77777777" w:rsidR="00F858F4" w:rsidRPr="00250470" w:rsidRDefault="00F858F4" w:rsidP="00256A57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176A5443" w14:textId="77777777" w:rsidR="00F858F4" w:rsidRPr="00250470" w:rsidRDefault="00F858F4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F858F4" w:rsidRPr="00250470" w14:paraId="5B2CECA5" w14:textId="77777777" w:rsidTr="00256A57">
        <w:trPr>
          <w:trHeight w:val="139"/>
        </w:trPr>
        <w:tc>
          <w:tcPr>
            <w:tcW w:w="3328" w:type="dxa"/>
          </w:tcPr>
          <w:p w14:paraId="6252D135" w14:textId="77777777" w:rsidR="00F858F4" w:rsidRPr="00250470" w:rsidRDefault="00F858F4" w:rsidP="00256A57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E30BFF6" w14:textId="77777777" w:rsidR="00F858F4" w:rsidRPr="00250470" w:rsidRDefault="00F858F4" w:rsidP="00256A57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1" w:type="dxa"/>
            <w:vAlign w:val="bottom"/>
          </w:tcPr>
          <w:p w14:paraId="4F4114D0" w14:textId="77777777" w:rsidR="00F858F4" w:rsidRPr="00250470" w:rsidRDefault="00F858F4" w:rsidP="00256A5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0EC83E3E" w14:textId="77777777" w:rsidR="00F858F4" w:rsidRPr="00250470" w:rsidRDefault="00F858F4" w:rsidP="00256A5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  <w:vAlign w:val="bottom"/>
          </w:tcPr>
          <w:p w14:paraId="3308795C" w14:textId="77777777" w:rsidR="00F858F4" w:rsidRPr="00250470" w:rsidRDefault="00F858F4" w:rsidP="00256A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7249809" w14:textId="77777777" w:rsidR="00F858F4" w:rsidRPr="00250470" w:rsidRDefault="00F858F4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1E97467" w14:textId="77777777" w:rsidR="00F858F4" w:rsidRPr="00250470" w:rsidRDefault="00F858F4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42352CE" w14:textId="77777777" w:rsidR="00F858F4" w:rsidRPr="00250470" w:rsidRDefault="00F858F4" w:rsidP="00256A57">
            <w:pPr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A2C9C4E" w14:textId="77777777" w:rsidR="00F858F4" w:rsidRPr="00250470" w:rsidRDefault="00F858F4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75234A" w14:textId="77777777" w:rsidR="00F858F4" w:rsidRPr="00250470" w:rsidRDefault="00F858F4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ส่วนของ</w:t>
            </w:r>
          </w:p>
          <w:p w14:paraId="64D7CE9C" w14:textId="77777777" w:rsidR="00F858F4" w:rsidRPr="00250470" w:rsidRDefault="00F858F4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70" w:type="dxa"/>
            <w:gridSpan w:val="2"/>
          </w:tcPr>
          <w:p w14:paraId="461E12E9" w14:textId="77777777" w:rsidR="00F858F4" w:rsidRPr="00250470" w:rsidRDefault="00F858F4" w:rsidP="00256A57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0AC83F20" w14:textId="77777777" w:rsidR="00F858F4" w:rsidRPr="00250470" w:rsidRDefault="00F858F4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F2A773B" w14:textId="77777777" w:rsidR="00F858F4" w:rsidRPr="00250470" w:rsidRDefault="00F858F4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F858F4" w:rsidRPr="00250470" w14:paraId="4CD419FB" w14:textId="77777777" w:rsidTr="00256A57">
        <w:trPr>
          <w:trHeight w:val="139"/>
        </w:trPr>
        <w:tc>
          <w:tcPr>
            <w:tcW w:w="3328" w:type="dxa"/>
          </w:tcPr>
          <w:p w14:paraId="657F6A74" w14:textId="77777777" w:rsidR="00F858F4" w:rsidRPr="00250470" w:rsidRDefault="00F858F4" w:rsidP="00256A57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2" w:type="dxa"/>
            <w:gridSpan w:val="10"/>
            <w:vAlign w:val="bottom"/>
          </w:tcPr>
          <w:p w14:paraId="6423CF49" w14:textId="77777777" w:rsidR="00F858F4" w:rsidRPr="00250470" w:rsidRDefault="00F858F4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25047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25047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2A5BB6" w:rsidRPr="00250470" w14:paraId="06AF1700" w14:textId="5B93BD55" w:rsidTr="002A5BB6">
        <w:trPr>
          <w:trHeight w:val="334"/>
        </w:trPr>
        <w:tc>
          <w:tcPr>
            <w:tcW w:w="3328" w:type="dxa"/>
          </w:tcPr>
          <w:p w14:paraId="749B58EB" w14:textId="77777777" w:rsidR="002A5BB6" w:rsidRPr="00250470" w:rsidRDefault="002A5BB6" w:rsidP="002A5BB6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02" w:type="dxa"/>
            <w:gridSpan w:val="10"/>
          </w:tcPr>
          <w:p w14:paraId="4DD34FFA" w14:textId="77777777" w:rsidR="002A5BB6" w:rsidRPr="00250470" w:rsidRDefault="002A5BB6" w:rsidP="002A5BB6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</w:tr>
      <w:tr w:rsidR="002852F6" w:rsidRPr="00250470" w14:paraId="75EBD993" w14:textId="77777777" w:rsidTr="002A5BB6">
        <w:trPr>
          <w:trHeight w:val="334"/>
        </w:trPr>
        <w:tc>
          <w:tcPr>
            <w:tcW w:w="3328" w:type="dxa"/>
          </w:tcPr>
          <w:p w14:paraId="06121692" w14:textId="71597437" w:rsidR="002852F6" w:rsidRPr="00250470" w:rsidRDefault="002852F6" w:rsidP="002852F6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81" w:type="dxa"/>
          </w:tcPr>
          <w:p w14:paraId="236CA8DB" w14:textId="12A5B4AF" w:rsidR="002852F6" w:rsidRPr="00250470" w:rsidRDefault="009A1379" w:rsidP="00FE79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(155,358)</w:t>
            </w:r>
          </w:p>
        </w:tc>
        <w:tc>
          <w:tcPr>
            <w:tcW w:w="270" w:type="dxa"/>
          </w:tcPr>
          <w:p w14:paraId="1A96A9F6" w14:textId="77777777" w:rsidR="002852F6" w:rsidRPr="00250470" w:rsidRDefault="002852F6" w:rsidP="002852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090B97BD" w14:textId="582C69D0" w:rsidR="002852F6" w:rsidRPr="00250470" w:rsidRDefault="007136A7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7,768</w:t>
            </w:r>
          </w:p>
        </w:tc>
        <w:tc>
          <w:tcPr>
            <w:tcW w:w="270" w:type="dxa"/>
          </w:tcPr>
          <w:p w14:paraId="1CC8F30C" w14:textId="77777777" w:rsidR="002852F6" w:rsidRPr="00250470" w:rsidRDefault="002852F6" w:rsidP="002852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D561555" w14:textId="3AE42502" w:rsidR="002852F6" w:rsidRPr="00250470" w:rsidRDefault="007136A7" w:rsidP="002852F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02B42E9F" w14:textId="77777777" w:rsidR="002852F6" w:rsidRPr="00250470" w:rsidRDefault="002852F6" w:rsidP="002852F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99E0439" w14:textId="5D6C8C66" w:rsidR="002852F6" w:rsidRPr="00250470" w:rsidRDefault="007136A7" w:rsidP="002852F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E14D9BF" w14:textId="77777777" w:rsidR="002852F6" w:rsidRPr="00250470" w:rsidRDefault="002852F6" w:rsidP="002852F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08EC8D0D" w14:textId="602F6BA4" w:rsidR="002852F6" w:rsidRPr="00250470" w:rsidRDefault="007136A7" w:rsidP="00FE79D4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(147,590)</w:t>
            </w:r>
          </w:p>
        </w:tc>
      </w:tr>
      <w:tr w:rsidR="002852F6" w:rsidRPr="00250470" w14:paraId="3E2CBF36" w14:textId="77777777" w:rsidTr="002A5BB6">
        <w:trPr>
          <w:trHeight w:val="334"/>
        </w:trPr>
        <w:tc>
          <w:tcPr>
            <w:tcW w:w="3328" w:type="dxa"/>
          </w:tcPr>
          <w:p w14:paraId="60A21523" w14:textId="1C36497C" w:rsidR="002852F6" w:rsidRPr="00250470" w:rsidRDefault="002852F6" w:rsidP="002852F6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81" w:type="dxa"/>
          </w:tcPr>
          <w:p w14:paraId="4511CB3D" w14:textId="5A3C0F0B" w:rsidR="002852F6" w:rsidRPr="00250470" w:rsidRDefault="009A1379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(359)</w:t>
            </w:r>
          </w:p>
        </w:tc>
        <w:tc>
          <w:tcPr>
            <w:tcW w:w="270" w:type="dxa"/>
          </w:tcPr>
          <w:p w14:paraId="56AEAFBC" w14:textId="77777777" w:rsidR="002852F6" w:rsidRPr="00250470" w:rsidRDefault="002852F6" w:rsidP="002852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0698B191" w14:textId="294C082B" w:rsidR="002852F6" w:rsidRPr="00250470" w:rsidRDefault="007136A7" w:rsidP="0062148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(947)</w:t>
            </w:r>
          </w:p>
        </w:tc>
        <w:tc>
          <w:tcPr>
            <w:tcW w:w="270" w:type="dxa"/>
          </w:tcPr>
          <w:p w14:paraId="2AE0BB3A" w14:textId="77777777" w:rsidR="002852F6" w:rsidRPr="00250470" w:rsidRDefault="002852F6" w:rsidP="002852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A7B78B7" w14:textId="14E97F87" w:rsidR="002852F6" w:rsidRPr="00250470" w:rsidRDefault="00D50A41" w:rsidP="002852F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3DD2B363" w14:textId="77777777" w:rsidR="002852F6" w:rsidRPr="00250470" w:rsidRDefault="002852F6" w:rsidP="002852F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738AB90" w14:textId="5CCE2A65" w:rsidR="002852F6" w:rsidRPr="00250470" w:rsidRDefault="00D50A41" w:rsidP="002852F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41AA1E8" w14:textId="77777777" w:rsidR="002852F6" w:rsidRPr="00250470" w:rsidRDefault="002852F6" w:rsidP="002852F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7CC21F03" w14:textId="05B9A489" w:rsidR="002852F6" w:rsidRPr="00250470" w:rsidRDefault="00D50A41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(1,30</w:t>
            </w:r>
            <w:r w:rsidR="003B49C7" w:rsidRPr="00250470">
              <w:rPr>
                <w:rFonts w:ascii="Angsana New" w:hAnsi="Angsana New"/>
                <w:sz w:val="24"/>
                <w:szCs w:val="24"/>
              </w:rPr>
              <w:t>6</w:t>
            </w:r>
            <w:r w:rsidRPr="00250470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852F6" w:rsidRPr="00250470" w14:paraId="6F00A8F7" w14:textId="77777777" w:rsidTr="002A5BB6">
        <w:trPr>
          <w:trHeight w:val="334"/>
        </w:trPr>
        <w:tc>
          <w:tcPr>
            <w:tcW w:w="3328" w:type="dxa"/>
          </w:tcPr>
          <w:p w14:paraId="441BB3D2" w14:textId="25F9F935" w:rsidR="002852F6" w:rsidRPr="00250470" w:rsidRDefault="002852F6" w:rsidP="002852F6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1" w:type="dxa"/>
          </w:tcPr>
          <w:p w14:paraId="75CE4C63" w14:textId="12488118" w:rsidR="002852F6" w:rsidRPr="00250470" w:rsidRDefault="009A1379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(35,166)</w:t>
            </w:r>
          </w:p>
        </w:tc>
        <w:tc>
          <w:tcPr>
            <w:tcW w:w="270" w:type="dxa"/>
          </w:tcPr>
          <w:p w14:paraId="06556EA6" w14:textId="77777777" w:rsidR="002852F6" w:rsidRPr="00250470" w:rsidRDefault="002852F6" w:rsidP="002852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16829360" w14:textId="3138EFE8" w:rsidR="002852F6" w:rsidRPr="00250470" w:rsidRDefault="00D50A41" w:rsidP="0062148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(442)</w:t>
            </w:r>
          </w:p>
        </w:tc>
        <w:tc>
          <w:tcPr>
            <w:tcW w:w="270" w:type="dxa"/>
          </w:tcPr>
          <w:p w14:paraId="2A5C7EC7" w14:textId="77777777" w:rsidR="002852F6" w:rsidRPr="00250470" w:rsidRDefault="002852F6" w:rsidP="002852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397854E9" w14:textId="705876F6" w:rsidR="002852F6" w:rsidRPr="00250470" w:rsidRDefault="00D50A41" w:rsidP="002852F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585E4676" w14:textId="77777777" w:rsidR="002852F6" w:rsidRPr="00250470" w:rsidRDefault="002852F6" w:rsidP="002852F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3C1F236" w14:textId="0CD8B9D9" w:rsidR="002852F6" w:rsidRPr="00250470" w:rsidRDefault="00D50A41" w:rsidP="002852F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275D730" w14:textId="77777777" w:rsidR="002852F6" w:rsidRPr="00250470" w:rsidRDefault="002852F6" w:rsidP="002852F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DCD108B" w14:textId="24D1CBB6" w:rsidR="002852F6" w:rsidRPr="00250470" w:rsidRDefault="00D50A41" w:rsidP="002852F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(35,608)</w:t>
            </w:r>
          </w:p>
        </w:tc>
      </w:tr>
      <w:tr w:rsidR="002A5BB6" w:rsidRPr="00250470" w14:paraId="38764544" w14:textId="77777777" w:rsidTr="002A5BB6">
        <w:trPr>
          <w:trHeight w:val="334"/>
        </w:trPr>
        <w:tc>
          <w:tcPr>
            <w:tcW w:w="3328" w:type="dxa"/>
          </w:tcPr>
          <w:p w14:paraId="1EB5876B" w14:textId="6988ACFA" w:rsidR="002A5BB6" w:rsidRPr="00250470" w:rsidRDefault="002A5BB6" w:rsidP="002A5BB6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การประเมินมูลค่ายุติธรรมของสินทรัพย์ที่ได้มาจากการซื้อธุรกิจ</w:t>
            </w:r>
          </w:p>
        </w:tc>
        <w:tc>
          <w:tcPr>
            <w:tcW w:w="1081" w:type="dxa"/>
          </w:tcPr>
          <w:p w14:paraId="7B726058" w14:textId="77777777" w:rsidR="002A5BB6" w:rsidRPr="00250470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518C733" w14:textId="701A7E41" w:rsidR="009A1379" w:rsidRPr="00250470" w:rsidRDefault="009A1379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(20,199)</w:t>
            </w:r>
          </w:p>
        </w:tc>
        <w:tc>
          <w:tcPr>
            <w:tcW w:w="270" w:type="dxa"/>
          </w:tcPr>
          <w:p w14:paraId="129EB344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537AC5F7" w14:textId="77777777" w:rsidR="002A5BB6" w:rsidRPr="00250470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D4FF2F8" w14:textId="7C841974" w:rsidR="00E67D94" w:rsidRPr="00250470" w:rsidRDefault="00E67D94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275</w:t>
            </w:r>
          </w:p>
        </w:tc>
        <w:tc>
          <w:tcPr>
            <w:tcW w:w="270" w:type="dxa"/>
          </w:tcPr>
          <w:p w14:paraId="2F2907EF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7F897DAE" w14:textId="09EAA975" w:rsidR="002A5BB6" w:rsidRPr="00250470" w:rsidRDefault="002A5BB6" w:rsidP="0086149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808E4C7" w14:textId="0A739C90" w:rsidR="00E67D94" w:rsidRPr="00250470" w:rsidRDefault="00861499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7BDB1B06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1A0EFD5" w14:textId="77777777" w:rsidR="00E67D94" w:rsidRPr="00250470" w:rsidRDefault="00E67D94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4222EC5" w14:textId="2E6AC8AA" w:rsidR="002A5BB6" w:rsidRPr="00250470" w:rsidRDefault="00E67D94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E691854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5DDCE15E" w14:textId="77777777" w:rsidR="00E67D94" w:rsidRPr="00250470" w:rsidRDefault="00E67D94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0D72368" w14:textId="34A29FE5" w:rsidR="002A5BB6" w:rsidRPr="00250470" w:rsidRDefault="00E67D94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(19,924)</w:t>
            </w:r>
          </w:p>
        </w:tc>
      </w:tr>
      <w:tr w:rsidR="002A5BB6" w:rsidRPr="00250470" w14:paraId="703DFDE5" w14:textId="77777777" w:rsidTr="002A5BB6">
        <w:trPr>
          <w:trHeight w:val="334"/>
        </w:trPr>
        <w:tc>
          <w:tcPr>
            <w:tcW w:w="3328" w:type="dxa"/>
          </w:tcPr>
          <w:p w14:paraId="7406E2E5" w14:textId="77777777" w:rsidR="002A5BB6" w:rsidRPr="00250470" w:rsidRDefault="002A5BB6" w:rsidP="002A5BB6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การตีราคาสิทธิในสัญญาการประกอบธุรกิจสถานีก๊าซธรรมชาติ</w:t>
            </w:r>
          </w:p>
        </w:tc>
        <w:tc>
          <w:tcPr>
            <w:tcW w:w="1081" w:type="dxa"/>
          </w:tcPr>
          <w:p w14:paraId="67EDFF11" w14:textId="77777777" w:rsidR="002A5BB6" w:rsidRPr="00250470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DD8D055" w14:textId="3C4B875C" w:rsidR="009A1379" w:rsidRPr="00250470" w:rsidRDefault="009A1379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(11,965)</w:t>
            </w:r>
          </w:p>
        </w:tc>
        <w:tc>
          <w:tcPr>
            <w:tcW w:w="270" w:type="dxa"/>
          </w:tcPr>
          <w:p w14:paraId="11BD3D6D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178371A3" w14:textId="77777777" w:rsidR="002A5BB6" w:rsidRPr="00250470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98D2036" w14:textId="07A0073A" w:rsidR="00E67D94" w:rsidRPr="00250470" w:rsidRDefault="00E67D94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998</w:t>
            </w:r>
          </w:p>
        </w:tc>
        <w:tc>
          <w:tcPr>
            <w:tcW w:w="270" w:type="dxa"/>
          </w:tcPr>
          <w:p w14:paraId="6619AAA1" w14:textId="6A834176" w:rsidR="002A5BB6" w:rsidRPr="00250470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55A9858" w14:textId="77777777" w:rsidR="00E67D94" w:rsidRPr="00250470" w:rsidRDefault="00E67D94" w:rsidP="00E67D94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5C92ACE" w14:textId="48732B8D" w:rsidR="00E67D94" w:rsidRPr="00250470" w:rsidRDefault="00E67D94" w:rsidP="00E67D94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27E6EF78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28A38967" w14:textId="77777777" w:rsidR="00E67D94" w:rsidRPr="00250470" w:rsidRDefault="00E67D94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C011DFF" w14:textId="4751CFF3" w:rsidR="002A5BB6" w:rsidRPr="00250470" w:rsidRDefault="00E67D94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1E8BF05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4663D241" w14:textId="77777777" w:rsidR="004125D0" w:rsidRPr="00250470" w:rsidRDefault="004125D0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60CB30E" w14:textId="72EE98AB" w:rsidR="002A5BB6" w:rsidRPr="00250470" w:rsidRDefault="004125D0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(10,967)</w:t>
            </w:r>
          </w:p>
        </w:tc>
      </w:tr>
      <w:tr w:rsidR="00673D96" w:rsidRPr="00250470" w14:paraId="2A748793" w14:textId="77777777" w:rsidTr="002A5BB6">
        <w:trPr>
          <w:trHeight w:val="334"/>
        </w:trPr>
        <w:tc>
          <w:tcPr>
            <w:tcW w:w="3328" w:type="dxa"/>
          </w:tcPr>
          <w:p w14:paraId="6841C8FA" w14:textId="08623F26" w:rsidR="00673D96" w:rsidRPr="00250470" w:rsidRDefault="00606DEA" w:rsidP="002A5BB6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1" w:type="dxa"/>
          </w:tcPr>
          <w:p w14:paraId="3EC8022D" w14:textId="3C1D4895" w:rsidR="00673D96" w:rsidRPr="00250470" w:rsidRDefault="00606DEA" w:rsidP="00606DEA">
            <w:pPr>
              <w:pStyle w:val="acctfourfigures"/>
              <w:tabs>
                <w:tab w:val="clear" w:pos="765"/>
              </w:tabs>
              <w:spacing w:line="240" w:lineRule="atLeast"/>
              <w:ind w:left="-79" w:right="-2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084CA5" w14:textId="77777777" w:rsidR="00673D96" w:rsidRPr="00250470" w:rsidRDefault="00673D9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4B7116AE" w14:textId="749E8006" w:rsidR="00673D96" w:rsidRPr="00250470" w:rsidRDefault="00FC1509" w:rsidP="00FC15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(2,498)</w:t>
            </w:r>
          </w:p>
        </w:tc>
        <w:tc>
          <w:tcPr>
            <w:tcW w:w="270" w:type="dxa"/>
          </w:tcPr>
          <w:p w14:paraId="4C7FE8A7" w14:textId="77777777" w:rsidR="00673D96" w:rsidRPr="00250470" w:rsidRDefault="00673D9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20D2788" w14:textId="7CF8D020" w:rsidR="00673D96" w:rsidRPr="00250470" w:rsidRDefault="00FC1509" w:rsidP="00E67D94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2DB27695" w14:textId="77777777" w:rsidR="00673D96" w:rsidRPr="00250470" w:rsidRDefault="00673D9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27BF45E" w14:textId="70555502" w:rsidR="00673D96" w:rsidRPr="00250470" w:rsidRDefault="00FC1509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85A8381" w14:textId="77777777" w:rsidR="00673D96" w:rsidRPr="00250470" w:rsidRDefault="00673D9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2373BF09" w14:textId="586D879F" w:rsidR="00673D96" w:rsidRPr="00250470" w:rsidRDefault="00FC1509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(2,498)</w:t>
            </w:r>
          </w:p>
        </w:tc>
      </w:tr>
      <w:tr w:rsidR="002A5BB6" w:rsidRPr="00250470" w14:paraId="0D7141AA" w14:textId="77777777" w:rsidTr="002A5BB6">
        <w:trPr>
          <w:trHeight w:val="334"/>
        </w:trPr>
        <w:tc>
          <w:tcPr>
            <w:tcW w:w="3328" w:type="dxa"/>
          </w:tcPr>
          <w:p w14:paraId="4003F71D" w14:textId="6F38D9F4" w:rsidR="002A5BB6" w:rsidRPr="00250470" w:rsidRDefault="002A5BB6" w:rsidP="002A5BB6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081" w:type="dxa"/>
          </w:tcPr>
          <w:p w14:paraId="76191ABC" w14:textId="140E43EF" w:rsidR="002A5BB6" w:rsidRPr="00250470" w:rsidRDefault="009A1379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(23,572)</w:t>
            </w:r>
          </w:p>
        </w:tc>
        <w:tc>
          <w:tcPr>
            <w:tcW w:w="270" w:type="dxa"/>
          </w:tcPr>
          <w:p w14:paraId="3C239C67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0B9FCA4F" w14:textId="4089AD1B" w:rsidR="002A5BB6" w:rsidRPr="00250470" w:rsidRDefault="004125D0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1,</w:t>
            </w:r>
            <w:r w:rsidR="008C1FA8" w:rsidRPr="00250470">
              <w:rPr>
                <w:rFonts w:ascii="Angsana New" w:hAnsi="Angsana New"/>
                <w:sz w:val="24"/>
                <w:szCs w:val="24"/>
              </w:rPr>
              <w:t>09</w:t>
            </w:r>
            <w:r w:rsidRPr="00250470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0C20F851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81371D" w14:textId="46905BF3" w:rsidR="002A5BB6" w:rsidRPr="00250470" w:rsidRDefault="004125D0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0D4ED872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92D377F" w14:textId="2B2451C5" w:rsidR="002A5BB6" w:rsidRPr="00250470" w:rsidRDefault="004125D0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6B6C154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993FD83" w14:textId="5DDB5348" w:rsidR="002A5BB6" w:rsidRPr="00250470" w:rsidRDefault="004125D0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(2</w:t>
            </w:r>
            <w:r w:rsidR="002013AA" w:rsidRPr="00250470">
              <w:rPr>
                <w:rFonts w:ascii="Angsana New" w:hAnsi="Angsana New"/>
                <w:sz w:val="24"/>
                <w:szCs w:val="24"/>
              </w:rPr>
              <w:t>2</w:t>
            </w:r>
            <w:r w:rsidRPr="00250470">
              <w:rPr>
                <w:rFonts w:ascii="Angsana New" w:hAnsi="Angsana New"/>
                <w:sz w:val="24"/>
                <w:szCs w:val="24"/>
              </w:rPr>
              <w:t>,</w:t>
            </w:r>
            <w:r w:rsidR="002013AA" w:rsidRPr="00250470">
              <w:rPr>
                <w:rFonts w:ascii="Angsana New" w:hAnsi="Angsana New"/>
                <w:sz w:val="24"/>
                <w:szCs w:val="24"/>
              </w:rPr>
              <w:t>478</w:t>
            </w:r>
            <w:r w:rsidRPr="00250470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A5BB6" w:rsidRPr="00250470" w14:paraId="085CF906" w14:textId="77777777" w:rsidTr="002A5BB6">
        <w:trPr>
          <w:trHeight w:val="334"/>
        </w:trPr>
        <w:tc>
          <w:tcPr>
            <w:tcW w:w="3328" w:type="dxa"/>
          </w:tcPr>
          <w:p w14:paraId="38B8931B" w14:textId="77777777" w:rsidR="002A5BB6" w:rsidRPr="00250470" w:rsidRDefault="002A5BB6" w:rsidP="002A5BB6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1BF03E0A" w14:textId="541AF57C" w:rsidR="002A5BB6" w:rsidRPr="00250470" w:rsidRDefault="009A1379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(246,619)</w:t>
            </w:r>
          </w:p>
        </w:tc>
        <w:tc>
          <w:tcPr>
            <w:tcW w:w="270" w:type="dxa"/>
          </w:tcPr>
          <w:p w14:paraId="6A88C731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1C4EA088" w14:textId="2B91969A" w:rsidR="002A5BB6" w:rsidRPr="00250470" w:rsidRDefault="00FE53DD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6,248</w:t>
            </w:r>
          </w:p>
        </w:tc>
        <w:tc>
          <w:tcPr>
            <w:tcW w:w="270" w:type="dxa"/>
          </w:tcPr>
          <w:p w14:paraId="0F71534E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78D8546" w14:textId="033B9E46" w:rsidR="002A5BB6" w:rsidRPr="00250470" w:rsidRDefault="003B49C7" w:rsidP="003B49C7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2FC5AB60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9959F45" w14:textId="5E782C4B" w:rsidR="002A5BB6" w:rsidRPr="00250470" w:rsidRDefault="00335F5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C0BDBEE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E010655" w14:textId="31FB155E" w:rsidR="002A5BB6" w:rsidRPr="00250470" w:rsidRDefault="004439A1" w:rsidP="0031756D">
            <w:pPr>
              <w:pStyle w:val="acctfourfigures"/>
              <w:tabs>
                <w:tab w:val="clear" w:pos="765"/>
                <w:tab w:val="left" w:pos="880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(240,371)</w:t>
            </w:r>
          </w:p>
        </w:tc>
      </w:tr>
      <w:tr w:rsidR="002A5BB6" w:rsidRPr="00250470" w14:paraId="742E4F0F" w14:textId="77777777" w:rsidTr="002A5BB6">
        <w:trPr>
          <w:trHeight w:val="235"/>
        </w:trPr>
        <w:tc>
          <w:tcPr>
            <w:tcW w:w="3328" w:type="dxa"/>
          </w:tcPr>
          <w:p w14:paraId="71C9FE51" w14:textId="77777777" w:rsidR="002A5BB6" w:rsidRPr="00250470" w:rsidRDefault="002A5BB6" w:rsidP="002A5BB6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D2E70E5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ADEA9E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00E78C2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63B5749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8B12B74" w14:textId="77777777" w:rsidR="002A5BB6" w:rsidRPr="00250470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1" w:type="dxa"/>
          </w:tcPr>
          <w:p w14:paraId="019E98BD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9056D2" w14:textId="4D4C4276" w:rsidR="002A5BB6" w:rsidRPr="00250470" w:rsidRDefault="002A5BB6" w:rsidP="002A5BB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55FA52F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150CF51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905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A5BB6" w:rsidRPr="00250470" w14:paraId="22D4F170" w14:textId="77777777" w:rsidTr="002A5BB6">
        <w:trPr>
          <w:trHeight w:val="334"/>
        </w:trPr>
        <w:tc>
          <w:tcPr>
            <w:tcW w:w="3328" w:type="dxa"/>
          </w:tcPr>
          <w:p w14:paraId="2F9BDD39" w14:textId="77777777" w:rsidR="002A5BB6" w:rsidRPr="00250470" w:rsidRDefault="002A5BB6" w:rsidP="002A5BB6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0982A768" w14:textId="18B458E4" w:rsidR="002A5BB6" w:rsidRPr="00250470" w:rsidRDefault="009A1379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(71,281)</w:t>
            </w:r>
          </w:p>
        </w:tc>
        <w:tc>
          <w:tcPr>
            <w:tcW w:w="270" w:type="dxa"/>
          </w:tcPr>
          <w:p w14:paraId="745CF022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2C7540C3" w14:textId="73BBA6AB" w:rsidR="002A5BB6" w:rsidRPr="00250470" w:rsidRDefault="00FE53DD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4,058</w:t>
            </w:r>
          </w:p>
        </w:tc>
        <w:tc>
          <w:tcPr>
            <w:tcW w:w="270" w:type="dxa"/>
          </w:tcPr>
          <w:p w14:paraId="29424EC9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456530E4" w14:textId="377AF34A" w:rsidR="002A5BB6" w:rsidRPr="00250470" w:rsidRDefault="009F59C1" w:rsidP="009F59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(813)</w:t>
            </w:r>
          </w:p>
        </w:tc>
        <w:tc>
          <w:tcPr>
            <w:tcW w:w="271" w:type="dxa"/>
          </w:tcPr>
          <w:p w14:paraId="54B169D8" w14:textId="77777777" w:rsidR="002A5BB6" w:rsidRPr="00250470" w:rsidRDefault="002A5BB6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FD5359B" w14:textId="6073C3F5" w:rsidR="002A5BB6" w:rsidRPr="00250470" w:rsidRDefault="009F59C1" w:rsidP="002A5BB6">
            <w:pPr>
              <w:pStyle w:val="acctfourfigures"/>
              <w:tabs>
                <w:tab w:val="clear" w:pos="765"/>
              </w:tabs>
              <w:spacing w:line="240" w:lineRule="auto"/>
              <w:ind w:left="-830" w:right="340" w:firstLine="9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1766B2D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16FA7E88" w14:textId="223F545C" w:rsidR="002A5BB6" w:rsidRPr="00250470" w:rsidRDefault="00FE53DD" w:rsidP="00981F5B">
            <w:pPr>
              <w:pStyle w:val="acctfourfigures"/>
              <w:tabs>
                <w:tab w:val="clear" w:pos="765"/>
                <w:tab w:val="left" w:pos="880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(68,036)</w:t>
            </w:r>
          </w:p>
        </w:tc>
      </w:tr>
      <w:tr w:rsidR="001D6DF0" w:rsidRPr="00250470" w14:paraId="4C746FD3" w14:textId="77777777" w:rsidTr="001D6DF0">
        <w:trPr>
          <w:trHeight w:val="334"/>
        </w:trPr>
        <w:tc>
          <w:tcPr>
            <w:tcW w:w="3328" w:type="dxa"/>
          </w:tcPr>
          <w:p w14:paraId="60C994C6" w14:textId="77777777" w:rsidR="001D6DF0" w:rsidRPr="00250470" w:rsidRDefault="001D6DF0" w:rsidP="002A5BB6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305D511D" w14:textId="77777777" w:rsidR="001D6DF0" w:rsidRPr="00250470" w:rsidRDefault="001D6DF0" w:rsidP="002A5BB6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6FD8F91" w14:textId="77777777" w:rsidR="001D6DF0" w:rsidRPr="00250470" w:rsidRDefault="001D6DF0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487972D6" w14:textId="77777777" w:rsidR="001D6DF0" w:rsidRPr="00250470" w:rsidRDefault="001D6DF0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6374851" w14:textId="77777777" w:rsidR="001D6DF0" w:rsidRPr="00250470" w:rsidRDefault="001D6DF0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41DE3DB1" w14:textId="77777777" w:rsidR="001D6DF0" w:rsidRPr="00250470" w:rsidRDefault="001D6DF0" w:rsidP="009F59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1" w:type="dxa"/>
          </w:tcPr>
          <w:p w14:paraId="05F1894B" w14:textId="77777777" w:rsidR="001D6DF0" w:rsidRPr="00250470" w:rsidRDefault="001D6DF0" w:rsidP="002A5B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E2CBB7E" w14:textId="77777777" w:rsidR="001D6DF0" w:rsidRPr="00250470" w:rsidRDefault="001D6DF0" w:rsidP="002A5BB6">
            <w:pPr>
              <w:pStyle w:val="acctfourfigures"/>
              <w:tabs>
                <w:tab w:val="clear" w:pos="765"/>
              </w:tabs>
              <w:spacing w:line="240" w:lineRule="auto"/>
              <w:ind w:left="-830" w:right="340" w:firstLine="9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521A1EC" w14:textId="77777777" w:rsidR="001D6DF0" w:rsidRPr="00250470" w:rsidRDefault="001D6DF0" w:rsidP="002A5BB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64DA9B5" w14:textId="77777777" w:rsidR="001D6DF0" w:rsidRPr="00250470" w:rsidRDefault="001D6DF0" w:rsidP="00981F5B">
            <w:pPr>
              <w:pStyle w:val="acctfourfigures"/>
              <w:tabs>
                <w:tab w:val="clear" w:pos="765"/>
                <w:tab w:val="left" w:pos="880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A5BB6" w:rsidRPr="00250470" w14:paraId="35013B12" w14:textId="77777777" w:rsidTr="002A5BB6">
        <w:trPr>
          <w:trHeight w:val="139"/>
        </w:trPr>
        <w:tc>
          <w:tcPr>
            <w:tcW w:w="3328" w:type="dxa"/>
          </w:tcPr>
          <w:p w14:paraId="30565F0C" w14:textId="77777777" w:rsidR="002A5BB6" w:rsidRPr="00250470" w:rsidDel="00D54CF3" w:rsidRDefault="002A5BB6" w:rsidP="002A5BB6">
            <w:pPr>
              <w:pStyle w:val="BodyText"/>
              <w:spacing w:after="0"/>
              <w:ind w:right="-1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2" w:type="dxa"/>
            <w:gridSpan w:val="10"/>
          </w:tcPr>
          <w:p w14:paraId="7C892945" w14:textId="2FF32270" w:rsidR="002A5BB6" w:rsidRPr="00250470" w:rsidRDefault="002A5BB6" w:rsidP="002A5BB6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A5BB6" w:rsidRPr="00250470" w14:paraId="0E3D5B74" w14:textId="77777777" w:rsidTr="002A5BB6">
        <w:trPr>
          <w:trHeight w:val="139"/>
        </w:trPr>
        <w:tc>
          <w:tcPr>
            <w:tcW w:w="3328" w:type="dxa"/>
          </w:tcPr>
          <w:p w14:paraId="0B43F6E3" w14:textId="77777777" w:rsidR="002A5BB6" w:rsidRPr="00250470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96311AB" w14:textId="77777777" w:rsidR="002A5BB6" w:rsidRPr="00250470" w:rsidRDefault="002A5BB6" w:rsidP="002A5BB6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8A9B797" w14:textId="77777777" w:rsidR="002A5BB6" w:rsidRPr="00250470" w:rsidRDefault="002A5BB6" w:rsidP="002A5BB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2" w:type="dxa"/>
            <w:gridSpan w:val="5"/>
          </w:tcPr>
          <w:p w14:paraId="21F52055" w14:textId="1EA40257" w:rsidR="002A5BB6" w:rsidRPr="00250470" w:rsidRDefault="002A5BB6" w:rsidP="002A5BB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 (รายจ่าย) </w:t>
            </w:r>
            <w:r w:rsidRPr="00250470">
              <w:rPr>
                <w:rFonts w:ascii="Angsana New" w:hAnsi="Angsana New"/>
                <w:sz w:val="24"/>
                <w:szCs w:val="24"/>
              </w:rPr>
              <w:t>/</w:t>
            </w:r>
            <w:r w:rsidRPr="00250470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39" w:type="dxa"/>
          </w:tcPr>
          <w:p w14:paraId="53E615C0" w14:textId="77777777" w:rsidR="002A5BB6" w:rsidRPr="00250470" w:rsidRDefault="002A5BB6" w:rsidP="002A5BB6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3CDD3B6B" w14:textId="77777777" w:rsidR="002A5BB6" w:rsidRPr="00250470" w:rsidRDefault="002A5BB6" w:rsidP="002A5BB6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2A5BB6" w:rsidRPr="00250470" w14:paraId="435C8FE7" w14:textId="77777777" w:rsidTr="002A5BB6">
        <w:trPr>
          <w:trHeight w:val="139"/>
        </w:trPr>
        <w:tc>
          <w:tcPr>
            <w:tcW w:w="3328" w:type="dxa"/>
          </w:tcPr>
          <w:p w14:paraId="62EA33FA" w14:textId="77777777" w:rsidR="002A5BB6" w:rsidRPr="00250470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DD8D88F" w14:textId="77777777" w:rsidR="002A5BB6" w:rsidRPr="00250470" w:rsidRDefault="002A5BB6" w:rsidP="002A5BB6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12F8BE84" w14:textId="4F8EEBAA" w:rsidR="002A5BB6" w:rsidRPr="00250470" w:rsidRDefault="00C605FF" w:rsidP="002A5BB6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2A5BB6"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C0E64" w:rsidRPr="00250470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6BB19C40" w14:textId="77777777" w:rsidR="002A5BB6" w:rsidRPr="00250470" w:rsidRDefault="002A5BB6" w:rsidP="002A5BB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17C43C56" w14:textId="77777777" w:rsidR="002A5BB6" w:rsidRPr="00250470" w:rsidRDefault="002A5BB6" w:rsidP="002A5BB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E4B7719" w14:textId="77777777" w:rsidR="002A5BB6" w:rsidRPr="00250470" w:rsidRDefault="002A5BB6" w:rsidP="002A5BB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1D0406C" w14:textId="0BB29A16" w:rsidR="002A5BB6" w:rsidRPr="00250470" w:rsidRDefault="002A5BB6" w:rsidP="002A5BB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E77D1A7" w14:textId="77777777" w:rsidR="002A5BB6" w:rsidRPr="00250470" w:rsidRDefault="002A5BB6" w:rsidP="002A5BB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61F9E3" w14:textId="77777777" w:rsidR="002A5BB6" w:rsidRPr="00250470" w:rsidRDefault="002A5BB6" w:rsidP="002A5BB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ส่วนของ</w:t>
            </w:r>
          </w:p>
          <w:p w14:paraId="1024DB58" w14:textId="54BC3315" w:rsidR="002A5BB6" w:rsidRPr="00250470" w:rsidRDefault="002A5BB6" w:rsidP="002A5BB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39" w:type="dxa"/>
          </w:tcPr>
          <w:p w14:paraId="70FF699A" w14:textId="77777777" w:rsidR="002A5BB6" w:rsidRPr="00250470" w:rsidRDefault="002A5BB6" w:rsidP="002A5BB6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11832059" w14:textId="77777777" w:rsidR="002A5BB6" w:rsidRPr="00250470" w:rsidRDefault="002A5BB6" w:rsidP="002A5BB6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6E7CC348" w14:textId="79287CF7" w:rsidR="002A5BB6" w:rsidRPr="00250470" w:rsidRDefault="00C605FF" w:rsidP="002A5BB6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2A5BB6"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C0E64" w:rsidRPr="00250470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  <w:tr w:rsidR="002A5BB6" w:rsidRPr="00250470" w14:paraId="50BB55CA" w14:textId="77777777" w:rsidTr="002A5BB6">
        <w:trPr>
          <w:trHeight w:val="139"/>
        </w:trPr>
        <w:tc>
          <w:tcPr>
            <w:tcW w:w="3328" w:type="dxa"/>
          </w:tcPr>
          <w:p w14:paraId="39F098B4" w14:textId="77777777" w:rsidR="002A5BB6" w:rsidRPr="00250470" w:rsidRDefault="002A5BB6" w:rsidP="002A5BB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302" w:type="dxa"/>
            <w:gridSpan w:val="10"/>
            <w:vAlign w:val="bottom"/>
          </w:tcPr>
          <w:p w14:paraId="430FD06A" w14:textId="27B5C5B1" w:rsidR="002A5BB6" w:rsidRPr="00250470" w:rsidRDefault="002A5BB6" w:rsidP="002A5BB6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A5BB6" w:rsidRPr="00250470" w14:paraId="3FF17D9C" w14:textId="77777777" w:rsidTr="002A5BB6">
        <w:trPr>
          <w:trHeight w:val="139"/>
        </w:trPr>
        <w:tc>
          <w:tcPr>
            <w:tcW w:w="3328" w:type="dxa"/>
          </w:tcPr>
          <w:p w14:paraId="529FF24C" w14:textId="77777777" w:rsidR="002A5BB6" w:rsidRPr="00250470" w:rsidRDefault="002A5BB6" w:rsidP="002A5BB6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1" w:type="dxa"/>
          </w:tcPr>
          <w:p w14:paraId="5D1F299F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F8C94B4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1F316C00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608EEBA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488C17A5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1" w:type="dxa"/>
          </w:tcPr>
          <w:p w14:paraId="26FE71F6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FBB2E49" w14:textId="0F0DFF0E" w:rsidR="002A5BB6" w:rsidRPr="00250470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dxa"/>
          </w:tcPr>
          <w:p w14:paraId="2AEB82C2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00" w:type="dxa"/>
            <w:gridSpan w:val="2"/>
          </w:tcPr>
          <w:p w14:paraId="280416F5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2A5BB6" w:rsidRPr="00250470" w14:paraId="79B55E8A" w14:textId="77777777" w:rsidTr="002A5BB6">
        <w:trPr>
          <w:trHeight w:val="139"/>
        </w:trPr>
        <w:tc>
          <w:tcPr>
            <w:tcW w:w="3328" w:type="dxa"/>
          </w:tcPr>
          <w:p w14:paraId="2E6CA3E3" w14:textId="77777777" w:rsidR="002A5BB6" w:rsidRPr="00250470" w:rsidRDefault="002A5BB6" w:rsidP="002A5BB6">
            <w:pPr>
              <w:ind w:left="-18" w:right="-79"/>
              <w:rPr>
                <w:rFonts w:ascii="Angsana New" w:hAnsi="Angsana New"/>
                <w:color w:val="0000FF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1" w:type="dxa"/>
          </w:tcPr>
          <w:p w14:paraId="18D8099E" w14:textId="435A2009" w:rsidR="002A5BB6" w:rsidRPr="00250470" w:rsidRDefault="008C0E64" w:rsidP="00FE79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2,086</w:t>
            </w:r>
          </w:p>
        </w:tc>
        <w:tc>
          <w:tcPr>
            <w:tcW w:w="270" w:type="dxa"/>
          </w:tcPr>
          <w:p w14:paraId="32F5B72F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1781562D" w14:textId="26BC5A0A" w:rsidR="002A5BB6" w:rsidRPr="00250470" w:rsidRDefault="008C0E64" w:rsidP="006926F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7,699</w:t>
            </w:r>
          </w:p>
        </w:tc>
        <w:tc>
          <w:tcPr>
            <w:tcW w:w="270" w:type="dxa"/>
          </w:tcPr>
          <w:p w14:paraId="57D3B67E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C789E7" w14:textId="712DEA1D" w:rsidR="002A5BB6" w:rsidRPr="00250470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2134B171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346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0CD7D0" w14:textId="097B478F" w:rsidR="002A5BB6" w:rsidRPr="00250470" w:rsidRDefault="002A5BB6" w:rsidP="002A5BB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37C030D0" w14:textId="77777777" w:rsidR="002A5BB6" w:rsidRPr="00250470" w:rsidRDefault="002A5BB6" w:rsidP="002A5BB6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631D64EA" w14:textId="61EF9268" w:rsidR="002A5BB6" w:rsidRPr="00250470" w:rsidRDefault="008C0E64" w:rsidP="002A5BB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9,785</w:t>
            </w:r>
          </w:p>
        </w:tc>
      </w:tr>
      <w:tr w:rsidR="008C0E64" w:rsidRPr="00250470" w14:paraId="71D9070F" w14:textId="77777777" w:rsidTr="002A5BB6">
        <w:trPr>
          <w:trHeight w:val="139"/>
        </w:trPr>
        <w:tc>
          <w:tcPr>
            <w:tcW w:w="3328" w:type="dxa"/>
          </w:tcPr>
          <w:p w14:paraId="3DF8C5CD" w14:textId="77777777" w:rsidR="008C0E64" w:rsidRPr="00250470" w:rsidRDefault="008C0E64" w:rsidP="008C0E64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 xml:space="preserve">สินค้าคงเหลือ </w:t>
            </w:r>
          </w:p>
        </w:tc>
        <w:tc>
          <w:tcPr>
            <w:tcW w:w="1081" w:type="dxa"/>
          </w:tcPr>
          <w:p w14:paraId="0BC91215" w14:textId="5E68D084" w:rsidR="008C0E64" w:rsidRPr="00250470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7,766</w:t>
            </w:r>
          </w:p>
        </w:tc>
        <w:tc>
          <w:tcPr>
            <w:tcW w:w="270" w:type="dxa"/>
          </w:tcPr>
          <w:p w14:paraId="3BC7637B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6B4033D5" w14:textId="043F16F3" w:rsidR="008C0E64" w:rsidRPr="00250470" w:rsidRDefault="008C0E64" w:rsidP="00443A5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2,209</w:t>
            </w:r>
          </w:p>
        </w:tc>
        <w:tc>
          <w:tcPr>
            <w:tcW w:w="270" w:type="dxa"/>
          </w:tcPr>
          <w:p w14:paraId="19115D87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6AC5F680" w14:textId="1A6E7D45" w:rsidR="008C0E64" w:rsidRPr="00250470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630B3F11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346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3DD44A" w14:textId="749526B3" w:rsidR="008C0E64" w:rsidRPr="00250470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1060954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gridSpan w:val="2"/>
          </w:tcPr>
          <w:p w14:paraId="1FA0AB51" w14:textId="5FD4BF87" w:rsidR="008C0E64" w:rsidRPr="00250470" w:rsidRDefault="008C0E64" w:rsidP="008C0E64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9,975</w:t>
            </w:r>
          </w:p>
        </w:tc>
      </w:tr>
      <w:tr w:rsidR="008C0E64" w:rsidRPr="00250470" w14:paraId="16B3A08C" w14:textId="77777777" w:rsidTr="002A5BB6">
        <w:trPr>
          <w:trHeight w:val="139"/>
        </w:trPr>
        <w:tc>
          <w:tcPr>
            <w:tcW w:w="3328" w:type="dxa"/>
          </w:tcPr>
          <w:p w14:paraId="70975087" w14:textId="0F23888D" w:rsidR="008C0E64" w:rsidRPr="00250470" w:rsidRDefault="008C0E64" w:rsidP="008C0E64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81" w:type="dxa"/>
          </w:tcPr>
          <w:p w14:paraId="77F94C37" w14:textId="3E81C312" w:rsidR="008C0E64" w:rsidRPr="00250470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33,970</w:t>
            </w:r>
          </w:p>
        </w:tc>
        <w:tc>
          <w:tcPr>
            <w:tcW w:w="270" w:type="dxa"/>
          </w:tcPr>
          <w:p w14:paraId="31EDDFE1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0DB284FF" w14:textId="1E64DAC3" w:rsidR="008C0E64" w:rsidRPr="00250470" w:rsidRDefault="008C0E64" w:rsidP="0086149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(2,409)</w:t>
            </w:r>
          </w:p>
        </w:tc>
        <w:tc>
          <w:tcPr>
            <w:tcW w:w="270" w:type="dxa"/>
          </w:tcPr>
          <w:p w14:paraId="14A4DE57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13F26FD2" w14:textId="2EDB08CB" w:rsidR="008C0E64" w:rsidRPr="00250470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6B89850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346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B82AC7" w14:textId="5862FA0F" w:rsidR="008C0E64" w:rsidRPr="00250470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6E4DD57A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gridSpan w:val="2"/>
          </w:tcPr>
          <w:p w14:paraId="3B03AA93" w14:textId="2B222C9A" w:rsidR="008C0E64" w:rsidRPr="00250470" w:rsidRDefault="008C0E64" w:rsidP="008C0E64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31,561</w:t>
            </w:r>
          </w:p>
        </w:tc>
      </w:tr>
      <w:tr w:rsidR="008C0E64" w:rsidRPr="00250470" w14:paraId="7A2352A4" w14:textId="77777777" w:rsidTr="002A5BB6">
        <w:trPr>
          <w:trHeight w:val="139"/>
        </w:trPr>
        <w:tc>
          <w:tcPr>
            <w:tcW w:w="3328" w:type="dxa"/>
          </w:tcPr>
          <w:p w14:paraId="371DCB83" w14:textId="52AC3C75" w:rsidR="008C0E64" w:rsidRPr="00250470" w:rsidRDefault="008C0E64" w:rsidP="008C0E64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 w:hint="cs"/>
                <w:sz w:val="24"/>
                <w:szCs w:val="24"/>
                <w:cs/>
              </w:rPr>
              <w:t>ประมาณการรื้อถอน</w:t>
            </w:r>
          </w:p>
        </w:tc>
        <w:tc>
          <w:tcPr>
            <w:tcW w:w="1081" w:type="dxa"/>
          </w:tcPr>
          <w:p w14:paraId="0D15411A" w14:textId="33FC6C23" w:rsidR="008C0E64" w:rsidRPr="00250470" w:rsidRDefault="008C0E64" w:rsidP="006926F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270" w:type="dxa"/>
          </w:tcPr>
          <w:p w14:paraId="036F3420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5C2F7382" w14:textId="626AEF29" w:rsidR="008C0E64" w:rsidRPr="00250470" w:rsidRDefault="008C0E64" w:rsidP="0086149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236F31CC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7BD62457" w14:textId="4DC9D858" w:rsidR="008C0E64" w:rsidRPr="00250470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613D1783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346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BBEACE" w14:textId="13E65179" w:rsidR="008C0E64" w:rsidRPr="00250470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672BE874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gridSpan w:val="2"/>
          </w:tcPr>
          <w:p w14:paraId="1A81A1A7" w14:textId="23F2D295" w:rsidR="008C0E64" w:rsidRPr="00250470" w:rsidRDefault="008C0E64" w:rsidP="008C0E64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49</w:t>
            </w:r>
          </w:p>
        </w:tc>
      </w:tr>
      <w:tr w:rsidR="008C0E64" w:rsidRPr="00250470" w14:paraId="2D5354D0" w14:textId="77777777" w:rsidTr="002A5BB6">
        <w:trPr>
          <w:trHeight w:val="139"/>
        </w:trPr>
        <w:tc>
          <w:tcPr>
            <w:tcW w:w="3328" w:type="dxa"/>
          </w:tcPr>
          <w:p w14:paraId="7245F901" w14:textId="494B5619" w:rsidR="008C0E64" w:rsidRPr="00250470" w:rsidRDefault="008C0E64" w:rsidP="008C0E64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กำไรจากการขายสินทรัพย์รอตัดบัญชี</w:t>
            </w:r>
          </w:p>
        </w:tc>
        <w:tc>
          <w:tcPr>
            <w:tcW w:w="1081" w:type="dxa"/>
          </w:tcPr>
          <w:p w14:paraId="016E8D7C" w14:textId="0E2D1194" w:rsidR="008C0E64" w:rsidRPr="00250470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270" w:type="dxa"/>
          </w:tcPr>
          <w:p w14:paraId="093673BD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0902DB27" w14:textId="38AFE25D" w:rsidR="008C0E64" w:rsidRPr="00250470" w:rsidRDefault="008C0E64" w:rsidP="0086149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147</w:t>
            </w:r>
          </w:p>
        </w:tc>
        <w:tc>
          <w:tcPr>
            <w:tcW w:w="270" w:type="dxa"/>
          </w:tcPr>
          <w:p w14:paraId="4D9E1CB4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45C00A0F" w14:textId="644FA956" w:rsidR="008C0E64" w:rsidRPr="00250470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734EA961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346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C4D677" w14:textId="6EC8514C" w:rsidR="008C0E64" w:rsidRPr="00250470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3964602F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gridSpan w:val="2"/>
          </w:tcPr>
          <w:p w14:paraId="5ACAB374" w14:textId="5FBD4E15" w:rsidR="008C0E64" w:rsidRPr="00250470" w:rsidRDefault="008C0E64" w:rsidP="008C0E64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163</w:t>
            </w:r>
          </w:p>
        </w:tc>
      </w:tr>
      <w:tr w:rsidR="008C0E64" w:rsidRPr="00250470" w14:paraId="1171CBAC" w14:textId="77777777" w:rsidTr="002A5BB6">
        <w:trPr>
          <w:trHeight w:val="139"/>
        </w:trPr>
        <w:tc>
          <w:tcPr>
            <w:tcW w:w="3328" w:type="dxa"/>
          </w:tcPr>
          <w:p w14:paraId="2662805C" w14:textId="34836B5E" w:rsidR="008C0E64" w:rsidRPr="00250470" w:rsidRDefault="008C0E64" w:rsidP="008C0E64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ดอกเบี้ยร</w:t>
            </w:r>
            <w:r w:rsidRPr="00250470">
              <w:rPr>
                <w:rFonts w:ascii="Angsana New" w:hAnsi="Angsana New" w:hint="cs"/>
                <w:sz w:val="24"/>
                <w:szCs w:val="24"/>
                <w:cs/>
              </w:rPr>
              <w:t>อตัดบัญชี</w:t>
            </w:r>
          </w:p>
        </w:tc>
        <w:tc>
          <w:tcPr>
            <w:tcW w:w="1081" w:type="dxa"/>
          </w:tcPr>
          <w:p w14:paraId="2BE31F5E" w14:textId="74AF5855" w:rsidR="008C0E64" w:rsidRPr="00250470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126,827</w:t>
            </w:r>
          </w:p>
        </w:tc>
        <w:tc>
          <w:tcPr>
            <w:tcW w:w="270" w:type="dxa"/>
          </w:tcPr>
          <w:p w14:paraId="433719BD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33E3312A" w14:textId="003B2B73" w:rsidR="008C0E64" w:rsidRPr="00250470" w:rsidRDefault="008C0E64" w:rsidP="0086149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(7,663)</w:t>
            </w:r>
          </w:p>
        </w:tc>
        <w:tc>
          <w:tcPr>
            <w:tcW w:w="270" w:type="dxa"/>
          </w:tcPr>
          <w:p w14:paraId="2DE1F95E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51284E35" w14:textId="5559EB2E" w:rsidR="008C0E64" w:rsidRPr="00250470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124D36E6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346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3FE1C2" w14:textId="19AEC680" w:rsidR="008C0E64" w:rsidRPr="00250470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28C49EE7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gridSpan w:val="2"/>
          </w:tcPr>
          <w:p w14:paraId="1A10CC14" w14:textId="222946BB" w:rsidR="008C0E64" w:rsidRPr="00250470" w:rsidRDefault="008C0E64" w:rsidP="008C0E64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119,164</w:t>
            </w:r>
          </w:p>
        </w:tc>
      </w:tr>
      <w:tr w:rsidR="008C0E64" w:rsidRPr="00250470" w14:paraId="776834EC" w14:textId="77777777" w:rsidTr="002A5BB6">
        <w:trPr>
          <w:trHeight w:val="334"/>
        </w:trPr>
        <w:tc>
          <w:tcPr>
            <w:tcW w:w="3328" w:type="dxa"/>
          </w:tcPr>
          <w:p w14:paraId="2DF0B2FA" w14:textId="77777777" w:rsidR="008C0E64" w:rsidRPr="00250470" w:rsidRDefault="008C0E64" w:rsidP="008C0E64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ประมาณการหนี้สินสำหรับ</w:t>
            </w:r>
          </w:p>
          <w:p w14:paraId="060EE349" w14:textId="77777777" w:rsidR="008C0E64" w:rsidRPr="00250470" w:rsidRDefault="008C0E64" w:rsidP="008C0E64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 xml:space="preserve">   การรับประกันสินค้าและบริการ</w:t>
            </w:r>
          </w:p>
        </w:tc>
        <w:tc>
          <w:tcPr>
            <w:tcW w:w="1081" w:type="dxa"/>
          </w:tcPr>
          <w:p w14:paraId="0091EF76" w14:textId="77777777" w:rsidR="008C0E64" w:rsidRPr="00250470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1EC12AE" w14:textId="799C3A36" w:rsidR="008C0E64" w:rsidRPr="00250470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216</w:t>
            </w:r>
          </w:p>
        </w:tc>
        <w:tc>
          <w:tcPr>
            <w:tcW w:w="270" w:type="dxa"/>
          </w:tcPr>
          <w:p w14:paraId="289569A4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2965557A" w14:textId="77777777" w:rsidR="008C0E64" w:rsidRPr="00250470" w:rsidRDefault="008C0E64" w:rsidP="0086149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48A94A8" w14:textId="2F8CEF88" w:rsidR="008C0E64" w:rsidRPr="00250470" w:rsidRDefault="008C0E64" w:rsidP="0086149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(131)</w:t>
            </w:r>
          </w:p>
        </w:tc>
        <w:tc>
          <w:tcPr>
            <w:tcW w:w="270" w:type="dxa"/>
          </w:tcPr>
          <w:p w14:paraId="5375A28F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1367EDB7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F6B9AF2" w14:textId="15173E47" w:rsidR="008C0E64" w:rsidRPr="00250470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4DBBD21F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346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6F8479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B7DEFC9" w14:textId="3C39FEC8" w:rsidR="008C0E64" w:rsidRPr="00250470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3964DCDE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gridSpan w:val="2"/>
          </w:tcPr>
          <w:p w14:paraId="71922A2D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E0DEDC9" w14:textId="0F68F324" w:rsidR="008C0E64" w:rsidRPr="00250470" w:rsidRDefault="008C0E64" w:rsidP="008C0E64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85</w:t>
            </w:r>
          </w:p>
        </w:tc>
      </w:tr>
      <w:tr w:rsidR="008C0E64" w:rsidRPr="00250470" w14:paraId="0F2F88DD" w14:textId="77777777" w:rsidTr="002A5BB6">
        <w:trPr>
          <w:trHeight w:val="334"/>
        </w:trPr>
        <w:tc>
          <w:tcPr>
            <w:tcW w:w="3328" w:type="dxa"/>
          </w:tcPr>
          <w:p w14:paraId="342B37A9" w14:textId="77777777" w:rsidR="008C0E64" w:rsidRPr="00250470" w:rsidRDefault="008C0E64" w:rsidP="008C0E64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</w:t>
            </w:r>
          </w:p>
          <w:p w14:paraId="73C33A24" w14:textId="49EA14C2" w:rsidR="008C0E64" w:rsidRPr="00250470" w:rsidRDefault="008C0E64" w:rsidP="008C0E64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081" w:type="dxa"/>
          </w:tcPr>
          <w:p w14:paraId="03A50A28" w14:textId="77777777" w:rsidR="008C0E64" w:rsidRPr="00250470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7495DA0" w14:textId="6D83520E" w:rsidR="008C0E64" w:rsidRPr="00250470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3,792</w:t>
            </w:r>
          </w:p>
        </w:tc>
        <w:tc>
          <w:tcPr>
            <w:tcW w:w="270" w:type="dxa"/>
          </w:tcPr>
          <w:p w14:paraId="5499B9F6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4B4E3B49" w14:textId="77777777" w:rsidR="008C0E64" w:rsidRPr="00250470" w:rsidRDefault="008C0E64" w:rsidP="0086149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F13F93C" w14:textId="13454A5F" w:rsidR="008C0E64" w:rsidRPr="00250470" w:rsidRDefault="008C0E64" w:rsidP="0086149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525</w:t>
            </w:r>
          </w:p>
        </w:tc>
        <w:tc>
          <w:tcPr>
            <w:tcW w:w="270" w:type="dxa"/>
          </w:tcPr>
          <w:p w14:paraId="4C4D56AD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729B6749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97D0546" w14:textId="4ED6586D" w:rsidR="008C0E64" w:rsidRPr="00250470" w:rsidRDefault="008C0E64" w:rsidP="008C0E64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6A2977B8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C9D2D0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5927D34" w14:textId="7AA92F2E" w:rsidR="008C0E64" w:rsidRPr="00250470" w:rsidRDefault="008C0E64" w:rsidP="008C0E64">
            <w:pPr>
              <w:pStyle w:val="acctfourfigures"/>
              <w:tabs>
                <w:tab w:val="clear" w:pos="765"/>
                <w:tab w:val="decimal" w:pos="250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3FDA0DF4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gridSpan w:val="2"/>
          </w:tcPr>
          <w:p w14:paraId="2AF612C3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484A15F" w14:textId="3D3A896C" w:rsidR="008C0E64" w:rsidRPr="00250470" w:rsidRDefault="008C0E64" w:rsidP="008C0E64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4,317</w:t>
            </w:r>
          </w:p>
        </w:tc>
      </w:tr>
      <w:tr w:rsidR="008C0E64" w:rsidRPr="00250470" w14:paraId="1A78C255" w14:textId="77777777" w:rsidTr="002A5BB6">
        <w:trPr>
          <w:trHeight w:val="334"/>
        </w:trPr>
        <w:tc>
          <w:tcPr>
            <w:tcW w:w="3328" w:type="dxa"/>
          </w:tcPr>
          <w:p w14:paraId="0912001C" w14:textId="76666AFD" w:rsidR="008C0E64" w:rsidRPr="00250470" w:rsidRDefault="008C0E64" w:rsidP="008C0E64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29AE460" w14:textId="45A7B997" w:rsidR="008C0E64" w:rsidRPr="00250470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495</w:t>
            </w:r>
          </w:p>
        </w:tc>
        <w:tc>
          <w:tcPr>
            <w:tcW w:w="270" w:type="dxa"/>
          </w:tcPr>
          <w:p w14:paraId="5B38052C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F2B6212" w14:textId="478004EC" w:rsidR="008C0E64" w:rsidRPr="00250470" w:rsidRDefault="008C0E64" w:rsidP="006807D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(256)</w:t>
            </w:r>
          </w:p>
        </w:tc>
        <w:tc>
          <w:tcPr>
            <w:tcW w:w="270" w:type="dxa"/>
          </w:tcPr>
          <w:p w14:paraId="0E5E1466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20E693A" w14:textId="446ACD8B" w:rsidR="008C0E64" w:rsidRPr="00250470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2D1E1CE5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346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4147F3" w14:textId="79556BCF" w:rsidR="008C0E64" w:rsidRPr="00250470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5720646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</w:tcPr>
          <w:p w14:paraId="426792D5" w14:textId="2B2A5DB4" w:rsidR="008C0E64" w:rsidRPr="00250470" w:rsidRDefault="008C0E64" w:rsidP="008C0E64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  <w:lang w:val="en-US"/>
              </w:rPr>
              <w:t>239</w:t>
            </w:r>
          </w:p>
        </w:tc>
      </w:tr>
      <w:tr w:rsidR="008C0E64" w:rsidRPr="00250470" w14:paraId="11F27A4C" w14:textId="77777777" w:rsidTr="002A5BB6">
        <w:trPr>
          <w:trHeight w:val="334"/>
        </w:trPr>
        <w:tc>
          <w:tcPr>
            <w:tcW w:w="3328" w:type="dxa"/>
          </w:tcPr>
          <w:p w14:paraId="25C3FF43" w14:textId="77777777" w:rsidR="008C0E64" w:rsidRPr="00250470" w:rsidRDefault="008C0E64" w:rsidP="008C0E64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6B2472A5" w14:textId="5C7297B6" w:rsidR="008C0E64" w:rsidRPr="00250470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175,215</w:t>
            </w:r>
          </w:p>
        </w:tc>
        <w:tc>
          <w:tcPr>
            <w:tcW w:w="270" w:type="dxa"/>
          </w:tcPr>
          <w:p w14:paraId="704F24D1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27444FF3" w14:textId="489E1A79" w:rsidR="008C0E64" w:rsidRPr="00250470" w:rsidRDefault="008C0E64" w:rsidP="0086149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123</w:t>
            </w:r>
          </w:p>
        </w:tc>
        <w:tc>
          <w:tcPr>
            <w:tcW w:w="270" w:type="dxa"/>
          </w:tcPr>
          <w:p w14:paraId="02BBF805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9017598" w14:textId="33648CE0" w:rsidR="008C0E64" w:rsidRPr="00250470" w:rsidRDefault="008C0E64" w:rsidP="008C0E64">
            <w:pPr>
              <w:pStyle w:val="acctfourfigures"/>
              <w:tabs>
                <w:tab w:val="clear" w:pos="765"/>
              </w:tabs>
              <w:spacing w:line="240" w:lineRule="atLeast"/>
              <w:ind w:left="-740" w:right="340" w:hanging="4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1" w:type="dxa"/>
          </w:tcPr>
          <w:p w14:paraId="05FCA9EE" w14:textId="77777777" w:rsidR="008C0E64" w:rsidRPr="00250470" w:rsidRDefault="008C0E64" w:rsidP="008C0E64">
            <w:pPr>
              <w:pStyle w:val="acctfourfigures"/>
              <w:tabs>
                <w:tab w:val="clear" w:pos="765"/>
              </w:tabs>
              <w:spacing w:line="240" w:lineRule="atLeast"/>
              <w:ind w:left="-740" w:right="340" w:hanging="4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268A06" w14:textId="66DA2965" w:rsidR="008C0E64" w:rsidRPr="00250470" w:rsidRDefault="008C0E64" w:rsidP="008C0E64">
            <w:pPr>
              <w:pStyle w:val="acctfourfigures"/>
              <w:tabs>
                <w:tab w:val="clear" w:pos="765"/>
              </w:tabs>
              <w:spacing w:line="240" w:lineRule="atLeast"/>
              <w:ind w:left="-740" w:right="340" w:hanging="4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6189B01E" w14:textId="77777777" w:rsidR="008C0E64" w:rsidRPr="00250470" w:rsidRDefault="008C0E64" w:rsidP="008C0E64">
            <w:pPr>
              <w:pStyle w:val="acctfourfigures"/>
              <w:tabs>
                <w:tab w:val="clear" w:pos="765"/>
                <w:tab w:val="decimal" w:pos="633"/>
                <w:tab w:val="decimal" w:pos="832"/>
                <w:tab w:val="decimal" w:pos="1238"/>
              </w:tabs>
              <w:spacing w:line="240" w:lineRule="atLeast"/>
              <w:ind w:right="6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36589D" w14:textId="059BE090" w:rsidR="008C0E64" w:rsidRPr="00250470" w:rsidRDefault="008C0E64" w:rsidP="008C0E64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175,338</w:t>
            </w:r>
          </w:p>
        </w:tc>
      </w:tr>
    </w:tbl>
    <w:p w14:paraId="03E6A530" w14:textId="277FD192" w:rsidR="00697D05" w:rsidRDefault="00697D05">
      <w:pPr>
        <w:rPr>
          <w:cs/>
        </w:rPr>
      </w:pPr>
    </w:p>
    <w:p w14:paraId="6D979585" w14:textId="77777777" w:rsidR="00697D05" w:rsidRDefault="00697D05">
      <w:pPr>
        <w:rPr>
          <w:cs/>
        </w:rPr>
      </w:pPr>
      <w:r>
        <w:rPr>
          <w:cs/>
        </w:rPr>
        <w:br w:type="page"/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8"/>
        <w:gridCol w:w="1081"/>
        <w:gridCol w:w="270"/>
        <w:gridCol w:w="989"/>
        <w:gridCol w:w="270"/>
        <w:gridCol w:w="992"/>
        <w:gridCol w:w="271"/>
        <w:gridCol w:w="990"/>
        <w:gridCol w:w="239"/>
        <w:gridCol w:w="1200"/>
      </w:tblGrid>
      <w:tr w:rsidR="00697D05" w:rsidRPr="00E2614F" w14:paraId="7105F4E5" w14:textId="77777777" w:rsidTr="00B738AA">
        <w:trPr>
          <w:trHeight w:val="139"/>
        </w:trPr>
        <w:tc>
          <w:tcPr>
            <w:tcW w:w="3328" w:type="dxa"/>
          </w:tcPr>
          <w:p w14:paraId="75A30480" w14:textId="77777777" w:rsidR="00697D05" w:rsidRPr="00BB31F9" w:rsidDel="00D54CF3" w:rsidRDefault="00697D05" w:rsidP="00B738AA">
            <w:pPr>
              <w:pStyle w:val="BodyText"/>
              <w:spacing w:after="0"/>
              <w:ind w:right="-1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2" w:type="dxa"/>
            <w:gridSpan w:val="9"/>
          </w:tcPr>
          <w:p w14:paraId="09F0AC12" w14:textId="77777777" w:rsidR="00697D05" w:rsidRPr="00BB31F9" w:rsidRDefault="00697D05" w:rsidP="00B738AA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97D05" w:rsidRPr="00E2614F" w14:paraId="0A65B22C" w14:textId="77777777" w:rsidTr="00B738AA">
        <w:trPr>
          <w:trHeight w:val="139"/>
        </w:trPr>
        <w:tc>
          <w:tcPr>
            <w:tcW w:w="3328" w:type="dxa"/>
          </w:tcPr>
          <w:p w14:paraId="0C90E48A" w14:textId="77777777" w:rsidR="00697D05" w:rsidRPr="00BB31F9" w:rsidRDefault="00697D05" w:rsidP="00B738A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D9C329D" w14:textId="77777777" w:rsidR="00697D05" w:rsidRPr="00BB31F9" w:rsidRDefault="00697D05" w:rsidP="00B738AA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C4E7884" w14:textId="77777777" w:rsidR="00697D05" w:rsidRPr="00BB31F9" w:rsidRDefault="00697D05" w:rsidP="00B738AA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2" w:type="dxa"/>
            <w:gridSpan w:val="5"/>
          </w:tcPr>
          <w:p w14:paraId="497244BB" w14:textId="77777777" w:rsidR="00697D05" w:rsidRPr="00BB31F9" w:rsidRDefault="00697D05" w:rsidP="00B738A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 (รายจ่าย) </w:t>
            </w:r>
            <w:r w:rsidRPr="00BB31F9">
              <w:rPr>
                <w:rFonts w:ascii="Angsana New" w:hAnsi="Angsana New"/>
                <w:sz w:val="24"/>
                <w:szCs w:val="24"/>
              </w:rPr>
              <w:t>/</w:t>
            </w:r>
            <w:r w:rsidRPr="00BB31F9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39" w:type="dxa"/>
          </w:tcPr>
          <w:p w14:paraId="3FC39F89" w14:textId="77777777" w:rsidR="00697D05" w:rsidRPr="00BB31F9" w:rsidRDefault="00697D05" w:rsidP="00B738AA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4ECC304C" w14:textId="77777777" w:rsidR="00697D05" w:rsidRPr="00BB31F9" w:rsidRDefault="00697D05" w:rsidP="00B738AA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97D05" w:rsidRPr="00E2614F" w14:paraId="7765FDD7" w14:textId="77777777" w:rsidTr="00B738AA">
        <w:trPr>
          <w:trHeight w:val="139"/>
        </w:trPr>
        <w:tc>
          <w:tcPr>
            <w:tcW w:w="3328" w:type="dxa"/>
          </w:tcPr>
          <w:p w14:paraId="7A70FE4C" w14:textId="77777777" w:rsidR="00697D05" w:rsidRPr="00BB31F9" w:rsidRDefault="00697D05" w:rsidP="00B738A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BD8B247" w14:textId="77777777" w:rsidR="00697D05" w:rsidRPr="00BB31F9" w:rsidRDefault="00697D05" w:rsidP="00B738AA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31F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233C339F" w14:textId="77777777" w:rsidR="00697D05" w:rsidRPr="00BB31F9" w:rsidRDefault="00697D05" w:rsidP="00B738AA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31F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BB31F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BB31F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70" w:type="dxa"/>
            <w:vAlign w:val="bottom"/>
          </w:tcPr>
          <w:p w14:paraId="57952ED5" w14:textId="77777777" w:rsidR="00697D05" w:rsidRPr="00BB31F9" w:rsidRDefault="00697D05" w:rsidP="00B738AA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11327394" w14:textId="77777777" w:rsidR="00697D05" w:rsidRPr="00BB31F9" w:rsidRDefault="00697D05" w:rsidP="00B738A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788B235" w14:textId="77777777" w:rsidR="00697D05" w:rsidRPr="00BB31F9" w:rsidRDefault="00697D05" w:rsidP="00B738A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22972FF" w14:textId="77777777" w:rsidR="00697D05" w:rsidRPr="00BB31F9" w:rsidRDefault="00697D05" w:rsidP="00B738A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B2D6F02" w14:textId="77777777" w:rsidR="00697D05" w:rsidRPr="00BB31F9" w:rsidRDefault="00697D05" w:rsidP="00B738A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9089FC8" w14:textId="77777777" w:rsidR="00697D05" w:rsidRPr="00BB31F9" w:rsidRDefault="00697D05" w:rsidP="00B738A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>ส่วนของ</w:t>
            </w:r>
          </w:p>
          <w:p w14:paraId="7AE67F77" w14:textId="77777777" w:rsidR="00697D05" w:rsidRPr="00BB31F9" w:rsidRDefault="00697D05" w:rsidP="00B738A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39" w:type="dxa"/>
          </w:tcPr>
          <w:p w14:paraId="77B4E0D4" w14:textId="77777777" w:rsidR="00697D05" w:rsidRPr="00BB31F9" w:rsidRDefault="00697D05" w:rsidP="00B738AA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712214BB" w14:textId="77777777" w:rsidR="00697D05" w:rsidRPr="00BB31F9" w:rsidRDefault="00697D05" w:rsidP="00B738AA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31F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4382438B" w14:textId="77777777" w:rsidR="00697D05" w:rsidRPr="00BB31F9" w:rsidRDefault="00697D05" w:rsidP="00B738AA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31F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B31F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B31F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697D05" w:rsidRPr="00E2614F" w14:paraId="036EF1C0" w14:textId="77777777" w:rsidTr="00B738AA">
        <w:trPr>
          <w:trHeight w:val="139"/>
        </w:trPr>
        <w:tc>
          <w:tcPr>
            <w:tcW w:w="3328" w:type="dxa"/>
          </w:tcPr>
          <w:p w14:paraId="1EC812D9" w14:textId="77777777" w:rsidR="00697D05" w:rsidRPr="00BB31F9" w:rsidRDefault="00697D05" w:rsidP="00B738A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302" w:type="dxa"/>
            <w:gridSpan w:val="9"/>
            <w:vAlign w:val="bottom"/>
          </w:tcPr>
          <w:p w14:paraId="7C87DE7A" w14:textId="77777777" w:rsidR="00697D05" w:rsidRPr="00BB31F9" w:rsidRDefault="00697D05" w:rsidP="00B738AA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C0E64" w:rsidRPr="00E2614F" w14:paraId="6FDF1979" w14:textId="77777777" w:rsidTr="002A5BB6">
        <w:trPr>
          <w:trHeight w:val="334"/>
        </w:trPr>
        <w:tc>
          <w:tcPr>
            <w:tcW w:w="3328" w:type="dxa"/>
          </w:tcPr>
          <w:p w14:paraId="2883C1D1" w14:textId="77777777" w:rsidR="008C0E64" w:rsidRPr="00BB31F9" w:rsidRDefault="008C0E64" w:rsidP="008C0E64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1" w:type="dxa"/>
          </w:tcPr>
          <w:p w14:paraId="61AF3069" w14:textId="77777777" w:rsidR="008C0E64" w:rsidRPr="00BB31F9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8E122E9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1004F44D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1CF588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35298F68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44651F60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70427CA" w14:textId="24E01A7E" w:rsidR="008C0E64" w:rsidRPr="00BB31F9" w:rsidRDefault="008C0E64" w:rsidP="008C0E6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557751DD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5D8C7130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C0E64" w:rsidRPr="00E2614F" w14:paraId="0BAA149F" w14:textId="77777777" w:rsidTr="002A5BB6">
        <w:trPr>
          <w:trHeight w:val="334"/>
        </w:trPr>
        <w:tc>
          <w:tcPr>
            <w:tcW w:w="3328" w:type="dxa"/>
          </w:tcPr>
          <w:p w14:paraId="2B4693EB" w14:textId="1600B12D" w:rsidR="008C0E64" w:rsidRPr="00BB31F9" w:rsidRDefault="008C0E64" w:rsidP="008C0E64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81" w:type="dxa"/>
          </w:tcPr>
          <w:p w14:paraId="4DA56122" w14:textId="59E9D009" w:rsidR="008C0E64" w:rsidRPr="00BB31F9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after="100" w:afterAutospacing="1"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31F9">
              <w:rPr>
                <w:rFonts w:ascii="Angsana New" w:hAnsi="Angsana New"/>
                <w:sz w:val="24"/>
                <w:szCs w:val="24"/>
                <w:lang w:val="en-US"/>
              </w:rPr>
              <w:t>(162,828)</w:t>
            </w:r>
          </w:p>
        </w:tc>
        <w:tc>
          <w:tcPr>
            <w:tcW w:w="270" w:type="dxa"/>
          </w:tcPr>
          <w:p w14:paraId="5C8C291F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081266F4" w14:textId="71B65D6D" w:rsidR="008C0E64" w:rsidRPr="00BB31F9" w:rsidRDefault="008C0E64" w:rsidP="0086149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31F9">
              <w:rPr>
                <w:rFonts w:ascii="Angsana New" w:hAnsi="Angsana New"/>
                <w:sz w:val="24"/>
                <w:szCs w:val="24"/>
                <w:lang w:val="en-US"/>
              </w:rPr>
              <w:t>7,470</w:t>
            </w:r>
          </w:p>
        </w:tc>
        <w:tc>
          <w:tcPr>
            <w:tcW w:w="270" w:type="dxa"/>
          </w:tcPr>
          <w:p w14:paraId="45044634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50060F22" w14:textId="1E1866E9" w:rsidR="008C0E64" w:rsidRPr="00BB31F9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B31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137F67D1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430"/>
                <w:tab w:val="decimal" w:pos="684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BE75F3" w14:textId="4DCBD5F7" w:rsidR="008C0E64" w:rsidRPr="00BB31F9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B31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3ABFA785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14:paraId="658A74A7" w14:textId="5EEBFDA0" w:rsidR="008C0E64" w:rsidRPr="00BB31F9" w:rsidRDefault="008C0E64" w:rsidP="00A36F59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31F9">
              <w:rPr>
                <w:rFonts w:ascii="Angsana New" w:hAnsi="Angsana New"/>
                <w:sz w:val="24"/>
                <w:szCs w:val="24"/>
                <w:lang w:val="en-US"/>
              </w:rPr>
              <w:t>(155,358)</w:t>
            </w:r>
          </w:p>
        </w:tc>
      </w:tr>
      <w:tr w:rsidR="008C0E64" w:rsidRPr="00E2614F" w14:paraId="2B7EC15A" w14:textId="77777777" w:rsidTr="002A5BB6">
        <w:trPr>
          <w:trHeight w:val="334"/>
        </w:trPr>
        <w:tc>
          <w:tcPr>
            <w:tcW w:w="3328" w:type="dxa"/>
          </w:tcPr>
          <w:p w14:paraId="1B9883EB" w14:textId="656B5079" w:rsidR="008C0E64" w:rsidRPr="00BB31F9" w:rsidRDefault="008C0E64" w:rsidP="008C0E64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81" w:type="dxa"/>
          </w:tcPr>
          <w:p w14:paraId="45098299" w14:textId="735E9CBE" w:rsidR="008C0E64" w:rsidRPr="00BB31F9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after="100" w:afterAutospacing="1"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31F9">
              <w:rPr>
                <w:rFonts w:ascii="Angsana New" w:hAnsi="Angsana New"/>
                <w:sz w:val="24"/>
                <w:szCs w:val="24"/>
                <w:lang w:val="en-US"/>
              </w:rPr>
              <w:t>(842)</w:t>
            </w:r>
          </w:p>
        </w:tc>
        <w:tc>
          <w:tcPr>
            <w:tcW w:w="270" w:type="dxa"/>
          </w:tcPr>
          <w:p w14:paraId="18E3F237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7BCFD828" w14:textId="74432BCC" w:rsidR="008C0E64" w:rsidRPr="00BB31F9" w:rsidRDefault="008C0E64" w:rsidP="0086149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31F9">
              <w:rPr>
                <w:rFonts w:ascii="Angsana New" w:hAnsi="Angsana New"/>
                <w:sz w:val="24"/>
                <w:szCs w:val="24"/>
                <w:lang w:val="en-US"/>
              </w:rPr>
              <w:t>483</w:t>
            </w:r>
          </w:p>
        </w:tc>
        <w:tc>
          <w:tcPr>
            <w:tcW w:w="270" w:type="dxa"/>
          </w:tcPr>
          <w:p w14:paraId="6FA46EDD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123E09B3" w14:textId="63431C31" w:rsidR="008C0E64" w:rsidRPr="00BB31F9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B31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7106E3C7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430"/>
                <w:tab w:val="decimal" w:pos="684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5D3BA3" w14:textId="55960F44" w:rsidR="008C0E64" w:rsidRPr="00BB31F9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B31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3C596E3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14:paraId="4E3A3E8F" w14:textId="0EC0C28E" w:rsidR="008C0E64" w:rsidRPr="00BB31F9" w:rsidRDefault="008C0E64" w:rsidP="00A36F59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31F9">
              <w:rPr>
                <w:rFonts w:ascii="Angsana New" w:hAnsi="Angsana New"/>
                <w:sz w:val="24"/>
                <w:szCs w:val="24"/>
                <w:lang w:val="en-US"/>
              </w:rPr>
              <w:t>(359)</w:t>
            </w:r>
          </w:p>
        </w:tc>
      </w:tr>
      <w:tr w:rsidR="008C0E64" w:rsidRPr="00E2614F" w14:paraId="7024224C" w14:textId="77777777" w:rsidTr="002A5BB6">
        <w:trPr>
          <w:trHeight w:val="334"/>
        </w:trPr>
        <w:tc>
          <w:tcPr>
            <w:tcW w:w="3328" w:type="dxa"/>
          </w:tcPr>
          <w:p w14:paraId="198706B0" w14:textId="581F8A62" w:rsidR="008C0E64" w:rsidRPr="00BB31F9" w:rsidRDefault="008C0E64" w:rsidP="008C0E64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1" w:type="dxa"/>
          </w:tcPr>
          <w:p w14:paraId="6C185F02" w14:textId="23D43D24" w:rsidR="008C0E64" w:rsidRPr="00BB31F9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after="100" w:afterAutospacing="1"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31F9">
              <w:rPr>
                <w:rFonts w:ascii="Angsana New" w:hAnsi="Angsana New"/>
                <w:sz w:val="24"/>
                <w:szCs w:val="24"/>
                <w:lang w:val="en-US"/>
              </w:rPr>
              <w:t>(35,185)</w:t>
            </w:r>
          </w:p>
        </w:tc>
        <w:tc>
          <w:tcPr>
            <w:tcW w:w="270" w:type="dxa"/>
          </w:tcPr>
          <w:p w14:paraId="7E01BE18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23E68DFD" w14:textId="7ADCBD9C" w:rsidR="008C0E64" w:rsidRPr="00BB31F9" w:rsidRDefault="008C0E64" w:rsidP="0086149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31F9">
              <w:rPr>
                <w:rFonts w:ascii="Angsana New" w:hAnsi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270" w:type="dxa"/>
          </w:tcPr>
          <w:p w14:paraId="5EE1F2B5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1D28F4C1" w14:textId="4F22AC42" w:rsidR="008C0E64" w:rsidRPr="00BB31F9" w:rsidRDefault="008C0E64" w:rsidP="006926F7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B31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47425246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3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5B302E" w14:textId="652FDBD7" w:rsidR="008C0E64" w:rsidRPr="00BB31F9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B31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3542C02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14:paraId="4F28ED4A" w14:textId="597A6B66" w:rsidR="008C0E64" w:rsidRPr="00BB31F9" w:rsidRDefault="008C0E64" w:rsidP="00A36F59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31F9">
              <w:rPr>
                <w:rFonts w:ascii="Angsana New" w:hAnsi="Angsana New"/>
                <w:sz w:val="24"/>
                <w:szCs w:val="24"/>
                <w:lang w:val="en-US"/>
              </w:rPr>
              <w:t>(35,166)</w:t>
            </w:r>
          </w:p>
        </w:tc>
      </w:tr>
      <w:tr w:rsidR="008C0E64" w:rsidRPr="00E2614F" w14:paraId="00D15E6E" w14:textId="77777777" w:rsidTr="00A36F59">
        <w:trPr>
          <w:trHeight w:val="334"/>
        </w:trPr>
        <w:tc>
          <w:tcPr>
            <w:tcW w:w="3328" w:type="dxa"/>
          </w:tcPr>
          <w:p w14:paraId="6A8662D2" w14:textId="77777777" w:rsidR="008C0E64" w:rsidRPr="00BB31F9" w:rsidRDefault="008C0E64" w:rsidP="008C0E64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>การประเมินมูลค่ายุติธรรมของสินทรัพย์</w:t>
            </w:r>
          </w:p>
          <w:p w14:paraId="5CE12B65" w14:textId="4089F365" w:rsidR="008C0E64" w:rsidRPr="00BB31F9" w:rsidRDefault="008C0E64" w:rsidP="008C0E64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 xml:space="preserve">   ที่ได้มาจากการซื้อธุรกิจ</w:t>
            </w:r>
          </w:p>
        </w:tc>
        <w:tc>
          <w:tcPr>
            <w:tcW w:w="1081" w:type="dxa"/>
            <w:vAlign w:val="bottom"/>
          </w:tcPr>
          <w:p w14:paraId="5BCFEFF9" w14:textId="6A56114E" w:rsidR="008C0E64" w:rsidRPr="00BB31F9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after="100" w:afterAutospacing="1"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31F9">
              <w:rPr>
                <w:rFonts w:ascii="Angsana New" w:hAnsi="Angsana New"/>
                <w:sz w:val="24"/>
                <w:szCs w:val="24"/>
                <w:lang w:val="en-US"/>
              </w:rPr>
              <w:t>(20,495)</w:t>
            </w:r>
          </w:p>
        </w:tc>
        <w:tc>
          <w:tcPr>
            <w:tcW w:w="270" w:type="dxa"/>
            <w:vAlign w:val="bottom"/>
          </w:tcPr>
          <w:p w14:paraId="5335FB59" w14:textId="77777777" w:rsidR="008C0E64" w:rsidRPr="00BB31F9" w:rsidRDefault="008C0E64" w:rsidP="00A36F59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4BC6C863" w14:textId="643F844E" w:rsidR="008C0E64" w:rsidRPr="00BB31F9" w:rsidRDefault="008C0E64" w:rsidP="0086149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31F9">
              <w:rPr>
                <w:rFonts w:ascii="Angsana New" w:hAnsi="Angsana New"/>
                <w:sz w:val="24"/>
                <w:szCs w:val="24"/>
                <w:lang w:val="en-US"/>
              </w:rPr>
              <w:t>296</w:t>
            </w:r>
          </w:p>
        </w:tc>
        <w:tc>
          <w:tcPr>
            <w:tcW w:w="270" w:type="dxa"/>
          </w:tcPr>
          <w:p w14:paraId="240268D1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2E702EA6" w14:textId="77777777" w:rsidR="008C0E64" w:rsidRPr="00BB31F9" w:rsidRDefault="008C0E64" w:rsidP="006926F7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89A9148" w14:textId="20BA6B0D" w:rsidR="008C0E64" w:rsidRPr="00BB31F9" w:rsidRDefault="008C0E64" w:rsidP="006926F7">
            <w:pPr>
              <w:pStyle w:val="acctfourfigures"/>
              <w:tabs>
                <w:tab w:val="clear" w:pos="765"/>
                <w:tab w:val="decimal" w:pos="160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B31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7CD2AEEA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346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E8CA5C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7A078CC" w14:textId="6BA80688" w:rsidR="008C0E64" w:rsidRPr="00BB31F9" w:rsidRDefault="008C0E64" w:rsidP="008C0E64">
            <w:pPr>
              <w:pStyle w:val="acctfourfigures"/>
              <w:tabs>
                <w:tab w:val="clear" w:pos="765"/>
                <w:tab w:val="decimal" w:pos="250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B31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24700A7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1AB3DA7B" w14:textId="66DEE139" w:rsidR="008C0E64" w:rsidRPr="00BB31F9" w:rsidRDefault="008C0E64" w:rsidP="00A36F59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31F9">
              <w:rPr>
                <w:rFonts w:ascii="Angsana New" w:hAnsi="Angsana New"/>
                <w:sz w:val="24"/>
                <w:szCs w:val="24"/>
                <w:lang w:val="en-US"/>
              </w:rPr>
              <w:t>(20,199)</w:t>
            </w:r>
          </w:p>
        </w:tc>
      </w:tr>
      <w:tr w:rsidR="008C0E64" w:rsidRPr="00E2614F" w14:paraId="59788BDA" w14:textId="77777777" w:rsidTr="00A36F59">
        <w:trPr>
          <w:trHeight w:val="334"/>
        </w:trPr>
        <w:tc>
          <w:tcPr>
            <w:tcW w:w="3328" w:type="dxa"/>
          </w:tcPr>
          <w:p w14:paraId="6FC06F2D" w14:textId="77777777" w:rsidR="008C0E64" w:rsidRPr="00BB31F9" w:rsidRDefault="008C0E64" w:rsidP="008C0E64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>การตีราคาสิทธิในสัญญาการประกอบ</w:t>
            </w:r>
          </w:p>
          <w:p w14:paraId="7B2048D8" w14:textId="447603EA" w:rsidR="008C0E64" w:rsidRPr="00BB31F9" w:rsidRDefault="008C0E64" w:rsidP="008C0E64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 xml:space="preserve">   ธุรกิจสถานีก๊าซธรรมชาติ</w:t>
            </w:r>
          </w:p>
        </w:tc>
        <w:tc>
          <w:tcPr>
            <w:tcW w:w="1081" w:type="dxa"/>
          </w:tcPr>
          <w:p w14:paraId="546C8962" w14:textId="77777777" w:rsidR="008C0E64" w:rsidRPr="00BB31F9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1A5DFB7" w14:textId="62DF6990" w:rsidR="008C0E64" w:rsidRPr="00BB31F9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31F9">
              <w:rPr>
                <w:rFonts w:ascii="Angsana New" w:hAnsi="Angsana New"/>
                <w:sz w:val="24"/>
                <w:szCs w:val="24"/>
                <w:lang w:val="en-US"/>
              </w:rPr>
              <w:t>(12,963)</w:t>
            </w:r>
          </w:p>
        </w:tc>
        <w:tc>
          <w:tcPr>
            <w:tcW w:w="270" w:type="dxa"/>
          </w:tcPr>
          <w:p w14:paraId="038470D0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7EF34D03" w14:textId="77777777" w:rsidR="008C0E64" w:rsidRPr="00BB31F9" w:rsidRDefault="008C0E64" w:rsidP="0086149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3FB6461" w14:textId="56DE7535" w:rsidR="008C0E64" w:rsidRPr="00BB31F9" w:rsidRDefault="008C0E64" w:rsidP="0086149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31F9">
              <w:rPr>
                <w:rFonts w:ascii="Angsana New" w:hAnsi="Angsana New"/>
                <w:sz w:val="24"/>
                <w:szCs w:val="24"/>
                <w:lang w:val="en-US"/>
              </w:rPr>
              <w:t>998</w:t>
            </w:r>
          </w:p>
        </w:tc>
        <w:tc>
          <w:tcPr>
            <w:tcW w:w="270" w:type="dxa"/>
          </w:tcPr>
          <w:p w14:paraId="2E46A8D8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4620EB7E" w14:textId="77777777" w:rsidR="008C0E64" w:rsidRPr="00BB31F9" w:rsidRDefault="008C0E64" w:rsidP="006926F7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15024B9" w14:textId="77F70CF9" w:rsidR="008C0E64" w:rsidRPr="00BB31F9" w:rsidRDefault="008C0E64" w:rsidP="006926F7">
            <w:pPr>
              <w:pStyle w:val="acctfourfigures"/>
              <w:tabs>
                <w:tab w:val="clear" w:pos="765"/>
                <w:tab w:val="decimal" w:pos="160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B31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7B0BBEB5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346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92130A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42D785B" w14:textId="2DF163C4" w:rsidR="008C0E64" w:rsidRPr="00BB31F9" w:rsidRDefault="008C0E64" w:rsidP="008C0E64">
            <w:pPr>
              <w:pStyle w:val="acctfourfigures"/>
              <w:tabs>
                <w:tab w:val="clear" w:pos="765"/>
                <w:tab w:val="decimal" w:pos="250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B31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F6EE877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6AF87A4B" w14:textId="73F1693F" w:rsidR="008C0E64" w:rsidRPr="00BB31F9" w:rsidRDefault="008C0E64" w:rsidP="00A36F59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31F9">
              <w:rPr>
                <w:rFonts w:ascii="Angsana New" w:hAnsi="Angsana New"/>
                <w:sz w:val="24"/>
                <w:szCs w:val="24"/>
                <w:lang w:val="en-US"/>
              </w:rPr>
              <w:t>(11,965)</w:t>
            </w:r>
          </w:p>
        </w:tc>
      </w:tr>
      <w:tr w:rsidR="008C0E64" w:rsidRPr="00E2614F" w14:paraId="2F3C9E48" w14:textId="77777777" w:rsidTr="00A36F59">
        <w:trPr>
          <w:trHeight w:val="92"/>
        </w:trPr>
        <w:tc>
          <w:tcPr>
            <w:tcW w:w="3328" w:type="dxa"/>
          </w:tcPr>
          <w:p w14:paraId="15616C82" w14:textId="77777777" w:rsidR="008C0E64" w:rsidRPr="00BB31F9" w:rsidRDefault="008C0E64" w:rsidP="008C0E64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>ผลต่างจากการรับรู้รายได้ทางบัญชี</w:t>
            </w:r>
          </w:p>
          <w:p w14:paraId="7B050993" w14:textId="14B56584" w:rsidR="008C0E64" w:rsidRPr="00BB31F9" w:rsidRDefault="008C0E64" w:rsidP="008C0E64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 xml:space="preserve">    และภาษี</w:t>
            </w:r>
          </w:p>
        </w:tc>
        <w:tc>
          <w:tcPr>
            <w:tcW w:w="1081" w:type="dxa"/>
            <w:vAlign w:val="bottom"/>
          </w:tcPr>
          <w:p w14:paraId="30721D31" w14:textId="5DB248B2" w:rsidR="008C0E64" w:rsidRPr="00BB31F9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31F9">
              <w:rPr>
                <w:rFonts w:ascii="Angsana New" w:hAnsi="Angsana New"/>
                <w:sz w:val="24"/>
                <w:szCs w:val="24"/>
                <w:lang w:val="en-US"/>
              </w:rPr>
              <w:t>(24,479)</w:t>
            </w:r>
          </w:p>
        </w:tc>
        <w:tc>
          <w:tcPr>
            <w:tcW w:w="270" w:type="dxa"/>
            <w:vAlign w:val="bottom"/>
          </w:tcPr>
          <w:p w14:paraId="24D6C043" w14:textId="77777777" w:rsidR="008C0E64" w:rsidRPr="00BB31F9" w:rsidRDefault="008C0E64" w:rsidP="00A36F59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0D353171" w14:textId="3F20756C" w:rsidR="008C0E64" w:rsidRPr="00BB31F9" w:rsidRDefault="008C0E64" w:rsidP="006926F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31F9">
              <w:rPr>
                <w:rFonts w:ascii="Angsana New" w:hAnsi="Angsana New"/>
                <w:sz w:val="24"/>
                <w:szCs w:val="24"/>
                <w:lang w:val="en-US"/>
              </w:rPr>
              <w:t>907</w:t>
            </w:r>
          </w:p>
        </w:tc>
        <w:tc>
          <w:tcPr>
            <w:tcW w:w="270" w:type="dxa"/>
          </w:tcPr>
          <w:p w14:paraId="4CB68003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1BB918A" w14:textId="77777777" w:rsidR="00861499" w:rsidRPr="00BB31F9" w:rsidRDefault="00861499" w:rsidP="006926F7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727BE77" w14:textId="754E8E72" w:rsidR="008C0E64" w:rsidRPr="00BB31F9" w:rsidRDefault="008C0E64" w:rsidP="006926F7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B31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455F4CC8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3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0EDFD9" w14:textId="77777777" w:rsidR="00861499" w:rsidRPr="00BB31F9" w:rsidRDefault="00861499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EA4C8D0" w14:textId="73CB4B26" w:rsidR="008C0E64" w:rsidRPr="00BB31F9" w:rsidRDefault="008C0E64" w:rsidP="00804108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B31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72B8CDD8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28CBD87B" w14:textId="326D73C2" w:rsidR="008C0E64" w:rsidRPr="00BB31F9" w:rsidRDefault="008C0E64" w:rsidP="006926F7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31F9">
              <w:rPr>
                <w:rFonts w:ascii="Angsana New" w:hAnsi="Angsana New"/>
                <w:sz w:val="24"/>
                <w:szCs w:val="24"/>
                <w:lang w:val="en-US"/>
              </w:rPr>
              <w:t>(23,572)</w:t>
            </w:r>
          </w:p>
        </w:tc>
      </w:tr>
      <w:tr w:rsidR="008C0E64" w:rsidRPr="00E2614F" w14:paraId="4C8BC681" w14:textId="77777777" w:rsidTr="002A5BB6">
        <w:trPr>
          <w:trHeight w:val="334"/>
        </w:trPr>
        <w:tc>
          <w:tcPr>
            <w:tcW w:w="3328" w:type="dxa"/>
          </w:tcPr>
          <w:p w14:paraId="2C5E253D" w14:textId="77777777" w:rsidR="008C0E64" w:rsidRPr="00BB31F9" w:rsidRDefault="008C0E64" w:rsidP="008C0E64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32C76FD3" w14:textId="324763B3" w:rsidR="008C0E64" w:rsidRPr="00BB31F9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B31F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(256,792)</w:t>
            </w:r>
          </w:p>
        </w:tc>
        <w:tc>
          <w:tcPr>
            <w:tcW w:w="270" w:type="dxa"/>
          </w:tcPr>
          <w:p w14:paraId="2819C340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7F6440AB" w14:textId="65F2FC73" w:rsidR="008C0E64" w:rsidRPr="00BB31F9" w:rsidRDefault="008C0E64" w:rsidP="0086149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B31F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10,173</w:t>
            </w:r>
          </w:p>
        </w:tc>
        <w:tc>
          <w:tcPr>
            <w:tcW w:w="270" w:type="dxa"/>
          </w:tcPr>
          <w:p w14:paraId="4411D8D5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C753085" w14:textId="633A1715" w:rsidR="008C0E64" w:rsidRPr="006926F7" w:rsidRDefault="008C0E64" w:rsidP="006926F7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6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C80C788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B82ED4" w14:textId="45E66DAD" w:rsidR="008C0E64" w:rsidRPr="00BB31F9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B31F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63E977D8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0EA78AFD" w14:textId="0F335B86" w:rsidR="008C0E64" w:rsidRPr="005A527C" w:rsidRDefault="008C0E64" w:rsidP="006926F7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A527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(246,619)</w:t>
            </w:r>
          </w:p>
        </w:tc>
      </w:tr>
      <w:tr w:rsidR="008C0E64" w:rsidRPr="00E2614F" w14:paraId="250F712E" w14:textId="77777777" w:rsidTr="002A5BB6">
        <w:trPr>
          <w:trHeight w:val="199"/>
        </w:trPr>
        <w:tc>
          <w:tcPr>
            <w:tcW w:w="3328" w:type="dxa"/>
          </w:tcPr>
          <w:p w14:paraId="294B1E5A" w14:textId="77777777" w:rsidR="008C0E64" w:rsidRPr="00BB31F9" w:rsidRDefault="008C0E64" w:rsidP="008C0E64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1D83438" w14:textId="77777777" w:rsidR="008C0E64" w:rsidRPr="00BB31F9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E5813CD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33FC4F94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85ABC4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EFEB522" w14:textId="77777777" w:rsidR="008C0E64" w:rsidRPr="00BB31F9" w:rsidRDefault="008C0E64" w:rsidP="006926F7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129E68CD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1B7797" w14:textId="53738ABD" w:rsidR="008C0E64" w:rsidRPr="00BB31F9" w:rsidRDefault="008C0E64" w:rsidP="008C0E64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dxa"/>
          </w:tcPr>
          <w:p w14:paraId="28C79939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0C4DF07C" w14:textId="77777777" w:rsidR="008C0E64" w:rsidRPr="006926F7" w:rsidRDefault="008C0E64" w:rsidP="006926F7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C0E64" w:rsidRPr="00E2614F" w14:paraId="2041B6BE" w14:textId="77777777" w:rsidTr="002A5BB6">
        <w:trPr>
          <w:trHeight w:val="334"/>
        </w:trPr>
        <w:tc>
          <w:tcPr>
            <w:tcW w:w="3328" w:type="dxa"/>
          </w:tcPr>
          <w:p w14:paraId="5C75CB06" w14:textId="77777777" w:rsidR="008C0E64" w:rsidRPr="00BB31F9" w:rsidRDefault="008C0E64" w:rsidP="008C0E64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DFA92CD" w14:textId="3539EFE7" w:rsidR="008C0E64" w:rsidRPr="00BB31F9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B31F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(81,577)</w:t>
            </w:r>
          </w:p>
        </w:tc>
        <w:tc>
          <w:tcPr>
            <w:tcW w:w="270" w:type="dxa"/>
          </w:tcPr>
          <w:p w14:paraId="00DE925A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75A12BEF" w14:textId="6774EC7C" w:rsidR="008C0E64" w:rsidRPr="00BB31F9" w:rsidRDefault="008C0E64" w:rsidP="0086149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B31F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10,296</w:t>
            </w:r>
          </w:p>
        </w:tc>
        <w:tc>
          <w:tcPr>
            <w:tcW w:w="270" w:type="dxa"/>
          </w:tcPr>
          <w:p w14:paraId="431F543B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6B55402D" w14:textId="4269E774" w:rsidR="008C0E64" w:rsidRPr="006926F7" w:rsidRDefault="008C0E64" w:rsidP="006926F7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6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181FDF00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3EF29BC" w14:textId="2061D431" w:rsidR="008C0E64" w:rsidRPr="00BB31F9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B31F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2920E405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6DD85BAC" w14:textId="41E3F3F5" w:rsidR="008C0E64" w:rsidRPr="005A527C" w:rsidRDefault="008C0E64" w:rsidP="006926F7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A527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(71,281)</w:t>
            </w:r>
          </w:p>
        </w:tc>
      </w:tr>
    </w:tbl>
    <w:p w14:paraId="42228487" w14:textId="77777777" w:rsidR="00E83E89" w:rsidRPr="006926F7" w:rsidRDefault="00E83E89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1"/>
        <w:gridCol w:w="1082"/>
        <w:gridCol w:w="270"/>
        <w:gridCol w:w="990"/>
        <w:gridCol w:w="270"/>
        <w:gridCol w:w="991"/>
        <w:gridCol w:w="271"/>
        <w:gridCol w:w="990"/>
        <w:gridCol w:w="239"/>
        <w:gridCol w:w="1206"/>
      </w:tblGrid>
      <w:tr w:rsidR="008C0E64" w:rsidRPr="00E2614F" w14:paraId="50E75813" w14:textId="77777777" w:rsidTr="00041708">
        <w:trPr>
          <w:trHeight w:val="139"/>
        </w:trPr>
        <w:tc>
          <w:tcPr>
            <w:tcW w:w="3321" w:type="dxa"/>
          </w:tcPr>
          <w:p w14:paraId="140C682C" w14:textId="40BAD012" w:rsidR="008C0E64" w:rsidRPr="00E2614F" w:rsidRDefault="008C0E64" w:rsidP="008C0E6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br w:type="column"/>
            </w:r>
          </w:p>
        </w:tc>
        <w:tc>
          <w:tcPr>
            <w:tcW w:w="6309" w:type="dxa"/>
            <w:gridSpan w:val="9"/>
          </w:tcPr>
          <w:p w14:paraId="3B052EF6" w14:textId="70409F69" w:rsidR="008C0E64" w:rsidRPr="00E2614F" w:rsidRDefault="008C0E64" w:rsidP="008C0E64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0E64" w:rsidRPr="00E2614F" w14:paraId="4FDB0170" w14:textId="77777777" w:rsidTr="00041708">
        <w:trPr>
          <w:trHeight w:val="139"/>
        </w:trPr>
        <w:tc>
          <w:tcPr>
            <w:tcW w:w="3321" w:type="dxa"/>
          </w:tcPr>
          <w:p w14:paraId="562AC065" w14:textId="77777777" w:rsidR="008C0E64" w:rsidRPr="00E2614F" w:rsidRDefault="008C0E64" w:rsidP="008C0E6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4123C752" w14:textId="77777777" w:rsidR="008C0E64" w:rsidRPr="00E2614F" w:rsidRDefault="008C0E64" w:rsidP="008C0E64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14A26C75" w14:textId="77777777" w:rsidR="008C0E64" w:rsidRPr="00E2614F" w:rsidRDefault="008C0E64" w:rsidP="008C0E6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2" w:type="dxa"/>
            <w:gridSpan w:val="5"/>
            <w:tcBorders>
              <w:bottom w:val="single" w:sz="4" w:space="0" w:color="auto"/>
            </w:tcBorders>
          </w:tcPr>
          <w:p w14:paraId="36278BE9" w14:textId="31DD07B8" w:rsidR="008C0E64" w:rsidRPr="00E2614F" w:rsidRDefault="008C0E64" w:rsidP="008C0E6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 (รายจ่าย) </w:t>
            </w:r>
            <w:r w:rsidRPr="00E2614F">
              <w:rPr>
                <w:rFonts w:ascii="Angsana New" w:hAnsi="Angsana New"/>
                <w:sz w:val="24"/>
                <w:szCs w:val="24"/>
              </w:rPr>
              <w:t>/</w:t>
            </w:r>
            <w:r w:rsidRPr="00E2614F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39" w:type="dxa"/>
          </w:tcPr>
          <w:p w14:paraId="262F4775" w14:textId="77777777" w:rsidR="008C0E64" w:rsidRPr="00E2614F" w:rsidRDefault="008C0E64" w:rsidP="008C0E64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7ED516DC" w14:textId="77777777" w:rsidR="008C0E64" w:rsidRPr="00E2614F" w:rsidRDefault="008C0E64" w:rsidP="008C0E64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8C0E64" w:rsidRPr="00E2614F" w14:paraId="5D69DBD1" w14:textId="77777777" w:rsidTr="00041708">
        <w:trPr>
          <w:trHeight w:val="139"/>
        </w:trPr>
        <w:tc>
          <w:tcPr>
            <w:tcW w:w="3321" w:type="dxa"/>
          </w:tcPr>
          <w:p w14:paraId="1FD307EC" w14:textId="77777777" w:rsidR="008C0E64" w:rsidRPr="00E2614F" w:rsidRDefault="008C0E64" w:rsidP="008C0E6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7DE3A13A" w14:textId="77777777" w:rsidR="008C0E64" w:rsidRPr="00E2614F" w:rsidRDefault="008C0E64" w:rsidP="008C0E64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20AD2CA0" w14:textId="1BBC966B" w:rsidR="008C0E64" w:rsidRPr="00E2614F" w:rsidRDefault="008C0E64" w:rsidP="008C0E64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E2614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D1AD3" w:rsidRPr="00E2614F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2E95C806" w14:textId="77777777" w:rsidR="008C0E64" w:rsidRPr="00E2614F" w:rsidRDefault="008C0E64" w:rsidP="008C0E6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327561C" w14:textId="77777777" w:rsidR="008C0E64" w:rsidRPr="00E2614F" w:rsidRDefault="008C0E64" w:rsidP="008C0E6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71F5865" w14:textId="77777777" w:rsidR="008C0E64" w:rsidRPr="00E2614F" w:rsidRDefault="008C0E64" w:rsidP="008C0E6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1DF82AB2" w14:textId="270EA97C" w:rsidR="008C0E64" w:rsidRPr="00E2614F" w:rsidRDefault="008C0E64" w:rsidP="008C0E6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2B1AF0B" w14:textId="77777777" w:rsidR="008C0E64" w:rsidRPr="00E2614F" w:rsidRDefault="008C0E64" w:rsidP="008C0E6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EC5C7F" w14:textId="77777777" w:rsidR="008C0E64" w:rsidRPr="00E2614F" w:rsidRDefault="008C0E64" w:rsidP="008C0E6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ส่วนของ</w:t>
            </w:r>
          </w:p>
          <w:p w14:paraId="688F0DEE" w14:textId="38A5697A" w:rsidR="008C0E64" w:rsidRPr="00E2614F" w:rsidRDefault="008C0E64" w:rsidP="008C0E6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39" w:type="dxa"/>
          </w:tcPr>
          <w:p w14:paraId="53164B3C" w14:textId="77777777" w:rsidR="008C0E64" w:rsidRPr="00E2614F" w:rsidRDefault="008C0E64" w:rsidP="008C0E64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9512C98" w14:textId="77777777" w:rsidR="008C0E64" w:rsidRPr="00E2614F" w:rsidRDefault="008C0E64" w:rsidP="008C0E64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5A2876FE" w14:textId="2894E837" w:rsidR="008C0E64" w:rsidRPr="00E2614F" w:rsidRDefault="008C0E64" w:rsidP="008C0E64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E2614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D1AD3" w:rsidRPr="00E2614F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8C0E64" w:rsidRPr="00E2614F" w14:paraId="314CD6F2" w14:textId="77777777" w:rsidTr="00041708">
        <w:trPr>
          <w:trHeight w:val="139"/>
        </w:trPr>
        <w:tc>
          <w:tcPr>
            <w:tcW w:w="3321" w:type="dxa"/>
          </w:tcPr>
          <w:p w14:paraId="48331419" w14:textId="77777777" w:rsidR="008C0E64" w:rsidRPr="00E2614F" w:rsidRDefault="008C0E64" w:rsidP="008C0E6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309" w:type="dxa"/>
            <w:gridSpan w:val="9"/>
            <w:vAlign w:val="bottom"/>
          </w:tcPr>
          <w:p w14:paraId="4B665EBA" w14:textId="2D1A3606" w:rsidR="008C0E64" w:rsidRPr="00E2614F" w:rsidRDefault="008C0E64" w:rsidP="008C0E64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C0E64" w:rsidRPr="00E2614F" w14:paraId="2680E7F0" w14:textId="77777777" w:rsidTr="00041708">
        <w:trPr>
          <w:trHeight w:val="139"/>
        </w:trPr>
        <w:tc>
          <w:tcPr>
            <w:tcW w:w="3321" w:type="dxa"/>
          </w:tcPr>
          <w:p w14:paraId="68846EEF" w14:textId="77777777" w:rsidR="008C0E64" w:rsidRPr="00E2614F" w:rsidRDefault="008C0E64" w:rsidP="008C0E64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2" w:type="dxa"/>
          </w:tcPr>
          <w:p w14:paraId="3BA0C441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195CE01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B0CAE6B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08BFF3D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64E87758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1" w:type="dxa"/>
          </w:tcPr>
          <w:p w14:paraId="66677D4E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5CB7BC3" w14:textId="2595298B" w:rsidR="008C0E64" w:rsidRPr="00E2614F" w:rsidRDefault="008C0E64" w:rsidP="008C0E6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dxa"/>
          </w:tcPr>
          <w:p w14:paraId="3A57AEF3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06" w:type="dxa"/>
          </w:tcPr>
          <w:p w14:paraId="50DF6DB7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C0E64" w:rsidRPr="00E2614F" w14:paraId="3BCD2D4B" w14:textId="77777777" w:rsidTr="00041708">
        <w:trPr>
          <w:trHeight w:val="139"/>
        </w:trPr>
        <w:tc>
          <w:tcPr>
            <w:tcW w:w="3321" w:type="dxa"/>
          </w:tcPr>
          <w:p w14:paraId="3A4EAF97" w14:textId="77777777" w:rsidR="008C0E64" w:rsidRPr="00E2614F" w:rsidRDefault="008C0E64" w:rsidP="008C0E64">
            <w:pPr>
              <w:ind w:left="-18" w:right="-79"/>
              <w:rPr>
                <w:rFonts w:ascii="Angsana New" w:hAnsi="Angsana New"/>
                <w:color w:val="0000FF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2" w:type="dxa"/>
          </w:tcPr>
          <w:p w14:paraId="77B2FFAE" w14:textId="658D3F4F" w:rsidR="008C0E64" w:rsidRPr="00E2614F" w:rsidRDefault="005D1AD3" w:rsidP="006926F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9,335</w:t>
            </w:r>
          </w:p>
        </w:tc>
        <w:tc>
          <w:tcPr>
            <w:tcW w:w="270" w:type="dxa"/>
          </w:tcPr>
          <w:p w14:paraId="2907AF86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26E55E28" w14:textId="2AB4EAD2" w:rsidR="008C0E64" w:rsidRPr="00E2614F" w:rsidRDefault="007C5366" w:rsidP="006926F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 w:hint="cs"/>
                <w:sz w:val="24"/>
                <w:szCs w:val="24"/>
                <w:lang w:val="en-US"/>
              </w:rPr>
              <w:t>69</w:t>
            </w:r>
          </w:p>
        </w:tc>
        <w:tc>
          <w:tcPr>
            <w:tcW w:w="270" w:type="dxa"/>
          </w:tcPr>
          <w:p w14:paraId="4859DA08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5CDF2C1A" w14:textId="2813A7D1" w:rsidR="008C0E64" w:rsidRPr="006926F7" w:rsidRDefault="00EB3565" w:rsidP="006926F7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6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7033DB6C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A0E32E8" w14:textId="1519D246" w:rsidR="008C0E64" w:rsidRPr="00E2614F" w:rsidRDefault="00EB3565" w:rsidP="00EC53A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DC3CB7E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06" w:type="dxa"/>
          </w:tcPr>
          <w:p w14:paraId="6B62791D" w14:textId="2FB909F6" w:rsidR="008C0E64" w:rsidRPr="006926F7" w:rsidRDefault="00A26ECB" w:rsidP="00C95DB0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6F7">
              <w:rPr>
                <w:rFonts w:ascii="Angsana New" w:hAnsi="Angsana New"/>
                <w:sz w:val="24"/>
                <w:szCs w:val="24"/>
                <w:lang w:val="en-US"/>
              </w:rPr>
              <w:t>9,</w:t>
            </w:r>
            <w:r w:rsidRPr="00C95DB0">
              <w:rPr>
                <w:rFonts w:ascii="Angsana New" w:hAnsi="Angsana New"/>
                <w:sz w:val="24"/>
                <w:szCs w:val="24"/>
                <w:lang w:val="en-US"/>
              </w:rPr>
              <w:t>404</w:t>
            </w:r>
          </w:p>
        </w:tc>
      </w:tr>
      <w:tr w:rsidR="008C0E64" w:rsidRPr="00E2614F" w14:paraId="67E6477C" w14:textId="77777777" w:rsidTr="00041708">
        <w:trPr>
          <w:trHeight w:val="139"/>
        </w:trPr>
        <w:tc>
          <w:tcPr>
            <w:tcW w:w="3321" w:type="dxa"/>
          </w:tcPr>
          <w:p w14:paraId="494F757B" w14:textId="77777777" w:rsidR="008C0E64" w:rsidRPr="00E2614F" w:rsidRDefault="008C0E64" w:rsidP="008C0E64">
            <w:pPr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 xml:space="preserve">สินค้าคงเหลือ </w:t>
            </w:r>
          </w:p>
        </w:tc>
        <w:tc>
          <w:tcPr>
            <w:tcW w:w="1082" w:type="dxa"/>
          </w:tcPr>
          <w:p w14:paraId="085AC45B" w14:textId="0F3F5155" w:rsidR="008C0E64" w:rsidRPr="00E2614F" w:rsidRDefault="005D1AD3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8,869</w:t>
            </w:r>
          </w:p>
        </w:tc>
        <w:tc>
          <w:tcPr>
            <w:tcW w:w="270" w:type="dxa"/>
          </w:tcPr>
          <w:p w14:paraId="1D2B9447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2BE42AA1" w14:textId="25400A13" w:rsidR="008C0E64" w:rsidRPr="00E2614F" w:rsidRDefault="00EB3565" w:rsidP="006926F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7,587</w:t>
            </w:r>
          </w:p>
        </w:tc>
        <w:tc>
          <w:tcPr>
            <w:tcW w:w="270" w:type="dxa"/>
          </w:tcPr>
          <w:p w14:paraId="6B443D39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73392347" w14:textId="24CF381F" w:rsidR="008C0E64" w:rsidRPr="00E2614F" w:rsidRDefault="00EB3565" w:rsidP="006926F7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0D827E2F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3EDB2A3" w14:textId="3CA8C019" w:rsidR="008C0E64" w:rsidRPr="00E2614F" w:rsidRDefault="00EB3565" w:rsidP="006926F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0EAE5AA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06" w:type="dxa"/>
          </w:tcPr>
          <w:p w14:paraId="0E798B6B" w14:textId="6A475325" w:rsidR="008C0E64" w:rsidRPr="00C95DB0" w:rsidRDefault="00A26ECB" w:rsidP="00C95DB0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95DB0">
              <w:rPr>
                <w:rFonts w:ascii="Angsana New" w:hAnsi="Angsana New"/>
                <w:sz w:val="24"/>
                <w:szCs w:val="24"/>
                <w:lang w:val="en-US"/>
              </w:rPr>
              <w:t>16,456</w:t>
            </w:r>
          </w:p>
        </w:tc>
      </w:tr>
      <w:tr w:rsidR="008C0E64" w:rsidRPr="00E2614F" w14:paraId="79F119A3" w14:textId="77777777" w:rsidTr="00041708">
        <w:trPr>
          <w:trHeight w:val="139"/>
        </w:trPr>
        <w:tc>
          <w:tcPr>
            <w:tcW w:w="3321" w:type="dxa"/>
          </w:tcPr>
          <w:p w14:paraId="0BEEB21C" w14:textId="26EDC20B" w:rsidR="008C0E64" w:rsidRPr="00E2614F" w:rsidRDefault="008C0E64" w:rsidP="008C0E64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82" w:type="dxa"/>
          </w:tcPr>
          <w:p w14:paraId="5F339E42" w14:textId="11C076A9" w:rsidR="008C0E64" w:rsidRPr="00E2614F" w:rsidRDefault="005D1AD3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31,561</w:t>
            </w:r>
          </w:p>
        </w:tc>
        <w:tc>
          <w:tcPr>
            <w:tcW w:w="270" w:type="dxa"/>
          </w:tcPr>
          <w:p w14:paraId="5A4B2BC2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0DA8CE4" w14:textId="537228C0" w:rsidR="008C0E64" w:rsidRPr="006926F7" w:rsidRDefault="00F225D8" w:rsidP="006926F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6F7">
              <w:rPr>
                <w:rFonts w:ascii="Angsana New" w:hAnsi="Angsana New"/>
                <w:sz w:val="24"/>
                <w:szCs w:val="24"/>
                <w:lang w:val="en-US"/>
              </w:rPr>
              <w:t>(2,201)</w:t>
            </w:r>
          </w:p>
        </w:tc>
        <w:tc>
          <w:tcPr>
            <w:tcW w:w="270" w:type="dxa"/>
          </w:tcPr>
          <w:p w14:paraId="2B5BD162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7C7C6C2C" w14:textId="0E3A9384" w:rsidR="008C0E64" w:rsidRPr="00E2614F" w:rsidRDefault="00861499" w:rsidP="006926F7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4C4ED071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69F4DA8" w14:textId="7839E6C6" w:rsidR="008C0E64" w:rsidRPr="00E2614F" w:rsidRDefault="00861499" w:rsidP="006926F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2872C7E7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06" w:type="dxa"/>
          </w:tcPr>
          <w:p w14:paraId="566BA04A" w14:textId="5EFCD0CE" w:rsidR="008C0E64" w:rsidRPr="00C95DB0" w:rsidRDefault="003A5C36" w:rsidP="00C95DB0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95DB0">
              <w:rPr>
                <w:rFonts w:ascii="Angsana New" w:hAnsi="Angsana New"/>
                <w:sz w:val="24"/>
                <w:szCs w:val="24"/>
                <w:lang w:val="en-US"/>
              </w:rPr>
              <w:t>29,360</w:t>
            </w:r>
          </w:p>
        </w:tc>
      </w:tr>
      <w:tr w:rsidR="008C0E64" w:rsidRPr="00E2614F" w14:paraId="195B95EE" w14:textId="77777777" w:rsidTr="00041708">
        <w:trPr>
          <w:trHeight w:val="139"/>
        </w:trPr>
        <w:tc>
          <w:tcPr>
            <w:tcW w:w="3321" w:type="dxa"/>
          </w:tcPr>
          <w:p w14:paraId="66E35B9F" w14:textId="5AE3CA35" w:rsidR="008C0E64" w:rsidRPr="00E2614F" w:rsidRDefault="008C0E64" w:rsidP="008C0E64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ประมาณการรื้อถอน</w:t>
            </w:r>
          </w:p>
        </w:tc>
        <w:tc>
          <w:tcPr>
            <w:tcW w:w="1082" w:type="dxa"/>
          </w:tcPr>
          <w:p w14:paraId="3B3EE177" w14:textId="45770F34" w:rsidR="008C0E64" w:rsidRPr="00E2614F" w:rsidRDefault="005D1AD3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270" w:type="dxa"/>
          </w:tcPr>
          <w:p w14:paraId="765C71FC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38DD5FE" w14:textId="7B6F90DB" w:rsidR="008C0E64" w:rsidRPr="006926F7" w:rsidRDefault="00EB3565" w:rsidP="006926F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6F7">
              <w:rPr>
                <w:rFonts w:ascii="Angsana New" w:hAnsi="Angsana New"/>
                <w:sz w:val="24"/>
                <w:szCs w:val="24"/>
                <w:lang w:val="en-US"/>
              </w:rPr>
              <w:t>(1)</w:t>
            </w:r>
          </w:p>
        </w:tc>
        <w:tc>
          <w:tcPr>
            <w:tcW w:w="270" w:type="dxa"/>
          </w:tcPr>
          <w:p w14:paraId="03575E73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49CF07D7" w14:textId="02151AA6" w:rsidR="008C0E64" w:rsidRPr="00E2614F" w:rsidRDefault="00EB3565" w:rsidP="006926F7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266CA770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1602F7B" w14:textId="7EABF3CB" w:rsidR="008C0E64" w:rsidRPr="00E2614F" w:rsidRDefault="00EB3565" w:rsidP="006926F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20A5993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06" w:type="dxa"/>
          </w:tcPr>
          <w:p w14:paraId="721B38B6" w14:textId="339B315D" w:rsidR="008C0E64" w:rsidRPr="00C95DB0" w:rsidRDefault="00A26ECB" w:rsidP="00C95DB0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95DB0">
              <w:rPr>
                <w:rFonts w:ascii="Angsana New" w:hAnsi="Angsana New"/>
                <w:sz w:val="24"/>
                <w:szCs w:val="24"/>
                <w:lang w:val="en-US"/>
              </w:rPr>
              <w:t>48</w:t>
            </w:r>
          </w:p>
        </w:tc>
      </w:tr>
      <w:tr w:rsidR="008C0E64" w:rsidRPr="00E2614F" w14:paraId="6388871D" w14:textId="77777777" w:rsidTr="00041708">
        <w:trPr>
          <w:trHeight w:val="139"/>
        </w:trPr>
        <w:tc>
          <w:tcPr>
            <w:tcW w:w="3321" w:type="dxa"/>
          </w:tcPr>
          <w:p w14:paraId="295B7CEC" w14:textId="7105DA0D" w:rsidR="008C0E64" w:rsidRPr="00E2614F" w:rsidRDefault="008C0E64" w:rsidP="008C0E64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กำไรจากการขายสินทรัพย์รอตัดบัญชี</w:t>
            </w:r>
          </w:p>
        </w:tc>
        <w:tc>
          <w:tcPr>
            <w:tcW w:w="1082" w:type="dxa"/>
          </w:tcPr>
          <w:p w14:paraId="35D42740" w14:textId="2F4328CA" w:rsidR="008C0E64" w:rsidRPr="00E2614F" w:rsidRDefault="005D1AD3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163</w:t>
            </w:r>
          </w:p>
        </w:tc>
        <w:tc>
          <w:tcPr>
            <w:tcW w:w="270" w:type="dxa"/>
          </w:tcPr>
          <w:p w14:paraId="26F2A0F6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515C79F" w14:textId="75614E1C" w:rsidR="008C0E64" w:rsidRPr="006926F7" w:rsidRDefault="00EB3565" w:rsidP="006926F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6F7">
              <w:rPr>
                <w:rFonts w:ascii="Angsana New" w:hAnsi="Angsana New"/>
                <w:sz w:val="24"/>
                <w:szCs w:val="24"/>
                <w:lang w:val="en-US"/>
              </w:rPr>
              <w:t>(110)</w:t>
            </w:r>
          </w:p>
        </w:tc>
        <w:tc>
          <w:tcPr>
            <w:tcW w:w="270" w:type="dxa"/>
          </w:tcPr>
          <w:p w14:paraId="6F97F8D3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34319D3B" w14:textId="0B371864" w:rsidR="008C0E64" w:rsidRPr="00E2614F" w:rsidRDefault="00EB3565" w:rsidP="006926F7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6E69AD88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7333716" w14:textId="5BAF5B11" w:rsidR="008C0E64" w:rsidRPr="00E2614F" w:rsidRDefault="00EB3565" w:rsidP="006926F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32D52A6C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06" w:type="dxa"/>
          </w:tcPr>
          <w:p w14:paraId="36C94C7F" w14:textId="1288E326" w:rsidR="008C0E64" w:rsidRPr="00C95DB0" w:rsidRDefault="00A26ECB" w:rsidP="00C95DB0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95DB0">
              <w:rPr>
                <w:rFonts w:ascii="Angsana New" w:hAnsi="Angsana New"/>
                <w:sz w:val="24"/>
                <w:szCs w:val="24"/>
                <w:lang w:val="en-US"/>
              </w:rPr>
              <w:t>53</w:t>
            </w:r>
          </w:p>
        </w:tc>
      </w:tr>
      <w:tr w:rsidR="008C0E64" w:rsidRPr="00E2614F" w14:paraId="4A9B13D6" w14:textId="77777777" w:rsidTr="00041708">
        <w:trPr>
          <w:trHeight w:val="139"/>
        </w:trPr>
        <w:tc>
          <w:tcPr>
            <w:tcW w:w="3321" w:type="dxa"/>
          </w:tcPr>
          <w:p w14:paraId="788D7E78" w14:textId="4F04BC0E" w:rsidR="008C0E64" w:rsidRPr="00E2614F" w:rsidRDefault="008C0E64" w:rsidP="008C0E64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ดอกเบี้ยร</w:t>
            </w:r>
            <w:r w:rsidRPr="00E2614F">
              <w:rPr>
                <w:rFonts w:ascii="Angsana New" w:hAnsi="Angsana New" w:hint="cs"/>
                <w:sz w:val="24"/>
                <w:szCs w:val="24"/>
                <w:cs/>
              </w:rPr>
              <w:t>อตัดบัญชี</w:t>
            </w:r>
          </w:p>
        </w:tc>
        <w:tc>
          <w:tcPr>
            <w:tcW w:w="1082" w:type="dxa"/>
          </w:tcPr>
          <w:p w14:paraId="6739B043" w14:textId="00E0B962" w:rsidR="008C0E64" w:rsidRPr="00E2614F" w:rsidRDefault="005D1AD3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119,164</w:t>
            </w:r>
          </w:p>
        </w:tc>
        <w:tc>
          <w:tcPr>
            <w:tcW w:w="270" w:type="dxa"/>
          </w:tcPr>
          <w:p w14:paraId="2B2BDF1F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D1B6780" w14:textId="492F6E1B" w:rsidR="008C0E64" w:rsidRPr="00E2614F" w:rsidRDefault="00364DE5" w:rsidP="006926F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(7,63</w:t>
            </w:r>
            <w:r w:rsidR="006A25F6" w:rsidRPr="00E2614F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2F5E7F07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573C0E1A" w14:textId="1FA421C3" w:rsidR="008C0E64" w:rsidRPr="00E2614F" w:rsidRDefault="00EB3565" w:rsidP="006926F7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35F5DE20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45753EF" w14:textId="76AFEA10" w:rsidR="008C0E64" w:rsidRPr="00E2614F" w:rsidRDefault="00EB3565" w:rsidP="006926F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153BB74B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06" w:type="dxa"/>
          </w:tcPr>
          <w:p w14:paraId="2EF365F4" w14:textId="615B391A" w:rsidR="008C0E64" w:rsidRPr="00C95DB0" w:rsidRDefault="00BD30FA" w:rsidP="00C95DB0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95DB0">
              <w:rPr>
                <w:rFonts w:ascii="Angsana New" w:hAnsi="Angsana New"/>
                <w:sz w:val="24"/>
                <w:szCs w:val="24"/>
                <w:lang w:val="en-US"/>
              </w:rPr>
              <w:t>111,52</w:t>
            </w:r>
            <w:r w:rsidR="0011365D" w:rsidRPr="00C95DB0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</w:tr>
      <w:tr w:rsidR="008C0E64" w:rsidRPr="00E2614F" w14:paraId="606C8158" w14:textId="77777777" w:rsidTr="00041708">
        <w:trPr>
          <w:trHeight w:val="334"/>
        </w:trPr>
        <w:tc>
          <w:tcPr>
            <w:tcW w:w="3321" w:type="dxa"/>
          </w:tcPr>
          <w:p w14:paraId="0851420F" w14:textId="77777777" w:rsidR="008C0E64" w:rsidRPr="00E2614F" w:rsidRDefault="008C0E64" w:rsidP="008C0E64">
            <w:pPr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ประมาณการหนี้สินสำหรับ</w:t>
            </w:r>
          </w:p>
          <w:p w14:paraId="305FDD0B" w14:textId="77777777" w:rsidR="008C0E64" w:rsidRPr="00E2614F" w:rsidRDefault="008C0E64" w:rsidP="008C0E64">
            <w:pPr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 xml:space="preserve">   การรับประกันสินค้าและบริการ</w:t>
            </w:r>
          </w:p>
        </w:tc>
        <w:tc>
          <w:tcPr>
            <w:tcW w:w="1082" w:type="dxa"/>
          </w:tcPr>
          <w:p w14:paraId="23061C99" w14:textId="77777777" w:rsidR="008C0E64" w:rsidRPr="00E2614F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693DB23" w14:textId="2AE80163" w:rsidR="005D1AD3" w:rsidRPr="00E2614F" w:rsidRDefault="005D1AD3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85</w:t>
            </w:r>
          </w:p>
        </w:tc>
        <w:tc>
          <w:tcPr>
            <w:tcW w:w="270" w:type="dxa"/>
          </w:tcPr>
          <w:p w14:paraId="614A993E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8EF040" w14:textId="107C7C73" w:rsidR="00EB3565" w:rsidRPr="00E2614F" w:rsidRDefault="00EB3565" w:rsidP="006926F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36</w:t>
            </w:r>
          </w:p>
        </w:tc>
        <w:tc>
          <w:tcPr>
            <w:tcW w:w="270" w:type="dxa"/>
          </w:tcPr>
          <w:p w14:paraId="5BA39AA5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2FCFF03B" w14:textId="77777777" w:rsidR="00EB3565" w:rsidRPr="00E2614F" w:rsidRDefault="00EB3565" w:rsidP="008C0E6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7DA03F4" w14:textId="101FD235" w:rsidR="008C0E64" w:rsidRPr="00E2614F" w:rsidRDefault="00EB3565" w:rsidP="006926F7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2614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5347CF0B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55C5283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E708C27" w14:textId="01D64150" w:rsidR="00EB3565" w:rsidRPr="00E2614F" w:rsidRDefault="00EB3565" w:rsidP="006926F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2614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2EBD7056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2614C4FC" w14:textId="77777777" w:rsidR="008C0E64" w:rsidRPr="00C95DB0" w:rsidRDefault="008C0E64" w:rsidP="00C95DB0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312B9BD" w14:textId="39599F99" w:rsidR="00A26ECB" w:rsidRPr="00C95DB0" w:rsidRDefault="00A26ECB" w:rsidP="00C95DB0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95DB0">
              <w:rPr>
                <w:rFonts w:ascii="Angsana New" w:hAnsi="Angsana New"/>
                <w:sz w:val="24"/>
                <w:szCs w:val="24"/>
                <w:lang w:val="en-US"/>
              </w:rPr>
              <w:t>121</w:t>
            </w:r>
          </w:p>
        </w:tc>
      </w:tr>
      <w:tr w:rsidR="008C0E64" w:rsidRPr="00E2614F" w14:paraId="78E9D178" w14:textId="77777777" w:rsidTr="00041708">
        <w:trPr>
          <w:trHeight w:val="334"/>
        </w:trPr>
        <w:tc>
          <w:tcPr>
            <w:tcW w:w="3321" w:type="dxa"/>
          </w:tcPr>
          <w:p w14:paraId="3DAAE635" w14:textId="77777777" w:rsidR="008C0E64" w:rsidRPr="00E2614F" w:rsidRDefault="008C0E64" w:rsidP="008C0E64">
            <w:pPr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2" w:type="dxa"/>
          </w:tcPr>
          <w:p w14:paraId="4337A4C4" w14:textId="77777777" w:rsidR="008C0E64" w:rsidRPr="00E2614F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AA84947" w14:textId="4779252C" w:rsidR="005D1AD3" w:rsidRPr="00E2614F" w:rsidRDefault="005D1AD3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3,377</w:t>
            </w:r>
          </w:p>
        </w:tc>
        <w:tc>
          <w:tcPr>
            <w:tcW w:w="270" w:type="dxa"/>
          </w:tcPr>
          <w:p w14:paraId="650FF405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26213A0B" w14:textId="77777777" w:rsidR="008C0E64" w:rsidRPr="00E2614F" w:rsidRDefault="008C0E64" w:rsidP="006926F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2938F64" w14:textId="61823F94" w:rsidR="00C11EDC" w:rsidRPr="00E2614F" w:rsidRDefault="00BD30FA" w:rsidP="006926F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346E9F">
              <w:rPr>
                <w:rFonts w:ascii="Angsana New" w:hAnsi="Angsana New"/>
                <w:sz w:val="24"/>
                <w:szCs w:val="24"/>
                <w:lang w:val="en-US"/>
              </w:rPr>
              <w:t>89</w:t>
            </w:r>
          </w:p>
        </w:tc>
        <w:tc>
          <w:tcPr>
            <w:tcW w:w="270" w:type="dxa"/>
          </w:tcPr>
          <w:p w14:paraId="11F0C13A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3A448642" w14:textId="77777777" w:rsidR="008C0E64" w:rsidRPr="00E2614F" w:rsidRDefault="008C0E64" w:rsidP="00BD30FA">
            <w:pPr>
              <w:pStyle w:val="acctfourfigures"/>
              <w:tabs>
                <w:tab w:val="clear" w:pos="765"/>
                <w:tab w:val="decimal" w:pos="520"/>
                <w:tab w:val="left" w:pos="708"/>
              </w:tabs>
              <w:spacing w:line="240" w:lineRule="atLeast"/>
              <w:ind w:left="-38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D624792" w14:textId="67E9812B" w:rsidR="00EB3565" w:rsidRPr="00E2614F" w:rsidRDefault="00BD30FA" w:rsidP="00BD30FA">
            <w:pPr>
              <w:pStyle w:val="acctfourfigures"/>
              <w:tabs>
                <w:tab w:val="clear" w:pos="765"/>
                <w:tab w:val="decimal" w:pos="520"/>
                <w:tab w:val="left" w:pos="708"/>
              </w:tabs>
              <w:spacing w:line="240" w:lineRule="atLeast"/>
              <w:ind w:left="-38" w:right="3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(59</w:t>
            </w:r>
            <w:r w:rsidR="00E55225" w:rsidRPr="00E2614F">
              <w:rPr>
                <w:rFonts w:ascii="Angsana New" w:hAnsi="Angsana New"/>
                <w:sz w:val="24"/>
                <w:szCs w:val="24"/>
              </w:rPr>
              <w:t>8</w:t>
            </w:r>
            <w:r w:rsidRPr="00E2614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1" w:type="dxa"/>
          </w:tcPr>
          <w:p w14:paraId="3C5CC06F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right="22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AF3A07F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C319600" w14:textId="2F60F59D" w:rsidR="00EB3565" w:rsidRPr="00E2614F" w:rsidRDefault="00EB3565" w:rsidP="006926F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2614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75546639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06" w:type="dxa"/>
          </w:tcPr>
          <w:p w14:paraId="18646E8C" w14:textId="77777777" w:rsidR="008C0E64" w:rsidRPr="00C95DB0" w:rsidRDefault="008C0E64" w:rsidP="00C95DB0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B1FAAD7" w14:textId="31FC80A8" w:rsidR="00A26ECB" w:rsidRPr="00C95DB0" w:rsidRDefault="00A26ECB" w:rsidP="00C95DB0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95DB0">
              <w:rPr>
                <w:rFonts w:ascii="Angsana New" w:hAnsi="Angsana New"/>
                <w:sz w:val="24"/>
                <w:szCs w:val="24"/>
                <w:lang w:val="en-US"/>
              </w:rPr>
              <w:t>3,0</w:t>
            </w:r>
            <w:r w:rsidR="00E5777F">
              <w:rPr>
                <w:rFonts w:ascii="Angsana New" w:hAnsi="Angsana New"/>
                <w:sz w:val="24"/>
                <w:szCs w:val="24"/>
                <w:lang w:val="en-US"/>
              </w:rPr>
              <w:t>68</w:t>
            </w:r>
          </w:p>
        </w:tc>
      </w:tr>
      <w:tr w:rsidR="008C0E64" w:rsidRPr="00E2614F" w14:paraId="3363AA72" w14:textId="77777777" w:rsidTr="00042582">
        <w:trPr>
          <w:trHeight w:val="334"/>
        </w:trPr>
        <w:tc>
          <w:tcPr>
            <w:tcW w:w="3321" w:type="dxa"/>
          </w:tcPr>
          <w:p w14:paraId="3D15E0DB" w14:textId="2AFC9824" w:rsidR="008C0E64" w:rsidRPr="00E2614F" w:rsidRDefault="008C0E64" w:rsidP="008C0E64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B5FF991" w14:textId="2553359E" w:rsidR="008C0E64" w:rsidRPr="00E2614F" w:rsidRDefault="005D1AD3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226</w:t>
            </w:r>
          </w:p>
        </w:tc>
        <w:tc>
          <w:tcPr>
            <w:tcW w:w="270" w:type="dxa"/>
          </w:tcPr>
          <w:p w14:paraId="7BF5F881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4B5BFC" w14:textId="0E72084B" w:rsidR="008C0E64" w:rsidRPr="006926F7" w:rsidRDefault="00495BE8" w:rsidP="006926F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6F7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C11EDC" w:rsidRPr="006926F7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  <w:r w:rsidRPr="006926F7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34149469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624D285" w14:textId="457BE407" w:rsidR="008C0E64" w:rsidRPr="00E2614F" w:rsidRDefault="00EB3565" w:rsidP="006926F7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2614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3C6CBF9D" w14:textId="77777777" w:rsidR="008C0E64" w:rsidRPr="00E2614F" w:rsidRDefault="008C0E64" w:rsidP="008C0E64">
            <w:pPr>
              <w:pStyle w:val="acctfourfigures"/>
              <w:tabs>
                <w:tab w:val="clear" w:pos="765"/>
              </w:tabs>
              <w:spacing w:line="240" w:lineRule="atLeast"/>
              <w:ind w:right="-47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8E4D06" w14:textId="35BB5AD5" w:rsidR="008C0E64" w:rsidRPr="00E2614F" w:rsidRDefault="00EB3565" w:rsidP="006926F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2614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322DA098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B76B0A7" w14:textId="400C28A0" w:rsidR="008C0E64" w:rsidRPr="00C95DB0" w:rsidRDefault="00A26ECB" w:rsidP="00C95DB0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95DB0">
              <w:rPr>
                <w:rFonts w:ascii="Angsana New" w:hAnsi="Angsana New"/>
                <w:sz w:val="24"/>
                <w:szCs w:val="24"/>
                <w:lang w:val="en-US"/>
              </w:rPr>
              <w:t>200</w:t>
            </w:r>
          </w:p>
        </w:tc>
      </w:tr>
      <w:tr w:rsidR="008C0E64" w:rsidRPr="00EC53A0" w14:paraId="2A9492B8" w14:textId="77777777" w:rsidTr="00042582">
        <w:trPr>
          <w:trHeight w:val="334"/>
        </w:trPr>
        <w:tc>
          <w:tcPr>
            <w:tcW w:w="3321" w:type="dxa"/>
          </w:tcPr>
          <w:p w14:paraId="118E9E99" w14:textId="77777777" w:rsidR="008C0E64" w:rsidRPr="00EC53A0" w:rsidRDefault="008C0E64" w:rsidP="008C0E64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C53A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7671C7D" w14:textId="77E2A303" w:rsidR="008C0E64" w:rsidRPr="00EC53A0" w:rsidRDefault="005D1AD3" w:rsidP="006926F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C53A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172,829</w:t>
            </w:r>
          </w:p>
        </w:tc>
        <w:tc>
          <w:tcPr>
            <w:tcW w:w="270" w:type="dxa"/>
          </w:tcPr>
          <w:p w14:paraId="39BCB722" w14:textId="77777777" w:rsidR="008C0E64" w:rsidRPr="00EC53A0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7CA7762" w14:textId="117BCFD1" w:rsidR="008C0E64" w:rsidRPr="00EC53A0" w:rsidRDefault="001F2504" w:rsidP="006926F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C53A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(1,9</w:t>
            </w:r>
            <w:r w:rsidR="00E5777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96</w:t>
            </w:r>
            <w:r w:rsidRPr="00EC53A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4D52B0E2" w14:textId="77777777" w:rsidR="008C0E64" w:rsidRPr="00EC53A0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7AD6A731" w14:textId="09D5B186" w:rsidR="008C0E64" w:rsidRPr="00EC53A0" w:rsidRDefault="006876FA" w:rsidP="006876FA">
            <w:pPr>
              <w:pStyle w:val="acctfourfigures"/>
              <w:tabs>
                <w:tab w:val="clear" w:pos="765"/>
                <w:tab w:val="decimal" w:pos="520"/>
                <w:tab w:val="left" w:pos="708"/>
              </w:tabs>
              <w:spacing w:line="240" w:lineRule="atLeast"/>
              <w:ind w:left="-38"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C53A0">
              <w:rPr>
                <w:rFonts w:ascii="Angsana New" w:hAnsi="Angsana New"/>
                <w:b/>
                <w:bCs/>
                <w:sz w:val="24"/>
                <w:szCs w:val="24"/>
              </w:rPr>
              <w:t>(59</w:t>
            </w:r>
            <w:r w:rsidR="00E55225" w:rsidRPr="00EC53A0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Pr="00EC53A0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1" w:type="dxa"/>
          </w:tcPr>
          <w:p w14:paraId="17AB89D4" w14:textId="77777777" w:rsidR="008C0E64" w:rsidRPr="00EC53A0" w:rsidRDefault="008C0E64" w:rsidP="008C0E64">
            <w:pPr>
              <w:pStyle w:val="acctfourfigures"/>
              <w:tabs>
                <w:tab w:val="clear" w:pos="765"/>
              </w:tabs>
              <w:spacing w:line="240" w:lineRule="atLeast"/>
              <w:ind w:right="-47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858B679" w14:textId="6F986C33" w:rsidR="008C0E64" w:rsidRPr="00EC53A0" w:rsidRDefault="00EB3565" w:rsidP="006926F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C53A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7E5D4121" w14:textId="77777777" w:rsidR="008C0E64" w:rsidRPr="00EC53A0" w:rsidRDefault="008C0E64" w:rsidP="008C0E6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5A9894E2" w14:textId="30916714" w:rsidR="008C0E64" w:rsidRPr="00EC53A0" w:rsidRDefault="006C0684" w:rsidP="00C95DB0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EC53A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170</w:t>
            </w:r>
            <w:r w:rsidRPr="00EC53A0">
              <w:rPr>
                <w:rFonts w:ascii="Angsana New" w:hAnsi="Angsana New"/>
                <w:b/>
                <w:bCs/>
                <w:sz w:val="24"/>
                <w:szCs w:val="24"/>
              </w:rPr>
              <w:t>,2</w:t>
            </w:r>
            <w:r w:rsidR="008768C8">
              <w:rPr>
                <w:rFonts w:ascii="Angsana New" w:hAnsi="Angsana New"/>
                <w:b/>
                <w:bCs/>
                <w:sz w:val="24"/>
                <w:szCs w:val="24"/>
              </w:rPr>
              <w:t>35</w:t>
            </w:r>
          </w:p>
        </w:tc>
      </w:tr>
    </w:tbl>
    <w:p w14:paraId="67A6FA87" w14:textId="223D5635" w:rsidR="002B53AA" w:rsidRDefault="002B53AA"/>
    <w:p w14:paraId="2620F5D7" w14:textId="77777777" w:rsidR="002B53AA" w:rsidRDefault="002B53AA">
      <w:r>
        <w:br w:type="page"/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1"/>
        <w:gridCol w:w="1082"/>
        <w:gridCol w:w="270"/>
        <w:gridCol w:w="990"/>
        <w:gridCol w:w="270"/>
        <w:gridCol w:w="991"/>
        <w:gridCol w:w="271"/>
        <w:gridCol w:w="990"/>
        <w:gridCol w:w="239"/>
        <w:gridCol w:w="1206"/>
      </w:tblGrid>
      <w:tr w:rsidR="002B53AA" w:rsidRPr="00E2614F" w14:paraId="585BFC92" w14:textId="77777777" w:rsidTr="00F521A9">
        <w:trPr>
          <w:trHeight w:val="139"/>
        </w:trPr>
        <w:tc>
          <w:tcPr>
            <w:tcW w:w="3321" w:type="dxa"/>
          </w:tcPr>
          <w:p w14:paraId="44E488D2" w14:textId="77777777" w:rsidR="002B53AA" w:rsidRPr="00E2614F" w:rsidRDefault="002B53AA" w:rsidP="00F521A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lastRenderedPageBreak/>
              <w:br w:type="column"/>
            </w:r>
          </w:p>
        </w:tc>
        <w:tc>
          <w:tcPr>
            <w:tcW w:w="6309" w:type="dxa"/>
            <w:gridSpan w:val="9"/>
          </w:tcPr>
          <w:p w14:paraId="0E61C8AB" w14:textId="77777777" w:rsidR="002B53AA" w:rsidRPr="00E2614F" w:rsidRDefault="002B53AA" w:rsidP="00F521A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53AA" w:rsidRPr="00E2614F" w14:paraId="1CB8202A" w14:textId="77777777" w:rsidTr="00F521A9">
        <w:trPr>
          <w:trHeight w:val="139"/>
        </w:trPr>
        <w:tc>
          <w:tcPr>
            <w:tcW w:w="3321" w:type="dxa"/>
          </w:tcPr>
          <w:p w14:paraId="5BF54C92" w14:textId="77777777" w:rsidR="002B53AA" w:rsidRPr="00E2614F" w:rsidRDefault="002B53AA" w:rsidP="00F521A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6C876D94" w14:textId="77777777" w:rsidR="002B53AA" w:rsidRPr="00E2614F" w:rsidRDefault="002B53AA" w:rsidP="00F521A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283C03A" w14:textId="77777777" w:rsidR="002B53AA" w:rsidRPr="00E2614F" w:rsidRDefault="002B53AA" w:rsidP="00F521A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2" w:type="dxa"/>
            <w:gridSpan w:val="5"/>
            <w:tcBorders>
              <w:bottom w:val="single" w:sz="4" w:space="0" w:color="auto"/>
            </w:tcBorders>
          </w:tcPr>
          <w:p w14:paraId="3372357B" w14:textId="77777777" w:rsidR="002B53AA" w:rsidRPr="00E2614F" w:rsidRDefault="002B53AA" w:rsidP="00F521A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 (รายจ่าย) </w:t>
            </w:r>
            <w:r w:rsidRPr="00E2614F">
              <w:rPr>
                <w:rFonts w:ascii="Angsana New" w:hAnsi="Angsana New"/>
                <w:sz w:val="24"/>
                <w:szCs w:val="24"/>
              </w:rPr>
              <w:t>/</w:t>
            </w:r>
            <w:r w:rsidRPr="00E2614F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39" w:type="dxa"/>
          </w:tcPr>
          <w:p w14:paraId="3F7A834E" w14:textId="77777777" w:rsidR="002B53AA" w:rsidRPr="00E2614F" w:rsidRDefault="002B53AA" w:rsidP="00F521A9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5A0C1616" w14:textId="77777777" w:rsidR="002B53AA" w:rsidRPr="00E2614F" w:rsidRDefault="002B53AA" w:rsidP="00F521A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2B53AA" w:rsidRPr="00E2614F" w14:paraId="796445C5" w14:textId="77777777" w:rsidTr="00F521A9">
        <w:trPr>
          <w:trHeight w:val="139"/>
        </w:trPr>
        <w:tc>
          <w:tcPr>
            <w:tcW w:w="3321" w:type="dxa"/>
          </w:tcPr>
          <w:p w14:paraId="5EB69A63" w14:textId="77777777" w:rsidR="002B53AA" w:rsidRPr="00E2614F" w:rsidRDefault="002B53AA" w:rsidP="00F521A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1E4DAB79" w14:textId="77777777" w:rsidR="002B53AA" w:rsidRPr="00E2614F" w:rsidRDefault="002B53AA" w:rsidP="00F521A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24B7FCD4" w14:textId="77777777" w:rsidR="002B53AA" w:rsidRPr="00E2614F" w:rsidRDefault="002B53AA" w:rsidP="00F521A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E2614F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  <w:vAlign w:val="bottom"/>
          </w:tcPr>
          <w:p w14:paraId="416B0983" w14:textId="77777777" w:rsidR="002B53AA" w:rsidRPr="00E2614F" w:rsidRDefault="002B53AA" w:rsidP="00F521A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58BEC8" w14:textId="77777777" w:rsidR="002B53AA" w:rsidRPr="00E2614F" w:rsidRDefault="002B53AA" w:rsidP="00F521A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19BD07A" w14:textId="77777777" w:rsidR="002B53AA" w:rsidRPr="00E2614F" w:rsidRDefault="002B53AA" w:rsidP="00F521A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3199BFA6" w14:textId="77777777" w:rsidR="002B53AA" w:rsidRPr="00E2614F" w:rsidRDefault="002B53AA" w:rsidP="00F521A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25A0949" w14:textId="77777777" w:rsidR="002B53AA" w:rsidRPr="00E2614F" w:rsidRDefault="002B53AA" w:rsidP="00F521A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3232863" w14:textId="77777777" w:rsidR="002B53AA" w:rsidRPr="00E2614F" w:rsidRDefault="002B53AA" w:rsidP="00F521A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ส่วนของ</w:t>
            </w:r>
          </w:p>
          <w:p w14:paraId="76D122F9" w14:textId="77777777" w:rsidR="002B53AA" w:rsidRPr="00E2614F" w:rsidRDefault="002B53AA" w:rsidP="00F521A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39" w:type="dxa"/>
          </w:tcPr>
          <w:p w14:paraId="50378F76" w14:textId="77777777" w:rsidR="002B53AA" w:rsidRPr="00E2614F" w:rsidRDefault="002B53AA" w:rsidP="00F521A9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7E878D16" w14:textId="77777777" w:rsidR="002B53AA" w:rsidRPr="00E2614F" w:rsidRDefault="002B53AA" w:rsidP="00F521A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13C826C" w14:textId="77777777" w:rsidR="002B53AA" w:rsidRPr="00E2614F" w:rsidRDefault="002B53AA" w:rsidP="00F521A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E2614F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2B53AA" w:rsidRPr="00E2614F" w14:paraId="2CF36A03" w14:textId="77777777" w:rsidTr="00F521A9">
        <w:trPr>
          <w:trHeight w:val="139"/>
        </w:trPr>
        <w:tc>
          <w:tcPr>
            <w:tcW w:w="3321" w:type="dxa"/>
          </w:tcPr>
          <w:p w14:paraId="16D57CEC" w14:textId="77777777" w:rsidR="002B53AA" w:rsidRPr="00E2614F" w:rsidRDefault="002B53AA" w:rsidP="00F521A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309" w:type="dxa"/>
            <w:gridSpan w:val="9"/>
            <w:vAlign w:val="bottom"/>
          </w:tcPr>
          <w:p w14:paraId="17262202" w14:textId="77777777" w:rsidR="002B53AA" w:rsidRPr="00E2614F" w:rsidRDefault="002B53AA" w:rsidP="00F521A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C0E64" w:rsidRPr="00E2614F" w14:paraId="14284DC5" w14:textId="77777777" w:rsidTr="00041708">
        <w:trPr>
          <w:trHeight w:val="334"/>
        </w:trPr>
        <w:tc>
          <w:tcPr>
            <w:tcW w:w="3321" w:type="dxa"/>
          </w:tcPr>
          <w:p w14:paraId="3041958D" w14:textId="77777777" w:rsidR="008C0E64" w:rsidRPr="00E2614F" w:rsidRDefault="008C0E64" w:rsidP="008C0E64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2" w:type="dxa"/>
          </w:tcPr>
          <w:p w14:paraId="5F1320A1" w14:textId="77777777" w:rsidR="008C0E64" w:rsidRPr="006926F7" w:rsidRDefault="008C0E64" w:rsidP="006926F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BD7BB98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E44A0C5" w14:textId="77777777" w:rsidR="008C0E64" w:rsidRPr="006926F7" w:rsidRDefault="008C0E64" w:rsidP="006926F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9D8646E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1" w:type="dxa"/>
          </w:tcPr>
          <w:p w14:paraId="26C999DC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6980E8CB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91B904" w14:textId="6E4BB58E" w:rsidR="008C0E64" w:rsidRPr="00E2614F" w:rsidRDefault="008C0E64" w:rsidP="008C0E6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2A7374E5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</w:tcPr>
          <w:p w14:paraId="2A582FA3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8C0E64" w:rsidRPr="00E2614F" w14:paraId="0AE63473" w14:textId="77777777" w:rsidTr="00041708">
        <w:trPr>
          <w:trHeight w:val="334"/>
        </w:trPr>
        <w:tc>
          <w:tcPr>
            <w:tcW w:w="3321" w:type="dxa"/>
          </w:tcPr>
          <w:p w14:paraId="648F1ED6" w14:textId="30691747" w:rsidR="008C0E64" w:rsidRPr="00E2614F" w:rsidRDefault="008C0E64" w:rsidP="008C0E64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82" w:type="dxa"/>
          </w:tcPr>
          <w:p w14:paraId="619ED27B" w14:textId="69F8243A" w:rsidR="008C0E64" w:rsidRPr="00E2614F" w:rsidRDefault="005D1AD3" w:rsidP="00EC53A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(155,358)</w:t>
            </w:r>
          </w:p>
        </w:tc>
        <w:tc>
          <w:tcPr>
            <w:tcW w:w="270" w:type="dxa"/>
          </w:tcPr>
          <w:p w14:paraId="24FD9140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EBA128D" w14:textId="10233C6D" w:rsidR="008C0E64" w:rsidRPr="00E2614F" w:rsidRDefault="00227DC5" w:rsidP="00EC53A0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7,768</w:t>
            </w:r>
          </w:p>
        </w:tc>
        <w:tc>
          <w:tcPr>
            <w:tcW w:w="270" w:type="dxa"/>
          </w:tcPr>
          <w:p w14:paraId="33667DF2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31526F4F" w14:textId="3D41F76A" w:rsidR="008C0E64" w:rsidRPr="00E2614F" w:rsidRDefault="00210122" w:rsidP="006926F7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0D2E870E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DFA74C4" w14:textId="26BD661D" w:rsidR="008C0E64" w:rsidRPr="00E2614F" w:rsidRDefault="00210122" w:rsidP="00804108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C5E8AD4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</w:tcPr>
          <w:p w14:paraId="220091CD" w14:textId="7A2C430C" w:rsidR="008C0E64" w:rsidRPr="00E2614F" w:rsidRDefault="00FB3BD7" w:rsidP="006926F7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(147,590)</w:t>
            </w:r>
          </w:p>
        </w:tc>
      </w:tr>
      <w:tr w:rsidR="008C0E64" w:rsidRPr="00E2614F" w14:paraId="6D852136" w14:textId="77777777" w:rsidTr="00041708">
        <w:trPr>
          <w:trHeight w:val="334"/>
        </w:trPr>
        <w:tc>
          <w:tcPr>
            <w:tcW w:w="3321" w:type="dxa"/>
          </w:tcPr>
          <w:p w14:paraId="0D181289" w14:textId="3535B122" w:rsidR="008C0E64" w:rsidRPr="00E2614F" w:rsidRDefault="008C0E64" w:rsidP="008C0E64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82" w:type="dxa"/>
          </w:tcPr>
          <w:p w14:paraId="6F8BDC8C" w14:textId="2D7D2C93" w:rsidR="008C0E64" w:rsidRPr="00E2614F" w:rsidRDefault="005D1AD3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(359)</w:t>
            </w:r>
          </w:p>
        </w:tc>
        <w:tc>
          <w:tcPr>
            <w:tcW w:w="270" w:type="dxa"/>
          </w:tcPr>
          <w:p w14:paraId="6398CB56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7BD9268" w14:textId="24C59D40" w:rsidR="008C0E64" w:rsidRPr="00E2614F" w:rsidRDefault="00C11EDC" w:rsidP="006926F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6926F7">
              <w:rPr>
                <w:rFonts w:ascii="Angsana New" w:hAnsi="Angsana New"/>
                <w:sz w:val="24"/>
                <w:szCs w:val="24"/>
                <w:lang w:val="en-US"/>
              </w:rPr>
              <w:t>947</w:t>
            </w: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3EA69CC3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18D8BDC8" w14:textId="4B0340C0" w:rsidR="008C0E64" w:rsidRPr="00E2614F" w:rsidRDefault="00EB3565" w:rsidP="006926F7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4DF56C6F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B4DC2CD" w14:textId="2BB700E0" w:rsidR="008C0E64" w:rsidRPr="00E2614F" w:rsidRDefault="00EB3565" w:rsidP="006926F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1372291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</w:tcPr>
          <w:p w14:paraId="4B35E453" w14:textId="28808F89" w:rsidR="008C0E64" w:rsidRPr="00E2614F" w:rsidRDefault="00A26ECB" w:rsidP="006926F7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(1,306)</w:t>
            </w:r>
          </w:p>
        </w:tc>
      </w:tr>
      <w:tr w:rsidR="008C0E64" w:rsidRPr="00E2614F" w14:paraId="2C55D136" w14:textId="77777777" w:rsidTr="00041708">
        <w:trPr>
          <w:trHeight w:val="334"/>
        </w:trPr>
        <w:tc>
          <w:tcPr>
            <w:tcW w:w="3321" w:type="dxa"/>
          </w:tcPr>
          <w:p w14:paraId="4811AD01" w14:textId="02DB90DC" w:rsidR="008C0E64" w:rsidRPr="00E2614F" w:rsidRDefault="008C0E64" w:rsidP="008C0E64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6926CE69" w14:textId="11853756" w:rsidR="008C0E64" w:rsidRPr="00E2614F" w:rsidRDefault="005D1AD3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(20,875)</w:t>
            </w:r>
          </w:p>
        </w:tc>
        <w:tc>
          <w:tcPr>
            <w:tcW w:w="270" w:type="dxa"/>
          </w:tcPr>
          <w:p w14:paraId="10C98430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DE0EA73" w14:textId="3A3854AA" w:rsidR="008C0E64" w:rsidRPr="00E2614F" w:rsidRDefault="00EB3565" w:rsidP="006926F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524</w:t>
            </w:r>
          </w:p>
        </w:tc>
        <w:tc>
          <w:tcPr>
            <w:tcW w:w="270" w:type="dxa"/>
          </w:tcPr>
          <w:p w14:paraId="588EFC6B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01D1CEBC" w14:textId="1E14D234" w:rsidR="008C0E64" w:rsidRPr="00E2614F" w:rsidRDefault="00EB3565" w:rsidP="006926F7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0FA12E1B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0766905" w14:textId="1FD0E391" w:rsidR="008C0E64" w:rsidRPr="00E2614F" w:rsidRDefault="00EB3565" w:rsidP="006926F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9A7979E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</w:tcPr>
          <w:p w14:paraId="0D706816" w14:textId="490A3866" w:rsidR="008C0E64" w:rsidRPr="00E2614F" w:rsidRDefault="00EB3565" w:rsidP="006926F7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(20,351)</w:t>
            </w:r>
          </w:p>
        </w:tc>
      </w:tr>
      <w:tr w:rsidR="00EA431B" w:rsidRPr="00E2614F" w14:paraId="2132A26C" w14:textId="77777777" w:rsidTr="00041708">
        <w:trPr>
          <w:trHeight w:val="334"/>
        </w:trPr>
        <w:tc>
          <w:tcPr>
            <w:tcW w:w="3321" w:type="dxa"/>
          </w:tcPr>
          <w:p w14:paraId="79BF30C5" w14:textId="11BF97BB" w:rsidR="00EA431B" w:rsidRPr="00E2614F" w:rsidRDefault="00EA431B" w:rsidP="00EA431B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606DEA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2" w:type="dxa"/>
          </w:tcPr>
          <w:p w14:paraId="36BEFFA9" w14:textId="7E2CA650" w:rsidR="00EA431B" w:rsidRPr="00E2614F" w:rsidRDefault="00EA431B" w:rsidP="00EA431B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62C73E" w14:textId="77777777" w:rsidR="00EA431B" w:rsidRPr="00E2614F" w:rsidRDefault="00EA431B" w:rsidP="00EA43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0826EFC" w14:textId="11F552E9" w:rsidR="00EA431B" w:rsidRPr="00E2614F" w:rsidRDefault="00EA431B" w:rsidP="00EA431B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(2,498)</w:t>
            </w:r>
          </w:p>
        </w:tc>
        <w:tc>
          <w:tcPr>
            <w:tcW w:w="270" w:type="dxa"/>
          </w:tcPr>
          <w:p w14:paraId="06E8B51C" w14:textId="77777777" w:rsidR="00EA431B" w:rsidRPr="00E2614F" w:rsidRDefault="00EA431B" w:rsidP="00EA43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28789471" w14:textId="0B7A7443" w:rsidR="00EA431B" w:rsidRPr="00E2614F" w:rsidRDefault="00EA431B" w:rsidP="00EA431B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34E37F67" w14:textId="77777777" w:rsidR="00EA431B" w:rsidRPr="00E2614F" w:rsidRDefault="00EA431B" w:rsidP="00EA431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69B6FC8" w14:textId="73CAE9FB" w:rsidR="00EA431B" w:rsidRPr="00E2614F" w:rsidRDefault="00EA431B" w:rsidP="00EA431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641C0B91" w14:textId="77777777" w:rsidR="00EA431B" w:rsidRPr="00E2614F" w:rsidRDefault="00EA431B" w:rsidP="00EA431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</w:tcPr>
          <w:p w14:paraId="22F4B78F" w14:textId="4A7F3280" w:rsidR="00EA431B" w:rsidRPr="00E2614F" w:rsidRDefault="00EA431B" w:rsidP="00EA431B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1509">
              <w:rPr>
                <w:rFonts w:ascii="Angsana New" w:hAnsi="Angsana New"/>
                <w:sz w:val="24"/>
                <w:szCs w:val="24"/>
              </w:rPr>
              <w:t>(2,498)</w:t>
            </w:r>
          </w:p>
        </w:tc>
      </w:tr>
      <w:tr w:rsidR="008C0E64" w:rsidRPr="00E2614F" w14:paraId="1ADA616A" w14:textId="77777777" w:rsidTr="00041708">
        <w:trPr>
          <w:trHeight w:val="334"/>
        </w:trPr>
        <w:tc>
          <w:tcPr>
            <w:tcW w:w="3321" w:type="dxa"/>
          </w:tcPr>
          <w:p w14:paraId="16C9AEA5" w14:textId="77777777" w:rsidR="008C0E64" w:rsidRPr="00E2614F" w:rsidRDefault="008C0E64" w:rsidP="008C0E64">
            <w:pPr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ผลต่างจากการรับรู้รายได้ทางบัญชี</w:t>
            </w:r>
          </w:p>
          <w:p w14:paraId="4C167F92" w14:textId="7441507B" w:rsidR="008C0E64" w:rsidRPr="00E2614F" w:rsidRDefault="008C0E64" w:rsidP="008C0E64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 xml:space="preserve">   และภาษี</w:t>
            </w:r>
          </w:p>
        </w:tc>
        <w:tc>
          <w:tcPr>
            <w:tcW w:w="1082" w:type="dxa"/>
          </w:tcPr>
          <w:p w14:paraId="67188CEA" w14:textId="77777777" w:rsidR="008C0E64" w:rsidRPr="00E2614F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A8C9EA0" w14:textId="05D5C611" w:rsidR="005D1AD3" w:rsidRPr="00E2614F" w:rsidRDefault="005D1AD3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(23,572)</w:t>
            </w:r>
          </w:p>
        </w:tc>
        <w:tc>
          <w:tcPr>
            <w:tcW w:w="270" w:type="dxa"/>
          </w:tcPr>
          <w:p w14:paraId="3FAE28CE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5CCF955" w14:textId="77777777" w:rsidR="008C0E64" w:rsidRPr="00E2614F" w:rsidRDefault="008C0E64" w:rsidP="006926F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3B7B1D8" w14:textId="7CAC3A16" w:rsidR="00C11EDC" w:rsidRPr="00E2614F" w:rsidRDefault="00C11EDC" w:rsidP="006926F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1,094</w:t>
            </w:r>
          </w:p>
        </w:tc>
        <w:tc>
          <w:tcPr>
            <w:tcW w:w="270" w:type="dxa"/>
          </w:tcPr>
          <w:p w14:paraId="192E96FE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97888E7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E2227CA" w14:textId="7028C382" w:rsidR="00861499" w:rsidRPr="00E2614F" w:rsidRDefault="00861499" w:rsidP="006926F7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2614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04CAAF05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92A857D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DA1291A" w14:textId="1F4FEDD2" w:rsidR="00861499" w:rsidRPr="00E2614F" w:rsidRDefault="00861499" w:rsidP="006926F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2614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4AB27DFF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</w:tcPr>
          <w:p w14:paraId="576ADEE2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04B1110" w14:textId="633BD8F7" w:rsidR="00C11EDC" w:rsidRPr="00E2614F" w:rsidRDefault="00C11EDC" w:rsidP="006926F7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(22,478)</w:t>
            </w:r>
          </w:p>
        </w:tc>
      </w:tr>
      <w:tr w:rsidR="008C0E64" w:rsidRPr="00EC53A0" w14:paraId="71ADB62E" w14:textId="77777777" w:rsidTr="00041708">
        <w:trPr>
          <w:trHeight w:val="334"/>
        </w:trPr>
        <w:tc>
          <w:tcPr>
            <w:tcW w:w="3321" w:type="dxa"/>
          </w:tcPr>
          <w:p w14:paraId="2696B50D" w14:textId="77777777" w:rsidR="008C0E64" w:rsidRPr="00EC53A0" w:rsidRDefault="008C0E64" w:rsidP="008C0E64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C53A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EAC8790" w14:textId="2E6D55C3" w:rsidR="008C0E64" w:rsidRPr="00EC53A0" w:rsidRDefault="005D1AD3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C53A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(200,164)</w:t>
            </w:r>
          </w:p>
        </w:tc>
        <w:tc>
          <w:tcPr>
            <w:tcW w:w="270" w:type="dxa"/>
          </w:tcPr>
          <w:p w14:paraId="3BD9A955" w14:textId="77777777" w:rsidR="008C0E64" w:rsidRPr="00EC53A0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841EBD6" w14:textId="4F53B87D" w:rsidR="008C0E64" w:rsidRPr="00EC53A0" w:rsidRDefault="005565BD" w:rsidP="006926F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565B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5,941</w:t>
            </w:r>
          </w:p>
        </w:tc>
        <w:tc>
          <w:tcPr>
            <w:tcW w:w="270" w:type="dxa"/>
          </w:tcPr>
          <w:p w14:paraId="04012EF0" w14:textId="77777777" w:rsidR="008C0E64" w:rsidRPr="00EC53A0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4471B25E" w14:textId="55B358CE" w:rsidR="008C0E64" w:rsidRPr="00EC53A0" w:rsidRDefault="00EB3565" w:rsidP="006926F7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C53A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66B66DA8" w14:textId="77777777" w:rsidR="008C0E64" w:rsidRPr="00EC53A0" w:rsidRDefault="008C0E64" w:rsidP="008C0E6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C725786" w14:textId="5C62AD60" w:rsidR="008C0E64" w:rsidRPr="00EC53A0" w:rsidRDefault="00EB3565" w:rsidP="006926F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C53A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09947B36" w14:textId="77777777" w:rsidR="008C0E64" w:rsidRPr="00EC53A0" w:rsidRDefault="008C0E64" w:rsidP="008C0E6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0477DB1" w14:textId="72775920" w:rsidR="008C0E64" w:rsidRPr="00EC53A0" w:rsidRDefault="005565BD" w:rsidP="006926F7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65BD">
              <w:rPr>
                <w:rFonts w:ascii="Angsana New" w:hAnsi="Angsana New"/>
                <w:b/>
                <w:bCs/>
                <w:sz w:val="24"/>
                <w:szCs w:val="24"/>
              </w:rPr>
              <w:t>(194,223)</w:t>
            </w:r>
          </w:p>
        </w:tc>
      </w:tr>
      <w:tr w:rsidR="008C0E64" w:rsidRPr="006926F7" w14:paraId="3DC983E6" w14:textId="77777777" w:rsidTr="00041708">
        <w:trPr>
          <w:trHeight w:val="334"/>
        </w:trPr>
        <w:tc>
          <w:tcPr>
            <w:tcW w:w="3321" w:type="dxa"/>
          </w:tcPr>
          <w:p w14:paraId="3032FC79" w14:textId="77777777" w:rsidR="008C0E64" w:rsidRPr="006926F7" w:rsidRDefault="008C0E64" w:rsidP="008C0E64">
            <w:pPr>
              <w:ind w:left="162" w:right="-79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F0C67E1" w14:textId="77777777" w:rsidR="008C0E64" w:rsidRPr="006926F7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9F9E5E1" w14:textId="77777777" w:rsidR="008C0E64" w:rsidRPr="006926F7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F4929F" w14:textId="77777777" w:rsidR="008C0E64" w:rsidRPr="006926F7" w:rsidRDefault="008C0E64" w:rsidP="006926F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BA9CC36" w14:textId="77777777" w:rsidR="008C0E64" w:rsidRPr="006926F7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70214533" w14:textId="77777777" w:rsidR="008C0E64" w:rsidRPr="006926F7" w:rsidRDefault="008C0E64" w:rsidP="008C0E6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1" w:type="dxa"/>
          </w:tcPr>
          <w:p w14:paraId="4562EAFE" w14:textId="77777777" w:rsidR="008C0E64" w:rsidRPr="006926F7" w:rsidRDefault="008C0E64" w:rsidP="008C0E6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0BDD0E" w14:textId="7F99ABDB" w:rsidR="008C0E64" w:rsidRPr="006926F7" w:rsidRDefault="008C0E64" w:rsidP="008C0E6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39" w:type="dxa"/>
          </w:tcPr>
          <w:p w14:paraId="3E2C26B8" w14:textId="77777777" w:rsidR="008C0E64" w:rsidRPr="006926F7" w:rsidRDefault="008C0E64" w:rsidP="008C0E6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ED6495E" w14:textId="77777777" w:rsidR="008C0E64" w:rsidRPr="006926F7" w:rsidRDefault="008C0E64" w:rsidP="008C0E6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8C0E64" w:rsidRPr="00EC53A0" w14:paraId="70707EC3" w14:textId="77777777" w:rsidTr="00041708">
        <w:trPr>
          <w:trHeight w:val="191"/>
        </w:trPr>
        <w:tc>
          <w:tcPr>
            <w:tcW w:w="3321" w:type="dxa"/>
          </w:tcPr>
          <w:p w14:paraId="76D5E5D8" w14:textId="77777777" w:rsidR="008C0E64" w:rsidRPr="00EC53A0" w:rsidRDefault="008C0E64" w:rsidP="008C0E64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C53A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06DF80C4" w14:textId="278A15DA" w:rsidR="008C0E64" w:rsidRPr="00EC53A0" w:rsidRDefault="005D1AD3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C53A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(27,335)</w:t>
            </w:r>
          </w:p>
        </w:tc>
        <w:tc>
          <w:tcPr>
            <w:tcW w:w="270" w:type="dxa"/>
          </w:tcPr>
          <w:p w14:paraId="475B84E4" w14:textId="77777777" w:rsidR="008C0E64" w:rsidRPr="00EC53A0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D0606AE" w14:textId="59221F56" w:rsidR="008C0E64" w:rsidRPr="00EC53A0" w:rsidRDefault="005565BD" w:rsidP="006926F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5565B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3,945</w:t>
            </w:r>
          </w:p>
        </w:tc>
        <w:tc>
          <w:tcPr>
            <w:tcW w:w="270" w:type="dxa"/>
          </w:tcPr>
          <w:p w14:paraId="0B3B119D" w14:textId="77777777" w:rsidR="008C0E64" w:rsidRPr="00EC53A0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14647777" w14:textId="148F9799" w:rsidR="008C0E64" w:rsidRPr="00EC53A0" w:rsidRDefault="00FB3BD7" w:rsidP="00FB3BD7">
            <w:pPr>
              <w:pStyle w:val="acctfourfigures"/>
              <w:tabs>
                <w:tab w:val="clear" w:pos="765"/>
                <w:tab w:val="decimal" w:pos="520"/>
                <w:tab w:val="left" w:pos="708"/>
              </w:tabs>
              <w:spacing w:line="240" w:lineRule="atLeast"/>
              <w:ind w:left="-38"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EC53A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(59</w:t>
            </w:r>
            <w:r w:rsidR="00E55225" w:rsidRPr="00EC53A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</w:t>
            </w:r>
            <w:r w:rsidRPr="00EC53A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21987324" w14:textId="77777777" w:rsidR="008C0E64" w:rsidRPr="00EC53A0" w:rsidRDefault="008C0E64" w:rsidP="008C0E64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41F63B0" w14:textId="50A23436" w:rsidR="008C0E64" w:rsidRPr="00EC53A0" w:rsidRDefault="00EB3565" w:rsidP="006926F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EC53A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34044DB" w14:textId="77777777" w:rsidR="008C0E64" w:rsidRPr="00EC53A0" w:rsidRDefault="008C0E64" w:rsidP="008C0E6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039E7162" w14:textId="3380E253" w:rsidR="008C0E64" w:rsidRPr="00EC53A0" w:rsidRDefault="005565BD" w:rsidP="006926F7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65BD">
              <w:rPr>
                <w:rFonts w:ascii="Angsana New" w:hAnsi="Angsana New"/>
                <w:b/>
                <w:bCs/>
                <w:sz w:val="24"/>
                <w:szCs w:val="24"/>
              </w:rPr>
              <w:t>(23,988)</w:t>
            </w:r>
          </w:p>
        </w:tc>
      </w:tr>
    </w:tbl>
    <w:p w14:paraId="20AC6589" w14:textId="77777777" w:rsidR="005B4930" w:rsidRPr="000A5417" w:rsidRDefault="005B4930">
      <w:pPr>
        <w:rPr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1"/>
        <w:gridCol w:w="1082"/>
        <w:gridCol w:w="270"/>
        <w:gridCol w:w="990"/>
        <w:gridCol w:w="92"/>
        <w:gridCol w:w="178"/>
        <w:gridCol w:w="92"/>
        <w:gridCol w:w="899"/>
        <w:gridCol w:w="91"/>
        <w:gridCol w:w="180"/>
        <w:gridCol w:w="90"/>
        <w:gridCol w:w="900"/>
        <w:gridCol w:w="239"/>
        <w:gridCol w:w="33"/>
        <w:gridCol w:w="1173"/>
      </w:tblGrid>
      <w:tr w:rsidR="0063059D" w:rsidRPr="00E2614F" w14:paraId="466C2C0D" w14:textId="77777777" w:rsidTr="000A5417">
        <w:trPr>
          <w:trHeight w:val="139"/>
          <w:tblHeader/>
        </w:trPr>
        <w:tc>
          <w:tcPr>
            <w:tcW w:w="3321" w:type="dxa"/>
          </w:tcPr>
          <w:p w14:paraId="57BFB3C6" w14:textId="77777777" w:rsidR="0063059D" w:rsidRPr="00E2614F" w:rsidRDefault="0063059D" w:rsidP="00256A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br w:type="column"/>
            </w:r>
          </w:p>
        </w:tc>
        <w:tc>
          <w:tcPr>
            <w:tcW w:w="6309" w:type="dxa"/>
            <w:gridSpan w:val="14"/>
          </w:tcPr>
          <w:p w14:paraId="7060A378" w14:textId="77777777" w:rsidR="0063059D" w:rsidRPr="00E2614F" w:rsidRDefault="0063059D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059D" w:rsidRPr="00E2614F" w14:paraId="0A9C1500" w14:textId="77777777" w:rsidTr="000A5417">
        <w:trPr>
          <w:trHeight w:val="139"/>
          <w:tblHeader/>
        </w:trPr>
        <w:tc>
          <w:tcPr>
            <w:tcW w:w="3321" w:type="dxa"/>
          </w:tcPr>
          <w:p w14:paraId="3EE2D97F" w14:textId="77777777" w:rsidR="0063059D" w:rsidRPr="00E2614F" w:rsidRDefault="0063059D" w:rsidP="00256A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1FBEB0C2" w14:textId="77777777" w:rsidR="0063059D" w:rsidRPr="00E2614F" w:rsidRDefault="0063059D" w:rsidP="00256A5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18FD139" w14:textId="77777777" w:rsidR="0063059D" w:rsidRPr="00E2614F" w:rsidRDefault="0063059D" w:rsidP="00256A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2" w:type="dxa"/>
            <w:gridSpan w:val="9"/>
            <w:tcBorders>
              <w:bottom w:val="single" w:sz="4" w:space="0" w:color="auto"/>
            </w:tcBorders>
          </w:tcPr>
          <w:p w14:paraId="355A743D" w14:textId="77777777" w:rsidR="0063059D" w:rsidRPr="00E2614F" w:rsidRDefault="0063059D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 (รายจ่าย) </w:t>
            </w:r>
            <w:r w:rsidRPr="00E2614F">
              <w:rPr>
                <w:rFonts w:ascii="Angsana New" w:hAnsi="Angsana New"/>
                <w:sz w:val="24"/>
                <w:szCs w:val="24"/>
              </w:rPr>
              <w:t>/</w:t>
            </w:r>
            <w:r w:rsidRPr="00E2614F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39" w:type="dxa"/>
          </w:tcPr>
          <w:p w14:paraId="6A2A1DCD" w14:textId="77777777" w:rsidR="0063059D" w:rsidRPr="00E2614F" w:rsidRDefault="0063059D" w:rsidP="00256A57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vAlign w:val="bottom"/>
          </w:tcPr>
          <w:p w14:paraId="6CC632E9" w14:textId="77777777" w:rsidR="0063059D" w:rsidRPr="00E2614F" w:rsidRDefault="0063059D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3059D" w:rsidRPr="00E2614F" w14:paraId="7399A673" w14:textId="77777777" w:rsidTr="000A5417">
        <w:trPr>
          <w:trHeight w:val="139"/>
          <w:tblHeader/>
        </w:trPr>
        <w:tc>
          <w:tcPr>
            <w:tcW w:w="3321" w:type="dxa"/>
          </w:tcPr>
          <w:p w14:paraId="20DE5A53" w14:textId="77777777" w:rsidR="0063059D" w:rsidRPr="00E2614F" w:rsidRDefault="0063059D" w:rsidP="00256A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0D3BD3E8" w14:textId="77777777" w:rsidR="0063059D" w:rsidRPr="00E2614F" w:rsidRDefault="0063059D" w:rsidP="00256A5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4B3D3622" w14:textId="37CDF419" w:rsidR="0063059D" w:rsidRPr="00E2614F" w:rsidRDefault="0063059D" w:rsidP="00256A5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E2614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9D6661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0652A1CD" w14:textId="77777777" w:rsidR="0063059D" w:rsidRPr="00E2614F" w:rsidRDefault="0063059D" w:rsidP="00256A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15FB15" w14:textId="77777777" w:rsidR="0063059D" w:rsidRPr="00E2614F" w:rsidRDefault="0063059D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054E24A8" w14:textId="77777777" w:rsidR="0063059D" w:rsidRPr="00E2614F" w:rsidRDefault="0063059D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  <w:vAlign w:val="bottom"/>
          </w:tcPr>
          <w:p w14:paraId="21E0F436" w14:textId="77777777" w:rsidR="0063059D" w:rsidRPr="00E2614F" w:rsidRDefault="0063059D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</w:tcBorders>
          </w:tcPr>
          <w:p w14:paraId="4E05716A" w14:textId="77777777" w:rsidR="0063059D" w:rsidRPr="00E2614F" w:rsidRDefault="0063059D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41DCD962" w14:textId="77777777" w:rsidR="0063059D" w:rsidRPr="00E2614F" w:rsidRDefault="0063059D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ส่วนของ</w:t>
            </w:r>
          </w:p>
          <w:p w14:paraId="508C5154" w14:textId="77777777" w:rsidR="0063059D" w:rsidRPr="00E2614F" w:rsidRDefault="0063059D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39" w:type="dxa"/>
          </w:tcPr>
          <w:p w14:paraId="3218DD5B" w14:textId="77777777" w:rsidR="0063059D" w:rsidRPr="00E2614F" w:rsidRDefault="0063059D" w:rsidP="00256A57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vAlign w:val="bottom"/>
          </w:tcPr>
          <w:p w14:paraId="7EF0BDBA" w14:textId="77777777" w:rsidR="0063059D" w:rsidRPr="00E2614F" w:rsidRDefault="0063059D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74AB8852" w14:textId="4EF0CECE" w:rsidR="0063059D" w:rsidRPr="00E2614F" w:rsidRDefault="0063059D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E2614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9D6661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  <w:tr w:rsidR="0063059D" w:rsidRPr="00E2614F" w14:paraId="39F73019" w14:textId="77777777" w:rsidTr="000A5417">
        <w:trPr>
          <w:trHeight w:val="139"/>
          <w:tblHeader/>
        </w:trPr>
        <w:tc>
          <w:tcPr>
            <w:tcW w:w="3321" w:type="dxa"/>
          </w:tcPr>
          <w:p w14:paraId="689382EF" w14:textId="77777777" w:rsidR="0063059D" w:rsidRPr="00E2614F" w:rsidRDefault="0063059D" w:rsidP="00256A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309" w:type="dxa"/>
            <w:gridSpan w:val="14"/>
            <w:vAlign w:val="bottom"/>
          </w:tcPr>
          <w:p w14:paraId="7E130015" w14:textId="77777777" w:rsidR="0063059D" w:rsidRPr="00E2614F" w:rsidRDefault="0063059D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41708" w:rsidRPr="00E2614F" w14:paraId="3F1872B6" w14:textId="77777777" w:rsidTr="00041708">
        <w:trPr>
          <w:trHeight w:val="139"/>
        </w:trPr>
        <w:tc>
          <w:tcPr>
            <w:tcW w:w="3321" w:type="dxa"/>
          </w:tcPr>
          <w:p w14:paraId="56D33BEA" w14:textId="77777777" w:rsidR="001048B8" w:rsidRPr="00E2614F" w:rsidRDefault="001048B8" w:rsidP="001048B8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2" w:type="dxa"/>
          </w:tcPr>
          <w:p w14:paraId="00AE665D" w14:textId="77777777" w:rsidR="001048B8" w:rsidRPr="00E2614F" w:rsidRDefault="001048B8" w:rsidP="001048B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D99B5E8" w14:textId="77777777" w:rsidR="001048B8" w:rsidRPr="00E2614F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2" w:type="dxa"/>
            <w:gridSpan w:val="2"/>
          </w:tcPr>
          <w:p w14:paraId="4CE460FF" w14:textId="77777777" w:rsidR="001048B8" w:rsidRPr="00E2614F" w:rsidRDefault="001048B8" w:rsidP="001048B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069E229" w14:textId="77777777" w:rsidR="001048B8" w:rsidRPr="00E2614F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6E5CEB8A" w14:textId="77777777" w:rsidR="001048B8" w:rsidRPr="00E2614F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D02D6B4" w14:textId="77777777" w:rsidR="001048B8" w:rsidRPr="00E2614F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91642B2" w14:textId="2BF9E63F" w:rsidR="001048B8" w:rsidRPr="00E2614F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2" w:type="dxa"/>
            <w:gridSpan w:val="2"/>
          </w:tcPr>
          <w:p w14:paraId="56096D9F" w14:textId="77777777" w:rsidR="001048B8" w:rsidRPr="00E2614F" w:rsidRDefault="001048B8" w:rsidP="001048B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3" w:type="dxa"/>
          </w:tcPr>
          <w:p w14:paraId="42BF4720" w14:textId="77777777" w:rsidR="001048B8" w:rsidRPr="00E2614F" w:rsidRDefault="001048B8" w:rsidP="001048B8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041708" w:rsidRPr="00E2614F" w14:paraId="60F2DD0B" w14:textId="77777777" w:rsidTr="00041708">
        <w:trPr>
          <w:trHeight w:val="139"/>
        </w:trPr>
        <w:tc>
          <w:tcPr>
            <w:tcW w:w="3321" w:type="dxa"/>
          </w:tcPr>
          <w:p w14:paraId="27F59306" w14:textId="77777777" w:rsidR="003A4A87" w:rsidRPr="00E2614F" w:rsidRDefault="003A4A87" w:rsidP="003A4A87">
            <w:pPr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2" w:type="dxa"/>
          </w:tcPr>
          <w:p w14:paraId="13161E08" w14:textId="5A12A5BF" w:rsidR="003A4A87" w:rsidRPr="00E2614F" w:rsidRDefault="003A4A87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1,328</w:t>
            </w:r>
          </w:p>
        </w:tc>
        <w:tc>
          <w:tcPr>
            <w:tcW w:w="270" w:type="dxa"/>
          </w:tcPr>
          <w:p w14:paraId="528ACC02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31C13DEC" w14:textId="38B67A11" w:rsidR="003A4A87" w:rsidRPr="00E2614F" w:rsidRDefault="003A4A87" w:rsidP="00DB64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8,007</w:t>
            </w:r>
          </w:p>
        </w:tc>
        <w:tc>
          <w:tcPr>
            <w:tcW w:w="270" w:type="dxa"/>
            <w:gridSpan w:val="2"/>
          </w:tcPr>
          <w:p w14:paraId="5D714E5D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088CB160" w14:textId="7A6CADCD" w:rsidR="003A4A87" w:rsidRPr="0084622D" w:rsidRDefault="003A4A8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A6ADDDD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ED83880" w14:textId="622990D7" w:rsidR="003A4A87" w:rsidRPr="0084622D" w:rsidRDefault="003A4A8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27FC63DD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188FD534" w14:textId="5DA66B79" w:rsidR="003A4A87" w:rsidRPr="00E2614F" w:rsidRDefault="003A4A87" w:rsidP="003F0F3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9,335</w:t>
            </w:r>
          </w:p>
        </w:tc>
      </w:tr>
      <w:tr w:rsidR="00041708" w:rsidRPr="00E2614F" w14:paraId="6F4172D5" w14:textId="77777777" w:rsidTr="00041708">
        <w:trPr>
          <w:trHeight w:val="139"/>
        </w:trPr>
        <w:tc>
          <w:tcPr>
            <w:tcW w:w="3321" w:type="dxa"/>
          </w:tcPr>
          <w:p w14:paraId="6016CED4" w14:textId="77777777" w:rsidR="003A4A87" w:rsidRPr="00E2614F" w:rsidRDefault="003A4A87" w:rsidP="003A4A87">
            <w:pPr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 xml:space="preserve">สินค้าคงเหลือ </w:t>
            </w:r>
          </w:p>
        </w:tc>
        <w:tc>
          <w:tcPr>
            <w:tcW w:w="1082" w:type="dxa"/>
          </w:tcPr>
          <w:p w14:paraId="66098111" w14:textId="1526230F" w:rsidR="003A4A87" w:rsidRPr="00E2614F" w:rsidRDefault="003A4A87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6,661</w:t>
            </w:r>
          </w:p>
        </w:tc>
        <w:tc>
          <w:tcPr>
            <w:tcW w:w="270" w:type="dxa"/>
          </w:tcPr>
          <w:p w14:paraId="15A95227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1BC16801" w14:textId="060DE963" w:rsidR="003A4A87" w:rsidRPr="00E2614F" w:rsidRDefault="003A4A87" w:rsidP="00DB64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2,208</w:t>
            </w:r>
          </w:p>
        </w:tc>
        <w:tc>
          <w:tcPr>
            <w:tcW w:w="270" w:type="dxa"/>
            <w:gridSpan w:val="2"/>
          </w:tcPr>
          <w:p w14:paraId="65BFACED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1B81DA94" w14:textId="68232E2F" w:rsidR="003A4A87" w:rsidRPr="0084622D" w:rsidRDefault="003A4A8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6235DAA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252"/>
                <w:tab w:val="left" w:pos="507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559F3A4" w14:textId="79011930" w:rsidR="003A4A87" w:rsidRPr="0084622D" w:rsidRDefault="003A4A8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66E49180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69AEBACE" w14:textId="66A02F84" w:rsidR="003A4A87" w:rsidRPr="00E2614F" w:rsidRDefault="003A4A87" w:rsidP="002F66A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8,869</w:t>
            </w:r>
          </w:p>
        </w:tc>
      </w:tr>
      <w:tr w:rsidR="00041708" w:rsidRPr="00E2614F" w14:paraId="37791254" w14:textId="77777777" w:rsidTr="00041708">
        <w:trPr>
          <w:trHeight w:val="139"/>
        </w:trPr>
        <w:tc>
          <w:tcPr>
            <w:tcW w:w="3321" w:type="dxa"/>
          </w:tcPr>
          <w:p w14:paraId="72B36CCA" w14:textId="13D12BAC" w:rsidR="003A4A87" w:rsidRPr="00E2614F" w:rsidRDefault="003A4A87" w:rsidP="003A4A87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82" w:type="dxa"/>
          </w:tcPr>
          <w:p w14:paraId="686185EE" w14:textId="38C4DA7E" w:rsidR="003A4A87" w:rsidRPr="00E2614F" w:rsidRDefault="003A4A87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33,970</w:t>
            </w:r>
          </w:p>
        </w:tc>
        <w:tc>
          <w:tcPr>
            <w:tcW w:w="270" w:type="dxa"/>
          </w:tcPr>
          <w:p w14:paraId="005BE1BE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5FEFE72D" w14:textId="36F1A899" w:rsidR="003A4A87" w:rsidRPr="00E2614F" w:rsidRDefault="003A4A87" w:rsidP="00F043CA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(2,</w:t>
            </w:r>
            <w:r w:rsidRPr="00F043CA">
              <w:rPr>
                <w:rFonts w:ascii="Angsana New" w:hAnsi="Angsana New"/>
                <w:sz w:val="24"/>
                <w:szCs w:val="24"/>
              </w:rPr>
              <w:t>409</w:t>
            </w: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11848930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248F9E27" w14:textId="2B70F3A6" w:rsidR="003A4A87" w:rsidRPr="0084622D" w:rsidRDefault="003A4A8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4B2FBFC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252"/>
                <w:tab w:val="left" w:pos="507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179C6C4" w14:textId="5C2B491D" w:rsidR="003A4A87" w:rsidRPr="0084622D" w:rsidRDefault="003A4A8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47CB2D56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589717CE" w14:textId="4A3CD1CD" w:rsidR="003A4A87" w:rsidRPr="00E2614F" w:rsidRDefault="003A4A87" w:rsidP="002F66A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31,561</w:t>
            </w:r>
          </w:p>
        </w:tc>
      </w:tr>
      <w:tr w:rsidR="00041708" w:rsidRPr="00E2614F" w14:paraId="7789D555" w14:textId="77777777" w:rsidTr="00041708">
        <w:trPr>
          <w:trHeight w:val="139"/>
        </w:trPr>
        <w:tc>
          <w:tcPr>
            <w:tcW w:w="3321" w:type="dxa"/>
          </w:tcPr>
          <w:p w14:paraId="1373B960" w14:textId="282BF1D4" w:rsidR="003A4A87" w:rsidRPr="00E2614F" w:rsidRDefault="003A4A87" w:rsidP="003A4A87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ประมาณการรื้อถอน</w:t>
            </w:r>
          </w:p>
        </w:tc>
        <w:tc>
          <w:tcPr>
            <w:tcW w:w="1082" w:type="dxa"/>
          </w:tcPr>
          <w:p w14:paraId="599B4282" w14:textId="1243DF1D" w:rsidR="003A4A87" w:rsidRPr="00E2614F" w:rsidRDefault="003A4A87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270" w:type="dxa"/>
          </w:tcPr>
          <w:p w14:paraId="34535CA1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7D155970" w14:textId="4EF0555C" w:rsidR="003A4A87" w:rsidRPr="00E2614F" w:rsidRDefault="003A4A87" w:rsidP="00DB64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14:paraId="37150C6F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3D8AC3C9" w14:textId="3ECB3498" w:rsidR="003A4A87" w:rsidRPr="0084622D" w:rsidRDefault="003A4A8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F85B81C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252"/>
                <w:tab w:val="left" w:pos="507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17F4C598" w14:textId="14AD8D74" w:rsidR="003A4A87" w:rsidRPr="0084622D" w:rsidRDefault="003A4A8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244D0D45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3B02DA9F" w14:textId="7D4D6C67" w:rsidR="003A4A87" w:rsidRPr="00E2614F" w:rsidRDefault="003A4A87" w:rsidP="002F66A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49</w:t>
            </w:r>
          </w:p>
        </w:tc>
      </w:tr>
      <w:tr w:rsidR="00041708" w:rsidRPr="00E2614F" w14:paraId="6586C205" w14:textId="77777777" w:rsidTr="00041708">
        <w:trPr>
          <w:trHeight w:val="139"/>
        </w:trPr>
        <w:tc>
          <w:tcPr>
            <w:tcW w:w="3321" w:type="dxa"/>
          </w:tcPr>
          <w:p w14:paraId="275CD32C" w14:textId="36B60093" w:rsidR="003A4A87" w:rsidRPr="00E2614F" w:rsidRDefault="003A4A87" w:rsidP="003A4A87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กำไรจากการขายสินทรัพย์รอตัดบัญชี</w:t>
            </w:r>
          </w:p>
        </w:tc>
        <w:tc>
          <w:tcPr>
            <w:tcW w:w="1082" w:type="dxa"/>
          </w:tcPr>
          <w:p w14:paraId="2F1E0D23" w14:textId="4A453245" w:rsidR="003A4A87" w:rsidRPr="00E2614F" w:rsidRDefault="003A4A87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270" w:type="dxa"/>
          </w:tcPr>
          <w:p w14:paraId="2EEABC80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7E4E4A98" w14:textId="1AC04803" w:rsidR="003A4A87" w:rsidRPr="00E2614F" w:rsidRDefault="003A4A87" w:rsidP="00DB64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147</w:t>
            </w:r>
          </w:p>
        </w:tc>
        <w:tc>
          <w:tcPr>
            <w:tcW w:w="270" w:type="dxa"/>
            <w:gridSpan w:val="2"/>
          </w:tcPr>
          <w:p w14:paraId="1C90B018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75C03A65" w14:textId="134BA438" w:rsidR="003A4A87" w:rsidRPr="0084622D" w:rsidRDefault="003A4A8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A8D1EF0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252"/>
                <w:tab w:val="left" w:pos="507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42E8CCE8" w14:textId="6D7B0BAD" w:rsidR="003A4A87" w:rsidRPr="0084622D" w:rsidRDefault="003A4A8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7809B373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27363472" w14:textId="3CC31272" w:rsidR="003A4A87" w:rsidRPr="00E2614F" w:rsidRDefault="003A4A87" w:rsidP="002F66A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163</w:t>
            </w:r>
          </w:p>
        </w:tc>
      </w:tr>
      <w:tr w:rsidR="00041708" w:rsidRPr="00E2614F" w14:paraId="25603BF0" w14:textId="77777777" w:rsidTr="00041708">
        <w:trPr>
          <w:trHeight w:val="139"/>
        </w:trPr>
        <w:tc>
          <w:tcPr>
            <w:tcW w:w="3321" w:type="dxa"/>
          </w:tcPr>
          <w:p w14:paraId="0BD56AB1" w14:textId="05A0456C" w:rsidR="003A4A87" w:rsidRPr="00E2614F" w:rsidRDefault="003A4A87" w:rsidP="003A4A87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ดอกเบี้ยร</w:t>
            </w:r>
            <w:r w:rsidRPr="00E2614F">
              <w:rPr>
                <w:rFonts w:ascii="Angsana New" w:hAnsi="Angsana New" w:hint="cs"/>
                <w:sz w:val="24"/>
                <w:szCs w:val="24"/>
                <w:cs/>
              </w:rPr>
              <w:t>อตัดบัญชี</w:t>
            </w:r>
          </w:p>
        </w:tc>
        <w:tc>
          <w:tcPr>
            <w:tcW w:w="1082" w:type="dxa"/>
          </w:tcPr>
          <w:p w14:paraId="156AAC7E" w14:textId="0B5CC163" w:rsidR="003A4A87" w:rsidRPr="00E2614F" w:rsidRDefault="003A4A87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126,827</w:t>
            </w:r>
          </w:p>
        </w:tc>
        <w:tc>
          <w:tcPr>
            <w:tcW w:w="270" w:type="dxa"/>
          </w:tcPr>
          <w:p w14:paraId="38682D59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0FA0856E" w14:textId="70ADE43F" w:rsidR="003A4A87" w:rsidRPr="00E2614F" w:rsidRDefault="003A4A87" w:rsidP="00F043CA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(7,</w:t>
            </w:r>
            <w:r w:rsidRPr="00F043CA">
              <w:rPr>
                <w:rFonts w:ascii="Angsana New" w:hAnsi="Angsana New"/>
                <w:sz w:val="24"/>
                <w:szCs w:val="24"/>
              </w:rPr>
              <w:t>663</w:t>
            </w: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1C2B7520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4A390DE3" w14:textId="38C02FC5" w:rsidR="003A4A87" w:rsidRPr="0084622D" w:rsidRDefault="003A4A8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9D69F53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252"/>
                <w:tab w:val="left" w:pos="507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9AAEF2C" w14:textId="472CE634" w:rsidR="003A4A87" w:rsidRPr="0084622D" w:rsidRDefault="003A4A8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7DA6316A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6BC2A5D1" w14:textId="2200F946" w:rsidR="003A4A87" w:rsidRPr="00E2614F" w:rsidRDefault="003A4A87" w:rsidP="002F66A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119,164</w:t>
            </w:r>
          </w:p>
        </w:tc>
      </w:tr>
      <w:tr w:rsidR="00041708" w:rsidRPr="00E2614F" w14:paraId="68A0D4C3" w14:textId="77777777" w:rsidTr="00041708">
        <w:trPr>
          <w:trHeight w:val="139"/>
        </w:trPr>
        <w:tc>
          <w:tcPr>
            <w:tcW w:w="3321" w:type="dxa"/>
          </w:tcPr>
          <w:p w14:paraId="3CDF5B34" w14:textId="77777777" w:rsidR="003A4A87" w:rsidRPr="00E2614F" w:rsidRDefault="003A4A87" w:rsidP="003A4A87">
            <w:pPr>
              <w:ind w:left="162" w:right="-200" w:hanging="162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ประมาณการหนี้สินสำหรับ</w:t>
            </w:r>
          </w:p>
          <w:p w14:paraId="5FBA9D40" w14:textId="77777777" w:rsidR="003A4A87" w:rsidRPr="00E2614F" w:rsidRDefault="003A4A87" w:rsidP="003A4A87">
            <w:pPr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 xml:space="preserve">   การรับประกันสินค้าและบริการ</w:t>
            </w:r>
          </w:p>
        </w:tc>
        <w:tc>
          <w:tcPr>
            <w:tcW w:w="1082" w:type="dxa"/>
          </w:tcPr>
          <w:p w14:paraId="0FDBF9B4" w14:textId="77777777" w:rsidR="003A4A87" w:rsidRPr="00E2614F" w:rsidRDefault="003A4A87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B1DA27F" w14:textId="05073414" w:rsidR="003A4A87" w:rsidRPr="00E2614F" w:rsidRDefault="003A4A87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216</w:t>
            </w:r>
          </w:p>
        </w:tc>
        <w:tc>
          <w:tcPr>
            <w:tcW w:w="270" w:type="dxa"/>
          </w:tcPr>
          <w:p w14:paraId="1AEFD96D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200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5754531" w14:textId="75307635" w:rsidR="003A4A87" w:rsidRPr="00E2614F" w:rsidRDefault="003A4A87" w:rsidP="00F043CA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F043CA">
              <w:rPr>
                <w:rFonts w:ascii="Angsana New" w:hAnsi="Angsana New"/>
                <w:sz w:val="24"/>
                <w:szCs w:val="24"/>
              </w:rPr>
              <w:t>131</w:t>
            </w: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5EEC5752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5FF2C11C" w14:textId="77777777" w:rsidR="003A4A87" w:rsidRPr="0084622D" w:rsidRDefault="003A4A8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4891B1B" w14:textId="7EE74734" w:rsidR="003A4A87" w:rsidRPr="0084622D" w:rsidRDefault="003A4A87" w:rsidP="0080410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4EC5801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left" w:pos="507"/>
                <w:tab w:val="left" w:pos="613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3B0A93D" w14:textId="77777777" w:rsidR="003A4A87" w:rsidRPr="0084622D" w:rsidRDefault="003A4A8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ACE1D77" w14:textId="0B59823F" w:rsidR="003A4A87" w:rsidRPr="0084622D" w:rsidRDefault="003A4A8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704D20C4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3ACCC448" w14:textId="77777777" w:rsidR="003A4A87" w:rsidRPr="00E2614F" w:rsidRDefault="003A4A87" w:rsidP="002F66A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CBE3916" w14:textId="5C92CF27" w:rsidR="003A4A87" w:rsidRPr="00E2614F" w:rsidRDefault="003A4A87" w:rsidP="002F66A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85</w:t>
            </w:r>
          </w:p>
        </w:tc>
      </w:tr>
      <w:tr w:rsidR="00041708" w:rsidRPr="00E2614F" w14:paraId="45844592" w14:textId="77777777" w:rsidTr="00041708">
        <w:trPr>
          <w:trHeight w:val="139"/>
        </w:trPr>
        <w:tc>
          <w:tcPr>
            <w:tcW w:w="3321" w:type="dxa"/>
          </w:tcPr>
          <w:p w14:paraId="7D0F1986" w14:textId="77777777" w:rsidR="003A4A87" w:rsidRPr="00E2614F" w:rsidRDefault="003A4A87" w:rsidP="003A4A87">
            <w:pPr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2" w:type="dxa"/>
          </w:tcPr>
          <w:p w14:paraId="3C6397FE" w14:textId="77777777" w:rsidR="003A4A87" w:rsidRPr="00E2614F" w:rsidRDefault="003A4A87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AB18956" w14:textId="53CAB3A7" w:rsidR="003A4A87" w:rsidRPr="00E2614F" w:rsidRDefault="003A4A87" w:rsidP="008041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2,981</w:t>
            </w:r>
          </w:p>
        </w:tc>
        <w:tc>
          <w:tcPr>
            <w:tcW w:w="270" w:type="dxa"/>
          </w:tcPr>
          <w:p w14:paraId="67EE84B4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200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171C591F" w14:textId="77777777" w:rsidR="003A4A87" w:rsidRPr="00E2614F" w:rsidRDefault="003A4A87" w:rsidP="00DB64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06DAA8A" w14:textId="3593BDEC" w:rsidR="003A4A87" w:rsidRPr="00E2614F" w:rsidRDefault="003A4A87" w:rsidP="003B7A8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396</w:t>
            </w:r>
          </w:p>
        </w:tc>
        <w:tc>
          <w:tcPr>
            <w:tcW w:w="270" w:type="dxa"/>
            <w:gridSpan w:val="2"/>
          </w:tcPr>
          <w:p w14:paraId="5A34251B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4A78D7A7" w14:textId="77777777" w:rsidR="003A4A87" w:rsidRPr="0084622D" w:rsidRDefault="003A4A8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E102AAC" w14:textId="18F5F42B" w:rsidR="003A4A87" w:rsidRPr="0084622D" w:rsidRDefault="003A4A87" w:rsidP="0080410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A7CEC6E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left" w:pos="507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2AF76AA" w14:textId="77777777" w:rsidR="003A4A87" w:rsidRPr="0084622D" w:rsidRDefault="003A4A8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1F2F42B" w14:textId="20680145" w:rsidR="003A4A87" w:rsidRPr="0084622D" w:rsidRDefault="003A4A8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408E11B4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5AFFBE87" w14:textId="77777777" w:rsidR="003A4A87" w:rsidRPr="00E2614F" w:rsidRDefault="003A4A87" w:rsidP="002F66A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1CCB68F" w14:textId="203D211A" w:rsidR="003A4A87" w:rsidRPr="00E2614F" w:rsidRDefault="003A4A87" w:rsidP="002F66A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3,377</w:t>
            </w:r>
          </w:p>
        </w:tc>
      </w:tr>
      <w:tr w:rsidR="00041708" w:rsidRPr="00E2614F" w14:paraId="7BBABD97" w14:textId="77777777" w:rsidTr="00041708">
        <w:trPr>
          <w:trHeight w:val="334"/>
        </w:trPr>
        <w:tc>
          <w:tcPr>
            <w:tcW w:w="3321" w:type="dxa"/>
          </w:tcPr>
          <w:p w14:paraId="65F55EBE" w14:textId="48A340E3" w:rsidR="003A4A87" w:rsidRPr="00E2614F" w:rsidRDefault="003A4A87" w:rsidP="003A4A87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082" w:type="dxa"/>
          </w:tcPr>
          <w:p w14:paraId="11409E68" w14:textId="7C19D73E" w:rsidR="003A4A87" w:rsidRPr="00E2614F" w:rsidRDefault="003A4A87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380</w:t>
            </w:r>
          </w:p>
        </w:tc>
        <w:tc>
          <w:tcPr>
            <w:tcW w:w="270" w:type="dxa"/>
          </w:tcPr>
          <w:p w14:paraId="7709A729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485ED69E" w14:textId="2B6E02E9" w:rsidR="003A4A87" w:rsidRPr="00E2614F" w:rsidRDefault="003A4A87" w:rsidP="00F043CA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(154)</w:t>
            </w:r>
          </w:p>
        </w:tc>
        <w:tc>
          <w:tcPr>
            <w:tcW w:w="270" w:type="dxa"/>
            <w:gridSpan w:val="2"/>
          </w:tcPr>
          <w:p w14:paraId="795C35A6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18321BB" w14:textId="5D0CFF06" w:rsidR="003A4A87" w:rsidRPr="0084622D" w:rsidRDefault="003A4A8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EB1E9A8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252"/>
                <w:tab w:val="left" w:pos="507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A5DD35C" w14:textId="6678B525" w:rsidR="003A4A87" w:rsidRPr="0084622D" w:rsidRDefault="003A4A8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4C8237AE" w14:textId="77777777" w:rsidR="003A4A87" w:rsidRPr="00E2614F" w:rsidRDefault="003A4A87" w:rsidP="003A4A8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3A9EDE16" w14:textId="4B227332" w:rsidR="003A4A87" w:rsidRPr="00E2614F" w:rsidRDefault="003A4A87" w:rsidP="002F66A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226</w:t>
            </w:r>
          </w:p>
        </w:tc>
      </w:tr>
      <w:tr w:rsidR="00041708" w:rsidRPr="0084622D" w14:paraId="58103BAC" w14:textId="77777777" w:rsidTr="00041708">
        <w:trPr>
          <w:trHeight w:val="334"/>
        </w:trPr>
        <w:tc>
          <w:tcPr>
            <w:tcW w:w="3321" w:type="dxa"/>
          </w:tcPr>
          <w:p w14:paraId="661C7AC8" w14:textId="77777777" w:rsidR="003A4A87" w:rsidRPr="0084622D" w:rsidRDefault="003A4A87" w:rsidP="003A4A87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462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6D9F373A" w14:textId="04D4EA0B" w:rsidR="003A4A87" w:rsidRPr="0084622D" w:rsidRDefault="003A4A87" w:rsidP="00DB64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4622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172,426</w:t>
            </w:r>
          </w:p>
        </w:tc>
        <w:tc>
          <w:tcPr>
            <w:tcW w:w="270" w:type="dxa"/>
          </w:tcPr>
          <w:p w14:paraId="10168D7B" w14:textId="77777777" w:rsidR="003A4A87" w:rsidRPr="0084622D" w:rsidRDefault="003A4A87" w:rsidP="00D308A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3E6041" w14:textId="251F641C" w:rsidR="003A4A87" w:rsidRPr="0084622D" w:rsidRDefault="003A4A87" w:rsidP="00DB64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4622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403</w:t>
            </w:r>
          </w:p>
        </w:tc>
        <w:tc>
          <w:tcPr>
            <w:tcW w:w="270" w:type="dxa"/>
            <w:gridSpan w:val="2"/>
          </w:tcPr>
          <w:p w14:paraId="0FFF7CC7" w14:textId="77777777" w:rsidR="003A4A87" w:rsidRPr="0084622D" w:rsidRDefault="003A4A87" w:rsidP="00D308A4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6CE524" w14:textId="646F3C8E" w:rsidR="003A4A87" w:rsidRPr="0084622D" w:rsidRDefault="003A4A8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A219E43" w14:textId="77777777" w:rsidR="003A4A87" w:rsidRPr="0084622D" w:rsidRDefault="003A4A87" w:rsidP="00D308A4">
            <w:pPr>
              <w:pStyle w:val="acctfourfigures"/>
              <w:tabs>
                <w:tab w:val="clear" w:pos="765"/>
                <w:tab w:val="decimal" w:pos="252"/>
                <w:tab w:val="decimal" w:pos="1062"/>
              </w:tabs>
              <w:spacing w:line="240" w:lineRule="atLeast"/>
              <w:ind w:right="7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76285A1" w14:textId="4A60CE59" w:rsidR="003A4A87" w:rsidRPr="0084622D" w:rsidRDefault="003A4A8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79AD5930" w14:textId="77777777" w:rsidR="003A4A87" w:rsidRPr="0084622D" w:rsidRDefault="003A4A87" w:rsidP="00D308A4">
            <w:pPr>
              <w:pStyle w:val="acctfourfigures"/>
              <w:tabs>
                <w:tab w:val="clear" w:pos="765"/>
                <w:tab w:val="decimal" w:pos="633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0A436F44" w14:textId="69D0F4FF" w:rsidR="003A4A87" w:rsidRPr="0084622D" w:rsidRDefault="003A4A87" w:rsidP="002F66A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4622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172,829</w:t>
            </w:r>
          </w:p>
        </w:tc>
      </w:tr>
      <w:tr w:rsidR="00041708" w:rsidRPr="00E2614F" w14:paraId="086CBEF1" w14:textId="77777777" w:rsidTr="000A5417">
        <w:trPr>
          <w:trHeight w:val="235"/>
        </w:trPr>
        <w:tc>
          <w:tcPr>
            <w:tcW w:w="3321" w:type="dxa"/>
          </w:tcPr>
          <w:p w14:paraId="01CE29A1" w14:textId="77777777" w:rsidR="003A4A87" w:rsidRPr="00E2614F" w:rsidRDefault="003A4A87" w:rsidP="003A4A87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D1FA76E" w14:textId="77777777" w:rsidR="003A4A87" w:rsidRPr="00E2614F" w:rsidRDefault="003A4A87" w:rsidP="0084622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2670BAB" w14:textId="77777777" w:rsidR="003A4A87" w:rsidRPr="00E2614F" w:rsidRDefault="003A4A87" w:rsidP="00D308A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</w:tcPr>
          <w:p w14:paraId="66376E65" w14:textId="77777777" w:rsidR="003A4A87" w:rsidRPr="00E2614F" w:rsidRDefault="003A4A87" w:rsidP="00755E3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792F945" w14:textId="77777777" w:rsidR="003A4A87" w:rsidRPr="00E2614F" w:rsidRDefault="003A4A87" w:rsidP="00D308A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2B7581C" w14:textId="77777777" w:rsidR="003A4A87" w:rsidRPr="0084622D" w:rsidRDefault="003A4A8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D7618D9" w14:textId="77777777" w:rsidR="003A4A87" w:rsidRPr="00E2614F" w:rsidRDefault="003A4A87" w:rsidP="00D308A4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C71D170" w14:textId="16C13760" w:rsidR="003A4A87" w:rsidRPr="00E2614F" w:rsidRDefault="003A4A87" w:rsidP="00D308A4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157C9BD1" w14:textId="77777777" w:rsidR="003A4A87" w:rsidRPr="00E2614F" w:rsidRDefault="003A4A87" w:rsidP="00D308A4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8726A81" w14:textId="77777777" w:rsidR="003A4A87" w:rsidRPr="00E2614F" w:rsidRDefault="003A4A87" w:rsidP="002F66A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A5417" w:rsidRPr="00E2614F" w14:paraId="291D036E" w14:textId="77777777" w:rsidTr="000A5417">
        <w:trPr>
          <w:trHeight w:val="235"/>
        </w:trPr>
        <w:tc>
          <w:tcPr>
            <w:tcW w:w="3321" w:type="dxa"/>
          </w:tcPr>
          <w:p w14:paraId="72C92802" w14:textId="77777777" w:rsidR="000A5417" w:rsidRPr="00E2614F" w:rsidRDefault="000A5417" w:rsidP="003A4A87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2A10D90D" w14:textId="77777777" w:rsidR="000A5417" w:rsidRPr="00E2614F" w:rsidRDefault="000A5417" w:rsidP="0084622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363992B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7EF7F177" w14:textId="77777777" w:rsidR="000A5417" w:rsidRPr="00E2614F" w:rsidRDefault="000A5417" w:rsidP="00755E3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8F76330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15A4CCC8" w14:textId="77777777" w:rsidR="000A5417" w:rsidRPr="0084622D" w:rsidRDefault="000A541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E50CBCD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CA76BB0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2DDB0E4A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47BFEE12" w14:textId="77777777" w:rsidR="000A5417" w:rsidRPr="00E2614F" w:rsidRDefault="000A5417" w:rsidP="002F66A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A5417" w:rsidRPr="00E2614F" w14:paraId="477B9608" w14:textId="77777777" w:rsidTr="000A5417">
        <w:trPr>
          <w:trHeight w:val="235"/>
        </w:trPr>
        <w:tc>
          <w:tcPr>
            <w:tcW w:w="3321" w:type="dxa"/>
          </w:tcPr>
          <w:p w14:paraId="51B257E0" w14:textId="77777777" w:rsidR="000A5417" w:rsidRPr="00E2614F" w:rsidRDefault="000A5417" w:rsidP="003A4A87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41E21427" w14:textId="77777777" w:rsidR="000A5417" w:rsidRPr="00E2614F" w:rsidRDefault="000A5417" w:rsidP="0084622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92BE59A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4413F8B9" w14:textId="77777777" w:rsidR="000A5417" w:rsidRPr="00E2614F" w:rsidRDefault="000A5417" w:rsidP="00755E3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D399863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3597FD3C" w14:textId="77777777" w:rsidR="000A5417" w:rsidRPr="0084622D" w:rsidRDefault="000A541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2DAB686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B98F059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75494C9D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180D0B6A" w14:textId="77777777" w:rsidR="000A5417" w:rsidRPr="00E2614F" w:rsidRDefault="000A5417" w:rsidP="002F66A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A5417" w:rsidRPr="00E2614F" w14:paraId="435F14E2" w14:textId="77777777" w:rsidTr="000A5417">
        <w:trPr>
          <w:trHeight w:val="235"/>
        </w:trPr>
        <w:tc>
          <w:tcPr>
            <w:tcW w:w="3321" w:type="dxa"/>
          </w:tcPr>
          <w:p w14:paraId="00E4D4E7" w14:textId="77777777" w:rsidR="000A5417" w:rsidRPr="00E2614F" w:rsidRDefault="000A5417" w:rsidP="003A4A87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65C84D4D" w14:textId="77777777" w:rsidR="000A5417" w:rsidRPr="00E2614F" w:rsidRDefault="000A5417" w:rsidP="0084622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04A6355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50D18972" w14:textId="77777777" w:rsidR="000A5417" w:rsidRPr="00E2614F" w:rsidRDefault="000A5417" w:rsidP="00755E3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192C4E4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46981693" w14:textId="77777777" w:rsidR="000A5417" w:rsidRPr="0084622D" w:rsidRDefault="000A541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3A6E4A3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449E15E2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7FBA62AD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2C689669" w14:textId="77777777" w:rsidR="000A5417" w:rsidRPr="00E2614F" w:rsidRDefault="000A5417" w:rsidP="002F66A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A5417" w:rsidRPr="00E2614F" w14:paraId="40729F13" w14:textId="77777777" w:rsidTr="000A5417">
        <w:trPr>
          <w:trHeight w:val="235"/>
        </w:trPr>
        <w:tc>
          <w:tcPr>
            <w:tcW w:w="3321" w:type="dxa"/>
          </w:tcPr>
          <w:p w14:paraId="7645F2FC" w14:textId="77777777" w:rsidR="000A5417" w:rsidRPr="00E2614F" w:rsidRDefault="000A5417" w:rsidP="003A4A87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7487AEDF" w14:textId="77777777" w:rsidR="000A5417" w:rsidRPr="00E2614F" w:rsidRDefault="000A5417" w:rsidP="0084622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44C8EA3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5808ACCD" w14:textId="77777777" w:rsidR="000A5417" w:rsidRPr="00E2614F" w:rsidRDefault="000A5417" w:rsidP="00755E3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FDA070B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4A4D1147" w14:textId="77777777" w:rsidR="000A5417" w:rsidRPr="0084622D" w:rsidRDefault="000A541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99CBA4C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CA39F7E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0C2A9339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585E9B24" w14:textId="77777777" w:rsidR="000A5417" w:rsidRPr="00E2614F" w:rsidRDefault="000A5417" w:rsidP="002F66A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A5417" w:rsidRPr="00E2614F" w14:paraId="03284A1A" w14:textId="77777777" w:rsidTr="000A5417">
        <w:trPr>
          <w:trHeight w:val="235"/>
        </w:trPr>
        <w:tc>
          <w:tcPr>
            <w:tcW w:w="3321" w:type="dxa"/>
          </w:tcPr>
          <w:p w14:paraId="341B2B29" w14:textId="77777777" w:rsidR="000A5417" w:rsidRPr="00E2614F" w:rsidRDefault="000A5417" w:rsidP="003A4A87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11538430" w14:textId="77777777" w:rsidR="000A5417" w:rsidRPr="00E2614F" w:rsidRDefault="000A5417" w:rsidP="0084622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C02D312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236824C5" w14:textId="77777777" w:rsidR="000A5417" w:rsidRPr="00E2614F" w:rsidRDefault="000A5417" w:rsidP="00755E3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D575B20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4B4FD85B" w14:textId="77777777" w:rsidR="000A5417" w:rsidRPr="0084622D" w:rsidRDefault="000A541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12BED1B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1D33FAAE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6E249ED4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0DEE1F02" w14:textId="77777777" w:rsidR="000A5417" w:rsidRPr="00E2614F" w:rsidRDefault="000A5417" w:rsidP="002F66A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A5417" w:rsidRPr="00E2614F" w14:paraId="416FC524" w14:textId="77777777" w:rsidTr="000A5417">
        <w:trPr>
          <w:trHeight w:val="235"/>
        </w:trPr>
        <w:tc>
          <w:tcPr>
            <w:tcW w:w="3321" w:type="dxa"/>
          </w:tcPr>
          <w:p w14:paraId="67D2DFF5" w14:textId="77777777" w:rsidR="000A5417" w:rsidRPr="00E2614F" w:rsidRDefault="000A5417" w:rsidP="003A4A87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1FE69844" w14:textId="77777777" w:rsidR="000A5417" w:rsidRPr="00E2614F" w:rsidRDefault="000A5417" w:rsidP="0084622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C6C2F82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0D678105" w14:textId="77777777" w:rsidR="000A5417" w:rsidRPr="00E2614F" w:rsidRDefault="000A5417" w:rsidP="00755E3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6CD5AC8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1F208CD1" w14:textId="77777777" w:rsidR="000A5417" w:rsidRPr="0084622D" w:rsidRDefault="000A541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EC6DF74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E774173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7016D096" w14:textId="77777777" w:rsidR="000A5417" w:rsidRPr="00E2614F" w:rsidRDefault="000A5417" w:rsidP="00D308A4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364CF56A" w14:textId="77777777" w:rsidR="000A5417" w:rsidRPr="00E2614F" w:rsidRDefault="000A5417" w:rsidP="002F66A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41708" w:rsidRPr="00E2614F" w14:paraId="2DE66678" w14:textId="77777777" w:rsidTr="00041708">
        <w:trPr>
          <w:trHeight w:val="334"/>
        </w:trPr>
        <w:tc>
          <w:tcPr>
            <w:tcW w:w="3321" w:type="dxa"/>
          </w:tcPr>
          <w:p w14:paraId="4EE5E27D" w14:textId="77777777" w:rsidR="003A4A87" w:rsidRPr="00E2614F" w:rsidRDefault="003A4A87" w:rsidP="003A4A87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2" w:type="dxa"/>
          </w:tcPr>
          <w:p w14:paraId="642EC56D" w14:textId="77777777" w:rsidR="003A4A87" w:rsidRPr="00E2614F" w:rsidRDefault="003A4A87" w:rsidP="0084622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158D5A4" w14:textId="77777777" w:rsidR="003A4A87" w:rsidRPr="00E2614F" w:rsidRDefault="003A4A87" w:rsidP="00D308A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7808D5C2" w14:textId="77777777" w:rsidR="003A4A87" w:rsidRPr="00E2614F" w:rsidRDefault="003A4A87" w:rsidP="00755E3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5FD63F3" w14:textId="77777777" w:rsidR="003A4A87" w:rsidRPr="00E2614F" w:rsidRDefault="003A4A87" w:rsidP="00D308A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70233F8A" w14:textId="77777777" w:rsidR="003A4A87" w:rsidRPr="0084622D" w:rsidRDefault="003A4A87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9FEFB9A" w14:textId="77777777" w:rsidR="003A4A87" w:rsidRPr="00E2614F" w:rsidRDefault="003A4A87" w:rsidP="00D308A4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4F0071D" w14:textId="06A3EE70" w:rsidR="003A4A87" w:rsidRPr="00E2614F" w:rsidRDefault="003A4A87" w:rsidP="00D308A4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674DD952" w14:textId="77777777" w:rsidR="003A4A87" w:rsidRPr="00E2614F" w:rsidRDefault="003A4A87" w:rsidP="00D308A4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30970D4F" w14:textId="77777777" w:rsidR="003A4A87" w:rsidRPr="00E2614F" w:rsidRDefault="003A4A87" w:rsidP="002F66A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41708" w:rsidRPr="00E2614F" w14:paraId="64A30763" w14:textId="77777777" w:rsidTr="00041708">
        <w:trPr>
          <w:trHeight w:val="334"/>
        </w:trPr>
        <w:tc>
          <w:tcPr>
            <w:tcW w:w="3321" w:type="dxa"/>
          </w:tcPr>
          <w:p w14:paraId="0FD43D97" w14:textId="6D5648C9" w:rsidR="00291EF1" w:rsidRPr="00E2614F" w:rsidRDefault="00291EF1" w:rsidP="00291EF1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82" w:type="dxa"/>
          </w:tcPr>
          <w:p w14:paraId="5C4B7217" w14:textId="663039E0" w:rsidR="00291EF1" w:rsidRPr="00E2614F" w:rsidRDefault="00291EF1" w:rsidP="00F043CA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(163,126)</w:t>
            </w:r>
          </w:p>
        </w:tc>
        <w:tc>
          <w:tcPr>
            <w:tcW w:w="270" w:type="dxa"/>
          </w:tcPr>
          <w:p w14:paraId="5564CAF3" w14:textId="77777777" w:rsidR="00291EF1" w:rsidRPr="00E2614F" w:rsidRDefault="00291EF1" w:rsidP="00D308A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16CAAA04" w14:textId="3E8E8F94" w:rsidR="00291EF1" w:rsidRPr="00E2614F" w:rsidRDefault="00291EF1" w:rsidP="00DB64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7,768</w:t>
            </w:r>
          </w:p>
        </w:tc>
        <w:tc>
          <w:tcPr>
            <w:tcW w:w="270" w:type="dxa"/>
            <w:gridSpan w:val="2"/>
          </w:tcPr>
          <w:p w14:paraId="77E917D8" w14:textId="77777777" w:rsidR="00291EF1" w:rsidRPr="00E2614F" w:rsidRDefault="00291EF1" w:rsidP="00D308A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4444A2BE" w14:textId="3A6886F6" w:rsidR="00291EF1" w:rsidRPr="0084622D" w:rsidRDefault="00291EF1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82434CF" w14:textId="77777777" w:rsidR="00291EF1" w:rsidRPr="00E2614F" w:rsidRDefault="00291EF1" w:rsidP="00D308A4">
            <w:pPr>
              <w:pStyle w:val="acctfourfigures"/>
              <w:tabs>
                <w:tab w:val="clear" w:pos="765"/>
                <w:tab w:val="decimal" w:pos="0"/>
                <w:tab w:val="left" w:pos="507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400A9E40" w14:textId="5D89FCB8" w:rsidR="00291EF1" w:rsidRPr="0084622D" w:rsidRDefault="00291EF1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7265C7CD" w14:textId="77777777" w:rsidR="00291EF1" w:rsidRPr="00E2614F" w:rsidRDefault="00291EF1" w:rsidP="00D308A4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45AEF969" w14:textId="4EF04FD9" w:rsidR="00291EF1" w:rsidRPr="002F66AA" w:rsidRDefault="00291EF1" w:rsidP="002F66AA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66AA">
              <w:rPr>
                <w:rFonts w:ascii="Angsana New" w:hAnsi="Angsana New"/>
                <w:sz w:val="24"/>
                <w:szCs w:val="24"/>
              </w:rPr>
              <w:t>(155,358)</w:t>
            </w:r>
          </w:p>
        </w:tc>
      </w:tr>
      <w:tr w:rsidR="00041708" w:rsidRPr="00E2614F" w14:paraId="5A84678E" w14:textId="77777777" w:rsidTr="00041708">
        <w:trPr>
          <w:trHeight w:val="334"/>
        </w:trPr>
        <w:tc>
          <w:tcPr>
            <w:tcW w:w="3321" w:type="dxa"/>
          </w:tcPr>
          <w:p w14:paraId="7A9C990A" w14:textId="41D813C8" w:rsidR="00291EF1" w:rsidRPr="00E2614F" w:rsidRDefault="00291EF1" w:rsidP="00291EF1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82" w:type="dxa"/>
          </w:tcPr>
          <w:p w14:paraId="64A800C1" w14:textId="0BDECD70" w:rsidR="00291EF1" w:rsidRPr="00E2614F" w:rsidRDefault="00291EF1" w:rsidP="00F043CA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(842)</w:t>
            </w:r>
          </w:p>
        </w:tc>
        <w:tc>
          <w:tcPr>
            <w:tcW w:w="270" w:type="dxa"/>
          </w:tcPr>
          <w:p w14:paraId="1C31CA27" w14:textId="77777777" w:rsidR="00291EF1" w:rsidRPr="00E2614F" w:rsidRDefault="00291EF1" w:rsidP="00D308A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3D24EC12" w14:textId="16B5A6BA" w:rsidR="00291EF1" w:rsidRPr="00E2614F" w:rsidRDefault="00291EF1" w:rsidP="00DB64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483</w:t>
            </w:r>
          </w:p>
        </w:tc>
        <w:tc>
          <w:tcPr>
            <w:tcW w:w="270" w:type="dxa"/>
            <w:gridSpan w:val="2"/>
          </w:tcPr>
          <w:p w14:paraId="4C814754" w14:textId="77777777" w:rsidR="00291EF1" w:rsidRPr="00E2614F" w:rsidRDefault="00291EF1" w:rsidP="00D308A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169A44B9" w14:textId="4A804760" w:rsidR="00291EF1" w:rsidRPr="0084622D" w:rsidRDefault="00291EF1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74B3391" w14:textId="77777777" w:rsidR="00291EF1" w:rsidRPr="00E2614F" w:rsidRDefault="00291EF1" w:rsidP="00D308A4">
            <w:pPr>
              <w:pStyle w:val="acctfourfigures"/>
              <w:tabs>
                <w:tab w:val="clear" w:pos="765"/>
                <w:tab w:val="decimal" w:pos="0"/>
                <w:tab w:val="left" w:pos="507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B060AA8" w14:textId="29239FA8" w:rsidR="00291EF1" w:rsidRPr="0084622D" w:rsidRDefault="00291EF1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11D3A5BA" w14:textId="77777777" w:rsidR="00291EF1" w:rsidRPr="00E2614F" w:rsidRDefault="00291EF1" w:rsidP="00D308A4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7F898A1D" w14:textId="5565D6E4" w:rsidR="00291EF1" w:rsidRPr="002F66AA" w:rsidRDefault="00291EF1" w:rsidP="002F66AA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66AA">
              <w:rPr>
                <w:rFonts w:ascii="Angsana New" w:hAnsi="Angsana New"/>
                <w:sz w:val="24"/>
                <w:szCs w:val="24"/>
              </w:rPr>
              <w:t>(359)</w:t>
            </w:r>
          </w:p>
        </w:tc>
      </w:tr>
      <w:tr w:rsidR="00041708" w:rsidRPr="00E2614F" w14:paraId="1286ED71" w14:textId="77777777" w:rsidTr="00041708">
        <w:trPr>
          <w:trHeight w:val="334"/>
        </w:trPr>
        <w:tc>
          <w:tcPr>
            <w:tcW w:w="3321" w:type="dxa"/>
          </w:tcPr>
          <w:p w14:paraId="7AF5CA1B" w14:textId="01351CD7" w:rsidR="00291EF1" w:rsidRPr="00E2614F" w:rsidRDefault="00291EF1" w:rsidP="00291EF1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425756B5" w14:textId="5F4103B3" w:rsidR="00291EF1" w:rsidRPr="00E2614F" w:rsidRDefault="00291EF1" w:rsidP="00F043CA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(23,409)</w:t>
            </w:r>
          </w:p>
        </w:tc>
        <w:tc>
          <w:tcPr>
            <w:tcW w:w="270" w:type="dxa"/>
          </w:tcPr>
          <w:p w14:paraId="2BA642FC" w14:textId="77777777" w:rsidR="00291EF1" w:rsidRPr="00E2614F" w:rsidRDefault="00291EF1" w:rsidP="00D308A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2464803C" w14:textId="6655BFCC" w:rsidR="00291EF1" w:rsidRPr="00E2614F" w:rsidRDefault="00291EF1" w:rsidP="00DB64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2,534</w:t>
            </w:r>
          </w:p>
        </w:tc>
        <w:tc>
          <w:tcPr>
            <w:tcW w:w="270" w:type="dxa"/>
            <w:gridSpan w:val="2"/>
          </w:tcPr>
          <w:p w14:paraId="3E984A99" w14:textId="77777777" w:rsidR="00291EF1" w:rsidRPr="00E2614F" w:rsidRDefault="00291EF1" w:rsidP="00D308A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0895BF34" w14:textId="1531C650" w:rsidR="00291EF1" w:rsidRPr="0084622D" w:rsidRDefault="00291EF1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DC7D012" w14:textId="77777777" w:rsidR="00291EF1" w:rsidRPr="00E2614F" w:rsidRDefault="00291EF1" w:rsidP="00D308A4">
            <w:pPr>
              <w:pStyle w:val="acctfourfigures"/>
              <w:tabs>
                <w:tab w:val="clear" w:pos="765"/>
                <w:tab w:val="decimal" w:pos="0"/>
                <w:tab w:val="left" w:pos="507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372B063" w14:textId="3C536799" w:rsidR="00291EF1" w:rsidRPr="0084622D" w:rsidRDefault="00291EF1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11E5B9E2" w14:textId="77777777" w:rsidR="00291EF1" w:rsidRPr="00E2614F" w:rsidRDefault="00291EF1" w:rsidP="00D308A4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3518C694" w14:textId="10F381FC" w:rsidR="00291EF1" w:rsidRPr="002F66AA" w:rsidRDefault="00291EF1" w:rsidP="002F66AA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66AA">
              <w:rPr>
                <w:rFonts w:ascii="Angsana New" w:hAnsi="Angsana New"/>
                <w:sz w:val="24"/>
                <w:szCs w:val="24"/>
              </w:rPr>
              <w:t>(20,875)</w:t>
            </w:r>
          </w:p>
        </w:tc>
      </w:tr>
      <w:tr w:rsidR="00041708" w:rsidRPr="00E2614F" w14:paraId="608E891F" w14:textId="77777777" w:rsidTr="00041708">
        <w:trPr>
          <w:trHeight w:val="334"/>
        </w:trPr>
        <w:tc>
          <w:tcPr>
            <w:tcW w:w="3321" w:type="dxa"/>
          </w:tcPr>
          <w:p w14:paraId="2765D3E6" w14:textId="77777777" w:rsidR="00291EF1" w:rsidRPr="00E2614F" w:rsidRDefault="00291EF1" w:rsidP="00291EF1">
            <w:pPr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ผลต่างจากการรับรู้รายได้ทางบัญชี</w:t>
            </w:r>
          </w:p>
          <w:p w14:paraId="0F3081A8" w14:textId="6A143457" w:rsidR="00291EF1" w:rsidRPr="00E2614F" w:rsidRDefault="00291EF1" w:rsidP="00291EF1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E2614F">
              <w:rPr>
                <w:rFonts w:ascii="Angsana New" w:hAnsi="Angsana New"/>
                <w:sz w:val="24"/>
                <w:szCs w:val="24"/>
                <w:cs/>
              </w:rPr>
              <w:t>และภาษี</w:t>
            </w:r>
          </w:p>
        </w:tc>
        <w:tc>
          <w:tcPr>
            <w:tcW w:w="1082" w:type="dxa"/>
          </w:tcPr>
          <w:p w14:paraId="51CA35B3" w14:textId="77777777" w:rsidR="00291EF1" w:rsidRPr="00E2614F" w:rsidRDefault="00291EF1" w:rsidP="00F043CA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455004E" w14:textId="557AF954" w:rsidR="00291EF1" w:rsidRPr="00E2614F" w:rsidRDefault="00291EF1" w:rsidP="00F043CA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(24,479)</w:t>
            </w:r>
          </w:p>
        </w:tc>
        <w:tc>
          <w:tcPr>
            <w:tcW w:w="270" w:type="dxa"/>
          </w:tcPr>
          <w:p w14:paraId="1BF965B0" w14:textId="77777777" w:rsidR="00291EF1" w:rsidRPr="00E2614F" w:rsidRDefault="00291EF1" w:rsidP="00291EF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6BAD7F73" w14:textId="77777777" w:rsidR="00291EF1" w:rsidRPr="00E2614F" w:rsidRDefault="00291EF1" w:rsidP="00DB64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864D274" w14:textId="79FF3FF5" w:rsidR="00291EF1" w:rsidRPr="00E2614F" w:rsidRDefault="00291EF1" w:rsidP="00DB64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907</w:t>
            </w:r>
          </w:p>
        </w:tc>
        <w:tc>
          <w:tcPr>
            <w:tcW w:w="270" w:type="dxa"/>
            <w:gridSpan w:val="2"/>
          </w:tcPr>
          <w:p w14:paraId="0EEA83BC" w14:textId="77777777" w:rsidR="00291EF1" w:rsidRPr="00E2614F" w:rsidRDefault="00291EF1" w:rsidP="00291EF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16DE1029" w14:textId="77777777" w:rsidR="00291EF1" w:rsidRPr="0084622D" w:rsidRDefault="00291EF1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74CD68A" w14:textId="601EC451" w:rsidR="00291EF1" w:rsidRPr="0084622D" w:rsidRDefault="00291EF1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A50E9A2" w14:textId="77777777" w:rsidR="00291EF1" w:rsidRPr="00E2614F" w:rsidRDefault="00291EF1" w:rsidP="00291EF1">
            <w:pPr>
              <w:pStyle w:val="acctfourfigures"/>
              <w:tabs>
                <w:tab w:val="clear" w:pos="765"/>
                <w:tab w:val="decimal" w:pos="0"/>
                <w:tab w:val="left" w:pos="507"/>
                <w:tab w:val="left" w:pos="61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16AE2BAF" w14:textId="77777777" w:rsidR="00291EF1" w:rsidRPr="0084622D" w:rsidRDefault="00291EF1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1E6A53B" w14:textId="32CE9917" w:rsidR="00291EF1" w:rsidRPr="0084622D" w:rsidRDefault="00291EF1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22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285D8B6C" w14:textId="77777777" w:rsidR="00291EF1" w:rsidRPr="00E2614F" w:rsidRDefault="00291EF1" w:rsidP="00291EF1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69F5150E" w14:textId="77777777" w:rsidR="00291EF1" w:rsidRPr="002F66AA" w:rsidRDefault="00291EF1" w:rsidP="002F66AA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67C7B2F" w14:textId="7A35A322" w:rsidR="00291EF1" w:rsidRPr="002F66AA" w:rsidRDefault="00291EF1" w:rsidP="002F66AA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66AA">
              <w:rPr>
                <w:rFonts w:ascii="Angsana New" w:hAnsi="Angsana New"/>
                <w:sz w:val="24"/>
                <w:szCs w:val="24"/>
              </w:rPr>
              <w:t>(23,572)</w:t>
            </w:r>
          </w:p>
        </w:tc>
      </w:tr>
      <w:tr w:rsidR="00041708" w:rsidRPr="00F043CA" w14:paraId="14EF0F12" w14:textId="77777777" w:rsidTr="00041708">
        <w:trPr>
          <w:trHeight w:val="334"/>
        </w:trPr>
        <w:tc>
          <w:tcPr>
            <w:tcW w:w="3321" w:type="dxa"/>
          </w:tcPr>
          <w:p w14:paraId="17C9AE47" w14:textId="77777777" w:rsidR="00291EF1" w:rsidRPr="00F043CA" w:rsidRDefault="00291EF1" w:rsidP="00291EF1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043C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F2F8D45" w14:textId="4700E7B6" w:rsidR="00291EF1" w:rsidRPr="00F043CA" w:rsidRDefault="00291EF1" w:rsidP="00F043CA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043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(211,856)</w:t>
            </w:r>
          </w:p>
        </w:tc>
        <w:tc>
          <w:tcPr>
            <w:tcW w:w="270" w:type="dxa"/>
          </w:tcPr>
          <w:p w14:paraId="4E4B61BD" w14:textId="77777777" w:rsidR="00291EF1" w:rsidRPr="00F043CA" w:rsidRDefault="00291EF1" w:rsidP="00D308A4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F1690D" w14:textId="32B012E2" w:rsidR="00291EF1" w:rsidRPr="00F043CA" w:rsidRDefault="00291EF1" w:rsidP="00DB64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043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11,692</w:t>
            </w:r>
          </w:p>
        </w:tc>
        <w:tc>
          <w:tcPr>
            <w:tcW w:w="270" w:type="dxa"/>
            <w:gridSpan w:val="2"/>
          </w:tcPr>
          <w:p w14:paraId="1457E5F3" w14:textId="77777777" w:rsidR="00291EF1" w:rsidRPr="00F043CA" w:rsidRDefault="00291EF1" w:rsidP="00D308A4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0D0687" w14:textId="1D637FB2" w:rsidR="00291EF1" w:rsidRPr="00F043CA" w:rsidRDefault="00291EF1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043C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3131576" w14:textId="77777777" w:rsidR="00291EF1" w:rsidRPr="00F043CA" w:rsidRDefault="00291EF1" w:rsidP="00D308A4">
            <w:pPr>
              <w:pStyle w:val="acctfourfigures"/>
              <w:tabs>
                <w:tab w:val="clear" w:pos="765"/>
                <w:tab w:val="decimal" w:pos="252"/>
                <w:tab w:val="left" w:pos="613"/>
                <w:tab w:val="decimal" w:pos="1062"/>
              </w:tabs>
              <w:spacing w:line="240" w:lineRule="atLeast"/>
              <w:ind w:right="7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B1D6709" w14:textId="1DC61C9C" w:rsidR="00291EF1" w:rsidRPr="00F043CA" w:rsidRDefault="00291EF1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043C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020669E3" w14:textId="77777777" w:rsidR="00291EF1" w:rsidRPr="00F043CA" w:rsidRDefault="00291EF1" w:rsidP="00D308A4">
            <w:pPr>
              <w:pStyle w:val="acctfourfigures"/>
              <w:tabs>
                <w:tab w:val="clear" w:pos="765"/>
                <w:tab w:val="decimal" w:pos="633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4B18E3FC" w14:textId="5A54F85A" w:rsidR="00291EF1" w:rsidRPr="00F043CA" w:rsidRDefault="00291EF1" w:rsidP="002F66AA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043CA">
              <w:rPr>
                <w:rFonts w:ascii="Angsana New" w:hAnsi="Angsana New"/>
                <w:b/>
                <w:bCs/>
                <w:sz w:val="24"/>
                <w:szCs w:val="24"/>
              </w:rPr>
              <w:t>(200,164)</w:t>
            </w:r>
          </w:p>
        </w:tc>
      </w:tr>
      <w:tr w:rsidR="00041708" w:rsidRPr="00E2614F" w14:paraId="55E8EF32" w14:textId="77777777" w:rsidTr="00041708">
        <w:trPr>
          <w:trHeight w:val="217"/>
        </w:trPr>
        <w:tc>
          <w:tcPr>
            <w:tcW w:w="3321" w:type="dxa"/>
          </w:tcPr>
          <w:p w14:paraId="3221EBD3" w14:textId="77777777" w:rsidR="00291EF1" w:rsidRPr="00E2614F" w:rsidRDefault="00291EF1" w:rsidP="00291EF1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A60BFAA" w14:textId="77777777" w:rsidR="00291EF1" w:rsidRPr="00E2614F" w:rsidRDefault="00291EF1" w:rsidP="00F043CA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CA5B792" w14:textId="77777777" w:rsidR="00291EF1" w:rsidRPr="00E2614F" w:rsidRDefault="00291EF1" w:rsidP="00D308A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</w:tcPr>
          <w:p w14:paraId="0C803B93" w14:textId="77777777" w:rsidR="00291EF1" w:rsidRPr="00755E36" w:rsidRDefault="00291EF1" w:rsidP="00DB64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E7A4095" w14:textId="77777777" w:rsidR="00291EF1" w:rsidRPr="00E2614F" w:rsidRDefault="00291EF1" w:rsidP="00D308A4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3F68230C" w14:textId="77777777" w:rsidR="00291EF1" w:rsidRPr="0084622D" w:rsidRDefault="00291EF1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8959A4D" w14:textId="77777777" w:rsidR="00291EF1" w:rsidRPr="00E2614F" w:rsidRDefault="00291EF1" w:rsidP="00D308A4">
            <w:pPr>
              <w:pStyle w:val="acctfourfigures"/>
              <w:tabs>
                <w:tab w:val="clear" w:pos="765"/>
                <w:tab w:val="decimal" w:pos="252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30C673A" w14:textId="1E2B2776" w:rsidR="00291EF1" w:rsidRPr="0084622D" w:rsidRDefault="00291EF1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2" w:type="dxa"/>
            <w:gridSpan w:val="2"/>
          </w:tcPr>
          <w:p w14:paraId="2DE0E068" w14:textId="77777777" w:rsidR="00291EF1" w:rsidRPr="00E2614F" w:rsidRDefault="00291EF1" w:rsidP="00D308A4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270DC26F" w14:textId="77777777" w:rsidR="00291EF1" w:rsidRPr="002F66AA" w:rsidRDefault="00291EF1" w:rsidP="002F66AA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1708" w:rsidRPr="00F043CA" w14:paraId="797F0ED7" w14:textId="77777777" w:rsidTr="00041708">
        <w:trPr>
          <w:trHeight w:val="334"/>
        </w:trPr>
        <w:tc>
          <w:tcPr>
            <w:tcW w:w="3321" w:type="dxa"/>
          </w:tcPr>
          <w:p w14:paraId="642D26F4" w14:textId="77777777" w:rsidR="00291EF1" w:rsidRPr="00F043CA" w:rsidRDefault="00291EF1" w:rsidP="00291EF1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043C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333C5E05" w14:textId="7E950077" w:rsidR="00291EF1" w:rsidRPr="00F043CA" w:rsidRDefault="00291EF1" w:rsidP="00F043CA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043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(39,430)</w:t>
            </w:r>
          </w:p>
        </w:tc>
        <w:tc>
          <w:tcPr>
            <w:tcW w:w="270" w:type="dxa"/>
          </w:tcPr>
          <w:p w14:paraId="2DEFB791" w14:textId="77777777" w:rsidR="00291EF1" w:rsidRPr="00F043CA" w:rsidRDefault="00291EF1" w:rsidP="00D308A4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</w:tcPr>
          <w:p w14:paraId="6061EFAB" w14:textId="6D6D2F2D" w:rsidR="00291EF1" w:rsidRPr="00F043CA" w:rsidRDefault="00291EF1" w:rsidP="00DB64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043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12,095</w:t>
            </w:r>
          </w:p>
        </w:tc>
        <w:tc>
          <w:tcPr>
            <w:tcW w:w="270" w:type="dxa"/>
            <w:gridSpan w:val="2"/>
          </w:tcPr>
          <w:p w14:paraId="28346397" w14:textId="77777777" w:rsidR="00291EF1" w:rsidRPr="00F043CA" w:rsidRDefault="00291EF1" w:rsidP="00D308A4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65F5648E" w14:textId="7212380A" w:rsidR="00291EF1" w:rsidRPr="00F043CA" w:rsidRDefault="00291EF1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043C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ED80E21" w14:textId="77777777" w:rsidR="00291EF1" w:rsidRPr="00F043CA" w:rsidRDefault="00291EF1" w:rsidP="00D308A4">
            <w:pPr>
              <w:pStyle w:val="acctfourfigures"/>
              <w:tabs>
                <w:tab w:val="clear" w:pos="765"/>
                <w:tab w:val="decimal" w:pos="252"/>
                <w:tab w:val="decimal" w:pos="1062"/>
              </w:tabs>
              <w:spacing w:line="240" w:lineRule="atLeast"/>
              <w:ind w:right="7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CDD63FB" w14:textId="612AA77C" w:rsidR="00291EF1" w:rsidRPr="00F043CA" w:rsidRDefault="00291EF1" w:rsidP="008462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043C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54518300" w14:textId="77777777" w:rsidR="00291EF1" w:rsidRPr="00F043CA" w:rsidRDefault="00291EF1" w:rsidP="00D308A4">
            <w:pPr>
              <w:pStyle w:val="acctfourfigures"/>
              <w:tabs>
                <w:tab w:val="clear" w:pos="765"/>
                <w:tab w:val="decimal" w:pos="633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561B89B7" w14:textId="0519D893" w:rsidR="00291EF1" w:rsidRPr="00F043CA" w:rsidRDefault="00291EF1" w:rsidP="002F66AA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043CA">
              <w:rPr>
                <w:rFonts w:ascii="Angsana New" w:hAnsi="Angsana New"/>
                <w:b/>
                <w:bCs/>
                <w:sz w:val="24"/>
                <w:szCs w:val="24"/>
              </w:rPr>
              <w:t>(27,335)</w:t>
            </w:r>
          </w:p>
        </w:tc>
      </w:tr>
    </w:tbl>
    <w:p w14:paraId="48B67243" w14:textId="77777777" w:rsidR="00265559" w:rsidRPr="008B20CC" w:rsidRDefault="00265559" w:rsidP="00F07C47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Cs/>
          <w:sz w:val="14"/>
          <w:szCs w:val="14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40"/>
        <w:gridCol w:w="261"/>
        <w:gridCol w:w="1269"/>
        <w:gridCol w:w="270"/>
        <w:gridCol w:w="1350"/>
        <w:gridCol w:w="270"/>
        <w:gridCol w:w="1440"/>
      </w:tblGrid>
      <w:tr w:rsidR="00DC643B" w:rsidRPr="006B07E9" w14:paraId="27947B4C" w14:textId="77777777" w:rsidTr="00503BB8">
        <w:trPr>
          <w:tblHeader/>
        </w:trPr>
        <w:tc>
          <w:tcPr>
            <w:tcW w:w="3330" w:type="dxa"/>
          </w:tcPr>
          <w:p w14:paraId="4047EADB" w14:textId="77777777" w:rsidR="00D05EC3" w:rsidRDefault="00D05EC3" w:rsidP="003C6954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  <w:p w14:paraId="66EB3456" w14:textId="373548F2" w:rsidR="00DC643B" w:rsidRPr="006B07E9" w:rsidRDefault="00D05EC3" w:rsidP="003C6954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ที่ยังไม่รับรู้</w:t>
            </w:r>
          </w:p>
        </w:tc>
        <w:tc>
          <w:tcPr>
            <w:tcW w:w="2970" w:type="dxa"/>
            <w:gridSpan w:val="3"/>
          </w:tcPr>
          <w:p w14:paraId="6843B3A9" w14:textId="77777777" w:rsidR="00DC643B" w:rsidRPr="006B07E9" w:rsidRDefault="00DC643B" w:rsidP="003C6954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50543B" w14:textId="77777777" w:rsidR="00DC643B" w:rsidRPr="006B07E9" w:rsidRDefault="00DC643B" w:rsidP="003C6954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0CBC1C40" w14:textId="77777777" w:rsidR="00DC643B" w:rsidRPr="006B07E9" w:rsidRDefault="00DC643B" w:rsidP="003C6954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643B" w:rsidRPr="006B07E9" w14:paraId="3C7B9426" w14:textId="77777777" w:rsidTr="00503BB8">
        <w:trPr>
          <w:tblHeader/>
        </w:trPr>
        <w:tc>
          <w:tcPr>
            <w:tcW w:w="3330" w:type="dxa"/>
          </w:tcPr>
          <w:p w14:paraId="064AE75B" w14:textId="3DF426DB" w:rsidR="00DC643B" w:rsidRPr="006B07E9" w:rsidRDefault="00DC643B" w:rsidP="003C6954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29A523F" w14:textId="7E9C6FF1" w:rsidR="00DC643B" w:rsidRPr="006B07E9" w:rsidRDefault="00C605FF" w:rsidP="003C695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291EF1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  <w:tc>
          <w:tcPr>
            <w:tcW w:w="261" w:type="dxa"/>
            <w:vAlign w:val="center"/>
          </w:tcPr>
          <w:p w14:paraId="7551F999" w14:textId="77777777" w:rsidR="00DC643B" w:rsidRPr="006B07E9" w:rsidRDefault="00DC643B" w:rsidP="003C695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64E1640F" w14:textId="7DF00F9D" w:rsidR="00DC643B" w:rsidRPr="006B07E9" w:rsidRDefault="00C605FF" w:rsidP="003C695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291EF1"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5C87F92" w14:textId="77777777" w:rsidR="00DC643B" w:rsidRPr="006B07E9" w:rsidRDefault="00DC643B" w:rsidP="003C695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7D2E1FF" w14:textId="2F80F8AB" w:rsidR="00DC643B" w:rsidRPr="006B07E9" w:rsidRDefault="00C605FF" w:rsidP="003C695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291EF1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center"/>
          </w:tcPr>
          <w:p w14:paraId="2034EB4D" w14:textId="77777777" w:rsidR="00DC643B" w:rsidRPr="006B07E9" w:rsidRDefault="00DC643B" w:rsidP="003C695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9339F86" w14:textId="34F3104A" w:rsidR="00DC643B" w:rsidRPr="006B07E9" w:rsidRDefault="00C605FF" w:rsidP="003C695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291EF1"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</w:tr>
      <w:tr w:rsidR="00DC643B" w:rsidRPr="006B07E9" w14:paraId="270BCBCA" w14:textId="77777777" w:rsidTr="00503BB8">
        <w:trPr>
          <w:tblHeader/>
        </w:trPr>
        <w:tc>
          <w:tcPr>
            <w:tcW w:w="3330" w:type="dxa"/>
          </w:tcPr>
          <w:p w14:paraId="6BEF3FAE" w14:textId="6244190D" w:rsidR="00DC643B" w:rsidRPr="006B07E9" w:rsidRDefault="00DC643B" w:rsidP="003C6954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300" w:type="dxa"/>
            <w:gridSpan w:val="7"/>
          </w:tcPr>
          <w:p w14:paraId="546AFA29" w14:textId="77777777" w:rsidR="00DC643B" w:rsidRPr="006B07E9" w:rsidRDefault="00DC643B" w:rsidP="003C6954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643B" w:rsidRPr="006B07E9" w14:paraId="653C2918" w14:textId="77777777" w:rsidTr="00503BB8">
        <w:tc>
          <w:tcPr>
            <w:tcW w:w="3330" w:type="dxa"/>
          </w:tcPr>
          <w:p w14:paraId="0A95D682" w14:textId="77777777" w:rsidR="00DC643B" w:rsidRPr="006B07E9" w:rsidRDefault="00DC643B" w:rsidP="003C6954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ยอดขาดทุนยกไป 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152EFB3" w14:textId="4A4038A7" w:rsidR="00DC643B" w:rsidRPr="006B07E9" w:rsidRDefault="00B44D6F" w:rsidP="00A034B5">
            <w:pPr>
              <w:pStyle w:val="acctfourfigures"/>
              <w:tabs>
                <w:tab w:val="clear" w:pos="765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129,931</w:t>
            </w:r>
          </w:p>
        </w:tc>
        <w:tc>
          <w:tcPr>
            <w:tcW w:w="261" w:type="dxa"/>
          </w:tcPr>
          <w:p w14:paraId="55C281E3" w14:textId="77777777" w:rsidR="00DC643B" w:rsidRPr="006B07E9" w:rsidRDefault="00DC643B" w:rsidP="003C695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21FDD5D5" w14:textId="5DB409D4" w:rsidR="00DC643B" w:rsidRPr="006B07E9" w:rsidRDefault="00291EF1" w:rsidP="00A034B5">
            <w:pPr>
              <w:pStyle w:val="acctfourfigures"/>
              <w:tabs>
                <w:tab w:val="clear" w:pos="765"/>
              </w:tabs>
              <w:spacing w:line="240" w:lineRule="atLeast"/>
              <w:ind w:left="-79" w:right="15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254</w:t>
            </w:r>
          </w:p>
        </w:tc>
        <w:tc>
          <w:tcPr>
            <w:tcW w:w="270" w:type="dxa"/>
          </w:tcPr>
          <w:p w14:paraId="2201033B" w14:textId="77777777" w:rsidR="00DC643B" w:rsidRPr="006B07E9" w:rsidRDefault="00DC643B" w:rsidP="003C695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BE5A06A" w14:textId="0EFCD05C" w:rsidR="00DC643B" w:rsidRPr="006B07E9" w:rsidRDefault="00106FD0" w:rsidP="00F0384F">
            <w:pPr>
              <w:pStyle w:val="acctfourfigures"/>
              <w:tabs>
                <w:tab w:val="clear" w:pos="765"/>
              </w:tabs>
              <w:spacing w:line="240" w:lineRule="atLeast"/>
              <w:ind w:left="-79" w:right="3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47BBE7" w14:textId="77777777" w:rsidR="00DC643B" w:rsidRPr="006B07E9" w:rsidRDefault="00DC643B" w:rsidP="003C695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2006C02" w14:textId="77777777" w:rsidR="00DC643B" w:rsidRPr="006B07E9" w:rsidRDefault="00DC643B" w:rsidP="00922952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4AC4418" w14:textId="77777777" w:rsidR="005B3517" w:rsidRPr="008B20CC" w:rsidRDefault="005B3517" w:rsidP="002B57D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14"/>
          <w:szCs w:val="14"/>
        </w:rPr>
      </w:pPr>
    </w:p>
    <w:p w14:paraId="2C57F965" w14:textId="22A9D951" w:rsidR="002B57DE" w:rsidRDefault="002B57DE" w:rsidP="002B57D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B07E9">
        <w:rPr>
          <w:rFonts w:ascii="Angsana New" w:hAnsi="Angsana New"/>
          <w:b/>
          <w:sz w:val="30"/>
          <w:szCs w:val="30"/>
          <w:cs/>
        </w:rPr>
        <w:t xml:space="preserve">ขาดทุนทางภาษีจะสิ้นอายุในปี </w:t>
      </w:r>
      <w:r w:rsidR="00C605FF" w:rsidRPr="00C605FF">
        <w:rPr>
          <w:rFonts w:ascii="Angsana New" w:hAnsi="Angsana New"/>
          <w:bCs/>
          <w:sz w:val="30"/>
          <w:szCs w:val="30"/>
        </w:rPr>
        <w:t>256</w:t>
      </w:r>
      <w:r w:rsidR="00981A22">
        <w:rPr>
          <w:rFonts w:ascii="Angsana New" w:hAnsi="Angsana New"/>
          <w:bCs/>
          <w:sz w:val="30"/>
          <w:szCs w:val="30"/>
        </w:rPr>
        <w:t>6</w:t>
      </w:r>
      <w:r w:rsidRPr="006B07E9">
        <w:rPr>
          <w:rFonts w:ascii="Angsana New" w:hAnsi="Angsana New"/>
          <w:b/>
          <w:sz w:val="30"/>
          <w:szCs w:val="30"/>
        </w:rPr>
        <w:t xml:space="preserve"> </w:t>
      </w:r>
      <w:r w:rsidRPr="006B07E9">
        <w:rPr>
          <w:rFonts w:ascii="Angsana New" w:hAnsi="Angsana New" w:hint="cs"/>
          <w:b/>
          <w:sz w:val="30"/>
          <w:szCs w:val="30"/>
          <w:cs/>
        </w:rPr>
        <w:t xml:space="preserve">ถึงปี </w:t>
      </w:r>
      <w:r w:rsidR="00C605FF" w:rsidRPr="00C605FF">
        <w:rPr>
          <w:rFonts w:ascii="Angsana New" w:hAnsi="Angsana New"/>
          <w:bCs/>
          <w:sz w:val="30"/>
          <w:szCs w:val="30"/>
        </w:rPr>
        <w:t>25</w:t>
      </w:r>
      <w:r w:rsidR="00981A22">
        <w:rPr>
          <w:rFonts w:ascii="Angsana New" w:hAnsi="Angsana New"/>
          <w:bCs/>
          <w:sz w:val="30"/>
          <w:szCs w:val="30"/>
        </w:rPr>
        <w:t>70</w:t>
      </w:r>
      <w:r w:rsidRPr="006B07E9">
        <w:rPr>
          <w:rFonts w:ascii="Angsana New" w:hAnsi="Angsana New"/>
          <w:b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6F291E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6B07E9">
        <w:rPr>
          <w:rFonts w:ascii="Angsana New" w:hAnsi="Angsana New"/>
          <w:b/>
          <w:sz w:val="30"/>
          <w:szCs w:val="30"/>
          <w:cs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="006F291E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6B07E9">
        <w:rPr>
          <w:rFonts w:ascii="Angsana New" w:hAnsi="Angsana New"/>
          <w:b/>
          <w:sz w:val="30"/>
          <w:szCs w:val="30"/>
          <w:cs/>
        </w:rPr>
        <w:t>จะมีกำไรทางภาษีเพียงพอที่จะใช้ประโยชน์ทางภาษีดังกล่าว</w:t>
      </w:r>
    </w:p>
    <w:p w14:paraId="6902CED1" w14:textId="77777777" w:rsidR="00065428" w:rsidRPr="008B20CC" w:rsidRDefault="00065428" w:rsidP="002B57D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14"/>
          <w:szCs w:val="14"/>
        </w:rPr>
      </w:pPr>
    </w:p>
    <w:p w14:paraId="63AF15F3" w14:textId="15FB3FAC" w:rsidR="00071FC6" w:rsidRPr="006B07E9" w:rsidRDefault="00071FC6" w:rsidP="00B9014B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กำไรต่อหุ้น</w:t>
      </w:r>
    </w:p>
    <w:p w14:paraId="4EEA0184" w14:textId="77777777" w:rsidR="0033188C" w:rsidRPr="008B20CC" w:rsidRDefault="0033188C" w:rsidP="0033188C">
      <w:pPr>
        <w:tabs>
          <w:tab w:val="left" w:pos="450"/>
        </w:tabs>
        <w:spacing w:line="240" w:lineRule="auto"/>
        <w:jc w:val="thaiDistribute"/>
        <w:rPr>
          <w:rFonts w:ascii="Angsana New" w:hAnsi="Angsana New"/>
          <w:bCs/>
          <w:sz w:val="14"/>
          <w:szCs w:val="14"/>
          <w:cs/>
        </w:rPr>
      </w:pPr>
    </w:p>
    <w:p w14:paraId="02490790" w14:textId="693896B0" w:rsidR="00AB0EB0" w:rsidRPr="006B07E9" w:rsidRDefault="0033188C" w:rsidP="0033188C">
      <w:pPr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6B07E9">
        <w:rPr>
          <w:rFonts w:ascii="Angsana New" w:hAnsi="Angsana New"/>
          <w:spacing w:val="6"/>
          <w:sz w:val="30"/>
          <w:szCs w:val="30"/>
          <w:cs/>
        </w:rPr>
        <w:t xml:space="preserve">กำไรต่อหุ้นขั้นพื้นฐานสำหรับปีสิ้นสุดวันที่ </w:t>
      </w:r>
      <w:r w:rsidR="00C605FF" w:rsidRPr="00C605FF">
        <w:rPr>
          <w:rFonts w:ascii="Angsana New" w:hAnsi="Angsana New"/>
          <w:spacing w:val="6"/>
          <w:sz w:val="30"/>
          <w:szCs w:val="30"/>
        </w:rPr>
        <w:t>31</w:t>
      </w:r>
      <w:r w:rsidR="001D1116" w:rsidRPr="006B07E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pacing w:val="6"/>
          <w:sz w:val="30"/>
          <w:szCs w:val="30"/>
          <w:cs/>
        </w:rPr>
        <w:t>ธันวาคม คำนวณจากกำไรสำหรับปีที่เป็นส่วนของ</w:t>
      </w:r>
      <w:r w:rsidRPr="006B07E9">
        <w:rPr>
          <w:rFonts w:ascii="Angsana New" w:hAnsi="Angsana New"/>
          <w:sz w:val="30"/>
          <w:szCs w:val="30"/>
          <w:cs/>
        </w:rPr>
        <w:t>ผู้ถือหุ้นสามัญบริษัทใหญ่ และจำนวนหุ้นสามัญที่ออกจำหน่ายแล้วระหว่างปี โดยแสดงการคำนวณดังนี้</w:t>
      </w:r>
    </w:p>
    <w:p w14:paraId="46B3D449" w14:textId="7DC98C95" w:rsidR="00065428" w:rsidRPr="008B20CC" w:rsidRDefault="00065428">
      <w:pPr>
        <w:rPr>
          <w:rFonts w:ascii="Angsana New" w:hAnsi="Angsana New"/>
          <w:sz w:val="14"/>
          <w:szCs w:val="1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263"/>
        <w:gridCol w:w="997"/>
        <w:gridCol w:w="263"/>
        <w:gridCol w:w="997"/>
        <w:gridCol w:w="263"/>
        <w:gridCol w:w="997"/>
      </w:tblGrid>
      <w:tr w:rsidR="0058282A" w:rsidRPr="00511F39" w14:paraId="522F2D18" w14:textId="77777777" w:rsidTr="00694420">
        <w:trPr>
          <w:tblHeader/>
        </w:trPr>
        <w:tc>
          <w:tcPr>
            <w:tcW w:w="4680" w:type="dxa"/>
          </w:tcPr>
          <w:p w14:paraId="4630D5A7" w14:textId="77777777" w:rsidR="0058282A" w:rsidRPr="00511F39" w:rsidRDefault="0058282A" w:rsidP="00694420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50" w:type="dxa"/>
            <w:gridSpan w:val="3"/>
          </w:tcPr>
          <w:p w14:paraId="5A814B19" w14:textId="77777777" w:rsidR="0058282A" w:rsidRPr="00511F39" w:rsidRDefault="0058282A" w:rsidP="00694420">
            <w:pPr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งบการเงินรวม</w:t>
            </w:r>
            <w:r w:rsidRPr="00511F39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263" w:type="dxa"/>
          </w:tcPr>
          <w:p w14:paraId="2D2AD959" w14:textId="77777777" w:rsidR="0058282A" w:rsidRPr="00511F39" w:rsidRDefault="0058282A" w:rsidP="00694420">
            <w:pPr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257" w:type="dxa"/>
            <w:gridSpan w:val="3"/>
          </w:tcPr>
          <w:p w14:paraId="5FE0E7F3" w14:textId="77777777" w:rsidR="0058282A" w:rsidRPr="00511F39" w:rsidRDefault="0058282A" w:rsidP="00694420">
            <w:pPr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  <w:r w:rsidRPr="00511F39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</w:p>
        </w:tc>
      </w:tr>
      <w:tr w:rsidR="0058282A" w:rsidRPr="00511F39" w14:paraId="0BE9F5AC" w14:textId="77777777" w:rsidTr="00694420">
        <w:trPr>
          <w:tblHeader/>
        </w:trPr>
        <w:tc>
          <w:tcPr>
            <w:tcW w:w="4680" w:type="dxa"/>
          </w:tcPr>
          <w:p w14:paraId="76E1C70F" w14:textId="06B7F0F2" w:rsidR="0058282A" w:rsidRPr="009B75D6" w:rsidRDefault="0058282A" w:rsidP="00981A22">
            <w:pPr>
              <w:ind w:left="66" w:right="-108" w:hanging="180"/>
              <w:jc w:val="thaiDistribute"/>
              <w:rPr>
                <w:rFonts w:ascii="Angsana New" w:hAnsi="Angsana New"/>
                <w:bCs/>
                <w:i/>
                <w:iCs/>
                <w:sz w:val="29"/>
                <w:szCs w:val="29"/>
                <w:cs/>
              </w:rPr>
            </w:pP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สำหรับ</w:t>
            </w:r>
            <w:r w:rsidR="005B3517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ปี</w:t>
            </w: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 xml:space="preserve">สิ้นสุดวันที่ </w:t>
            </w:r>
            <w:r w:rsidRPr="009B75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B35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9B75D6"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 xml:space="preserve"> </w:t>
            </w:r>
            <w:r w:rsidR="005B3517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4E9E8661" w14:textId="77777777" w:rsidR="0058282A" w:rsidRPr="00511F39" w:rsidRDefault="0058282A" w:rsidP="00694420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263" w:type="dxa"/>
            <w:vAlign w:val="center"/>
          </w:tcPr>
          <w:p w14:paraId="329621DD" w14:textId="77777777" w:rsidR="0058282A" w:rsidRPr="00511F39" w:rsidRDefault="0058282A" w:rsidP="00694420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449DE0F8" w14:textId="77777777" w:rsidR="0058282A" w:rsidRPr="00511F39" w:rsidRDefault="0058282A" w:rsidP="00694420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263" w:type="dxa"/>
          </w:tcPr>
          <w:p w14:paraId="77CC6115" w14:textId="77777777" w:rsidR="0058282A" w:rsidRPr="00511F39" w:rsidRDefault="0058282A" w:rsidP="00694420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76B55E68" w14:textId="77777777" w:rsidR="0058282A" w:rsidRPr="00511F39" w:rsidRDefault="0058282A" w:rsidP="00694420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263" w:type="dxa"/>
            <w:vAlign w:val="center"/>
          </w:tcPr>
          <w:p w14:paraId="26F3BEAF" w14:textId="77777777" w:rsidR="0058282A" w:rsidRPr="00511F39" w:rsidRDefault="0058282A" w:rsidP="00694420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6FE6FFA3" w14:textId="77777777" w:rsidR="0058282A" w:rsidRPr="00511F39" w:rsidRDefault="0058282A" w:rsidP="00694420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</w:tr>
      <w:tr w:rsidR="0058282A" w:rsidRPr="00511F39" w14:paraId="3DE52116" w14:textId="77777777" w:rsidTr="00694420">
        <w:trPr>
          <w:tblHeader/>
        </w:trPr>
        <w:tc>
          <w:tcPr>
            <w:tcW w:w="4680" w:type="dxa"/>
          </w:tcPr>
          <w:p w14:paraId="298278DD" w14:textId="77777777" w:rsidR="0058282A" w:rsidRPr="00511F39" w:rsidRDefault="0058282A" w:rsidP="00694420">
            <w:pPr>
              <w:ind w:right="-108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4770" w:type="dxa"/>
            <w:gridSpan w:val="7"/>
          </w:tcPr>
          <w:p w14:paraId="0D6384AA" w14:textId="77777777" w:rsidR="0058282A" w:rsidRPr="00511F39" w:rsidRDefault="0058282A" w:rsidP="00694420">
            <w:pPr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(</w:t>
            </w:r>
            <w:r w:rsidRPr="00511F39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บาท</w:t>
            </w:r>
            <w:r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 xml:space="preserve"> 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>/</w:t>
            </w:r>
            <w:r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 xml:space="preserve"> </w:t>
            </w:r>
            <w:r w:rsidRPr="00511F39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พันหุ้น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)</w:t>
            </w:r>
          </w:p>
        </w:tc>
      </w:tr>
      <w:tr w:rsidR="0058282A" w:rsidRPr="00511F39" w14:paraId="1BE4A2E7" w14:textId="77777777" w:rsidTr="000A3FA1">
        <w:tc>
          <w:tcPr>
            <w:tcW w:w="4680" w:type="dxa"/>
          </w:tcPr>
          <w:p w14:paraId="118B159B" w14:textId="0A42570E" w:rsidR="0058282A" w:rsidRPr="00326836" w:rsidRDefault="003F7C84" w:rsidP="00981A22">
            <w:pPr>
              <w:ind w:left="66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3F7C84">
              <w:rPr>
                <w:rFonts w:ascii="Angsana New" w:hAnsi="Angsana New"/>
                <w:sz w:val="29"/>
                <w:szCs w:val="29"/>
                <w:cs/>
              </w:rPr>
              <w:t>กำไรสำหรับปีที่เป็นส่วนของผู้ถือหุ้น</w:t>
            </w:r>
          </w:p>
        </w:tc>
        <w:tc>
          <w:tcPr>
            <w:tcW w:w="990" w:type="dxa"/>
            <w:vAlign w:val="bottom"/>
          </w:tcPr>
          <w:p w14:paraId="1FC89D66" w14:textId="77777777" w:rsidR="0058282A" w:rsidRPr="00511F39" w:rsidRDefault="0058282A" w:rsidP="006944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6E4B0D78" w14:textId="77777777" w:rsidR="0058282A" w:rsidRPr="00511F39" w:rsidRDefault="0058282A" w:rsidP="006944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050B65E" w14:textId="77777777" w:rsidR="0058282A" w:rsidRPr="00511F39" w:rsidRDefault="0058282A" w:rsidP="006944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43712511" w14:textId="77777777" w:rsidR="0058282A" w:rsidRPr="00511F39" w:rsidRDefault="0058282A" w:rsidP="006944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66A7CCBF" w14:textId="77777777" w:rsidR="0058282A" w:rsidRPr="00511F39" w:rsidRDefault="0058282A" w:rsidP="006944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4E66B7D8" w14:textId="77777777" w:rsidR="0058282A" w:rsidRPr="00511F39" w:rsidRDefault="0058282A" w:rsidP="00694420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5A7A7FE" w14:textId="77777777" w:rsidR="0058282A" w:rsidRPr="00511F39" w:rsidRDefault="0058282A" w:rsidP="006944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8282A" w:rsidRPr="00511F39" w14:paraId="7E3E534F" w14:textId="77777777" w:rsidTr="00544689">
        <w:tc>
          <w:tcPr>
            <w:tcW w:w="4680" w:type="dxa"/>
          </w:tcPr>
          <w:p w14:paraId="2D4A336A" w14:textId="775D5EDD" w:rsidR="0058282A" w:rsidRPr="00511F39" w:rsidRDefault="00A92E7E" w:rsidP="00A92E7E">
            <w:pPr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A92E7E">
              <w:rPr>
                <w:rFonts w:ascii="Angsana New" w:hAnsi="Angsana New"/>
                <w:sz w:val="29"/>
                <w:szCs w:val="29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2A32587" w14:textId="2372FF65" w:rsidR="0058282A" w:rsidRPr="00C65521" w:rsidRDefault="00B55355" w:rsidP="006944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B55355">
              <w:rPr>
                <w:rFonts w:ascii="Angsana New" w:hAnsi="Angsana New"/>
                <w:sz w:val="29"/>
                <w:szCs w:val="29"/>
                <w:lang w:val="en-US" w:bidi="th-TH"/>
              </w:rPr>
              <w:t>34</w:t>
            </w:r>
            <w:r w:rsidR="004D4146">
              <w:rPr>
                <w:rFonts w:ascii="Angsana New" w:hAnsi="Angsana New"/>
                <w:sz w:val="29"/>
                <w:szCs w:val="29"/>
                <w:lang w:val="en-US" w:bidi="th-TH"/>
              </w:rPr>
              <w:t>2</w:t>
            </w:r>
            <w:r w:rsidRPr="00B5535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4D4146">
              <w:rPr>
                <w:rFonts w:ascii="Angsana New" w:hAnsi="Angsana New"/>
                <w:sz w:val="29"/>
                <w:szCs w:val="29"/>
                <w:lang w:val="en-US" w:bidi="th-TH"/>
              </w:rPr>
              <w:t>693</w:t>
            </w:r>
          </w:p>
        </w:tc>
        <w:tc>
          <w:tcPr>
            <w:tcW w:w="263" w:type="dxa"/>
          </w:tcPr>
          <w:p w14:paraId="17E3727A" w14:textId="77777777" w:rsidR="0058282A" w:rsidRPr="00511F39" w:rsidRDefault="0058282A" w:rsidP="00694420">
            <w:pPr>
              <w:tabs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0BAB8246" w14:textId="38EC75F0" w:rsidR="00136CB2" w:rsidRPr="00C22980" w:rsidRDefault="00136CB2" w:rsidP="006944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68,227</w:t>
            </w:r>
          </w:p>
        </w:tc>
        <w:tc>
          <w:tcPr>
            <w:tcW w:w="263" w:type="dxa"/>
          </w:tcPr>
          <w:p w14:paraId="4DB163A3" w14:textId="77777777" w:rsidR="0058282A" w:rsidRPr="00511F39" w:rsidRDefault="0058282A" w:rsidP="00694420">
            <w:pPr>
              <w:tabs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29484480" w14:textId="23EC4083" w:rsidR="0058282A" w:rsidRPr="00511F39" w:rsidRDefault="000F1E8B" w:rsidP="006944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10</w:t>
            </w:r>
            <w:r w:rsidR="00C65521">
              <w:rPr>
                <w:rFonts w:ascii="Angsana New" w:hAnsi="Angsana New"/>
                <w:sz w:val="29"/>
                <w:szCs w:val="29"/>
                <w:lang w:bidi="th-TH"/>
              </w:rPr>
              <w:t>1,</w:t>
            </w:r>
            <w:r w:rsidR="00DB6438">
              <w:rPr>
                <w:rFonts w:ascii="Angsana New" w:hAnsi="Angsana New"/>
                <w:sz w:val="29"/>
                <w:szCs w:val="29"/>
                <w:lang w:bidi="th-TH"/>
              </w:rPr>
              <w:t>6</w:t>
            </w:r>
            <w:r w:rsidR="008A468D">
              <w:rPr>
                <w:rFonts w:ascii="Angsana New" w:hAnsi="Angsana New"/>
                <w:sz w:val="29"/>
                <w:szCs w:val="29"/>
                <w:lang w:bidi="th-TH"/>
              </w:rPr>
              <w:t>6</w:t>
            </w:r>
            <w:r>
              <w:rPr>
                <w:rFonts w:ascii="Angsana New" w:hAnsi="Angsana New"/>
                <w:sz w:val="29"/>
                <w:szCs w:val="29"/>
                <w:lang w:bidi="th-TH"/>
              </w:rPr>
              <w:t>0</w:t>
            </w:r>
          </w:p>
        </w:tc>
        <w:tc>
          <w:tcPr>
            <w:tcW w:w="263" w:type="dxa"/>
          </w:tcPr>
          <w:p w14:paraId="5478A5A3" w14:textId="77777777" w:rsidR="0058282A" w:rsidRPr="00511F39" w:rsidRDefault="0058282A" w:rsidP="00694420">
            <w:pPr>
              <w:tabs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33772E77" w14:textId="0879F335" w:rsidR="0058282A" w:rsidRPr="00511F39" w:rsidRDefault="00136CB2" w:rsidP="006944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13,708</w:t>
            </w:r>
          </w:p>
        </w:tc>
      </w:tr>
      <w:tr w:rsidR="0058282A" w:rsidRPr="00511F39" w14:paraId="388C7A2B" w14:textId="77777777" w:rsidTr="00544689">
        <w:tc>
          <w:tcPr>
            <w:tcW w:w="4680" w:type="dxa"/>
            <w:vAlign w:val="bottom"/>
          </w:tcPr>
          <w:p w14:paraId="3DCB9481" w14:textId="42B5DE32" w:rsidR="0058282A" w:rsidRPr="00511F39" w:rsidRDefault="00BB3D75" w:rsidP="00981A22">
            <w:pPr>
              <w:ind w:left="66" w:hanging="180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B3D75">
              <w:rPr>
                <w:rFonts w:ascii="Angsana New" w:hAnsi="Angsana New"/>
                <w:sz w:val="29"/>
                <w:szCs w:val="29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CE60A" w14:textId="4D6D338F" w:rsidR="0058282A" w:rsidRPr="00F30865" w:rsidRDefault="00C65521" w:rsidP="006944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1,200,000</w:t>
            </w:r>
          </w:p>
        </w:tc>
        <w:tc>
          <w:tcPr>
            <w:tcW w:w="263" w:type="dxa"/>
          </w:tcPr>
          <w:p w14:paraId="77E1EAEA" w14:textId="77777777" w:rsidR="0058282A" w:rsidRPr="00511F39" w:rsidRDefault="0058282A" w:rsidP="00694420">
            <w:pPr>
              <w:tabs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E18AE" w14:textId="77777777" w:rsidR="0058282A" w:rsidRPr="00511F39" w:rsidRDefault="0058282A" w:rsidP="006944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1F05A6DA" w14:textId="77777777" w:rsidR="0058282A" w:rsidRPr="00511F39" w:rsidRDefault="0058282A" w:rsidP="00694420">
            <w:pPr>
              <w:tabs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EB24B" w14:textId="462AC5AD" w:rsidR="0058282A" w:rsidRPr="00511F39" w:rsidRDefault="00C65521" w:rsidP="006944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186AAA76" w14:textId="77777777" w:rsidR="0058282A" w:rsidRPr="00511F39" w:rsidRDefault="0058282A" w:rsidP="00694420">
            <w:pPr>
              <w:tabs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A21B8" w14:textId="77777777" w:rsidR="0058282A" w:rsidRPr="00511F39" w:rsidRDefault="0058282A" w:rsidP="006944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</w:tr>
      <w:tr w:rsidR="0058282A" w:rsidRPr="00511F39" w14:paraId="2A91B8EF" w14:textId="77777777" w:rsidTr="00544689">
        <w:tc>
          <w:tcPr>
            <w:tcW w:w="4680" w:type="dxa"/>
          </w:tcPr>
          <w:p w14:paraId="63A0FD36" w14:textId="6749256D" w:rsidR="0058282A" w:rsidRPr="00511F39" w:rsidRDefault="0058282A" w:rsidP="00981A22">
            <w:pPr>
              <w:ind w:left="66" w:hanging="18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กำไรต่อหุ้น (ขั้นพื้นฐาน) </w:t>
            </w: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1EED0A" w14:textId="54CDAF35" w:rsidR="0058282A" w:rsidRPr="00F30865" w:rsidRDefault="00C65521" w:rsidP="006944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0.2</w:t>
            </w:r>
            <w:r w:rsidR="004C5233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9</w:t>
            </w:r>
          </w:p>
        </w:tc>
        <w:tc>
          <w:tcPr>
            <w:tcW w:w="263" w:type="dxa"/>
          </w:tcPr>
          <w:p w14:paraId="67786C1A" w14:textId="77777777" w:rsidR="0058282A" w:rsidRPr="00511F39" w:rsidRDefault="0058282A" w:rsidP="00694420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D808A0" w14:textId="2952E7AE" w:rsidR="0058282A" w:rsidRPr="00511F39" w:rsidRDefault="0058282A" w:rsidP="006944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0.</w:t>
            </w:r>
            <w:r w:rsidR="00136CB2">
              <w:rPr>
                <w:rFonts w:ascii="Angsana New" w:hAnsi="Angsana New"/>
                <w:b/>
                <w:bCs/>
                <w:sz w:val="29"/>
                <w:szCs w:val="29"/>
              </w:rPr>
              <w:t>06</w:t>
            </w:r>
          </w:p>
        </w:tc>
        <w:tc>
          <w:tcPr>
            <w:tcW w:w="263" w:type="dxa"/>
          </w:tcPr>
          <w:p w14:paraId="27CF9A2C" w14:textId="77777777" w:rsidR="0058282A" w:rsidRPr="00511F39" w:rsidRDefault="0058282A" w:rsidP="00694420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5A5EBA" w14:textId="4D1E32EB" w:rsidR="0058282A" w:rsidRPr="00511F39" w:rsidRDefault="00C65521" w:rsidP="006944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0.08</w:t>
            </w:r>
          </w:p>
        </w:tc>
        <w:tc>
          <w:tcPr>
            <w:tcW w:w="263" w:type="dxa"/>
          </w:tcPr>
          <w:p w14:paraId="3FF0F01E" w14:textId="77777777" w:rsidR="0058282A" w:rsidRPr="00511F39" w:rsidRDefault="0058282A" w:rsidP="00694420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3893FB" w14:textId="155A2EE0" w:rsidR="0058282A" w:rsidRPr="0008455A" w:rsidRDefault="00136CB2" w:rsidP="006944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0.01</w:t>
            </w:r>
          </w:p>
        </w:tc>
      </w:tr>
    </w:tbl>
    <w:p w14:paraId="6AFDCD46" w14:textId="77777777" w:rsidR="007C5DD8" w:rsidRPr="00957A03" w:rsidRDefault="007C5DD8" w:rsidP="008D0009">
      <w:pPr>
        <w:ind w:left="450"/>
        <w:rPr>
          <w:rFonts w:ascii="Angsana New" w:hAnsi="Angsana New"/>
          <w:i/>
          <w:iCs/>
          <w:sz w:val="30"/>
          <w:szCs w:val="30"/>
        </w:rPr>
      </w:pPr>
      <w:r w:rsidRPr="00957A03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กำไรต่อหุ้นปรับลด</w:t>
      </w:r>
    </w:p>
    <w:p w14:paraId="25B8D6F0" w14:textId="0618D6A2" w:rsidR="007C5DD8" w:rsidRDefault="007C5DD8" w:rsidP="008D0009">
      <w:pPr>
        <w:tabs>
          <w:tab w:val="left" w:pos="540"/>
        </w:tabs>
        <w:spacing w:line="240" w:lineRule="auto"/>
        <w:ind w:left="450"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01CE0">
        <w:rPr>
          <w:rFonts w:ascii="Angsana New" w:hAnsi="Angsana New"/>
          <w:sz w:val="30"/>
          <w:szCs w:val="30"/>
          <w:cs/>
        </w:rPr>
        <w:t>บริษัทไม่ได้คำนวณกำไรต่อหุ้นปรับลดจากใบสำคัญแสดงสิทธิที่จะซื้อหุ้นสามัญสำหรับ</w:t>
      </w:r>
      <w:r w:rsidR="00D44CD3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/>
          <w:sz w:val="30"/>
          <w:szCs w:val="30"/>
        </w:rPr>
        <w:t xml:space="preserve">         </w:t>
      </w:r>
      <w:r>
        <w:rPr>
          <w:rFonts w:ascii="Angsana New" w:hAnsi="Angsana New"/>
          <w:sz w:val="30"/>
          <w:szCs w:val="30"/>
          <w:cs/>
        </w:rPr>
        <w:br/>
      </w:r>
      <w:r w:rsidRPr="00F01CE0">
        <w:rPr>
          <w:rFonts w:ascii="Angsana New" w:hAnsi="Angsana New"/>
          <w:sz w:val="30"/>
          <w:szCs w:val="30"/>
          <w:cs/>
        </w:rPr>
        <w:t>สิ้นสุดวันที่</w:t>
      </w:r>
      <w:r w:rsidRPr="00F01CE0">
        <w:rPr>
          <w:rFonts w:ascii="Angsana New" w:hAnsi="Angsana New"/>
          <w:sz w:val="30"/>
          <w:szCs w:val="30"/>
        </w:rPr>
        <w:t xml:space="preserve"> </w:t>
      </w:r>
      <w:r w:rsidRPr="008E4DF4">
        <w:rPr>
          <w:rFonts w:ascii="Angsana New" w:hAnsi="Angsana New"/>
          <w:sz w:val="30"/>
          <w:szCs w:val="30"/>
        </w:rPr>
        <w:t>3</w:t>
      </w:r>
      <w:r w:rsidR="00D44CD3">
        <w:rPr>
          <w:rFonts w:ascii="Angsana New" w:hAnsi="Angsana New"/>
          <w:sz w:val="30"/>
          <w:szCs w:val="30"/>
        </w:rPr>
        <w:t>1</w:t>
      </w:r>
      <w:r w:rsidRPr="008E4DF4">
        <w:rPr>
          <w:rFonts w:ascii="Angsana New" w:hAnsi="Angsana New"/>
          <w:sz w:val="30"/>
          <w:szCs w:val="30"/>
        </w:rPr>
        <w:t xml:space="preserve"> </w:t>
      </w:r>
      <w:r w:rsidR="00D44CD3">
        <w:rPr>
          <w:rFonts w:ascii="Angsana New" w:hAnsi="Angsana New" w:hint="cs"/>
          <w:sz w:val="30"/>
          <w:szCs w:val="30"/>
          <w:cs/>
        </w:rPr>
        <w:t>ธันวาคม</w:t>
      </w:r>
      <w:r w:rsidRPr="008E4DF4">
        <w:rPr>
          <w:rFonts w:ascii="Angsana New" w:hAnsi="Angsana New"/>
          <w:sz w:val="30"/>
          <w:szCs w:val="30"/>
          <w:cs/>
        </w:rPr>
        <w:t xml:space="preserve"> </w:t>
      </w:r>
      <w:r w:rsidRPr="008E4DF4">
        <w:rPr>
          <w:rFonts w:ascii="Angsana New" w:hAnsi="Angsana New"/>
          <w:sz w:val="30"/>
          <w:szCs w:val="30"/>
        </w:rPr>
        <w:t>256</w:t>
      </w:r>
      <w:r w:rsidRPr="006572A2">
        <w:rPr>
          <w:rFonts w:ascii="Angsana New" w:hAnsi="Angsana New" w:hint="cs"/>
          <w:sz w:val="30"/>
          <w:szCs w:val="30"/>
        </w:rPr>
        <w:t>5</w:t>
      </w:r>
      <w:r w:rsidRPr="008E4DF4">
        <w:rPr>
          <w:rFonts w:ascii="Angsana New" w:hAnsi="Angsana New"/>
          <w:sz w:val="30"/>
          <w:szCs w:val="30"/>
        </w:rPr>
        <w:t xml:space="preserve"> </w:t>
      </w:r>
      <w:r w:rsidRPr="008E4DF4">
        <w:rPr>
          <w:rFonts w:ascii="Angsana New" w:hAnsi="Angsana New"/>
          <w:sz w:val="30"/>
          <w:szCs w:val="30"/>
          <w:cs/>
        </w:rPr>
        <w:t>เนื่องจาก</w:t>
      </w:r>
      <w:r w:rsidRPr="00F01CE0">
        <w:rPr>
          <w:rFonts w:ascii="Angsana New" w:hAnsi="Angsana New"/>
          <w:sz w:val="30"/>
          <w:szCs w:val="30"/>
          <w:cs/>
        </w:rPr>
        <w:t>ราคาหุ้นสามัญถัวเฉลี่ยในระหว่าง</w:t>
      </w:r>
      <w:r w:rsidRPr="00F01CE0">
        <w:rPr>
          <w:rFonts w:ascii="Angsana New" w:hAnsi="Angsana New" w:hint="cs"/>
          <w:sz w:val="30"/>
          <w:szCs w:val="30"/>
          <w:cs/>
        </w:rPr>
        <w:t>งวด</w:t>
      </w:r>
      <w:r w:rsidRPr="00F01CE0">
        <w:rPr>
          <w:rFonts w:ascii="Angsana New" w:hAnsi="Angsana New"/>
          <w:sz w:val="30"/>
          <w:szCs w:val="30"/>
          <w:cs/>
        </w:rPr>
        <w:t>ต่ำกว่าราคาใช้สิทธิของใบสำคัญแสดงสิทธิที่จะซื้อหุ้นสามัญ</w:t>
      </w:r>
    </w:p>
    <w:p w14:paraId="01EEB1F6" w14:textId="77777777" w:rsidR="00D44CD3" w:rsidRPr="00D22BB0" w:rsidRDefault="00D44CD3" w:rsidP="00D44CD3">
      <w:pPr>
        <w:tabs>
          <w:tab w:val="left" w:pos="540"/>
        </w:tabs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</w:pPr>
    </w:p>
    <w:p w14:paraId="2BC68841" w14:textId="3AC121BE" w:rsidR="002B2995" w:rsidRPr="00136CB2" w:rsidRDefault="002B2995" w:rsidP="00B9014B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136CB2">
        <w:rPr>
          <w:rFonts w:ascii="Angsana New" w:hAnsi="Angsana New"/>
          <w:bCs/>
          <w:sz w:val="30"/>
          <w:szCs w:val="30"/>
          <w:cs/>
        </w:rPr>
        <w:t>เงินปันผล</w:t>
      </w:r>
    </w:p>
    <w:p w14:paraId="7A65ED9E" w14:textId="77777777" w:rsidR="00F1765A" w:rsidRPr="00475020" w:rsidRDefault="00F1765A" w:rsidP="00F1765A">
      <w:pPr>
        <w:pStyle w:val="ListParagraph"/>
        <w:tabs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3359B598" w14:textId="77777777" w:rsidR="000F4B64" w:rsidRPr="006B07E9" w:rsidRDefault="00EC713E" w:rsidP="00AE2820">
      <w:pPr>
        <w:tabs>
          <w:tab w:val="left" w:pos="540"/>
        </w:tabs>
        <w:ind w:left="450"/>
        <w:jc w:val="thaiDistribute"/>
        <w:rPr>
          <w:rFonts w:ascii="Angsana New" w:hAnsi="Angsana New"/>
          <w:spacing w:val="4"/>
          <w:sz w:val="30"/>
          <w:szCs w:val="30"/>
        </w:rPr>
      </w:pPr>
      <w:bookmarkStart w:id="3" w:name="OLE_LINK4"/>
      <w:r w:rsidRPr="006B07E9">
        <w:rPr>
          <w:rFonts w:ascii="Angsana New" w:hAnsi="Angsana New"/>
          <w:spacing w:val="4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139850FA" w14:textId="77777777" w:rsidR="00EC713E" w:rsidRPr="00475020" w:rsidRDefault="00EC713E" w:rsidP="00EC713E">
      <w:pPr>
        <w:ind w:left="450"/>
        <w:jc w:val="thaiDistribute"/>
        <w:rPr>
          <w:rFonts w:ascii="Angsana New" w:hAnsi="Angsana New"/>
          <w:spacing w:val="4"/>
          <w:sz w:val="30"/>
          <w:szCs w:val="30"/>
        </w:rPr>
      </w:pPr>
    </w:p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16"/>
        <w:gridCol w:w="236"/>
        <w:gridCol w:w="1280"/>
        <w:gridCol w:w="240"/>
        <w:gridCol w:w="1164"/>
        <w:gridCol w:w="234"/>
        <w:gridCol w:w="1194"/>
      </w:tblGrid>
      <w:tr w:rsidR="00EC713E" w:rsidRPr="006B07E9" w14:paraId="13647A97" w14:textId="77777777" w:rsidTr="00D2187E">
        <w:tc>
          <w:tcPr>
            <w:tcW w:w="3510" w:type="dxa"/>
            <w:vAlign w:val="bottom"/>
          </w:tcPr>
          <w:p w14:paraId="5567489B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14:paraId="76594E94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5B286FA9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bottom"/>
          </w:tcPr>
          <w:p w14:paraId="395095D0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63902A39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0" w:type="dxa"/>
          </w:tcPr>
          <w:p w14:paraId="2CB0A87F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  <w:vAlign w:val="bottom"/>
          </w:tcPr>
          <w:p w14:paraId="693DBCC6" w14:textId="77777777" w:rsidR="00D62C8E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อัตราเงิน</w:t>
            </w:r>
          </w:p>
          <w:p w14:paraId="103CD72C" w14:textId="0B76D7B4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ปันผลต่อหุ้น</w:t>
            </w:r>
          </w:p>
        </w:tc>
        <w:tc>
          <w:tcPr>
            <w:tcW w:w="234" w:type="dxa"/>
          </w:tcPr>
          <w:p w14:paraId="09176DF5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bottom"/>
          </w:tcPr>
          <w:p w14:paraId="62E2019B" w14:textId="77777777" w:rsidR="00EC713E" w:rsidRPr="006B07E9" w:rsidDel="00D43E7A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EC713E" w:rsidRPr="006B07E9" w14:paraId="1EA8C822" w14:textId="77777777" w:rsidTr="00D2187E">
        <w:tc>
          <w:tcPr>
            <w:tcW w:w="3510" w:type="dxa"/>
          </w:tcPr>
          <w:p w14:paraId="10BFC02F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14:paraId="273C8FEF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6A9AE4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0" w:type="dxa"/>
          </w:tcPr>
          <w:p w14:paraId="69C4F936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44998B65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4" w:type="dxa"/>
          </w:tcPr>
          <w:p w14:paraId="5185886B" w14:textId="77777777" w:rsidR="00EC713E" w:rsidRPr="00EA395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39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4" w:type="dxa"/>
          </w:tcPr>
          <w:p w14:paraId="0ACF4BD6" w14:textId="77777777" w:rsidR="00EC713E" w:rsidRPr="00EA395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4" w:type="dxa"/>
          </w:tcPr>
          <w:p w14:paraId="4D9D17D9" w14:textId="07B9FB08" w:rsidR="00EC713E" w:rsidRPr="00EA395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39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3D22E5" w:rsidRPr="00EA395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A39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51891" w:rsidRPr="006B07E9" w14:paraId="2D3E93F0" w14:textId="77777777" w:rsidTr="00D2187E">
        <w:tc>
          <w:tcPr>
            <w:tcW w:w="3510" w:type="dxa"/>
          </w:tcPr>
          <w:p w14:paraId="4C129432" w14:textId="4540C62F" w:rsidR="00C51891" w:rsidRPr="006B07E9" w:rsidRDefault="00C605FF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F70F27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16" w:type="dxa"/>
          </w:tcPr>
          <w:p w14:paraId="7FCC25D1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D3B318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358A7669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BED7A0E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07031BF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B312AE0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846BFF2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1891" w:rsidRPr="006B07E9" w14:paraId="4FED449E" w14:textId="77777777" w:rsidTr="00D2187E">
        <w:tc>
          <w:tcPr>
            <w:tcW w:w="3510" w:type="dxa"/>
          </w:tcPr>
          <w:p w14:paraId="54BE1CAD" w14:textId="3000CE96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2187E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="00D218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7C5DD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6" w:type="dxa"/>
          </w:tcPr>
          <w:p w14:paraId="1C5F056C" w14:textId="51D06BFE" w:rsidR="00C51891" w:rsidRPr="00EF2520" w:rsidRDefault="007C5DD8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045FBB48" w14:textId="77777777" w:rsidR="00C51891" w:rsidRPr="00EF2520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</w:tcPr>
          <w:p w14:paraId="67A071BA" w14:textId="14254AAC" w:rsidR="00C51891" w:rsidRPr="00EF2520" w:rsidRDefault="007C5DD8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0" w:type="dxa"/>
          </w:tcPr>
          <w:p w14:paraId="1137CBBC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248F92A3" w14:textId="66C6BC12" w:rsidR="00C51891" w:rsidRPr="00D2187E" w:rsidRDefault="007C5DD8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0.055</w:t>
            </w:r>
          </w:p>
        </w:tc>
        <w:tc>
          <w:tcPr>
            <w:tcW w:w="234" w:type="dxa"/>
          </w:tcPr>
          <w:p w14:paraId="32F9388E" w14:textId="77777777" w:rsidR="00C51891" w:rsidRPr="00D2187E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1DFB620D" w14:textId="0A69D3FA" w:rsidR="00C51891" w:rsidRPr="003D22E5" w:rsidRDefault="00361CE0" w:rsidP="003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44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66,000</w:t>
            </w:r>
          </w:p>
        </w:tc>
      </w:tr>
      <w:tr w:rsidR="00C51891" w:rsidRPr="00475020" w14:paraId="1A2E15A1" w14:textId="77777777" w:rsidTr="00D2187E">
        <w:tc>
          <w:tcPr>
            <w:tcW w:w="3510" w:type="dxa"/>
          </w:tcPr>
          <w:p w14:paraId="5C6E4E91" w14:textId="77777777" w:rsidR="00C51891" w:rsidRPr="00475020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14:paraId="0EC90378" w14:textId="77777777" w:rsidR="00C51891" w:rsidRPr="00475020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96D08F" w14:textId="77777777" w:rsidR="00C51891" w:rsidRPr="00475020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</w:tcPr>
          <w:p w14:paraId="44CBE01B" w14:textId="77777777" w:rsidR="00C51891" w:rsidRPr="00475020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C6143B3" w14:textId="77777777" w:rsidR="00C51891" w:rsidRPr="00475020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</w:tcPr>
          <w:p w14:paraId="1A6F0657" w14:textId="77777777" w:rsidR="00C51891" w:rsidRPr="00475020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3053090E" w14:textId="77777777" w:rsidR="00C51891" w:rsidRPr="00475020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7C8F2291" w14:textId="77777777" w:rsidR="00C51891" w:rsidRPr="00475020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0F27" w:rsidRPr="006B07E9" w14:paraId="7CAE514A" w14:textId="77777777" w:rsidTr="00D2187E">
        <w:tc>
          <w:tcPr>
            <w:tcW w:w="3510" w:type="dxa"/>
          </w:tcPr>
          <w:p w14:paraId="75008C30" w14:textId="42EBF506" w:rsidR="00F70F27" w:rsidRPr="006B07E9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416" w:type="dxa"/>
          </w:tcPr>
          <w:p w14:paraId="310F1150" w14:textId="77777777" w:rsidR="00F70F27" w:rsidRPr="006B07E9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17F7EA" w14:textId="77777777" w:rsidR="00F70F27" w:rsidRPr="006B07E9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</w:tcPr>
          <w:p w14:paraId="748E9B47" w14:textId="77777777" w:rsidR="00F70F27" w:rsidRPr="006B07E9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1DE7F9BE" w14:textId="77777777" w:rsidR="00F70F27" w:rsidRPr="006B07E9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764A6BE" w14:textId="77777777" w:rsidR="00F70F27" w:rsidRPr="006B07E9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1B5DB41F" w14:textId="77777777" w:rsidR="00F70F27" w:rsidRPr="006B07E9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4D3CEB8" w14:textId="77777777" w:rsidR="00F70F27" w:rsidRPr="006B07E9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0F27" w:rsidRPr="006B07E9" w14:paraId="3168DCB8" w14:textId="77777777" w:rsidTr="00D2187E">
        <w:tc>
          <w:tcPr>
            <w:tcW w:w="3510" w:type="dxa"/>
          </w:tcPr>
          <w:p w14:paraId="46718C2D" w14:textId="033DB3AA" w:rsidR="00F70F27" w:rsidRPr="006B07E9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05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6" w:type="dxa"/>
          </w:tcPr>
          <w:p w14:paraId="0D1B83C6" w14:textId="412946EC" w:rsidR="00F70F27" w:rsidRPr="00F70F27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0F27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Pr="00F70F27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F70F2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39B0C35" w14:textId="77777777" w:rsidR="00F70F27" w:rsidRPr="006B07E9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</w:tcPr>
          <w:p w14:paraId="1E303FD2" w14:textId="7D3D88B9" w:rsidR="00F70F27" w:rsidRPr="006B07E9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F27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F70F2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3C0D2ACA" w14:textId="77777777" w:rsidR="00F70F27" w:rsidRPr="006B07E9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602F5681" w14:textId="3BE80F6B" w:rsidR="00F70F27" w:rsidRPr="006B07E9" w:rsidRDefault="00F70F27" w:rsidP="0013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D218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C605FF">
              <w:rPr>
                <w:rFonts w:ascii="Angsana New" w:hAnsi="Angsana New" w:hint="cs"/>
                <w:b/>
                <w:bCs/>
                <w:sz w:val="30"/>
                <w:szCs w:val="30"/>
              </w:rPr>
              <w:t>0425</w:t>
            </w:r>
          </w:p>
        </w:tc>
        <w:tc>
          <w:tcPr>
            <w:tcW w:w="234" w:type="dxa"/>
          </w:tcPr>
          <w:p w14:paraId="13168BE0" w14:textId="77777777" w:rsidR="00F70F27" w:rsidRPr="006B07E9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6300D143" w14:textId="47F54145" w:rsidR="00F70F27" w:rsidRPr="006B07E9" w:rsidRDefault="00F70F27" w:rsidP="00F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44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 w:hint="cs"/>
                <w:b/>
                <w:bCs/>
                <w:sz w:val="30"/>
                <w:szCs w:val="30"/>
              </w:rPr>
              <w:t>51</w:t>
            </w:r>
            <w:r w:rsidRPr="003D22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1EE5794A" w14:textId="2FB96BA5" w:rsidR="007A1B82" w:rsidRDefault="007A1B82">
      <w:pPr>
        <w:spacing w:line="240" w:lineRule="auto"/>
        <w:rPr>
          <w:rFonts w:ascii="Angsana New" w:hAnsi="Angsana New"/>
          <w:bCs/>
          <w:sz w:val="14"/>
          <w:szCs w:val="14"/>
        </w:rPr>
      </w:pPr>
    </w:p>
    <w:p w14:paraId="0337960F" w14:textId="4F7001A2" w:rsidR="007A1B82" w:rsidRPr="007A1B82" w:rsidRDefault="007A1B82" w:rsidP="007A1B82">
      <w:pPr>
        <w:jc w:val="thaiDistribute"/>
        <w:rPr>
          <w:rFonts w:ascii="Angsana New" w:hAnsi="Angsana New"/>
          <w:sz w:val="30"/>
          <w:szCs w:val="30"/>
          <w:cs/>
        </w:rPr>
        <w:sectPr w:rsidR="007A1B82" w:rsidRPr="007A1B82" w:rsidSect="00FC1BED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E006D35" w14:textId="52FF41F9" w:rsidR="007A1B82" w:rsidRDefault="007A1B82" w:rsidP="00B9014B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lastRenderedPageBreak/>
        <w:t>เครื่องมือทางการเงิน</w:t>
      </w:r>
    </w:p>
    <w:p w14:paraId="2592D5FC" w14:textId="77777777" w:rsidR="006C0D3A" w:rsidRPr="006C0D3A" w:rsidRDefault="006C0D3A" w:rsidP="006C0D3A">
      <w:pPr>
        <w:spacing w:line="240" w:lineRule="auto"/>
        <w:jc w:val="thaiDistribute"/>
        <w:rPr>
          <w:rFonts w:ascii="Angsana New" w:hAnsi="Angsana New"/>
          <w:bCs/>
          <w:sz w:val="16"/>
          <w:szCs w:val="16"/>
        </w:rPr>
      </w:pPr>
    </w:p>
    <w:p w14:paraId="616A67B0" w14:textId="77777777" w:rsidR="007A1B82" w:rsidRPr="00987D53" w:rsidRDefault="007A1B82" w:rsidP="007A1B8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"/>
          <w:szCs w:val="2"/>
        </w:rPr>
      </w:pPr>
    </w:p>
    <w:p w14:paraId="4A18B82F" w14:textId="0B61AD9C" w:rsidR="007A1B82" w:rsidRDefault="007A1B82" w:rsidP="00676384">
      <w:pPr>
        <w:pStyle w:val="ListParagraph"/>
        <w:numPr>
          <w:ilvl w:val="0"/>
          <w:numId w:val="27"/>
        </w:numPr>
        <w:ind w:left="450" w:hanging="450"/>
        <w:rPr>
          <w:rFonts w:ascii="Angsana New" w:hAnsi="Angsana New"/>
          <w:b/>
          <w:bCs/>
          <w:i/>
          <w:iCs/>
          <w:sz w:val="30"/>
          <w:szCs w:val="30"/>
        </w:rPr>
      </w:pPr>
      <w:r w:rsidRPr="006B07E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D4DE5E1" w14:textId="77777777" w:rsidR="006C0D3A" w:rsidRPr="006C0D3A" w:rsidRDefault="006C0D3A" w:rsidP="006C0D3A">
      <w:pPr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315EB678" w14:textId="77777777" w:rsidR="007A1B82" w:rsidRPr="00987D53" w:rsidRDefault="007A1B82" w:rsidP="007A1B8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"/>
          <w:szCs w:val="2"/>
        </w:rPr>
      </w:pPr>
    </w:p>
    <w:p w14:paraId="53860D3C" w14:textId="6C4552C7" w:rsidR="00B72084" w:rsidRDefault="007A1B82" w:rsidP="00823F36">
      <w:pPr>
        <w:ind w:left="450" w:right="447"/>
        <w:jc w:val="thaiDistribute"/>
        <w:rPr>
          <w:rFonts w:ascii="Angsana New" w:hAnsi="Angsana New"/>
          <w:sz w:val="30"/>
          <w:szCs w:val="30"/>
        </w:rPr>
      </w:pPr>
      <w:r w:rsidRPr="007A1B82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C3DBCF1" w14:textId="2DC3C495" w:rsidR="00B72084" w:rsidRDefault="00B72084" w:rsidP="00B72084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147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24"/>
        <w:gridCol w:w="2896"/>
        <w:gridCol w:w="1620"/>
        <w:gridCol w:w="236"/>
        <w:gridCol w:w="1384"/>
        <w:gridCol w:w="236"/>
        <w:gridCol w:w="1114"/>
        <w:gridCol w:w="236"/>
        <w:gridCol w:w="1114"/>
        <w:gridCol w:w="236"/>
        <w:gridCol w:w="1114"/>
        <w:gridCol w:w="236"/>
        <w:gridCol w:w="1102"/>
        <w:gridCol w:w="12"/>
      </w:tblGrid>
      <w:tr w:rsidR="00F035C4" w:rsidRPr="006C0D3A" w14:paraId="15BF8770" w14:textId="77777777" w:rsidTr="00C149D8">
        <w:trPr>
          <w:gridAfter w:val="1"/>
          <w:wAfter w:w="12" w:type="dxa"/>
          <w:trHeight w:val="144"/>
        </w:trPr>
        <w:tc>
          <w:tcPr>
            <w:tcW w:w="6120" w:type="dxa"/>
            <w:gridSpan w:val="2"/>
            <w:shd w:val="clear" w:color="auto" w:fill="auto"/>
            <w:vAlign w:val="bottom"/>
          </w:tcPr>
          <w:p w14:paraId="6066CBE7" w14:textId="77777777" w:rsidR="00F035C4" w:rsidRPr="006C0D3A" w:rsidRDefault="00F035C4" w:rsidP="00B42463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628" w:type="dxa"/>
            <w:gridSpan w:val="11"/>
            <w:vAlign w:val="bottom"/>
          </w:tcPr>
          <w:p w14:paraId="62A958C6" w14:textId="77777777" w:rsidR="00F035C4" w:rsidRPr="006C0D3A" w:rsidRDefault="00F035C4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C0D3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/ </w:t>
            </w: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035C4" w:rsidRPr="006C0D3A" w14:paraId="78FA9B3E" w14:textId="77777777" w:rsidTr="00C149D8">
        <w:trPr>
          <w:trHeight w:val="180"/>
        </w:trPr>
        <w:tc>
          <w:tcPr>
            <w:tcW w:w="6120" w:type="dxa"/>
            <w:gridSpan w:val="2"/>
            <w:shd w:val="clear" w:color="auto" w:fill="auto"/>
            <w:vAlign w:val="bottom"/>
          </w:tcPr>
          <w:p w14:paraId="6FBB8F8D" w14:textId="77777777" w:rsidR="00F035C4" w:rsidRPr="006C0D3A" w:rsidRDefault="00F035C4" w:rsidP="00B42463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097F1973" w14:textId="77777777" w:rsidR="00F035C4" w:rsidRPr="006C0D3A" w:rsidRDefault="00F035C4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C0002C1" w14:textId="77777777" w:rsidR="00F035C4" w:rsidRPr="006C0D3A" w:rsidRDefault="00F035C4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64" w:type="dxa"/>
            <w:gridSpan w:val="8"/>
            <w:vAlign w:val="bottom"/>
          </w:tcPr>
          <w:p w14:paraId="577685DF" w14:textId="77777777" w:rsidR="00F035C4" w:rsidRPr="006C0D3A" w:rsidRDefault="00F035C4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24D3B" w:rsidRPr="006C0D3A" w14:paraId="4C94227E" w14:textId="77777777" w:rsidTr="00C149D8">
        <w:trPr>
          <w:trHeight w:val="657"/>
        </w:trPr>
        <w:tc>
          <w:tcPr>
            <w:tcW w:w="3224" w:type="dxa"/>
            <w:shd w:val="clear" w:color="auto" w:fill="auto"/>
            <w:vAlign w:val="bottom"/>
          </w:tcPr>
          <w:p w14:paraId="4122948E" w14:textId="77777777" w:rsidR="00624D3B" w:rsidRPr="006C0D3A" w:rsidRDefault="00624D3B" w:rsidP="00B4246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896" w:type="dxa"/>
            <w:shd w:val="clear" w:color="auto" w:fill="auto"/>
            <w:vAlign w:val="bottom"/>
          </w:tcPr>
          <w:p w14:paraId="66A9EF50" w14:textId="77777777" w:rsidR="00624D3B" w:rsidRPr="006C0D3A" w:rsidRDefault="00624D3B" w:rsidP="00B42463">
            <w:pPr>
              <w:ind w:left="-19" w:right="-9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204EC733" w14:textId="77777777" w:rsidR="00624D3B" w:rsidRPr="006C0D3A" w:rsidRDefault="00624D3B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เครื่องมือทางการเงิน </w:t>
            </w:r>
          </w:p>
          <w:p w14:paraId="093CC207" w14:textId="77777777" w:rsidR="00624D3B" w:rsidRPr="006C0D3A" w:rsidRDefault="00624D3B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ที่วัดด้วย</w:t>
            </w: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AEC397E" w14:textId="77777777" w:rsidR="00624D3B" w:rsidRPr="006C0D3A" w:rsidRDefault="00624D3B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129F426" w14:textId="77777777" w:rsidR="00624D3B" w:rsidRPr="006C0D3A" w:rsidRDefault="00624D3B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1883617" w14:textId="77777777" w:rsidR="00624D3B" w:rsidRPr="006C0D3A" w:rsidRDefault="00624D3B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18FD37D" w14:textId="77777777" w:rsidR="00624D3B" w:rsidRPr="006C0D3A" w:rsidRDefault="00624D3B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6C0D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C0D3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65B15905" w14:textId="77777777" w:rsidR="00624D3B" w:rsidRPr="006C0D3A" w:rsidRDefault="00624D3B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FB10EB9" w14:textId="77777777" w:rsidR="00624D3B" w:rsidRPr="006C0D3A" w:rsidRDefault="00624D3B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6C0D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C0D3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68EBD5A" w14:textId="77777777" w:rsidR="00624D3B" w:rsidRPr="006C0D3A" w:rsidRDefault="00624D3B" w:rsidP="00B42463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D02FFFC" w14:textId="77777777" w:rsidR="00624D3B" w:rsidRPr="006C0D3A" w:rsidRDefault="00624D3B" w:rsidP="00B42463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C0D3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7233BAB" w14:textId="77777777" w:rsidR="00624D3B" w:rsidRPr="006C0D3A" w:rsidRDefault="00624D3B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bottom"/>
          </w:tcPr>
          <w:p w14:paraId="6DB4CFC8" w14:textId="77777777" w:rsidR="00624D3B" w:rsidRPr="006C0D3A" w:rsidRDefault="00624D3B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035C4" w:rsidRPr="006C0D3A" w14:paraId="16811897" w14:textId="77777777" w:rsidTr="00C149D8">
        <w:trPr>
          <w:trHeight w:val="64"/>
        </w:trPr>
        <w:tc>
          <w:tcPr>
            <w:tcW w:w="3224" w:type="dxa"/>
            <w:shd w:val="clear" w:color="auto" w:fill="auto"/>
          </w:tcPr>
          <w:p w14:paraId="69FC18E8" w14:textId="77777777" w:rsidR="00F035C4" w:rsidRPr="006C0D3A" w:rsidRDefault="00F035C4" w:rsidP="00B4246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896" w:type="dxa"/>
            <w:shd w:val="clear" w:color="auto" w:fill="auto"/>
          </w:tcPr>
          <w:p w14:paraId="07547405" w14:textId="77777777" w:rsidR="00F035C4" w:rsidRPr="006C0D3A" w:rsidRDefault="00F035C4" w:rsidP="00B4246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640" w:type="dxa"/>
            <w:gridSpan w:val="12"/>
          </w:tcPr>
          <w:p w14:paraId="4DF3A155" w14:textId="77777777" w:rsidR="00F035C4" w:rsidRPr="006C0D3A" w:rsidRDefault="00F035C4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149D8" w:rsidRPr="006C0D3A" w14:paraId="3C371C01" w14:textId="77777777" w:rsidTr="008E28BA">
        <w:trPr>
          <w:trHeight w:val="180"/>
        </w:trPr>
        <w:tc>
          <w:tcPr>
            <w:tcW w:w="3224" w:type="dxa"/>
            <w:shd w:val="clear" w:color="auto" w:fill="auto"/>
          </w:tcPr>
          <w:p w14:paraId="7199231B" w14:textId="77777777" w:rsidR="00C149D8" w:rsidRPr="006C0D3A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2896" w:type="dxa"/>
            <w:shd w:val="clear" w:color="auto" w:fill="auto"/>
          </w:tcPr>
          <w:p w14:paraId="1AE4C33D" w14:textId="77777777" w:rsidR="00C149D8" w:rsidRPr="006C0D3A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522BB86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080DEA5" w14:textId="77777777" w:rsidR="00C149D8" w:rsidRPr="006C0D3A" w:rsidRDefault="00C149D8" w:rsidP="00B4246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7D92A3C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13649D0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ABAA0E0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64BABC4A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AD65A17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4B242F" w14:textId="77777777" w:rsidR="00C149D8" w:rsidRPr="006C0D3A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9B7F46B" w14:textId="77777777" w:rsidR="00C149D8" w:rsidRPr="006C0D3A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1288271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A20ED29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149D8" w:rsidRPr="006C0D3A" w14:paraId="6DA307BA" w14:textId="77777777" w:rsidTr="008E28BA">
        <w:trPr>
          <w:trHeight w:val="180"/>
        </w:trPr>
        <w:tc>
          <w:tcPr>
            <w:tcW w:w="3224" w:type="dxa"/>
            <w:shd w:val="clear" w:color="auto" w:fill="auto"/>
          </w:tcPr>
          <w:p w14:paraId="293A3199" w14:textId="77777777" w:rsidR="00C149D8" w:rsidRPr="006C0D3A" w:rsidRDefault="00C149D8" w:rsidP="00B42463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896" w:type="dxa"/>
            <w:shd w:val="clear" w:color="auto" w:fill="auto"/>
          </w:tcPr>
          <w:p w14:paraId="388D8F40" w14:textId="77777777" w:rsidR="00C149D8" w:rsidRPr="00F027A8" w:rsidRDefault="00C149D8" w:rsidP="00B42463">
            <w:pPr>
              <w:ind w:left="-540" w:right="448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9BD6DD5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lang w:val="en-US" w:bidi="th-TH"/>
              </w:rPr>
              <w:t>112,000</w:t>
            </w:r>
          </w:p>
        </w:tc>
        <w:tc>
          <w:tcPr>
            <w:tcW w:w="236" w:type="dxa"/>
            <w:shd w:val="clear" w:color="auto" w:fill="auto"/>
          </w:tcPr>
          <w:p w14:paraId="632B4737" w14:textId="77777777" w:rsidR="00C149D8" w:rsidRPr="006C0D3A" w:rsidRDefault="00C149D8" w:rsidP="00B4246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B45A471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39C27C23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5211291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0D24C4D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EC5D0C1" w14:textId="77777777" w:rsidR="00C149D8" w:rsidRPr="006C0D3A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E67174" w14:textId="77777777" w:rsidR="00C149D8" w:rsidRPr="006C0D3A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9B33FF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3126BB11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5E35790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</w:tr>
      <w:tr w:rsidR="008E28BA" w:rsidRPr="006C0D3A" w14:paraId="1B88520E" w14:textId="77777777" w:rsidTr="008E28BA">
        <w:trPr>
          <w:trHeight w:val="180"/>
        </w:trPr>
        <w:tc>
          <w:tcPr>
            <w:tcW w:w="3224" w:type="dxa"/>
            <w:shd w:val="clear" w:color="auto" w:fill="auto"/>
          </w:tcPr>
          <w:p w14:paraId="2D7E9E22" w14:textId="7CBEEA31" w:rsidR="008E28BA" w:rsidRPr="006C0D3A" w:rsidRDefault="0033058E" w:rsidP="00B42463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3058E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2896" w:type="dxa"/>
            <w:shd w:val="clear" w:color="auto" w:fill="auto"/>
          </w:tcPr>
          <w:p w14:paraId="6D854143" w14:textId="77777777" w:rsidR="008E28BA" w:rsidRPr="00F027A8" w:rsidRDefault="008E28BA" w:rsidP="00B42463">
            <w:pPr>
              <w:ind w:left="-540" w:right="448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C25890C" w14:textId="41BE966D" w:rsidR="008E28BA" w:rsidRPr="006C0D3A" w:rsidRDefault="009677BD" w:rsidP="00B4246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677BD">
              <w:rPr>
                <w:rFonts w:ascii="Angsana New" w:hAnsi="Angsana New"/>
                <w:sz w:val="28"/>
                <w:szCs w:val="28"/>
                <w:lang w:val="en-US" w:bidi="th-TH"/>
              </w:rPr>
              <w:t>12,492</w:t>
            </w:r>
          </w:p>
        </w:tc>
        <w:tc>
          <w:tcPr>
            <w:tcW w:w="236" w:type="dxa"/>
            <w:shd w:val="clear" w:color="auto" w:fill="auto"/>
          </w:tcPr>
          <w:p w14:paraId="370765CE" w14:textId="77777777" w:rsidR="008E28BA" w:rsidRPr="006C0D3A" w:rsidRDefault="008E28BA" w:rsidP="00B4246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1D95E83" w14:textId="7B67912D" w:rsidR="008E28BA" w:rsidRPr="006C0D3A" w:rsidRDefault="002E130B" w:rsidP="00B4246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677BD">
              <w:rPr>
                <w:rFonts w:ascii="Angsana New" w:hAnsi="Angsana New"/>
                <w:sz w:val="28"/>
                <w:szCs w:val="28"/>
                <w:lang w:val="en-US" w:bidi="th-TH"/>
              </w:rPr>
              <w:t>12,492</w:t>
            </w:r>
          </w:p>
        </w:tc>
        <w:tc>
          <w:tcPr>
            <w:tcW w:w="236" w:type="dxa"/>
          </w:tcPr>
          <w:p w14:paraId="7B0B96C9" w14:textId="77777777" w:rsidR="008E28BA" w:rsidRPr="006C0D3A" w:rsidRDefault="008E28BA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6A49D00" w14:textId="6A7D159C" w:rsidR="008E28BA" w:rsidRPr="006C0D3A" w:rsidRDefault="001F481D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427C5C4" w14:textId="77777777" w:rsidR="008E28BA" w:rsidRPr="006C0D3A" w:rsidRDefault="008E28BA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4DAD5F5" w14:textId="73F162D1" w:rsidR="008E28BA" w:rsidRDefault="00C83B4F" w:rsidP="00C83B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677BD">
              <w:rPr>
                <w:rFonts w:ascii="Angsana New" w:hAnsi="Angsana New"/>
                <w:sz w:val="28"/>
                <w:szCs w:val="28"/>
                <w:lang w:val="en-US" w:bidi="th-TH"/>
              </w:rPr>
              <w:t>12,</w:t>
            </w:r>
            <w:r w:rsidRPr="00C83B4F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236" w:type="dxa"/>
          </w:tcPr>
          <w:p w14:paraId="4A4EE541" w14:textId="77777777" w:rsidR="008E28BA" w:rsidRPr="006C0D3A" w:rsidRDefault="008E28BA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FBDD2DE" w14:textId="688048E4" w:rsidR="008E28BA" w:rsidRPr="006C0D3A" w:rsidRDefault="00C83B4F" w:rsidP="00C83B4F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04F69D6" w14:textId="77777777" w:rsidR="008E28BA" w:rsidRPr="006C0D3A" w:rsidRDefault="008E28BA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419C12C1" w14:textId="716099BC" w:rsidR="008E28BA" w:rsidRPr="006C0D3A" w:rsidRDefault="002E130B" w:rsidP="00B4246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677BD">
              <w:rPr>
                <w:rFonts w:ascii="Angsana New" w:hAnsi="Angsana New"/>
                <w:sz w:val="28"/>
                <w:szCs w:val="28"/>
                <w:lang w:val="en-US" w:bidi="th-TH"/>
              </w:rPr>
              <w:t>12,492</w:t>
            </w:r>
          </w:p>
        </w:tc>
      </w:tr>
      <w:tr w:rsidR="00C149D8" w:rsidRPr="006C0D3A" w14:paraId="5A2AA811" w14:textId="77777777" w:rsidTr="00C149D8">
        <w:trPr>
          <w:trHeight w:val="180"/>
        </w:trPr>
        <w:tc>
          <w:tcPr>
            <w:tcW w:w="3224" w:type="dxa"/>
            <w:shd w:val="clear" w:color="auto" w:fill="auto"/>
          </w:tcPr>
          <w:p w14:paraId="226C514D" w14:textId="77777777" w:rsidR="00C149D8" w:rsidRPr="006C0D3A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896" w:type="dxa"/>
            <w:shd w:val="clear" w:color="auto" w:fill="auto"/>
          </w:tcPr>
          <w:p w14:paraId="3077ABA6" w14:textId="77777777" w:rsidR="00C149D8" w:rsidRPr="006C0D3A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0CD60" w14:textId="1D6FBEEF" w:rsidR="00C149D8" w:rsidRPr="006C0D3A" w:rsidRDefault="009677BD" w:rsidP="00B4246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124</w:t>
            </w:r>
            <w:r w:rsidR="00C149D8" w:rsidRPr="006C0D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236" w:type="dxa"/>
            <w:shd w:val="clear" w:color="auto" w:fill="auto"/>
          </w:tcPr>
          <w:p w14:paraId="0BD3E66C" w14:textId="77777777" w:rsidR="00C149D8" w:rsidRPr="006C0D3A" w:rsidRDefault="00C149D8" w:rsidP="00B4246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5CDDE" w14:textId="312D690F" w:rsidR="00C149D8" w:rsidRPr="006C0D3A" w:rsidRDefault="002E130B" w:rsidP="00B4246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124</w:t>
            </w:r>
            <w:r w:rsidRPr="006C0D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236" w:type="dxa"/>
          </w:tcPr>
          <w:p w14:paraId="08577027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D764BFB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5E4D9E6B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2C35E96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C109A06" w14:textId="77777777" w:rsidR="00C149D8" w:rsidRPr="006C0D3A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3F1C9D9" w14:textId="77777777" w:rsidR="00C149D8" w:rsidRPr="006C0D3A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DD95271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53C6CE6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149D8" w:rsidRPr="006C0D3A" w14:paraId="55120A14" w14:textId="77777777" w:rsidTr="00C149D8">
        <w:trPr>
          <w:trHeight w:val="180"/>
        </w:trPr>
        <w:tc>
          <w:tcPr>
            <w:tcW w:w="3224" w:type="dxa"/>
            <w:shd w:val="clear" w:color="auto" w:fill="auto"/>
          </w:tcPr>
          <w:p w14:paraId="317E7F53" w14:textId="77777777" w:rsidR="00C149D8" w:rsidRPr="006C0D3A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2896" w:type="dxa"/>
            <w:shd w:val="clear" w:color="auto" w:fill="auto"/>
          </w:tcPr>
          <w:p w14:paraId="5CE76340" w14:textId="77777777" w:rsidR="00C149D8" w:rsidRPr="006C0D3A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33D76EC2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AC0E084" w14:textId="77777777" w:rsidR="00C149D8" w:rsidRPr="006C0D3A" w:rsidRDefault="00C149D8" w:rsidP="00B4246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225C6A51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4E6778F8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</w:tcPr>
          <w:p w14:paraId="7298B03C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66ADEE72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</w:tcPr>
          <w:p w14:paraId="39A186F9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04C3C618" w14:textId="77777777" w:rsidR="00C149D8" w:rsidRPr="006C0D3A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</w:tcPr>
          <w:p w14:paraId="65932CB5" w14:textId="77777777" w:rsidR="00C149D8" w:rsidRPr="006C0D3A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A26F91D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42FB3D0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C149D8" w:rsidRPr="006C0D3A" w14:paraId="34C17465" w14:textId="77777777" w:rsidTr="00C149D8">
        <w:trPr>
          <w:trHeight w:val="180"/>
        </w:trPr>
        <w:tc>
          <w:tcPr>
            <w:tcW w:w="3224" w:type="dxa"/>
            <w:shd w:val="clear" w:color="auto" w:fill="auto"/>
          </w:tcPr>
          <w:p w14:paraId="3019811A" w14:textId="77777777" w:rsidR="00C149D8" w:rsidRPr="006C0D3A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96" w:type="dxa"/>
            <w:shd w:val="clear" w:color="auto" w:fill="auto"/>
          </w:tcPr>
          <w:p w14:paraId="5D7A8222" w14:textId="77777777" w:rsidR="00C149D8" w:rsidRPr="006C0D3A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FDF3B54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1F3CB59" w14:textId="77777777" w:rsidR="00C149D8" w:rsidRPr="006C0D3A" w:rsidRDefault="00C149D8" w:rsidP="00B4246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1DBEA1D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CB10F5B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FA7186F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8614D57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E0D57A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76A7F1D" w14:textId="77777777" w:rsidR="00C149D8" w:rsidRPr="006C0D3A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B9B548C" w14:textId="77777777" w:rsidR="00C149D8" w:rsidRPr="006C0D3A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10776F7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466BE874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149D8" w:rsidRPr="006C0D3A" w14:paraId="37FDC478" w14:textId="77777777" w:rsidTr="00C149D8">
        <w:trPr>
          <w:trHeight w:val="261"/>
        </w:trPr>
        <w:tc>
          <w:tcPr>
            <w:tcW w:w="3224" w:type="dxa"/>
            <w:shd w:val="clear" w:color="auto" w:fill="auto"/>
          </w:tcPr>
          <w:p w14:paraId="7C9B20C0" w14:textId="77777777" w:rsidR="00C149D8" w:rsidRPr="006C0D3A" w:rsidRDefault="00C149D8" w:rsidP="00B42463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2896" w:type="dxa"/>
            <w:shd w:val="clear" w:color="auto" w:fill="auto"/>
          </w:tcPr>
          <w:p w14:paraId="664472B0" w14:textId="77777777" w:rsidR="00C149D8" w:rsidRPr="006C0D3A" w:rsidRDefault="00C149D8" w:rsidP="00B42463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AF0BD66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lang w:val="en-US" w:bidi="th-TH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309EEEBD" w14:textId="77777777" w:rsidR="00C149D8" w:rsidRPr="006C0D3A" w:rsidRDefault="00C149D8" w:rsidP="00B4246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FEECD5D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(999)</w:t>
            </w:r>
          </w:p>
        </w:tc>
        <w:tc>
          <w:tcPr>
            <w:tcW w:w="236" w:type="dxa"/>
          </w:tcPr>
          <w:p w14:paraId="27491A3D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A806B81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6BA9096E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EDBAB6F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(999)</w:t>
            </w:r>
          </w:p>
        </w:tc>
        <w:tc>
          <w:tcPr>
            <w:tcW w:w="236" w:type="dxa"/>
          </w:tcPr>
          <w:p w14:paraId="5C4C9F82" w14:textId="77777777" w:rsidR="00C149D8" w:rsidRPr="006C0D3A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290246F" w14:textId="77777777" w:rsidR="00C149D8" w:rsidRPr="006C0D3A" w:rsidRDefault="00C149D8" w:rsidP="00B42463">
            <w:pPr>
              <w:tabs>
                <w:tab w:val="decimal" w:pos="532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D26082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17CD3F30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(999)</w:t>
            </w:r>
          </w:p>
        </w:tc>
      </w:tr>
      <w:tr w:rsidR="00C149D8" w:rsidRPr="006C0D3A" w14:paraId="083C10CF" w14:textId="77777777" w:rsidTr="00C149D8">
        <w:trPr>
          <w:trHeight w:val="261"/>
        </w:trPr>
        <w:tc>
          <w:tcPr>
            <w:tcW w:w="3224" w:type="dxa"/>
            <w:shd w:val="clear" w:color="auto" w:fill="auto"/>
          </w:tcPr>
          <w:p w14:paraId="1D66F3A2" w14:textId="77777777" w:rsidR="00C149D8" w:rsidRPr="006C0D3A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96" w:type="dxa"/>
            <w:shd w:val="clear" w:color="auto" w:fill="auto"/>
          </w:tcPr>
          <w:p w14:paraId="119D3EA2" w14:textId="77777777" w:rsidR="00C149D8" w:rsidRPr="006C0D3A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7889D8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234CF7C4" w14:textId="77777777" w:rsidR="00C149D8" w:rsidRPr="006C0D3A" w:rsidRDefault="00C149D8" w:rsidP="00B4246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A1B724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</w:rPr>
              <w:t>(999)</w:t>
            </w:r>
          </w:p>
        </w:tc>
        <w:tc>
          <w:tcPr>
            <w:tcW w:w="236" w:type="dxa"/>
          </w:tcPr>
          <w:p w14:paraId="3AFBA3E4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2CB2410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6336988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D645994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DCD4E12" w14:textId="77777777" w:rsidR="00C149D8" w:rsidRPr="006C0D3A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838D112" w14:textId="77777777" w:rsidR="00C149D8" w:rsidRPr="006C0D3A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6B972C8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43755B4A" w14:textId="77777777" w:rsidR="00C149D8" w:rsidRPr="006C0D3A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3CFF91F9" w14:textId="77777777" w:rsidR="007A1B82" w:rsidRPr="00987D53" w:rsidRDefault="007A1B82" w:rsidP="007A1B8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"/>
          <w:szCs w:val="2"/>
        </w:rPr>
      </w:pPr>
    </w:p>
    <w:p w14:paraId="6833F9DF" w14:textId="77777777" w:rsidR="005C2132" w:rsidRDefault="005C2132">
      <w:pPr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147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24"/>
        <w:gridCol w:w="1096"/>
        <w:gridCol w:w="1800"/>
        <w:gridCol w:w="1620"/>
        <w:gridCol w:w="236"/>
        <w:gridCol w:w="1384"/>
        <w:gridCol w:w="236"/>
        <w:gridCol w:w="1114"/>
        <w:gridCol w:w="236"/>
        <w:gridCol w:w="1114"/>
        <w:gridCol w:w="236"/>
        <w:gridCol w:w="1114"/>
        <w:gridCol w:w="236"/>
        <w:gridCol w:w="1108"/>
        <w:gridCol w:w="6"/>
      </w:tblGrid>
      <w:tr w:rsidR="00CA04FE" w:rsidRPr="00ED56D8" w14:paraId="15BFF4A3" w14:textId="77777777" w:rsidTr="00C149D8">
        <w:trPr>
          <w:trHeight w:val="261"/>
        </w:trPr>
        <w:tc>
          <w:tcPr>
            <w:tcW w:w="6120" w:type="dxa"/>
            <w:gridSpan w:val="3"/>
            <w:shd w:val="clear" w:color="auto" w:fill="auto"/>
            <w:vAlign w:val="bottom"/>
          </w:tcPr>
          <w:p w14:paraId="251E6E5C" w14:textId="77777777" w:rsidR="00CA04FE" w:rsidRPr="00ED56D8" w:rsidRDefault="00CA04FE" w:rsidP="00B42463">
            <w:pPr>
              <w:ind w:left="73" w:right="-9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0" w:type="dxa"/>
            <w:gridSpan w:val="12"/>
            <w:vAlign w:val="bottom"/>
          </w:tcPr>
          <w:p w14:paraId="1B7C972A" w14:textId="77777777" w:rsidR="00CA04FE" w:rsidRPr="00ED56D8" w:rsidRDefault="00CA04FE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D56D8"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  <w:t>งบการเงินรวม</w:t>
            </w:r>
          </w:p>
        </w:tc>
      </w:tr>
      <w:tr w:rsidR="00CA04FE" w:rsidRPr="00ED56D8" w14:paraId="271993EE" w14:textId="77777777" w:rsidTr="00C149D8">
        <w:trPr>
          <w:trHeight w:val="261"/>
        </w:trPr>
        <w:tc>
          <w:tcPr>
            <w:tcW w:w="6120" w:type="dxa"/>
            <w:gridSpan w:val="3"/>
            <w:shd w:val="clear" w:color="auto" w:fill="auto"/>
            <w:vAlign w:val="bottom"/>
          </w:tcPr>
          <w:p w14:paraId="0018C48C" w14:textId="77777777" w:rsidR="00CA04FE" w:rsidRPr="00ED56D8" w:rsidRDefault="00CA04FE" w:rsidP="00B42463">
            <w:pPr>
              <w:ind w:left="73" w:right="-90"/>
              <w:jc w:val="center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5138CC3B" w14:textId="77777777" w:rsidR="00CA04FE" w:rsidRPr="00ED56D8" w:rsidRDefault="00CA04FE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  <w:r w:rsidRPr="00ED56D8"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AFFD512" w14:textId="77777777" w:rsidR="00CA04FE" w:rsidRPr="00ED56D8" w:rsidRDefault="00CA04FE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5164" w:type="dxa"/>
            <w:gridSpan w:val="8"/>
            <w:vAlign w:val="bottom"/>
          </w:tcPr>
          <w:p w14:paraId="139DC84B" w14:textId="77777777" w:rsidR="00CA04FE" w:rsidRPr="00ED56D8" w:rsidRDefault="00CA04FE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  <w:r w:rsidRPr="00ED56D8"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  <w:t>มูลค่ายุติธรรม</w:t>
            </w:r>
          </w:p>
        </w:tc>
      </w:tr>
      <w:tr w:rsidR="00C149D8" w:rsidRPr="00ED56D8" w14:paraId="12415C28" w14:textId="77777777" w:rsidTr="00C149D8">
        <w:trPr>
          <w:trHeight w:val="261"/>
        </w:trPr>
        <w:tc>
          <w:tcPr>
            <w:tcW w:w="3224" w:type="dxa"/>
            <w:shd w:val="clear" w:color="auto" w:fill="auto"/>
            <w:vAlign w:val="bottom"/>
          </w:tcPr>
          <w:p w14:paraId="1B4CCB29" w14:textId="77777777" w:rsidR="00C149D8" w:rsidRPr="00ED56D8" w:rsidRDefault="00C149D8" w:rsidP="00B4246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ED56D8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 xml:space="preserve">ณ </w:t>
            </w:r>
            <w:r w:rsidRPr="00ED56D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วันที่ </w:t>
            </w:r>
            <w:r w:rsidRPr="00ED56D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ED56D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ธันวาคม</w:t>
            </w:r>
            <w:r w:rsidRPr="00ED56D8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Pr="00ED56D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2564</w:t>
            </w:r>
          </w:p>
        </w:tc>
        <w:tc>
          <w:tcPr>
            <w:tcW w:w="2896" w:type="dxa"/>
            <w:gridSpan w:val="2"/>
            <w:shd w:val="clear" w:color="auto" w:fill="auto"/>
            <w:vAlign w:val="bottom"/>
          </w:tcPr>
          <w:p w14:paraId="6C1A921F" w14:textId="77777777" w:rsidR="00C149D8" w:rsidRPr="00ED56D8" w:rsidRDefault="00C149D8" w:rsidP="00B42463">
            <w:pPr>
              <w:ind w:left="-19" w:right="-90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620" w:type="dxa"/>
            <w:vAlign w:val="bottom"/>
          </w:tcPr>
          <w:p w14:paraId="5264B23C" w14:textId="77777777" w:rsidR="00C149D8" w:rsidRPr="00ED56D8" w:rsidRDefault="00C149D8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ED56D8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 xml:space="preserve">เครื่องมือทางการเงิน </w:t>
            </w:r>
          </w:p>
          <w:p w14:paraId="7C16951D" w14:textId="77777777" w:rsidR="00C149D8" w:rsidRPr="00ED56D8" w:rsidRDefault="00C149D8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ED56D8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ที่วัดด้วย</w:t>
            </w:r>
            <w:r w:rsidRPr="00ED56D8">
              <w:rPr>
                <w:rFonts w:ascii="Angsana New" w:hAnsi="Angsana New"/>
                <w:sz w:val="25"/>
                <w:szCs w:val="25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9637A44" w14:textId="77777777" w:rsidR="00C149D8" w:rsidRPr="00ED56D8" w:rsidRDefault="00C149D8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2A4497E" w14:textId="77777777" w:rsidR="00C149D8" w:rsidRPr="00ED56D8" w:rsidRDefault="00C149D8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ED56D8">
              <w:rPr>
                <w:rFonts w:ascii="Angsana New" w:hAnsi="Angsana New"/>
                <w:sz w:val="25"/>
                <w:szCs w:val="25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3A440FC" w14:textId="77777777" w:rsidR="00C149D8" w:rsidRPr="00ED56D8" w:rsidRDefault="00C149D8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F5DF80F" w14:textId="77777777" w:rsidR="00C149D8" w:rsidRPr="00ED56D8" w:rsidRDefault="00C149D8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  <w:cs/>
                <w:lang w:bidi="th-TH"/>
              </w:rPr>
              <w:t>ระดับ</w:t>
            </w:r>
            <w:r w:rsidRPr="00ED56D8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ED56D8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</w:p>
        </w:tc>
        <w:tc>
          <w:tcPr>
            <w:tcW w:w="236" w:type="dxa"/>
          </w:tcPr>
          <w:p w14:paraId="33024299" w14:textId="77777777" w:rsidR="00C149D8" w:rsidRPr="00ED56D8" w:rsidRDefault="00C149D8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8C1B7AD" w14:textId="77777777" w:rsidR="00C149D8" w:rsidRPr="00ED56D8" w:rsidRDefault="00C149D8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  <w:cs/>
                <w:lang w:bidi="th-TH"/>
              </w:rPr>
              <w:t>ระดับ</w:t>
            </w:r>
            <w:r w:rsidRPr="00ED56D8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ED56D8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  <w:tc>
          <w:tcPr>
            <w:tcW w:w="236" w:type="dxa"/>
          </w:tcPr>
          <w:p w14:paraId="3AB06EB8" w14:textId="77777777" w:rsidR="00C149D8" w:rsidRPr="00ED56D8" w:rsidRDefault="00C149D8" w:rsidP="00B42463">
            <w:pPr>
              <w:ind w:left="-43" w:right="-8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14" w:type="dxa"/>
            <w:vAlign w:val="bottom"/>
          </w:tcPr>
          <w:p w14:paraId="1D9460E3" w14:textId="77777777" w:rsidR="00C149D8" w:rsidRPr="00ED56D8" w:rsidRDefault="00C149D8" w:rsidP="00B42463">
            <w:pPr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  <w:cs/>
              </w:rPr>
              <w:t xml:space="preserve">ระดับ </w:t>
            </w:r>
            <w:r w:rsidRPr="00ED56D8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236" w:type="dxa"/>
          </w:tcPr>
          <w:p w14:paraId="6055A859" w14:textId="77777777" w:rsidR="00C149D8" w:rsidRPr="00ED56D8" w:rsidRDefault="00C149D8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bottom"/>
          </w:tcPr>
          <w:p w14:paraId="51284DE6" w14:textId="77777777" w:rsidR="00C149D8" w:rsidRPr="00ED56D8" w:rsidRDefault="00C149D8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ED56D8">
              <w:rPr>
                <w:rFonts w:ascii="Angsana New" w:hAnsi="Angsana New"/>
                <w:sz w:val="25"/>
                <w:szCs w:val="25"/>
                <w:cs/>
                <w:lang w:bidi="th-TH"/>
              </w:rPr>
              <w:t>รวม</w:t>
            </w:r>
          </w:p>
        </w:tc>
      </w:tr>
      <w:tr w:rsidR="00CA04FE" w:rsidRPr="00ED56D8" w14:paraId="669DD06C" w14:textId="77777777" w:rsidTr="00C149D8">
        <w:trPr>
          <w:trHeight w:val="261"/>
        </w:trPr>
        <w:tc>
          <w:tcPr>
            <w:tcW w:w="3224" w:type="dxa"/>
            <w:shd w:val="clear" w:color="auto" w:fill="auto"/>
          </w:tcPr>
          <w:p w14:paraId="707917B6" w14:textId="77777777" w:rsidR="00CA04FE" w:rsidRPr="00ED56D8" w:rsidRDefault="00CA04FE" w:rsidP="00B4246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</w:p>
        </w:tc>
        <w:tc>
          <w:tcPr>
            <w:tcW w:w="2896" w:type="dxa"/>
            <w:gridSpan w:val="2"/>
            <w:shd w:val="clear" w:color="auto" w:fill="auto"/>
          </w:tcPr>
          <w:p w14:paraId="708F8F42" w14:textId="77777777" w:rsidR="00CA04FE" w:rsidRPr="00ED56D8" w:rsidRDefault="00CA04FE" w:rsidP="00B4246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</w:p>
        </w:tc>
        <w:tc>
          <w:tcPr>
            <w:tcW w:w="8640" w:type="dxa"/>
            <w:gridSpan w:val="12"/>
          </w:tcPr>
          <w:p w14:paraId="4E77D7C7" w14:textId="77777777" w:rsidR="00CA04FE" w:rsidRPr="00ED56D8" w:rsidRDefault="00CA04FE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</w:pPr>
            <w:r w:rsidRPr="00ED56D8"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  <w:t>(พันบาท)</w:t>
            </w:r>
          </w:p>
        </w:tc>
      </w:tr>
      <w:tr w:rsidR="00C149D8" w:rsidRPr="00ED56D8" w14:paraId="0B8EC39C" w14:textId="77777777" w:rsidTr="00C149D8">
        <w:trPr>
          <w:trHeight w:val="261"/>
        </w:trPr>
        <w:tc>
          <w:tcPr>
            <w:tcW w:w="3224" w:type="dxa"/>
            <w:shd w:val="clear" w:color="auto" w:fill="auto"/>
          </w:tcPr>
          <w:p w14:paraId="4F51A4FD" w14:textId="77777777" w:rsidR="00C149D8" w:rsidRPr="00ED56D8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D56D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0A334B04" w14:textId="77777777" w:rsidR="00C149D8" w:rsidRPr="00ED56D8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CD18868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3D6AE136" w14:textId="77777777" w:rsidR="00C149D8" w:rsidRPr="00ED56D8" w:rsidRDefault="00C149D8" w:rsidP="00B4246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84" w:type="dxa"/>
            <w:shd w:val="clear" w:color="auto" w:fill="auto"/>
          </w:tcPr>
          <w:p w14:paraId="42332D8D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40674FF1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5672A299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236" w:type="dxa"/>
          </w:tcPr>
          <w:p w14:paraId="06D49D74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25A924C3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64F41A77" w14:textId="77777777" w:rsidR="00C149D8" w:rsidRPr="00ED56D8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03A827F8" w14:textId="77777777" w:rsidR="00C149D8" w:rsidRPr="00ED56D8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6511F550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CFCDBF2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C149D8" w:rsidRPr="00ED56D8" w14:paraId="249FABAD" w14:textId="77777777" w:rsidTr="00C149D8">
        <w:trPr>
          <w:trHeight w:val="261"/>
        </w:trPr>
        <w:tc>
          <w:tcPr>
            <w:tcW w:w="3224" w:type="dxa"/>
            <w:shd w:val="clear" w:color="auto" w:fill="auto"/>
          </w:tcPr>
          <w:p w14:paraId="7EF2F256" w14:textId="77777777" w:rsidR="00C149D8" w:rsidRPr="00ED56D8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D56D8">
              <w:rPr>
                <w:rFonts w:ascii="Angsana New" w:hAnsi="Angsana New"/>
                <w:sz w:val="25"/>
                <w:szCs w:val="25"/>
                <w:cs/>
                <w:lang w:val="en-GB"/>
              </w:rPr>
              <w:t>สิทธิการขายหุ้น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4947D610" w14:textId="77777777" w:rsidR="00C149D8" w:rsidRPr="00ED56D8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3EBF15D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</w:rPr>
              <w:t>(</w:t>
            </w:r>
            <w:r w:rsidRPr="00ED56D8">
              <w:rPr>
                <w:rFonts w:ascii="Angsana New" w:hAnsi="Angsana New"/>
                <w:sz w:val="25"/>
                <w:szCs w:val="25"/>
                <w:lang w:val="en-US"/>
              </w:rPr>
              <w:t>999</w:t>
            </w:r>
            <w:r w:rsidRPr="00ED56D8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D97568C" w14:textId="77777777" w:rsidR="00C149D8" w:rsidRPr="00ED56D8" w:rsidRDefault="00C149D8" w:rsidP="00B4246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84" w:type="dxa"/>
            <w:shd w:val="clear" w:color="auto" w:fill="auto"/>
          </w:tcPr>
          <w:p w14:paraId="18657C65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</w:rPr>
              <w:t>(</w:t>
            </w:r>
            <w:r w:rsidRPr="00ED56D8">
              <w:rPr>
                <w:rFonts w:ascii="Angsana New" w:hAnsi="Angsana New"/>
                <w:sz w:val="25"/>
                <w:szCs w:val="25"/>
                <w:lang w:val="en-US"/>
              </w:rPr>
              <w:t>999</w:t>
            </w:r>
            <w:r w:rsidRPr="00ED56D8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0861F9D9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31BAB46D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  <w:r w:rsidRPr="00ED56D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62A89515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786C3E83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</w:rPr>
              <w:t>(</w:t>
            </w:r>
            <w:r w:rsidRPr="00ED56D8">
              <w:rPr>
                <w:rFonts w:ascii="Angsana New" w:hAnsi="Angsana New"/>
                <w:sz w:val="25"/>
                <w:szCs w:val="25"/>
                <w:lang w:val="en-US"/>
              </w:rPr>
              <w:t>999</w:t>
            </w:r>
            <w:r w:rsidRPr="00ED56D8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6BA71967" w14:textId="77777777" w:rsidR="00C149D8" w:rsidRPr="00ED56D8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04868154" w14:textId="77777777" w:rsidR="00C149D8" w:rsidRPr="00ED56D8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371C1F33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4CE5BD65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</w:rPr>
              <w:t>(</w:t>
            </w:r>
            <w:r w:rsidRPr="00ED56D8">
              <w:rPr>
                <w:rFonts w:ascii="Angsana New" w:hAnsi="Angsana New"/>
                <w:sz w:val="25"/>
                <w:szCs w:val="25"/>
                <w:lang w:val="en-US"/>
              </w:rPr>
              <w:t>999</w:t>
            </w:r>
            <w:r w:rsidRPr="00ED56D8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C149D8" w:rsidRPr="00ED56D8" w14:paraId="7E706F7C" w14:textId="77777777" w:rsidTr="00C149D8">
        <w:trPr>
          <w:trHeight w:val="261"/>
        </w:trPr>
        <w:tc>
          <w:tcPr>
            <w:tcW w:w="3224" w:type="dxa"/>
            <w:shd w:val="clear" w:color="auto" w:fill="auto"/>
          </w:tcPr>
          <w:p w14:paraId="1C89D97A" w14:textId="77777777" w:rsidR="00C149D8" w:rsidRPr="00ED56D8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D56D8">
              <w:rPr>
                <w:rFonts w:ascii="Angsana New" w:hAnsi="Angsana New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6F68D7B0" w14:textId="77777777" w:rsidR="00C149D8" w:rsidRPr="00ED56D8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42767E3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</w:rPr>
              <w:t>(</w:t>
            </w:r>
            <w:r w:rsidRPr="00ED56D8">
              <w:rPr>
                <w:rFonts w:ascii="Angsana New" w:hAnsi="Angsana New"/>
                <w:sz w:val="25"/>
                <w:szCs w:val="25"/>
                <w:lang w:val="en-US"/>
              </w:rPr>
              <w:t>196</w:t>
            </w:r>
            <w:r w:rsidRPr="00ED56D8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6C92724" w14:textId="77777777" w:rsidR="00C149D8" w:rsidRPr="00ED56D8" w:rsidRDefault="00C149D8" w:rsidP="00B4246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CBBBDAA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</w:rPr>
              <w:t>(</w:t>
            </w:r>
            <w:r w:rsidRPr="00ED56D8">
              <w:rPr>
                <w:rFonts w:ascii="Angsana New" w:hAnsi="Angsana New"/>
                <w:sz w:val="25"/>
                <w:szCs w:val="25"/>
                <w:lang w:val="en-US"/>
              </w:rPr>
              <w:t>196</w:t>
            </w:r>
            <w:r w:rsidRPr="00ED56D8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0967E91E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7266ECE0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  <w:r w:rsidRPr="00ED56D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719A4A6D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47263DF2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</w:rPr>
              <w:t>(</w:t>
            </w:r>
            <w:r w:rsidRPr="00ED56D8">
              <w:rPr>
                <w:rFonts w:ascii="Angsana New" w:hAnsi="Angsana New"/>
                <w:sz w:val="25"/>
                <w:szCs w:val="25"/>
                <w:lang w:val="en-US"/>
              </w:rPr>
              <w:t>196</w:t>
            </w:r>
            <w:r w:rsidRPr="00ED56D8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21233A9E" w14:textId="77777777" w:rsidR="00C149D8" w:rsidRPr="00ED56D8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5F8C80BC" w14:textId="77777777" w:rsidR="00C149D8" w:rsidRPr="00ED56D8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2C339520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1ECA485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</w:rPr>
              <w:t>(</w:t>
            </w:r>
            <w:r w:rsidRPr="00ED56D8">
              <w:rPr>
                <w:rFonts w:ascii="Angsana New" w:hAnsi="Angsana New"/>
                <w:sz w:val="25"/>
                <w:szCs w:val="25"/>
                <w:lang w:val="en-US"/>
              </w:rPr>
              <w:t>196</w:t>
            </w:r>
            <w:r w:rsidRPr="00ED56D8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C149D8" w:rsidRPr="00ED56D8" w14:paraId="0E515A94" w14:textId="77777777" w:rsidTr="00C149D8">
        <w:trPr>
          <w:trHeight w:val="261"/>
        </w:trPr>
        <w:tc>
          <w:tcPr>
            <w:tcW w:w="3224" w:type="dxa"/>
            <w:shd w:val="clear" w:color="auto" w:fill="auto"/>
          </w:tcPr>
          <w:p w14:paraId="3A71DAD6" w14:textId="77777777" w:rsidR="00C149D8" w:rsidRPr="00ED56D8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D56D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3CE52812" w14:textId="77777777" w:rsidR="00C149D8" w:rsidRPr="00ED56D8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F1CB2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D56D8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Pr="00ED56D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</w:t>
            </w:r>
            <w:r w:rsidRPr="00ED56D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ED56D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195</w:t>
            </w:r>
            <w:r w:rsidRPr="00ED56D8">
              <w:rPr>
                <w:rFonts w:ascii="Angsana New" w:hAnsi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63CB08F" w14:textId="77777777" w:rsidR="00C149D8" w:rsidRPr="00ED56D8" w:rsidRDefault="00C149D8" w:rsidP="00B4246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45ADA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D56D8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Pr="00ED56D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</w:t>
            </w:r>
            <w:r w:rsidRPr="00ED56D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ED56D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195</w:t>
            </w:r>
            <w:r w:rsidRPr="00ED56D8">
              <w:rPr>
                <w:rFonts w:ascii="Angsana New" w:hAnsi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2FFE116C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40EF26DD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236" w:type="dxa"/>
          </w:tcPr>
          <w:p w14:paraId="31B2C2D4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31E910FD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553D88CF" w14:textId="77777777" w:rsidR="00C149D8" w:rsidRPr="00ED56D8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34B6514E" w14:textId="77777777" w:rsidR="00C149D8" w:rsidRPr="00ED56D8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5159EA96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018960C0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C149D8" w:rsidRPr="00ED56D8" w14:paraId="7889EA53" w14:textId="77777777" w:rsidTr="00C149D8">
        <w:trPr>
          <w:trHeight w:val="261"/>
        </w:trPr>
        <w:tc>
          <w:tcPr>
            <w:tcW w:w="3224" w:type="dxa"/>
            <w:shd w:val="clear" w:color="auto" w:fill="auto"/>
          </w:tcPr>
          <w:p w14:paraId="620C956A" w14:textId="77777777" w:rsidR="00C149D8" w:rsidRPr="00ED56D8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896" w:type="dxa"/>
            <w:gridSpan w:val="2"/>
            <w:shd w:val="clear" w:color="auto" w:fill="auto"/>
          </w:tcPr>
          <w:p w14:paraId="17CCEAF3" w14:textId="77777777" w:rsidR="00C149D8" w:rsidRPr="00ED56D8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2B5E2992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566D8FD8" w14:textId="77777777" w:rsidR="00C149D8" w:rsidRPr="00ED56D8" w:rsidRDefault="00C149D8" w:rsidP="00B4246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3BE1179A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4553536D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28B44654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236" w:type="dxa"/>
          </w:tcPr>
          <w:p w14:paraId="26FAD42B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7FAA2C51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3E731031" w14:textId="77777777" w:rsidR="00C149D8" w:rsidRPr="00ED56D8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5F410FE0" w14:textId="77777777" w:rsidR="00C149D8" w:rsidRPr="00ED56D8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5E0AE9AD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3B381DD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CA04FE" w:rsidRPr="00ED56D8" w14:paraId="2E1EEE7B" w14:textId="77777777" w:rsidTr="00C149D8">
        <w:trPr>
          <w:gridAfter w:val="1"/>
          <w:wAfter w:w="6" w:type="dxa"/>
          <w:trHeight w:val="261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5DEF79B2" w14:textId="77777777" w:rsidR="00CA04FE" w:rsidRPr="00ED56D8" w:rsidRDefault="00CA04FE" w:rsidP="00B42463">
            <w:pPr>
              <w:ind w:left="73" w:right="-90"/>
              <w:jc w:val="center"/>
              <w:rPr>
                <w:rFonts w:ascii="Angsana New" w:hAnsi="Angsana New"/>
                <w:sz w:val="25"/>
                <w:szCs w:val="25"/>
                <w:lang w:bidi="ar-SA"/>
              </w:rPr>
            </w:pPr>
            <w:r w:rsidRPr="00ED56D8">
              <w:rPr>
                <w:rFonts w:ascii="Angsana New" w:hAnsi="Angsana New"/>
                <w:sz w:val="25"/>
                <w:szCs w:val="25"/>
                <w:cs/>
              </w:rPr>
              <w:br w:type="page"/>
            </w:r>
          </w:p>
        </w:tc>
        <w:tc>
          <w:tcPr>
            <w:tcW w:w="10434" w:type="dxa"/>
            <w:gridSpan w:val="12"/>
            <w:vAlign w:val="bottom"/>
          </w:tcPr>
          <w:p w14:paraId="471C9222" w14:textId="77777777" w:rsidR="00CA04FE" w:rsidRPr="00ED56D8" w:rsidRDefault="00CA04FE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D56D8"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  <w:t>งบการเงินเฉพาะกิจการ</w:t>
            </w:r>
          </w:p>
        </w:tc>
      </w:tr>
    </w:tbl>
    <w:p w14:paraId="4F4AFB16" w14:textId="77777777" w:rsidR="00C149D8" w:rsidRDefault="00C149D8"/>
    <w:tbl>
      <w:tblPr>
        <w:tblW w:w="1476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850"/>
        <w:gridCol w:w="271"/>
        <w:gridCol w:w="1620"/>
        <w:gridCol w:w="236"/>
        <w:gridCol w:w="1384"/>
        <w:gridCol w:w="236"/>
        <w:gridCol w:w="1114"/>
        <w:gridCol w:w="236"/>
        <w:gridCol w:w="1114"/>
        <w:gridCol w:w="236"/>
        <w:gridCol w:w="1114"/>
        <w:gridCol w:w="236"/>
        <w:gridCol w:w="1114"/>
      </w:tblGrid>
      <w:tr w:rsidR="00CA04FE" w:rsidRPr="00ED56D8" w14:paraId="47006A45" w14:textId="77777777" w:rsidTr="00C149D8">
        <w:trPr>
          <w:trHeight w:val="261"/>
        </w:trPr>
        <w:tc>
          <w:tcPr>
            <w:tcW w:w="6121" w:type="dxa"/>
            <w:gridSpan w:val="2"/>
            <w:shd w:val="clear" w:color="auto" w:fill="auto"/>
            <w:vAlign w:val="bottom"/>
          </w:tcPr>
          <w:p w14:paraId="73AFAD23" w14:textId="77777777" w:rsidR="00CA04FE" w:rsidRPr="00ED56D8" w:rsidRDefault="00CA04FE" w:rsidP="00B42463">
            <w:pPr>
              <w:ind w:left="73" w:right="-90"/>
              <w:jc w:val="center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35920A5B" w14:textId="77777777" w:rsidR="00CA04FE" w:rsidRPr="00ED56D8" w:rsidRDefault="00CA04FE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  <w:r w:rsidRPr="00ED56D8"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EA41B9A" w14:textId="77777777" w:rsidR="00CA04FE" w:rsidRPr="00ED56D8" w:rsidRDefault="00CA04FE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38C3B4EB" w14:textId="77777777" w:rsidR="00CA04FE" w:rsidRPr="00ED56D8" w:rsidRDefault="00CA04FE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  <w:r w:rsidRPr="00ED56D8"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  <w:t>มูลค่ายุติธรรม</w:t>
            </w:r>
          </w:p>
        </w:tc>
      </w:tr>
      <w:tr w:rsidR="00C149D8" w:rsidRPr="00ED56D8" w14:paraId="24B336B2" w14:textId="77777777" w:rsidTr="00C149D8">
        <w:trPr>
          <w:trHeight w:val="261"/>
        </w:trPr>
        <w:tc>
          <w:tcPr>
            <w:tcW w:w="5850" w:type="dxa"/>
            <w:shd w:val="clear" w:color="auto" w:fill="auto"/>
            <w:vAlign w:val="bottom"/>
          </w:tcPr>
          <w:p w14:paraId="75F9BD2B" w14:textId="77777777" w:rsidR="00C149D8" w:rsidRPr="00ED56D8" w:rsidRDefault="00C149D8" w:rsidP="00B4246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ED56D8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 xml:space="preserve">ณ </w:t>
            </w:r>
            <w:r w:rsidRPr="00ED56D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วันที่ </w:t>
            </w:r>
            <w:r w:rsidRPr="00ED56D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ED56D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ธันวาคม</w:t>
            </w:r>
            <w:r w:rsidRPr="00ED56D8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Pr="00ED56D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DB0E3D" w14:textId="77777777" w:rsidR="00C149D8" w:rsidRPr="00ED56D8" w:rsidRDefault="00C149D8" w:rsidP="00B42463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56BDF820" w14:textId="77777777" w:rsidR="00C149D8" w:rsidRPr="00ED56D8" w:rsidRDefault="00C149D8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ED56D8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 xml:space="preserve">เครื่องมือทางการเงิน </w:t>
            </w:r>
          </w:p>
          <w:p w14:paraId="50E4C5C8" w14:textId="77777777" w:rsidR="00C149D8" w:rsidRPr="00ED56D8" w:rsidRDefault="00C149D8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ED56D8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ที่วัดด้วย</w:t>
            </w:r>
            <w:r w:rsidRPr="00ED56D8">
              <w:rPr>
                <w:rFonts w:ascii="Angsana New" w:hAnsi="Angsana New"/>
                <w:sz w:val="25"/>
                <w:szCs w:val="25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384618B" w14:textId="77777777" w:rsidR="00C149D8" w:rsidRPr="00ED56D8" w:rsidRDefault="00C149D8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56B3FD0" w14:textId="77777777" w:rsidR="00C149D8" w:rsidRPr="00ED56D8" w:rsidRDefault="00C149D8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ED56D8">
              <w:rPr>
                <w:rFonts w:ascii="Angsana New" w:hAnsi="Angsana New"/>
                <w:sz w:val="25"/>
                <w:szCs w:val="25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E7BC2CA" w14:textId="77777777" w:rsidR="00C149D8" w:rsidRPr="00ED56D8" w:rsidRDefault="00C149D8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CEC8A04" w14:textId="77777777" w:rsidR="00C149D8" w:rsidRPr="00ED56D8" w:rsidRDefault="00C149D8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  <w:cs/>
                <w:lang w:bidi="th-TH"/>
              </w:rPr>
              <w:t>ระดับ</w:t>
            </w:r>
            <w:r w:rsidRPr="00ED56D8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ED56D8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</w:p>
        </w:tc>
        <w:tc>
          <w:tcPr>
            <w:tcW w:w="236" w:type="dxa"/>
          </w:tcPr>
          <w:p w14:paraId="69776BA1" w14:textId="77777777" w:rsidR="00C149D8" w:rsidRPr="00ED56D8" w:rsidRDefault="00C149D8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568F7D3" w14:textId="77777777" w:rsidR="00C149D8" w:rsidRPr="00ED56D8" w:rsidRDefault="00C149D8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  <w:cs/>
                <w:lang w:bidi="th-TH"/>
              </w:rPr>
              <w:t>ระดับ</w:t>
            </w:r>
            <w:r w:rsidRPr="00ED56D8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ED56D8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  <w:tc>
          <w:tcPr>
            <w:tcW w:w="236" w:type="dxa"/>
          </w:tcPr>
          <w:p w14:paraId="46F8288D" w14:textId="77777777" w:rsidR="00C149D8" w:rsidRPr="00ED56D8" w:rsidRDefault="00C149D8" w:rsidP="00B42463">
            <w:pPr>
              <w:ind w:left="-43" w:right="-8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14" w:type="dxa"/>
            <w:vAlign w:val="bottom"/>
          </w:tcPr>
          <w:p w14:paraId="39388D54" w14:textId="77777777" w:rsidR="00C149D8" w:rsidRPr="00ED56D8" w:rsidRDefault="00C149D8" w:rsidP="00B42463">
            <w:pPr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  <w:cs/>
              </w:rPr>
              <w:t xml:space="preserve">ระดับ </w:t>
            </w:r>
            <w:r w:rsidRPr="00ED56D8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236" w:type="dxa"/>
          </w:tcPr>
          <w:p w14:paraId="49929CC4" w14:textId="77777777" w:rsidR="00C149D8" w:rsidRPr="00ED56D8" w:rsidRDefault="00C149D8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94EF76" w14:textId="77777777" w:rsidR="00C149D8" w:rsidRPr="00ED56D8" w:rsidRDefault="00C149D8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ED56D8">
              <w:rPr>
                <w:rFonts w:ascii="Angsana New" w:hAnsi="Angsana New"/>
                <w:sz w:val="25"/>
                <w:szCs w:val="25"/>
                <w:cs/>
                <w:lang w:bidi="th-TH"/>
              </w:rPr>
              <w:t>รวม</w:t>
            </w:r>
          </w:p>
        </w:tc>
      </w:tr>
      <w:tr w:rsidR="00CA04FE" w:rsidRPr="00ED56D8" w14:paraId="3F68682F" w14:textId="77777777" w:rsidTr="00C149D8">
        <w:trPr>
          <w:trHeight w:val="261"/>
        </w:trPr>
        <w:tc>
          <w:tcPr>
            <w:tcW w:w="5850" w:type="dxa"/>
            <w:shd w:val="clear" w:color="auto" w:fill="auto"/>
          </w:tcPr>
          <w:p w14:paraId="0A460051" w14:textId="77777777" w:rsidR="00CA04FE" w:rsidRPr="00ED56D8" w:rsidRDefault="00CA04FE" w:rsidP="00B4246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A86D900" w14:textId="77777777" w:rsidR="00CA04FE" w:rsidRPr="00ED56D8" w:rsidRDefault="00CA04FE" w:rsidP="00B4246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</w:p>
        </w:tc>
        <w:tc>
          <w:tcPr>
            <w:tcW w:w="8640" w:type="dxa"/>
            <w:gridSpan w:val="11"/>
          </w:tcPr>
          <w:p w14:paraId="623FA9F8" w14:textId="77777777" w:rsidR="00CA04FE" w:rsidRPr="00ED56D8" w:rsidRDefault="00CA04FE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</w:pPr>
            <w:r w:rsidRPr="00ED56D8"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  <w:t>(พันบาท)</w:t>
            </w:r>
          </w:p>
        </w:tc>
      </w:tr>
      <w:tr w:rsidR="00C149D8" w:rsidRPr="00ED56D8" w14:paraId="2855B176" w14:textId="77777777" w:rsidTr="00C149D8">
        <w:trPr>
          <w:trHeight w:val="261"/>
        </w:trPr>
        <w:tc>
          <w:tcPr>
            <w:tcW w:w="5850" w:type="dxa"/>
            <w:shd w:val="clear" w:color="auto" w:fill="auto"/>
          </w:tcPr>
          <w:p w14:paraId="2371ABCB" w14:textId="77777777" w:rsidR="00C149D8" w:rsidRPr="00ED56D8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D56D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shd w:val="clear" w:color="auto" w:fill="auto"/>
          </w:tcPr>
          <w:p w14:paraId="5AD8409E" w14:textId="77777777" w:rsidR="00C149D8" w:rsidRPr="00ED56D8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533DE3E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21E1B922" w14:textId="77777777" w:rsidR="00C149D8" w:rsidRPr="00ED56D8" w:rsidRDefault="00C149D8" w:rsidP="00B4246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84" w:type="dxa"/>
            <w:shd w:val="clear" w:color="auto" w:fill="auto"/>
          </w:tcPr>
          <w:p w14:paraId="15C5C8DC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5FB750A0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169CE684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1C440802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78F3F516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420E4E52" w14:textId="77777777" w:rsidR="00C149D8" w:rsidRPr="00ED56D8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39DF670C" w14:textId="77777777" w:rsidR="00C149D8" w:rsidRPr="00ED56D8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4A81073C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  <w:shd w:val="clear" w:color="auto" w:fill="auto"/>
          </w:tcPr>
          <w:p w14:paraId="52FF5466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C149D8" w:rsidRPr="00ED56D8" w14:paraId="09464CF2" w14:textId="77777777" w:rsidTr="00C149D8">
        <w:trPr>
          <w:trHeight w:val="261"/>
        </w:trPr>
        <w:tc>
          <w:tcPr>
            <w:tcW w:w="5850" w:type="dxa"/>
            <w:shd w:val="clear" w:color="auto" w:fill="auto"/>
          </w:tcPr>
          <w:p w14:paraId="7A85BEA0" w14:textId="77777777" w:rsidR="00C149D8" w:rsidRPr="00ED56D8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D56D8">
              <w:rPr>
                <w:rFonts w:ascii="Angsana New" w:hAnsi="Angsana New"/>
                <w:sz w:val="25"/>
                <w:szCs w:val="25"/>
                <w:cs/>
                <w:lang w:val="en-GB"/>
              </w:rPr>
              <w:t>สิทธิการขายหุ้น</w:t>
            </w:r>
          </w:p>
        </w:tc>
        <w:tc>
          <w:tcPr>
            <w:tcW w:w="270" w:type="dxa"/>
            <w:shd w:val="clear" w:color="auto" w:fill="auto"/>
          </w:tcPr>
          <w:p w14:paraId="77EEFA41" w14:textId="77777777" w:rsidR="00C149D8" w:rsidRPr="00ED56D8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60392D1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</w:rPr>
              <w:t>(</w:t>
            </w:r>
            <w:r w:rsidRPr="00ED56D8">
              <w:rPr>
                <w:rFonts w:ascii="Angsana New" w:hAnsi="Angsana New"/>
                <w:sz w:val="25"/>
                <w:szCs w:val="25"/>
                <w:lang w:val="en-US"/>
              </w:rPr>
              <w:t>999</w:t>
            </w:r>
            <w:r w:rsidRPr="00ED56D8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24117F" w14:textId="77777777" w:rsidR="00C149D8" w:rsidRPr="00ED56D8" w:rsidRDefault="00C149D8" w:rsidP="00B4246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84" w:type="dxa"/>
            <w:shd w:val="clear" w:color="auto" w:fill="auto"/>
          </w:tcPr>
          <w:p w14:paraId="1F2D861C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</w:rPr>
              <w:t>(</w:t>
            </w:r>
            <w:r w:rsidRPr="00ED56D8">
              <w:rPr>
                <w:rFonts w:ascii="Angsana New" w:hAnsi="Angsana New"/>
                <w:sz w:val="25"/>
                <w:szCs w:val="25"/>
                <w:lang w:val="en-US"/>
              </w:rPr>
              <w:t>999</w:t>
            </w:r>
            <w:r w:rsidRPr="00ED56D8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307E94C6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031E370A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39323C92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574A80E3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</w:rPr>
              <w:t>(</w:t>
            </w:r>
            <w:r w:rsidRPr="00ED56D8">
              <w:rPr>
                <w:rFonts w:ascii="Angsana New" w:hAnsi="Angsana New"/>
                <w:sz w:val="25"/>
                <w:szCs w:val="25"/>
                <w:lang w:val="en-US"/>
              </w:rPr>
              <w:t>999</w:t>
            </w:r>
            <w:r w:rsidRPr="00ED56D8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603F58C2" w14:textId="77777777" w:rsidR="00C149D8" w:rsidRPr="00ED56D8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793CF193" w14:textId="77777777" w:rsidR="00C149D8" w:rsidRPr="00ED56D8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320C9235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  <w:shd w:val="clear" w:color="auto" w:fill="auto"/>
          </w:tcPr>
          <w:p w14:paraId="2751D432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</w:rPr>
              <w:t>(</w:t>
            </w:r>
            <w:r w:rsidRPr="00ED56D8">
              <w:rPr>
                <w:rFonts w:ascii="Angsana New" w:hAnsi="Angsana New"/>
                <w:sz w:val="25"/>
                <w:szCs w:val="25"/>
                <w:lang w:val="en-US"/>
              </w:rPr>
              <w:t>999</w:t>
            </w:r>
            <w:r w:rsidRPr="00ED56D8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C149D8" w:rsidRPr="00ED56D8" w14:paraId="431CBCBD" w14:textId="77777777" w:rsidTr="00C149D8">
        <w:trPr>
          <w:trHeight w:val="261"/>
        </w:trPr>
        <w:tc>
          <w:tcPr>
            <w:tcW w:w="5850" w:type="dxa"/>
            <w:shd w:val="clear" w:color="auto" w:fill="auto"/>
          </w:tcPr>
          <w:p w14:paraId="69029E07" w14:textId="77777777" w:rsidR="00C149D8" w:rsidRPr="00ED56D8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D56D8">
              <w:rPr>
                <w:rFonts w:ascii="Angsana New" w:hAnsi="Angsana New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247562A3" w14:textId="77777777" w:rsidR="00C149D8" w:rsidRPr="00ED56D8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655D6DD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</w:rPr>
              <w:t>(</w:t>
            </w:r>
            <w:r w:rsidRPr="00ED56D8">
              <w:rPr>
                <w:rFonts w:ascii="Angsana New" w:hAnsi="Angsana New"/>
                <w:sz w:val="25"/>
                <w:szCs w:val="25"/>
                <w:lang w:val="en-US"/>
              </w:rPr>
              <w:t>130</w:t>
            </w:r>
            <w:r w:rsidRPr="00ED56D8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620B958" w14:textId="77777777" w:rsidR="00C149D8" w:rsidRPr="00ED56D8" w:rsidRDefault="00C149D8" w:rsidP="00B4246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0D4B42F3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</w:rPr>
              <w:t>(</w:t>
            </w:r>
            <w:r w:rsidRPr="00ED56D8">
              <w:rPr>
                <w:rFonts w:ascii="Angsana New" w:hAnsi="Angsana New"/>
                <w:sz w:val="25"/>
                <w:szCs w:val="25"/>
                <w:lang w:val="en-US"/>
              </w:rPr>
              <w:t>130</w:t>
            </w:r>
            <w:r w:rsidRPr="00ED56D8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1B540BB1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02514D9C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041B1804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1E7509BB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</w:rPr>
              <w:t>(</w:t>
            </w:r>
            <w:r w:rsidRPr="00ED56D8">
              <w:rPr>
                <w:rFonts w:ascii="Angsana New" w:hAnsi="Angsana New"/>
                <w:sz w:val="25"/>
                <w:szCs w:val="25"/>
                <w:lang w:val="en-US"/>
              </w:rPr>
              <w:t>130</w:t>
            </w:r>
            <w:r w:rsidRPr="00ED56D8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0B02FEDA" w14:textId="77777777" w:rsidR="00C149D8" w:rsidRPr="00ED56D8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0CF7B712" w14:textId="77777777" w:rsidR="00C149D8" w:rsidRPr="00ED56D8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1636DC69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  <w:shd w:val="clear" w:color="auto" w:fill="auto"/>
          </w:tcPr>
          <w:p w14:paraId="51B26014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ED56D8">
              <w:rPr>
                <w:rFonts w:ascii="Angsana New" w:hAnsi="Angsana New"/>
                <w:sz w:val="25"/>
                <w:szCs w:val="25"/>
              </w:rPr>
              <w:t>(</w:t>
            </w:r>
            <w:r w:rsidRPr="00ED56D8">
              <w:rPr>
                <w:rFonts w:ascii="Angsana New" w:hAnsi="Angsana New"/>
                <w:sz w:val="25"/>
                <w:szCs w:val="25"/>
                <w:lang w:val="en-US"/>
              </w:rPr>
              <w:t>130</w:t>
            </w:r>
            <w:r w:rsidRPr="00ED56D8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C149D8" w:rsidRPr="00ED56D8" w14:paraId="531A376F" w14:textId="77777777" w:rsidTr="00C149D8">
        <w:trPr>
          <w:trHeight w:val="261"/>
        </w:trPr>
        <w:tc>
          <w:tcPr>
            <w:tcW w:w="5850" w:type="dxa"/>
            <w:shd w:val="clear" w:color="auto" w:fill="auto"/>
          </w:tcPr>
          <w:p w14:paraId="40817C2C" w14:textId="77777777" w:rsidR="00C149D8" w:rsidRPr="00ED56D8" w:rsidRDefault="00C149D8" w:rsidP="00B42463">
            <w:pPr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D56D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28571D6" w14:textId="77777777" w:rsidR="00C149D8" w:rsidRPr="00ED56D8" w:rsidRDefault="00C149D8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CEE05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ED56D8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Pr="00ED56D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</w:t>
            </w:r>
            <w:r w:rsidRPr="00ED56D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ED56D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129</w:t>
            </w:r>
            <w:r w:rsidRPr="00ED56D8">
              <w:rPr>
                <w:rFonts w:ascii="Angsana New" w:hAnsi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1F3F009" w14:textId="77777777" w:rsidR="00C149D8" w:rsidRPr="00ED56D8" w:rsidRDefault="00C149D8" w:rsidP="00B4246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89463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D56D8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Pr="00ED56D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</w:t>
            </w:r>
            <w:r w:rsidRPr="00ED56D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ED56D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129</w:t>
            </w:r>
            <w:r w:rsidRPr="00ED56D8">
              <w:rPr>
                <w:rFonts w:ascii="Angsana New" w:hAnsi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36C18916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39B4D2C8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69070890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4DE06835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350AA8AC" w14:textId="77777777" w:rsidR="00C149D8" w:rsidRPr="00ED56D8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</w:tcPr>
          <w:p w14:paraId="74F5AC24" w14:textId="77777777" w:rsidR="00C149D8" w:rsidRPr="00ED56D8" w:rsidRDefault="00C149D8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0FD9E33B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14" w:type="dxa"/>
            <w:shd w:val="clear" w:color="auto" w:fill="auto"/>
          </w:tcPr>
          <w:p w14:paraId="34EF158B" w14:textId="77777777" w:rsidR="00C149D8" w:rsidRPr="00ED56D8" w:rsidRDefault="00C149D8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</w:tr>
    </w:tbl>
    <w:p w14:paraId="11543427" w14:textId="616183CD" w:rsidR="003E0A73" w:rsidRDefault="003E0A73" w:rsidP="00B93FEF">
      <w:pPr>
        <w:jc w:val="thaiDistribute"/>
        <w:rPr>
          <w:rFonts w:ascii="Angsana New" w:hAnsi="Angsana New"/>
          <w:sz w:val="30"/>
          <w:szCs w:val="30"/>
        </w:rPr>
      </w:pPr>
    </w:p>
    <w:p w14:paraId="5A3FE1D7" w14:textId="77777777" w:rsidR="002315ED" w:rsidRDefault="002315ED" w:rsidP="00B93FEF">
      <w:pPr>
        <w:jc w:val="thaiDistribute"/>
        <w:rPr>
          <w:rFonts w:ascii="Angsana New" w:hAnsi="Angsana New"/>
          <w:sz w:val="30"/>
          <w:szCs w:val="30"/>
        </w:rPr>
      </w:pPr>
    </w:p>
    <w:p w14:paraId="70A7CC84" w14:textId="1CF41114" w:rsidR="002315ED" w:rsidRDefault="002315ED" w:rsidP="00B93FEF">
      <w:pPr>
        <w:jc w:val="thaiDistribute"/>
        <w:rPr>
          <w:rFonts w:ascii="Angsana New" w:hAnsi="Angsana New"/>
          <w:sz w:val="30"/>
          <w:szCs w:val="30"/>
        </w:rPr>
        <w:sectPr w:rsidR="002315ED" w:rsidSect="00D40782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670A4A14" w14:textId="6324FF75" w:rsidR="008A4092" w:rsidRDefault="008A4092" w:rsidP="00C36473">
      <w:pPr>
        <w:spacing w:line="240" w:lineRule="auto"/>
        <w:ind w:left="540"/>
        <w:rPr>
          <w:rFonts w:ascii="Angsana New" w:hAnsi="Angsana New"/>
          <w:bCs/>
          <w:i/>
          <w:iCs/>
          <w:sz w:val="30"/>
          <w:szCs w:val="30"/>
        </w:rPr>
      </w:pPr>
      <w:r w:rsidRPr="006B07E9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 xml:space="preserve">มูลค่ายุติธรรมของสินทรัพย์และหนี้สินทางการเงิน </w:t>
      </w:r>
    </w:p>
    <w:p w14:paraId="1D691082" w14:textId="77777777" w:rsidR="000011B8" w:rsidRPr="006B07E9" w:rsidRDefault="000011B8" w:rsidP="00C36473">
      <w:pPr>
        <w:spacing w:line="240" w:lineRule="auto"/>
        <w:ind w:left="540"/>
        <w:rPr>
          <w:rFonts w:ascii="Angsana New" w:hAnsi="Angsana New"/>
          <w:bCs/>
          <w:i/>
          <w:iCs/>
          <w:sz w:val="30"/>
          <w:szCs w:val="30"/>
        </w:rPr>
      </w:pPr>
    </w:p>
    <w:p w14:paraId="0E69F072" w14:textId="0CDAB9B8" w:rsidR="000A3D96" w:rsidRDefault="000A3D96" w:rsidP="000A3D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มูลค่ายุติธรรมของสินทรัพย์และหนี้สินทางการเงินเป็นมูลค่าที่ใกล้เคียงกับมูลค่าตามบัญชี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14:paraId="113A039C" w14:textId="77777777" w:rsidR="000A3D96" w:rsidRDefault="000A3D96" w:rsidP="000A3D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9A92201" w14:textId="0C96F7EC" w:rsidR="000A3D96" w:rsidRDefault="000A3D96" w:rsidP="000A3D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 xml:space="preserve">มูลค่ายุติธรรมของเงินกู้ยืมระยะยาวจากสถาบันการเงินมีมูลค่าใกล้เคียงกับมูลค่าตามบัญชี เนื่องจากอัตราดอกเบี้ย ในตลาดที่ใช้คิดลดกระแสเงินสดในอนาคตเป็นมูลค่าปัจจุบัน ณ วันที่บันทึกบัญชีไม่แตกต่างจากอัตราดอกเบี้ย ณ วันที่รายงานอย่างมีสาระสำคัญ </w:t>
      </w:r>
    </w:p>
    <w:p w14:paraId="688A7241" w14:textId="77777777" w:rsidR="000A3D96" w:rsidRDefault="000A3D96" w:rsidP="000A3D96">
      <w:pPr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14:paraId="224E050D" w14:textId="1DD026AC" w:rsidR="000A3D96" w:rsidRDefault="000A3D96" w:rsidP="000A3D96">
      <w:pPr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มูลค่ายุติธรรมของหนี้สินภายใต้สัญญาเช่าเป็นมูลค่าตามบัญชี เนื่องจากอัตราดอกเบี้ยตามสัญญาใกล้เคียงกับอัตราตลาด</w:t>
      </w:r>
    </w:p>
    <w:p w14:paraId="10C8CCA4" w14:textId="77777777" w:rsidR="008A4092" w:rsidRPr="006B07E9" w:rsidRDefault="008A4092" w:rsidP="008A409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0A2B8206" w14:textId="03B4BBAE" w:rsidR="00AE19E3" w:rsidRPr="006B07E9" w:rsidRDefault="00AE19E3" w:rsidP="00AE19E3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B07E9">
        <w:rPr>
          <w:rFonts w:ascii="Angsana New" w:hAnsi="Angsana New" w:hint="cs"/>
          <w:b/>
          <w:sz w:val="30"/>
          <w:szCs w:val="30"/>
          <w:cs/>
        </w:rPr>
        <w:t xml:space="preserve">มูลค่ายุติธรรมระดับ </w:t>
      </w:r>
      <w:r w:rsidR="00C605FF" w:rsidRPr="00C605FF">
        <w:rPr>
          <w:rFonts w:ascii="Angsana New" w:hAnsi="Angsana New"/>
          <w:bCs/>
          <w:sz w:val="30"/>
          <w:szCs w:val="30"/>
        </w:rPr>
        <w:t>2</w:t>
      </w:r>
      <w:r w:rsidRPr="006B07E9">
        <w:rPr>
          <w:rFonts w:ascii="Angsana New" w:hAnsi="Angsana New"/>
          <w:bCs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b/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1855E2DC" w14:textId="31ECC6BF" w:rsidR="000753A6" w:rsidRPr="007F3928" w:rsidRDefault="000753A6" w:rsidP="00AE19E3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5C8549FE" w14:textId="77777777" w:rsidR="000753A6" w:rsidRPr="006B07E9" w:rsidRDefault="000753A6" w:rsidP="000753A6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6B07E9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00746A3F" w14:textId="77777777" w:rsidR="000753A6" w:rsidRPr="007F3928" w:rsidRDefault="000753A6" w:rsidP="000753A6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0D1CA59E" w14:textId="774F7F86" w:rsidR="000753A6" w:rsidRPr="006B07E9" w:rsidRDefault="000753A6" w:rsidP="000753A6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E9">
        <w:rPr>
          <w:rFonts w:ascii="Angsana New" w:eastAsia="Calibri" w:hAnsi="Angsana New"/>
          <w:sz w:val="30"/>
          <w:szCs w:val="30"/>
          <w:cs/>
        </w:rPr>
        <w:t xml:space="preserve">หากข้อสมมติในการวัดมูลค่ายุติธรรมเปลี่ยนไป โดยประมาณการอัตราการเพิ่มขึ้นของรายได้ลดลงร้อยละ </w:t>
      </w:r>
      <w:r w:rsidR="00C605FF" w:rsidRPr="00C605FF">
        <w:rPr>
          <w:rFonts w:ascii="Angsana New" w:eastAsia="Calibri" w:hAnsi="Angsana New"/>
          <w:sz w:val="30"/>
          <w:szCs w:val="30"/>
        </w:rPr>
        <w:t>1</w:t>
      </w:r>
      <w:r w:rsidRPr="006B07E9">
        <w:rPr>
          <w:rFonts w:ascii="Angsana New" w:eastAsia="Calibri" w:hAnsi="Angsana New"/>
          <w:sz w:val="30"/>
          <w:szCs w:val="30"/>
          <w:cs/>
        </w:rPr>
        <w:t xml:space="preserve"> ต่อปี หรือเพิ่มขึ้นร้อยละ </w:t>
      </w:r>
      <w:r w:rsidR="00C605FF" w:rsidRPr="00C605FF">
        <w:rPr>
          <w:rFonts w:ascii="Angsana New" w:eastAsia="Calibri" w:hAnsi="Angsana New"/>
          <w:sz w:val="30"/>
          <w:szCs w:val="30"/>
        </w:rPr>
        <w:t>1</w:t>
      </w:r>
      <w:r w:rsidRPr="006B07E9">
        <w:rPr>
          <w:rFonts w:ascii="Angsana New" w:eastAsia="Calibri" w:hAnsi="Angsana New"/>
          <w:sz w:val="30"/>
          <w:szCs w:val="30"/>
          <w:cs/>
        </w:rPr>
        <w:t xml:space="preserve"> ต่อปี ก็จะยังคงไม่มีผลกระทบต่อมูลค่ายุติธรรมของสิ่งตอบแทนที่ต้องจ่าย  </w:t>
      </w:r>
    </w:p>
    <w:p w14:paraId="63916966" w14:textId="5D5DB359" w:rsidR="000753A6" w:rsidRDefault="000753A6" w:rsidP="00AE19E3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5F8F773" w14:textId="3909E66C" w:rsidR="00D40782" w:rsidRPr="00254B40" w:rsidRDefault="00AE19E3" w:rsidP="00FD46AB">
      <w:pPr>
        <w:pStyle w:val="ListParagraph"/>
        <w:numPr>
          <w:ilvl w:val="0"/>
          <w:numId w:val="27"/>
        </w:numPr>
        <w:ind w:left="450" w:hanging="450"/>
        <w:rPr>
          <w:rFonts w:ascii="Angsana New" w:hAnsi="Angsana New"/>
          <w:b/>
          <w:bCs/>
          <w:i/>
          <w:iCs/>
          <w:sz w:val="30"/>
          <w:szCs w:val="30"/>
        </w:rPr>
      </w:pPr>
      <w:r w:rsidRPr="006B07E9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="004661FF" w:rsidRPr="006B07E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 </w:t>
      </w:r>
    </w:p>
    <w:p w14:paraId="7A715A75" w14:textId="77777777" w:rsidR="00AE19E3" w:rsidRPr="007F3928" w:rsidRDefault="00AE19E3" w:rsidP="00AE19E3">
      <w:pPr>
        <w:ind w:left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BEC179E" w14:textId="4FBC00A3" w:rsidR="00AE19E3" w:rsidRPr="006B07E9" w:rsidRDefault="00AE19E3" w:rsidP="00AE19E3">
      <w:pPr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B07E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B52CFCE" w14:textId="77777777" w:rsidR="00AE19E3" w:rsidRPr="007F3928" w:rsidRDefault="00AE19E3" w:rsidP="00AE19E3">
      <w:pPr>
        <w:pStyle w:val="ListParagraph"/>
        <w:tabs>
          <w:tab w:val="left" w:pos="540"/>
        </w:tabs>
        <w:ind w:left="810"/>
        <w:jc w:val="thaiDistribute"/>
        <w:rPr>
          <w:rFonts w:ascii="Angsana New" w:hAnsi="Angsana New"/>
          <w:sz w:val="30"/>
          <w:szCs w:val="30"/>
        </w:rPr>
      </w:pPr>
    </w:p>
    <w:p w14:paraId="62FAEFA5" w14:textId="3CCECBF7" w:rsidR="00AE19E3" w:rsidRPr="006B07E9" w:rsidRDefault="00AE19E3" w:rsidP="00AE19E3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 w:hint="cs"/>
          <w:sz w:val="30"/>
          <w:szCs w:val="30"/>
          <w:cs/>
        </w:rPr>
        <w:t>คณะกรรมการบริษัทของ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7E9">
        <w:rPr>
          <w:rFonts w:ascii="Angsana New" w:hAnsi="Angsana New" w:hint="cs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661FF" w:rsidRPr="006B07E9">
        <w:rPr>
          <w:rFonts w:ascii="Angsana New" w:hAnsi="Angsana New" w:hint="cs"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FC876AA" w14:textId="77777777" w:rsidR="00AE19E3" w:rsidRPr="007F3928" w:rsidRDefault="00AE19E3" w:rsidP="00AE19E3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587D3CE9" w14:textId="23E039DF" w:rsidR="00AE19E3" w:rsidRPr="006B07E9" w:rsidRDefault="00AE19E3" w:rsidP="00AE19E3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 w:hint="cs"/>
          <w:sz w:val="30"/>
          <w:szCs w:val="30"/>
          <w:cs/>
        </w:rPr>
        <w:lastRenderedPageBreak/>
        <w:t>นโยบายการบริหารความเสี่ยงของ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7E9">
        <w:rPr>
          <w:rFonts w:ascii="Angsana New" w:hAnsi="Angsana New" w:hint="cs"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7E9">
        <w:rPr>
          <w:rFonts w:ascii="Angsana New" w:hAnsi="Angsana New" w:hint="cs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7E9">
        <w:rPr>
          <w:rFonts w:ascii="Angsana New" w:hAnsi="Angsana New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79698B9" w14:textId="77777777" w:rsidR="00AE19E3" w:rsidRPr="007F3928" w:rsidRDefault="00AE19E3" w:rsidP="00AE19E3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476DE87E" w14:textId="731E09FA" w:rsidR="00AE19E3" w:rsidRDefault="00AE19E3" w:rsidP="00AE19E3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 w:hint="cs"/>
          <w:sz w:val="30"/>
          <w:szCs w:val="30"/>
          <w:cs/>
        </w:rPr>
        <w:t>คณะกรรมการตรวจสอบของ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7E9">
        <w:rPr>
          <w:rFonts w:ascii="Angsana New" w:hAnsi="Angsana New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7E9">
        <w:rPr>
          <w:rFonts w:ascii="Angsana New" w:hAnsi="Angsana New" w:hint="cs"/>
          <w:sz w:val="30"/>
          <w:szCs w:val="30"/>
          <w:cs/>
        </w:rPr>
        <w:t>เผชิญอยู่ คณะกรรมการตรวจสอบของ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7E9">
        <w:rPr>
          <w:rFonts w:ascii="Angsana New" w:hAnsi="Angsana New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DF0BB4E" w14:textId="77777777" w:rsidR="00282FBE" w:rsidRPr="006B07E9" w:rsidRDefault="00282FBE" w:rsidP="00AE19E3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33FCA626" w14:textId="7B4DADD1" w:rsidR="00D40782" w:rsidRPr="006B07E9" w:rsidRDefault="00AE19E3" w:rsidP="00AE19E3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B07E9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A30F9B" w:rsidRPr="006B07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6B07E9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C605FF" w:rsidRPr="00C605FF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6B07E9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4661FF" w:rsidRPr="006B07E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13E6AC1" w14:textId="77777777" w:rsidR="003A4EC5" w:rsidRPr="007F3928" w:rsidRDefault="003A4EC5" w:rsidP="00AE19E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7CFE529" w14:textId="099FAFF3" w:rsidR="000753A6" w:rsidRPr="006B07E9" w:rsidRDefault="003A4EC5" w:rsidP="00575580">
      <w:pPr>
        <w:tabs>
          <w:tab w:val="left" w:pos="1440"/>
        </w:tabs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6B07E9">
        <w:rPr>
          <w:rFonts w:ascii="Angsana New" w:hAnsi="Angsana New" w:hint="cs"/>
          <w:b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6F291E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Pr="006B07E9">
        <w:rPr>
          <w:rFonts w:ascii="Angsana New" w:hAnsi="Angsana New" w:hint="cs"/>
          <w:b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  <w:r w:rsidR="006F291E">
        <w:rPr>
          <w:rFonts w:ascii="Angsana New" w:hAnsi="Angsana New" w:hint="cs"/>
          <w:b/>
          <w:sz w:val="30"/>
          <w:szCs w:val="30"/>
          <w:cs/>
        </w:rPr>
        <w:t>กลุ่มบริษัท</w:t>
      </w:r>
    </w:p>
    <w:p w14:paraId="5BFB4A21" w14:textId="2587E2F9" w:rsidR="00575580" w:rsidRPr="007F3928" w:rsidRDefault="00575580" w:rsidP="00575580">
      <w:pPr>
        <w:tabs>
          <w:tab w:val="left" w:pos="1440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2C66192B" w14:textId="4B30893D" w:rsidR="003A4EC5" w:rsidRPr="006B07E9" w:rsidRDefault="003A4EC5" w:rsidP="003A4EC5">
      <w:pPr>
        <w:tabs>
          <w:tab w:val="left" w:pos="1440"/>
        </w:tabs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</w:rPr>
        <w:t>(</w:t>
      </w:r>
      <w:r w:rsidR="00A30F9B" w:rsidRPr="006B07E9">
        <w:rPr>
          <w:rFonts w:ascii="Angsana New" w:hAnsi="Angsana New" w:hint="cs"/>
          <w:b/>
          <w:sz w:val="30"/>
          <w:szCs w:val="30"/>
          <w:cs/>
        </w:rPr>
        <w:t>ข</w:t>
      </w:r>
      <w:r w:rsidRPr="006B07E9">
        <w:rPr>
          <w:rFonts w:ascii="Angsana New" w:hAnsi="Angsana New"/>
          <w:bCs/>
          <w:sz w:val="30"/>
          <w:szCs w:val="30"/>
        </w:rPr>
        <w:t>.</w:t>
      </w:r>
      <w:r w:rsidR="00C605FF" w:rsidRPr="00C605FF">
        <w:rPr>
          <w:rFonts w:ascii="Angsana New" w:hAnsi="Angsana New"/>
          <w:bCs/>
          <w:sz w:val="30"/>
          <w:szCs w:val="30"/>
        </w:rPr>
        <w:t>1</w:t>
      </w:r>
      <w:r w:rsidRPr="006B07E9">
        <w:rPr>
          <w:rFonts w:ascii="Angsana New" w:hAnsi="Angsana New"/>
          <w:bCs/>
          <w:sz w:val="30"/>
          <w:szCs w:val="30"/>
        </w:rPr>
        <w:t>.</w:t>
      </w:r>
      <w:r w:rsidR="00C605FF" w:rsidRPr="00C605FF">
        <w:rPr>
          <w:rFonts w:ascii="Angsana New" w:hAnsi="Angsana New"/>
          <w:bCs/>
          <w:sz w:val="30"/>
          <w:szCs w:val="30"/>
        </w:rPr>
        <w:t>1</w:t>
      </w:r>
      <w:r w:rsidRPr="006B07E9">
        <w:rPr>
          <w:rFonts w:ascii="Angsana New" w:hAnsi="Angsana New"/>
          <w:bCs/>
          <w:sz w:val="30"/>
          <w:szCs w:val="30"/>
        </w:rPr>
        <w:t>)</w:t>
      </w:r>
      <w:r w:rsidR="004661FF" w:rsidRPr="006B07E9">
        <w:rPr>
          <w:rFonts w:ascii="Angsana New" w:hAnsi="Angsana New"/>
          <w:b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b/>
          <w:sz w:val="30"/>
          <w:szCs w:val="30"/>
          <w:cs/>
        </w:rPr>
        <w:t>ลูกหนี้การค้าและสินทรัพย์ที่เกิดจากสัญญา</w:t>
      </w:r>
    </w:p>
    <w:p w14:paraId="5430CA5B" w14:textId="77777777" w:rsidR="00432F68" w:rsidRPr="007F3928" w:rsidRDefault="00432F68" w:rsidP="003A4EC5">
      <w:pPr>
        <w:tabs>
          <w:tab w:val="left" w:pos="144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16098638" w14:textId="47EAFCAA" w:rsidR="003A4EC5" w:rsidRPr="009F6461" w:rsidRDefault="003A4EC5" w:rsidP="003A4EC5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9F6461">
        <w:rPr>
          <w:rFonts w:ascii="Angsana New" w:hAnsi="Angsana New"/>
          <w:spacing w:val="-4"/>
          <w:sz w:val="30"/>
          <w:szCs w:val="30"/>
          <w:cs/>
        </w:rPr>
        <w:t>ความเสี่ยงด้านเครดิตของ</w:t>
      </w:r>
      <w:r w:rsidR="006F291E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9F6461">
        <w:rPr>
          <w:rFonts w:ascii="Angsana New" w:hAnsi="Angsana New"/>
          <w:spacing w:val="-4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254B4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F6461">
        <w:rPr>
          <w:rFonts w:ascii="Angsana New" w:hAnsi="Angsana New"/>
          <w:spacing w:val="-4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4661FF" w:rsidRPr="009F6461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066ED841" w14:textId="77777777" w:rsidR="003A4EC5" w:rsidRPr="007F3928" w:rsidRDefault="003A4EC5" w:rsidP="003A4EC5">
      <w:pPr>
        <w:tabs>
          <w:tab w:val="left" w:pos="540"/>
          <w:tab w:val="left" w:pos="1080"/>
        </w:tabs>
        <w:ind w:left="166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56AFB25" w14:textId="656BCE99" w:rsidR="003A4EC5" w:rsidRPr="006B07E9" w:rsidRDefault="006F291E" w:rsidP="003A4EC5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A4EC5" w:rsidRPr="006B07E9">
        <w:rPr>
          <w:rFonts w:ascii="Angsana New" w:hAnsi="Angsana New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A4EC5" w:rsidRPr="006B07E9">
        <w:rPr>
          <w:rFonts w:ascii="Angsana New" w:hAnsi="Angsana New"/>
          <w:sz w:val="30"/>
          <w:szCs w:val="30"/>
          <w:cs/>
        </w:rPr>
        <w:t>จะเสนอระยะเวลาและเงื่อนไข</w:t>
      </w:r>
      <w:r w:rsidR="003A4EC5" w:rsidRPr="006B07E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A4EC5" w:rsidRPr="006B07E9">
        <w:rPr>
          <w:rFonts w:ascii="Angsana New" w:hAnsi="Angsana New"/>
          <w:sz w:val="30"/>
          <w:szCs w:val="30"/>
          <w:cs/>
        </w:rPr>
        <w:t>จะทบทวน</w:t>
      </w:r>
      <w:r w:rsidR="003A4EC5" w:rsidRPr="006B07E9">
        <w:rPr>
          <w:rFonts w:ascii="Angsana New" w:hAnsi="Angsana New" w:hint="cs"/>
          <w:sz w:val="30"/>
          <w:szCs w:val="30"/>
          <w:cs/>
        </w:rPr>
        <w:t>อันดับความน่าเชื่อถือภายนอก</w:t>
      </w:r>
      <w:r w:rsidR="00B34593">
        <w:rPr>
          <w:rFonts w:ascii="Angsana New" w:hAnsi="Angsana New"/>
          <w:sz w:val="30"/>
          <w:szCs w:val="30"/>
        </w:rPr>
        <w:t xml:space="preserve">            </w:t>
      </w:r>
      <w:r w:rsidR="003A4EC5" w:rsidRPr="006B07E9">
        <w:rPr>
          <w:rFonts w:ascii="Angsana New" w:hAnsi="Angsana New" w:hint="cs"/>
          <w:sz w:val="30"/>
          <w:szCs w:val="30"/>
          <w:cs/>
        </w:rPr>
        <w:t xml:space="preserve">งบการเงิน ข้อมูลอุตสาหกรรมและหนังสือรับรองฐานะทางการเงินของธนาคารสำหรับบางกรณี </w:t>
      </w:r>
    </w:p>
    <w:p w14:paraId="5431A9DC" w14:textId="5EC9D571" w:rsidR="00455371" w:rsidRDefault="00455371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A4F7444" w14:textId="71F8D6C4" w:rsidR="000A0716" w:rsidRPr="000A0716" w:rsidRDefault="006F291E" w:rsidP="000A0716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="000A0716" w:rsidRPr="000A0716">
        <w:rPr>
          <w:rFonts w:ascii="Angsana New" w:hAnsi="Angsana New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C605FF" w:rsidRPr="00C605FF">
        <w:rPr>
          <w:rFonts w:ascii="Angsana New" w:hAnsi="Angsana New"/>
          <w:sz w:val="30"/>
          <w:szCs w:val="30"/>
        </w:rPr>
        <w:t>90</w:t>
      </w:r>
      <w:r w:rsidR="000A0716" w:rsidRPr="006B07E9">
        <w:rPr>
          <w:rFonts w:ascii="Angsana New" w:hAnsi="Angsana New"/>
          <w:sz w:val="30"/>
          <w:szCs w:val="30"/>
          <w:cs/>
        </w:rPr>
        <w:t xml:space="preserve"> </w:t>
      </w:r>
      <w:r w:rsidR="000A0716" w:rsidRPr="006B07E9">
        <w:rPr>
          <w:rFonts w:ascii="Angsana New" w:hAnsi="Angsana New" w:hint="cs"/>
          <w:sz w:val="30"/>
          <w:szCs w:val="30"/>
          <w:cs/>
        </w:rPr>
        <w:t>วัน</w:t>
      </w:r>
      <w:r w:rsidR="000A0716" w:rsidRPr="000A0716">
        <w:rPr>
          <w:rFonts w:ascii="Angsana New" w:hAnsi="Angsana New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A0716" w:rsidRPr="000A0716">
        <w:rPr>
          <w:rFonts w:ascii="Angsana New" w:hAnsi="Angsana New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</w:t>
      </w:r>
      <w:r w:rsidR="000A0716" w:rsidRPr="007147EC">
        <w:rPr>
          <w:rFonts w:ascii="Angsana New" w:hAnsi="Angsana New"/>
          <w:spacing w:val="-5"/>
          <w:sz w:val="30"/>
          <w:szCs w:val="30"/>
          <w:cs/>
        </w:rPr>
        <w:t>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0A0716" w:rsidRPr="007147EC">
        <w:rPr>
          <w:rFonts w:ascii="Angsana New" w:hAnsi="Angsana New"/>
          <w:spacing w:val="-5"/>
          <w:sz w:val="30"/>
          <w:szCs w:val="30"/>
        </w:rPr>
        <w:t xml:space="preserve"> </w:t>
      </w:r>
      <w:r w:rsidR="000A0716" w:rsidRPr="007147EC">
        <w:rPr>
          <w:rFonts w:ascii="Angsana New" w:hAnsi="Angsana New"/>
          <w:spacing w:val="-5"/>
          <w:sz w:val="30"/>
          <w:szCs w:val="30"/>
          <w:cs/>
        </w:rPr>
        <w:t>สภาวะเศรษฐกิจในปัจจุบันและมุมมองของ</w:t>
      </w:r>
      <w:r w:rsidR="00B34593">
        <w:rPr>
          <w:rFonts w:ascii="Angsana New" w:hAnsi="Angsana New"/>
          <w:spacing w:val="-5"/>
          <w:sz w:val="30"/>
          <w:szCs w:val="30"/>
        </w:rPr>
        <w:t xml:space="preserve">               </w:t>
      </w:r>
      <w:r>
        <w:rPr>
          <w:rFonts w:ascii="Angsana New" w:hAnsi="Angsana New" w:hint="cs"/>
          <w:spacing w:val="-5"/>
          <w:sz w:val="30"/>
          <w:szCs w:val="30"/>
          <w:cs/>
        </w:rPr>
        <w:t>กลุ่มบริษัท</w:t>
      </w:r>
      <w:r w:rsidR="000A0716" w:rsidRPr="007147EC">
        <w:rPr>
          <w:rFonts w:ascii="Angsana New" w:hAnsi="Angsana New"/>
          <w:spacing w:val="-5"/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  <w:r w:rsidR="000A0716" w:rsidRPr="000A0716">
        <w:rPr>
          <w:rFonts w:ascii="Angsana New" w:hAnsi="Angsana New"/>
          <w:sz w:val="30"/>
          <w:szCs w:val="30"/>
          <w:cs/>
        </w:rPr>
        <w:t xml:space="preserve"> </w:t>
      </w:r>
    </w:p>
    <w:p w14:paraId="552C46F8" w14:textId="77777777" w:rsidR="000A0716" w:rsidRPr="00455371" w:rsidRDefault="000A0716" w:rsidP="000A0716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  <w:cs/>
        </w:rPr>
      </w:pPr>
    </w:p>
    <w:p w14:paraId="1FAB037C" w14:textId="6F28D11C" w:rsidR="000A0716" w:rsidRPr="00455371" w:rsidRDefault="000A0716" w:rsidP="000A0716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  <w:r w:rsidRPr="006024DE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C605FF" w:rsidRPr="00C605FF">
        <w:rPr>
          <w:rFonts w:ascii="Angsana New" w:hAnsi="Angsana New"/>
          <w:sz w:val="30"/>
          <w:szCs w:val="30"/>
        </w:rPr>
        <w:t>6</w:t>
      </w:r>
      <w:r w:rsidRPr="006024DE">
        <w:rPr>
          <w:rFonts w:ascii="Angsana New" w:hAnsi="Angsana New"/>
          <w:sz w:val="30"/>
          <w:szCs w:val="30"/>
        </w:rPr>
        <w:t xml:space="preserve"> </w:t>
      </w:r>
    </w:p>
    <w:p w14:paraId="53719606" w14:textId="24DFC826" w:rsidR="00514A17" w:rsidRPr="00455371" w:rsidRDefault="00514A17" w:rsidP="00514A17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</w:p>
    <w:p w14:paraId="65B55F50" w14:textId="1D6DE35D" w:rsidR="00D57433" w:rsidRPr="00455371" w:rsidRDefault="00D57433" w:rsidP="00153042">
      <w:pPr>
        <w:tabs>
          <w:tab w:val="left" w:pos="1440"/>
        </w:tabs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455371">
        <w:rPr>
          <w:rFonts w:ascii="Angsana New" w:hAnsi="Angsana New"/>
          <w:bCs/>
          <w:sz w:val="30"/>
          <w:szCs w:val="30"/>
        </w:rPr>
        <w:t>(</w:t>
      </w:r>
      <w:r w:rsidRPr="00455371">
        <w:rPr>
          <w:rFonts w:ascii="Angsana New" w:hAnsi="Angsana New" w:hint="cs"/>
          <w:b/>
          <w:sz w:val="30"/>
          <w:szCs w:val="30"/>
          <w:cs/>
        </w:rPr>
        <w:t>ข</w:t>
      </w:r>
      <w:r w:rsidRPr="00455371">
        <w:rPr>
          <w:rFonts w:ascii="Angsana New" w:hAnsi="Angsana New"/>
          <w:bCs/>
          <w:sz w:val="30"/>
          <w:szCs w:val="30"/>
        </w:rPr>
        <w:t>.</w:t>
      </w:r>
      <w:r w:rsidR="00C605FF" w:rsidRPr="00C605FF">
        <w:rPr>
          <w:rFonts w:ascii="Angsana New" w:hAnsi="Angsana New"/>
          <w:bCs/>
          <w:sz w:val="30"/>
          <w:szCs w:val="30"/>
        </w:rPr>
        <w:t>1</w:t>
      </w:r>
      <w:r w:rsidRPr="00455371">
        <w:rPr>
          <w:rFonts w:ascii="Angsana New" w:hAnsi="Angsana New"/>
          <w:bCs/>
          <w:sz w:val="30"/>
          <w:szCs w:val="30"/>
        </w:rPr>
        <w:t>.</w:t>
      </w:r>
      <w:r w:rsidR="00C605FF" w:rsidRPr="00C605FF">
        <w:rPr>
          <w:rFonts w:ascii="Angsana New" w:hAnsi="Angsana New"/>
          <w:bCs/>
          <w:sz w:val="30"/>
          <w:szCs w:val="30"/>
        </w:rPr>
        <w:t>2</w:t>
      </w:r>
      <w:r w:rsidRPr="00455371">
        <w:rPr>
          <w:rFonts w:ascii="Angsana New" w:hAnsi="Angsana New"/>
          <w:bCs/>
          <w:sz w:val="30"/>
          <w:szCs w:val="30"/>
        </w:rPr>
        <w:t>)</w:t>
      </w:r>
      <w:r w:rsidRPr="00455371">
        <w:rPr>
          <w:rFonts w:ascii="Angsana New" w:hAnsi="Angsana New"/>
          <w:b/>
          <w:sz w:val="30"/>
          <w:szCs w:val="30"/>
          <w:cs/>
        </w:rPr>
        <w:t xml:space="preserve"> เงินสดและรายการเทียบเท่าเงินสด และอนุพันธ์</w:t>
      </w:r>
    </w:p>
    <w:p w14:paraId="342FDA98" w14:textId="77777777" w:rsidR="000753A6" w:rsidRPr="00455371" w:rsidRDefault="000753A6" w:rsidP="000753A6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/>
          <w:sz w:val="30"/>
          <w:szCs w:val="30"/>
        </w:rPr>
      </w:pPr>
      <w:r w:rsidRPr="00455371">
        <w:rPr>
          <w:rFonts w:ascii="Angsana New" w:hAnsi="Angsana New"/>
          <w:sz w:val="30"/>
          <w:szCs w:val="30"/>
        </w:rPr>
        <w:tab/>
      </w:r>
    </w:p>
    <w:p w14:paraId="2AE1DADA" w14:textId="3DC54C8A" w:rsidR="000753A6" w:rsidRPr="00455371" w:rsidRDefault="000753A6" w:rsidP="00D57433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  <w:r w:rsidRPr="00455371">
        <w:rPr>
          <w:rFonts w:ascii="Angsana New" w:hAnsi="Angsana New"/>
          <w:sz w:val="30"/>
          <w:szCs w:val="30"/>
          <w:cs/>
        </w:rPr>
        <w:t>ความเสี่ยงด้านเครดิตของ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455371">
        <w:rPr>
          <w:rFonts w:ascii="Angsana New" w:hAnsi="Angsana New"/>
          <w:sz w:val="30"/>
          <w:szCs w:val="30"/>
          <w:cs/>
        </w:rPr>
        <w:t>ที่เกิดจากเงินสดและรายการเทียบเท่าเงินสดและสินทรัพย์อนุพันธ์</w:t>
      </w:r>
      <w:r w:rsidR="004661FF" w:rsidRPr="00455371">
        <w:rPr>
          <w:rFonts w:ascii="Angsana New" w:hAnsi="Angsana New"/>
          <w:sz w:val="30"/>
          <w:szCs w:val="30"/>
          <w:cs/>
        </w:rPr>
        <w:t xml:space="preserve"> </w:t>
      </w:r>
      <w:r w:rsidR="00621326" w:rsidRPr="00455371">
        <w:rPr>
          <w:rFonts w:ascii="Angsana New" w:hAnsi="Angsana New" w:hint="cs"/>
          <w:sz w:val="30"/>
          <w:szCs w:val="30"/>
          <w:cs/>
        </w:rPr>
        <w:t>มี</w:t>
      </w:r>
      <w:r w:rsidRPr="00455371">
        <w:rPr>
          <w:rFonts w:ascii="Angsana New" w:hAnsi="Angsana New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621326" w:rsidRPr="00455371">
        <w:rPr>
          <w:rFonts w:ascii="Angsana New" w:hAnsi="Angsana New" w:hint="cs"/>
          <w:sz w:val="30"/>
          <w:szCs w:val="30"/>
          <w:cs/>
        </w:rPr>
        <w:t>ซึ่ง</w:t>
      </w:r>
      <w:r w:rsidRPr="00455371">
        <w:rPr>
          <w:rFonts w:ascii="Angsana New" w:hAnsi="Angsana New"/>
          <w:sz w:val="30"/>
          <w:szCs w:val="30"/>
          <w:cs/>
        </w:rPr>
        <w:t>มีอันดับความน่าเชื่อถือ</w:t>
      </w:r>
      <w:r w:rsidR="00556D97" w:rsidRPr="00455371">
        <w:rPr>
          <w:rFonts w:ascii="Angsana New" w:hAnsi="Angsana New"/>
          <w:sz w:val="30"/>
          <w:szCs w:val="30"/>
          <w:cs/>
        </w:rPr>
        <w:t>และ</w:t>
      </w:r>
      <w:r w:rsidRPr="00455371">
        <w:rPr>
          <w:rFonts w:ascii="Angsana New" w:hAnsi="Angsana New"/>
          <w:sz w:val="30"/>
          <w:szCs w:val="30"/>
          <w:cs/>
        </w:rPr>
        <w:t>พิจารณาว่ามีความเสี่ยงด้านเครดิตต่ำ</w:t>
      </w:r>
    </w:p>
    <w:p w14:paraId="11978FAD" w14:textId="77777777" w:rsidR="00153042" w:rsidRPr="00455371" w:rsidRDefault="00153042" w:rsidP="00D57433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</w:p>
    <w:p w14:paraId="19D7A7FC" w14:textId="454AB4F6" w:rsidR="000753A6" w:rsidRPr="00455371" w:rsidRDefault="000753A6" w:rsidP="007F3928">
      <w:pPr>
        <w:tabs>
          <w:tab w:val="left" w:pos="1440"/>
        </w:tabs>
        <w:ind w:left="990"/>
        <w:jc w:val="thaiDistribute"/>
        <w:rPr>
          <w:rFonts w:ascii="Angsana New" w:hAnsi="Angsana New"/>
          <w:b/>
          <w:bCs/>
          <w:sz w:val="30"/>
          <w:szCs w:val="30"/>
        </w:rPr>
      </w:pPr>
      <w:r w:rsidRPr="00455371">
        <w:rPr>
          <w:rFonts w:ascii="Angsana New" w:hAnsi="Angsana New"/>
          <w:sz w:val="30"/>
          <w:szCs w:val="30"/>
        </w:rPr>
        <w:t>(</w:t>
      </w:r>
      <w:r w:rsidR="001D36C6" w:rsidRPr="00455371">
        <w:rPr>
          <w:rFonts w:ascii="Angsana New" w:hAnsi="Angsana New"/>
          <w:sz w:val="30"/>
          <w:szCs w:val="30"/>
          <w:cs/>
        </w:rPr>
        <w:t>ข</w:t>
      </w:r>
      <w:r w:rsidRPr="00455371">
        <w:rPr>
          <w:rFonts w:ascii="Angsana New" w:hAnsi="Angsana New"/>
          <w:sz w:val="30"/>
          <w:szCs w:val="30"/>
        </w:rPr>
        <w:t>.</w:t>
      </w:r>
      <w:r w:rsidR="00C605FF" w:rsidRPr="00C605FF">
        <w:rPr>
          <w:rFonts w:ascii="Angsana New" w:hAnsi="Angsana New"/>
          <w:sz w:val="30"/>
          <w:szCs w:val="30"/>
        </w:rPr>
        <w:t>1</w:t>
      </w:r>
      <w:r w:rsidRPr="00455371">
        <w:rPr>
          <w:rFonts w:ascii="Angsana New" w:hAnsi="Angsana New"/>
          <w:sz w:val="30"/>
          <w:szCs w:val="30"/>
        </w:rPr>
        <w:t>.</w:t>
      </w:r>
      <w:r w:rsidR="00C605FF" w:rsidRPr="00C605FF">
        <w:rPr>
          <w:rFonts w:ascii="Angsana New" w:hAnsi="Angsana New"/>
          <w:sz w:val="30"/>
          <w:szCs w:val="30"/>
        </w:rPr>
        <w:t>3</w:t>
      </w:r>
      <w:r w:rsidRPr="00455371">
        <w:rPr>
          <w:rFonts w:ascii="Angsana New" w:hAnsi="Angsana New"/>
          <w:sz w:val="30"/>
          <w:szCs w:val="30"/>
        </w:rPr>
        <w:t>)</w:t>
      </w:r>
      <w:r w:rsidRPr="00455371">
        <w:rPr>
          <w:rFonts w:ascii="Angsana New" w:hAnsi="Angsana New"/>
          <w:i/>
          <w:iCs/>
          <w:sz w:val="30"/>
          <w:szCs w:val="30"/>
        </w:rPr>
        <w:t xml:space="preserve"> </w:t>
      </w:r>
      <w:r w:rsidRPr="00455371">
        <w:rPr>
          <w:rFonts w:ascii="Angsana New" w:hAnsi="Angsana New"/>
          <w:sz w:val="30"/>
          <w:szCs w:val="30"/>
          <w:cs/>
        </w:rPr>
        <w:t>การค้ำประกัน</w:t>
      </w:r>
      <w:r w:rsidRPr="0045537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5B44E36" w14:textId="77777777" w:rsidR="001D36C6" w:rsidRPr="00455371" w:rsidRDefault="001D36C6" w:rsidP="001D36C6">
      <w:pPr>
        <w:pStyle w:val="block"/>
        <w:spacing w:after="0" w:line="240" w:lineRule="auto"/>
        <w:ind w:left="1260" w:right="-7" w:hanging="450"/>
        <w:jc w:val="both"/>
        <w:rPr>
          <w:rFonts w:ascii="Angsana New" w:hAnsi="Angsana New"/>
          <w:b/>
          <w:bCs/>
          <w:sz w:val="30"/>
          <w:szCs w:val="30"/>
        </w:rPr>
      </w:pPr>
    </w:p>
    <w:p w14:paraId="01542553" w14:textId="0BFD12B9" w:rsidR="000753A6" w:rsidRPr="00455371" w:rsidRDefault="006F291E" w:rsidP="007F3928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0753A6" w:rsidRPr="00455371">
        <w:rPr>
          <w:rFonts w:ascii="Angsana New" w:hAnsi="Angsana New"/>
          <w:sz w:val="30"/>
          <w:szCs w:val="30"/>
          <w:cs/>
        </w:rPr>
        <w:t xml:space="preserve">มีนโยบายให้การค้ำประกันทางการเงินแก่หนี้สินของบริษัทย่อยเท่านั้น ณ วันที่ </w:t>
      </w:r>
      <w:r w:rsidR="00C605FF" w:rsidRPr="00C605FF">
        <w:rPr>
          <w:rFonts w:ascii="Angsana New" w:hAnsi="Angsana New"/>
          <w:sz w:val="30"/>
          <w:szCs w:val="30"/>
        </w:rPr>
        <w:t>31</w:t>
      </w:r>
      <w:r w:rsidR="004661FF" w:rsidRPr="00455371">
        <w:rPr>
          <w:rFonts w:ascii="Angsana New" w:hAnsi="Angsana New"/>
          <w:sz w:val="30"/>
          <w:szCs w:val="30"/>
          <w:cs/>
        </w:rPr>
        <w:t xml:space="preserve"> </w:t>
      </w:r>
      <w:r w:rsidR="000753A6" w:rsidRPr="00455371">
        <w:rPr>
          <w:rFonts w:ascii="Angsana New" w:hAnsi="Angsana New"/>
          <w:sz w:val="30"/>
          <w:szCs w:val="30"/>
          <w:cs/>
        </w:rPr>
        <w:t xml:space="preserve">ธันวาคม </w:t>
      </w:r>
      <w:r w:rsidR="00C605FF" w:rsidRPr="00C605FF">
        <w:rPr>
          <w:rFonts w:ascii="Angsana New" w:hAnsi="Angsana New"/>
          <w:sz w:val="30"/>
          <w:szCs w:val="30"/>
        </w:rPr>
        <w:t>256</w:t>
      </w:r>
      <w:r w:rsidR="007C5DD8">
        <w:rPr>
          <w:rFonts w:ascii="Angsana New" w:hAnsi="Angsana New"/>
          <w:sz w:val="30"/>
          <w:szCs w:val="30"/>
        </w:rPr>
        <w:t>5</w:t>
      </w:r>
      <w:r w:rsidR="004661FF" w:rsidRPr="0045537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0753A6" w:rsidRPr="00455371">
        <w:rPr>
          <w:rFonts w:ascii="Angsana New" w:hAnsi="Angsana New"/>
          <w:sz w:val="30"/>
          <w:szCs w:val="30"/>
          <w:cs/>
        </w:rPr>
        <w:t xml:space="preserve">ออกหนังสือค้ำประกันวงเงินสินเชื่อกับธนาคารสำหรับบริษัทย่อย </w:t>
      </w:r>
      <w:r w:rsidR="00C605FF" w:rsidRPr="00C605FF">
        <w:rPr>
          <w:rFonts w:ascii="Angsana New" w:hAnsi="Angsana New"/>
          <w:sz w:val="30"/>
          <w:szCs w:val="30"/>
        </w:rPr>
        <w:t>2</w:t>
      </w:r>
      <w:r w:rsidR="004661FF" w:rsidRPr="00455371">
        <w:rPr>
          <w:rFonts w:ascii="Angsana New" w:hAnsi="Angsana New"/>
          <w:sz w:val="30"/>
          <w:szCs w:val="30"/>
          <w:cs/>
        </w:rPr>
        <w:t xml:space="preserve"> </w:t>
      </w:r>
      <w:r w:rsidR="000753A6" w:rsidRPr="00455371">
        <w:rPr>
          <w:rFonts w:ascii="Angsana New" w:hAnsi="Angsana New"/>
          <w:sz w:val="30"/>
          <w:szCs w:val="30"/>
          <w:cs/>
        </w:rPr>
        <w:t xml:space="preserve">แห่ง </w:t>
      </w:r>
      <w:r w:rsidR="000753A6" w:rsidRPr="00455371">
        <w:rPr>
          <w:rFonts w:ascii="Angsana New" w:hAnsi="Angsana New"/>
          <w:sz w:val="30"/>
          <w:szCs w:val="30"/>
        </w:rPr>
        <w:t>(</w:t>
      </w:r>
      <w:r w:rsidR="000753A6" w:rsidRPr="00455371">
        <w:rPr>
          <w:rFonts w:ascii="Angsana New" w:hAnsi="Angsana New"/>
          <w:sz w:val="30"/>
          <w:szCs w:val="30"/>
          <w:cs/>
        </w:rPr>
        <w:t>ดูหมายเหตุ ข้อ</w:t>
      </w:r>
      <w:r w:rsidR="004661FF" w:rsidRPr="00455371">
        <w:rPr>
          <w:rFonts w:ascii="Angsana New" w:hAnsi="Angsana New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sz w:val="30"/>
          <w:szCs w:val="30"/>
        </w:rPr>
        <w:t>1</w:t>
      </w:r>
      <w:r w:rsidR="009D1BB0">
        <w:rPr>
          <w:rFonts w:ascii="Angsana New" w:hAnsi="Angsana New"/>
          <w:sz w:val="30"/>
          <w:szCs w:val="30"/>
        </w:rPr>
        <w:t>5</w:t>
      </w:r>
      <w:r w:rsidR="000753A6" w:rsidRPr="00455371">
        <w:rPr>
          <w:rFonts w:ascii="Angsana New" w:hAnsi="Angsana New"/>
          <w:sz w:val="30"/>
          <w:szCs w:val="30"/>
        </w:rPr>
        <w:t>)</w:t>
      </w:r>
    </w:p>
    <w:p w14:paraId="0AC06ABA" w14:textId="77777777" w:rsidR="000A0716" w:rsidRPr="00455371" w:rsidRDefault="000A0716" w:rsidP="00D34678">
      <w:pPr>
        <w:pStyle w:val="block"/>
        <w:spacing w:after="0" w:line="240" w:lineRule="auto"/>
        <w:ind w:left="1440" w:right="-7"/>
        <w:jc w:val="thaiDistribute"/>
        <w:rPr>
          <w:rFonts w:ascii="Angsana New" w:hAnsi="Angsana New"/>
          <w:sz w:val="30"/>
          <w:szCs w:val="30"/>
        </w:rPr>
      </w:pPr>
    </w:p>
    <w:p w14:paraId="60C89A7A" w14:textId="0E5FEC23" w:rsidR="001D36C6" w:rsidRPr="00455371" w:rsidRDefault="001D36C6" w:rsidP="008D2E83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sz w:val="30"/>
          <w:szCs w:val="30"/>
        </w:rPr>
      </w:pPr>
      <w:r w:rsidRPr="00455371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45537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455371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C605FF" w:rsidRPr="00C605FF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455371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4661FF" w:rsidRPr="0045537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45537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Pr="0045537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</w:t>
      </w:r>
      <w:r w:rsidRPr="00455371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  <w:r w:rsidRPr="00455371">
        <w:rPr>
          <w:rFonts w:ascii="Angsana New" w:hAnsi="Angsana New" w:hint="cs"/>
          <w:b/>
          <w:bCs/>
          <w:color w:val="0000FF"/>
          <w:sz w:val="30"/>
          <w:szCs w:val="30"/>
          <w:cs/>
        </w:rPr>
        <w:t xml:space="preserve"> </w:t>
      </w:r>
    </w:p>
    <w:p w14:paraId="0ADB320F" w14:textId="77777777" w:rsidR="001D36C6" w:rsidRPr="00455371" w:rsidRDefault="001D36C6" w:rsidP="001D36C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61C26F8" w14:textId="084AB385" w:rsidR="001D36C6" w:rsidRPr="00455371" w:rsidRDefault="006F291E" w:rsidP="001D36C6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D36C6" w:rsidRPr="00455371">
        <w:rPr>
          <w:rFonts w:ascii="Angsana New" w:hAnsi="Angsana New"/>
          <w:sz w:val="30"/>
          <w:szCs w:val="30"/>
          <w:cs/>
        </w:rPr>
        <w:t>กำกับดูแลความเสี่ยง</w:t>
      </w:r>
      <w:r w:rsidR="001D36C6" w:rsidRPr="00455371">
        <w:rPr>
          <w:rFonts w:ascii="Angsana New" w:hAnsi="Angsana New" w:hint="cs"/>
          <w:sz w:val="30"/>
          <w:szCs w:val="30"/>
          <w:cs/>
        </w:rPr>
        <w:t>ด้าน</w:t>
      </w:r>
      <w:r w:rsidR="001D36C6" w:rsidRPr="00455371">
        <w:rPr>
          <w:rFonts w:ascii="Angsana New" w:hAnsi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B6BBD" w:rsidRPr="00455371">
        <w:rPr>
          <w:rFonts w:ascii="Angsana New" w:hAnsi="Angsana New" w:hint="cs"/>
          <w:sz w:val="30"/>
          <w:szCs w:val="30"/>
          <w:cs/>
        </w:rPr>
        <w:t xml:space="preserve"> </w:t>
      </w:r>
      <w:r w:rsidR="001D36C6" w:rsidRPr="00455371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  <w:r w:rsidR="001D36C6" w:rsidRPr="0045537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65F8D73" w14:textId="77777777" w:rsidR="001D36C6" w:rsidRPr="00455371" w:rsidRDefault="001D36C6" w:rsidP="001D36C6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C100016" w14:textId="05CDF149" w:rsidR="001D36C6" w:rsidRPr="00455371" w:rsidRDefault="001D36C6" w:rsidP="001D36C6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455371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="004661FF" w:rsidRPr="00455371">
        <w:rPr>
          <w:rFonts w:ascii="Angsana New" w:hAnsi="Angsana New" w:hint="cs"/>
          <w:sz w:val="30"/>
          <w:szCs w:val="30"/>
          <w:cs/>
        </w:rPr>
        <w:t xml:space="preserve"> </w:t>
      </w:r>
      <w:r w:rsidRPr="00455371">
        <w:rPr>
          <w:rFonts w:ascii="Angsana New" w:hAnsi="Angsana New" w:hint="cs"/>
          <w:sz w:val="30"/>
          <w:szCs w:val="30"/>
          <w:cs/>
        </w:rPr>
        <w:t>ณ วันที่รายงาน</w:t>
      </w:r>
      <w:r w:rsidR="004661FF" w:rsidRPr="00455371">
        <w:rPr>
          <w:rFonts w:ascii="Angsana New" w:hAnsi="Angsana New" w:hint="cs"/>
          <w:sz w:val="30"/>
          <w:szCs w:val="30"/>
          <w:cs/>
        </w:rPr>
        <w:t xml:space="preserve"> </w:t>
      </w:r>
      <w:r w:rsidRPr="00455371">
        <w:rPr>
          <w:rFonts w:ascii="Angsana New" w:hAnsi="Angsana New" w:hint="cs"/>
          <w:sz w:val="30"/>
          <w:szCs w:val="30"/>
          <w:cs/>
        </w:rPr>
        <w:t>โดย</w:t>
      </w:r>
      <w:r w:rsidR="00621326" w:rsidRPr="00455371">
        <w:rPr>
          <w:rFonts w:ascii="Angsana New" w:hAnsi="Angsana New" w:hint="cs"/>
          <w:sz w:val="30"/>
          <w:szCs w:val="30"/>
          <w:cs/>
        </w:rPr>
        <w:t>แสดง</w:t>
      </w:r>
      <w:r w:rsidRPr="00455371">
        <w:rPr>
          <w:rFonts w:ascii="Angsana New" w:hAnsi="Angsana New" w:hint="cs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455371">
        <w:rPr>
          <w:rFonts w:ascii="Angsana New" w:hAnsi="Angsana New"/>
          <w:sz w:val="30"/>
          <w:szCs w:val="30"/>
          <w:cs/>
        </w:rPr>
        <w:t>หักกลบตามสัญญา</w:t>
      </w:r>
      <w:r w:rsidR="004661FF" w:rsidRPr="0045537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8AE34AB" w14:textId="0EB6E906" w:rsidR="00455371" w:rsidRDefault="00455371">
      <w:pPr>
        <w:spacing w:line="240" w:lineRule="auto"/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 w:val="14"/>
          <w:szCs w:val="14"/>
        </w:rPr>
        <w:br w:type="page"/>
      </w:r>
    </w:p>
    <w:tbl>
      <w:tblPr>
        <w:tblStyle w:val="TableGrid"/>
        <w:tblW w:w="8991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90"/>
        <w:gridCol w:w="270"/>
        <w:gridCol w:w="990"/>
        <w:gridCol w:w="270"/>
        <w:gridCol w:w="990"/>
        <w:gridCol w:w="270"/>
        <w:gridCol w:w="990"/>
        <w:gridCol w:w="270"/>
        <w:gridCol w:w="981"/>
      </w:tblGrid>
      <w:tr w:rsidR="004D75E8" w:rsidRPr="006B07E9" w14:paraId="16C589A7" w14:textId="10B8A646" w:rsidTr="00D940CC">
        <w:trPr>
          <w:tblHeader/>
        </w:trPr>
        <w:tc>
          <w:tcPr>
            <w:tcW w:w="2970" w:type="dxa"/>
          </w:tcPr>
          <w:p w14:paraId="1026368A" w14:textId="5E5C9AB1" w:rsidR="004D75E8" w:rsidRPr="006B07E9" w:rsidRDefault="004D75E8" w:rsidP="00992188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21" w:type="dxa"/>
            <w:gridSpan w:val="9"/>
            <w:hideMark/>
          </w:tcPr>
          <w:p w14:paraId="2506F3D9" w14:textId="73AC94BF" w:rsidR="004D75E8" w:rsidRPr="006B07E9" w:rsidRDefault="004D75E8" w:rsidP="0099218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D75E8" w:rsidRPr="006B07E9" w14:paraId="1988A60D" w14:textId="34D672D4" w:rsidTr="00D940CC">
        <w:trPr>
          <w:tblHeader/>
        </w:trPr>
        <w:tc>
          <w:tcPr>
            <w:tcW w:w="2970" w:type="dxa"/>
          </w:tcPr>
          <w:p w14:paraId="333E7986" w14:textId="21161B57" w:rsidR="004D75E8" w:rsidRPr="006B07E9" w:rsidRDefault="004D75E8" w:rsidP="00992188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21" w:type="dxa"/>
            <w:gridSpan w:val="9"/>
          </w:tcPr>
          <w:p w14:paraId="39DE2044" w14:textId="77777777" w:rsidR="004D75E8" w:rsidRPr="006B07E9" w:rsidRDefault="004D75E8" w:rsidP="003477D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4D75E8" w:rsidRPr="006B07E9" w14:paraId="008864D4" w14:textId="7563969C" w:rsidTr="00D940CC">
        <w:trPr>
          <w:tblHeader/>
        </w:trPr>
        <w:tc>
          <w:tcPr>
            <w:tcW w:w="2970" w:type="dxa"/>
            <w:vAlign w:val="bottom"/>
            <w:hideMark/>
          </w:tcPr>
          <w:p w14:paraId="2A56EFEE" w14:textId="1E2AF17F" w:rsidR="004D75E8" w:rsidRPr="006B07E9" w:rsidRDefault="004D75E8" w:rsidP="0099218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0B76C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bottom"/>
            <w:hideMark/>
          </w:tcPr>
          <w:p w14:paraId="643F4192" w14:textId="77777777" w:rsidR="004D75E8" w:rsidRPr="006B07E9" w:rsidRDefault="004D75E8" w:rsidP="0099218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69C35C26" w14:textId="77777777" w:rsidR="004D75E8" w:rsidRPr="006B07E9" w:rsidRDefault="004D75E8" w:rsidP="0099218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06B2FD0B" w14:textId="77777777" w:rsidR="004D75E8" w:rsidRPr="006B07E9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BA23D4E" w14:textId="4D53C5F5" w:rsidR="004D75E8" w:rsidRPr="006B07E9" w:rsidRDefault="004D75E8" w:rsidP="0099218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3A16968E" w14:textId="77777777" w:rsidR="004D75E8" w:rsidRPr="006B07E9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7FE827E" w14:textId="63A54301" w:rsidR="004D75E8" w:rsidRPr="006B07E9" w:rsidRDefault="004D75E8" w:rsidP="00DB6BB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  <w:p w14:paraId="0F9A886D" w14:textId="64134FE3" w:rsidR="004D75E8" w:rsidRPr="006B07E9" w:rsidRDefault="004D75E8" w:rsidP="00DB6BB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5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7F12527A" w14:textId="77777777" w:rsidR="004D75E8" w:rsidRPr="006B07E9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CF30B67" w14:textId="399A0074" w:rsidR="004D75E8" w:rsidRPr="006B07E9" w:rsidRDefault="004D75E8" w:rsidP="00992188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 w:hint="cs"/>
                <w:sz w:val="24"/>
                <w:szCs w:val="24"/>
                <w:cs/>
              </w:rPr>
              <w:t>หลังจาก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5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13095CA4" w14:textId="77777777" w:rsidR="004D75E8" w:rsidRPr="006B07E9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  <w:hideMark/>
          </w:tcPr>
          <w:p w14:paraId="6933BA8B" w14:textId="77777777" w:rsidR="004D75E8" w:rsidRPr="006B07E9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4D75E8" w:rsidRPr="006B07E9" w14:paraId="20284B88" w14:textId="755DEE1B" w:rsidTr="00D940CC">
        <w:trPr>
          <w:tblHeader/>
        </w:trPr>
        <w:tc>
          <w:tcPr>
            <w:tcW w:w="2970" w:type="dxa"/>
          </w:tcPr>
          <w:p w14:paraId="0B90D5F0" w14:textId="77777777" w:rsidR="004D75E8" w:rsidRPr="00F84F7E" w:rsidRDefault="004D75E8" w:rsidP="00992188">
            <w:pPr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1" w:type="dxa"/>
            <w:gridSpan w:val="9"/>
            <w:hideMark/>
          </w:tcPr>
          <w:p w14:paraId="4E6BFF27" w14:textId="6DBE7251" w:rsidR="004D75E8" w:rsidRPr="00F84F7E" w:rsidRDefault="004D75E8" w:rsidP="0099218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F84F7E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F84F7E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</w:t>
            </w:r>
            <w:r w:rsidRPr="00F84F7E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4D75E8" w:rsidRPr="006B07E9" w14:paraId="0D067B48" w14:textId="08DE65E1" w:rsidTr="00D940CC">
        <w:tc>
          <w:tcPr>
            <w:tcW w:w="2970" w:type="dxa"/>
            <w:hideMark/>
          </w:tcPr>
          <w:p w14:paraId="44E65FCC" w14:textId="739513D1" w:rsidR="004D75E8" w:rsidRPr="006B07E9" w:rsidRDefault="004D75E8" w:rsidP="0099218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90" w:type="dxa"/>
          </w:tcPr>
          <w:p w14:paraId="54F5E236" w14:textId="77777777" w:rsidR="004D75E8" w:rsidRPr="006B07E9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F407EE" w14:textId="77777777" w:rsidR="004D75E8" w:rsidRPr="006B07E9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7E13F41" w14:textId="77777777" w:rsidR="004D75E8" w:rsidRPr="006B07E9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447BF3" w14:textId="77777777" w:rsidR="004D75E8" w:rsidRPr="006B07E9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54033A" w14:textId="77777777" w:rsidR="004D75E8" w:rsidRPr="006B07E9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91C6C8" w14:textId="77777777" w:rsidR="004D75E8" w:rsidRPr="006B07E9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883BC85" w14:textId="77777777" w:rsidR="004D75E8" w:rsidRPr="006B07E9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E440A9" w14:textId="77777777" w:rsidR="004D75E8" w:rsidRPr="006B07E9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</w:tcPr>
          <w:p w14:paraId="7F918774" w14:textId="77777777" w:rsidR="004D75E8" w:rsidRPr="006B07E9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D75E8" w:rsidRPr="006B07E9" w14:paraId="1B8842CD" w14:textId="6069E281" w:rsidTr="00C97D6E">
        <w:tc>
          <w:tcPr>
            <w:tcW w:w="2970" w:type="dxa"/>
            <w:hideMark/>
          </w:tcPr>
          <w:p w14:paraId="4CB442A9" w14:textId="1D267045" w:rsidR="004D75E8" w:rsidRPr="006B07E9" w:rsidRDefault="004D75E8" w:rsidP="00C97D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990" w:type="dxa"/>
          </w:tcPr>
          <w:p w14:paraId="3A6E2E81" w14:textId="4B7E9AB6" w:rsidR="004D75E8" w:rsidRPr="006B07E9" w:rsidRDefault="00156D95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1,269,956</w:t>
            </w:r>
          </w:p>
        </w:tc>
        <w:tc>
          <w:tcPr>
            <w:tcW w:w="270" w:type="dxa"/>
          </w:tcPr>
          <w:p w14:paraId="2FFACDED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BAC661" w14:textId="7FF6180E" w:rsidR="004D75E8" w:rsidRPr="006B07E9" w:rsidRDefault="0036418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1,276,651</w:t>
            </w:r>
          </w:p>
        </w:tc>
        <w:tc>
          <w:tcPr>
            <w:tcW w:w="270" w:type="dxa"/>
          </w:tcPr>
          <w:p w14:paraId="6F594370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7D1579" w14:textId="1F05D6C3" w:rsidR="004D75E8" w:rsidRPr="006B07E9" w:rsidRDefault="0036418F" w:rsidP="0036418F">
            <w:pPr>
              <w:pStyle w:val="acctfourfigures"/>
              <w:tabs>
                <w:tab w:val="clear" w:pos="765"/>
              </w:tabs>
              <w:spacing w:line="240" w:lineRule="atLeast"/>
              <w:ind w:left="-560" w:right="26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056EDE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7B238C" w14:textId="3E0CAC1D" w:rsidR="004D75E8" w:rsidRPr="0036418F" w:rsidRDefault="0036418F" w:rsidP="0036418F">
            <w:pPr>
              <w:pStyle w:val="acctfourfigures"/>
              <w:tabs>
                <w:tab w:val="clear" w:pos="765"/>
              </w:tabs>
              <w:spacing w:line="240" w:lineRule="atLeast"/>
              <w:ind w:left="-560" w:right="2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41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0F9717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6D24100A" w14:textId="06CB7DC1" w:rsidR="004D75E8" w:rsidRPr="006B07E9" w:rsidRDefault="0036418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EF119C">
              <w:rPr>
                <w:rFonts w:ascii="Angsana New" w:hAnsi="Angsana New"/>
                <w:sz w:val="24"/>
                <w:szCs w:val="24"/>
              </w:rPr>
              <w:t>,2</w:t>
            </w:r>
            <w:r>
              <w:rPr>
                <w:rFonts w:ascii="Angsana New" w:hAnsi="Angsana New"/>
                <w:sz w:val="24"/>
                <w:szCs w:val="24"/>
              </w:rPr>
              <w:t>76,</w:t>
            </w:r>
            <w:r w:rsidR="005A6665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51</w:t>
            </w:r>
          </w:p>
        </w:tc>
      </w:tr>
      <w:tr w:rsidR="004D75E8" w:rsidRPr="006B07E9" w14:paraId="3F5D3EE3" w14:textId="3D9425EE" w:rsidTr="00C97D6E">
        <w:tc>
          <w:tcPr>
            <w:tcW w:w="2970" w:type="dxa"/>
            <w:hideMark/>
          </w:tcPr>
          <w:p w14:paraId="55776CFE" w14:textId="2A553FB8" w:rsidR="004D75E8" w:rsidRPr="006B07E9" w:rsidRDefault="004D75E8" w:rsidP="00C97D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990" w:type="dxa"/>
          </w:tcPr>
          <w:p w14:paraId="619D20CA" w14:textId="547F52AF" w:rsidR="004D75E8" w:rsidRPr="006B07E9" w:rsidRDefault="00156D95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224,403</w:t>
            </w:r>
          </w:p>
        </w:tc>
        <w:tc>
          <w:tcPr>
            <w:tcW w:w="270" w:type="dxa"/>
          </w:tcPr>
          <w:p w14:paraId="63FFE163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768467" w14:textId="6D72DC86" w:rsidR="004D75E8" w:rsidRPr="006B07E9" w:rsidRDefault="0036418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224,403</w:t>
            </w:r>
          </w:p>
        </w:tc>
        <w:tc>
          <w:tcPr>
            <w:tcW w:w="270" w:type="dxa"/>
          </w:tcPr>
          <w:p w14:paraId="5FC263C5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7A5C2D" w14:textId="6A82FE2F" w:rsidR="004D75E8" w:rsidRPr="0036418F" w:rsidRDefault="0036418F" w:rsidP="0036418F">
            <w:pPr>
              <w:pStyle w:val="acctfourfigures"/>
              <w:tabs>
                <w:tab w:val="clear" w:pos="765"/>
              </w:tabs>
              <w:spacing w:line="240" w:lineRule="atLeast"/>
              <w:ind w:left="-560" w:right="2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41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BE4B3F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597904" w14:textId="3E5E3481" w:rsidR="004D75E8" w:rsidRPr="0036418F" w:rsidRDefault="0036418F" w:rsidP="0036418F">
            <w:pPr>
              <w:pStyle w:val="acctfourfigures"/>
              <w:tabs>
                <w:tab w:val="clear" w:pos="765"/>
              </w:tabs>
              <w:spacing w:line="240" w:lineRule="atLeast"/>
              <w:ind w:left="-560" w:right="2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41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847314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0E3FC460" w14:textId="7DBE6A42" w:rsidR="004D75E8" w:rsidRPr="006B07E9" w:rsidRDefault="0036418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224,403</w:t>
            </w:r>
          </w:p>
        </w:tc>
      </w:tr>
      <w:tr w:rsidR="004D75E8" w:rsidRPr="006B07E9" w14:paraId="2DF1A3C6" w14:textId="000F9DE3" w:rsidTr="00C97D6E">
        <w:tc>
          <w:tcPr>
            <w:tcW w:w="2970" w:type="dxa"/>
          </w:tcPr>
          <w:p w14:paraId="38EF052D" w14:textId="6B58C7B8" w:rsidR="004D75E8" w:rsidRPr="006B07E9" w:rsidRDefault="004D75E8" w:rsidP="00C97D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90" w:type="dxa"/>
          </w:tcPr>
          <w:p w14:paraId="44A66358" w14:textId="2FED96C9" w:rsidR="004D75E8" w:rsidRDefault="00156D95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201,120</w:t>
            </w:r>
          </w:p>
        </w:tc>
        <w:tc>
          <w:tcPr>
            <w:tcW w:w="270" w:type="dxa"/>
          </w:tcPr>
          <w:p w14:paraId="3E3DF232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815016" w14:textId="3596C329" w:rsidR="004D75E8" w:rsidRDefault="0036418F" w:rsidP="00F84F7E">
            <w:pPr>
              <w:tabs>
                <w:tab w:val="decimal" w:pos="7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201,120</w:t>
            </w:r>
          </w:p>
        </w:tc>
        <w:tc>
          <w:tcPr>
            <w:tcW w:w="270" w:type="dxa"/>
          </w:tcPr>
          <w:p w14:paraId="20EA59B9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80E01A" w14:textId="73C9DB47" w:rsidR="004D75E8" w:rsidRPr="0036418F" w:rsidRDefault="0036418F" w:rsidP="0036418F">
            <w:pPr>
              <w:pStyle w:val="acctfourfigures"/>
              <w:tabs>
                <w:tab w:val="clear" w:pos="765"/>
              </w:tabs>
              <w:spacing w:line="240" w:lineRule="atLeast"/>
              <w:ind w:left="-560" w:right="2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41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2233BD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27C1E2" w14:textId="21EE1567" w:rsidR="004D75E8" w:rsidRPr="0036418F" w:rsidRDefault="0036418F" w:rsidP="0036418F">
            <w:pPr>
              <w:pStyle w:val="acctfourfigures"/>
              <w:tabs>
                <w:tab w:val="clear" w:pos="765"/>
              </w:tabs>
              <w:spacing w:line="240" w:lineRule="atLeast"/>
              <w:ind w:left="-560" w:right="2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41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45EE57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78D56787" w14:textId="29873CB3" w:rsidR="004D75E8" w:rsidRDefault="0036418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201,120</w:t>
            </w:r>
          </w:p>
        </w:tc>
      </w:tr>
      <w:tr w:rsidR="004D75E8" w:rsidRPr="006B07E9" w14:paraId="71941384" w14:textId="1E2E89DE" w:rsidTr="00C97D6E">
        <w:tc>
          <w:tcPr>
            <w:tcW w:w="2970" w:type="dxa"/>
            <w:hideMark/>
          </w:tcPr>
          <w:p w14:paraId="01FFBF58" w14:textId="30FF56E5" w:rsidR="004D75E8" w:rsidRPr="006B07E9" w:rsidRDefault="004D75E8" w:rsidP="00C97D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Pr="006B07E9">
              <w:rPr>
                <w:rFonts w:ascii="Angsana New" w:hAnsi="Angsana New" w:hint="cs"/>
                <w:sz w:val="24"/>
                <w:szCs w:val="24"/>
                <w:cs/>
              </w:rPr>
              <w:t>ระยะยาว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4B5C3C54" w14:textId="654531B7" w:rsidR="004D75E8" w:rsidRPr="006B07E9" w:rsidRDefault="00156D95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614,860</w:t>
            </w:r>
          </w:p>
        </w:tc>
        <w:tc>
          <w:tcPr>
            <w:tcW w:w="270" w:type="dxa"/>
          </w:tcPr>
          <w:p w14:paraId="2C83468C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364625" w14:textId="7A2C2695" w:rsidR="004D75E8" w:rsidRPr="006B07E9" w:rsidRDefault="0036418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221,942</w:t>
            </w:r>
          </w:p>
        </w:tc>
        <w:tc>
          <w:tcPr>
            <w:tcW w:w="270" w:type="dxa"/>
          </w:tcPr>
          <w:p w14:paraId="142DD8C1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E11963" w14:textId="305D9EBC" w:rsidR="004D75E8" w:rsidRPr="006B07E9" w:rsidRDefault="0036418F" w:rsidP="00F84F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462,875</w:t>
            </w:r>
          </w:p>
        </w:tc>
        <w:tc>
          <w:tcPr>
            <w:tcW w:w="270" w:type="dxa"/>
          </w:tcPr>
          <w:p w14:paraId="3A9D2E7E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0D62C7" w14:textId="3D548648" w:rsidR="004D75E8" w:rsidRPr="006B07E9" w:rsidRDefault="0036418F" w:rsidP="00F84F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16,459</w:t>
            </w:r>
          </w:p>
        </w:tc>
        <w:tc>
          <w:tcPr>
            <w:tcW w:w="270" w:type="dxa"/>
          </w:tcPr>
          <w:p w14:paraId="0B933F51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2AF0C3CB" w14:textId="6A9E3EA6" w:rsidR="004D75E8" w:rsidRPr="006B07E9" w:rsidRDefault="0036418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701,276</w:t>
            </w:r>
          </w:p>
        </w:tc>
      </w:tr>
      <w:tr w:rsidR="00C97D6E" w:rsidRPr="006B07E9" w14:paraId="48A0EAE1" w14:textId="77777777" w:rsidTr="00C97D6E">
        <w:tc>
          <w:tcPr>
            <w:tcW w:w="2970" w:type="dxa"/>
          </w:tcPr>
          <w:p w14:paraId="54B48F81" w14:textId="1A71F1BB" w:rsidR="00C97D6E" w:rsidRPr="006B07E9" w:rsidRDefault="00C97D6E" w:rsidP="00C97D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C97D6E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14:paraId="2DF23616" w14:textId="6EB89F93" w:rsidR="00C97D6E" w:rsidRDefault="003806D5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06D5">
              <w:rPr>
                <w:rFonts w:ascii="Angsana New" w:hAnsi="Angsana New"/>
                <w:sz w:val="24"/>
                <w:szCs w:val="24"/>
              </w:rPr>
              <w:t>12</w:t>
            </w:r>
            <w:r w:rsidR="00450B04" w:rsidRPr="00450B04">
              <w:rPr>
                <w:rFonts w:ascii="Angsana New" w:hAnsi="Angsana New"/>
                <w:sz w:val="24"/>
                <w:szCs w:val="24"/>
              </w:rPr>
              <w:t>9</w:t>
            </w:r>
            <w:r w:rsidR="00C97D6E" w:rsidRPr="00C97D6E">
              <w:rPr>
                <w:rFonts w:ascii="Angsana New" w:hAnsi="Angsana New"/>
                <w:sz w:val="24"/>
                <w:szCs w:val="24"/>
              </w:rPr>
              <w:t>,</w:t>
            </w:r>
            <w:r w:rsidR="00450B04" w:rsidRPr="00450B04">
              <w:rPr>
                <w:rFonts w:ascii="Angsana New" w:hAnsi="Angsana New"/>
                <w:sz w:val="24"/>
                <w:szCs w:val="24"/>
              </w:rPr>
              <w:t>890</w:t>
            </w:r>
          </w:p>
        </w:tc>
        <w:tc>
          <w:tcPr>
            <w:tcW w:w="270" w:type="dxa"/>
          </w:tcPr>
          <w:p w14:paraId="4011A4E3" w14:textId="77777777" w:rsidR="00C97D6E" w:rsidRPr="006B07E9" w:rsidRDefault="00C97D6E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EF6975" w14:textId="24507A06" w:rsidR="00C97D6E" w:rsidRDefault="003806D5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06D5">
              <w:rPr>
                <w:rFonts w:ascii="Angsana New" w:hAnsi="Angsana New"/>
                <w:sz w:val="24"/>
                <w:szCs w:val="24"/>
              </w:rPr>
              <w:t>1</w:t>
            </w:r>
            <w:r w:rsidR="00C97D6E" w:rsidRPr="00C97D6E">
              <w:rPr>
                <w:rFonts w:ascii="Angsana New" w:hAnsi="Angsana New"/>
                <w:sz w:val="24"/>
                <w:szCs w:val="24"/>
              </w:rPr>
              <w:t>,</w:t>
            </w:r>
            <w:r w:rsidR="00450B04" w:rsidRPr="00450B04">
              <w:rPr>
                <w:rFonts w:ascii="Angsana New" w:hAnsi="Angsana New"/>
                <w:sz w:val="24"/>
                <w:szCs w:val="24"/>
              </w:rPr>
              <w:t>8</w:t>
            </w:r>
            <w:r w:rsidRPr="003806D5">
              <w:rPr>
                <w:rFonts w:ascii="Angsana New" w:hAnsi="Angsana New"/>
                <w:sz w:val="24"/>
                <w:szCs w:val="24"/>
              </w:rPr>
              <w:t>2</w:t>
            </w:r>
            <w:r w:rsidR="00450B04" w:rsidRPr="00450B04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1EADBB45" w14:textId="77777777" w:rsidR="00C97D6E" w:rsidRPr="006B07E9" w:rsidRDefault="00C97D6E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F61305" w14:textId="6CA2FD6D" w:rsidR="00C97D6E" w:rsidRDefault="003806D5" w:rsidP="00F84F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06D5">
              <w:rPr>
                <w:rFonts w:ascii="Angsana New" w:hAnsi="Angsana New"/>
                <w:sz w:val="24"/>
                <w:szCs w:val="24"/>
              </w:rPr>
              <w:t>1</w:t>
            </w:r>
            <w:r w:rsidR="00450B04" w:rsidRPr="00450B04">
              <w:rPr>
                <w:rFonts w:ascii="Angsana New" w:hAnsi="Angsana New"/>
                <w:sz w:val="24"/>
                <w:szCs w:val="24"/>
              </w:rPr>
              <w:t>48</w:t>
            </w:r>
            <w:r w:rsidR="00C97D6E" w:rsidRPr="00C97D6E">
              <w:rPr>
                <w:rFonts w:ascii="Angsana New" w:hAnsi="Angsana New"/>
                <w:sz w:val="24"/>
                <w:szCs w:val="24"/>
              </w:rPr>
              <w:t>,</w:t>
            </w:r>
            <w:r w:rsidR="00450B04" w:rsidRPr="00450B04">
              <w:rPr>
                <w:rFonts w:ascii="Angsana New" w:hAnsi="Angsana New"/>
                <w:sz w:val="24"/>
                <w:szCs w:val="24"/>
              </w:rPr>
              <w:t>363</w:t>
            </w:r>
          </w:p>
        </w:tc>
        <w:tc>
          <w:tcPr>
            <w:tcW w:w="270" w:type="dxa"/>
          </w:tcPr>
          <w:p w14:paraId="40446F33" w14:textId="77777777" w:rsidR="00C97D6E" w:rsidRPr="006B07E9" w:rsidRDefault="00C97D6E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C6ABCD7" w14:textId="0B796272" w:rsidR="00C97D6E" w:rsidRDefault="00C97D6E" w:rsidP="00C97D6E">
            <w:pPr>
              <w:pStyle w:val="acctfourfigures"/>
              <w:tabs>
                <w:tab w:val="clear" w:pos="765"/>
              </w:tabs>
              <w:spacing w:line="240" w:lineRule="atLeast"/>
              <w:ind w:left="-560" w:right="26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D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5DB3841" w14:textId="77777777" w:rsidR="00C97D6E" w:rsidRPr="006B07E9" w:rsidRDefault="00C97D6E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0609FFA4" w14:textId="30E5CACF" w:rsidR="00C97D6E" w:rsidRDefault="003806D5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06D5">
              <w:rPr>
                <w:rFonts w:ascii="Angsana New" w:hAnsi="Angsana New"/>
                <w:sz w:val="24"/>
                <w:szCs w:val="24"/>
              </w:rPr>
              <w:t>1</w:t>
            </w:r>
            <w:r w:rsidR="00450B04" w:rsidRPr="00450B04">
              <w:rPr>
                <w:rFonts w:ascii="Angsana New" w:hAnsi="Angsana New"/>
                <w:sz w:val="24"/>
                <w:szCs w:val="24"/>
              </w:rPr>
              <w:t>50</w:t>
            </w:r>
            <w:r w:rsidR="00C97D6E" w:rsidRPr="00C97D6E">
              <w:rPr>
                <w:rFonts w:ascii="Angsana New" w:hAnsi="Angsana New"/>
                <w:sz w:val="24"/>
                <w:szCs w:val="24"/>
              </w:rPr>
              <w:t>,</w:t>
            </w:r>
            <w:r w:rsidRPr="003806D5">
              <w:rPr>
                <w:rFonts w:ascii="Angsana New" w:hAnsi="Angsana New"/>
                <w:sz w:val="24"/>
                <w:szCs w:val="24"/>
              </w:rPr>
              <w:t>1</w:t>
            </w:r>
            <w:r w:rsidR="00450B04" w:rsidRPr="00450B04">
              <w:rPr>
                <w:rFonts w:ascii="Angsana New" w:hAnsi="Angsana New"/>
                <w:sz w:val="24"/>
                <w:szCs w:val="24"/>
              </w:rPr>
              <w:t>86</w:t>
            </w:r>
          </w:p>
        </w:tc>
      </w:tr>
      <w:tr w:rsidR="004D75E8" w:rsidRPr="006B07E9" w14:paraId="4FE6CAA2" w14:textId="1500A6BF" w:rsidTr="00C97D6E">
        <w:trPr>
          <w:trHeight w:val="119"/>
        </w:trPr>
        <w:tc>
          <w:tcPr>
            <w:tcW w:w="2970" w:type="dxa"/>
            <w:hideMark/>
          </w:tcPr>
          <w:p w14:paraId="58BDA7D0" w14:textId="77777777" w:rsidR="004D75E8" w:rsidRPr="006B07E9" w:rsidRDefault="004D75E8" w:rsidP="00C97D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7EDBAFF3" w14:textId="3042567F" w:rsidR="004D75E8" w:rsidRPr="006B07E9" w:rsidRDefault="00156D95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40,767</w:t>
            </w:r>
          </w:p>
        </w:tc>
        <w:tc>
          <w:tcPr>
            <w:tcW w:w="270" w:type="dxa"/>
            <w:vAlign w:val="bottom"/>
          </w:tcPr>
          <w:p w14:paraId="4CF9F1DE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C09D67" w14:textId="5E170248" w:rsidR="004D75E8" w:rsidRPr="006B07E9" w:rsidRDefault="0036418F" w:rsidP="00F84F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18,529</w:t>
            </w:r>
          </w:p>
        </w:tc>
        <w:tc>
          <w:tcPr>
            <w:tcW w:w="270" w:type="dxa"/>
            <w:vAlign w:val="bottom"/>
          </w:tcPr>
          <w:p w14:paraId="17634466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43B793" w14:textId="77436CA7" w:rsidR="004D75E8" w:rsidRPr="006B07E9" w:rsidRDefault="0036418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24,693</w:t>
            </w:r>
          </w:p>
        </w:tc>
        <w:tc>
          <w:tcPr>
            <w:tcW w:w="270" w:type="dxa"/>
            <w:vAlign w:val="bottom"/>
          </w:tcPr>
          <w:p w14:paraId="7D876163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DB01A49" w14:textId="70AC4890" w:rsidR="004D75E8" w:rsidRPr="0036418F" w:rsidRDefault="0036418F" w:rsidP="0036418F">
            <w:pPr>
              <w:pStyle w:val="acctfourfigures"/>
              <w:tabs>
                <w:tab w:val="clear" w:pos="765"/>
              </w:tabs>
              <w:spacing w:line="240" w:lineRule="atLeast"/>
              <w:ind w:left="-560" w:right="2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41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7ED3E27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37663FD" w14:textId="4A92B9D1" w:rsidR="004D75E8" w:rsidRPr="006B07E9" w:rsidRDefault="0036418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43,222</w:t>
            </w:r>
          </w:p>
        </w:tc>
      </w:tr>
      <w:tr w:rsidR="004D75E8" w:rsidRPr="006B07E9" w14:paraId="13976B71" w14:textId="6C2B1E70" w:rsidTr="004E73C2">
        <w:tc>
          <w:tcPr>
            <w:tcW w:w="2970" w:type="dxa"/>
          </w:tcPr>
          <w:p w14:paraId="03BD677F" w14:textId="77777777" w:rsidR="004D75E8" w:rsidRPr="006B07E9" w:rsidRDefault="004D75E8" w:rsidP="0099218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382275" w14:textId="7FC1F53B" w:rsidR="004D75E8" w:rsidRPr="006B07E9" w:rsidRDefault="00156D95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2,480,996</w:t>
            </w:r>
          </w:p>
        </w:tc>
        <w:tc>
          <w:tcPr>
            <w:tcW w:w="270" w:type="dxa"/>
          </w:tcPr>
          <w:p w14:paraId="488E9DE2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BD237" w14:textId="752FF9D3" w:rsidR="004D75E8" w:rsidRPr="006B07E9" w:rsidRDefault="0036418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1,944,468</w:t>
            </w:r>
          </w:p>
        </w:tc>
        <w:tc>
          <w:tcPr>
            <w:tcW w:w="270" w:type="dxa"/>
          </w:tcPr>
          <w:p w14:paraId="51CC4160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F4DEF6" w14:textId="223AB51E" w:rsidR="004D75E8" w:rsidRPr="006B07E9" w:rsidRDefault="0036418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635,931</w:t>
            </w:r>
          </w:p>
        </w:tc>
        <w:tc>
          <w:tcPr>
            <w:tcW w:w="270" w:type="dxa"/>
          </w:tcPr>
          <w:p w14:paraId="40BF625E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2D9215" w14:textId="5AFE673F" w:rsidR="004D75E8" w:rsidRPr="006B07E9" w:rsidRDefault="0036418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16,459</w:t>
            </w:r>
          </w:p>
        </w:tc>
        <w:tc>
          <w:tcPr>
            <w:tcW w:w="270" w:type="dxa"/>
          </w:tcPr>
          <w:p w14:paraId="3449F29E" w14:textId="77777777" w:rsidR="004D75E8" w:rsidRPr="006B07E9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ED59B7" w14:textId="48394AE3" w:rsidR="004D75E8" w:rsidRPr="006B07E9" w:rsidRDefault="0036418F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2,596,858</w:t>
            </w:r>
          </w:p>
        </w:tc>
      </w:tr>
    </w:tbl>
    <w:p w14:paraId="0E66350A" w14:textId="3B5F5124" w:rsidR="004D75E8" w:rsidRPr="0005365F" w:rsidRDefault="004D75E8">
      <w:pPr>
        <w:rPr>
          <w:sz w:val="12"/>
          <w:szCs w:val="12"/>
        </w:rPr>
      </w:pPr>
    </w:p>
    <w:tbl>
      <w:tblPr>
        <w:tblStyle w:val="TableGrid"/>
        <w:tblW w:w="9002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2"/>
      </w:tblGrid>
      <w:tr w:rsidR="00BE708B" w:rsidRPr="006B07E9" w14:paraId="505FACD6" w14:textId="77777777" w:rsidTr="00D940CC">
        <w:trPr>
          <w:tblHeader/>
        </w:trPr>
        <w:tc>
          <w:tcPr>
            <w:tcW w:w="2970" w:type="dxa"/>
          </w:tcPr>
          <w:p w14:paraId="59D04414" w14:textId="223DF7BE" w:rsidR="00BE708B" w:rsidRPr="006B07E9" w:rsidRDefault="00BE708B" w:rsidP="0056247F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2" w:type="dxa"/>
            <w:gridSpan w:val="9"/>
            <w:hideMark/>
          </w:tcPr>
          <w:p w14:paraId="25D0A53C" w14:textId="1FF94B4C" w:rsidR="00BE708B" w:rsidRPr="006B07E9" w:rsidRDefault="00BE708B" w:rsidP="0056247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</w:t>
            </w:r>
            <w:r w:rsidRPr="006B07E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4B6A4D" w:rsidRPr="006B07E9" w14:paraId="74AF3DE7" w14:textId="77777777" w:rsidTr="00D940CC">
        <w:trPr>
          <w:tblHeader/>
        </w:trPr>
        <w:tc>
          <w:tcPr>
            <w:tcW w:w="2970" w:type="dxa"/>
          </w:tcPr>
          <w:p w14:paraId="017676DF" w14:textId="77777777" w:rsidR="004B6A4D" w:rsidRPr="006B07E9" w:rsidRDefault="004B6A4D" w:rsidP="0056247F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2" w:type="dxa"/>
            <w:gridSpan w:val="9"/>
          </w:tcPr>
          <w:p w14:paraId="5B089E56" w14:textId="77777777" w:rsidR="004B6A4D" w:rsidRPr="006B07E9" w:rsidRDefault="004B6A4D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BE708B" w:rsidRPr="006B07E9" w14:paraId="0BD8BAED" w14:textId="77777777" w:rsidTr="00D940CC">
        <w:trPr>
          <w:tblHeader/>
        </w:trPr>
        <w:tc>
          <w:tcPr>
            <w:tcW w:w="2970" w:type="dxa"/>
            <w:vAlign w:val="bottom"/>
            <w:hideMark/>
          </w:tcPr>
          <w:p w14:paraId="01E6C002" w14:textId="52917364" w:rsidR="00BE708B" w:rsidRPr="006B07E9" w:rsidRDefault="00BE708B" w:rsidP="0056247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0B76C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bottom"/>
            <w:hideMark/>
          </w:tcPr>
          <w:p w14:paraId="0C60AE39" w14:textId="77777777" w:rsidR="00BE708B" w:rsidRPr="006B07E9" w:rsidRDefault="00BE708B" w:rsidP="0056247F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74087B9A" w14:textId="77777777" w:rsidR="00BE708B" w:rsidRPr="006B07E9" w:rsidRDefault="00BE708B" w:rsidP="0056247F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047AAAF1" w14:textId="77777777" w:rsidR="00BE708B" w:rsidRPr="006B07E9" w:rsidRDefault="00BE708B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0FC8862" w14:textId="152554F5" w:rsidR="00BE708B" w:rsidRPr="006B07E9" w:rsidRDefault="00BE708B" w:rsidP="0056247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3091795" w14:textId="77777777" w:rsidR="00BE708B" w:rsidRPr="006B07E9" w:rsidRDefault="00BE708B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EDA6BE6" w14:textId="267DDDBB" w:rsidR="00BE708B" w:rsidRPr="006B07E9" w:rsidRDefault="00BE708B" w:rsidP="0056247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  <w:p w14:paraId="0C6A15F3" w14:textId="658A0EC4" w:rsidR="00BE708B" w:rsidRPr="006B07E9" w:rsidRDefault="00BE708B" w:rsidP="0056247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5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5CD8B204" w14:textId="77777777" w:rsidR="00BE708B" w:rsidRPr="006B07E9" w:rsidRDefault="00BE708B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003219C6" w14:textId="58BDE654" w:rsidR="00BE708B" w:rsidRPr="006B07E9" w:rsidRDefault="008D27E8" w:rsidP="0056247F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 w:hint="cs"/>
                <w:sz w:val="24"/>
                <w:szCs w:val="24"/>
                <w:cs/>
              </w:rPr>
              <w:t>หลังจาก</w:t>
            </w:r>
            <w:r w:rsidR="00BE708B" w:rsidRPr="006B07E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5</w:t>
            </w:r>
            <w:r w:rsidR="00BE708B" w:rsidRPr="006B07E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1D137E00" w14:textId="77777777" w:rsidR="00BE708B" w:rsidRPr="006B07E9" w:rsidRDefault="00BE708B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  <w:hideMark/>
          </w:tcPr>
          <w:p w14:paraId="0FD57AE7" w14:textId="77777777" w:rsidR="00BE708B" w:rsidRPr="006B07E9" w:rsidRDefault="00BE708B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E708B" w:rsidRPr="00F84F7E" w14:paraId="44E8B43E" w14:textId="77777777" w:rsidTr="00D940CC">
        <w:trPr>
          <w:tblHeader/>
        </w:trPr>
        <w:tc>
          <w:tcPr>
            <w:tcW w:w="2970" w:type="dxa"/>
          </w:tcPr>
          <w:p w14:paraId="1487C2C2" w14:textId="77777777" w:rsidR="00BE708B" w:rsidRPr="00F84F7E" w:rsidRDefault="00BE708B" w:rsidP="0056247F">
            <w:pPr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2" w:type="dxa"/>
            <w:gridSpan w:val="9"/>
            <w:hideMark/>
          </w:tcPr>
          <w:p w14:paraId="374749D8" w14:textId="05C93442" w:rsidR="00BE708B" w:rsidRPr="00F84F7E" w:rsidRDefault="00BE708B" w:rsidP="0056247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F84F7E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="00F36463" w:rsidRPr="00F84F7E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</w:t>
            </w:r>
            <w:r w:rsidRPr="00F84F7E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BE708B" w:rsidRPr="006B07E9" w14:paraId="309A1A4E" w14:textId="77777777" w:rsidTr="00D940CC">
        <w:tc>
          <w:tcPr>
            <w:tcW w:w="2970" w:type="dxa"/>
            <w:hideMark/>
          </w:tcPr>
          <w:p w14:paraId="2E578105" w14:textId="77777777" w:rsidR="00BE708B" w:rsidRPr="006B07E9" w:rsidRDefault="00BE708B" w:rsidP="0056247F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90" w:type="dxa"/>
          </w:tcPr>
          <w:p w14:paraId="6DFD7621" w14:textId="77777777" w:rsidR="00BE708B" w:rsidRPr="006B07E9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FA9BD9C" w14:textId="77777777" w:rsidR="00BE708B" w:rsidRPr="006B07E9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DDBD99F" w14:textId="77777777" w:rsidR="00BE708B" w:rsidRPr="006B07E9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6387B56" w14:textId="77777777" w:rsidR="00BE708B" w:rsidRPr="006B07E9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FE04C2A" w14:textId="77777777" w:rsidR="00BE708B" w:rsidRPr="006B07E9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AD6AA65" w14:textId="77777777" w:rsidR="00BE708B" w:rsidRPr="006B07E9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853B4F1" w14:textId="77777777" w:rsidR="00BE708B" w:rsidRPr="006B07E9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5149A3" w14:textId="77777777" w:rsidR="00BE708B" w:rsidRPr="006B07E9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F829BA6" w14:textId="77777777" w:rsidR="00BE708B" w:rsidRPr="006B07E9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329E9" w:rsidRPr="006B07E9" w14:paraId="7FC69280" w14:textId="77777777" w:rsidTr="00D940CC">
        <w:tc>
          <w:tcPr>
            <w:tcW w:w="2970" w:type="dxa"/>
            <w:hideMark/>
          </w:tcPr>
          <w:p w14:paraId="22EFE480" w14:textId="77777777" w:rsidR="005329E9" w:rsidRPr="006B07E9" w:rsidRDefault="005329E9" w:rsidP="005329E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990" w:type="dxa"/>
          </w:tcPr>
          <w:p w14:paraId="681DC4E2" w14:textId="6989B4CD" w:rsidR="005329E9" w:rsidRPr="006B07E9" w:rsidRDefault="00156D95" w:rsidP="004D75E8">
            <w:pPr>
              <w:tabs>
                <w:tab w:val="clear" w:pos="907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1,269,956</w:t>
            </w:r>
          </w:p>
        </w:tc>
        <w:tc>
          <w:tcPr>
            <w:tcW w:w="270" w:type="dxa"/>
          </w:tcPr>
          <w:p w14:paraId="59170FC1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C45067" w14:textId="19D2B80E" w:rsidR="005329E9" w:rsidRPr="006B07E9" w:rsidRDefault="0036418F" w:rsidP="004D75E8">
            <w:pPr>
              <w:tabs>
                <w:tab w:val="clear" w:pos="907"/>
                <w:tab w:val="decimal" w:pos="706"/>
                <w:tab w:val="left" w:pos="7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1,276,651</w:t>
            </w:r>
          </w:p>
        </w:tc>
        <w:tc>
          <w:tcPr>
            <w:tcW w:w="270" w:type="dxa"/>
          </w:tcPr>
          <w:p w14:paraId="5A4D71D5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14E03A" w14:textId="43EBAC6E" w:rsidR="005329E9" w:rsidRPr="004D75E8" w:rsidRDefault="0036418F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3EB07D6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984C65" w14:textId="4342CC68" w:rsidR="005329E9" w:rsidRPr="006B07E9" w:rsidRDefault="0036418F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FB7AC9C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65C86A" w14:textId="6929D5F9" w:rsidR="005329E9" w:rsidRPr="006B07E9" w:rsidRDefault="0036418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1,276,651</w:t>
            </w:r>
          </w:p>
        </w:tc>
      </w:tr>
      <w:tr w:rsidR="005329E9" w:rsidRPr="006B07E9" w14:paraId="15870E0B" w14:textId="77777777" w:rsidTr="00D940CC">
        <w:tc>
          <w:tcPr>
            <w:tcW w:w="2970" w:type="dxa"/>
          </w:tcPr>
          <w:p w14:paraId="5D36F7AE" w14:textId="68C2216D" w:rsidR="005329E9" w:rsidRPr="006B07E9" w:rsidRDefault="005329E9" w:rsidP="005329E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6B07E9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20C8AB0D" w14:textId="39D00701" w:rsidR="005329E9" w:rsidRPr="006B07E9" w:rsidRDefault="00156D95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190,83</w:t>
            </w:r>
            <w:r w:rsidR="00153F2B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4D56C739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25A3B6" w14:textId="1D8ED873" w:rsidR="005329E9" w:rsidRPr="006B07E9" w:rsidRDefault="00E9482B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190,83</w:t>
            </w:r>
            <w:r w:rsidR="00731A8B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600633F7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046312" w14:textId="05029677" w:rsidR="005329E9" w:rsidRPr="004D75E8" w:rsidRDefault="0036418F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859894C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F507B1" w14:textId="4F530103" w:rsidR="005329E9" w:rsidRPr="004D75E8" w:rsidRDefault="0036418F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C34FE65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105484" w14:textId="39F5EFF1" w:rsidR="005329E9" w:rsidRPr="006B07E9" w:rsidRDefault="0036418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190,83</w:t>
            </w:r>
            <w:r w:rsidR="00731A8B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5329E9" w:rsidRPr="006B07E9" w14:paraId="5EC815EE" w14:textId="77777777" w:rsidTr="00D940CC">
        <w:tc>
          <w:tcPr>
            <w:tcW w:w="2970" w:type="dxa"/>
            <w:hideMark/>
          </w:tcPr>
          <w:p w14:paraId="7FEF2C69" w14:textId="3F85139B" w:rsidR="005329E9" w:rsidRPr="006B07E9" w:rsidRDefault="005329E9" w:rsidP="0036418F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  <w:r w:rsidR="00F84F7E">
              <w:rPr>
                <w:rFonts w:ascii="Angsana New" w:hAnsi="Angsana New" w:hint="cs"/>
                <w:sz w:val="24"/>
                <w:szCs w:val="24"/>
                <w:cs/>
              </w:rPr>
              <w:t>บุคคล</w:t>
            </w:r>
            <w:r w:rsidRPr="006B07E9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14:paraId="1587B85A" w14:textId="12A82860" w:rsidR="00156D95" w:rsidRPr="006B07E9" w:rsidRDefault="00156D95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222,120</w:t>
            </w:r>
          </w:p>
        </w:tc>
        <w:tc>
          <w:tcPr>
            <w:tcW w:w="270" w:type="dxa"/>
          </w:tcPr>
          <w:p w14:paraId="12B80015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E7DFA0" w14:textId="5D6B6D80" w:rsidR="0036418F" w:rsidRPr="006B07E9" w:rsidRDefault="00FF6A4C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36418F">
              <w:rPr>
                <w:rFonts w:ascii="Angsana New" w:hAnsi="Angsana New"/>
                <w:sz w:val="24"/>
                <w:szCs w:val="24"/>
              </w:rPr>
              <w:t>22,120</w:t>
            </w:r>
          </w:p>
        </w:tc>
        <w:tc>
          <w:tcPr>
            <w:tcW w:w="270" w:type="dxa"/>
          </w:tcPr>
          <w:p w14:paraId="557AC73A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39EE8F" w14:textId="47E477F5" w:rsidR="0036418F" w:rsidRPr="006B07E9" w:rsidRDefault="0036418F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381D2C4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7F9BD9" w14:textId="725A5ABC" w:rsidR="0036418F" w:rsidRPr="006B07E9" w:rsidRDefault="0036418F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88A83DC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F17952" w14:textId="3192E182" w:rsidR="005329E9" w:rsidRPr="006B07E9" w:rsidRDefault="0036418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222,120</w:t>
            </w:r>
          </w:p>
        </w:tc>
      </w:tr>
      <w:tr w:rsidR="005329E9" w:rsidRPr="006B07E9" w14:paraId="481AB912" w14:textId="77777777" w:rsidTr="00D940CC">
        <w:tc>
          <w:tcPr>
            <w:tcW w:w="2970" w:type="dxa"/>
            <w:hideMark/>
          </w:tcPr>
          <w:p w14:paraId="3CFE2ED1" w14:textId="77777777" w:rsidR="005329E9" w:rsidRPr="006B07E9" w:rsidRDefault="005329E9" w:rsidP="005329E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Pr="006B07E9">
              <w:rPr>
                <w:rFonts w:ascii="Angsana New" w:hAnsi="Angsana New" w:hint="cs"/>
                <w:sz w:val="24"/>
                <w:szCs w:val="24"/>
                <w:cs/>
              </w:rPr>
              <w:t>ระยะยาว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7E56DC37" w14:textId="535BCB95" w:rsidR="005329E9" w:rsidRPr="006B07E9" w:rsidRDefault="00156D95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509,951</w:t>
            </w:r>
          </w:p>
        </w:tc>
        <w:tc>
          <w:tcPr>
            <w:tcW w:w="270" w:type="dxa"/>
          </w:tcPr>
          <w:p w14:paraId="654B3771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9AE7DC" w14:textId="331C3431" w:rsidR="005329E9" w:rsidRPr="006B07E9" w:rsidRDefault="0036418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152,693</w:t>
            </w:r>
          </w:p>
        </w:tc>
        <w:tc>
          <w:tcPr>
            <w:tcW w:w="270" w:type="dxa"/>
          </w:tcPr>
          <w:p w14:paraId="7EBD956C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1A3A68" w14:textId="266ED061" w:rsidR="005329E9" w:rsidRPr="006B07E9" w:rsidRDefault="0036418F" w:rsidP="0036418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398,942</w:t>
            </w:r>
          </w:p>
        </w:tc>
        <w:tc>
          <w:tcPr>
            <w:tcW w:w="270" w:type="dxa"/>
          </w:tcPr>
          <w:p w14:paraId="6B3F9074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95A8D5" w14:textId="42CB3D94" w:rsidR="005329E9" w:rsidRPr="006B07E9" w:rsidRDefault="0036418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16,459</w:t>
            </w:r>
          </w:p>
        </w:tc>
        <w:tc>
          <w:tcPr>
            <w:tcW w:w="270" w:type="dxa"/>
          </w:tcPr>
          <w:p w14:paraId="087A9C12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C203DA" w14:textId="4F7A6462" w:rsidR="005329E9" w:rsidRPr="006B07E9" w:rsidRDefault="0036418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568,094</w:t>
            </w:r>
          </w:p>
        </w:tc>
      </w:tr>
      <w:tr w:rsidR="007C5DD8" w:rsidRPr="006B07E9" w14:paraId="0199698A" w14:textId="77777777" w:rsidTr="00D940CC">
        <w:tc>
          <w:tcPr>
            <w:tcW w:w="2970" w:type="dxa"/>
          </w:tcPr>
          <w:p w14:paraId="6DEB6D16" w14:textId="638F04A5" w:rsidR="007C5DD8" w:rsidRPr="006B07E9" w:rsidRDefault="007C5DD8" w:rsidP="005329E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14:paraId="7BC4CFE9" w14:textId="0D7CD73C" w:rsidR="007C5DD8" w:rsidRPr="006B07E9" w:rsidRDefault="00156D95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129,890</w:t>
            </w:r>
          </w:p>
        </w:tc>
        <w:tc>
          <w:tcPr>
            <w:tcW w:w="270" w:type="dxa"/>
          </w:tcPr>
          <w:p w14:paraId="486925A4" w14:textId="77777777" w:rsidR="007C5DD8" w:rsidRPr="006B07E9" w:rsidRDefault="007C5DD8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D5D222" w14:textId="7445B899" w:rsidR="007C5DD8" w:rsidRPr="006B07E9" w:rsidRDefault="0036418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1,823</w:t>
            </w:r>
          </w:p>
        </w:tc>
        <w:tc>
          <w:tcPr>
            <w:tcW w:w="270" w:type="dxa"/>
          </w:tcPr>
          <w:p w14:paraId="19EB15C1" w14:textId="77777777" w:rsidR="007C5DD8" w:rsidRPr="006B07E9" w:rsidRDefault="007C5DD8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AE57D1" w14:textId="3731AFAD" w:rsidR="007C5DD8" w:rsidRPr="006B07E9" w:rsidRDefault="0036418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148,363</w:t>
            </w:r>
          </w:p>
        </w:tc>
        <w:tc>
          <w:tcPr>
            <w:tcW w:w="270" w:type="dxa"/>
          </w:tcPr>
          <w:p w14:paraId="3D6BCA70" w14:textId="77777777" w:rsidR="007C5DD8" w:rsidRPr="006B07E9" w:rsidRDefault="007C5DD8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41F889" w14:textId="082D532C" w:rsidR="007C5DD8" w:rsidRPr="006B07E9" w:rsidRDefault="0036418F" w:rsidP="0036418F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CE89568" w14:textId="77777777" w:rsidR="007C5DD8" w:rsidRPr="006B07E9" w:rsidRDefault="007C5DD8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B89783" w14:textId="0A021489" w:rsidR="007C5DD8" w:rsidRPr="006B07E9" w:rsidRDefault="0036418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150,186</w:t>
            </w:r>
          </w:p>
        </w:tc>
      </w:tr>
      <w:tr w:rsidR="005329E9" w:rsidRPr="006B07E9" w14:paraId="34649EAC" w14:textId="77777777" w:rsidTr="00D940CC">
        <w:trPr>
          <w:trHeight w:val="119"/>
        </w:trPr>
        <w:tc>
          <w:tcPr>
            <w:tcW w:w="2970" w:type="dxa"/>
            <w:hideMark/>
          </w:tcPr>
          <w:p w14:paraId="443AB4DD" w14:textId="77777777" w:rsidR="005329E9" w:rsidRPr="006B07E9" w:rsidRDefault="005329E9" w:rsidP="005329E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B396D83" w14:textId="02EC9337" w:rsidR="005329E9" w:rsidRPr="006B07E9" w:rsidRDefault="00156D95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23,602</w:t>
            </w:r>
          </w:p>
        </w:tc>
        <w:tc>
          <w:tcPr>
            <w:tcW w:w="270" w:type="dxa"/>
            <w:vAlign w:val="bottom"/>
          </w:tcPr>
          <w:p w14:paraId="052AEB4C" w14:textId="77777777" w:rsidR="005329E9" w:rsidRPr="006B07E9" w:rsidRDefault="005329E9" w:rsidP="005329E9">
            <w:pPr>
              <w:tabs>
                <w:tab w:val="clear" w:pos="2580"/>
                <w:tab w:val="left" w:pos="50"/>
                <w:tab w:val="decimal" w:pos="706"/>
              </w:tabs>
              <w:spacing w:line="240" w:lineRule="auto"/>
              <w:ind w:lef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9178A2" w14:textId="08CE35DF" w:rsidR="005329E9" w:rsidRPr="006B07E9" w:rsidRDefault="0036418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6,326</w:t>
            </w:r>
          </w:p>
        </w:tc>
        <w:tc>
          <w:tcPr>
            <w:tcW w:w="270" w:type="dxa"/>
            <w:vAlign w:val="bottom"/>
          </w:tcPr>
          <w:p w14:paraId="19CDB745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FC926F" w14:textId="14DF2965" w:rsidR="005329E9" w:rsidRPr="006B07E9" w:rsidRDefault="0036418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19,060</w:t>
            </w:r>
          </w:p>
        </w:tc>
        <w:tc>
          <w:tcPr>
            <w:tcW w:w="270" w:type="dxa"/>
            <w:vAlign w:val="bottom"/>
          </w:tcPr>
          <w:p w14:paraId="0B8A60ED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6B52B34" w14:textId="5043B818" w:rsidR="005329E9" w:rsidRPr="006B07E9" w:rsidRDefault="0036418F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475230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E28F5A5" w14:textId="5587791C" w:rsidR="005329E9" w:rsidRPr="006B07E9" w:rsidRDefault="0036418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25,386</w:t>
            </w:r>
          </w:p>
        </w:tc>
      </w:tr>
      <w:tr w:rsidR="005329E9" w:rsidRPr="006B07E9" w14:paraId="620466CE" w14:textId="77777777" w:rsidTr="00D940CC">
        <w:tc>
          <w:tcPr>
            <w:tcW w:w="2970" w:type="dxa"/>
          </w:tcPr>
          <w:p w14:paraId="1327FD56" w14:textId="77777777" w:rsidR="005329E9" w:rsidRPr="006B07E9" w:rsidRDefault="005329E9" w:rsidP="005329E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2E7F59" w14:textId="00AE2A72" w:rsidR="005329E9" w:rsidRPr="006B07E9" w:rsidRDefault="00156D95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2,346,35</w:t>
            </w:r>
            <w:r w:rsidR="003D0C64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12D8282A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99AE5" w14:textId="02B0AE4E" w:rsidR="005329E9" w:rsidRPr="006B07E9" w:rsidRDefault="0036418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</w:t>
            </w:r>
            <w:r w:rsidR="007E4442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50,4</w:t>
            </w:r>
            <w:r w:rsidR="00AA746F">
              <w:rPr>
                <w:rFonts w:ascii="Angsana New" w:hAnsi="Angsana New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70" w:type="dxa"/>
          </w:tcPr>
          <w:p w14:paraId="7F07F78B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09645" w14:textId="592F44FA" w:rsidR="005329E9" w:rsidRPr="006B07E9" w:rsidRDefault="0036418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566,365</w:t>
            </w:r>
          </w:p>
        </w:tc>
        <w:tc>
          <w:tcPr>
            <w:tcW w:w="270" w:type="dxa"/>
          </w:tcPr>
          <w:p w14:paraId="6481D45E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BD0B5D" w14:textId="3DA0CCB5" w:rsidR="005329E9" w:rsidRPr="006B07E9" w:rsidRDefault="0036418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16,459</w:t>
            </w:r>
          </w:p>
        </w:tc>
        <w:tc>
          <w:tcPr>
            <w:tcW w:w="270" w:type="dxa"/>
          </w:tcPr>
          <w:p w14:paraId="6669DA3B" w14:textId="77777777" w:rsidR="005329E9" w:rsidRPr="006B07E9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5F569" w14:textId="5A54298D" w:rsidR="005329E9" w:rsidRPr="006B07E9" w:rsidRDefault="0036418F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2,433,27</w:t>
            </w:r>
            <w:r w:rsidR="00AB718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</w:tbl>
    <w:p w14:paraId="56674B37" w14:textId="77777777" w:rsidR="001D36C6" w:rsidRPr="0005365F" w:rsidRDefault="001D36C6" w:rsidP="001D36C6">
      <w:pPr>
        <w:spacing w:line="240" w:lineRule="auto"/>
        <w:rPr>
          <w:rFonts w:ascii="Angsana New" w:hAnsi="Angsana New"/>
          <w:sz w:val="12"/>
          <w:szCs w:val="12"/>
          <w:cs/>
        </w:rPr>
      </w:pPr>
    </w:p>
    <w:tbl>
      <w:tblPr>
        <w:tblStyle w:val="TableGrid"/>
        <w:tblW w:w="899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81"/>
        <w:gridCol w:w="270"/>
        <w:gridCol w:w="990"/>
        <w:gridCol w:w="270"/>
        <w:gridCol w:w="990"/>
        <w:gridCol w:w="270"/>
        <w:gridCol w:w="990"/>
        <w:gridCol w:w="270"/>
        <w:gridCol w:w="998"/>
      </w:tblGrid>
      <w:tr w:rsidR="005D046A" w:rsidRPr="00F61C23" w14:paraId="04302855" w14:textId="77777777" w:rsidTr="00D940CC">
        <w:trPr>
          <w:tblHeader/>
        </w:trPr>
        <w:tc>
          <w:tcPr>
            <w:tcW w:w="2970" w:type="dxa"/>
          </w:tcPr>
          <w:p w14:paraId="3371CF94" w14:textId="77777777" w:rsidR="005D046A" w:rsidRPr="00DB6BBD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29" w:type="dxa"/>
            <w:gridSpan w:val="9"/>
            <w:hideMark/>
          </w:tcPr>
          <w:p w14:paraId="3035349D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B6B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D046A" w:rsidRPr="00F61C23" w14:paraId="20AEA52E" w14:textId="77777777" w:rsidTr="00D940CC">
        <w:trPr>
          <w:tblHeader/>
        </w:trPr>
        <w:tc>
          <w:tcPr>
            <w:tcW w:w="2970" w:type="dxa"/>
          </w:tcPr>
          <w:p w14:paraId="4687E852" w14:textId="77777777" w:rsidR="005D046A" w:rsidRPr="00DB6BBD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</w:tcPr>
          <w:p w14:paraId="66E86867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CFA36B8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78" w:type="dxa"/>
            <w:gridSpan w:val="7"/>
            <w:vAlign w:val="bottom"/>
            <w:hideMark/>
          </w:tcPr>
          <w:p w14:paraId="261221FD" w14:textId="77777777" w:rsidR="005D046A" w:rsidRPr="00DB6BBD" w:rsidRDefault="005D046A" w:rsidP="00702D63">
            <w:pPr>
              <w:spacing w:line="240" w:lineRule="auto"/>
              <w:ind w:right="12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5D046A" w:rsidRPr="00F61C23" w14:paraId="70489AE7" w14:textId="77777777" w:rsidTr="00D940CC">
        <w:trPr>
          <w:tblHeader/>
        </w:trPr>
        <w:tc>
          <w:tcPr>
            <w:tcW w:w="2970" w:type="dxa"/>
            <w:vAlign w:val="bottom"/>
            <w:hideMark/>
          </w:tcPr>
          <w:p w14:paraId="67038703" w14:textId="2453360E" w:rsidR="005D046A" w:rsidRPr="00DB6BBD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EF252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81" w:type="dxa"/>
            <w:vAlign w:val="bottom"/>
            <w:hideMark/>
          </w:tcPr>
          <w:p w14:paraId="0D5F6BDD" w14:textId="77777777" w:rsidR="005D046A" w:rsidRPr="00DB6BBD" w:rsidRDefault="005D046A" w:rsidP="004B6B1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20B9B4BC" w14:textId="77777777" w:rsidR="005D046A" w:rsidRPr="00DB6BBD" w:rsidRDefault="005D046A" w:rsidP="004B6B1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0F5753A9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4313930" w14:textId="474565A3" w:rsidR="005D046A" w:rsidRPr="00DB6BBD" w:rsidRDefault="005D046A" w:rsidP="004B6B1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0F6BA229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F38A975" w14:textId="0D2DF761" w:rsidR="005D046A" w:rsidRPr="00DB6BBD" w:rsidRDefault="005D046A" w:rsidP="004B6B1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  <w:p w14:paraId="2BC9A793" w14:textId="6808AC8B" w:rsidR="005D046A" w:rsidRPr="00DB6BBD" w:rsidRDefault="005D046A" w:rsidP="004B6B1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5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722E8379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D76A753" w14:textId="6575778B" w:rsidR="005D046A" w:rsidRPr="00DB6BBD" w:rsidRDefault="005D046A" w:rsidP="004B6B13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หลังจาก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5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4BFE0A6C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  <w:hideMark/>
          </w:tcPr>
          <w:p w14:paraId="6BE2A108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D046A" w:rsidRPr="00F61C23" w14:paraId="22E8C2A3" w14:textId="77777777" w:rsidTr="00D940CC">
        <w:trPr>
          <w:tblHeader/>
        </w:trPr>
        <w:tc>
          <w:tcPr>
            <w:tcW w:w="2970" w:type="dxa"/>
          </w:tcPr>
          <w:p w14:paraId="2C6B7872" w14:textId="77777777" w:rsidR="005D046A" w:rsidRPr="00DB6BBD" w:rsidRDefault="005D046A" w:rsidP="004B6B13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29" w:type="dxa"/>
            <w:gridSpan w:val="9"/>
            <w:hideMark/>
          </w:tcPr>
          <w:p w14:paraId="31F86FE0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B6BB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DB6BB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D046A" w:rsidRPr="00F61C23" w14:paraId="1ECBE119" w14:textId="77777777" w:rsidTr="00D940CC">
        <w:tc>
          <w:tcPr>
            <w:tcW w:w="2970" w:type="dxa"/>
            <w:hideMark/>
          </w:tcPr>
          <w:p w14:paraId="567FAE05" w14:textId="77777777" w:rsidR="005D046A" w:rsidRPr="00DB6BBD" w:rsidRDefault="005D046A" w:rsidP="004B6B1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81" w:type="dxa"/>
          </w:tcPr>
          <w:p w14:paraId="7B43E89A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3F66A2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6515D72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7ABD5A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1BEDE7E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26A557A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45DEAA9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20017DC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</w:tcPr>
          <w:p w14:paraId="28A00AD2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F2520" w:rsidRPr="00F61C23" w14:paraId="3ED93032" w14:textId="77777777" w:rsidTr="00D940CC">
        <w:tc>
          <w:tcPr>
            <w:tcW w:w="2970" w:type="dxa"/>
            <w:hideMark/>
          </w:tcPr>
          <w:p w14:paraId="0E874883" w14:textId="77777777" w:rsidR="00EF2520" w:rsidRPr="00DB6BBD" w:rsidRDefault="00EF2520" w:rsidP="00EF2520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981" w:type="dxa"/>
          </w:tcPr>
          <w:p w14:paraId="76F5878D" w14:textId="0BC22BAB" w:rsidR="00EF2520" w:rsidRPr="000A5C58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614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270" w:type="dxa"/>
          </w:tcPr>
          <w:p w14:paraId="445E34BE" w14:textId="77777777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1A3510" w14:textId="5152B7BD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620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385</w:t>
            </w:r>
          </w:p>
        </w:tc>
        <w:tc>
          <w:tcPr>
            <w:tcW w:w="270" w:type="dxa"/>
          </w:tcPr>
          <w:p w14:paraId="21729110" w14:textId="77777777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33DC2B" w14:textId="09C669E2" w:rsidR="00EF2520" w:rsidRPr="0036418F" w:rsidRDefault="00EF2520" w:rsidP="00EF2520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6418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79230CB" w14:textId="77777777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66A70C" w14:textId="6362A320" w:rsidR="00EF2520" w:rsidRPr="0036418F" w:rsidRDefault="00EF2520" w:rsidP="00EF2520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6418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3236641" w14:textId="77777777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40169EDC" w14:textId="0AEAA393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620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385</w:t>
            </w:r>
          </w:p>
        </w:tc>
      </w:tr>
      <w:tr w:rsidR="00EF2520" w:rsidRPr="00F61C23" w14:paraId="3FC2836A" w14:textId="77777777" w:rsidTr="00D940CC">
        <w:tc>
          <w:tcPr>
            <w:tcW w:w="2970" w:type="dxa"/>
            <w:hideMark/>
          </w:tcPr>
          <w:p w14:paraId="2D1AB293" w14:textId="77777777" w:rsidR="00EF2520" w:rsidRPr="00DB6BBD" w:rsidRDefault="00EF2520" w:rsidP="00EF2520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981" w:type="dxa"/>
          </w:tcPr>
          <w:p w14:paraId="74418505" w14:textId="5854987F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159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889</w:t>
            </w:r>
          </w:p>
        </w:tc>
        <w:tc>
          <w:tcPr>
            <w:tcW w:w="270" w:type="dxa"/>
          </w:tcPr>
          <w:p w14:paraId="109905EF" w14:textId="77777777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8551B4" w14:textId="6862F6E5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159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890</w:t>
            </w:r>
          </w:p>
        </w:tc>
        <w:tc>
          <w:tcPr>
            <w:tcW w:w="270" w:type="dxa"/>
          </w:tcPr>
          <w:p w14:paraId="6A9C42DA" w14:textId="77777777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BD8495" w14:textId="0DD207D4" w:rsidR="00EF2520" w:rsidRPr="0036418F" w:rsidRDefault="00EF2520" w:rsidP="00EF2520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6418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C940460" w14:textId="77777777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788BDA" w14:textId="35E1EDAE" w:rsidR="00EF2520" w:rsidRPr="0036418F" w:rsidRDefault="00EF2520" w:rsidP="00EF2520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6418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C99EDC8" w14:textId="77777777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5843E55A" w14:textId="2ADCE7FE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159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890</w:t>
            </w:r>
          </w:p>
        </w:tc>
      </w:tr>
      <w:tr w:rsidR="0005365F" w:rsidRPr="00F61C23" w14:paraId="28A33185" w14:textId="77777777" w:rsidTr="00D940CC">
        <w:tc>
          <w:tcPr>
            <w:tcW w:w="2970" w:type="dxa"/>
          </w:tcPr>
          <w:p w14:paraId="6754E037" w14:textId="5B69C5A8" w:rsidR="0005365F" w:rsidRPr="00DB6BBD" w:rsidRDefault="0005365F" w:rsidP="0005365F">
            <w:pPr>
              <w:spacing w:line="240" w:lineRule="auto"/>
              <w:ind w:right="-2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81" w:type="dxa"/>
          </w:tcPr>
          <w:p w14:paraId="3E2A9305" w14:textId="64C73FD4" w:rsidR="0005365F" w:rsidRPr="00C605FF" w:rsidRDefault="0005365F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134,120</w:t>
            </w:r>
          </w:p>
        </w:tc>
        <w:tc>
          <w:tcPr>
            <w:tcW w:w="270" w:type="dxa"/>
          </w:tcPr>
          <w:p w14:paraId="0256F605" w14:textId="77777777" w:rsidR="0005365F" w:rsidRPr="00DB6BBD" w:rsidRDefault="0005365F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28D111" w14:textId="52987B40" w:rsidR="0005365F" w:rsidRPr="00C605FF" w:rsidRDefault="0005365F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140,238</w:t>
            </w:r>
          </w:p>
        </w:tc>
        <w:tc>
          <w:tcPr>
            <w:tcW w:w="270" w:type="dxa"/>
          </w:tcPr>
          <w:p w14:paraId="01E95C50" w14:textId="77777777" w:rsidR="0005365F" w:rsidRPr="00DB6BBD" w:rsidRDefault="0005365F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871917" w14:textId="3EBD2017" w:rsidR="0005365F" w:rsidRPr="0036418F" w:rsidRDefault="0005365F" w:rsidP="00EF2520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9DA71C2" w14:textId="77777777" w:rsidR="0005365F" w:rsidRPr="00DB6BBD" w:rsidRDefault="0005365F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C4AE756" w14:textId="7884E406" w:rsidR="0005365F" w:rsidRPr="0036418F" w:rsidRDefault="0005365F" w:rsidP="00EF2520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0998924" w14:textId="77777777" w:rsidR="0005365F" w:rsidRPr="00DB6BBD" w:rsidRDefault="0005365F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1D2ED4B7" w14:textId="679313AE" w:rsidR="0005365F" w:rsidRPr="00C605FF" w:rsidRDefault="0005365F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140</w:t>
            </w:r>
            <w:r w:rsidR="00E8201E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238</w:t>
            </w:r>
          </w:p>
        </w:tc>
      </w:tr>
      <w:tr w:rsidR="00EF2520" w:rsidRPr="00F61C23" w14:paraId="5DD6CCB3" w14:textId="77777777" w:rsidTr="00D940CC">
        <w:tc>
          <w:tcPr>
            <w:tcW w:w="2970" w:type="dxa"/>
            <w:hideMark/>
          </w:tcPr>
          <w:p w14:paraId="24384B8E" w14:textId="77777777" w:rsidR="00EF2520" w:rsidRPr="00DB6BBD" w:rsidRDefault="00EF2520" w:rsidP="00EF2520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ระยะยาว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81" w:type="dxa"/>
          </w:tcPr>
          <w:p w14:paraId="1EB75C75" w14:textId="55BA7EED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884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540</w:t>
            </w:r>
          </w:p>
        </w:tc>
        <w:tc>
          <w:tcPr>
            <w:tcW w:w="270" w:type="dxa"/>
          </w:tcPr>
          <w:p w14:paraId="7B62AE1F" w14:textId="77777777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BECF41" w14:textId="2931A94D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229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314</w:t>
            </w:r>
          </w:p>
        </w:tc>
        <w:tc>
          <w:tcPr>
            <w:tcW w:w="270" w:type="dxa"/>
          </w:tcPr>
          <w:p w14:paraId="1A21AAFC" w14:textId="77777777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A94C22" w14:textId="2985705C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706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342</w:t>
            </w:r>
          </w:p>
        </w:tc>
        <w:tc>
          <w:tcPr>
            <w:tcW w:w="270" w:type="dxa"/>
          </w:tcPr>
          <w:p w14:paraId="31DA6BE0" w14:textId="77777777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693AB5" w14:textId="10F8B63A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23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160</w:t>
            </w:r>
          </w:p>
        </w:tc>
        <w:tc>
          <w:tcPr>
            <w:tcW w:w="270" w:type="dxa"/>
          </w:tcPr>
          <w:p w14:paraId="16FDEC6D" w14:textId="77777777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2663CDB1" w14:textId="5D71E35A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958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816</w:t>
            </w:r>
          </w:p>
        </w:tc>
      </w:tr>
      <w:tr w:rsidR="00EF2520" w:rsidRPr="00F61C23" w14:paraId="2F6F66E3" w14:textId="77777777" w:rsidTr="00D940CC">
        <w:trPr>
          <w:trHeight w:val="119"/>
        </w:trPr>
        <w:tc>
          <w:tcPr>
            <w:tcW w:w="2970" w:type="dxa"/>
            <w:hideMark/>
          </w:tcPr>
          <w:p w14:paraId="1477E139" w14:textId="77777777" w:rsidR="00EF2520" w:rsidRPr="00DB6BBD" w:rsidRDefault="00EF2520" w:rsidP="00EF2520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81" w:type="dxa"/>
            <w:vAlign w:val="bottom"/>
          </w:tcPr>
          <w:p w14:paraId="5607F44A" w14:textId="30E55F7D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47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598</w:t>
            </w:r>
          </w:p>
        </w:tc>
        <w:tc>
          <w:tcPr>
            <w:tcW w:w="270" w:type="dxa"/>
            <w:vAlign w:val="bottom"/>
          </w:tcPr>
          <w:p w14:paraId="0A3397A6" w14:textId="77777777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4D69D5" w14:textId="3FF9B72B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29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384</w:t>
            </w:r>
          </w:p>
        </w:tc>
        <w:tc>
          <w:tcPr>
            <w:tcW w:w="270" w:type="dxa"/>
            <w:vAlign w:val="bottom"/>
          </w:tcPr>
          <w:p w14:paraId="4CE208DD" w14:textId="77777777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7AE320" w14:textId="6B5AD1F9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20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441</w:t>
            </w:r>
          </w:p>
        </w:tc>
        <w:tc>
          <w:tcPr>
            <w:tcW w:w="270" w:type="dxa"/>
            <w:vAlign w:val="bottom"/>
          </w:tcPr>
          <w:p w14:paraId="0367F821" w14:textId="77777777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6A6B1A0" w14:textId="3695746C" w:rsidR="00EF2520" w:rsidRPr="00DB6BBD" w:rsidRDefault="00EF2520" w:rsidP="00EF2520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F92457" w14:textId="77777777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07F3CF96" w14:textId="01BD25C7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49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825</w:t>
            </w:r>
          </w:p>
        </w:tc>
      </w:tr>
      <w:tr w:rsidR="00EF2520" w:rsidRPr="00F61C23" w14:paraId="6A164AE9" w14:textId="77777777" w:rsidTr="00D940CC">
        <w:tc>
          <w:tcPr>
            <w:tcW w:w="2970" w:type="dxa"/>
          </w:tcPr>
          <w:p w14:paraId="5FCAF18C" w14:textId="77777777" w:rsidR="00EF2520" w:rsidRPr="00DB6BBD" w:rsidRDefault="00EF2520" w:rsidP="00EF2520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A174F5" w14:textId="7ECD1773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840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297</w:t>
            </w:r>
          </w:p>
        </w:tc>
        <w:tc>
          <w:tcPr>
            <w:tcW w:w="270" w:type="dxa"/>
          </w:tcPr>
          <w:p w14:paraId="5810A076" w14:textId="77777777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8B752" w14:textId="11B8C68A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179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211</w:t>
            </w:r>
          </w:p>
        </w:tc>
        <w:tc>
          <w:tcPr>
            <w:tcW w:w="270" w:type="dxa"/>
          </w:tcPr>
          <w:p w14:paraId="4ACD8035" w14:textId="77777777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C4CAB" w14:textId="7B72A83E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726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783</w:t>
            </w:r>
          </w:p>
        </w:tc>
        <w:tc>
          <w:tcPr>
            <w:tcW w:w="270" w:type="dxa"/>
          </w:tcPr>
          <w:p w14:paraId="7AD606AC" w14:textId="77777777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AEA6B" w14:textId="2B430737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160</w:t>
            </w:r>
          </w:p>
        </w:tc>
        <w:tc>
          <w:tcPr>
            <w:tcW w:w="270" w:type="dxa"/>
          </w:tcPr>
          <w:p w14:paraId="2690077B" w14:textId="77777777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BAFDA" w14:textId="405BA057" w:rsidR="00EF2520" w:rsidRPr="00DB6BBD" w:rsidRDefault="00EF2520" w:rsidP="00EF252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929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154</w:t>
            </w:r>
          </w:p>
        </w:tc>
      </w:tr>
    </w:tbl>
    <w:p w14:paraId="0049C7D5" w14:textId="1D21AE44" w:rsidR="001D36C6" w:rsidRPr="00A7416B" w:rsidRDefault="001D36C6" w:rsidP="00167214">
      <w:pPr>
        <w:jc w:val="thaiDistribute"/>
        <w:rPr>
          <w:rFonts w:ascii="Angsana New" w:hAnsi="Angsana New"/>
          <w:sz w:val="10"/>
          <w:szCs w:val="10"/>
        </w:rPr>
      </w:pPr>
    </w:p>
    <w:tbl>
      <w:tblPr>
        <w:tblStyle w:val="TableGrid"/>
        <w:tblW w:w="8914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64"/>
        <w:gridCol w:w="990"/>
        <w:gridCol w:w="270"/>
        <w:gridCol w:w="990"/>
        <w:gridCol w:w="270"/>
        <w:gridCol w:w="990"/>
        <w:gridCol w:w="276"/>
        <w:gridCol w:w="994"/>
      </w:tblGrid>
      <w:tr w:rsidR="005D046A" w:rsidRPr="00F61C23" w14:paraId="5FB06C66" w14:textId="77777777" w:rsidTr="00D940CC">
        <w:trPr>
          <w:tblHeader/>
        </w:trPr>
        <w:tc>
          <w:tcPr>
            <w:tcW w:w="2880" w:type="dxa"/>
          </w:tcPr>
          <w:p w14:paraId="6CDF3A41" w14:textId="77777777" w:rsidR="005D046A" w:rsidRPr="00DB6BBD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4" w:type="dxa"/>
            <w:gridSpan w:val="9"/>
            <w:hideMark/>
          </w:tcPr>
          <w:p w14:paraId="4ACAC33A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B6B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5D046A" w:rsidRPr="00F61C23" w14:paraId="48D84CB0" w14:textId="77777777" w:rsidTr="00D940CC">
        <w:trPr>
          <w:tblHeader/>
        </w:trPr>
        <w:tc>
          <w:tcPr>
            <w:tcW w:w="2880" w:type="dxa"/>
          </w:tcPr>
          <w:p w14:paraId="0E3B6737" w14:textId="77777777" w:rsidR="005D046A" w:rsidRPr="00DB6BBD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7F35A83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4" w:type="dxa"/>
          </w:tcPr>
          <w:p w14:paraId="6DE40989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0" w:type="dxa"/>
            <w:gridSpan w:val="7"/>
            <w:vAlign w:val="bottom"/>
            <w:hideMark/>
          </w:tcPr>
          <w:p w14:paraId="604EC494" w14:textId="77777777" w:rsidR="005D046A" w:rsidRPr="00DB6BBD" w:rsidRDefault="005D046A" w:rsidP="00836BFA">
            <w:pPr>
              <w:spacing w:line="240" w:lineRule="auto"/>
              <w:ind w:right="1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5D046A" w:rsidRPr="00F61C23" w14:paraId="727643C8" w14:textId="77777777" w:rsidTr="00D940CC">
        <w:trPr>
          <w:tblHeader/>
        </w:trPr>
        <w:tc>
          <w:tcPr>
            <w:tcW w:w="2880" w:type="dxa"/>
            <w:vAlign w:val="bottom"/>
            <w:hideMark/>
          </w:tcPr>
          <w:p w14:paraId="2D02DD7F" w14:textId="088FAD2A" w:rsidR="005D046A" w:rsidRPr="00DB6BBD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EF252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bottom"/>
            <w:hideMark/>
          </w:tcPr>
          <w:p w14:paraId="61F817A4" w14:textId="77777777" w:rsidR="005D046A" w:rsidRPr="00DB6BBD" w:rsidRDefault="005D046A" w:rsidP="004B6B1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05AFEBDD" w14:textId="77777777" w:rsidR="005D046A" w:rsidRPr="00DB6BBD" w:rsidRDefault="005D046A" w:rsidP="004B6B1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64" w:type="dxa"/>
          </w:tcPr>
          <w:p w14:paraId="48F8255F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2BE8E2B" w14:textId="29001077" w:rsidR="005D046A" w:rsidRPr="00DB6BBD" w:rsidRDefault="005D046A" w:rsidP="004B6B1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1360ED9A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0887E8AB" w14:textId="2DCCC114" w:rsidR="005D046A" w:rsidRPr="00DB6BBD" w:rsidRDefault="005D046A" w:rsidP="004B6B1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  <w:p w14:paraId="60F592AE" w14:textId="07D7038D" w:rsidR="005D046A" w:rsidRPr="00DB6BBD" w:rsidRDefault="005D046A" w:rsidP="004B6B1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5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4808FDA5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BF77404" w14:textId="1C0959B0" w:rsidR="005D046A" w:rsidRPr="00DB6BBD" w:rsidRDefault="005D046A" w:rsidP="004B6B13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หลังจาก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5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6" w:type="dxa"/>
            <w:vAlign w:val="bottom"/>
          </w:tcPr>
          <w:p w14:paraId="7F2A8575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  <w:hideMark/>
          </w:tcPr>
          <w:p w14:paraId="1D4EC8B3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D046A" w:rsidRPr="00F61C23" w14:paraId="6FD2A572" w14:textId="77777777" w:rsidTr="00D940CC">
        <w:trPr>
          <w:tblHeader/>
        </w:trPr>
        <w:tc>
          <w:tcPr>
            <w:tcW w:w="2880" w:type="dxa"/>
          </w:tcPr>
          <w:p w14:paraId="3E1337CF" w14:textId="77777777" w:rsidR="005D046A" w:rsidRPr="00DB6BBD" w:rsidRDefault="005D046A" w:rsidP="004B6B13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4" w:type="dxa"/>
            <w:gridSpan w:val="9"/>
            <w:hideMark/>
          </w:tcPr>
          <w:p w14:paraId="0250C643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B6BB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DB6BB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D046A" w:rsidRPr="00F61C23" w14:paraId="17CE77A7" w14:textId="77777777" w:rsidTr="00D940CC">
        <w:tc>
          <w:tcPr>
            <w:tcW w:w="2880" w:type="dxa"/>
            <w:hideMark/>
          </w:tcPr>
          <w:p w14:paraId="7F21ED97" w14:textId="77777777" w:rsidR="005D046A" w:rsidRPr="00DB6BBD" w:rsidRDefault="005D046A" w:rsidP="004B6B1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90" w:type="dxa"/>
          </w:tcPr>
          <w:p w14:paraId="53A4AF44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4" w:type="dxa"/>
          </w:tcPr>
          <w:p w14:paraId="6FE4B5D1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4200544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B76E2BC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AE528C1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4594184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F3330C7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14:paraId="49E33B9A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2D725FB5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0E15" w:rsidRPr="00F61C23" w14:paraId="3278803A" w14:textId="77777777" w:rsidTr="00D940CC">
        <w:tc>
          <w:tcPr>
            <w:tcW w:w="2880" w:type="dxa"/>
            <w:hideMark/>
          </w:tcPr>
          <w:p w14:paraId="66D0ED6D" w14:textId="77777777" w:rsidR="00670E15" w:rsidRPr="00DB6BBD" w:rsidRDefault="00670E15" w:rsidP="00670E1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990" w:type="dxa"/>
          </w:tcPr>
          <w:p w14:paraId="78314B6E" w14:textId="1AB1067C" w:rsidR="00670E15" w:rsidRPr="000A5C58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614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264" w:type="dxa"/>
          </w:tcPr>
          <w:p w14:paraId="1627BD30" w14:textId="7777777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91A897" w14:textId="3EB0154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620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385</w:t>
            </w:r>
          </w:p>
        </w:tc>
        <w:tc>
          <w:tcPr>
            <w:tcW w:w="270" w:type="dxa"/>
          </w:tcPr>
          <w:p w14:paraId="27FD6DA4" w14:textId="7777777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63FCAD" w14:textId="51564606" w:rsidR="00670E15" w:rsidRPr="004D75E8" w:rsidRDefault="00670E15" w:rsidP="00670E15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75E8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6E1595B" w14:textId="7777777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2DD01A" w14:textId="43393901" w:rsidR="00670E15" w:rsidRPr="00DB6BBD" w:rsidRDefault="00670E15" w:rsidP="00670E15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6" w:type="dxa"/>
          </w:tcPr>
          <w:p w14:paraId="5E953954" w14:textId="7777777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DC53B16" w14:textId="6A96E026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620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385</w:t>
            </w:r>
          </w:p>
        </w:tc>
      </w:tr>
      <w:tr w:rsidR="00670E15" w:rsidRPr="00F61C23" w14:paraId="4CBDBAE3" w14:textId="77777777" w:rsidTr="00D940CC">
        <w:tc>
          <w:tcPr>
            <w:tcW w:w="2880" w:type="dxa"/>
          </w:tcPr>
          <w:p w14:paraId="53DC049D" w14:textId="77777777" w:rsidR="00670E15" w:rsidRDefault="00670E15" w:rsidP="00670E1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3AA9E92E" w14:textId="6623218F" w:rsidR="00670E15" w:rsidRPr="000A5C58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130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792</w:t>
            </w:r>
          </w:p>
        </w:tc>
        <w:tc>
          <w:tcPr>
            <w:tcW w:w="264" w:type="dxa"/>
          </w:tcPr>
          <w:p w14:paraId="23636400" w14:textId="7777777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00291F" w14:textId="4FCCAC04" w:rsidR="00670E15" w:rsidRPr="000A5C58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130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792</w:t>
            </w:r>
          </w:p>
        </w:tc>
        <w:tc>
          <w:tcPr>
            <w:tcW w:w="270" w:type="dxa"/>
          </w:tcPr>
          <w:p w14:paraId="1C364AED" w14:textId="7777777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E53692" w14:textId="05F253F4" w:rsidR="00670E15" w:rsidRPr="000A5C58" w:rsidRDefault="00670E15" w:rsidP="00670E15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D75E8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96B5C07" w14:textId="7777777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B63BFA" w14:textId="4DD815B4" w:rsidR="00670E15" w:rsidRPr="000A5C58" w:rsidRDefault="00670E15" w:rsidP="00670E15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D75E8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6" w:type="dxa"/>
          </w:tcPr>
          <w:p w14:paraId="5827D1F1" w14:textId="7777777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AADE884" w14:textId="35EE6BBE" w:rsidR="00670E15" w:rsidRPr="000A5C58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130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792</w:t>
            </w:r>
          </w:p>
        </w:tc>
      </w:tr>
      <w:tr w:rsidR="00670E15" w:rsidRPr="00F61C23" w14:paraId="2C03A615" w14:textId="77777777" w:rsidTr="00D940CC">
        <w:tc>
          <w:tcPr>
            <w:tcW w:w="2880" w:type="dxa"/>
            <w:hideMark/>
          </w:tcPr>
          <w:p w14:paraId="47C12B65" w14:textId="77777777" w:rsidR="00670E15" w:rsidRDefault="00670E15" w:rsidP="00670E1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บุคคลและ</w:t>
            </w:r>
          </w:p>
          <w:p w14:paraId="25B77361" w14:textId="0A59977D" w:rsidR="00670E15" w:rsidRPr="00DB6BBD" w:rsidRDefault="00BE78BB" w:rsidP="00670E1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="00670E15" w:rsidRPr="006B07E9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49606D11" w14:textId="77777777" w:rsidR="00670E15" w:rsidRDefault="00670E15" w:rsidP="00670E15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09D20CB6" w14:textId="1344FD12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160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065</w:t>
            </w:r>
          </w:p>
        </w:tc>
        <w:tc>
          <w:tcPr>
            <w:tcW w:w="264" w:type="dxa"/>
          </w:tcPr>
          <w:p w14:paraId="5A3E45A2" w14:textId="7777777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1BF9DC" w14:textId="77777777" w:rsidR="00670E15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2023570" w14:textId="284D3168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167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027</w:t>
            </w:r>
          </w:p>
        </w:tc>
        <w:tc>
          <w:tcPr>
            <w:tcW w:w="270" w:type="dxa"/>
          </w:tcPr>
          <w:p w14:paraId="49C8DE82" w14:textId="7777777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D83024" w14:textId="77777777" w:rsidR="00670E15" w:rsidRDefault="00670E15" w:rsidP="00670E15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A0CEC61" w14:textId="49BBAB9F" w:rsidR="00670E15" w:rsidRPr="00DB6BBD" w:rsidRDefault="00670E15" w:rsidP="00670E15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CD52633" w14:textId="7777777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8F2F32" w14:textId="77777777" w:rsidR="00670E15" w:rsidRDefault="00670E15" w:rsidP="00670E15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2727A7" w14:textId="06127546" w:rsidR="00670E15" w:rsidRPr="00DB6BBD" w:rsidRDefault="00670E15" w:rsidP="00670E15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6" w:type="dxa"/>
          </w:tcPr>
          <w:p w14:paraId="51290330" w14:textId="7777777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1B7F8AF" w14:textId="77777777" w:rsidR="00670E15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D6C3A41" w14:textId="59CC0666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167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027</w:t>
            </w:r>
          </w:p>
        </w:tc>
      </w:tr>
      <w:tr w:rsidR="00670E15" w:rsidRPr="00F61C23" w14:paraId="1EB421D7" w14:textId="77777777" w:rsidTr="00D940CC">
        <w:tc>
          <w:tcPr>
            <w:tcW w:w="2880" w:type="dxa"/>
            <w:hideMark/>
          </w:tcPr>
          <w:p w14:paraId="23073EA2" w14:textId="77777777" w:rsidR="00670E15" w:rsidRPr="00DB6BBD" w:rsidRDefault="00670E15" w:rsidP="00670E1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ระยะยาว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67FA9FDF" w14:textId="3D658F1D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695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600</w:t>
            </w:r>
          </w:p>
        </w:tc>
        <w:tc>
          <w:tcPr>
            <w:tcW w:w="264" w:type="dxa"/>
          </w:tcPr>
          <w:p w14:paraId="14D411BF" w14:textId="7777777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B976CC" w14:textId="5D5BE4F4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163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450</w:t>
            </w:r>
          </w:p>
        </w:tc>
        <w:tc>
          <w:tcPr>
            <w:tcW w:w="270" w:type="dxa"/>
          </w:tcPr>
          <w:p w14:paraId="340F429B" w14:textId="7777777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7B0D9F" w14:textId="168195BB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573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159</w:t>
            </w:r>
          </w:p>
        </w:tc>
        <w:tc>
          <w:tcPr>
            <w:tcW w:w="270" w:type="dxa"/>
          </w:tcPr>
          <w:p w14:paraId="33C67A62" w14:textId="7777777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51D179" w14:textId="098C583F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23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160</w:t>
            </w:r>
          </w:p>
        </w:tc>
        <w:tc>
          <w:tcPr>
            <w:tcW w:w="276" w:type="dxa"/>
          </w:tcPr>
          <w:p w14:paraId="3DDE00EC" w14:textId="7777777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8D64224" w14:textId="005365B4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759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769</w:t>
            </w:r>
          </w:p>
        </w:tc>
      </w:tr>
      <w:tr w:rsidR="00670E15" w:rsidRPr="00F61C23" w14:paraId="1F61DE8C" w14:textId="77777777" w:rsidTr="00D940CC">
        <w:trPr>
          <w:trHeight w:val="119"/>
        </w:trPr>
        <w:tc>
          <w:tcPr>
            <w:tcW w:w="2880" w:type="dxa"/>
            <w:hideMark/>
          </w:tcPr>
          <w:p w14:paraId="7F8308DF" w14:textId="77777777" w:rsidR="00670E15" w:rsidRPr="00DB6BBD" w:rsidRDefault="00670E15" w:rsidP="00670E1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0F8560F" w14:textId="078A3D96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264" w:type="dxa"/>
            <w:vAlign w:val="bottom"/>
          </w:tcPr>
          <w:p w14:paraId="320A71D0" w14:textId="77777777" w:rsidR="00670E15" w:rsidRPr="00DB6BBD" w:rsidRDefault="00670E15" w:rsidP="00670E15">
            <w:pPr>
              <w:tabs>
                <w:tab w:val="clear" w:pos="2580"/>
                <w:tab w:val="left" w:pos="50"/>
                <w:tab w:val="decimal" w:pos="706"/>
              </w:tabs>
              <w:spacing w:line="240" w:lineRule="auto"/>
              <w:ind w:lef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BD15C6" w14:textId="301960B1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673</w:t>
            </w:r>
          </w:p>
        </w:tc>
        <w:tc>
          <w:tcPr>
            <w:tcW w:w="270" w:type="dxa"/>
            <w:vAlign w:val="bottom"/>
          </w:tcPr>
          <w:p w14:paraId="51F92545" w14:textId="7777777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17A7D3" w14:textId="6F138644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705</w:t>
            </w:r>
          </w:p>
        </w:tc>
        <w:tc>
          <w:tcPr>
            <w:tcW w:w="270" w:type="dxa"/>
            <w:vAlign w:val="bottom"/>
          </w:tcPr>
          <w:p w14:paraId="4C8E28BC" w14:textId="7777777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4BDA165" w14:textId="7D4C040B" w:rsidR="00670E15" w:rsidRPr="00DB6BBD" w:rsidRDefault="00670E15" w:rsidP="00670E15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79E56526" w14:textId="7777777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70664B41" w14:textId="16B3D374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05FF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sz w:val="24"/>
                <w:szCs w:val="24"/>
              </w:rPr>
              <w:t>378</w:t>
            </w:r>
          </w:p>
        </w:tc>
      </w:tr>
      <w:tr w:rsidR="00670E15" w:rsidRPr="00F61C23" w14:paraId="22868263" w14:textId="77777777" w:rsidTr="00D940CC">
        <w:tc>
          <w:tcPr>
            <w:tcW w:w="2880" w:type="dxa"/>
          </w:tcPr>
          <w:p w14:paraId="08A363ED" w14:textId="77777777" w:rsidR="00670E15" w:rsidRPr="00DB6BBD" w:rsidRDefault="00670E15" w:rsidP="00670E1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3D1E03" w14:textId="711354F4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608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789</w:t>
            </w:r>
          </w:p>
        </w:tc>
        <w:tc>
          <w:tcPr>
            <w:tcW w:w="264" w:type="dxa"/>
          </w:tcPr>
          <w:p w14:paraId="66B54BA7" w14:textId="7777777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243B87" w14:textId="0E8EED5D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088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327</w:t>
            </w:r>
          </w:p>
        </w:tc>
        <w:tc>
          <w:tcPr>
            <w:tcW w:w="270" w:type="dxa"/>
          </w:tcPr>
          <w:p w14:paraId="0D0C9F89" w14:textId="7777777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50F70E" w14:textId="2DC84C48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574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864</w:t>
            </w:r>
          </w:p>
        </w:tc>
        <w:tc>
          <w:tcPr>
            <w:tcW w:w="270" w:type="dxa"/>
          </w:tcPr>
          <w:p w14:paraId="152294FA" w14:textId="7777777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B9F9D5" w14:textId="78ABEA3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160</w:t>
            </w:r>
          </w:p>
        </w:tc>
        <w:tc>
          <w:tcPr>
            <w:tcW w:w="276" w:type="dxa"/>
          </w:tcPr>
          <w:p w14:paraId="7BB2575D" w14:textId="77777777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CE75B6" w14:textId="57CDB310" w:rsidR="00670E15" w:rsidRPr="00DB6BBD" w:rsidRDefault="00670E15" w:rsidP="00670E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686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</w:rPr>
              <w:t>351</w:t>
            </w:r>
          </w:p>
        </w:tc>
      </w:tr>
    </w:tbl>
    <w:p w14:paraId="73A99A80" w14:textId="7A10B660" w:rsidR="004D75E8" w:rsidRPr="008D289C" w:rsidRDefault="004D75E8" w:rsidP="00167214">
      <w:pPr>
        <w:jc w:val="thaiDistribute"/>
        <w:rPr>
          <w:rFonts w:ascii="Angsana New" w:hAnsi="Angsana New"/>
          <w:sz w:val="14"/>
          <w:szCs w:val="14"/>
        </w:rPr>
      </w:pPr>
    </w:p>
    <w:p w14:paraId="58A15460" w14:textId="3613457D" w:rsidR="00AA06F0" w:rsidRPr="006B07E9" w:rsidRDefault="00AA06F0" w:rsidP="00AA06F0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C15B2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A30F9B" w:rsidRPr="005C15B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5C15B2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C605FF" w:rsidRPr="005C15B2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5C15B2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4661FF" w:rsidRPr="005C15B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5C15B2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</w:t>
      </w:r>
      <w:r w:rsidRPr="005C15B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ตลาด</w:t>
      </w:r>
    </w:p>
    <w:p w14:paraId="1C468677" w14:textId="56D8AE69" w:rsidR="00AA06F0" w:rsidRPr="008D289C" w:rsidRDefault="00AA06F0" w:rsidP="000F4B64">
      <w:pPr>
        <w:ind w:left="450"/>
        <w:jc w:val="thaiDistribute"/>
        <w:rPr>
          <w:rFonts w:ascii="Angsana New" w:hAnsi="Angsana New"/>
          <w:sz w:val="14"/>
          <w:szCs w:val="14"/>
        </w:rPr>
      </w:pPr>
    </w:p>
    <w:p w14:paraId="51A7D533" w14:textId="0AA67ED1" w:rsidR="00582668" w:rsidRDefault="00582668" w:rsidP="00582668">
      <w:pPr>
        <w:tabs>
          <w:tab w:val="left" w:pos="1170"/>
        </w:tabs>
        <w:spacing w:line="240" w:lineRule="auto"/>
        <w:ind w:left="1026"/>
        <w:jc w:val="thaiDistribute"/>
        <w:rPr>
          <w:rFonts w:ascii="Angsana New" w:hAnsi="Angsana New"/>
          <w:sz w:val="30"/>
          <w:szCs w:val="30"/>
        </w:rPr>
      </w:pPr>
      <w:r w:rsidRPr="00582668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4B6A4D">
        <w:rPr>
          <w:rFonts w:ascii="Angsana New" w:hAnsi="Angsana New"/>
          <w:sz w:val="30"/>
          <w:szCs w:val="30"/>
        </w:rPr>
        <w:t xml:space="preserve">            </w:t>
      </w:r>
      <w:r w:rsidRPr="00582668">
        <w:rPr>
          <w:rFonts w:ascii="Angsana New" w:hAnsi="Angsana New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1887B28F" w14:textId="6578E964" w:rsidR="005D046A" w:rsidRPr="008D289C" w:rsidRDefault="005D046A" w:rsidP="00582668">
      <w:pPr>
        <w:tabs>
          <w:tab w:val="left" w:pos="1170"/>
        </w:tabs>
        <w:spacing w:line="240" w:lineRule="auto"/>
        <w:ind w:left="1026"/>
        <w:jc w:val="thaiDistribute"/>
        <w:rPr>
          <w:rFonts w:ascii="Angsana New" w:hAnsi="Angsana New"/>
          <w:sz w:val="14"/>
          <w:szCs w:val="14"/>
        </w:rPr>
      </w:pPr>
    </w:p>
    <w:p w14:paraId="6A9E808F" w14:textId="23FB5CA6" w:rsidR="00A7416B" w:rsidRDefault="00A7416B" w:rsidP="00582668">
      <w:pPr>
        <w:tabs>
          <w:tab w:val="left" w:pos="1170"/>
        </w:tabs>
        <w:spacing w:line="240" w:lineRule="auto"/>
        <w:ind w:left="1026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</w:rPr>
        <w:t>(</w:t>
      </w:r>
      <w:r w:rsidRPr="006B07E9">
        <w:rPr>
          <w:rFonts w:ascii="Angsana New" w:hAnsi="Angsana New" w:hint="cs"/>
          <w:sz w:val="30"/>
          <w:szCs w:val="30"/>
          <w:cs/>
        </w:rPr>
        <w:t>ข</w:t>
      </w:r>
      <w:r w:rsidRPr="006B07E9">
        <w:rPr>
          <w:rFonts w:ascii="Angsana New" w:hAnsi="Angsana New"/>
          <w:sz w:val="30"/>
          <w:szCs w:val="30"/>
        </w:rPr>
        <w:t>.</w:t>
      </w:r>
      <w:r w:rsidRPr="00C605FF">
        <w:rPr>
          <w:rFonts w:ascii="Angsana New" w:hAnsi="Angsana New"/>
          <w:sz w:val="30"/>
          <w:szCs w:val="30"/>
        </w:rPr>
        <w:t>3</w:t>
      </w:r>
      <w:r w:rsidRPr="006B07E9">
        <w:rPr>
          <w:rFonts w:ascii="Angsana New" w:hAnsi="Angsana New"/>
          <w:sz w:val="30"/>
          <w:szCs w:val="30"/>
        </w:rPr>
        <w:t>.</w:t>
      </w:r>
      <w:r w:rsidRPr="00C605FF">
        <w:rPr>
          <w:rFonts w:ascii="Angsana New" w:hAnsi="Angsana New"/>
          <w:sz w:val="30"/>
          <w:szCs w:val="30"/>
        </w:rPr>
        <w:t>1</w:t>
      </w:r>
      <w:r w:rsidRPr="006B07E9">
        <w:rPr>
          <w:rFonts w:ascii="Angsana New" w:hAnsi="Angsana New"/>
          <w:sz w:val="30"/>
          <w:szCs w:val="30"/>
        </w:rPr>
        <w:t>)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A7416B">
        <w:rPr>
          <w:rFonts w:ascii="Angsana New" w:hAnsi="Angsana New"/>
          <w:sz w:val="30"/>
          <w:szCs w:val="30"/>
          <w:cs/>
        </w:rPr>
        <w:t>การบริหารการปฏิรูปอัตราดอกเบี้ยอ้างอิง</w:t>
      </w:r>
    </w:p>
    <w:p w14:paraId="4D14C8C3" w14:textId="6A917F57" w:rsidR="00A7416B" w:rsidRPr="008D289C" w:rsidRDefault="00A7416B" w:rsidP="00582668">
      <w:pPr>
        <w:tabs>
          <w:tab w:val="left" w:pos="1170"/>
        </w:tabs>
        <w:spacing w:line="240" w:lineRule="auto"/>
        <w:ind w:left="1026"/>
        <w:jc w:val="thaiDistribute"/>
        <w:rPr>
          <w:rFonts w:ascii="Angsana New" w:hAnsi="Angsana New"/>
          <w:sz w:val="14"/>
          <w:szCs w:val="14"/>
        </w:rPr>
      </w:pPr>
    </w:p>
    <w:p w14:paraId="6ACF284F" w14:textId="21C59E82" w:rsidR="008D289C" w:rsidRPr="008D289C" w:rsidRDefault="008D289C" w:rsidP="008D289C">
      <w:pPr>
        <w:ind w:left="1620"/>
        <w:jc w:val="thaiDistribute"/>
        <w:rPr>
          <w:rFonts w:ascii="Angsana New" w:hAnsi="Angsana New"/>
          <w:spacing w:val="-4"/>
          <w:sz w:val="30"/>
          <w:szCs w:val="30"/>
        </w:rPr>
      </w:pPr>
      <w:r w:rsidRPr="008D289C">
        <w:rPr>
          <w:rFonts w:ascii="Angsana New" w:hAnsi="Angsana New"/>
          <w:spacing w:val="-4"/>
          <w:sz w:val="30"/>
          <w:szCs w:val="30"/>
          <w:cs/>
        </w:rPr>
        <w:t>ความเสี่ยงหลักจากการปฏิรูปอัตราดอกเบี้ยอ้างอิงของกลุ่มบริษัท ณ วันที่</w:t>
      </w:r>
      <w:r w:rsidR="006D14A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C6936" w:rsidRPr="001C6936">
        <w:rPr>
          <w:rFonts w:ascii="Angsana New" w:hAnsi="Angsana New"/>
          <w:spacing w:val="-4"/>
          <w:sz w:val="30"/>
          <w:szCs w:val="30"/>
        </w:rPr>
        <w:t>31</w:t>
      </w:r>
      <w:r w:rsidRPr="008D289C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1C6936" w:rsidRPr="001C6936">
        <w:rPr>
          <w:rFonts w:ascii="Angsana New" w:hAnsi="Angsana New"/>
          <w:spacing w:val="-4"/>
          <w:sz w:val="30"/>
          <w:szCs w:val="30"/>
        </w:rPr>
        <w:t>2565</w:t>
      </w:r>
      <w:r w:rsidRPr="008D289C">
        <w:rPr>
          <w:rFonts w:ascii="Angsana New" w:hAnsi="Angsana New"/>
          <w:spacing w:val="-4"/>
          <w:sz w:val="30"/>
          <w:szCs w:val="30"/>
          <w:cs/>
        </w:rPr>
        <w:t xml:space="preserve"> อ้างอิงกับอัตราดอกเบี้ย</w:t>
      </w:r>
      <w:r w:rsidR="006D14A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D289C">
        <w:rPr>
          <w:rFonts w:ascii="Angsana New" w:hAnsi="Angsana New"/>
          <w:spacing w:val="-4"/>
          <w:sz w:val="30"/>
          <w:szCs w:val="30"/>
        </w:rPr>
        <w:t xml:space="preserve">THBFIX </w:t>
      </w:r>
      <w:r w:rsidRPr="008D289C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อยู่ระหว่างกระบวนการการปรับปรุงเงื่อนไขในสัญญาเกี่ยวกับความเสี่ยงในอัตราดอกเบี้ยที่อ้างอิง </w:t>
      </w:r>
      <w:r w:rsidRPr="008D289C">
        <w:rPr>
          <w:rFonts w:ascii="Angsana New" w:hAnsi="Angsana New"/>
          <w:spacing w:val="-4"/>
          <w:sz w:val="30"/>
          <w:szCs w:val="30"/>
        </w:rPr>
        <w:t xml:space="preserve">THBFIX </w:t>
      </w:r>
      <w:r w:rsidRPr="008D289C">
        <w:rPr>
          <w:rFonts w:ascii="Angsana New" w:hAnsi="Angsana New"/>
          <w:spacing w:val="-4"/>
          <w:sz w:val="30"/>
          <w:szCs w:val="30"/>
          <w:cs/>
        </w:rPr>
        <w:t>ทั้งหมดมาใช้อัตราดอกเบี้ย</w:t>
      </w:r>
      <w:r w:rsidR="006D14A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D289C">
        <w:rPr>
          <w:rFonts w:ascii="Angsana New" w:hAnsi="Angsana New"/>
          <w:spacing w:val="-4"/>
          <w:sz w:val="30"/>
          <w:szCs w:val="30"/>
        </w:rPr>
        <w:t xml:space="preserve">THOR </w:t>
      </w:r>
      <w:r w:rsidRPr="008D289C">
        <w:rPr>
          <w:rFonts w:ascii="Angsana New" w:hAnsi="Angsana New"/>
          <w:spacing w:val="-4"/>
          <w:sz w:val="30"/>
          <w:szCs w:val="30"/>
          <w:cs/>
        </w:rPr>
        <w:t>ซึ่งข้อกำหนดเหล่านี้จะเปลี่ยนอัตราดอกเบี้ยจาก</w:t>
      </w:r>
      <w:r w:rsidR="007F1F7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D289C">
        <w:rPr>
          <w:rFonts w:ascii="Angsana New" w:hAnsi="Angsana New"/>
          <w:spacing w:val="-4"/>
          <w:sz w:val="30"/>
          <w:szCs w:val="30"/>
        </w:rPr>
        <w:t>THBFIX</w:t>
      </w:r>
      <w:r w:rsidR="006D14A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D289C">
        <w:rPr>
          <w:rFonts w:ascii="Angsana New" w:hAnsi="Angsana New"/>
          <w:spacing w:val="-4"/>
          <w:sz w:val="30"/>
          <w:szCs w:val="30"/>
          <w:cs/>
        </w:rPr>
        <w:t>เป็นอัตราดอกเบี้ย</w:t>
      </w:r>
      <w:r w:rsidR="007F1F7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D289C">
        <w:rPr>
          <w:rFonts w:ascii="Angsana New" w:hAnsi="Angsana New"/>
          <w:spacing w:val="-4"/>
          <w:sz w:val="30"/>
          <w:szCs w:val="30"/>
        </w:rPr>
        <w:t xml:space="preserve">THOR </w:t>
      </w:r>
      <w:r w:rsidRPr="008D289C">
        <w:rPr>
          <w:rFonts w:ascii="Angsana New" w:hAnsi="Angsana New"/>
          <w:spacing w:val="-4"/>
          <w:sz w:val="30"/>
          <w:szCs w:val="30"/>
          <w:cs/>
        </w:rPr>
        <w:t xml:space="preserve">โดยอัตโนมัติเมื่อยุติการประกาศ </w:t>
      </w:r>
      <w:r w:rsidRPr="008D289C">
        <w:rPr>
          <w:rFonts w:ascii="Angsana New" w:hAnsi="Angsana New"/>
          <w:spacing w:val="-4"/>
          <w:sz w:val="30"/>
          <w:szCs w:val="30"/>
        </w:rPr>
        <w:t>THBFIX</w:t>
      </w:r>
    </w:p>
    <w:p w14:paraId="49BCB5AA" w14:textId="77777777" w:rsidR="008D289C" w:rsidRPr="008D289C" w:rsidRDefault="008D289C" w:rsidP="00582668">
      <w:pPr>
        <w:tabs>
          <w:tab w:val="left" w:pos="1170"/>
        </w:tabs>
        <w:spacing w:line="240" w:lineRule="auto"/>
        <w:ind w:left="1026"/>
        <w:jc w:val="thaiDistribute"/>
        <w:rPr>
          <w:rFonts w:ascii="Angsana New" w:hAnsi="Angsana New"/>
          <w:sz w:val="14"/>
          <w:szCs w:val="14"/>
        </w:rPr>
      </w:pPr>
    </w:p>
    <w:p w14:paraId="33F4AB51" w14:textId="16C2EBE7" w:rsidR="007669DA" w:rsidRPr="006B2D92" w:rsidRDefault="003D6282" w:rsidP="00A7416B">
      <w:pPr>
        <w:ind w:left="1620"/>
        <w:jc w:val="thaiDistribute"/>
        <w:rPr>
          <w:rFonts w:ascii="Angsana New" w:hAnsi="Angsana New"/>
          <w:spacing w:val="-4"/>
          <w:sz w:val="30"/>
          <w:szCs w:val="30"/>
        </w:rPr>
      </w:pPr>
      <w:r w:rsidRPr="006B2D92">
        <w:rPr>
          <w:rFonts w:ascii="Angsana New" w:hAnsi="Angsana New"/>
          <w:spacing w:val="-4"/>
          <w:sz w:val="30"/>
          <w:szCs w:val="30"/>
          <w:cs/>
        </w:rPr>
        <w:t>กลุ่มบริษัทติดตามความคืบหน้าของการเปลี่ยนแปลงจากอัตราดอกเบี้ยอ้างอิงเป็นอัตราดอกเบี้ยอ้างอิงใหม่โดยทำการสอบทานจำนวนเงินทั้งหมดของสัญญาที่ยังไม่ได้เปลี่ยนไปใช้อัตราดอกเบี้ยอ้างอิงอื่นและจำนวนเงินของสัญญาที่มีการรวมข้อกำหนดเกี่ยวกับอัตราดอกเบี้ยอ้างอิงทดแทนอย่างเหมาะสมแล้ว</w:t>
      </w:r>
    </w:p>
    <w:p w14:paraId="4EE0C4A0" w14:textId="77777777" w:rsidR="00255E1C" w:rsidRPr="008D289C" w:rsidRDefault="00255E1C" w:rsidP="00A7416B">
      <w:pPr>
        <w:ind w:left="1620"/>
        <w:jc w:val="thaiDistribute"/>
        <w:rPr>
          <w:rFonts w:ascii="Angsana New" w:hAnsi="Angsana New"/>
          <w:sz w:val="14"/>
          <w:szCs w:val="14"/>
        </w:rPr>
      </w:pPr>
    </w:p>
    <w:p w14:paraId="31CF2E4A" w14:textId="60A809F4" w:rsidR="003143EB" w:rsidRDefault="007669DA" w:rsidP="00A7416B">
      <w:pPr>
        <w:ind w:left="1620"/>
        <w:jc w:val="thaiDistribute"/>
        <w:rPr>
          <w:rFonts w:ascii="Angsana New" w:hAnsi="Angsana New"/>
          <w:sz w:val="30"/>
          <w:szCs w:val="30"/>
        </w:rPr>
      </w:pPr>
      <w:r w:rsidRPr="007669DA">
        <w:rPr>
          <w:rFonts w:ascii="Angsana New" w:hAnsi="Angsana New"/>
          <w:sz w:val="30"/>
          <w:szCs w:val="30"/>
          <w:cs/>
        </w:rPr>
        <w:t>ตารางดังต่อไปนี้แสดงจำนวนเงินทั้งหมดของเครื่องมือทางการเงินที่ยังไม่ได้เปลี่ยนไปใช้อัตราดอกเบี้ยอ้างอิงอื่น จำนวนเงินของสินทรัพย์ทางการเงินและหนี้สินทางการเงินแสดงด้วยมูลค่าตามบัญชี และอนุพันธ์แสดงด้วยจำนวนเงินตาม</w:t>
      </w:r>
      <w:r w:rsidR="00506608">
        <w:rPr>
          <w:rFonts w:ascii="Angsana New" w:hAnsi="Angsana New" w:hint="cs"/>
          <w:sz w:val="30"/>
          <w:szCs w:val="30"/>
          <w:cs/>
        </w:rPr>
        <w:t>สัญญา</w:t>
      </w:r>
    </w:p>
    <w:p w14:paraId="6955B425" w14:textId="22B1D490" w:rsidR="00255E1C" w:rsidRDefault="00255E1C" w:rsidP="00A7416B">
      <w:pPr>
        <w:ind w:left="1620"/>
        <w:jc w:val="thaiDistribute"/>
        <w:rPr>
          <w:rFonts w:ascii="Angsana New" w:hAnsi="Angsana New"/>
          <w:sz w:val="14"/>
          <w:szCs w:val="14"/>
        </w:rPr>
      </w:pPr>
    </w:p>
    <w:tbl>
      <w:tblPr>
        <w:tblStyle w:val="TableGrid"/>
        <w:tblW w:w="7985" w:type="dxa"/>
        <w:tblInd w:w="16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9"/>
        <w:gridCol w:w="1881"/>
        <w:gridCol w:w="270"/>
        <w:gridCol w:w="2045"/>
      </w:tblGrid>
      <w:tr w:rsidR="00227C3D" w14:paraId="3EEB4D8C" w14:textId="77777777" w:rsidTr="00227C3D">
        <w:tc>
          <w:tcPr>
            <w:tcW w:w="3780" w:type="dxa"/>
          </w:tcPr>
          <w:p w14:paraId="585901F8" w14:textId="77777777" w:rsidR="00227C3D" w:rsidRDefault="00227C3D" w:rsidP="009320D5">
            <w:pPr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90" w:type="dxa"/>
            <w:gridSpan w:val="2"/>
          </w:tcPr>
          <w:p w14:paraId="69AD6666" w14:textId="5ECA8DCC" w:rsidR="00227C3D" w:rsidRDefault="00227C3D" w:rsidP="009320D5">
            <w:pPr>
              <w:tabs>
                <w:tab w:val="clear" w:pos="2580"/>
                <w:tab w:val="left" w:pos="2499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  <w:r w:rsidRPr="00AA05C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3E7603" w14:textId="77777777" w:rsidR="00227C3D" w:rsidRPr="00AA05C9" w:rsidRDefault="00227C3D" w:rsidP="009320D5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045" w:type="dxa"/>
          </w:tcPr>
          <w:p w14:paraId="3C3E590E" w14:textId="48ABC201" w:rsidR="00227C3D" w:rsidRDefault="00227C3D" w:rsidP="009320D5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  <w:r w:rsidRPr="00AA05C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7C3D" w14:paraId="45997ADC" w14:textId="77777777" w:rsidTr="00227C3D">
        <w:tc>
          <w:tcPr>
            <w:tcW w:w="3780" w:type="dxa"/>
          </w:tcPr>
          <w:p w14:paraId="640AB711" w14:textId="4CCE8C82" w:rsidR="00227C3D" w:rsidRPr="00227C3D" w:rsidRDefault="00227C3D" w:rsidP="00751778">
            <w:pPr>
              <w:ind w:hanging="111"/>
              <w:jc w:val="thaiDistribute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227C3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อัตราดอกเบี้ยอ้างอิงที่สำคัญตามสัญญาเดิม</w:t>
            </w:r>
          </w:p>
        </w:tc>
        <w:tc>
          <w:tcPr>
            <w:tcW w:w="1890" w:type="dxa"/>
            <w:gridSpan w:val="2"/>
          </w:tcPr>
          <w:p w14:paraId="2CAF0B37" w14:textId="2A6D27A4" w:rsidR="00227C3D" w:rsidRPr="00AA05C9" w:rsidRDefault="00227C3D" w:rsidP="009320D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05C9">
              <w:rPr>
                <w:rFonts w:asciiTheme="majorBidi" w:hAnsiTheme="majorBidi" w:cstheme="majorBidi"/>
                <w:sz w:val="28"/>
                <w:szCs w:val="28"/>
              </w:rPr>
              <w:t>THBFIX</w:t>
            </w:r>
          </w:p>
        </w:tc>
        <w:tc>
          <w:tcPr>
            <w:tcW w:w="270" w:type="dxa"/>
          </w:tcPr>
          <w:p w14:paraId="75332AC6" w14:textId="77777777" w:rsidR="00227C3D" w:rsidRPr="00AA05C9" w:rsidRDefault="00227C3D" w:rsidP="009320D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5" w:type="dxa"/>
            <w:vAlign w:val="bottom"/>
          </w:tcPr>
          <w:p w14:paraId="3CA94A70" w14:textId="19AF4D3F" w:rsidR="00227C3D" w:rsidRDefault="00227C3D" w:rsidP="009320D5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  <w:r w:rsidRPr="00AA05C9">
              <w:rPr>
                <w:rFonts w:asciiTheme="majorBidi" w:hAnsiTheme="majorBidi" w:cstheme="majorBidi"/>
                <w:sz w:val="28"/>
                <w:szCs w:val="28"/>
              </w:rPr>
              <w:t>THBFIX</w:t>
            </w:r>
          </w:p>
        </w:tc>
      </w:tr>
      <w:tr w:rsidR="009320D5" w14:paraId="5C4F4B50" w14:textId="77777777" w:rsidTr="00227C3D">
        <w:tc>
          <w:tcPr>
            <w:tcW w:w="3780" w:type="dxa"/>
          </w:tcPr>
          <w:p w14:paraId="2C0B3166" w14:textId="77777777" w:rsidR="009320D5" w:rsidRDefault="009320D5" w:rsidP="009320D5">
            <w:pPr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205" w:type="dxa"/>
            <w:gridSpan w:val="4"/>
          </w:tcPr>
          <w:p w14:paraId="0786E015" w14:textId="5CE99B1C" w:rsidR="009320D5" w:rsidRDefault="009320D5" w:rsidP="009320D5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  <w:r w:rsidRPr="00AA05C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AA05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AA05C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)</w:t>
            </w:r>
          </w:p>
        </w:tc>
      </w:tr>
      <w:tr w:rsidR="00227C3D" w14:paraId="60883968" w14:textId="77777777" w:rsidTr="00227C3D">
        <w:tc>
          <w:tcPr>
            <w:tcW w:w="3789" w:type="dxa"/>
            <w:gridSpan w:val="2"/>
            <w:vAlign w:val="bottom"/>
          </w:tcPr>
          <w:p w14:paraId="6909130D" w14:textId="7A5706C2" w:rsidR="00227C3D" w:rsidRDefault="00227C3D" w:rsidP="00751778">
            <w:pPr>
              <w:ind w:hanging="111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AA05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E268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A05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BE268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881" w:type="dxa"/>
          </w:tcPr>
          <w:p w14:paraId="1C2CD582" w14:textId="77777777" w:rsidR="00227C3D" w:rsidRDefault="00227C3D" w:rsidP="009320D5">
            <w:pPr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E8A7E85" w14:textId="77777777" w:rsidR="00227C3D" w:rsidRDefault="00227C3D" w:rsidP="009320D5">
            <w:pPr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045" w:type="dxa"/>
          </w:tcPr>
          <w:p w14:paraId="7F079265" w14:textId="1371C475" w:rsidR="00227C3D" w:rsidRDefault="00227C3D" w:rsidP="009320D5">
            <w:pPr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27C3D" w14:paraId="06137CFD" w14:textId="77777777" w:rsidTr="00227C3D">
        <w:tc>
          <w:tcPr>
            <w:tcW w:w="3789" w:type="dxa"/>
            <w:gridSpan w:val="2"/>
          </w:tcPr>
          <w:p w14:paraId="55E16875" w14:textId="77AB2D58" w:rsidR="00227C3D" w:rsidRDefault="00227C3D" w:rsidP="00751778">
            <w:pPr>
              <w:ind w:hanging="111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AA05C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881" w:type="dxa"/>
          </w:tcPr>
          <w:p w14:paraId="43712B04" w14:textId="0B1DC9D3" w:rsidR="00227C3D" w:rsidRDefault="00227C3D" w:rsidP="009320D5">
            <w:pPr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41,600</w:t>
            </w:r>
          </w:p>
        </w:tc>
        <w:tc>
          <w:tcPr>
            <w:tcW w:w="270" w:type="dxa"/>
          </w:tcPr>
          <w:p w14:paraId="79D406BC" w14:textId="77777777" w:rsidR="00227C3D" w:rsidRDefault="00227C3D" w:rsidP="009320D5">
            <w:pPr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45" w:type="dxa"/>
          </w:tcPr>
          <w:p w14:paraId="678C2279" w14:textId="722468C3" w:rsidR="00227C3D" w:rsidRDefault="00227C3D" w:rsidP="009320D5">
            <w:pPr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12,960</w:t>
            </w:r>
          </w:p>
        </w:tc>
      </w:tr>
    </w:tbl>
    <w:p w14:paraId="1B345109" w14:textId="41158D01" w:rsidR="009320D5" w:rsidRDefault="009320D5" w:rsidP="00A7416B">
      <w:pPr>
        <w:ind w:left="1620"/>
        <w:jc w:val="thaiDistribute"/>
        <w:rPr>
          <w:rFonts w:ascii="Angsana New" w:hAnsi="Angsana New"/>
          <w:sz w:val="14"/>
          <w:szCs w:val="14"/>
        </w:rPr>
      </w:pPr>
    </w:p>
    <w:p w14:paraId="4460F301" w14:textId="5EF687EE" w:rsidR="00AA06F0" w:rsidRPr="006B07E9" w:rsidRDefault="00D13688" w:rsidP="00AF29ED">
      <w:pPr>
        <w:tabs>
          <w:tab w:val="left" w:pos="1170"/>
        </w:tabs>
        <w:spacing w:line="240" w:lineRule="auto"/>
        <w:ind w:left="10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20"/>
          <w:szCs w:val="20"/>
        </w:rPr>
        <w:br w:type="page"/>
      </w:r>
      <w:r w:rsidR="00AA06F0" w:rsidRPr="006B07E9">
        <w:rPr>
          <w:rFonts w:ascii="Angsana New" w:hAnsi="Angsana New"/>
          <w:sz w:val="30"/>
          <w:szCs w:val="30"/>
        </w:rPr>
        <w:lastRenderedPageBreak/>
        <w:t>(</w:t>
      </w:r>
      <w:r w:rsidR="00A30F9B" w:rsidRPr="006B07E9">
        <w:rPr>
          <w:rFonts w:ascii="Angsana New" w:hAnsi="Angsana New" w:hint="cs"/>
          <w:sz w:val="30"/>
          <w:szCs w:val="30"/>
          <w:cs/>
        </w:rPr>
        <w:t>ข</w:t>
      </w:r>
      <w:r w:rsidR="00AA06F0" w:rsidRPr="006B07E9">
        <w:rPr>
          <w:rFonts w:ascii="Angsana New" w:hAnsi="Angsana New"/>
          <w:sz w:val="30"/>
          <w:szCs w:val="30"/>
        </w:rPr>
        <w:t>.</w:t>
      </w:r>
      <w:r w:rsidR="00C605FF" w:rsidRPr="00C605FF">
        <w:rPr>
          <w:rFonts w:ascii="Angsana New" w:hAnsi="Angsana New"/>
          <w:sz w:val="30"/>
          <w:szCs w:val="30"/>
        </w:rPr>
        <w:t>3</w:t>
      </w:r>
      <w:r w:rsidR="00AA06F0" w:rsidRPr="006B07E9">
        <w:rPr>
          <w:rFonts w:ascii="Angsana New" w:hAnsi="Angsana New"/>
          <w:sz w:val="30"/>
          <w:szCs w:val="30"/>
        </w:rPr>
        <w:t>.</w:t>
      </w:r>
      <w:r w:rsidR="00A7416B">
        <w:rPr>
          <w:rFonts w:ascii="Angsana New" w:hAnsi="Angsana New"/>
          <w:sz w:val="30"/>
          <w:szCs w:val="30"/>
        </w:rPr>
        <w:t>2</w:t>
      </w:r>
      <w:r w:rsidR="00AA06F0" w:rsidRPr="006B07E9">
        <w:rPr>
          <w:rFonts w:ascii="Angsana New" w:hAnsi="Angsana New"/>
          <w:sz w:val="30"/>
          <w:szCs w:val="30"/>
        </w:rPr>
        <w:t>)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</w:t>
      </w:r>
      <w:r w:rsidR="00AA06F0" w:rsidRPr="006B07E9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</w:p>
    <w:p w14:paraId="749144A5" w14:textId="77777777" w:rsidR="00F84608" w:rsidRPr="00A7416B" w:rsidRDefault="00F84608" w:rsidP="000F4B64">
      <w:pPr>
        <w:ind w:left="450"/>
        <w:jc w:val="thaiDistribute"/>
        <w:rPr>
          <w:rFonts w:ascii="Angsana New" w:hAnsi="Angsana New"/>
          <w:sz w:val="20"/>
          <w:szCs w:val="20"/>
        </w:rPr>
      </w:pPr>
    </w:p>
    <w:p w14:paraId="5B3A3635" w14:textId="638C4D17" w:rsidR="007C5DD8" w:rsidRDefault="00816E5B" w:rsidP="00A7416B">
      <w:pPr>
        <w:ind w:left="162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="00F84608" w:rsidRPr="006B07E9">
        <w:rPr>
          <w:rFonts w:ascii="Angsana New" w:hAnsi="Angsana New" w:hint="cs"/>
          <w:sz w:val="30"/>
          <w:szCs w:val="30"/>
          <w:cs/>
        </w:rPr>
        <w:t>เป็น</w:t>
      </w:r>
      <w:r w:rsidRPr="006B07E9">
        <w:rPr>
          <w:rFonts w:ascii="Angsana New" w:hAnsi="Angsana New"/>
          <w:sz w:val="30"/>
          <w:szCs w:val="30"/>
          <w:cs/>
        </w:rPr>
        <w:t>ความเสี่ยงที่เกิดจากการเปลี่ยนแปลงในอนาคตของอัตราดอกเบี้ยตลาด ซึ่งส่งผลกระทบต่อการดำเนินงานและกระแสเงินสดของ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6B07E9">
        <w:rPr>
          <w:rFonts w:ascii="Angsana New" w:hAnsi="Angsana New"/>
          <w:sz w:val="30"/>
          <w:szCs w:val="30"/>
          <w:cs/>
        </w:rPr>
        <w:t xml:space="preserve"> เนื่องจากดอกเบี้ยของเงินกู้ยืม</w:t>
      </w:r>
      <w:r w:rsidR="00582668" w:rsidRPr="00582668">
        <w:rPr>
          <w:rFonts w:ascii="Angsana New" w:hAnsi="Angsana New"/>
          <w:sz w:val="30"/>
          <w:szCs w:val="30"/>
          <w:cs/>
        </w:rPr>
        <w:t>มีอัตราดอกเบี้ยผันแปรทำให้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="00582668" w:rsidRPr="00582668">
        <w:rPr>
          <w:rFonts w:ascii="Angsana New" w:hAnsi="Angsana New"/>
          <w:sz w:val="30"/>
          <w:szCs w:val="30"/>
          <w:cs/>
        </w:rPr>
        <w:t xml:space="preserve">มีความเสี่ยงด้านอัตราดอกเบี้ย 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="00582668" w:rsidRPr="00582668">
        <w:rPr>
          <w:rFonts w:ascii="Angsana New" w:hAnsi="Angsana New"/>
          <w:sz w:val="30"/>
          <w:szCs w:val="30"/>
          <w:cs/>
        </w:rPr>
        <w:t>ได้ลด</w:t>
      </w:r>
      <w:r w:rsidR="00D47D20">
        <w:rPr>
          <w:rFonts w:ascii="Angsana New" w:hAnsi="Angsana New" w:hint="cs"/>
          <w:sz w:val="30"/>
          <w:szCs w:val="30"/>
          <w:cs/>
        </w:rPr>
        <w:t xml:space="preserve">          </w:t>
      </w:r>
      <w:r w:rsidR="00582668" w:rsidRPr="00582668">
        <w:rPr>
          <w:rFonts w:ascii="Angsana New" w:hAnsi="Angsana New"/>
          <w:sz w:val="30"/>
          <w:szCs w:val="30"/>
          <w:cs/>
        </w:rPr>
        <w:t xml:space="preserve">ความเสี่ยงดังกล่าวด้วยการทำให้มั่นใจว่าตราสารหนี้และเงินกู้ยืมส่วนใหญ่มีอัตราดอกเบี้ยคงที่โดยใช้อนุพันธ์และสัญญาแลกเปลี่ยนอัตราดอกเบี้ยเป็นหลัก เพื่อจัดการความผันผวนในอัตราดอกเบี้ยสำหรับตราสารหนี้และเงินกู้ยืมบางรายการ </w:t>
      </w:r>
    </w:p>
    <w:p w14:paraId="187645CC" w14:textId="6417F119" w:rsidR="00E83E89" w:rsidRDefault="00E83E89" w:rsidP="00A7416B">
      <w:pPr>
        <w:ind w:left="1620"/>
        <w:jc w:val="thaiDistribute"/>
        <w:rPr>
          <w:rFonts w:ascii="Angsana New" w:hAnsi="Angsana New"/>
          <w:sz w:val="30"/>
          <w:szCs w:val="30"/>
        </w:rPr>
      </w:pPr>
    </w:p>
    <w:p w14:paraId="05894459" w14:textId="067EA7ED" w:rsidR="00FE262D" w:rsidRPr="00D764E1" w:rsidRDefault="005F14DF" w:rsidP="00A7416B">
      <w:pPr>
        <w:ind w:left="1620"/>
        <w:jc w:val="thaiDistribute"/>
        <w:rPr>
          <w:rFonts w:ascii="Angsana New" w:hAnsi="Angsana New"/>
          <w:i/>
          <w:iCs/>
          <w:sz w:val="30"/>
          <w:szCs w:val="30"/>
        </w:rPr>
      </w:pPr>
      <w:r w:rsidRPr="00D764E1">
        <w:rPr>
          <w:rFonts w:ascii="Angsana New" w:hAnsi="Angsana New" w:hint="cs"/>
          <w:i/>
          <w:iCs/>
          <w:sz w:val="30"/>
          <w:szCs w:val="30"/>
          <w:cs/>
        </w:rPr>
        <w:t>การวิเคราะห์ผลกระทบของการเปลี่ยนแปลงอัตราดอกเบี้ย</w:t>
      </w:r>
    </w:p>
    <w:p w14:paraId="43FCDA42" w14:textId="67BFE7FE" w:rsidR="005F14DF" w:rsidRDefault="00BD2185" w:rsidP="00A7416B">
      <w:pPr>
        <w:ind w:left="16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ความเสี่ยงด้านอัตราดอกเบี้ยของกลุ่มบริษัทเกิดขึ้นจากเงินกู้ยืม</w:t>
      </w:r>
      <w:r w:rsidR="001707A3">
        <w:rPr>
          <w:rFonts w:ascii="Angsana New" w:hAnsi="Angsana New" w:hint="cs"/>
          <w:sz w:val="30"/>
          <w:szCs w:val="30"/>
          <w:cs/>
        </w:rPr>
        <w:t xml:space="preserve"> เงินกู้ยืมซึ่งกู้ด้วยอัตราดอกเบี้ย</w:t>
      </w:r>
      <w:r w:rsidR="00C049B5">
        <w:rPr>
          <w:rFonts w:ascii="Angsana New" w:hAnsi="Angsana New" w:hint="cs"/>
          <w:sz w:val="30"/>
          <w:szCs w:val="30"/>
          <w:cs/>
        </w:rPr>
        <w:t>ลอยตัวจะทำให้กลุ่มบริษัทมีความเสี่ยงด้านกระแสเงินสด</w:t>
      </w:r>
      <w:r w:rsidR="007A162C">
        <w:rPr>
          <w:rFonts w:ascii="Angsana New" w:hAnsi="Angsana New" w:hint="cs"/>
          <w:sz w:val="30"/>
          <w:szCs w:val="30"/>
          <w:cs/>
        </w:rPr>
        <w:t xml:space="preserve">ที่เกิดจากอัตรดอกเบี้ย หากอัตราดอกเบี้ยเปลี่ยนแปลงในอัตราร้อยละ </w:t>
      </w:r>
      <w:r w:rsidR="007A162C">
        <w:rPr>
          <w:rFonts w:ascii="Angsana New" w:hAnsi="Angsana New"/>
          <w:sz w:val="30"/>
          <w:szCs w:val="30"/>
        </w:rPr>
        <w:t xml:space="preserve">1 </w:t>
      </w:r>
      <w:r w:rsidR="007A162C">
        <w:rPr>
          <w:rFonts w:ascii="Angsana New" w:hAnsi="Angsana New" w:hint="cs"/>
          <w:sz w:val="30"/>
          <w:szCs w:val="30"/>
          <w:cs/>
        </w:rPr>
        <w:t>ต่อปีโดยที่</w:t>
      </w:r>
      <w:r w:rsidR="0086608D">
        <w:rPr>
          <w:rFonts w:ascii="Angsana New" w:hAnsi="Angsana New" w:hint="cs"/>
          <w:sz w:val="30"/>
          <w:szCs w:val="30"/>
          <w:cs/>
        </w:rPr>
        <w:t>ปัจจัยอื่นทั้งหมดคงที่ ทำให้กำไรก่อนภาษีเงินได้สำหรับปีและส่วนของผู้ถือหุ้นมีผลกระทบ</w:t>
      </w:r>
      <w:r w:rsidR="00F60EA5">
        <w:rPr>
          <w:rFonts w:ascii="Angsana New" w:hAnsi="Angsana New" w:hint="cs"/>
          <w:sz w:val="30"/>
          <w:szCs w:val="30"/>
          <w:cs/>
        </w:rPr>
        <w:t>จากอัตราดอกเบี้ย</w:t>
      </w:r>
      <w:r w:rsidR="009026E1">
        <w:rPr>
          <w:rFonts w:ascii="Angsana New" w:hAnsi="Angsana New" w:hint="cs"/>
          <w:sz w:val="30"/>
          <w:szCs w:val="30"/>
          <w:cs/>
        </w:rPr>
        <w:t>ลอยตัว</w:t>
      </w:r>
      <w:r w:rsidR="00D54A07">
        <w:rPr>
          <w:rFonts w:ascii="Angsana New" w:hAnsi="Angsana New" w:hint="cs"/>
          <w:sz w:val="30"/>
          <w:szCs w:val="30"/>
          <w:cs/>
        </w:rPr>
        <w:t>ของเงินกู้ยืม ดังนี้</w:t>
      </w:r>
    </w:p>
    <w:p w14:paraId="4833D915" w14:textId="12FD8A75" w:rsidR="00D54A07" w:rsidRDefault="00D54A07" w:rsidP="00A7416B">
      <w:pPr>
        <w:ind w:left="1620"/>
        <w:jc w:val="thaiDistribute"/>
        <w:rPr>
          <w:rFonts w:ascii="Angsana New" w:hAnsi="Angsana New"/>
          <w:sz w:val="30"/>
          <w:szCs w:val="30"/>
        </w:rPr>
      </w:pPr>
    </w:p>
    <w:tbl>
      <w:tblPr>
        <w:tblW w:w="819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990"/>
        <w:gridCol w:w="180"/>
        <w:gridCol w:w="9"/>
        <w:gridCol w:w="981"/>
        <w:gridCol w:w="180"/>
        <w:gridCol w:w="1080"/>
        <w:gridCol w:w="180"/>
        <w:gridCol w:w="1080"/>
      </w:tblGrid>
      <w:tr w:rsidR="00C274E5" w:rsidRPr="00AF29ED" w14:paraId="34B1C3B5" w14:textId="77777777" w:rsidTr="00AF29ED">
        <w:trPr>
          <w:tblHeader/>
        </w:trPr>
        <w:tc>
          <w:tcPr>
            <w:tcW w:w="3510" w:type="dxa"/>
          </w:tcPr>
          <w:p w14:paraId="03D14A98" w14:textId="77777777" w:rsidR="00C274E5" w:rsidRPr="00AF29ED" w:rsidRDefault="00C274E5" w:rsidP="00C63036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gridSpan w:val="4"/>
            <w:hideMark/>
          </w:tcPr>
          <w:p w14:paraId="0F276BAF" w14:textId="4539E55E" w:rsidR="00C274E5" w:rsidRPr="00AF29ED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F29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765AD078" w14:textId="77777777" w:rsidR="00C274E5" w:rsidRPr="00AF29ED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hideMark/>
          </w:tcPr>
          <w:p w14:paraId="14FC78C4" w14:textId="27625578" w:rsidR="00C274E5" w:rsidRPr="00AF29ED" w:rsidRDefault="00C274E5" w:rsidP="001E57FA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F29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C274E5" w:rsidRPr="00AF29ED" w14:paraId="55C1483C" w14:textId="77777777" w:rsidTr="00AF29ED">
        <w:trPr>
          <w:tblHeader/>
        </w:trPr>
        <w:tc>
          <w:tcPr>
            <w:tcW w:w="3510" w:type="dxa"/>
            <w:vAlign w:val="bottom"/>
            <w:hideMark/>
          </w:tcPr>
          <w:p w14:paraId="22ADBBB1" w14:textId="77777777" w:rsidR="00C274E5" w:rsidRPr="00AF29ED" w:rsidRDefault="00C274E5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F29E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990" w:type="dxa"/>
            <w:hideMark/>
          </w:tcPr>
          <w:p w14:paraId="7E062CF8" w14:textId="77777777" w:rsidR="00C274E5" w:rsidRPr="00AF29ED" w:rsidRDefault="00C274E5" w:rsidP="00AF29ED">
            <w:pPr>
              <w:pStyle w:val="NoSpacing"/>
              <w:tabs>
                <w:tab w:val="clear" w:pos="4678"/>
                <w:tab w:val="left" w:pos="818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F29E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AF29ED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4DF824B9" w14:textId="77777777" w:rsidR="00C274E5" w:rsidRPr="00AF29ED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hideMark/>
          </w:tcPr>
          <w:p w14:paraId="43A5A626" w14:textId="77777777" w:rsidR="00C274E5" w:rsidRPr="00AF29ED" w:rsidRDefault="00C274E5" w:rsidP="00C63036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F29E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AF29ED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44E3CA95" w14:textId="77777777" w:rsidR="00C274E5" w:rsidRPr="00AF29ED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71DF9A9B" w14:textId="77777777" w:rsidR="00C274E5" w:rsidRPr="00AF29ED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F29E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AF29ED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2A3B1C67" w14:textId="77777777" w:rsidR="00C274E5" w:rsidRPr="00AF29ED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38BD6B11" w14:textId="77777777" w:rsidR="00C274E5" w:rsidRPr="00AF29ED" w:rsidRDefault="00C274E5" w:rsidP="00BD5C43">
            <w:pPr>
              <w:pStyle w:val="Pa38"/>
              <w:tabs>
                <w:tab w:val="left" w:pos="991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F29E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AF29ED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</w:tr>
      <w:tr w:rsidR="00C274E5" w:rsidRPr="00AF29ED" w14:paraId="20FC2D66" w14:textId="77777777" w:rsidTr="00AF29ED">
        <w:trPr>
          <w:tblHeader/>
        </w:trPr>
        <w:tc>
          <w:tcPr>
            <w:tcW w:w="3510" w:type="dxa"/>
          </w:tcPr>
          <w:p w14:paraId="72FD1690" w14:textId="77777777" w:rsidR="00C274E5" w:rsidRPr="00AF29ED" w:rsidRDefault="00C274E5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8"/>
            <w:hideMark/>
          </w:tcPr>
          <w:p w14:paraId="72577A4F" w14:textId="0502FC6D" w:rsidR="00C274E5" w:rsidRPr="00AF29ED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9E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574A0A" w:rsidRPr="00AF29E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AF29E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274E5" w:rsidRPr="00AF29ED" w14:paraId="5F9547CA" w14:textId="77777777" w:rsidTr="00AF29ED">
        <w:tc>
          <w:tcPr>
            <w:tcW w:w="3510" w:type="dxa"/>
          </w:tcPr>
          <w:p w14:paraId="05666FE9" w14:textId="77777777" w:rsidR="00C274E5" w:rsidRPr="00AF29ED" w:rsidRDefault="00C274E5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9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45DFE68E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2"/>
          </w:tcPr>
          <w:p w14:paraId="399CB62B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4C056EA1" w14:textId="77777777" w:rsidR="00C274E5" w:rsidRPr="00AF29ED" w:rsidRDefault="00C274E5" w:rsidP="00C6303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71FC9F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F502FB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8018E5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47EE7F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74E5" w:rsidRPr="00AF29ED" w14:paraId="2D27D329" w14:textId="77777777" w:rsidTr="00AF29ED">
        <w:tc>
          <w:tcPr>
            <w:tcW w:w="3510" w:type="dxa"/>
            <w:hideMark/>
          </w:tcPr>
          <w:p w14:paraId="7CEFFF6C" w14:textId="77777777" w:rsidR="00C274E5" w:rsidRPr="00AF29ED" w:rsidRDefault="00C274E5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29E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hideMark/>
          </w:tcPr>
          <w:p w14:paraId="1E26D9C8" w14:textId="2A965A92" w:rsidR="00C274E5" w:rsidRPr="00AF29ED" w:rsidRDefault="00E8573D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9ED">
              <w:rPr>
                <w:rFonts w:asciiTheme="majorBidi" w:hAnsiTheme="majorBidi" w:cstheme="majorBidi"/>
                <w:sz w:val="28"/>
                <w:szCs w:val="28"/>
              </w:rPr>
              <w:t>7,115</w:t>
            </w:r>
          </w:p>
        </w:tc>
        <w:tc>
          <w:tcPr>
            <w:tcW w:w="189" w:type="dxa"/>
            <w:gridSpan w:val="2"/>
          </w:tcPr>
          <w:p w14:paraId="537D97C2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hideMark/>
          </w:tcPr>
          <w:p w14:paraId="1433DFF8" w14:textId="0278BC19" w:rsidR="00C274E5" w:rsidRPr="00AF29ED" w:rsidRDefault="00E8573D" w:rsidP="00C6303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9ED">
              <w:rPr>
                <w:rFonts w:asciiTheme="majorBidi" w:hAnsiTheme="majorBidi" w:cstheme="majorBidi"/>
                <w:sz w:val="28"/>
                <w:szCs w:val="28"/>
              </w:rPr>
              <w:t>(7,115)</w:t>
            </w:r>
          </w:p>
        </w:tc>
        <w:tc>
          <w:tcPr>
            <w:tcW w:w="180" w:type="dxa"/>
          </w:tcPr>
          <w:p w14:paraId="2523F58D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F8FEE7F" w14:textId="49811094" w:rsidR="00C274E5" w:rsidRPr="00AF29ED" w:rsidRDefault="00E8573D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9ED">
              <w:rPr>
                <w:rFonts w:asciiTheme="majorBidi" w:hAnsiTheme="majorBidi" w:cstheme="majorBidi"/>
                <w:sz w:val="28"/>
                <w:szCs w:val="28"/>
              </w:rPr>
              <w:t>5,824</w:t>
            </w:r>
          </w:p>
        </w:tc>
        <w:tc>
          <w:tcPr>
            <w:tcW w:w="180" w:type="dxa"/>
          </w:tcPr>
          <w:p w14:paraId="7FBD7AE4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2320674E" w14:textId="6DB22496" w:rsidR="00C274E5" w:rsidRPr="00AF29ED" w:rsidRDefault="00E8573D" w:rsidP="00C023A6">
            <w:pPr>
              <w:pStyle w:val="NoSpacing"/>
              <w:tabs>
                <w:tab w:val="clear" w:pos="907"/>
                <w:tab w:val="left" w:pos="91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9ED">
              <w:rPr>
                <w:rFonts w:asciiTheme="majorBidi" w:hAnsiTheme="majorBidi" w:cstheme="majorBidi"/>
                <w:sz w:val="28"/>
                <w:szCs w:val="28"/>
              </w:rPr>
              <w:t>(5,824)</w:t>
            </w:r>
          </w:p>
        </w:tc>
      </w:tr>
      <w:tr w:rsidR="00C274E5" w:rsidRPr="00AF29ED" w14:paraId="727B1CC1" w14:textId="77777777" w:rsidTr="00AF29ED">
        <w:tc>
          <w:tcPr>
            <w:tcW w:w="3510" w:type="dxa"/>
          </w:tcPr>
          <w:p w14:paraId="5378656D" w14:textId="77777777" w:rsidR="00C274E5" w:rsidRPr="00AF29ED" w:rsidRDefault="00C274E5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0" w:type="dxa"/>
          </w:tcPr>
          <w:p w14:paraId="4CD7F99D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9" w:type="dxa"/>
            <w:gridSpan w:val="2"/>
          </w:tcPr>
          <w:p w14:paraId="148FCEE9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1" w:type="dxa"/>
          </w:tcPr>
          <w:p w14:paraId="6C017012" w14:textId="77777777" w:rsidR="00C274E5" w:rsidRPr="00AF29ED" w:rsidRDefault="00C274E5" w:rsidP="00C6303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0E3561EC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30FA461E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0C60CD42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78AF2714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C274E5" w:rsidRPr="00AF29ED" w14:paraId="3EA69359" w14:textId="77777777" w:rsidTr="00AF29ED">
        <w:tc>
          <w:tcPr>
            <w:tcW w:w="3510" w:type="dxa"/>
          </w:tcPr>
          <w:p w14:paraId="780B06EE" w14:textId="77777777" w:rsidR="00C274E5" w:rsidRPr="00AF29ED" w:rsidRDefault="00C274E5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9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5A15CB2D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2"/>
          </w:tcPr>
          <w:p w14:paraId="11205AC9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214797E7" w14:textId="77777777" w:rsidR="00C274E5" w:rsidRPr="00AF29ED" w:rsidRDefault="00C274E5" w:rsidP="00C6303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9B4C50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CB7946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F82E99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2077F3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A7E34" w:rsidRPr="00AF29ED" w14:paraId="05DCC47D" w14:textId="77777777" w:rsidTr="00AF29ED">
        <w:trPr>
          <w:trHeight w:val="209"/>
        </w:trPr>
        <w:tc>
          <w:tcPr>
            <w:tcW w:w="3510" w:type="dxa"/>
          </w:tcPr>
          <w:p w14:paraId="176F90BB" w14:textId="5B2CD4C5" w:rsidR="00DA7E34" w:rsidRPr="00AF29ED" w:rsidRDefault="00DA7E34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F29E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</w:tcPr>
          <w:p w14:paraId="2E100FC8" w14:textId="7417A34D" w:rsidR="00DA7E34" w:rsidRPr="00AF29ED" w:rsidRDefault="00D368F8" w:rsidP="00DA7E34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9E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534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29E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5347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F29E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9" w:type="dxa"/>
            <w:gridSpan w:val="2"/>
          </w:tcPr>
          <w:p w14:paraId="393A27D3" w14:textId="77777777" w:rsidR="00DA7E34" w:rsidRPr="00AF29ED" w:rsidRDefault="00DA7E34" w:rsidP="00DA7E34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07169E07" w14:textId="0B002E87" w:rsidR="00DA7E34" w:rsidRPr="00AF29ED" w:rsidRDefault="00D20204" w:rsidP="00DA7E3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9E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4B6C" w:rsidRPr="00AF29E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64B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4B6C" w:rsidRPr="00AF29E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64B6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64B6C" w:rsidRPr="00AF29E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AF29E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9B913E4" w14:textId="77777777" w:rsidR="00DA7E34" w:rsidRPr="00AF29ED" w:rsidRDefault="00DA7E34" w:rsidP="00DA7E34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3CBECA" w14:textId="7FD15823" w:rsidR="00DA7E34" w:rsidRPr="00AF29ED" w:rsidRDefault="00FD37B1" w:rsidP="00DA7E34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9E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64B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29E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64B6C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80" w:type="dxa"/>
          </w:tcPr>
          <w:p w14:paraId="616FFE42" w14:textId="77777777" w:rsidR="00DA7E34" w:rsidRPr="00AF29ED" w:rsidRDefault="00DA7E34" w:rsidP="00DA7E34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7A10A1" w14:textId="7647EEE6" w:rsidR="00DA7E34" w:rsidRPr="00AF29ED" w:rsidRDefault="00C0658D" w:rsidP="00DA7E34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9E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4B6C" w:rsidRPr="00AF29E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64B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4B6C" w:rsidRPr="00AF29E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64B6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AF29E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7E34" w:rsidRPr="00AF29ED" w14:paraId="5DAA9B1E" w14:textId="77777777" w:rsidTr="00AF29ED">
        <w:trPr>
          <w:trHeight w:val="209"/>
        </w:trPr>
        <w:tc>
          <w:tcPr>
            <w:tcW w:w="3510" w:type="dxa"/>
          </w:tcPr>
          <w:p w14:paraId="4454A77F" w14:textId="61EB61FB" w:rsidR="00DA7E34" w:rsidRPr="00AF29ED" w:rsidRDefault="00DA7E34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F29E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90" w:type="dxa"/>
          </w:tcPr>
          <w:p w14:paraId="7EAA9AAF" w14:textId="4F359997" w:rsidR="00DA7E34" w:rsidRPr="00AF29ED" w:rsidRDefault="00253474" w:rsidP="00DA7E34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189" w:type="dxa"/>
            <w:gridSpan w:val="2"/>
          </w:tcPr>
          <w:p w14:paraId="71FD2CD3" w14:textId="77777777" w:rsidR="00DA7E34" w:rsidRPr="00AF29ED" w:rsidRDefault="00DA7E34" w:rsidP="00DA7E34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18AD813B" w14:textId="3E6D5656" w:rsidR="00DA7E34" w:rsidRPr="00AF29ED" w:rsidRDefault="00C0658D" w:rsidP="00DA7E3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9E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4B6C">
              <w:rPr>
                <w:rFonts w:asciiTheme="majorBidi" w:hAnsiTheme="majorBidi" w:cstheme="majorBidi"/>
                <w:sz w:val="28"/>
                <w:szCs w:val="28"/>
              </w:rPr>
              <w:t>655</w:t>
            </w:r>
            <w:r w:rsidRPr="00AF29E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3438189" w14:textId="77777777" w:rsidR="00DA7E34" w:rsidRPr="00AF29ED" w:rsidRDefault="00DA7E34" w:rsidP="00DA7E34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CD3B16" w14:textId="75A5A025" w:rsidR="00DA7E34" w:rsidRPr="00AF29ED" w:rsidRDefault="00D64B6C" w:rsidP="00DA7E34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80" w:type="dxa"/>
          </w:tcPr>
          <w:p w14:paraId="5F609E6C" w14:textId="77777777" w:rsidR="00DA7E34" w:rsidRPr="00AF29ED" w:rsidRDefault="00DA7E34" w:rsidP="00DA7E34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AA7080" w14:textId="74E484CC" w:rsidR="00DA7E34" w:rsidRPr="00AF29ED" w:rsidRDefault="00571F06" w:rsidP="00DA7E34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9E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4B6C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Pr="00AF29E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3A427EC8" w14:textId="77777777" w:rsidR="00FE262D" w:rsidRPr="00A7416B" w:rsidRDefault="00FE262D" w:rsidP="00A7416B">
      <w:pPr>
        <w:ind w:left="1620"/>
        <w:jc w:val="thaiDistribute"/>
        <w:rPr>
          <w:rFonts w:ascii="Angsana New" w:hAnsi="Angsana New"/>
          <w:sz w:val="30"/>
          <w:szCs w:val="30"/>
        </w:rPr>
      </w:pPr>
    </w:p>
    <w:p w14:paraId="6B2F96D0" w14:textId="32A7F8F7" w:rsidR="00575580" w:rsidRPr="006B07E9" w:rsidRDefault="00575580" w:rsidP="00AE2820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 w:hint="cs"/>
          <w:bCs/>
          <w:sz w:val="30"/>
          <w:szCs w:val="30"/>
          <w:cs/>
        </w:rPr>
        <w:t>การบริหารจัดการทุน</w:t>
      </w:r>
    </w:p>
    <w:p w14:paraId="51F1EFE5" w14:textId="4455503E" w:rsidR="00575580" w:rsidRPr="00603E7A" w:rsidRDefault="00575580" w:rsidP="0057558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1B639DDC" w14:textId="6DC58E04" w:rsidR="00136CB2" w:rsidRDefault="00575580" w:rsidP="00136CB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3D3D42" w:rsidRPr="006B07E9">
        <w:rPr>
          <w:rFonts w:ascii="Angsana New" w:hAnsi="Angsana New" w:hint="cs"/>
          <w:sz w:val="30"/>
          <w:szCs w:val="30"/>
          <w:cs/>
        </w:rPr>
        <w:t>อย่างสม่ำเสมอโดย</w:t>
      </w:r>
      <w:r w:rsidRPr="006B07E9">
        <w:rPr>
          <w:rFonts w:ascii="Angsana New" w:hAnsi="Angsana New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</w:t>
      </w:r>
      <w:r w:rsidR="00B27777" w:rsidRPr="006B07E9">
        <w:rPr>
          <w:rFonts w:ascii="Angsana New" w:hAnsi="Angsana New"/>
          <w:sz w:val="30"/>
          <w:szCs w:val="30"/>
        </w:rPr>
        <w:t xml:space="preserve">   </w:t>
      </w:r>
      <w:r w:rsidRPr="006B07E9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 อีกทั้งยังกำกับดูแลระดับการจ่ายเงินปันผลให้แก่ผู้ถือหุ้นสามั</w:t>
      </w:r>
      <w:r w:rsidR="00136CB2">
        <w:rPr>
          <w:rFonts w:ascii="Angsana New" w:hAnsi="Angsana New" w:hint="cs"/>
          <w:sz w:val="30"/>
          <w:szCs w:val="30"/>
          <w:cs/>
        </w:rPr>
        <w:t>ญ</w:t>
      </w:r>
    </w:p>
    <w:p w14:paraId="4EE61AFA" w14:textId="63AE111F" w:rsidR="00D764E1" w:rsidRDefault="00D764E1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3402079" w14:textId="25FDF9C4" w:rsidR="00B43339" w:rsidRPr="00136CB2" w:rsidRDefault="00BF37A4" w:rsidP="00AE2820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136CB2">
        <w:rPr>
          <w:rFonts w:ascii="Angsana New" w:hAnsi="Angsana New"/>
          <w:bCs/>
          <w:sz w:val="30"/>
          <w:szCs w:val="30"/>
          <w:cs/>
        </w:rPr>
        <w:lastRenderedPageBreak/>
        <w:t>ภา</w:t>
      </w:r>
      <w:r w:rsidR="00A06FD7" w:rsidRPr="00136CB2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3"/>
      <w:r w:rsidR="0051442E" w:rsidRPr="00136CB2">
        <w:rPr>
          <w:rFonts w:ascii="Angsana New" w:hAnsi="Angsana New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E2A8013" w14:textId="356E81AB" w:rsidR="00A9387A" w:rsidRPr="007740A1" w:rsidRDefault="00A9387A" w:rsidP="00A9387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989"/>
        <w:gridCol w:w="271"/>
        <w:gridCol w:w="1002"/>
        <w:gridCol w:w="271"/>
        <w:gridCol w:w="1082"/>
        <w:gridCol w:w="271"/>
        <w:gridCol w:w="1073"/>
      </w:tblGrid>
      <w:tr w:rsidR="00575580" w:rsidRPr="000E384D" w14:paraId="40E7EB4C" w14:textId="77777777" w:rsidTr="00A07D28">
        <w:trPr>
          <w:tblHeader/>
        </w:trPr>
        <w:tc>
          <w:tcPr>
            <w:tcW w:w="2328" w:type="pct"/>
            <w:shd w:val="clear" w:color="auto" w:fill="auto"/>
          </w:tcPr>
          <w:p w14:paraId="17250515" w14:textId="77777777" w:rsidR="00575580" w:rsidRPr="000E384D" w:rsidRDefault="00575580" w:rsidP="008E77C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pct"/>
            <w:gridSpan w:val="3"/>
            <w:shd w:val="clear" w:color="auto" w:fill="auto"/>
          </w:tcPr>
          <w:p w14:paraId="0240A96F" w14:textId="4C9B11CC" w:rsidR="00575580" w:rsidRPr="000E384D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38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05B0C0A6" w14:textId="77777777" w:rsidR="00575580" w:rsidRPr="000E384D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shd w:val="clear" w:color="auto" w:fill="auto"/>
          </w:tcPr>
          <w:p w14:paraId="68DB520F" w14:textId="5E64659D" w:rsidR="00575580" w:rsidRPr="000E384D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38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75580" w:rsidRPr="000E384D" w14:paraId="4D08E976" w14:textId="77777777" w:rsidTr="00A07D28">
        <w:trPr>
          <w:trHeight w:val="344"/>
          <w:tblHeader/>
        </w:trPr>
        <w:tc>
          <w:tcPr>
            <w:tcW w:w="2328" w:type="pct"/>
            <w:shd w:val="clear" w:color="auto" w:fill="auto"/>
          </w:tcPr>
          <w:p w14:paraId="1C3A95B5" w14:textId="3FA18BDC" w:rsidR="00575580" w:rsidRPr="000E384D" w:rsidRDefault="00575580" w:rsidP="008E77C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0E8E0518" w14:textId="1FD1DD35" w:rsidR="00575580" w:rsidRPr="000E384D" w:rsidRDefault="00C605FF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5C15B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79661001" w14:textId="77777777" w:rsidR="00575580" w:rsidRPr="000E384D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B80EF99" w14:textId="560BD5C3" w:rsidR="00575580" w:rsidRPr="000E384D" w:rsidRDefault="00C605FF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5C15B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7C749685" w14:textId="77777777" w:rsidR="00575580" w:rsidRPr="000E384D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FBF79A2" w14:textId="6F4A8482" w:rsidR="00575580" w:rsidRPr="000E384D" w:rsidRDefault="00C605FF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5C15B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0FAA0582" w14:textId="77777777" w:rsidR="00575580" w:rsidRPr="000E384D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8A214E9" w14:textId="285B49B5" w:rsidR="00575580" w:rsidRPr="000E384D" w:rsidRDefault="00C605FF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5C15B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75580" w:rsidRPr="000E384D" w14:paraId="5EC59213" w14:textId="77777777" w:rsidTr="00D940CC">
        <w:trPr>
          <w:tblHeader/>
        </w:trPr>
        <w:tc>
          <w:tcPr>
            <w:tcW w:w="2328" w:type="pct"/>
            <w:shd w:val="clear" w:color="auto" w:fill="auto"/>
            <w:vAlign w:val="center"/>
          </w:tcPr>
          <w:p w14:paraId="69F14442" w14:textId="77777777" w:rsidR="00575580" w:rsidRPr="000E384D" w:rsidRDefault="00575580" w:rsidP="008E77C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2" w:type="pct"/>
            <w:gridSpan w:val="7"/>
            <w:shd w:val="clear" w:color="auto" w:fill="auto"/>
          </w:tcPr>
          <w:p w14:paraId="67D4837F" w14:textId="7792DCA3" w:rsidR="00575580" w:rsidRPr="000E384D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38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E38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E38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75580" w:rsidRPr="000E384D" w14:paraId="01A3ACEB" w14:textId="77777777" w:rsidTr="00A07D28">
        <w:tc>
          <w:tcPr>
            <w:tcW w:w="2328" w:type="pct"/>
            <w:shd w:val="clear" w:color="auto" w:fill="auto"/>
          </w:tcPr>
          <w:p w14:paraId="5C81D52B" w14:textId="47D5ED17" w:rsidR="00575580" w:rsidRPr="000E384D" w:rsidRDefault="00575580" w:rsidP="008E77C1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38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="004661FF" w:rsidRPr="000E384D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3" w:type="pct"/>
            <w:shd w:val="clear" w:color="auto" w:fill="auto"/>
          </w:tcPr>
          <w:p w14:paraId="7BDBAC88" w14:textId="77777777" w:rsidR="00575580" w:rsidRPr="000E384D" w:rsidRDefault="00575580" w:rsidP="008E77C1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576DC69" w14:textId="77777777" w:rsidR="00575580" w:rsidRPr="000E384D" w:rsidRDefault="00575580" w:rsidP="008E77C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2BF27D7D" w14:textId="77777777" w:rsidR="00575580" w:rsidRPr="000E384D" w:rsidRDefault="00575580" w:rsidP="008E77C1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0C4F9FB" w14:textId="77777777" w:rsidR="00575580" w:rsidRPr="000E384D" w:rsidRDefault="00575580" w:rsidP="008E77C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FB6D64A" w14:textId="77777777" w:rsidR="00575580" w:rsidRPr="000E384D" w:rsidRDefault="00575580" w:rsidP="008E77C1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447D95B" w14:textId="77777777" w:rsidR="00575580" w:rsidRPr="000E384D" w:rsidRDefault="00575580" w:rsidP="008E77C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36A574A" w14:textId="77777777" w:rsidR="00575580" w:rsidRPr="000E384D" w:rsidRDefault="00575580" w:rsidP="008E77C1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15B2" w:rsidRPr="000E384D" w14:paraId="4B39F733" w14:textId="77777777" w:rsidTr="00A07D28">
        <w:tc>
          <w:tcPr>
            <w:tcW w:w="2328" w:type="pct"/>
            <w:shd w:val="clear" w:color="auto" w:fill="auto"/>
          </w:tcPr>
          <w:p w14:paraId="78794097" w14:textId="2574CDDB" w:rsidR="005C15B2" w:rsidRPr="000E384D" w:rsidRDefault="005C15B2" w:rsidP="005C15B2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384D">
              <w:rPr>
                <w:rFonts w:ascii="Angsana New" w:hAnsi="Angsana New" w:hint="cs"/>
                <w:sz w:val="30"/>
                <w:szCs w:val="30"/>
                <w:cs/>
              </w:rPr>
              <w:t>อาคารและ</w:t>
            </w:r>
            <w:r w:rsidR="00A7416B">
              <w:rPr>
                <w:rFonts w:ascii="Angsana New" w:hAnsi="Angsana New" w:hint="cs"/>
                <w:sz w:val="30"/>
                <w:szCs w:val="30"/>
                <w:cs/>
              </w:rPr>
              <w:t>สิ่งปลูกสร้างอื่น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5EAFE481" w14:textId="743D6A2F" w:rsidR="005C15B2" w:rsidRPr="000E384D" w:rsidRDefault="0030797E" w:rsidP="0030797E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6" w:type="pct"/>
            <w:shd w:val="clear" w:color="auto" w:fill="auto"/>
          </w:tcPr>
          <w:p w14:paraId="1CDE0840" w14:textId="77777777" w:rsidR="005C15B2" w:rsidRPr="000E384D" w:rsidRDefault="005C15B2" w:rsidP="005C15B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0CEF3B7F" w14:textId="75610ED0" w:rsidR="005C15B2" w:rsidRPr="000E384D" w:rsidRDefault="00EA4178" w:rsidP="00D44CD3">
            <w:pPr>
              <w:pStyle w:val="BodyText"/>
              <w:tabs>
                <w:tab w:val="left" w:pos="523"/>
              </w:tabs>
              <w:spacing w:after="0"/>
              <w:ind w:left="-108" w:right="-2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0CA2C1C" w14:textId="77777777" w:rsidR="005C15B2" w:rsidRPr="000E384D" w:rsidRDefault="005C15B2" w:rsidP="005C15B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770B181E" w14:textId="57174609" w:rsidR="005C15B2" w:rsidRPr="000E384D" w:rsidRDefault="0030797E" w:rsidP="0030797E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6" w:type="pct"/>
            <w:shd w:val="clear" w:color="auto" w:fill="auto"/>
          </w:tcPr>
          <w:p w14:paraId="7FA930F4" w14:textId="77777777" w:rsidR="005C15B2" w:rsidRPr="000E384D" w:rsidRDefault="005C15B2" w:rsidP="005C15B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18C7FCCD" w14:textId="4B050F3E" w:rsidR="005C15B2" w:rsidRPr="000E384D" w:rsidRDefault="00EA4178" w:rsidP="00D44CD3">
            <w:pPr>
              <w:pStyle w:val="BodyText"/>
              <w:tabs>
                <w:tab w:val="left" w:pos="523"/>
              </w:tabs>
              <w:spacing w:after="0"/>
              <w:ind w:left="-108" w:right="-2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15B2" w:rsidRPr="00D44CD3" w14:paraId="15061B78" w14:textId="77777777" w:rsidTr="00A07D28">
        <w:tc>
          <w:tcPr>
            <w:tcW w:w="2328" w:type="pct"/>
            <w:shd w:val="clear" w:color="auto" w:fill="auto"/>
          </w:tcPr>
          <w:p w14:paraId="09CD383F" w14:textId="77777777" w:rsidR="005C15B2" w:rsidRPr="00D44CD3" w:rsidRDefault="005C15B2" w:rsidP="005C15B2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4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F37EC3" w14:textId="30902B7A" w:rsidR="005C15B2" w:rsidRPr="00D44CD3" w:rsidRDefault="0030797E" w:rsidP="0030797E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4CD3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46" w:type="pct"/>
            <w:shd w:val="clear" w:color="auto" w:fill="auto"/>
          </w:tcPr>
          <w:p w14:paraId="3852C952" w14:textId="77777777" w:rsidR="005C15B2" w:rsidRPr="00D44CD3" w:rsidRDefault="005C15B2" w:rsidP="005C15B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21765" w14:textId="10F0EC4B" w:rsidR="005C15B2" w:rsidRPr="00D44CD3" w:rsidRDefault="00EA4178" w:rsidP="00D44CD3">
            <w:pPr>
              <w:pStyle w:val="BodyText"/>
              <w:tabs>
                <w:tab w:val="left" w:pos="523"/>
              </w:tabs>
              <w:spacing w:after="0"/>
              <w:ind w:left="-108" w:right="-2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4CD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A4857E7" w14:textId="77777777" w:rsidR="005C15B2" w:rsidRPr="00D44CD3" w:rsidRDefault="005C15B2" w:rsidP="005C15B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12D6E" w14:textId="1DFE4576" w:rsidR="005C15B2" w:rsidRPr="00D44CD3" w:rsidRDefault="0030797E" w:rsidP="0030797E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4CD3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46" w:type="pct"/>
            <w:shd w:val="clear" w:color="auto" w:fill="auto"/>
          </w:tcPr>
          <w:p w14:paraId="5F18C02F" w14:textId="77777777" w:rsidR="005C15B2" w:rsidRPr="00D44CD3" w:rsidRDefault="005C15B2" w:rsidP="005C15B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1A224" w14:textId="431901C3" w:rsidR="005C15B2" w:rsidRPr="00D44CD3" w:rsidRDefault="00EA4178" w:rsidP="00D44CD3">
            <w:pPr>
              <w:pStyle w:val="BodyText"/>
              <w:tabs>
                <w:tab w:val="left" w:pos="523"/>
              </w:tabs>
              <w:spacing w:after="0"/>
              <w:ind w:left="-108" w:right="-2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4CD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C15B2" w:rsidRPr="000E384D" w14:paraId="620A1E9B" w14:textId="77777777" w:rsidTr="00A07D28">
        <w:tc>
          <w:tcPr>
            <w:tcW w:w="2328" w:type="pct"/>
            <w:shd w:val="clear" w:color="auto" w:fill="auto"/>
          </w:tcPr>
          <w:p w14:paraId="26587CA6" w14:textId="77777777" w:rsidR="005C15B2" w:rsidRPr="000E384D" w:rsidRDefault="005C15B2" w:rsidP="005C15B2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tcBorders>
              <w:top w:val="double" w:sz="4" w:space="0" w:color="auto"/>
            </w:tcBorders>
            <w:shd w:val="clear" w:color="auto" w:fill="auto"/>
          </w:tcPr>
          <w:p w14:paraId="2BB2ACAB" w14:textId="77777777" w:rsidR="005C15B2" w:rsidRPr="000E384D" w:rsidRDefault="005C15B2" w:rsidP="005C15B2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096F717" w14:textId="77777777" w:rsidR="005C15B2" w:rsidRPr="000E384D" w:rsidRDefault="005C15B2" w:rsidP="005C15B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shd w:val="clear" w:color="auto" w:fill="auto"/>
          </w:tcPr>
          <w:p w14:paraId="3A91CE1A" w14:textId="77777777" w:rsidR="005C15B2" w:rsidRPr="000E384D" w:rsidRDefault="005C15B2" w:rsidP="005C15B2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69C7D63" w14:textId="77777777" w:rsidR="005C15B2" w:rsidRPr="000E384D" w:rsidRDefault="005C15B2" w:rsidP="005C15B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3C82F7E9" w14:textId="77777777" w:rsidR="005C15B2" w:rsidRPr="000E384D" w:rsidRDefault="005C15B2" w:rsidP="005C15B2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76D8149" w14:textId="77777777" w:rsidR="005C15B2" w:rsidRPr="000E384D" w:rsidRDefault="005C15B2" w:rsidP="005C15B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</w:tcPr>
          <w:p w14:paraId="0F05869E" w14:textId="77777777" w:rsidR="005C15B2" w:rsidRPr="000E384D" w:rsidRDefault="005C15B2" w:rsidP="005C15B2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C15B2" w:rsidRPr="000E384D" w14:paraId="1BCA53E4" w14:textId="77777777" w:rsidTr="00A07D28">
        <w:tc>
          <w:tcPr>
            <w:tcW w:w="2328" w:type="pct"/>
            <w:shd w:val="clear" w:color="auto" w:fill="auto"/>
          </w:tcPr>
          <w:p w14:paraId="39451DE4" w14:textId="7E33DCF2" w:rsidR="005C15B2" w:rsidRPr="000E384D" w:rsidRDefault="005C15B2" w:rsidP="005C15B2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38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0E38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E38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33" w:type="pct"/>
            <w:shd w:val="clear" w:color="auto" w:fill="auto"/>
          </w:tcPr>
          <w:p w14:paraId="2B9877CA" w14:textId="77777777" w:rsidR="005C15B2" w:rsidRPr="000E384D" w:rsidRDefault="005C15B2" w:rsidP="005C15B2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1338508F" w14:textId="77777777" w:rsidR="005C15B2" w:rsidRPr="000E384D" w:rsidRDefault="005C15B2" w:rsidP="005C15B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2773F0F" w14:textId="77777777" w:rsidR="005C15B2" w:rsidRPr="000E384D" w:rsidRDefault="005C15B2" w:rsidP="005C15B2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3BB1CBB" w14:textId="77777777" w:rsidR="005C15B2" w:rsidRPr="000E384D" w:rsidRDefault="005C15B2" w:rsidP="005C15B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C4A1C8F" w14:textId="77777777" w:rsidR="005C15B2" w:rsidRPr="000E384D" w:rsidRDefault="005C15B2" w:rsidP="005C15B2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2365FA1" w14:textId="77777777" w:rsidR="005C15B2" w:rsidRPr="000E384D" w:rsidRDefault="005C15B2" w:rsidP="005C15B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AFFA0D8" w14:textId="77777777" w:rsidR="005C15B2" w:rsidRPr="000E384D" w:rsidRDefault="005C15B2" w:rsidP="005C15B2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C15B2" w:rsidRPr="000E384D" w14:paraId="3E573B34" w14:textId="77777777" w:rsidTr="00A07D28">
        <w:tc>
          <w:tcPr>
            <w:tcW w:w="2328" w:type="pct"/>
            <w:shd w:val="clear" w:color="auto" w:fill="auto"/>
          </w:tcPr>
          <w:p w14:paraId="3C010800" w14:textId="613A07C0" w:rsidR="005C15B2" w:rsidRPr="000E384D" w:rsidRDefault="005C15B2" w:rsidP="005C15B2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384D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33" w:type="pct"/>
            <w:shd w:val="clear" w:color="auto" w:fill="auto"/>
          </w:tcPr>
          <w:p w14:paraId="0E9CCE5B" w14:textId="2BA9D14C" w:rsidR="005C15B2" w:rsidRPr="000E384D" w:rsidRDefault="0030797E" w:rsidP="005C15B2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225,643</w:t>
            </w:r>
          </w:p>
        </w:tc>
        <w:tc>
          <w:tcPr>
            <w:tcW w:w="146" w:type="pct"/>
            <w:shd w:val="clear" w:color="auto" w:fill="auto"/>
          </w:tcPr>
          <w:p w14:paraId="30A5312E" w14:textId="77777777" w:rsidR="005C15B2" w:rsidRPr="000E384D" w:rsidRDefault="005C15B2" w:rsidP="005C15B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C5C8D6C" w14:textId="451F2D8A" w:rsidR="005C15B2" w:rsidRPr="000E384D" w:rsidRDefault="005C15B2" w:rsidP="005C15B2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418</w:t>
            </w:r>
            <w:r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146" w:type="pct"/>
            <w:shd w:val="clear" w:color="auto" w:fill="auto"/>
          </w:tcPr>
          <w:p w14:paraId="15AA4EAA" w14:textId="77777777" w:rsidR="005C15B2" w:rsidRPr="000E384D" w:rsidRDefault="005C15B2" w:rsidP="005C15B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1988ED9" w14:textId="13B4A52D" w:rsidR="005C15B2" w:rsidRPr="000E384D" w:rsidRDefault="0030797E" w:rsidP="005C15B2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175,910</w:t>
            </w:r>
          </w:p>
        </w:tc>
        <w:tc>
          <w:tcPr>
            <w:tcW w:w="146" w:type="pct"/>
            <w:shd w:val="clear" w:color="auto" w:fill="auto"/>
          </w:tcPr>
          <w:p w14:paraId="14ACF26D" w14:textId="77777777" w:rsidR="005C15B2" w:rsidRPr="000E384D" w:rsidRDefault="005C15B2" w:rsidP="005C15B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9DD0009" w14:textId="4CFC8FB3" w:rsidR="005C15B2" w:rsidRPr="000E384D" w:rsidRDefault="005C15B2" w:rsidP="005C15B2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315</w:t>
            </w:r>
            <w:r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622</w:t>
            </w:r>
          </w:p>
        </w:tc>
      </w:tr>
      <w:tr w:rsidR="005C15B2" w:rsidRPr="000E384D" w14:paraId="6D75C77E" w14:textId="77777777" w:rsidTr="00A07D28">
        <w:tc>
          <w:tcPr>
            <w:tcW w:w="2328" w:type="pct"/>
            <w:shd w:val="clear" w:color="auto" w:fill="auto"/>
          </w:tcPr>
          <w:p w14:paraId="676416E7" w14:textId="180FC186" w:rsidR="005C15B2" w:rsidRPr="000E384D" w:rsidRDefault="005C15B2" w:rsidP="005C15B2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384D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33" w:type="pct"/>
            <w:shd w:val="clear" w:color="auto" w:fill="auto"/>
          </w:tcPr>
          <w:p w14:paraId="05CF88DE" w14:textId="06BC5F4F" w:rsidR="005C15B2" w:rsidRPr="000E384D" w:rsidRDefault="00E9482B" w:rsidP="005C15B2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351,982</w:t>
            </w:r>
          </w:p>
        </w:tc>
        <w:tc>
          <w:tcPr>
            <w:tcW w:w="146" w:type="pct"/>
            <w:shd w:val="clear" w:color="auto" w:fill="auto"/>
          </w:tcPr>
          <w:p w14:paraId="05C2642D" w14:textId="77777777" w:rsidR="005C15B2" w:rsidRPr="000E384D" w:rsidRDefault="005C15B2" w:rsidP="005C15B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D89B651" w14:textId="4F39E9D1" w:rsidR="005C15B2" w:rsidRPr="000E384D" w:rsidRDefault="005C15B2" w:rsidP="005C15B2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74</w:t>
            </w:r>
            <w:r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46" w:type="pct"/>
            <w:shd w:val="clear" w:color="auto" w:fill="auto"/>
          </w:tcPr>
          <w:p w14:paraId="7723FC17" w14:textId="77777777" w:rsidR="005C15B2" w:rsidRPr="000E384D" w:rsidRDefault="005C15B2" w:rsidP="005C15B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A8B072D" w14:textId="326BAA26" w:rsidR="005C15B2" w:rsidRPr="000E384D" w:rsidRDefault="00E9482B" w:rsidP="005C15B2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346,556</w:t>
            </w:r>
          </w:p>
        </w:tc>
        <w:tc>
          <w:tcPr>
            <w:tcW w:w="146" w:type="pct"/>
            <w:shd w:val="clear" w:color="auto" w:fill="auto"/>
          </w:tcPr>
          <w:p w14:paraId="029F16E7" w14:textId="77777777" w:rsidR="005C15B2" w:rsidRPr="000E384D" w:rsidRDefault="005C15B2" w:rsidP="005C15B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C3E4F52" w14:textId="764C4A51" w:rsidR="005C15B2" w:rsidRPr="000E384D" w:rsidRDefault="005C15B2" w:rsidP="005C15B2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42</w:t>
            </w:r>
            <w:r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444</w:t>
            </w:r>
          </w:p>
        </w:tc>
      </w:tr>
      <w:tr w:rsidR="005C15B2" w:rsidRPr="000E384D" w14:paraId="0B4A9BAB" w14:textId="77777777" w:rsidTr="00A07D28">
        <w:tc>
          <w:tcPr>
            <w:tcW w:w="2328" w:type="pct"/>
            <w:shd w:val="clear" w:color="auto" w:fill="auto"/>
          </w:tcPr>
          <w:p w14:paraId="0665881F" w14:textId="549EB213" w:rsidR="005C15B2" w:rsidRPr="000E384D" w:rsidRDefault="005C15B2" w:rsidP="005C15B2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384D">
              <w:rPr>
                <w:rFonts w:ascii="Angsana New" w:hAnsi="Angsana New" w:hint="cs"/>
                <w:sz w:val="30"/>
                <w:szCs w:val="30"/>
                <w:cs/>
              </w:rPr>
              <w:t>สัญญาใช้ประโยชน์พื้นที่</w:t>
            </w:r>
          </w:p>
        </w:tc>
        <w:tc>
          <w:tcPr>
            <w:tcW w:w="533" w:type="pct"/>
            <w:shd w:val="clear" w:color="auto" w:fill="auto"/>
          </w:tcPr>
          <w:p w14:paraId="0023BD4C" w14:textId="1C57B8C8" w:rsidR="005C15B2" w:rsidRPr="000E384D" w:rsidRDefault="00134531" w:rsidP="005C15B2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0797E">
              <w:rPr>
                <w:rFonts w:ascii="Angsana New" w:hAnsi="Angsana New"/>
                <w:sz w:val="30"/>
                <w:szCs w:val="30"/>
              </w:rPr>
              <w:t>6,881</w:t>
            </w:r>
          </w:p>
        </w:tc>
        <w:tc>
          <w:tcPr>
            <w:tcW w:w="146" w:type="pct"/>
            <w:shd w:val="clear" w:color="auto" w:fill="auto"/>
          </w:tcPr>
          <w:p w14:paraId="7621AA47" w14:textId="77777777" w:rsidR="005C15B2" w:rsidRPr="000E384D" w:rsidRDefault="005C15B2" w:rsidP="005C15B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48E634E" w14:textId="53E40E95" w:rsidR="005C15B2" w:rsidRPr="000E384D" w:rsidRDefault="005C15B2" w:rsidP="005C15B2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12</w:t>
            </w:r>
            <w:r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146" w:type="pct"/>
            <w:shd w:val="clear" w:color="auto" w:fill="auto"/>
          </w:tcPr>
          <w:p w14:paraId="65844C6C" w14:textId="77777777" w:rsidR="005C15B2" w:rsidRPr="000E384D" w:rsidRDefault="005C15B2" w:rsidP="005C15B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F74C811" w14:textId="1F9376BF" w:rsidR="005C15B2" w:rsidRPr="000E384D" w:rsidRDefault="0030797E" w:rsidP="005C15B2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9,880</w:t>
            </w:r>
          </w:p>
        </w:tc>
        <w:tc>
          <w:tcPr>
            <w:tcW w:w="146" w:type="pct"/>
            <w:shd w:val="clear" w:color="auto" w:fill="auto"/>
          </w:tcPr>
          <w:p w14:paraId="5E2BFF2D" w14:textId="77777777" w:rsidR="005C15B2" w:rsidRPr="000E384D" w:rsidRDefault="005C15B2" w:rsidP="005C15B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8E95ABB" w14:textId="16492289" w:rsidR="005C15B2" w:rsidRPr="000E384D" w:rsidRDefault="005C15B2" w:rsidP="005C15B2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3</w:t>
            </w:r>
            <w:r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089</w:t>
            </w:r>
          </w:p>
        </w:tc>
      </w:tr>
      <w:tr w:rsidR="005C15B2" w:rsidRPr="000E384D" w14:paraId="02563204" w14:textId="77777777" w:rsidTr="00A07D28">
        <w:tc>
          <w:tcPr>
            <w:tcW w:w="2328" w:type="pct"/>
            <w:shd w:val="clear" w:color="auto" w:fill="auto"/>
          </w:tcPr>
          <w:p w14:paraId="26FCEC1A" w14:textId="06455ADF" w:rsidR="005C15B2" w:rsidRPr="000E384D" w:rsidRDefault="005C15B2" w:rsidP="005C15B2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E384D">
              <w:rPr>
                <w:rFonts w:ascii="Angsana New" w:hAnsi="Angsana New" w:hint="cs"/>
                <w:sz w:val="30"/>
                <w:szCs w:val="30"/>
                <w:cs/>
              </w:rPr>
              <w:t>สัญญาอื่น ๆ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4FFA7BA9" w14:textId="57094888" w:rsidR="005C15B2" w:rsidRPr="000E384D" w:rsidRDefault="00134531" w:rsidP="005C15B2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</w:t>
            </w:r>
            <w:r w:rsidR="0030797E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6" w:type="pct"/>
            <w:shd w:val="clear" w:color="auto" w:fill="auto"/>
          </w:tcPr>
          <w:p w14:paraId="5766D08B" w14:textId="77777777" w:rsidR="005C15B2" w:rsidRPr="000E384D" w:rsidRDefault="005C15B2" w:rsidP="005C15B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1E5B4FA5" w14:textId="6822EECB" w:rsidR="005C15B2" w:rsidRPr="000E384D" w:rsidRDefault="005C15B2" w:rsidP="005C15B2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</w:t>
            </w:r>
            <w:r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146" w:type="pct"/>
            <w:shd w:val="clear" w:color="auto" w:fill="auto"/>
          </w:tcPr>
          <w:p w14:paraId="300B3D0B" w14:textId="77777777" w:rsidR="005C15B2" w:rsidRPr="000E384D" w:rsidRDefault="005C15B2" w:rsidP="005C15B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3A318924" w14:textId="2FB5FA59" w:rsidR="005C15B2" w:rsidRPr="000E384D" w:rsidRDefault="00134531" w:rsidP="005C15B2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1,387</w:t>
            </w:r>
          </w:p>
        </w:tc>
        <w:tc>
          <w:tcPr>
            <w:tcW w:w="146" w:type="pct"/>
            <w:shd w:val="clear" w:color="auto" w:fill="auto"/>
          </w:tcPr>
          <w:p w14:paraId="1967021F" w14:textId="77777777" w:rsidR="005C15B2" w:rsidRPr="000E384D" w:rsidRDefault="005C15B2" w:rsidP="005C15B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1FC92326" w14:textId="3AC0027F" w:rsidR="005C15B2" w:rsidRPr="000E384D" w:rsidRDefault="005C15B2" w:rsidP="005C15B2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</w:t>
            </w:r>
            <w:r w:rsidRPr="000E384D">
              <w:rPr>
                <w:rFonts w:ascii="Angsana New" w:hAnsi="Angsana New"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sz w:val="30"/>
                <w:szCs w:val="30"/>
              </w:rPr>
              <w:t>166</w:t>
            </w:r>
          </w:p>
        </w:tc>
      </w:tr>
      <w:tr w:rsidR="005C15B2" w:rsidRPr="000E384D" w14:paraId="20ECF51F" w14:textId="77777777" w:rsidTr="00A07D28">
        <w:tc>
          <w:tcPr>
            <w:tcW w:w="2328" w:type="pct"/>
            <w:shd w:val="clear" w:color="auto" w:fill="auto"/>
          </w:tcPr>
          <w:p w14:paraId="3FC96253" w14:textId="16713D28" w:rsidR="005C15B2" w:rsidRPr="000E384D" w:rsidRDefault="005C15B2" w:rsidP="005C15B2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E38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DDDB4" w14:textId="4CFA16D8" w:rsidR="005C15B2" w:rsidRPr="000E384D" w:rsidRDefault="0030797E" w:rsidP="005C15B2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596,052</w:t>
            </w:r>
          </w:p>
        </w:tc>
        <w:tc>
          <w:tcPr>
            <w:tcW w:w="146" w:type="pct"/>
            <w:shd w:val="clear" w:color="auto" w:fill="auto"/>
          </w:tcPr>
          <w:p w14:paraId="13BEFAD1" w14:textId="77777777" w:rsidR="005C15B2" w:rsidRPr="000E384D" w:rsidRDefault="005C15B2" w:rsidP="005C15B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8CEC9" w14:textId="084CF7DD" w:rsidR="005C15B2" w:rsidRPr="000E384D" w:rsidRDefault="005C15B2" w:rsidP="005C15B2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507</w:t>
            </w:r>
            <w:r w:rsidRPr="000E38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146" w:type="pct"/>
            <w:shd w:val="clear" w:color="auto" w:fill="auto"/>
          </w:tcPr>
          <w:p w14:paraId="0711CAF7" w14:textId="77777777" w:rsidR="005C15B2" w:rsidRPr="000E384D" w:rsidRDefault="005C15B2" w:rsidP="005C15B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42651" w14:textId="6344CA8E" w:rsidR="0030797E" w:rsidRPr="000E384D" w:rsidRDefault="0030797E" w:rsidP="0030797E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533,756</w:t>
            </w:r>
          </w:p>
        </w:tc>
        <w:tc>
          <w:tcPr>
            <w:tcW w:w="146" w:type="pct"/>
            <w:shd w:val="clear" w:color="auto" w:fill="auto"/>
          </w:tcPr>
          <w:p w14:paraId="445EE14B" w14:textId="77777777" w:rsidR="005C15B2" w:rsidRPr="000E384D" w:rsidRDefault="005C15B2" w:rsidP="005C15B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5DB5B" w14:textId="11519888" w:rsidR="005C15B2" w:rsidRPr="000E384D" w:rsidRDefault="005C15B2" w:rsidP="005C15B2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363</w:t>
            </w:r>
            <w:r w:rsidRPr="000E38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321</w:t>
            </w:r>
          </w:p>
        </w:tc>
      </w:tr>
    </w:tbl>
    <w:p w14:paraId="4599A6CB" w14:textId="3B84AC3A" w:rsidR="009A50DF" w:rsidRPr="007740A1" w:rsidRDefault="009A50DF">
      <w:pPr>
        <w:spacing w:line="240" w:lineRule="auto"/>
        <w:rPr>
          <w:rFonts w:ascii="Angsana New" w:hAnsi="Angsana New"/>
          <w:sz w:val="30"/>
          <w:szCs w:val="30"/>
        </w:rPr>
      </w:pPr>
    </w:p>
    <w:p w14:paraId="27E7418D" w14:textId="6E0A6953" w:rsidR="00575580" w:rsidRDefault="00575580" w:rsidP="00AE2820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 w:hint="cs"/>
          <w:bCs/>
          <w:sz w:val="30"/>
          <w:szCs w:val="30"/>
          <w:cs/>
        </w:rPr>
        <w:t>คดีฟ้องร้อง</w:t>
      </w:r>
    </w:p>
    <w:p w14:paraId="20777FDB" w14:textId="2370B1ED" w:rsidR="00451F92" w:rsidRPr="007740A1" w:rsidRDefault="00451F92" w:rsidP="00451F9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11D0903E" w14:textId="147FC84F" w:rsidR="00A7416B" w:rsidRPr="00A7416B" w:rsidRDefault="00A7416B" w:rsidP="006E4364">
      <w:pPr>
        <w:tabs>
          <w:tab w:val="left" w:pos="540"/>
        </w:tabs>
        <w:ind w:left="536"/>
        <w:jc w:val="thaiDistribute"/>
        <w:rPr>
          <w:rFonts w:ascii="Angsana New" w:hAnsi="Angsana New"/>
          <w:sz w:val="30"/>
          <w:szCs w:val="30"/>
          <w:cs/>
        </w:rPr>
      </w:pPr>
      <w:r w:rsidRPr="00A7416B">
        <w:rPr>
          <w:rFonts w:ascii="Angsana New" w:hAnsi="Angsana New"/>
          <w:sz w:val="30"/>
          <w:szCs w:val="30"/>
          <w:cs/>
        </w:rPr>
        <w:t xml:space="preserve">ในปี </w:t>
      </w:r>
      <w:r w:rsidR="00FF3F22" w:rsidRPr="00FF3F22">
        <w:rPr>
          <w:rFonts w:ascii="Angsana New" w:hAnsi="Angsana New"/>
          <w:sz w:val="30"/>
          <w:szCs w:val="30"/>
        </w:rPr>
        <w:t>2562</w:t>
      </w:r>
      <w:r w:rsidRPr="00A7416B">
        <w:rPr>
          <w:rFonts w:ascii="Angsana New" w:hAnsi="Angsana New"/>
          <w:sz w:val="30"/>
          <w:szCs w:val="30"/>
          <w:cs/>
        </w:rPr>
        <w:t xml:space="preserve"> บริษัทได้ยื่นคำร้องต่อคณะอณุญาโตตุลาการให้ตัดสินข้อพิพาทระหว่างบริษัทและบริษัท อีโค่ โอเรียนท์ รีซอสเซส (ประเทศไทย) จำกัด (“</w:t>
      </w:r>
      <w:r w:rsidRPr="00A7416B">
        <w:rPr>
          <w:rFonts w:ascii="Angsana New" w:hAnsi="Angsana New"/>
          <w:sz w:val="30"/>
          <w:szCs w:val="30"/>
        </w:rPr>
        <w:t xml:space="preserve">ECOR”) </w:t>
      </w:r>
      <w:r w:rsidRPr="00A7416B">
        <w:rPr>
          <w:rFonts w:ascii="Angsana New" w:hAnsi="Angsana New"/>
          <w:sz w:val="30"/>
          <w:szCs w:val="30"/>
          <w:cs/>
        </w:rPr>
        <w:t xml:space="preserve">ในกรณีที่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ผิดสัญญาซื้อขายก๊าซธรรมชาติ เนื่องจาก </w:t>
      </w:r>
      <w:r w:rsidRPr="00A7416B">
        <w:rPr>
          <w:rFonts w:ascii="Angsana New" w:hAnsi="Angsana New"/>
          <w:sz w:val="30"/>
          <w:szCs w:val="30"/>
        </w:rPr>
        <w:t xml:space="preserve">ECOR                  </w:t>
      </w:r>
      <w:r w:rsidRPr="00A7416B">
        <w:rPr>
          <w:rFonts w:ascii="Angsana New" w:hAnsi="Angsana New"/>
          <w:sz w:val="30"/>
          <w:szCs w:val="30"/>
          <w:cs/>
        </w:rPr>
        <w:t xml:space="preserve">ไม่สามารถจัดหาก๊าซให้บริษัทได้ตามปริมาณที่กำหนดตามสัญญา ต่อมาเมื่อวันที่ </w:t>
      </w:r>
      <w:r w:rsidR="00FF3F22" w:rsidRPr="00FF3F22">
        <w:rPr>
          <w:rFonts w:ascii="Angsana New" w:hAnsi="Angsana New"/>
          <w:sz w:val="30"/>
          <w:szCs w:val="30"/>
        </w:rPr>
        <w:t>22</w:t>
      </w:r>
      <w:r w:rsidRPr="00A7416B">
        <w:rPr>
          <w:rFonts w:ascii="Angsana New" w:hAnsi="Angsana New"/>
          <w:sz w:val="30"/>
          <w:szCs w:val="30"/>
          <w:cs/>
        </w:rPr>
        <w:t xml:space="preserve"> มีนาคม </w:t>
      </w:r>
      <w:r w:rsidR="00FF3F22" w:rsidRPr="00FF3F22">
        <w:rPr>
          <w:rFonts w:ascii="Angsana New" w:hAnsi="Angsana New"/>
          <w:sz w:val="30"/>
          <w:szCs w:val="30"/>
        </w:rPr>
        <w:t>2564</w:t>
      </w:r>
      <w:r w:rsidRPr="00A7416B">
        <w:rPr>
          <w:rFonts w:ascii="Angsana New" w:hAnsi="Angsana New"/>
          <w:sz w:val="30"/>
          <w:szCs w:val="30"/>
          <w:cs/>
        </w:rPr>
        <w:t xml:space="preserve"> บริษัทได้รับ     คำวินิจฉัยจากคณะอนุญาโตตุลาการให้บริษัทเป็นผู้ชนะคดีข้อพิพาทดังกล่าว โดยให้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ชำระเงินจำนวน </w:t>
      </w:r>
      <w:r w:rsidR="00FF3F22" w:rsidRPr="00FF3F22">
        <w:rPr>
          <w:rFonts w:ascii="Angsana New" w:hAnsi="Angsana New"/>
          <w:sz w:val="30"/>
          <w:szCs w:val="30"/>
        </w:rPr>
        <w:t>40</w:t>
      </w:r>
      <w:r w:rsidRPr="00A7416B">
        <w:rPr>
          <w:rFonts w:ascii="Angsana New" w:hAnsi="Angsana New"/>
          <w:sz w:val="30"/>
          <w:szCs w:val="30"/>
          <w:cs/>
        </w:rPr>
        <w:t>.</w:t>
      </w:r>
      <w:r w:rsidR="00FF3F22" w:rsidRPr="00FF3F22">
        <w:rPr>
          <w:rFonts w:ascii="Angsana New" w:hAnsi="Angsana New"/>
          <w:sz w:val="30"/>
          <w:szCs w:val="30"/>
        </w:rPr>
        <w:t>71</w:t>
      </w:r>
      <w:r w:rsidRPr="00A7416B">
        <w:rPr>
          <w:rFonts w:ascii="Angsana New" w:hAnsi="Angsana New"/>
          <w:sz w:val="30"/>
          <w:szCs w:val="30"/>
          <w:cs/>
        </w:rPr>
        <w:t xml:space="preserve"> ล้านบาท ให้แก่บริษัทพร้อมทั้งดอกเบี้ยร้อยละ </w:t>
      </w:r>
      <w:r w:rsidR="00FF3F22" w:rsidRPr="00FF3F22">
        <w:rPr>
          <w:rFonts w:ascii="Angsana New" w:hAnsi="Angsana New"/>
          <w:sz w:val="30"/>
          <w:szCs w:val="30"/>
        </w:rPr>
        <w:t>7</w:t>
      </w:r>
      <w:r w:rsidRPr="00A7416B">
        <w:rPr>
          <w:rFonts w:ascii="Angsana New" w:hAnsi="Angsana New"/>
          <w:sz w:val="30"/>
          <w:szCs w:val="30"/>
          <w:cs/>
        </w:rPr>
        <w:t>.</w:t>
      </w:r>
      <w:r w:rsidR="00FF3F22" w:rsidRPr="00FF3F22">
        <w:rPr>
          <w:rFonts w:ascii="Angsana New" w:hAnsi="Angsana New"/>
          <w:sz w:val="30"/>
          <w:szCs w:val="30"/>
        </w:rPr>
        <w:t>5</w:t>
      </w:r>
      <w:r w:rsidRPr="00A7416B">
        <w:rPr>
          <w:rFonts w:ascii="Angsana New" w:hAnsi="Angsana New"/>
          <w:sz w:val="30"/>
          <w:szCs w:val="30"/>
          <w:cs/>
        </w:rPr>
        <w:t xml:space="preserve"> ต่อปีนับจากวันถัดจากวันเสนอข้อพิพาทจนถึงวันที่ </w:t>
      </w:r>
      <w:r w:rsidRPr="00A7416B">
        <w:rPr>
          <w:rFonts w:ascii="Angsana New" w:hAnsi="Angsana New"/>
          <w:sz w:val="30"/>
          <w:szCs w:val="30"/>
        </w:rPr>
        <w:t xml:space="preserve">ECOR      </w:t>
      </w:r>
      <w:r w:rsidRPr="00A7416B">
        <w:rPr>
          <w:rFonts w:ascii="Angsana New" w:hAnsi="Angsana New"/>
          <w:sz w:val="30"/>
          <w:szCs w:val="30"/>
          <w:cs/>
        </w:rPr>
        <w:t xml:space="preserve">ชำระจำนวนเงินดังกล่าวให้แก่บริษัทเสร็จสิ้น รายการดังกล่าวถือเป็นสินทรัพย์ที่อาจเกิดขึ้น ทั้งนี้บริษัทยังไม่ได้รับรู้รายการจนกว่าจะได้รับชำระค่าชดใช้ความเสียหายจาก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อย่างไรก็ตาม เมื่อวันที่ </w:t>
      </w:r>
      <w:r w:rsidR="00FF3F22" w:rsidRPr="00FF3F22">
        <w:rPr>
          <w:rFonts w:ascii="Angsana New" w:hAnsi="Angsana New"/>
          <w:sz w:val="30"/>
          <w:szCs w:val="30"/>
        </w:rPr>
        <w:t>24</w:t>
      </w:r>
      <w:r w:rsidRPr="00A7416B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FF3F22" w:rsidRPr="00FF3F22">
        <w:rPr>
          <w:rFonts w:ascii="Angsana New" w:hAnsi="Angsana New"/>
          <w:sz w:val="30"/>
          <w:szCs w:val="30"/>
        </w:rPr>
        <w:t>2564</w:t>
      </w:r>
      <w:r w:rsidRPr="00A7416B">
        <w:rPr>
          <w:rFonts w:ascii="Angsana New" w:hAnsi="Angsana New"/>
          <w:sz w:val="30"/>
          <w:szCs w:val="30"/>
        </w:rPr>
        <w:t xml:space="preserve"> ECOR          </w:t>
      </w:r>
      <w:r w:rsidRPr="00A7416B">
        <w:rPr>
          <w:rFonts w:ascii="Angsana New" w:hAnsi="Angsana New"/>
          <w:sz w:val="30"/>
          <w:szCs w:val="30"/>
          <w:cs/>
        </w:rPr>
        <w:t xml:space="preserve">ได้ยื่นคำร้องเพื่อเพิกถอนคำวินิจฉัยจากคณะอนุญาโตตุลาการต่อศาลแพ่ง นอกจากนี้บริษัทได้ยื่นคำร้องต่อศาลทรัพย์สินทางปัญญาและการค้าระหว่างประเทศกลาง เพื่อยื่นขอบังคับคดีตามคำวินิจฉัยของคณะอนุญาโตตุลาการ และเมื่อวันที่ </w:t>
      </w:r>
      <w:r w:rsidR="00FF3F22" w:rsidRPr="00FF3F22">
        <w:rPr>
          <w:rFonts w:ascii="Angsana New" w:hAnsi="Angsana New"/>
          <w:sz w:val="30"/>
          <w:szCs w:val="30"/>
        </w:rPr>
        <w:t>12</w:t>
      </w:r>
      <w:r w:rsidRPr="00A7416B">
        <w:rPr>
          <w:rFonts w:ascii="Angsana New" w:hAnsi="Angsana New"/>
          <w:sz w:val="30"/>
          <w:szCs w:val="30"/>
          <w:cs/>
        </w:rPr>
        <w:t xml:space="preserve"> มกราคม </w:t>
      </w:r>
      <w:r w:rsidR="00FF3F22" w:rsidRPr="00FF3F22">
        <w:rPr>
          <w:rFonts w:ascii="Angsana New" w:hAnsi="Angsana New"/>
          <w:sz w:val="30"/>
          <w:szCs w:val="30"/>
        </w:rPr>
        <w:t>2565</w:t>
      </w:r>
      <w:r w:rsidRPr="00A7416B">
        <w:rPr>
          <w:rFonts w:ascii="Angsana New" w:hAnsi="Angsana New"/>
          <w:sz w:val="30"/>
          <w:szCs w:val="30"/>
          <w:cs/>
        </w:rPr>
        <w:t xml:space="preserve"> ศาลทรัพย์สินทางปัญญาและการค้าระหว่างประเทศกลางมีคำสั่งให้โอนคดีดังกล่าวไปดำเนินพิจารณาคดีภายใต้ศาลแพ่ง ต่อมาวันที่ </w:t>
      </w:r>
      <w:r w:rsidR="00FF3F22" w:rsidRPr="00FF3F22">
        <w:rPr>
          <w:rFonts w:ascii="Angsana New" w:hAnsi="Angsana New"/>
          <w:sz w:val="30"/>
          <w:szCs w:val="30"/>
        </w:rPr>
        <w:t>26</w:t>
      </w:r>
      <w:r w:rsidRPr="00A7416B">
        <w:rPr>
          <w:rFonts w:ascii="Angsana New" w:hAnsi="Angsana New"/>
          <w:sz w:val="30"/>
          <w:szCs w:val="30"/>
          <w:cs/>
        </w:rPr>
        <w:t xml:space="preserve"> พฤษภาคม </w:t>
      </w:r>
      <w:r w:rsidR="00FF3F22" w:rsidRPr="00FF3F22">
        <w:rPr>
          <w:rFonts w:ascii="Angsana New" w:hAnsi="Angsana New"/>
          <w:sz w:val="30"/>
          <w:szCs w:val="30"/>
        </w:rPr>
        <w:t>2565</w:t>
      </w:r>
      <w:r w:rsidRPr="00A7416B">
        <w:rPr>
          <w:rFonts w:ascii="Angsana New" w:hAnsi="Angsana New"/>
          <w:sz w:val="30"/>
          <w:szCs w:val="30"/>
          <w:cs/>
        </w:rPr>
        <w:t xml:space="preserve"> ศาลแพ่งมีคำพิพากษาให้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ปฏิบัติตาม  คำชี้ขาดของคณะอนุญาโตตุลาการและให้ยกคำร้องที่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ขอให้เพิกถอนคำชี้ขาดของอนุญาโตตุลาการ         ต่อมา เมื่อวันที่ </w:t>
      </w:r>
      <w:r w:rsidR="00FF3F22" w:rsidRPr="00FF3F22">
        <w:rPr>
          <w:rFonts w:ascii="Angsana New" w:hAnsi="Angsana New"/>
          <w:sz w:val="30"/>
          <w:szCs w:val="30"/>
        </w:rPr>
        <w:t>6</w:t>
      </w:r>
      <w:r w:rsidRPr="00A7416B">
        <w:rPr>
          <w:rFonts w:ascii="Angsana New" w:hAnsi="Angsana New"/>
          <w:sz w:val="30"/>
          <w:szCs w:val="30"/>
          <w:cs/>
        </w:rPr>
        <w:t xml:space="preserve"> ตุลาคม </w:t>
      </w:r>
      <w:r w:rsidR="00FF3F22" w:rsidRPr="00FF3F22">
        <w:rPr>
          <w:rFonts w:ascii="Angsana New" w:hAnsi="Angsana New"/>
          <w:sz w:val="30"/>
          <w:szCs w:val="30"/>
        </w:rPr>
        <w:t>2565</w:t>
      </w:r>
      <w:r w:rsidRPr="00A7416B">
        <w:rPr>
          <w:rFonts w:ascii="Angsana New" w:hAnsi="Angsana New"/>
          <w:sz w:val="30"/>
          <w:szCs w:val="30"/>
        </w:rPr>
        <w:t xml:space="preserve"> ECOR </w:t>
      </w:r>
      <w:r w:rsidRPr="00A7416B">
        <w:rPr>
          <w:rFonts w:ascii="Angsana New" w:hAnsi="Angsana New"/>
          <w:sz w:val="30"/>
          <w:szCs w:val="30"/>
          <w:cs/>
        </w:rPr>
        <w:t xml:space="preserve">ใช้สิทธิอุทธรณ์และขอทุเลาการบังคับคดี </w:t>
      </w:r>
      <w:r w:rsidR="006E4364">
        <w:rPr>
          <w:rFonts w:ascii="Angsana New" w:hAnsi="Angsana New" w:hint="cs"/>
          <w:sz w:val="30"/>
          <w:szCs w:val="30"/>
          <w:cs/>
        </w:rPr>
        <w:t>และ</w:t>
      </w:r>
      <w:r w:rsidR="00D03A5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D03A5C">
        <w:rPr>
          <w:rFonts w:ascii="Angsana New" w:hAnsi="Angsana New"/>
          <w:sz w:val="30"/>
          <w:szCs w:val="30"/>
        </w:rPr>
        <w:t>9</w:t>
      </w:r>
      <w:r w:rsidR="00D03A5C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D03A5C">
        <w:rPr>
          <w:rFonts w:ascii="Angsana New" w:hAnsi="Angsana New"/>
          <w:sz w:val="30"/>
          <w:szCs w:val="30"/>
        </w:rPr>
        <w:t>25</w:t>
      </w:r>
      <w:r w:rsidR="006E4364">
        <w:rPr>
          <w:rFonts w:ascii="Angsana New" w:hAnsi="Angsana New"/>
          <w:sz w:val="30"/>
          <w:szCs w:val="30"/>
        </w:rPr>
        <w:t>66</w:t>
      </w:r>
      <w:r w:rsidR="00D03A5C">
        <w:rPr>
          <w:rFonts w:ascii="Angsana New" w:hAnsi="Angsana New"/>
          <w:sz w:val="30"/>
          <w:szCs w:val="30"/>
        </w:rPr>
        <w:t xml:space="preserve"> </w:t>
      </w:r>
      <w:r w:rsidRPr="00A7416B">
        <w:rPr>
          <w:rFonts w:ascii="Angsana New" w:hAnsi="Angsana New"/>
          <w:sz w:val="30"/>
          <w:szCs w:val="30"/>
          <w:cs/>
        </w:rPr>
        <w:t>บริษัท</w:t>
      </w:r>
      <w:r w:rsidR="006E4364">
        <w:rPr>
          <w:rFonts w:ascii="Angsana New" w:hAnsi="Angsana New" w:hint="cs"/>
          <w:sz w:val="30"/>
          <w:szCs w:val="30"/>
          <w:cs/>
        </w:rPr>
        <w:t>ได้</w:t>
      </w:r>
      <w:r w:rsidRPr="00A7416B">
        <w:rPr>
          <w:rFonts w:ascii="Angsana New" w:hAnsi="Angsana New"/>
          <w:sz w:val="30"/>
          <w:szCs w:val="30"/>
          <w:cs/>
        </w:rPr>
        <w:t>ยื่น</w:t>
      </w:r>
      <w:r w:rsidR="00655E61">
        <w:rPr>
          <w:rFonts w:ascii="Angsana New" w:hAnsi="Angsana New" w:hint="cs"/>
          <w:sz w:val="30"/>
          <w:szCs w:val="30"/>
          <w:cs/>
        </w:rPr>
        <w:t>คำแก้อุทธรณ์และคำคั</w:t>
      </w:r>
      <w:r w:rsidRPr="00A7416B">
        <w:rPr>
          <w:rFonts w:ascii="Angsana New" w:hAnsi="Angsana New"/>
          <w:sz w:val="30"/>
          <w:szCs w:val="30"/>
          <w:cs/>
        </w:rPr>
        <w:t>ดค้าน</w:t>
      </w:r>
      <w:r w:rsidR="006B42F5">
        <w:rPr>
          <w:rFonts w:ascii="Angsana New" w:hAnsi="Angsana New" w:hint="cs"/>
          <w:sz w:val="30"/>
          <w:szCs w:val="30"/>
          <w:cs/>
        </w:rPr>
        <w:t>คำร้องขอ</w:t>
      </w:r>
      <w:r w:rsidRPr="00A7416B">
        <w:rPr>
          <w:rFonts w:ascii="Angsana New" w:hAnsi="Angsana New"/>
          <w:sz w:val="30"/>
          <w:szCs w:val="30"/>
          <w:cs/>
        </w:rPr>
        <w:t xml:space="preserve">ทุเลาการบังคับคดีของ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="008F718D">
        <w:rPr>
          <w:rFonts w:ascii="Angsana New" w:hAnsi="Angsana New" w:hint="cs"/>
          <w:sz w:val="30"/>
          <w:szCs w:val="30"/>
          <w:cs/>
        </w:rPr>
        <w:t>โดย</w:t>
      </w:r>
      <w:r w:rsidR="003F04EE">
        <w:rPr>
          <w:rFonts w:ascii="Angsana New" w:hAnsi="Angsana New" w:hint="cs"/>
          <w:sz w:val="30"/>
          <w:szCs w:val="30"/>
          <w:cs/>
        </w:rPr>
        <w:t>สำนวนคดีอยู่ในระหว่าง</w:t>
      </w:r>
      <w:r w:rsidR="00F54B96">
        <w:rPr>
          <w:rFonts w:ascii="Angsana New" w:hAnsi="Angsana New" w:hint="cs"/>
          <w:sz w:val="30"/>
          <w:szCs w:val="30"/>
          <w:cs/>
        </w:rPr>
        <w:t>การรวบรวมส่งให้ศาลฎีกาพิจาณาวินิจฉัยและทำคำพิพากษา</w:t>
      </w:r>
    </w:p>
    <w:p w14:paraId="7A17A740" w14:textId="702A2C09" w:rsidR="009A50DF" w:rsidRDefault="00A7416B" w:rsidP="000366F7">
      <w:pPr>
        <w:tabs>
          <w:tab w:val="left" w:pos="540"/>
        </w:tabs>
        <w:ind w:left="536"/>
        <w:jc w:val="thaiDistribute"/>
        <w:rPr>
          <w:rFonts w:ascii="Angsana New" w:hAnsi="Angsana New"/>
          <w:sz w:val="30"/>
          <w:szCs w:val="30"/>
        </w:rPr>
      </w:pPr>
      <w:r w:rsidRPr="00A7416B">
        <w:rPr>
          <w:rFonts w:ascii="Angsana New" w:hAnsi="Angsana New"/>
          <w:sz w:val="30"/>
          <w:szCs w:val="30"/>
          <w:cs/>
        </w:rPr>
        <w:lastRenderedPageBreak/>
        <w:t xml:space="preserve">ในไตรมาส </w:t>
      </w:r>
      <w:r w:rsidR="00FF3F22" w:rsidRPr="00FF3F22">
        <w:rPr>
          <w:rFonts w:ascii="Angsana New" w:hAnsi="Angsana New"/>
          <w:sz w:val="30"/>
          <w:szCs w:val="30"/>
        </w:rPr>
        <w:t>1</w:t>
      </w:r>
      <w:r w:rsidRPr="00A7416B">
        <w:rPr>
          <w:rFonts w:ascii="Angsana New" w:hAnsi="Angsana New"/>
          <w:sz w:val="30"/>
          <w:szCs w:val="30"/>
          <w:cs/>
        </w:rPr>
        <w:t xml:space="preserve"> ปี </w:t>
      </w:r>
      <w:r w:rsidR="00FF3F22" w:rsidRPr="00FF3F22">
        <w:rPr>
          <w:rFonts w:ascii="Angsana New" w:hAnsi="Angsana New"/>
          <w:sz w:val="30"/>
          <w:szCs w:val="30"/>
        </w:rPr>
        <w:t>2563</w:t>
      </w:r>
      <w:r w:rsidRPr="00A7416B">
        <w:rPr>
          <w:rFonts w:ascii="Angsana New" w:hAnsi="Angsana New"/>
          <w:sz w:val="30"/>
          <w:szCs w:val="30"/>
          <w:cs/>
        </w:rPr>
        <w:t xml:space="preserve"> พนักงานกลุ่มหนึ่งได้ลาออกจากบริษัท และต่อมาได้ยื่นฟ้องคดีต่อศาลเพื่อเรียกร้องให้บริษัทจ่ายเงินชดเชยเป็นจำนวนรวม </w:t>
      </w:r>
      <w:r w:rsidR="00FF3F22" w:rsidRPr="00FF3F22">
        <w:rPr>
          <w:rFonts w:ascii="Angsana New" w:hAnsi="Angsana New"/>
          <w:sz w:val="30"/>
          <w:szCs w:val="30"/>
        </w:rPr>
        <w:t>1</w:t>
      </w:r>
      <w:r w:rsidRPr="00A7416B">
        <w:rPr>
          <w:rFonts w:ascii="Angsana New" w:hAnsi="Angsana New"/>
          <w:sz w:val="30"/>
          <w:szCs w:val="30"/>
          <w:cs/>
        </w:rPr>
        <w:t>.</w:t>
      </w:r>
      <w:r w:rsidR="00FF3F22" w:rsidRPr="00FF3F22">
        <w:rPr>
          <w:rFonts w:ascii="Angsana New" w:hAnsi="Angsana New"/>
          <w:sz w:val="30"/>
          <w:szCs w:val="30"/>
        </w:rPr>
        <w:t>54</w:t>
      </w:r>
      <w:r w:rsidRPr="00A7416B">
        <w:rPr>
          <w:rFonts w:ascii="Angsana New" w:hAnsi="Angsana New"/>
          <w:sz w:val="30"/>
          <w:szCs w:val="30"/>
          <w:cs/>
        </w:rPr>
        <w:t xml:space="preserve"> ล้านบาท ซึ่งได้รับคำตัดสินจากศาลชั้นต้นเมื่อวันที่ </w:t>
      </w:r>
      <w:r w:rsidR="00FF3F22" w:rsidRPr="00FF3F22">
        <w:rPr>
          <w:rFonts w:ascii="Angsana New" w:hAnsi="Angsana New"/>
          <w:sz w:val="30"/>
          <w:szCs w:val="30"/>
        </w:rPr>
        <w:t>17</w:t>
      </w:r>
      <w:r w:rsidRPr="00A7416B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FF3F22" w:rsidRPr="00FF3F22">
        <w:rPr>
          <w:rFonts w:ascii="Angsana New" w:hAnsi="Angsana New"/>
          <w:sz w:val="30"/>
          <w:szCs w:val="30"/>
        </w:rPr>
        <w:t>2564</w:t>
      </w:r>
      <w:r w:rsidRPr="00A7416B">
        <w:rPr>
          <w:rFonts w:ascii="Angsana New" w:hAnsi="Angsana New"/>
          <w:sz w:val="30"/>
          <w:szCs w:val="30"/>
          <w:cs/>
        </w:rPr>
        <w:t xml:space="preserve">           ให้ชำระเงินแก่โจทย์เป็นจำนวนเงิน </w:t>
      </w:r>
      <w:r w:rsidR="00FF3F22" w:rsidRPr="00FF3F22">
        <w:rPr>
          <w:rFonts w:ascii="Angsana New" w:hAnsi="Angsana New"/>
          <w:sz w:val="30"/>
          <w:szCs w:val="30"/>
        </w:rPr>
        <w:t>2</w:t>
      </w:r>
      <w:r w:rsidRPr="00A7416B">
        <w:rPr>
          <w:rFonts w:ascii="Angsana New" w:hAnsi="Angsana New"/>
          <w:sz w:val="30"/>
          <w:szCs w:val="30"/>
          <w:cs/>
        </w:rPr>
        <w:t>.</w:t>
      </w:r>
      <w:r w:rsidR="00FF3F22" w:rsidRPr="00FF3F22">
        <w:rPr>
          <w:rFonts w:ascii="Angsana New" w:hAnsi="Angsana New"/>
          <w:sz w:val="30"/>
          <w:szCs w:val="30"/>
        </w:rPr>
        <w:t>47</w:t>
      </w:r>
      <w:r w:rsidRPr="00A7416B">
        <w:rPr>
          <w:rFonts w:ascii="Angsana New" w:hAnsi="Angsana New"/>
          <w:sz w:val="30"/>
          <w:szCs w:val="30"/>
          <w:cs/>
        </w:rPr>
        <w:t xml:space="preserve"> ล้านบาท โดยรวมดอกเบี้ยล่าช้าเป็นจำนวนเงิน </w:t>
      </w:r>
      <w:r w:rsidR="00FF3F22" w:rsidRPr="00FF3F22">
        <w:rPr>
          <w:rFonts w:ascii="Angsana New" w:hAnsi="Angsana New"/>
          <w:sz w:val="30"/>
          <w:szCs w:val="30"/>
        </w:rPr>
        <w:t>0</w:t>
      </w:r>
      <w:r w:rsidRPr="00A7416B">
        <w:rPr>
          <w:rFonts w:ascii="Angsana New" w:hAnsi="Angsana New"/>
          <w:sz w:val="30"/>
          <w:szCs w:val="30"/>
          <w:cs/>
        </w:rPr>
        <w:t>.</w:t>
      </w:r>
      <w:r w:rsidR="00FF3F22" w:rsidRPr="00FF3F22">
        <w:rPr>
          <w:rFonts w:ascii="Angsana New" w:hAnsi="Angsana New"/>
          <w:sz w:val="30"/>
          <w:szCs w:val="30"/>
        </w:rPr>
        <w:t>76</w:t>
      </w:r>
      <w:r w:rsidRPr="00A7416B">
        <w:rPr>
          <w:rFonts w:ascii="Angsana New" w:hAnsi="Angsana New"/>
          <w:sz w:val="30"/>
          <w:szCs w:val="30"/>
          <w:cs/>
        </w:rPr>
        <w:t xml:space="preserve"> ล้านบาท               อย่างไรก็ตาม บริษัทได้ยื่นอุทธรณ์เมื่อวันที่ </w:t>
      </w:r>
      <w:r w:rsidR="00FF3F22" w:rsidRPr="00FF3F22">
        <w:rPr>
          <w:rFonts w:ascii="Angsana New" w:hAnsi="Angsana New"/>
          <w:sz w:val="30"/>
          <w:szCs w:val="30"/>
        </w:rPr>
        <w:t>8</w:t>
      </w:r>
      <w:r w:rsidRPr="00A7416B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FF3F22" w:rsidRPr="00FF3F22">
        <w:rPr>
          <w:rFonts w:ascii="Angsana New" w:hAnsi="Angsana New"/>
          <w:sz w:val="30"/>
          <w:szCs w:val="30"/>
        </w:rPr>
        <w:t>2565</w:t>
      </w:r>
      <w:r w:rsidRPr="00A7416B">
        <w:rPr>
          <w:rFonts w:ascii="Angsana New" w:hAnsi="Angsana New"/>
          <w:sz w:val="30"/>
          <w:szCs w:val="30"/>
          <w:cs/>
        </w:rPr>
        <w:t xml:space="preserve"> ต่อมาเมื่อวันที่ </w:t>
      </w:r>
      <w:r w:rsidR="00FF3F22" w:rsidRPr="00FF3F22">
        <w:rPr>
          <w:rFonts w:ascii="Angsana New" w:hAnsi="Angsana New"/>
          <w:sz w:val="30"/>
          <w:szCs w:val="30"/>
        </w:rPr>
        <w:t>22</w:t>
      </w:r>
      <w:r w:rsidRPr="00A7416B">
        <w:rPr>
          <w:rFonts w:ascii="Angsana New" w:hAnsi="Angsana New"/>
          <w:sz w:val="30"/>
          <w:szCs w:val="30"/>
          <w:cs/>
        </w:rPr>
        <w:t xml:space="preserve"> สิงหาคม </w:t>
      </w:r>
      <w:r w:rsidR="00FF3F22" w:rsidRPr="00FF3F22">
        <w:rPr>
          <w:rFonts w:ascii="Angsana New" w:hAnsi="Angsana New"/>
          <w:sz w:val="30"/>
          <w:szCs w:val="30"/>
        </w:rPr>
        <w:t>2565</w:t>
      </w:r>
      <w:r w:rsidRPr="00A7416B">
        <w:rPr>
          <w:rFonts w:ascii="Angsana New" w:hAnsi="Angsana New"/>
          <w:sz w:val="30"/>
          <w:szCs w:val="30"/>
          <w:cs/>
        </w:rPr>
        <w:t xml:space="preserve"> ศาลอุทธรณ์คดีชำนาญพิเศษได้พิพากษายืนตามศาลชั้นต้นให้บริษัทชำระเงินแก่โจทย์เป็นจำนวนเงินทั้งสิ้น </w:t>
      </w:r>
      <w:r w:rsidR="00FF3F22" w:rsidRPr="00FF3F22">
        <w:rPr>
          <w:rFonts w:ascii="Angsana New" w:hAnsi="Angsana New"/>
          <w:sz w:val="30"/>
          <w:szCs w:val="30"/>
        </w:rPr>
        <w:t>2</w:t>
      </w:r>
      <w:r w:rsidRPr="00A7416B">
        <w:rPr>
          <w:rFonts w:ascii="Angsana New" w:hAnsi="Angsana New"/>
          <w:sz w:val="30"/>
          <w:szCs w:val="30"/>
          <w:cs/>
        </w:rPr>
        <w:t>.</w:t>
      </w:r>
      <w:r w:rsidR="00FF3F22" w:rsidRPr="00FF3F22">
        <w:rPr>
          <w:rFonts w:ascii="Angsana New" w:hAnsi="Angsana New"/>
          <w:sz w:val="30"/>
          <w:szCs w:val="30"/>
        </w:rPr>
        <w:t>27</w:t>
      </w:r>
      <w:r w:rsidRPr="00A7416B">
        <w:rPr>
          <w:rFonts w:ascii="Angsana New" w:hAnsi="Angsana New"/>
          <w:sz w:val="30"/>
          <w:szCs w:val="30"/>
          <w:cs/>
        </w:rPr>
        <w:t xml:space="preserve"> ล้านบาท             ซึ่งบริษัทได้ชำระหนี้แก่โจทย์ครบถ้วนแล้วเมื่อวันที่ </w:t>
      </w:r>
      <w:r w:rsidR="00FF3F22" w:rsidRPr="00FF3F22">
        <w:rPr>
          <w:rFonts w:ascii="Angsana New" w:hAnsi="Angsana New"/>
          <w:sz w:val="30"/>
          <w:szCs w:val="30"/>
        </w:rPr>
        <w:t>26</w:t>
      </w:r>
      <w:r w:rsidRPr="00A7416B">
        <w:rPr>
          <w:rFonts w:ascii="Angsana New" w:hAnsi="Angsana New"/>
          <w:sz w:val="30"/>
          <w:szCs w:val="30"/>
          <w:cs/>
        </w:rPr>
        <w:t xml:space="preserve"> กันยายน </w:t>
      </w:r>
      <w:r w:rsidR="00FF3F22" w:rsidRPr="00FF3F22">
        <w:rPr>
          <w:rFonts w:ascii="Angsana New" w:hAnsi="Angsana New"/>
          <w:sz w:val="30"/>
          <w:szCs w:val="30"/>
        </w:rPr>
        <w:t>2565</w:t>
      </w:r>
      <w:r w:rsidRPr="00A7416B">
        <w:rPr>
          <w:rFonts w:ascii="Angsana New" w:hAnsi="Angsana New"/>
          <w:sz w:val="30"/>
          <w:szCs w:val="30"/>
          <w:cs/>
        </w:rPr>
        <w:t xml:space="preserve"> ดังนั้น คดีดังกล่าวจึงถือเป็นอันสิ้นสุดนอกจากนี้บริษัทถูกฟ้องร้องในฐานะจำเลยร่วมในศาลชั้นต้นในคดีแพ่งเพื่อเรียกร้องค่าสินไหมทดแทนเป็นจำนวนเงินรวม </w:t>
      </w:r>
      <w:r w:rsidR="00FF3F22" w:rsidRPr="00FF3F22">
        <w:rPr>
          <w:rFonts w:ascii="Angsana New" w:hAnsi="Angsana New"/>
          <w:sz w:val="30"/>
          <w:szCs w:val="30"/>
        </w:rPr>
        <w:t>17</w:t>
      </w:r>
      <w:r w:rsidRPr="00A7416B">
        <w:rPr>
          <w:rFonts w:ascii="Angsana New" w:hAnsi="Angsana New"/>
          <w:sz w:val="30"/>
          <w:szCs w:val="30"/>
          <w:cs/>
        </w:rPr>
        <w:t>.</w:t>
      </w:r>
      <w:r w:rsidR="00FF3F22" w:rsidRPr="00FF3F22">
        <w:rPr>
          <w:rFonts w:ascii="Angsana New" w:hAnsi="Angsana New"/>
          <w:sz w:val="30"/>
          <w:szCs w:val="30"/>
        </w:rPr>
        <w:t>59</w:t>
      </w:r>
      <w:r w:rsidRPr="00A7416B">
        <w:rPr>
          <w:rFonts w:ascii="Angsana New" w:hAnsi="Angsana New"/>
          <w:sz w:val="30"/>
          <w:szCs w:val="30"/>
          <w:cs/>
        </w:rPr>
        <w:t xml:space="preserve"> ล้านบาทให้แก่โจทก์จากกรณีอุบัติเหตุของพนักงานของบริษัท โดยบริษัทได้รับความคุ้มครองตามประกันวินาศภัยตามวงเงินกรมธรรม์ อย่างไรก็ตาม ส่วนต่างของค่าสินไหมทดแทนและวงเงินกรมธรรม์ที่อาจเกิดขึ้นบริษัทต้องรับผิดชอบร่วมกับพนักงานดังกล่าว </w:t>
      </w:r>
      <w:r w:rsidR="000366F7" w:rsidRPr="00A7416B">
        <w:rPr>
          <w:rFonts w:ascii="Angsana New" w:hAnsi="Angsana New"/>
          <w:sz w:val="30"/>
          <w:szCs w:val="30"/>
          <w:cs/>
        </w:rPr>
        <w:t>ซึ่งได้รับคำตัดสินจากศาลชั้นต้น</w:t>
      </w:r>
      <w:r w:rsidR="00FE2006">
        <w:rPr>
          <w:rFonts w:ascii="Angsana New" w:hAnsi="Angsana New" w:hint="cs"/>
          <w:sz w:val="30"/>
          <w:szCs w:val="30"/>
          <w:cs/>
        </w:rPr>
        <w:t>สำหรับ</w:t>
      </w:r>
      <w:r w:rsidR="008636D5">
        <w:rPr>
          <w:rFonts w:ascii="Angsana New" w:hAnsi="Angsana New" w:hint="cs"/>
          <w:sz w:val="30"/>
          <w:szCs w:val="30"/>
          <w:cs/>
        </w:rPr>
        <w:t xml:space="preserve">คดีมูลทรัพย์ที่ฟ้อง </w:t>
      </w:r>
      <w:r w:rsidR="00427291">
        <w:rPr>
          <w:rFonts w:ascii="Angsana New" w:hAnsi="Angsana New"/>
          <w:sz w:val="30"/>
          <w:szCs w:val="30"/>
        </w:rPr>
        <w:t xml:space="preserve">4.82 </w:t>
      </w:r>
      <w:r w:rsidR="00427291">
        <w:rPr>
          <w:rFonts w:ascii="Angsana New" w:hAnsi="Angsana New" w:hint="cs"/>
          <w:sz w:val="30"/>
          <w:szCs w:val="30"/>
          <w:cs/>
        </w:rPr>
        <w:t>ล้านบาท</w:t>
      </w:r>
      <w:r w:rsidR="000366F7" w:rsidRPr="00A741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366F7">
        <w:rPr>
          <w:rFonts w:ascii="Angsana New" w:hAnsi="Angsana New"/>
          <w:sz w:val="30"/>
          <w:szCs w:val="30"/>
        </w:rPr>
        <w:t>1</w:t>
      </w:r>
      <w:r w:rsidR="000366F7" w:rsidRPr="00FF3F22">
        <w:rPr>
          <w:rFonts w:ascii="Angsana New" w:hAnsi="Angsana New"/>
          <w:sz w:val="30"/>
          <w:szCs w:val="30"/>
        </w:rPr>
        <w:t>8</w:t>
      </w:r>
      <w:r w:rsidR="000366F7" w:rsidRPr="00A7416B">
        <w:rPr>
          <w:rFonts w:ascii="Angsana New" w:hAnsi="Angsana New"/>
          <w:sz w:val="30"/>
          <w:szCs w:val="30"/>
          <w:cs/>
        </w:rPr>
        <w:t xml:space="preserve"> </w:t>
      </w:r>
      <w:r w:rsidR="000366F7">
        <w:rPr>
          <w:rFonts w:ascii="Angsana New" w:hAnsi="Angsana New" w:hint="cs"/>
          <w:sz w:val="30"/>
          <w:szCs w:val="30"/>
          <w:cs/>
        </w:rPr>
        <w:t>กรกฎาคม</w:t>
      </w:r>
      <w:r w:rsidR="000366F7" w:rsidRPr="00A7416B">
        <w:rPr>
          <w:rFonts w:ascii="Angsana New" w:hAnsi="Angsana New"/>
          <w:sz w:val="30"/>
          <w:szCs w:val="30"/>
          <w:cs/>
        </w:rPr>
        <w:t xml:space="preserve"> </w:t>
      </w:r>
      <w:r w:rsidR="000366F7" w:rsidRPr="00FF3F22">
        <w:rPr>
          <w:rFonts w:ascii="Angsana New" w:hAnsi="Angsana New"/>
          <w:sz w:val="30"/>
          <w:szCs w:val="30"/>
        </w:rPr>
        <w:t>2565</w:t>
      </w:r>
      <w:r w:rsidR="000366F7">
        <w:rPr>
          <w:rFonts w:ascii="Angsana New" w:hAnsi="Angsana New" w:hint="cs"/>
          <w:sz w:val="30"/>
          <w:szCs w:val="30"/>
          <w:cs/>
        </w:rPr>
        <w:t xml:space="preserve"> </w:t>
      </w:r>
      <w:r w:rsidR="000366F7" w:rsidRPr="00A7416B">
        <w:rPr>
          <w:rFonts w:ascii="Angsana New" w:hAnsi="Angsana New"/>
          <w:sz w:val="30"/>
          <w:szCs w:val="30"/>
          <w:cs/>
        </w:rPr>
        <w:t xml:space="preserve">ให้ชำระเงินแก่โจทย์เป็นจำนวนเงิน </w:t>
      </w:r>
      <w:r w:rsidR="000366F7">
        <w:rPr>
          <w:rFonts w:ascii="Angsana New" w:hAnsi="Angsana New"/>
          <w:sz w:val="30"/>
          <w:szCs w:val="30"/>
        </w:rPr>
        <w:t>0.63</w:t>
      </w:r>
      <w:r w:rsidR="000366F7" w:rsidRPr="00A7416B">
        <w:rPr>
          <w:rFonts w:ascii="Angsana New" w:hAnsi="Angsana New"/>
          <w:sz w:val="30"/>
          <w:szCs w:val="30"/>
          <w:cs/>
        </w:rPr>
        <w:t xml:space="preserve"> ล้านบาท โดยรวมดอกเบี้ยล่าช้าเป็นจำนวนเงิน </w:t>
      </w:r>
      <w:r w:rsidR="000366F7" w:rsidRPr="00FF3F22">
        <w:rPr>
          <w:rFonts w:ascii="Angsana New" w:hAnsi="Angsana New"/>
          <w:sz w:val="30"/>
          <w:szCs w:val="30"/>
        </w:rPr>
        <w:t>0</w:t>
      </w:r>
      <w:r w:rsidR="000366F7" w:rsidRPr="00A7416B">
        <w:rPr>
          <w:rFonts w:ascii="Angsana New" w:hAnsi="Angsana New"/>
          <w:sz w:val="30"/>
          <w:szCs w:val="30"/>
          <w:cs/>
        </w:rPr>
        <w:t>.</w:t>
      </w:r>
      <w:r w:rsidR="000366F7">
        <w:rPr>
          <w:rFonts w:ascii="Angsana New" w:hAnsi="Angsana New"/>
          <w:sz w:val="30"/>
          <w:szCs w:val="30"/>
        </w:rPr>
        <w:t>09</w:t>
      </w:r>
      <w:r w:rsidR="000366F7" w:rsidRPr="00A7416B">
        <w:rPr>
          <w:rFonts w:ascii="Angsana New" w:hAnsi="Angsana New"/>
          <w:sz w:val="30"/>
          <w:szCs w:val="30"/>
          <w:cs/>
        </w:rPr>
        <w:t xml:space="preserve"> ล้านบาท</w:t>
      </w:r>
      <w:r w:rsidR="00926E71">
        <w:rPr>
          <w:rFonts w:ascii="Angsana New" w:hAnsi="Angsana New" w:hint="cs"/>
          <w:sz w:val="30"/>
          <w:szCs w:val="30"/>
          <w:cs/>
        </w:rPr>
        <w:t xml:space="preserve"> </w:t>
      </w:r>
      <w:r w:rsidR="000366F7" w:rsidRPr="00A7416B">
        <w:rPr>
          <w:rFonts w:ascii="Angsana New" w:hAnsi="Angsana New"/>
          <w:sz w:val="30"/>
          <w:szCs w:val="30"/>
          <w:cs/>
        </w:rPr>
        <w:t xml:space="preserve">อย่างไรก็ตาม </w:t>
      </w:r>
      <w:r w:rsidR="00926E71" w:rsidRPr="00A7416B">
        <w:rPr>
          <w:rFonts w:ascii="Angsana New" w:hAnsi="Angsana New"/>
          <w:sz w:val="30"/>
          <w:szCs w:val="30"/>
          <w:cs/>
        </w:rPr>
        <w:t>บริษัทได้รับความคุ้มครองตามประกันวินาศภัยตามวงเงินกรมธรรม์</w:t>
      </w:r>
      <w:r w:rsidR="0052101E">
        <w:rPr>
          <w:rFonts w:ascii="Angsana New" w:hAnsi="Angsana New"/>
          <w:sz w:val="30"/>
          <w:szCs w:val="30"/>
        </w:rPr>
        <w:t xml:space="preserve">  </w:t>
      </w:r>
      <w:r w:rsidR="00926E71">
        <w:rPr>
          <w:rFonts w:ascii="Angsana New" w:hAnsi="Angsana New" w:hint="cs"/>
          <w:sz w:val="30"/>
          <w:szCs w:val="30"/>
          <w:cs/>
        </w:rPr>
        <w:t>ทั้งจำนวน</w:t>
      </w:r>
      <w:r w:rsidR="00BC2705">
        <w:rPr>
          <w:rFonts w:ascii="Angsana New" w:hAnsi="Angsana New"/>
          <w:sz w:val="30"/>
          <w:szCs w:val="30"/>
        </w:rPr>
        <w:t xml:space="preserve"> </w:t>
      </w:r>
      <w:r w:rsidR="000366F7" w:rsidRPr="00BC2705">
        <w:rPr>
          <w:rFonts w:ascii="Angsana New" w:hAnsi="Angsana New"/>
          <w:sz w:val="30"/>
          <w:szCs w:val="30"/>
          <w:cs/>
        </w:rPr>
        <w:t>โดยคดีความข้างต้น</w:t>
      </w:r>
      <w:r w:rsidR="006677C8" w:rsidRPr="00BC2705">
        <w:rPr>
          <w:rFonts w:ascii="Angsana New" w:hAnsi="Angsana New" w:hint="cs"/>
          <w:sz w:val="30"/>
          <w:szCs w:val="30"/>
          <w:cs/>
        </w:rPr>
        <w:t xml:space="preserve">ส่วนมูลทรัพย์ที่ฟ้อง </w:t>
      </w:r>
      <w:r w:rsidR="00BC2705" w:rsidRPr="00BC2705">
        <w:rPr>
          <w:rFonts w:ascii="Angsana New" w:hAnsi="Angsana New"/>
          <w:sz w:val="30"/>
          <w:szCs w:val="30"/>
        </w:rPr>
        <w:t>12</w:t>
      </w:r>
      <w:r w:rsidR="006677C8" w:rsidRPr="00BC2705">
        <w:rPr>
          <w:rFonts w:ascii="Angsana New" w:hAnsi="Angsana New"/>
          <w:sz w:val="30"/>
          <w:szCs w:val="30"/>
        </w:rPr>
        <w:t>.</w:t>
      </w:r>
      <w:r w:rsidR="00BC2705" w:rsidRPr="00BC2705">
        <w:rPr>
          <w:rFonts w:ascii="Angsana New" w:hAnsi="Angsana New"/>
          <w:sz w:val="30"/>
          <w:szCs w:val="30"/>
        </w:rPr>
        <w:t>77</w:t>
      </w:r>
      <w:r w:rsidR="006677C8" w:rsidRPr="00BC2705">
        <w:rPr>
          <w:rFonts w:ascii="Angsana New" w:hAnsi="Angsana New"/>
          <w:sz w:val="30"/>
          <w:szCs w:val="30"/>
        </w:rPr>
        <w:t xml:space="preserve"> </w:t>
      </w:r>
      <w:r w:rsidR="006677C8" w:rsidRPr="00BC2705">
        <w:rPr>
          <w:rFonts w:ascii="Angsana New" w:hAnsi="Angsana New" w:hint="cs"/>
          <w:sz w:val="30"/>
          <w:szCs w:val="30"/>
          <w:cs/>
        </w:rPr>
        <w:t>ล้านบาท</w:t>
      </w:r>
      <w:r w:rsidR="000366F7" w:rsidRPr="00BC2705">
        <w:rPr>
          <w:rFonts w:ascii="Angsana New" w:hAnsi="Angsana New"/>
          <w:sz w:val="30"/>
          <w:szCs w:val="30"/>
          <w:cs/>
        </w:rPr>
        <w:t xml:space="preserve">ยังไม่ถึงที่สิ้นสุดและยังมีความไม่แน่นอน </w:t>
      </w:r>
      <w:r w:rsidR="0052101E">
        <w:rPr>
          <w:rFonts w:ascii="Angsana New" w:hAnsi="Angsana New"/>
          <w:sz w:val="30"/>
          <w:szCs w:val="30"/>
        </w:rPr>
        <w:t xml:space="preserve"> </w:t>
      </w:r>
      <w:r w:rsidR="000366F7" w:rsidRPr="00BC2705">
        <w:rPr>
          <w:rFonts w:ascii="Angsana New" w:hAnsi="Angsana New"/>
          <w:sz w:val="30"/>
          <w:szCs w:val="30"/>
          <w:cs/>
        </w:rPr>
        <w:t>บริษัทจึงไม่มีการตั้งประมาณการสำหรับหนี้สินที่อาจเกิดขึ้นจากการถูกฟ้องร้องดังกล่าวในงบการเงินสำหรับ</w:t>
      </w:r>
      <w:r w:rsidR="000366F7" w:rsidRPr="00BC2705">
        <w:rPr>
          <w:rFonts w:ascii="Angsana New" w:hAnsi="Angsana New" w:hint="cs"/>
          <w:sz w:val="30"/>
          <w:szCs w:val="30"/>
          <w:cs/>
        </w:rPr>
        <w:t>ปี</w:t>
      </w:r>
      <w:r w:rsidR="000366F7" w:rsidRPr="00BC270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366F7" w:rsidRPr="00BC2705">
        <w:rPr>
          <w:rFonts w:ascii="Angsana New" w:hAnsi="Angsana New"/>
          <w:sz w:val="30"/>
          <w:szCs w:val="30"/>
        </w:rPr>
        <w:t>31</w:t>
      </w:r>
      <w:r w:rsidR="000366F7" w:rsidRPr="00BC2705">
        <w:rPr>
          <w:rFonts w:ascii="Angsana New" w:hAnsi="Angsana New"/>
          <w:sz w:val="30"/>
          <w:szCs w:val="30"/>
          <w:cs/>
        </w:rPr>
        <w:t xml:space="preserve"> </w:t>
      </w:r>
      <w:r w:rsidR="000366F7" w:rsidRPr="00BC2705">
        <w:rPr>
          <w:rFonts w:ascii="Angsana New" w:hAnsi="Angsana New" w:hint="cs"/>
          <w:sz w:val="30"/>
          <w:szCs w:val="30"/>
          <w:cs/>
        </w:rPr>
        <w:t>ธันวาคม</w:t>
      </w:r>
      <w:r w:rsidR="000366F7" w:rsidRPr="00BC2705">
        <w:rPr>
          <w:rFonts w:ascii="Angsana New" w:hAnsi="Angsana New"/>
          <w:sz w:val="30"/>
          <w:szCs w:val="30"/>
          <w:cs/>
        </w:rPr>
        <w:t xml:space="preserve"> </w:t>
      </w:r>
      <w:r w:rsidR="000366F7" w:rsidRPr="00BC2705">
        <w:rPr>
          <w:rFonts w:ascii="Angsana New" w:hAnsi="Angsana New"/>
          <w:sz w:val="30"/>
          <w:szCs w:val="30"/>
        </w:rPr>
        <w:t>2565</w:t>
      </w:r>
    </w:p>
    <w:p w14:paraId="5FE93B78" w14:textId="77777777" w:rsidR="00311B7C" w:rsidRPr="00F35D7D" w:rsidRDefault="00311B7C" w:rsidP="000366F7">
      <w:pPr>
        <w:tabs>
          <w:tab w:val="left" w:pos="540"/>
        </w:tabs>
        <w:ind w:left="536"/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45CBC7CF" w14:textId="1F996A2E" w:rsidR="009E24C6" w:rsidRDefault="009E24C6" w:rsidP="00AE2820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451F92">
        <w:rPr>
          <w:rFonts w:ascii="Angsana New" w:hAnsi="Angsana New"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456ECD4" w14:textId="2C3CD29C" w:rsidR="00462006" w:rsidRPr="00F35D7D" w:rsidRDefault="00462006" w:rsidP="00853006">
      <w:pPr>
        <w:tabs>
          <w:tab w:val="left" w:pos="540"/>
        </w:tabs>
        <w:ind w:left="536"/>
        <w:jc w:val="thaiDistribute"/>
        <w:rPr>
          <w:rFonts w:ascii="Angsana New" w:hAnsi="Angsana New"/>
          <w:bCs/>
          <w:sz w:val="24"/>
          <w:szCs w:val="24"/>
        </w:rPr>
      </w:pPr>
    </w:p>
    <w:p w14:paraId="057D7D7D" w14:textId="7F790E9A" w:rsidR="002A10C9" w:rsidRPr="002A10C9" w:rsidRDefault="002A10C9" w:rsidP="000207C5">
      <w:pPr>
        <w:pStyle w:val="ListParagraph"/>
        <w:numPr>
          <w:ilvl w:val="0"/>
          <w:numId w:val="28"/>
        </w:numPr>
        <w:spacing w:after="160" w:line="259" w:lineRule="auto"/>
        <w:jc w:val="thaiDistribute"/>
        <w:rPr>
          <w:rFonts w:ascii="Angsana New" w:hAnsi="Angsana New"/>
          <w:sz w:val="30"/>
          <w:szCs w:val="30"/>
        </w:rPr>
      </w:pPr>
      <w:r w:rsidRPr="002A10C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250470" w:rsidRPr="00250470">
        <w:rPr>
          <w:rFonts w:ascii="Angsana New" w:hAnsi="Angsana New"/>
          <w:sz w:val="30"/>
          <w:szCs w:val="30"/>
        </w:rPr>
        <w:t>17</w:t>
      </w:r>
      <w:r w:rsidRPr="002A10C9">
        <w:rPr>
          <w:rFonts w:ascii="Angsana New" w:hAnsi="Angsana New"/>
          <w:sz w:val="30"/>
          <w:szCs w:val="30"/>
          <w:cs/>
        </w:rPr>
        <w:t xml:space="preserve"> มกราคม </w:t>
      </w:r>
      <w:r w:rsidR="00250470" w:rsidRPr="00250470">
        <w:rPr>
          <w:rFonts w:ascii="Angsana New" w:hAnsi="Angsana New"/>
          <w:sz w:val="30"/>
          <w:szCs w:val="30"/>
        </w:rPr>
        <w:t>2566</w:t>
      </w:r>
      <w:r w:rsidRPr="002A10C9">
        <w:rPr>
          <w:rFonts w:ascii="Angsana New" w:hAnsi="Angsana New"/>
          <w:sz w:val="30"/>
          <w:szCs w:val="30"/>
          <w:cs/>
        </w:rPr>
        <w:t xml:space="preserve"> บริษัท คอนโทร์โน จำกัด (“</w:t>
      </w:r>
      <w:r w:rsidRPr="002A10C9">
        <w:rPr>
          <w:rFonts w:ascii="Angsana New" w:hAnsi="Angsana New"/>
          <w:sz w:val="30"/>
          <w:szCs w:val="30"/>
        </w:rPr>
        <w:t xml:space="preserve">CCL”) </w:t>
      </w:r>
      <w:r w:rsidRPr="002A10C9">
        <w:rPr>
          <w:rFonts w:ascii="Angsana New" w:hAnsi="Angsana New"/>
          <w:sz w:val="30"/>
          <w:szCs w:val="30"/>
          <w:cs/>
        </w:rPr>
        <w:t>บริษัทย่อยในกลุ่มบริษัทได้เข้าซื้อหุ้นบริษัท สแกน แอดวานซ์ เพาเวอร์ จำกัด (“</w:t>
      </w:r>
      <w:r w:rsidRPr="002A10C9">
        <w:rPr>
          <w:rFonts w:ascii="Angsana New" w:hAnsi="Angsana New"/>
          <w:sz w:val="30"/>
          <w:szCs w:val="30"/>
        </w:rPr>
        <w:t xml:space="preserve">SAP”) </w:t>
      </w:r>
      <w:r w:rsidRPr="002A10C9">
        <w:rPr>
          <w:rFonts w:ascii="Angsana New" w:hAnsi="Angsana New"/>
          <w:sz w:val="30"/>
          <w:szCs w:val="30"/>
          <w:cs/>
        </w:rPr>
        <w:t xml:space="preserve">การร่วมค้าของกลุ่มบริษัท จากบริษัท ไทย แอดวานซ์ โซลาร์ จำกัด จำนวน </w:t>
      </w:r>
      <w:r w:rsidR="00503757">
        <w:rPr>
          <w:rFonts w:ascii="Angsana New" w:hAnsi="Angsana New"/>
          <w:sz w:val="30"/>
          <w:szCs w:val="30"/>
        </w:rPr>
        <w:t>273,612</w:t>
      </w:r>
      <w:r w:rsidRPr="002A10C9">
        <w:rPr>
          <w:rFonts w:ascii="Angsana New" w:hAnsi="Angsana New"/>
          <w:sz w:val="30"/>
          <w:szCs w:val="30"/>
          <w:cs/>
        </w:rPr>
        <w:t xml:space="preserve"> หุ้น รวมเป็นจำนวนเงินทั้งสิ้น</w:t>
      </w:r>
      <w:r w:rsidR="00503757">
        <w:rPr>
          <w:rFonts w:ascii="Angsana New" w:hAnsi="Angsana New"/>
          <w:sz w:val="30"/>
          <w:szCs w:val="30"/>
        </w:rPr>
        <w:t xml:space="preserve"> 18.52</w:t>
      </w:r>
      <w:r w:rsidRPr="002A10C9">
        <w:rPr>
          <w:rFonts w:ascii="Angsana New" w:hAnsi="Angsana New"/>
          <w:sz w:val="30"/>
          <w:szCs w:val="30"/>
          <w:cs/>
        </w:rPr>
        <w:t xml:space="preserve"> ล้านบาท การเข้าซื้อหุ้นดังกล่าวส่งผลให้สัดส่วนการถือหุ้นใน </w:t>
      </w:r>
      <w:r w:rsidRPr="002A10C9">
        <w:rPr>
          <w:rFonts w:ascii="Angsana New" w:hAnsi="Angsana New"/>
          <w:sz w:val="30"/>
          <w:szCs w:val="30"/>
        </w:rPr>
        <w:t xml:space="preserve">SAP </w:t>
      </w:r>
      <w:r w:rsidRPr="002A10C9">
        <w:rPr>
          <w:rFonts w:ascii="Angsana New" w:hAnsi="Angsana New"/>
          <w:sz w:val="30"/>
          <w:szCs w:val="30"/>
          <w:cs/>
        </w:rPr>
        <w:t xml:space="preserve">ของ </w:t>
      </w:r>
      <w:r w:rsidRPr="002A10C9">
        <w:rPr>
          <w:rFonts w:ascii="Angsana New" w:hAnsi="Angsana New"/>
          <w:sz w:val="30"/>
          <w:szCs w:val="30"/>
        </w:rPr>
        <w:t xml:space="preserve">CCL </w:t>
      </w:r>
      <w:r w:rsidRPr="002A10C9">
        <w:rPr>
          <w:rFonts w:ascii="Angsana New" w:hAnsi="Angsana New"/>
          <w:sz w:val="30"/>
          <w:szCs w:val="30"/>
          <w:cs/>
        </w:rPr>
        <w:t>เพิ่มขึ้นจากร้อยละ</w:t>
      </w:r>
      <w:r w:rsidR="00503757">
        <w:rPr>
          <w:rFonts w:ascii="Angsana New" w:hAnsi="Angsana New"/>
          <w:sz w:val="30"/>
          <w:szCs w:val="30"/>
        </w:rPr>
        <w:t xml:space="preserve"> 58.69</w:t>
      </w:r>
      <w:r w:rsidRPr="002A10C9">
        <w:rPr>
          <w:rFonts w:ascii="Angsana New" w:hAnsi="Angsana New"/>
          <w:sz w:val="30"/>
          <w:szCs w:val="30"/>
          <w:cs/>
        </w:rPr>
        <w:t xml:space="preserve"> เป็นร้อยละ</w:t>
      </w:r>
      <w:r w:rsidR="00390F65">
        <w:rPr>
          <w:rFonts w:ascii="Angsana New" w:hAnsi="Angsana New"/>
          <w:sz w:val="30"/>
          <w:szCs w:val="30"/>
        </w:rPr>
        <w:t xml:space="preserve"> 68.92</w:t>
      </w:r>
      <w:r w:rsidRPr="002A10C9">
        <w:rPr>
          <w:rFonts w:ascii="Angsana New" w:hAnsi="Angsana New"/>
          <w:sz w:val="30"/>
          <w:szCs w:val="30"/>
          <w:cs/>
        </w:rPr>
        <w:t xml:space="preserve"> ของจำนวนหุ้นสามัญทั้งหมด นอกจากนี้ในวันดังกล่าวผู้ถือหุ้นของ </w:t>
      </w:r>
      <w:r w:rsidRPr="002A10C9">
        <w:rPr>
          <w:rFonts w:ascii="Angsana New" w:hAnsi="Angsana New"/>
          <w:sz w:val="30"/>
          <w:szCs w:val="30"/>
        </w:rPr>
        <w:t xml:space="preserve">SAP </w:t>
      </w:r>
      <w:r w:rsidRPr="002A10C9">
        <w:rPr>
          <w:rFonts w:ascii="Angsana New" w:hAnsi="Angsana New"/>
          <w:sz w:val="30"/>
          <w:szCs w:val="30"/>
          <w:cs/>
        </w:rPr>
        <w:t>ได้มีการยกเลิกสัญญาข้อตกลงระหว่างผู้ถือหุ้นที่กำหนดให้</w:t>
      </w:r>
      <w:r w:rsidR="00E00D6B">
        <w:rPr>
          <w:rFonts w:ascii="Angsana New" w:hAnsi="Angsana New" w:hint="cs"/>
          <w:sz w:val="30"/>
          <w:szCs w:val="30"/>
          <w:cs/>
        </w:rPr>
        <w:t>ผู้ร่วมค้า</w:t>
      </w:r>
      <w:r w:rsidRPr="002A10C9">
        <w:rPr>
          <w:rFonts w:ascii="Angsana New" w:hAnsi="Angsana New"/>
          <w:sz w:val="30"/>
          <w:szCs w:val="30"/>
          <w:cs/>
        </w:rPr>
        <w:t>ทุกฝ่ายต้องตกลงร่วมกันในการดำเนินธุรกิจ</w:t>
      </w:r>
      <w:r w:rsidR="003F737C">
        <w:rPr>
          <w:rFonts w:ascii="Angsana New" w:hAnsi="Angsana New" w:hint="cs"/>
          <w:sz w:val="30"/>
          <w:szCs w:val="30"/>
          <w:cs/>
        </w:rPr>
        <w:t xml:space="preserve"> </w:t>
      </w:r>
      <w:r w:rsidRPr="002A10C9">
        <w:rPr>
          <w:rFonts w:ascii="Angsana New" w:hAnsi="Angsana New"/>
          <w:sz w:val="30"/>
          <w:szCs w:val="30"/>
          <w:cs/>
        </w:rPr>
        <w:t xml:space="preserve">ทำให้ </w:t>
      </w:r>
      <w:r w:rsidRPr="002A10C9">
        <w:rPr>
          <w:rFonts w:ascii="Angsana New" w:hAnsi="Angsana New"/>
          <w:sz w:val="30"/>
          <w:szCs w:val="30"/>
        </w:rPr>
        <w:t xml:space="preserve">SAP </w:t>
      </w:r>
      <w:r w:rsidRPr="002A10C9">
        <w:rPr>
          <w:rFonts w:ascii="Angsana New" w:hAnsi="Angsana New"/>
          <w:sz w:val="30"/>
          <w:szCs w:val="30"/>
          <w:cs/>
        </w:rPr>
        <w:t>เปลี่ยนสถานะจากการร่วมค้าเป็นบริษัทย่อยของกลุ่มบริษัท</w:t>
      </w:r>
    </w:p>
    <w:p w14:paraId="3A43DCE8" w14:textId="77777777" w:rsidR="002A10C9" w:rsidRPr="00F35D7D" w:rsidRDefault="002A10C9" w:rsidP="002A10C9">
      <w:pPr>
        <w:pStyle w:val="ListParagraph"/>
        <w:rPr>
          <w:rFonts w:ascii="Angsana New" w:hAnsi="Angsana New"/>
          <w:sz w:val="24"/>
          <w:szCs w:val="24"/>
        </w:rPr>
      </w:pPr>
    </w:p>
    <w:p w14:paraId="587E8878" w14:textId="3A9BCC0F" w:rsidR="002A10C9" w:rsidRPr="002A10C9" w:rsidRDefault="002A10C9" w:rsidP="000207C5">
      <w:pPr>
        <w:pStyle w:val="ListParagraph"/>
        <w:spacing w:after="160" w:line="259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A10C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057F8">
        <w:rPr>
          <w:rFonts w:ascii="Angsana New" w:hAnsi="Angsana New"/>
          <w:sz w:val="30"/>
          <w:szCs w:val="30"/>
        </w:rPr>
        <w:t xml:space="preserve">8 </w:t>
      </w:r>
      <w:r w:rsidRPr="002A10C9">
        <w:rPr>
          <w:rFonts w:ascii="Angsana New" w:hAnsi="Angsana New"/>
          <w:sz w:val="30"/>
          <w:szCs w:val="30"/>
          <w:cs/>
        </w:rPr>
        <w:t>ธันวาคม</w:t>
      </w:r>
      <w:r w:rsidR="008057F8">
        <w:rPr>
          <w:rFonts w:ascii="Angsana New" w:hAnsi="Angsana New"/>
          <w:sz w:val="30"/>
          <w:szCs w:val="30"/>
        </w:rPr>
        <w:t xml:space="preserve"> 2565</w:t>
      </w:r>
      <w:r w:rsidRPr="002A10C9">
        <w:rPr>
          <w:rFonts w:ascii="Angsana New" w:hAnsi="Angsana New"/>
          <w:sz w:val="30"/>
          <w:szCs w:val="30"/>
          <w:cs/>
        </w:rPr>
        <w:t xml:space="preserve"> ที่ประชุมคณะกรรมการ </w:t>
      </w:r>
      <w:r w:rsidRPr="002A10C9">
        <w:rPr>
          <w:rFonts w:ascii="Angsana New" w:hAnsi="Angsana New"/>
          <w:sz w:val="30"/>
          <w:szCs w:val="30"/>
        </w:rPr>
        <w:t>SAP</w:t>
      </w:r>
      <w:r w:rsidR="00693B12">
        <w:rPr>
          <w:rFonts w:ascii="Angsana New" w:hAnsi="Angsana New"/>
          <w:sz w:val="30"/>
          <w:szCs w:val="30"/>
        </w:rPr>
        <w:t xml:space="preserve"> </w:t>
      </w:r>
      <w:r w:rsidRPr="002A10C9">
        <w:rPr>
          <w:rFonts w:ascii="Angsana New" w:hAnsi="Angsana New"/>
          <w:sz w:val="30"/>
          <w:szCs w:val="30"/>
          <w:cs/>
        </w:rPr>
        <w:t>ได้มีมติเรียกให้ผู้ถือหุ้นชำระค่าหุ้นครบเต็มตามจำนวนให้ครบหุ้นละ</w:t>
      </w:r>
      <w:r w:rsidR="008057F8">
        <w:rPr>
          <w:rFonts w:ascii="Angsana New" w:hAnsi="Angsana New"/>
          <w:sz w:val="30"/>
          <w:szCs w:val="30"/>
        </w:rPr>
        <w:t xml:space="preserve"> 100</w:t>
      </w:r>
      <w:r w:rsidRPr="002A10C9">
        <w:rPr>
          <w:rFonts w:ascii="Angsana New" w:hAnsi="Angsana New"/>
          <w:sz w:val="30"/>
          <w:szCs w:val="30"/>
          <w:cs/>
        </w:rPr>
        <w:t xml:space="preserve"> บาท จำนวน</w:t>
      </w:r>
      <w:r w:rsidR="008057F8">
        <w:rPr>
          <w:rFonts w:ascii="Angsana New" w:hAnsi="Angsana New"/>
          <w:sz w:val="30"/>
          <w:szCs w:val="30"/>
        </w:rPr>
        <w:t xml:space="preserve"> 2,675,000</w:t>
      </w:r>
      <w:r w:rsidRPr="002A10C9">
        <w:rPr>
          <w:rFonts w:ascii="Angsana New" w:hAnsi="Angsana New"/>
          <w:sz w:val="30"/>
          <w:szCs w:val="30"/>
          <w:cs/>
        </w:rPr>
        <w:t xml:space="preserve"> หุ้น คิดเป็นทุนจดทะเบียนที่ชำระแล้วจำนวน</w:t>
      </w:r>
      <w:r w:rsidR="00EE2111">
        <w:rPr>
          <w:rFonts w:ascii="Angsana New" w:hAnsi="Angsana New"/>
          <w:sz w:val="30"/>
          <w:szCs w:val="30"/>
        </w:rPr>
        <w:t xml:space="preserve"> 267,500,000 </w:t>
      </w:r>
      <w:r w:rsidRPr="002A10C9">
        <w:rPr>
          <w:rFonts w:ascii="Angsana New" w:hAnsi="Angsana New"/>
          <w:sz w:val="30"/>
          <w:szCs w:val="30"/>
          <w:cs/>
        </w:rPr>
        <w:t>บาท โดยในวันที่</w:t>
      </w:r>
      <w:r w:rsidR="00EE2111">
        <w:rPr>
          <w:rFonts w:ascii="Angsana New" w:hAnsi="Angsana New"/>
          <w:sz w:val="30"/>
          <w:szCs w:val="30"/>
        </w:rPr>
        <w:t xml:space="preserve"> 18</w:t>
      </w:r>
      <w:r w:rsidRPr="002A10C9">
        <w:rPr>
          <w:rFonts w:ascii="Angsana New" w:hAnsi="Angsana New"/>
          <w:sz w:val="30"/>
          <w:szCs w:val="30"/>
          <w:cs/>
        </w:rPr>
        <w:t xml:space="preserve"> มกราคม</w:t>
      </w:r>
      <w:r w:rsidR="00EE2111">
        <w:rPr>
          <w:rFonts w:ascii="Angsana New" w:hAnsi="Angsana New"/>
          <w:sz w:val="30"/>
          <w:szCs w:val="30"/>
        </w:rPr>
        <w:t xml:space="preserve"> 2566</w:t>
      </w:r>
      <w:r w:rsidRPr="002A10C9">
        <w:rPr>
          <w:rFonts w:ascii="Angsana New" w:hAnsi="Angsana New"/>
          <w:sz w:val="30"/>
          <w:szCs w:val="30"/>
        </w:rPr>
        <w:t xml:space="preserve"> CCL </w:t>
      </w:r>
      <w:r w:rsidRPr="002A10C9">
        <w:rPr>
          <w:rFonts w:ascii="Angsana New" w:hAnsi="Angsana New"/>
          <w:sz w:val="30"/>
          <w:szCs w:val="30"/>
          <w:cs/>
        </w:rPr>
        <w:t>ได้จ่ายชำระเงินค่าหุ้นเพิ่มทุนดังกล่าวแล้วเป็นจำนวน</w:t>
      </w:r>
      <w:r w:rsidR="00EE2111">
        <w:rPr>
          <w:rFonts w:ascii="Angsana New" w:hAnsi="Angsana New"/>
          <w:sz w:val="30"/>
          <w:szCs w:val="30"/>
        </w:rPr>
        <w:t xml:space="preserve"> 68.09</w:t>
      </w:r>
      <w:r w:rsidRPr="002A10C9">
        <w:rPr>
          <w:rFonts w:ascii="Angsana New" w:hAnsi="Angsana New"/>
          <w:sz w:val="30"/>
          <w:szCs w:val="30"/>
          <w:cs/>
        </w:rPr>
        <w:t xml:space="preserve"> ล้านบาท โดย </w:t>
      </w:r>
      <w:r w:rsidRPr="002A10C9">
        <w:rPr>
          <w:rFonts w:ascii="Angsana New" w:hAnsi="Angsana New"/>
          <w:sz w:val="30"/>
          <w:szCs w:val="30"/>
        </w:rPr>
        <w:t xml:space="preserve">SAP </w:t>
      </w:r>
      <w:r w:rsidRPr="002A10C9">
        <w:rPr>
          <w:rFonts w:ascii="Angsana New" w:hAnsi="Angsana New"/>
          <w:sz w:val="30"/>
          <w:szCs w:val="30"/>
          <w:cs/>
        </w:rPr>
        <w:t>ได้จดทะเบียนการชำระทุนเพิ่มกับกระทรวงพาณิชย์แล้วเมื่อวันที่</w:t>
      </w:r>
      <w:r w:rsidR="00225934">
        <w:rPr>
          <w:rFonts w:ascii="Angsana New" w:hAnsi="Angsana New"/>
          <w:sz w:val="30"/>
          <w:szCs w:val="30"/>
        </w:rPr>
        <w:t xml:space="preserve"> </w:t>
      </w:r>
      <w:r w:rsidR="00EE2111">
        <w:rPr>
          <w:rFonts w:ascii="Angsana New" w:hAnsi="Angsana New"/>
          <w:sz w:val="30"/>
          <w:szCs w:val="30"/>
        </w:rPr>
        <w:t>25</w:t>
      </w:r>
      <w:r w:rsidRPr="002A10C9">
        <w:rPr>
          <w:rFonts w:ascii="Angsana New" w:hAnsi="Angsana New"/>
          <w:sz w:val="30"/>
          <w:szCs w:val="30"/>
          <w:cs/>
        </w:rPr>
        <w:t xml:space="preserve"> มกราคม</w:t>
      </w:r>
      <w:r w:rsidR="00EE2111">
        <w:rPr>
          <w:rFonts w:ascii="Angsana New" w:hAnsi="Angsana New"/>
          <w:sz w:val="30"/>
          <w:szCs w:val="30"/>
        </w:rPr>
        <w:t xml:space="preserve"> 256</w:t>
      </w:r>
      <w:r w:rsidR="00FA03BF">
        <w:rPr>
          <w:rFonts w:ascii="Angsana New" w:hAnsi="Angsana New"/>
          <w:sz w:val="30"/>
          <w:szCs w:val="30"/>
        </w:rPr>
        <w:t>6</w:t>
      </w:r>
    </w:p>
    <w:p w14:paraId="09465BC8" w14:textId="77777777" w:rsidR="002A10C9" w:rsidRPr="00F35D7D" w:rsidRDefault="002A10C9" w:rsidP="002A10C9">
      <w:pPr>
        <w:pStyle w:val="ListParagraph"/>
        <w:rPr>
          <w:rFonts w:ascii="Angsana New" w:hAnsi="Angsana New"/>
          <w:sz w:val="24"/>
          <w:szCs w:val="24"/>
        </w:rPr>
      </w:pPr>
    </w:p>
    <w:p w14:paraId="2809AA2A" w14:textId="438FBED3" w:rsidR="00853006" w:rsidRDefault="002A10C9" w:rsidP="000207C5">
      <w:pPr>
        <w:pStyle w:val="ListParagraph"/>
        <w:spacing w:after="160" w:line="259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A10C9">
        <w:rPr>
          <w:rFonts w:ascii="Angsana New" w:hAnsi="Angsana New"/>
          <w:sz w:val="30"/>
          <w:szCs w:val="30"/>
          <w:cs/>
        </w:rPr>
        <w:t>เมื่อวันที่</w:t>
      </w:r>
      <w:r w:rsidR="00C501EC">
        <w:rPr>
          <w:rFonts w:ascii="Angsana New" w:hAnsi="Angsana New"/>
          <w:sz w:val="30"/>
          <w:szCs w:val="30"/>
        </w:rPr>
        <w:t xml:space="preserve"> 23 </w:t>
      </w:r>
      <w:r w:rsidRPr="002A10C9">
        <w:rPr>
          <w:rFonts w:ascii="Angsana New" w:hAnsi="Angsana New"/>
          <w:sz w:val="30"/>
          <w:szCs w:val="30"/>
          <w:cs/>
        </w:rPr>
        <w:t>ธันวาคม</w:t>
      </w:r>
      <w:r w:rsidR="00C501EC">
        <w:rPr>
          <w:rFonts w:ascii="Angsana New" w:hAnsi="Angsana New"/>
          <w:sz w:val="30"/>
          <w:szCs w:val="30"/>
        </w:rPr>
        <w:t xml:space="preserve"> 2565</w:t>
      </w:r>
      <w:r w:rsidRPr="002A10C9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ที่ประชุมวิสามัญผู้ถือหุ้นของ </w:t>
      </w:r>
      <w:r w:rsidRPr="002A10C9">
        <w:rPr>
          <w:rFonts w:ascii="Angsana New" w:hAnsi="Angsana New"/>
          <w:sz w:val="30"/>
          <w:szCs w:val="30"/>
        </w:rPr>
        <w:t xml:space="preserve">SAP </w:t>
      </w:r>
      <w:r w:rsidRPr="002A10C9">
        <w:rPr>
          <w:rFonts w:ascii="Angsana New" w:hAnsi="Angsana New"/>
          <w:sz w:val="30"/>
          <w:szCs w:val="30"/>
          <w:cs/>
        </w:rPr>
        <w:t>ได้มีมติอนุมัติลดทุนจดทะเบียนบริษัทโดยลดจำนวนหุ้นจากจำนวน</w:t>
      </w:r>
      <w:r w:rsidR="00C501EC">
        <w:rPr>
          <w:rFonts w:ascii="Angsana New" w:hAnsi="Angsana New"/>
          <w:sz w:val="30"/>
          <w:szCs w:val="30"/>
        </w:rPr>
        <w:t xml:space="preserve"> 2,675,000</w:t>
      </w:r>
      <w:r w:rsidRPr="002A10C9">
        <w:rPr>
          <w:rFonts w:ascii="Angsana New" w:hAnsi="Angsana New"/>
          <w:sz w:val="30"/>
          <w:szCs w:val="30"/>
          <w:cs/>
        </w:rPr>
        <w:t xml:space="preserve"> หุ้น เป็นจำนวน</w:t>
      </w:r>
      <w:r w:rsidR="00C501EC">
        <w:rPr>
          <w:rFonts w:ascii="Angsana New" w:hAnsi="Angsana New"/>
          <w:sz w:val="30"/>
          <w:szCs w:val="30"/>
        </w:rPr>
        <w:t xml:space="preserve"> 2,205,517</w:t>
      </w:r>
      <w:r w:rsidRPr="002A10C9">
        <w:rPr>
          <w:rFonts w:ascii="Angsana New" w:hAnsi="Angsana New"/>
          <w:sz w:val="30"/>
          <w:szCs w:val="30"/>
          <w:cs/>
        </w:rPr>
        <w:t xml:space="preserve"> หุ้น โดยมีมูลค่าหุ้นละ</w:t>
      </w:r>
      <w:r w:rsidR="00C501EC">
        <w:rPr>
          <w:rFonts w:ascii="Angsana New" w:hAnsi="Angsana New"/>
          <w:sz w:val="30"/>
          <w:szCs w:val="30"/>
        </w:rPr>
        <w:t xml:space="preserve"> 100</w:t>
      </w:r>
      <w:r w:rsidRPr="002A10C9">
        <w:rPr>
          <w:rFonts w:ascii="Angsana New" w:hAnsi="Angsana New"/>
          <w:sz w:val="30"/>
          <w:szCs w:val="30"/>
          <w:cs/>
        </w:rPr>
        <w:t xml:space="preserve"> บาท ซึ่ง </w:t>
      </w:r>
      <w:r w:rsidRPr="002A10C9">
        <w:rPr>
          <w:rFonts w:ascii="Angsana New" w:hAnsi="Angsana New"/>
          <w:sz w:val="30"/>
          <w:szCs w:val="30"/>
        </w:rPr>
        <w:t xml:space="preserve">SAP </w:t>
      </w:r>
      <w:r w:rsidRPr="002A10C9">
        <w:rPr>
          <w:rFonts w:ascii="Angsana New" w:hAnsi="Angsana New"/>
          <w:sz w:val="30"/>
          <w:szCs w:val="30"/>
          <w:cs/>
        </w:rPr>
        <w:t>จดทะเบียนลดทุนกับกระทรวงพาณิชย์แล้วเมื่อวันที่</w:t>
      </w:r>
      <w:r w:rsidR="00C501EC">
        <w:rPr>
          <w:rFonts w:ascii="Angsana New" w:hAnsi="Angsana New"/>
          <w:sz w:val="30"/>
          <w:szCs w:val="30"/>
        </w:rPr>
        <w:t xml:space="preserve"> 25</w:t>
      </w:r>
      <w:r w:rsidRPr="002A10C9">
        <w:rPr>
          <w:rFonts w:ascii="Angsana New" w:hAnsi="Angsana New"/>
          <w:sz w:val="30"/>
          <w:szCs w:val="30"/>
          <w:cs/>
        </w:rPr>
        <w:t xml:space="preserve"> มกราคม</w:t>
      </w:r>
      <w:r w:rsidR="00C501EC">
        <w:rPr>
          <w:rFonts w:ascii="Angsana New" w:hAnsi="Angsana New"/>
          <w:sz w:val="30"/>
          <w:szCs w:val="30"/>
        </w:rPr>
        <w:t xml:space="preserve"> 2566</w:t>
      </w:r>
    </w:p>
    <w:p w14:paraId="613BD7C1" w14:textId="1F7ACCCB" w:rsidR="007440B7" w:rsidRPr="00E9495F" w:rsidRDefault="007440B7" w:rsidP="007440B7">
      <w:pPr>
        <w:pStyle w:val="ListParagraph"/>
        <w:numPr>
          <w:ilvl w:val="0"/>
          <w:numId w:val="28"/>
        </w:numPr>
        <w:spacing w:after="160" w:line="259" w:lineRule="auto"/>
        <w:jc w:val="thaiDistribute"/>
        <w:rPr>
          <w:rFonts w:ascii="Angsana New" w:hAnsi="Angsana New"/>
          <w:b/>
          <w:sz w:val="30"/>
          <w:szCs w:val="30"/>
        </w:rPr>
      </w:pPr>
      <w:r w:rsidRPr="00E9495F">
        <w:rPr>
          <w:rFonts w:ascii="Angsana New" w:hAnsi="Angsana New"/>
          <w:b/>
          <w:sz w:val="30"/>
          <w:szCs w:val="30"/>
          <w:cs/>
        </w:rPr>
        <w:lastRenderedPageBreak/>
        <w:t>ในการประชุมคณะกรรมการบริษัทเมื่อวันที่</w:t>
      </w:r>
      <w:r w:rsidRPr="00E9495F">
        <w:rPr>
          <w:rFonts w:ascii="Angsana New" w:hAnsi="Angsana New"/>
          <w:b/>
          <w:sz w:val="30"/>
          <w:szCs w:val="30"/>
        </w:rPr>
        <w:t xml:space="preserve"> </w:t>
      </w:r>
      <w:r w:rsidRPr="00E9495F">
        <w:rPr>
          <w:rFonts w:ascii="Angsana New" w:hAnsi="Angsana New"/>
          <w:bCs/>
          <w:sz w:val="30"/>
          <w:szCs w:val="30"/>
        </w:rPr>
        <w:t>24</w:t>
      </w:r>
      <w:r w:rsidRPr="00E9495F">
        <w:rPr>
          <w:rFonts w:ascii="Angsana New" w:hAnsi="Angsana New"/>
          <w:b/>
          <w:sz w:val="30"/>
          <w:szCs w:val="30"/>
        </w:rPr>
        <w:t xml:space="preserve"> </w:t>
      </w:r>
      <w:r w:rsidRPr="00E9495F">
        <w:rPr>
          <w:rFonts w:ascii="Angsana New" w:hAnsi="Angsana New"/>
          <w:b/>
          <w:sz w:val="30"/>
          <w:szCs w:val="30"/>
          <w:cs/>
        </w:rPr>
        <w:t>กุมภาพันธ์</w:t>
      </w:r>
      <w:r w:rsidRPr="00E9495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E9495F">
        <w:rPr>
          <w:rFonts w:ascii="Angsana New" w:hAnsi="Angsana New"/>
          <w:bCs/>
          <w:spacing w:val="-4"/>
          <w:sz w:val="30"/>
          <w:szCs w:val="30"/>
        </w:rPr>
        <w:t>256</w:t>
      </w:r>
      <w:r w:rsidR="000207C5" w:rsidRPr="00E9495F">
        <w:rPr>
          <w:rFonts w:ascii="Angsana New" w:hAnsi="Angsana New"/>
          <w:bCs/>
          <w:spacing w:val="-4"/>
          <w:sz w:val="30"/>
          <w:szCs w:val="30"/>
        </w:rPr>
        <w:t>6</w:t>
      </w:r>
      <w:r w:rsidRPr="00E9495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E9495F">
        <w:rPr>
          <w:rFonts w:ascii="Angsana New" w:hAnsi="Angsana New"/>
          <w:b/>
          <w:sz w:val="30"/>
          <w:szCs w:val="30"/>
          <w:cs/>
        </w:rPr>
        <w:t>ที่ประชุมมีมติอนุมัติให้เสนอที่ประชุมผู้ถือหุ้นเพื่ออนุมัติจ่ายเงินปันผลสำหรับปี</w:t>
      </w:r>
      <w:r w:rsidRPr="00E9495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E9495F">
        <w:rPr>
          <w:rFonts w:ascii="Angsana New" w:hAnsi="Angsana New"/>
          <w:bCs/>
          <w:spacing w:val="-4"/>
          <w:sz w:val="30"/>
          <w:szCs w:val="30"/>
        </w:rPr>
        <w:t>256</w:t>
      </w:r>
      <w:r w:rsidR="00A72D28">
        <w:rPr>
          <w:rFonts w:ascii="Angsana New" w:hAnsi="Angsana New"/>
          <w:bCs/>
          <w:spacing w:val="-4"/>
          <w:sz w:val="30"/>
          <w:szCs w:val="30"/>
        </w:rPr>
        <w:t>5</w:t>
      </w:r>
      <w:r w:rsidRPr="00E9495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E9495F">
        <w:rPr>
          <w:rFonts w:ascii="Angsana New" w:hAnsi="Angsana New"/>
          <w:b/>
          <w:sz w:val="30"/>
          <w:szCs w:val="30"/>
          <w:cs/>
        </w:rPr>
        <w:t>ในอัตราหุ้นละ</w:t>
      </w:r>
      <w:r w:rsidRPr="00E9495F">
        <w:rPr>
          <w:rFonts w:ascii="Angsana New" w:hAnsi="Angsana New"/>
          <w:bCs/>
          <w:sz w:val="30"/>
          <w:szCs w:val="30"/>
        </w:rPr>
        <w:t xml:space="preserve"> 0.055</w:t>
      </w:r>
      <w:r w:rsidRPr="00E9495F">
        <w:rPr>
          <w:rFonts w:ascii="Angsana New" w:hAnsi="Angsana New"/>
          <w:b/>
          <w:sz w:val="30"/>
          <w:szCs w:val="30"/>
        </w:rPr>
        <w:t xml:space="preserve"> </w:t>
      </w:r>
      <w:r w:rsidRPr="00E9495F">
        <w:rPr>
          <w:rFonts w:ascii="Angsana New" w:hAnsi="Angsana New"/>
          <w:b/>
          <w:sz w:val="30"/>
          <w:szCs w:val="30"/>
          <w:cs/>
        </w:rPr>
        <w:t>บาท เป็นจำนวนเงินทั้งสิ้น</w:t>
      </w:r>
      <w:r w:rsidRPr="00E9495F">
        <w:rPr>
          <w:rFonts w:ascii="Angsana New" w:hAnsi="Angsana New"/>
          <w:b/>
          <w:sz w:val="30"/>
          <w:szCs w:val="30"/>
        </w:rPr>
        <w:t xml:space="preserve"> </w:t>
      </w:r>
      <w:r w:rsidRPr="00E9495F">
        <w:rPr>
          <w:rFonts w:ascii="Angsana New" w:hAnsi="Angsana New"/>
          <w:bCs/>
          <w:sz w:val="30"/>
          <w:szCs w:val="30"/>
        </w:rPr>
        <w:t>66</w:t>
      </w:r>
      <w:r w:rsidRPr="00E9495F">
        <w:rPr>
          <w:rFonts w:ascii="Angsana New" w:hAnsi="Angsana New"/>
          <w:b/>
          <w:sz w:val="30"/>
          <w:szCs w:val="30"/>
          <w:cs/>
        </w:rPr>
        <w:t xml:space="preserve"> ล้านบาท </w:t>
      </w:r>
      <w:r w:rsidRPr="00E9495F">
        <w:rPr>
          <w:rFonts w:ascii="Angsana New" w:hAnsi="Angsana New" w:hint="cs"/>
          <w:b/>
          <w:sz w:val="30"/>
          <w:szCs w:val="30"/>
          <w:cs/>
        </w:rPr>
        <w:t xml:space="preserve">            </w:t>
      </w:r>
      <w:r w:rsidRPr="00E9495F">
        <w:rPr>
          <w:rFonts w:ascii="Angsana New" w:hAnsi="Angsana New"/>
          <w:b/>
          <w:sz w:val="30"/>
          <w:szCs w:val="30"/>
          <w:cs/>
        </w:rPr>
        <w:t>การจ่ายเงินปันผลดังกล่าวขึ้นอยู่กับการอนุมัติจากที่ประชุมผู้ถือหุ้นในเดือ</w:t>
      </w:r>
      <w:r w:rsidRPr="00E9495F">
        <w:rPr>
          <w:rFonts w:ascii="Angsana New" w:hAnsi="Angsana New" w:hint="cs"/>
          <w:b/>
          <w:sz w:val="30"/>
          <w:szCs w:val="30"/>
          <w:cs/>
        </w:rPr>
        <w:t>นเมษายน</w:t>
      </w:r>
      <w:r w:rsidR="0001682E" w:rsidRPr="00E9495F">
        <w:rPr>
          <w:rFonts w:ascii="Angsana New" w:hAnsi="Angsana New"/>
          <w:b/>
          <w:sz w:val="30"/>
          <w:szCs w:val="30"/>
        </w:rPr>
        <w:t xml:space="preserve"> </w:t>
      </w:r>
      <w:r w:rsidR="000207C5" w:rsidRPr="00E9495F">
        <w:rPr>
          <w:rFonts w:ascii="Angsana New" w:hAnsi="Angsana New"/>
          <w:bCs/>
          <w:sz w:val="30"/>
          <w:szCs w:val="30"/>
        </w:rPr>
        <w:t>2566</w:t>
      </w:r>
    </w:p>
    <w:p w14:paraId="14B6A998" w14:textId="77777777" w:rsidR="00596B6B" w:rsidRPr="00D045B1" w:rsidRDefault="00596B6B" w:rsidP="00693B12">
      <w:pPr>
        <w:tabs>
          <w:tab w:val="left" w:pos="540"/>
        </w:tabs>
        <w:ind w:left="536"/>
        <w:jc w:val="thaiDistribute"/>
        <w:rPr>
          <w:rFonts w:ascii="Angsana New" w:hAnsi="Angsana New"/>
          <w:sz w:val="30"/>
          <w:szCs w:val="30"/>
          <w:cs/>
        </w:rPr>
      </w:pPr>
    </w:p>
    <w:sectPr w:rsidR="00596B6B" w:rsidRPr="00D045B1" w:rsidSect="00FC1BED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D89D9" w14:textId="77777777" w:rsidR="00D92F32" w:rsidRDefault="00D92F32">
      <w:r>
        <w:separator/>
      </w:r>
    </w:p>
  </w:endnote>
  <w:endnote w:type="continuationSeparator" w:id="0">
    <w:p w14:paraId="4992A756" w14:textId="77777777" w:rsidR="00D92F32" w:rsidRDefault="00D92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6C86C" w14:textId="77777777" w:rsidR="000A5C0F" w:rsidRDefault="000A5C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0"/>
        <w:szCs w:val="30"/>
      </w:rPr>
      <w:id w:val="-10699590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5FD7F7" w14:textId="77777777" w:rsidR="00BA439F" w:rsidRPr="00547C58" w:rsidRDefault="00BA439F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47C58">
          <w:rPr>
            <w:rFonts w:ascii="Angsana New" w:hAnsi="Angsana New"/>
            <w:sz w:val="30"/>
            <w:szCs w:val="30"/>
          </w:rPr>
          <w:fldChar w:fldCharType="begin"/>
        </w:r>
        <w:r w:rsidRPr="00547C5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47C58">
          <w:rPr>
            <w:rFonts w:ascii="Angsana New" w:hAnsi="Angsana New"/>
            <w:sz w:val="30"/>
            <w:szCs w:val="30"/>
          </w:rPr>
          <w:fldChar w:fldCharType="separate"/>
        </w:r>
        <w:r w:rsidRPr="00547C58">
          <w:rPr>
            <w:rFonts w:ascii="Angsana New" w:hAnsi="Angsana New"/>
            <w:noProof/>
            <w:sz w:val="30"/>
            <w:szCs w:val="30"/>
          </w:rPr>
          <w:t>2</w:t>
        </w:r>
        <w:r w:rsidRPr="00547C58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06CF8" w14:textId="77777777" w:rsidR="000A5C0F" w:rsidRDefault="000A5C0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10016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7A0FCB9" w14:textId="65EA163C" w:rsidR="000A5C0F" w:rsidRPr="00136FE4" w:rsidRDefault="000A5C0F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617C5C">
          <w:rPr>
            <w:rFonts w:ascii="Angsana New" w:hAnsi="Angsana New"/>
            <w:noProof/>
            <w:sz w:val="30"/>
            <w:szCs w:val="30"/>
            <w:lang w:val="en-US"/>
          </w:rPr>
          <w:t>6</w:t>
        </w:r>
        <w:r w:rsidRPr="00C605FF">
          <w:rPr>
            <w:rFonts w:ascii="Angsana New" w:hAnsi="Angsana New"/>
            <w:noProof/>
            <w:sz w:val="30"/>
            <w:szCs w:val="30"/>
            <w:lang w:val="en-US"/>
          </w:rPr>
          <w:t>0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117F" w14:textId="0D9805FF" w:rsidR="000A5C0F" w:rsidRPr="00136FE4" w:rsidRDefault="000A5C0F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617C5C">
      <w:rPr>
        <w:rFonts w:ascii="Angsana New" w:hAnsi="Angsana New"/>
        <w:noProof/>
        <w:sz w:val="30"/>
        <w:szCs w:val="30"/>
        <w:lang w:val="en-US"/>
      </w:rPr>
      <w:t>9</w:t>
    </w:r>
    <w:r w:rsidRPr="00C605FF">
      <w:rPr>
        <w:rFonts w:ascii="Angsana New" w:hAnsi="Angsana New"/>
        <w:noProof/>
        <w:sz w:val="30"/>
        <w:szCs w:val="30"/>
        <w:lang w:val="en-US"/>
      </w:rPr>
      <w:t>3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9D076" w14:textId="5AEF7FFC" w:rsidR="000A5C0F" w:rsidRPr="006D2137" w:rsidRDefault="000A5C0F" w:rsidP="006D2137">
    <w:pPr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E90740">
      <w:rPr>
        <w:rFonts w:ascii="Angsana New" w:hAnsi="Angsana New"/>
        <w:i/>
        <w:iCs/>
        <w:noProof/>
        <w:sz w:val="30"/>
        <w:szCs w:val="30"/>
      </w:rPr>
      <w:t>SCN Draft FS Q4-22 TH V.40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654B1" w14:textId="278C2DDD" w:rsidR="000A5C0F" w:rsidRPr="00136FE4" w:rsidRDefault="000A5C0F" w:rsidP="00136FE4">
    <w:pPr>
      <w:pStyle w:val="Footer"/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AC021F">
      <w:rPr>
        <w:rFonts w:ascii="Angsana New" w:hAnsi="Angsana New"/>
        <w:noProof/>
        <w:sz w:val="30"/>
        <w:szCs w:val="30"/>
        <w:lang w:val="en-US"/>
      </w:rPr>
      <w:t>3</w:t>
    </w:r>
    <w:r w:rsidRPr="00C605FF">
      <w:rPr>
        <w:rFonts w:ascii="Angsana New" w:hAnsi="Angsana New"/>
        <w:noProof/>
        <w:sz w:val="30"/>
        <w:szCs w:val="30"/>
        <w:lang w:val="en-US"/>
      </w:rPr>
      <w:t>7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7298B" w14:textId="77BA0636" w:rsidR="000A5C0F" w:rsidRPr="006D2137" w:rsidRDefault="000A5C0F" w:rsidP="006D2137">
    <w:pPr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E90740">
      <w:rPr>
        <w:rFonts w:ascii="Angsana New" w:hAnsi="Angsana New"/>
        <w:i/>
        <w:iCs/>
        <w:noProof/>
        <w:sz w:val="30"/>
        <w:szCs w:val="30"/>
      </w:rPr>
      <w:t>SCN Draft FS Q4-22 TH V.40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57A5B" w14:textId="539D9A01" w:rsidR="000A5C0F" w:rsidRPr="00136FE4" w:rsidRDefault="000A5C0F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617C5C">
      <w:rPr>
        <w:rFonts w:ascii="Angsana New" w:hAnsi="Angsana New"/>
        <w:noProof/>
        <w:sz w:val="30"/>
        <w:szCs w:val="30"/>
        <w:lang w:val="en-US"/>
      </w:rPr>
      <w:t>11</w:t>
    </w:r>
    <w:r w:rsidRPr="00C605FF">
      <w:rPr>
        <w:rFonts w:ascii="Angsana New" w:hAnsi="Angsana New"/>
        <w:noProof/>
        <w:sz w:val="30"/>
        <w:szCs w:val="30"/>
        <w:lang w:val="en-US"/>
      </w:rPr>
      <w:t>1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BC730" w14:textId="77777777" w:rsidR="00D92F32" w:rsidRDefault="00D92F32">
      <w:r>
        <w:separator/>
      </w:r>
    </w:p>
  </w:footnote>
  <w:footnote w:type="continuationSeparator" w:id="0">
    <w:p w14:paraId="61974380" w14:textId="77777777" w:rsidR="00D92F32" w:rsidRDefault="00D92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3EFDE" w14:textId="77777777" w:rsidR="000A5C0F" w:rsidRDefault="000A5C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3AE90" w14:textId="77777777" w:rsidR="000A5C0F" w:rsidRPr="002C284C" w:rsidRDefault="000A5C0F" w:rsidP="002C284C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2FC8C1B" w14:textId="77777777" w:rsidR="000A5C0F" w:rsidRPr="002C284C" w:rsidRDefault="000A5C0F" w:rsidP="00346FF4">
    <w:pPr>
      <w:pStyle w:val="Header"/>
      <w:tabs>
        <w:tab w:val="clear" w:pos="4536"/>
        <w:tab w:val="clear" w:pos="9072"/>
        <w:tab w:val="left" w:pos="538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ab/>
    </w:r>
  </w:p>
  <w:p w14:paraId="29307399" w14:textId="61BAE73B" w:rsidR="000A5C0F" w:rsidRDefault="000A5C0F" w:rsidP="002C284C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605FF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605FF">
      <w:rPr>
        <w:rFonts w:ascii="Angsana New" w:hAnsi="Angsana New" w:hint="cs"/>
        <w:b/>
        <w:bCs/>
        <w:sz w:val="32"/>
        <w:szCs w:val="32"/>
      </w:rPr>
      <w:t>25</w:t>
    </w:r>
    <w:r w:rsidRPr="00C605FF">
      <w:rPr>
        <w:rFonts w:ascii="Angsana New" w:hAnsi="Angsana New"/>
        <w:b/>
        <w:bCs/>
        <w:sz w:val="32"/>
        <w:szCs w:val="32"/>
      </w:rPr>
      <w:t>6</w:t>
    </w:r>
    <w:r w:rsidR="00AE4B08">
      <w:rPr>
        <w:rFonts w:ascii="Angsana New" w:hAnsi="Angsana New"/>
        <w:b/>
        <w:bCs/>
        <w:sz w:val="32"/>
        <w:szCs w:val="32"/>
      </w:rPr>
      <w:t>5</w:t>
    </w:r>
  </w:p>
  <w:p w14:paraId="5A45BF0A" w14:textId="77777777" w:rsidR="00D05E65" w:rsidRPr="00D05E65" w:rsidRDefault="00D05E65" w:rsidP="002C284C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80514" w14:textId="77777777" w:rsidR="000A5C0F" w:rsidRDefault="000A5C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40021" w14:textId="77777777" w:rsidR="000A5C0F" w:rsidRDefault="000A5C0F" w:rsidP="002C284C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2225AE88" w14:textId="77777777" w:rsidR="000A5C0F" w:rsidRPr="002C284C" w:rsidRDefault="000A5C0F" w:rsidP="002C284C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AA56842" w14:textId="3E6D7BC6" w:rsidR="000A5C0F" w:rsidRPr="002C284C" w:rsidRDefault="000A5C0F" w:rsidP="001D213E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605FF">
      <w:rPr>
        <w:rFonts w:ascii="Angsana New" w:hAnsi="Angsana New" w:hint="cs"/>
        <w:b/>
        <w:bCs/>
        <w:sz w:val="32"/>
        <w:szCs w:val="32"/>
      </w:rPr>
      <w:t>3</w:t>
    </w:r>
    <w:r w:rsidRPr="00C605FF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605FF">
      <w:rPr>
        <w:rFonts w:ascii="Angsana New" w:hAnsi="Angsana New" w:hint="cs"/>
        <w:b/>
        <w:bCs/>
        <w:sz w:val="32"/>
        <w:szCs w:val="32"/>
      </w:rPr>
      <w:t>25</w:t>
    </w:r>
    <w:r w:rsidRPr="00C605FF">
      <w:rPr>
        <w:rFonts w:ascii="Angsana New" w:hAnsi="Angsana New"/>
        <w:b/>
        <w:bCs/>
        <w:sz w:val="32"/>
        <w:szCs w:val="32"/>
      </w:rPr>
      <w:t>6</w:t>
    </w:r>
    <w:r w:rsidR="0012329C">
      <w:rPr>
        <w:rFonts w:ascii="Angsana New" w:hAnsi="Angsana New"/>
        <w:b/>
        <w:bCs/>
        <w:sz w:val="32"/>
        <w:szCs w:val="32"/>
      </w:rPr>
      <w:t>5</w:t>
    </w:r>
  </w:p>
  <w:p w14:paraId="569D5F14" w14:textId="77777777" w:rsidR="000A5C0F" w:rsidRPr="002C284C" w:rsidRDefault="000A5C0F" w:rsidP="002C284C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2B38F" w14:textId="77777777" w:rsidR="000A5C0F" w:rsidRPr="00F9367B" w:rsidRDefault="000A5C0F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9FF34DE" w14:textId="77777777" w:rsidR="000A5C0F" w:rsidRPr="00F9367B" w:rsidRDefault="000A5C0F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E9BD9CE" w14:textId="795F6F9F" w:rsidR="000A5C0F" w:rsidRPr="00F9367B" w:rsidRDefault="000A5C0F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C605FF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C605FF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C605FF">
      <w:rPr>
        <w:rFonts w:ascii="Angsana New" w:hAnsi="Angsana New" w:hint="cs"/>
        <w:b/>
        <w:bCs/>
        <w:sz w:val="32"/>
        <w:szCs w:val="32"/>
      </w:rPr>
      <w:t>2548</w:t>
    </w:r>
  </w:p>
  <w:p w14:paraId="5BFF6D4E" w14:textId="77777777" w:rsidR="000A5C0F" w:rsidRPr="00F9367B" w:rsidRDefault="000A5C0F" w:rsidP="00A02394">
    <w:pPr>
      <w:pStyle w:val="Header"/>
      <w:rPr>
        <w:sz w:val="16"/>
        <w:szCs w:val="16"/>
      </w:rPr>
    </w:pPr>
  </w:p>
  <w:p w14:paraId="71112F63" w14:textId="77777777" w:rsidR="000A5C0F" w:rsidRPr="00F9367B" w:rsidRDefault="000A5C0F" w:rsidP="00A02394">
    <w:pPr>
      <w:pStyle w:val="Header"/>
      <w:rPr>
        <w:sz w:val="16"/>
        <w:szCs w:val="1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8AC79" w14:textId="77777777" w:rsidR="000A5C0F" w:rsidRDefault="000A5C0F" w:rsidP="00DC2AC8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120D7B9F" w14:textId="77777777" w:rsidR="000A5C0F" w:rsidRPr="002C284C" w:rsidRDefault="000A5C0F" w:rsidP="00DC2AC8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A4C3830" w14:textId="53316A60" w:rsidR="000A5C0F" w:rsidRPr="001F774B" w:rsidRDefault="000A5C0F" w:rsidP="00DC2AC8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605FF">
      <w:rPr>
        <w:rFonts w:ascii="Angsana New" w:hAnsi="Angsana New" w:hint="cs"/>
        <w:b/>
        <w:bCs/>
        <w:sz w:val="32"/>
        <w:szCs w:val="32"/>
      </w:rPr>
      <w:t>3</w:t>
    </w:r>
    <w:r w:rsidRPr="00C605FF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C605FF">
      <w:rPr>
        <w:rFonts w:ascii="Angsana New" w:hAnsi="Angsana New" w:hint="cs"/>
        <w:b/>
        <w:bCs/>
        <w:sz w:val="32"/>
        <w:szCs w:val="32"/>
      </w:rPr>
      <w:t>25</w:t>
    </w:r>
    <w:r w:rsidRPr="00C605FF">
      <w:rPr>
        <w:rFonts w:ascii="Angsana New" w:hAnsi="Angsana New"/>
        <w:b/>
        <w:bCs/>
        <w:sz w:val="32"/>
        <w:szCs w:val="32"/>
      </w:rPr>
      <w:t>6</w:t>
    </w:r>
    <w:r w:rsidR="0012329C">
      <w:rPr>
        <w:rFonts w:ascii="Angsana New" w:hAnsi="Angsana New"/>
        <w:b/>
        <w:bCs/>
        <w:sz w:val="32"/>
        <w:szCs w:val="32"/>
      </w:rPr>
      <w:t>5</w:t>
    </w:r>
  </w:p>
  <w:p w14:paraId="49145078" w14:textId="77777777" w:rsidR="000A5C0F" w:rsidRPr="00F30A95" w:rsidRDefault="000A5C0F" w:rsidP="002C284C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E46D9" w14:textId="77777777" w:rsidR="000A5C0F" w:rsidRDefault="000A5C0F" w:rsidP="00142AE0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4CD0C374" w14:textId="77777777" w:rsidR="000A5C0F" w:rsidRPr="002C284C" w:rsidRDefault="000A5C0F" w:rsidP="00142AE0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FE7240F" w14:textId="17E890F5" w:rsidR="000A5C0F" w:rsidRPr="001F774B" w:rsidRDefault="000A5C0F" w:rsidP="00142AE0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605FF">
      <w:rPr>
        <w:rFonts w:ascii="Angsana New" w:hAnsi="Angsana New" w:hint="cs"/>
        <w:b/>
        <w:bCs/>
        <w:sz w:val="32"/>
        <w:szCs w:val="32"/>
      </w:rPr>
      <w:t>3</w:t>
    </w:r>
    <w:r w:rsidRPr="00C605FF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C605FF">
      <w:rPr>
        <w:rFonts w:ascii="Angsana New" w:hAnsi="Angsana New" w:hint="cs"/>
        <w:b/>
        <w:bCs/>
        <w:sz w:val="32"/>
        <w:szCs w:val="32"/>
      </w:rPr>
      <w:t>25</w:t>
    </w:r>
    <w:r w:rsidRPr="00C605FF">
      <w:rPr>
        <w:rFonts w:ascii="Angsana New" w:hAnsi="Angsana New"/>
        <w:b/>
        <w:bCs/>
        <w:sz w:val="32"/>
        <w:szCs w:val="32"/>
      </w:rPr>
      <w:t>6</w:t>
    </w:r>
    <w:r w:rsidR="00127FDA">
      <w:rPr>
        <w:rFonts w:ascii="Angsana New" w:hAnsi="Angsana New"/>
        <w:b/>
        <w:bCs/>
        <w:sz w:val="32"/>
        <w:szCs w:val="32"/>
      </w:rPr>
      <w:t>5</w:t>
    </w:r>
  </w:p>
  <w:p w14:paraId="72AF003A" w14:textId="77777777" w:rsidR="000A5C0F" w:rsidRPr="002C284C" w:rsidRDefault="000A5C0F" w:rsidP="002C284C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EFF6D" w14:textId="77777777" w:rsidR="000A5C0F" w:rsidRPr="00F9367B" w:rsidRDefault="000A5C0F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24F9D283" w14:textId="77777777" w:rsidR="000A5C0F" w:rsidRPr="00F9367B" w:rsidRDefault="000A5C0F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F0DC43B" w14:textId="01DF56CF" w:rsidR="000A5C0F" w:rsidRPr="00F9367B" w:rsidRDefault="000A5C0F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C605FF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C605FF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C605FF">
      <w:rPr>
        <w:rFonts w:ascii="Angsana New" w:hAnsi="Angsana New" w:hint="cs"/>
        <w:b/>
        <w:bCs/>
        <w:sz w:val="32"/>
        <w:szCs w:val="32"/>
      </w:rPr>
      <w:t>2548</w:t>
    </w:r>
  </w:p>
  <w:p w14:paraId="6E2DE0B3" w14:textId="77777777" w:rsidR="000A5C0F" w:rsidRPr="00F9367B" w:rsidRDefault="000A5C0F" w:rsidP="00A02394">
    <w:pPr>
      <w:pStyle w:val="Header"/>
      <w:rPr>
        <w:sz w:val="16"/>
        <w:szCs w:val="16"/>
      </w:rPr>
    </w:pPr>
  </w:p>
  <w:p w14:paraId="711227FD" w14:textId="77777777" w:rsidR="000A5C0F" w:rsidRPr="00F9367B" w:rsidRDefault="000A5C0F" w:rsidP="00A02394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D534E208"/>
    <w:lvl w:ilvl="0" w:tplc="0FFA61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D6CAB8D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437062F"/>
    <w:multiLevelType w:val="hybridMultilevel"/>
    <w:tmpl w:val="0C0EB704"/>
    <w:lvl w:ilvl="0" w:tplc="C818F14E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EBA4D06"/>
    <w:multiLevelType w:val="hybridMultilevel"/>
    <w:tmpl w:val="F2D44A02"/>
    <w:lvl w:ilvl="0" w:tplc="893E8242">
      <w:start w:val="1"/>
      <w:numFmt w:val="thaiLetters"/>
      <w:lvlText w:val="(%1)"/>
      <w:lvlJc w:val="left"/>
      <w:pPr>
        <w:ind w:left="81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9FB7ED3"/>
    <w:multiLevelType w:val="hybridMultilevel"/>
    <w:tmpl w:val="2DC658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C5C4E24"/>
    <w:multiLevelType w:val="hybridMultilevel"/>
    <w:tmpl w:val="BB68F508"/>
    <w:lvl w:ilvl="0" w:tplc="E3CA4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F50EF2"/>
    <w:multiLevelType w:val="hybridMultilevel"/>
    <w:tmpl w:val="1422D3D4"/>
    <w:lvl w:ilvl="0" w:tplc="A4C6CBA0">
      <w:start w:val="1"/>
      <w:numFmt w:val="bullet"/>
      <w:lvlText w:val="-"/>
      <w:lvlJc w:val="left"/>
      <w:pPr>
        <w:ind w:left="194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54" w:hanging="360"/>
      </w:pPr>
      <w:rPr>
        <w:rFonts w:ascii="Wingdings" w:hAnsi="Wingdings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0D26E002"/>
    <w:lvl w:ilvl="0" w:tplc="299471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4F1165A"/>
    <w:multiLevelType w:val="hybridMultilevel"/>
    <w:tmpl w:val="5EA6649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D80ADE"/>
    <w:multiLevelType w:val="hybridMultilevel"/>
    <w:tmpl w:val="DFE623EA"/>
    <w:lvl w:ilvl="0" w:tplc="505C3814">
      <w:start w:val="1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1F21DB"/>
    <w:multiLevelType w:val="multilevel"/>
    <w:tmpl w:val="F01C1478"/>
    <w:lvl w:ilvl="0">
      <w:start w:val="1"/>
      <w:numFmt w:val="decimal"/>
      <w:lvlText w:val="%1.0-"/>
      <w:lvlJc w:val="left"/>
      <w:pPr>
        <w:ind w:left="296" w:hanging="375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872" w:hanging="37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793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369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945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3881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4457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5393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5969" w:hanging="1440"/>
      </w:pPr>
      <w:rPr>
        <w:rFonts w:hint="default"/>
      </w:rPr>
    </w:lvl>
  </w:abstractNum>
  <w:abstractNum w:abstractNumId="28" w15:restartNumberingAfterBreak="0">
    <w:nsid w:val="504B21B1"/>
    <w:multiLevelType w:val="hybridMultilevel"/>
    <w:tmpl w:val="7286D970"/>
    <w:lvl w:ilvl="0" w:tplc="C818F14E">
      <w:start w:val="1"/>
      <w:numFmt w:val="bullet"/>
      <w:lvlText w:val="-"/>
      <w:lvlJc w:val="left"/>
      <w:pPr>
        <w:ind w:left="977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29" w15:restartNumberingAfterBreak="0">
    <w:nsid w:val="5B755AFC"/>
    <w:multiLevelType w:val="hybridMultilevel"/>
    <w:tmpl w:val="C6EC08A2"/>
    <w:lvl w:ilvl="0" w:tplc="5318497E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cs"/>
        <w:b w:val="0"/>
        <w:i w:val="0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26D0AD8"/>
    <w:multiLevelType w:val="hybridMultilevel"/>
    <w:tmpl w:val="DFE623EA"/>
    <w:lvl w:ilvl="0" w:tplc="FFFFFFFF">
      <w:start w:val="1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5"/>
  </w:num>
  <w:num w:numId="13">
    <w:abstractNumId w:val="30"/>
  </w:num>
  <w:num w:numId="14">
    <w:abstractNumId w:val="18"/>
  </w:num>
  <w:num w:numId="15">
    <w:abstractNumId w:val="23"/>
  </w:num>
  <w:num w:numId="16">
    <w:abstractNumId w:val="33"/>
  </w:num>
  <w:num w:numId="17">
    <w:abstractNumId w:val="34"/>
  </w:num>
  <w:num w:numId="18">
    <w:abstractNumId w:val="26"/>
  </w:num>
  <w:num w:numId="19">
    <w:abstractNumId w:val="24"/>
  </w:num>
  <w:num w:numId="20">
    <w:abstractNumId w:val="13"/>
  </w:num>
  <w:num w:numId="21">
    <w:abstractNumId w:val="12"/>
  </w:num>
  <w:num w:numId="22">
    <w:abstractNumId w:val="36"/>
  </w:num>
  <w:num w:numId="23">
    <w:abstractNumId w:val="14"/>
  </w:num>
  <w:num w:numId="24">
    <w:abstractNumId w:val="31"/>
  </w:num>
  <w:num w:numId="25">
    <w:abstractNumId w:val="16"/>
  </w:num>
  <w:num w:numId="26">
    <w:abstractNumId w:val="37"/>
  </w:num>
  <w:num w:numId="27">
    <w:abstractNumId w:val="17"/>
  </w:num>
  <w:num w:numId="28">
    <w:abstractNumId w:val="11"/>
  </w:num>
  <w:num w:numId="29">
    <w:abstractNumId w:val="35"/>
  </w:num>
  <w:num w:numId="30">
    <w:abstractNumId w:val="19"/>
  </w:num>
  <w:num w:numId="31">
    <w:abstractNumId w:val="10"/>
  </w:num>
  <w:num w:numId="32">
    <w:abstractNumId w:val="21"/>
  </w:num>
  <w:num w:numId="33">
    <w:abstractNumId w:val="27"/>
  </w:num>
  <w:num w:numId="34">
    <w:abstractNumId w:val="22"/>
  </w:num>
  <w:num w:numId="35">
    <w:abstractNumId w:val="25"/>
  </w:num>
  <w:num w:numId="36">
    <w:abstractNumId w:val="18"/>
  </w:num>
  <w:num w:numId="37">
    <w:abstractNumId w:val="32"/>
  </w:num>
  <w:num w:numId="38">
    <w:abstractNumId w:val="28"/>
  </w:num>
  <w:num w:numId="39">
    <w:abstractNumId w:val="2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3E5"/>
    <w:rsid w:val="00000533"/>
    <w:rsid w:val="00000646"/>
    <w:rsid w:val="00000835"/>
    <w:rsid w:val="00000CAE"/>
    <w:rsid w:val="00000D00"/>
    <w:rsid w:val="00000F80"/>
    <w:rsid w:val="000011B8"/>
    <w:rsid w:val="0000124A"/>
    <w:rsid w:val="0000127F"/>
    <w:rsid w:val="000013CE"/>
    <w:rsid w:val="00001715"/>
    <w:rsid w:val="00001828"/>
    <w:rsid w:val="0000189B"/>
    <w:rsid w:val="00001A90"/>
    <w:rsid w:val="00001BE7"/>
    <w:rsid w:val="00001EA7"/>
    <w:rsid w:val="00002207"/>
    <w:rsid w:val="000024D0"/>
    <w:rsid w:val="00002544"/>
    <w:rsid w:val="000025E7"/>
    <w:rsid w:val="0000296B"/>
    <w:rsid w:val="00002ED0"/>
    <w:rsid w:val="00002EF8"/>
    <w:rsid w:val="00003540"/>
    <w:rsid w:val="0000365E"/>
    <w:rsid w:val="0000389C"/>
    <w:rsid w:val="00003905"/>
    <w:rsid w:val="00003E4C"/>
    <w:rsid w:val="00003EC0"/>
    <w:rsid w:val="0000414B"/>
    <w:rsid w:val="00004190"/>
    <w:rsid w:val="000046C2"/>
    <w:rsid w:val="000047B8"/>
    <w:rsid w:val="0000481B"/>
    <w:rsid w:val="000048CC"/>
    <w:rsid w:val="00004A31"/>
    <w:rsid w:val="00004D4F"/>
    <w:rsid w:val="00004FB9"/>
    <w:rsid w:val="0000505B"/>
    <w:rsid w:val="00005144"/>
    <w:rsid w:val="00005173"/>
    <w:rsid w:val="0000518E"/>
    <w:rsid w:val="00005218"/>
    <w:rsid w:val="000057C9"/>
    <w:rsid w:val="00005ACD"/>
    <w:rsid w:val="00005CBB"/>
    <w:rsid w:val="00005E88"/>
    <w:rsid w:val="00006056"/>
    <w:rsid w:val="0000610F"/>
    <w:rsid w:val="00006270"/>
    <w:rsid w:val="00006398"/>
    <w:rsid w:val="00006482"/>
    <w:rsid w:val="000066FF"/>
    <w:rsid w:val="00006702"/>
    <w:rsid w:val="000068E4"/>
    <w:rsid w:val="00006A97"/>
    <w:rsid w:val="00006C25"/>
    <w:rsid w:val="00006D8F"/>
    <w:rsid w:val="00006E55"/>
    <w:rsid w:val="000070BC"/>
    <w:rsid w:val="0000713D"/>
    <w:rsid w:val="000072BA"/>
    <w:rsid w:val="000073B9"/>
    <w:rsid w:val="00007872"/>
    <w:rsid w:val="000078AF"/>
    <w:rsid w:val="0000796E"/>
    <w:rsid w:val="00007C4B"/>
    <w:rsid w:val="00007DD6"/>
    <w:rsid w:val="00010063"/>
    <w:rsid w:val="000100A8"/>
    <w:rsid w:val="00010482"/>
    <w:rsid w:val="0001056F"/>
    <w:rsid w:val="000107D4"/>
    <w:rsid w:val="00010826"/>
    <w:rsid w:val="00010AA4"/>
    <w:rsid w:val="00010ABF"/>
    <w:rsid w:val="00010C8C"/>
    <w:rsid w:val="00010CC5"/>
    <w:rsid w:val="00010D39"/>
    <w:rsid w:val="00010E04"/>
    <w:rsid w:val="00010F8A"/>
    <w:rsid w:val="00010FE5"/>
    <w:rsid w:val="0001106F"/>
    <w:rsid w:val="00011195"/>
    <w:rsid w:val="0001189B"/>
    <w:rsid w:val="000118B0"/>
    <w:rsid w:val="00011934"/>
    <w:rsid w:val="000119C8"/>
    <w:rsid w:val="00011F69"/>
    <w:rsid w:val="0001204C"/>
    <w:rsid w:val="0001218C"/>
    <w:rsid w:val="000131EC"/>
    <w:rsid w:val="00013297"/>
    <w:rsid w:val="000132A8"/>
    <w:rsid w:val="0001330E"/>
    <w:rsid w:val="00013408"/>
    <w:rsid w:val="00013682"/>
    <w:rsid w:val="000137CC"/>
    <w:rsid w:val="000138DA"/>
    <w:rsid w:val="00013D36"/>
    <w:rsid w:val="00013D4F"/>
    <w:rsid w:val="00013D9D"/>
    <w:rsid w:val="00013E8C"/>
    <w:rsid w:val="00013EE1"/>
    <w:rsid w:val="00014183"/>
    <w:rsid w:val="0001448B"/>
    <w:rsid w:val="00014584"/>
    <w:rsid w:val="0001469E"/>
    <w:rsid w:val="000146DF"/>
    <w:rsid w:val="00014724"/>
    <w:rsid w:val="00014A4B"/>
    <w:rsid w:val="00014ED6"/>
    <w:rsid w:val="0001516F"/>
    <w:rsid w:val="0001523D"/>
    <w:rsid w:val="00015288"/>
    <w:rsid w:val="000155B6"/>
    <w:rsid w:val="000156A3"/>
    <w:rsid w:val="00015766"/>
    <w:rsid w:val="00015924"/>
    <w:rsid w:val="00015CD3"/>
    <w:rsid w:val="00015CDA"/>
    <w:rsid w:val="00015DF2"/>
    <w:rsid w:val="00015E0E"/>
    <w:rsid w:val="000161B1"/>
    <w:rsid w:val="00016235"/>
    <w:rsid w:val="00016265"/>
    <w:rsid w:val="000162BA"/>
    <w:rsid w:val="00016668"/>
    <w:rsid w:val="00016762"/>
    <w:rsid w:val="0001682E"/>
    <w:rsid w:val="00016864"/>
    <w:rsid w:val="000168CE"/>
    <w:rsid w:val="00016B19"/>
    <w:rsid w:val="00016D80"/>
    <w:rsid w:val="00016FBB"/>
    <w:rsid w:val="000171A8"/>
    <w:rsid w:val="0001721D"/>
    <w:rsid w:val="00017243"/>
    <w:rsid w:val="00017314"/>
    <w:rsid w:val="00017C12"/>
    <w:rsid w:val="00017C5A"/>
    <w:rsid w:val="00017DCC"/>
    <w:rsid w:val="00017FAC"/>
    <w:rsid w:val="0002034C"/>
    <w:rsid w:val="0002043D"/>
    <w:rsid w:val="000205E4"/>
    <w:rsid w:val="00020770"/>
    <w:rsid w:val="000207C5"/>
    <w:rsid w:val="0002085B"/>
    <w:rsid w:val="00020913"/>
    <w:rsid w:val="00020C52"/>
    <w:rsid w:val="00020CB7"/>
    <w:rsid w:val="00020D51"/>
    <w:rsid w:val="000212FC"/>
    <w:rsid w:val="00021412"/>
    <w:rsid w:val="000217F0"/>
    <w:rsid w:val="0002189C"/>
    <w:rsid w:val="00021CB6"/>
    <w:rsid w:val="000227DB"/>
    <w:rsid w:val="000228C8"/>
    <w:rsid w:val="00022CA8"/>
    <w:rsid w:val="0002301B"/>
    <w:rsid w:val="0002331A"/>
    <w:rsid w:val="000233EE"/>
    <w:rsid w:val="00023407"/>
    <w:rsid w:val="0002370E"/>
    <w:rsid w:val="00023868"/>
    <w:rsid w:val="00023A10"/>
    <w:rsid w:val="00023A77"/>
    <w:rsid w:val="00023AD3"/>
    <w:rsid w:val="00023AEC"/>
    <w:rsid w:val="00023CE7"/>
    <w:rsid w:val="00023EB0"/>
    <w:rsid w:val="00024006"/>
    <w:rsid w:val="000240F9"/>
    <w:rsid w:val="000242CC"/>
    <w:rsid w:val="00024486"/>
    <w:rsid w:val="0002477D"/>
    <w:rsid w:val="00024AB2"/>
    <w:rsid w:val="00024BE1"/>
    <w:rsid w:val="00024CE6"/>
    <w:rsid w:val="00024F6A"/>
    <w:rsid w:val="00025178"/>
    <w:rsid w:val="000251DD"/>
    <w:rsid w:val="00025263"/>
    <w:rsid w:val="0002535F"/>
    <w:rsid w:val="0002540D"/>
    <w:rsid w:val="00025587"/>
    <w:rsid w:val="00025B62"/>
    <w:rsid w:val="00025BCA"/>
    <w:rsid w:val="00025BDB"/>
    <w:rsid w:val="00025BFA"/>
    <w:rsid w:val="00025CDF"/>
    <w:rsid w:val="00025F0B"/>
    <w:rsid w:val="00026055"/>
    <w:rsid w:val="00026185"/>
    <w:rsid w:val="0002659A"/>
    <w:rsid w:val="0002664A"/>
    <w:rsid w:val="000267D1"/>
    <w:rsid w:val="000267F3"/>
    <w:rsid w:val="00026E6A"/>
    <w:rsid w:val="000271FB"/>
    <w:rsid w:val="00027629"/>
    <w:rsid w:val="00027701"/>
    <w:rsid w:val="0002781D"/>
    <w:rsid w:val="00027A4F"/>
    <w:rsid w:val="00027CCF"/>
    <w:rsid w:val="0003023B"/>
    <w:rsid w:val="00030326"/>
    <w:rsid w:val="00030364"/>
    <w:rsid w:val="000305CA"/>
    <w:rsid w:val="00030697"/>
    <w:rsid w:val="00030938"/>
    <w:rsid w:val="00030CCE"/>
    <w:rsid w:val="00030DAD"/>
    <w:rsid w:val="00030F85"/>
    <w:rsid w:val="00031088"/>
    <w:rsid w:val="0003115F"/>
    <w:rsid w:val="0003123A"/>
    <w:rsid w:val="0003126A"/>
    <w:rsid w:val="0003181F"/>
    <w:rsid w:val="00031B6D"/>
    <w:rsid w:val="00031F10"/>
    <w:rsid w:val="00032546"/>
    <w:rsid w:val="000328FB"/>
    <w:rsid w:val="0003295A"/>
    <w:rsid w:val="000329B2"/>
    <w:rsid w:val="00032A0B"/>
    <w:rsid w:val="00032C2F"/>
    <w:rsid w:val="00032C89"/>
    <w:rsid w:val="00032E07"/>
    <w:rsid w:val="0003307A"/>
    <w:rsid w:val="000332E7"/>
    <w:rsid w:val="0003363B"/>
    <w:rsid w:val="00033705"/>
    <w:rsid w:val="00033900"/>
    <w:rsid w:val="00033A6A"/>
    <w:rsid w:val="00033BDA"/>
    <w:rsid w:val="00033E6B"/>
    <w:rsid w:val="000344A9"/>
    <w:rsid w:val="0003466A"/>
    <w:rsid w:val="00034B35"/>
    <w:rsid w:val="00034DDD"/>
    <w:rsid w:val="0003505D"/>
    <w:rsid w:val="000350F8"/>
    <w:rsid w:val="000351C3"/>
    <w:rsid w:val="000352C9"/>
    <w:rsid w:val="00035321"/>
    <w:rsid w:val="00035427"/>
    <w:rsid w:val="0003551E"/>
    <w:rsid w:val="0003575A"/>
    <w:rsid w:val="000357D8"/>
    <w:rsid w:val="0003582A"/>
    <w:rsid w:val="00035930"/>
    <w:rsid w:val="00035BB5"/>
    <w:rsid w:val="00036188"/>
    <w:rsid w:val="000365B1"/>
    <w:rsid w:val="000366A2"/>
    <w:rsid w:val="000366F7"/>
    <w:rsid w:val="0003673C"/>
    <w:rsid w:val="00036AF6"/>
    <w:rsid w:val="00036BE1"/>
    <w:rsid w:val="00036C97"/>
    <w:rsid w:val="00036DD0"/>
    <w:rsid w:val="00036F17"/>
    <w:rsid w:val="000372BE"/>
    <w:rsid w:val="0003758A"/>
    <w:rsid w:val="000379B0"/>
    <w:rsid w:val="00037A27"/>
    <w:rsid w:val="00037B3A"/>
    <w:rsid w:val="00037D07"/>
    <w:rsid w:val="00037DC8"/>
    <w:rsid w:val="00037F45"/>
    <w:rsid w:val="00037F78"/>
    <w:rsid w:val="0004021C"/>
    <w:rsid w:val="00040229"/>
    <w:rsid w:val="0004046C"/>
    <w:rsid w:val="0004048C"/>
    <w:rsid w:val="00040512"/>
    <w:rsid w:val="00040576"/>
    <w:rsid w:val="0004068B"/>
    <w:rsid w:val="0004072C"/>
    <w:rsid w:val="00040962"/>
    <w:rsid w:val="00040CB2"/>
    <w:rsid w:val="00040CFC"/>
    <w:rsid w:val="00040D69"/>
    <w:rsid w:val="00040E4F"/>
    <w:rsid w:val="00040F0A"/>
    <w:rsid w:val="000414C5"/>
    <w:rsid w:val="0004160A"/>
    <w:rsid w:val="00041697"/>
    <w:rsid w:val="00041708"/>
    <w:rsid w:val="0004188C"/>
    <w:rsid w:val="00041C99"/>
    <w:rsid w:val="00042063"/>
    <w:rsid w:val="000424F2"/>
    <w:rsid w:val="00042582"/>
    <w:rsid w:val="000426B9"/>
    <w:rsid w:val="0004277E"/>
    <w:rsid w:val="00042864"/>
    <w:rsid w:val="000428FE"/>
    <w:rsid w:val="00042EBF"/>
    <w:rsid w:val="00042FF6"/>
    <w:rsid w:val="000431D8"/>
    <w:rsid w:val="00043291"/>
    <w:rsid w:val="00043561"/>
    <w:rsid w:val="0004379D"/>
    <w:rsid w:val="000439F7"/>
    <w:rsid w:val="00043A2B"/>
    <w:rsid w:val="00043A75"/>
    <w:rsid w:val="00043C60"/>
    <w:rsid w:val="00043D2E"/>
    <w:rsid w:val="000447B2"/>
    <w:rsid w:val="000447B7"/>
    <w:rsid w:val="000447B8"/>
    <w:rsid w:val="00044BEA"/>
    <w:rsid w:val="00044F4F"/>
    <w:rsid w:val="00045126"/>
    <w:rsid w:val="00045186"/>
    <w:rsid w:val="0004539A"/>
    <w:rsid w:val="000453BC"/>
    <w:rsid w:val="0004560C"/>
    <w:rsid w:val="00045625"/>
    <w:rsid w:val="0004570C"/>
    <w:rsid w:val="000457F4"/>
    <w:rsid w:val="000459F3"/>
    <w:rsid w:val="00045B61"/>
    <w:rsid w:val="00045BC3"/>
    <w:rsid w:val="00045BC9"/>
    <w:rsid w:val="00045C80"/>
    <w:rsid w:val="00045DD1"/>
    <w:rsid w:val="00045E36"/>
    <w:rsid w:val="00045EBB"/>
    <w:rsid w:val="00045FFC"/>
    <w:rsid w:val="00046096"/>
    <w:rsid w:val="000460B1"/>
    <w:rsid w:val="000460F8"/>
    <w:rsid w:val="000461EA"/>
    <w:rsid w:val="0004662B"/>
    <w:rsid w:val="000467A0"/>
    <w:rsid w:val="0004683A"/>
    <w:rsid w:val="00046899"/>
    <w:rsid w:val="00046C35"/>
    <w:rsid w:val="00046CD4"/>
    <w:rsid w:val="00046F7E"/>
    <w:rsid w:val="0004708B"/>
    <w:rsid w:val="000470CD"/>
    <w:rsid w:val="0004723E"/>
    <w:rsid w:val="00047804"/>
    <w:rsid w:val="00047962"/>
    <w:rsid w:val="00047DFA"/>
    <w:rsid w:val="00047E31"/>
    <w:rsid w:val="00047FCD"/>
    <w:rsid w:val="00050015"/>
    <w:rsid w:val="00050040"/>
    <w:rsid w:val="000503E7"/>
    <w:rsid w:val="00050760"/>
    <w:rsid w:val="000507AA"/>
    <w:rsid w:val="000507F0"/>
    <w:rsid w:val="000508E7"/>
    <w:rsid w:val="00050AE9"/>
    <w:rsid w:val="00050C39"/>
    <w:rsid w:val="00050E3D"/>
    <w:rsid w:val="00050FDB"/>
    <w:rsid w:val="00051079"/>
    <w:rsid w:val="0005109F"/>
    <w:rsid w:val="00051BED"/>
    <w:rsid w:val="00052175"/>
    <w:rsid w:val="0005238D"/>
    <w:rsid w:val="0005246B"/>
    <w:rsid w:val="0005246C"/>
    <w:rsid w:val="00052831"/>
    <w:rsid w:val="00052AAE"/>
    <w:rsid w:val="00052C43"/>
    <w:rsid w:val="00052D2C"/>
    <w:rsid w:val="00052DC0"/>
    <w:rsid w:val="00052DC7"/>
    <w:rsid w:val="00052F3E"/>
    <w:rsid w:val="0005352D"/>
    <w:rsid w:val="0005365F"/>
    <w:rsid w:val="000539B9"/>
    <w:rsid w:val="00053A5F"/>
    <w:rsid w:val="00053AEE"/>
    <w:rsid w:val="00054000"/>
    <w:rsid w:val="000543AC"/>
    <w:rsid w:val="0005454F"/>
    <w:rsid w:val="000548C6"/>
    <w:rsid w:val="00054AB5"/>
    <w:rsid w:val="00054D3F"/>
    <w:rsid w:val="00054E9A"/>
    <w:rsid w:val="00054EBD"/>
    <w:rsid w:val="00054FB7"/>
    <w:rsid w:val="00055276"/>
    <w:rsid w:val="00055616"/>
    <w:rsid w:val="0005591D"/>
    <w:rsid w:val="000559A0"/>
    <w:rsid w:val="00055C06"/>
    <w:rsid w:val="00055FE1"/>
    <w:rsid w:val="00056318"/>
    <w:rsid w:val="000563A1"/>
    <w:rsid w:val="00056557"/>
    <w:rsid w:val="00056815"/>
    <w:rsid w:val="000572D3"/>
    <w:rsid w:val="0005732E"/>
    <w:rsid w:val="000574F5"/>
    <w:rsid w:val="0005762A"/>
    <w:rsid w:val="00057818"/>
    <w:rsid w:val="000579C8"/>
    <w:rsid w:val="00057A96"/>
    <w:rsid w:val="00057B67"/>
    <w:rsid w:val="00060426"/>
    <w:rsid w:val="00060600"/>
    <w:rsid w:val="0006060D"/>
    <w:rsid w:val="00060AA7"/>
    <w:rsid w:val="00060AD0"/>
    <w:rsid w:val="00060E6E"/>
    <w:rsid w:val="0006115F"/>
    <w:rsid w:val="00061302"/>
    <w:rsid w:val="00061503"/>
    <w:rsid w:val="0006189A"/>
    <w:rsid w:val="000619B9"/>
    <w:rsid w:val="00061E39"/>
    <w:rsid w:val="00061EB7"/>
    <w:rsid w:val="00062275"/>
    <w:rsid w:val="0006235E"/>
    <w:rsid w:val="0006242A"/>
    <w:rsid w:val="0006270A"/>
    <w:rsid w:val="00062B9E"/>
    <w:rsid w:val="00062D0E"/>
    <w:rsid w:val="00062DBC"/>
    <w:rsid w:val="00063026"/>
    <w:rsid w:val="000630B6"/>
    <w:rsid w:val="000634C2"/>
    <w:rsid w:val="0006362E"/>
    <w:rsid w:val="000638D1"/>
    <w:rsid w:val="00063CB4"/>
    <w:rsid w:val="00063CF4"/>
    <w:rsid w:val="00063E4C"/>
    <w:rsid w:val="00064002"/>
    <w:rsid w:val="000641A3"/>
    <w:rsid w:val="000641B3"/>
    <w:rsid w:val="000642D3"/>
    <w:rsid w:val="000643D4"/>
    <w:rsid w:val="00064784"/>
    <w:rsid w:val="000647A6"/>
    <w:rsid w:val="0006482C"/>
    <w:rsid w:val="00064ABA"/>
    <w:rsid w:val="00064B8B"/>
    <w:rsid w:val="00064CC6"/>
    <w:rsid w:val="00064FCF"/>
    <w:rsid w:val="000651B1"/>
    <w:rsid w:val="000651E6"/>
    <w:rsid w:val="00065233"/>
    <w:rsid w:val="000653B7"/>
    <w:rsid w:val="00065428"/>
    <w:rsid w:val="00065847"/>
    <w:rsid w:val="00065982"/>
    <w:rsid w:val="00065D88"/>
    <w:rsid w:val="00065E1F"/>
    <w:rsid w:val="00065E3A"/>
    <w:rsid w:val="00065ED6"/>
    <w:rsid w:val="00065F73"/>
    <w:rsid w:val="000660E6"/>
    <w:rsid w:val="000661FF"/>
    <w:rsid w:val="00066447"/>
    <w:rsid w:val="000667B6"/>
    <w:rsid w:val="000668FC"/>
    <w:rsid w:val="000669B0"/>
    <w:rsid w:val="00066B57"/>
    <w:rsid w:val="00066EAF"/>
    <w:rsid w:val="00066F3A"/>
    <w:rsid w:val="00067062"/>
    <w:rsid w:val="000672E9"/>
    <w:rsid w:val="00067363"/>
    <w:rsid w:val="00067739"/>
    <w:rsid w:val="00067AD8"/>
    <w:rsid w:val="00067BA5"/>
    <w:rsid w:val="00067EE9"/>
    <w:rsid w:val="00067F59"/>
    <w:rsid w:val="00067F93"/>
    <w:rsid w:val="00070355"/>
    <w:rsid w:val="00070479"/>
    <w:rsid w:val="0007049C"/>
    <w:rsid w:val="000705E4"/>
    <w:rsid w:val="00070792"/>
    <w:rsid w:val="000708D0"/>
    <w:rsid w:val="00070916"/>
    <w:rsid w:val="000709DF"/>
    <w:rsid w:val="00070BE0"/>
    <w:rsid w:val="00070C00"/>
    <w:rsid w:val="00071537"/>
    <w:rsid w:val="000717CD"/>
    <w:rsid w:val="000717D5"/>
    <w:rsid w:val="0007191E"/>
    <w:rsid w:val="00071FC6"/>
    <w:rsid w:val="00072128"/>
    <w:rsid w:val="0007255C"/>
    <w:rsid w:val="00072B79"/>
    <w:rsid w:val="00072CBA"/>
    <w:rsid w:val="000733C3"/>
    <w:rsid w:val="0007346C"/>
    <w:rsid w:val="000735A3"/>
    <w:rsid w:val="000737FA"/>
    <w:rsid w:val="00073B38"/>
    <w:rsid w:val="00073D8E"/>
    <w:rsid w:val="00074169"/>
    <w:rsid w:val="000744F1"/>
    <w:rsid w:val="00074A93"/>
    <w:rsid w:val="00074C22"/>
    <w:rsid w:val="00074FF3"/>
    <w:rsid w:val="00075161"/>
    <w:rsid w:val="000753A6"/>
    <w:rsid w:val="000755C8"/>
    <w:rsid w:val="00075675"/>
    <w:rsid w:val="000759F4"/>
    <w:rsid w:val="00075ABC"/>
    <w:rsid w:val="00075CA7"/>
    <w:rsid w:val="00075CB3"/>
    <w:rsid w:val="00075FC4"/>
    <w:rsid w:val="00076391"/>
    <w:rsid w:val="000763DA"/>
    <w:rsid w:val="000765A2"/>
    <w:rsid w:val="000769A3"/>
    <w:rsid w:val="00077112"/>
    <w:rsid w:val="000771C7"/>
    <w:rsid w:val="000774D8"/>
    <w:rsid w:val="000778C5"/>
    <w:rsid w:val="000779B6"/>
    <w:rsid w:val="000779C5"/>
    <w:rsid w:val="00077D2D"/>
    <w:rsid w:val="00077EEF"/>
    <w:rsid w:val="00077FC0"/>
    <w:rsid w:val="00080690"/>
    <w:rsid w:val="00080EF3"/>
    <w:rsid w:val="00081141"/>
    <w:rsid w:val="0008123C"/>
    <w:rsid w:val="00081618"/>
    <w:rsid w:val="00081F48"/>
    <w:rsid w:val="00082176"/>
    <w:rsid w:val="000823DB"/>
    <w:rsid w:val="000824E7"/>
    <w:rsid w:val="00082652"/>
    <w:rsid w:val="000826ED"/>
    <w:rsid w:val="00082714"/>
    <w:rsid w:val="00082CB4"/>
    <w:rsid w:val="00082D49"/>
    <w:rsid w:val="00082D79"/>
    <w:rsid w:val="00082E0D"/>
    <w:rsid w:val="00083356"/>
    <w:rsid w:val="000836EF"/>
    <w:rsid w:val="000838CE"/>
    <w:rsid w:val="000839F7"/>
    <w:rsid w:val="00083B7A"/>
    <w:rsid w:val="00083DC0"/>
    <w:rsid w:val="00083E5A"/>
    <w:rsid w:val="00084C07"/>
    <w:rsid w:val="00084D99"/>
    <w:rsid w:val="00084EC4"/>
    <w:rsid w:val="00085582"/>
    <w:rsid w:val="0008574F"/>
    <w:rsid w:val="00085850"/>
    <w:rsid w:val="00085866"/>
    <w:rsid w:val="00085AFC"/>
    <w:rsid w:val="00085BCA"/>
    <w:rsid w:val="00085D5D"/>
    <w:rsid w:val="00085FF7"/>
    <w:rsid w:val="00086045"/>
    <w:rsid w:val="00086094"/>
    <w:rsid w:val="00086213"/>
    <w:rsid w:val="000866C6"/>
    <w:rsid w:val="0008679F"/>
    <w:rsid w:val="0008686B"/>
    <w:rsid w:val="00086BF5"/>
    <w:rsid w:val="00086C66"/>
    <w:rsid w:val="00086DF9"/>
    <w:rsid w:val="00086E2D"/>
    <w:rsid w:val="00086F03"/>
    <w:rsid w:val="00086FB6"/>
    <w:rsid w:val="0008702A"/>
    <w:rsid w:val="000872E4"/>
    <w:rsid w:val="000874A3"/>
    <w:rsid w:val="000875DD"/>
    <w:rsid w:val="00087698"/>
    <w:rsid w:val="0008771A"/>
    <w:rsid w:val="00087771"/>
    <w:rsid w:val="00087AAB"/>
    <w:rsid w:val="00087B79"/>
    <w:rsid w:val="00087C49"/>
    <w:rsid w:val="00087CF8"/>
    <w:rsid w:val="00087D0E"/>
    <w:rsid w:val="00087DB5"/>
    <w:rsid w:val="00087E02"/>
    <w:rsid w:val="00087EA8"/>
    <w:rsid w:val="00087FD1"/>
    <w:rsid w:val="000900C0"/>
    <w:rsid w:val="0009010F"/>
    <w:rsid w:val="00090294"/>
    <w:rsid w:val="00090466"/>
    <w:rsid w:val="000904F4"/>
    <w:rsid w:val="0009061F"/>
    <w:rsid w:val="0009089C"/>
    <w:rsid w:val="00090C71"/>
    <w:rsid w:val="00090DC4"/>
    <w:rsid w:val="000911E1"/>
    <w:rsid w:val="00091252"/>
    <w:rsid w:val="00091293"/>
    <w:rsid w:val="00091328"/>
    <w:rsid w:val="000916D1"/>
    <w:rsid w:val="0009191D"/>
    <w:rsid w:val="00091A1E"/>
    <w:rsid w:val="00091B61"/>
    <w:rsid w:val="00091C2E"/>
    <w:rsid w:val="00091CF4"/>
    <w:rsid w:val="00091E98"/>
    <w:rsid w:val="000920DC"/>
    <w:rsid w:val="00092593"/>
    <w:rsid w:val="0009264A"/>
    <w:rsid w:val="000929FC"/>
    <w:rsid w:val="00092DEC"/>
    <w:rsid w:val="00092E3F"/>
    <w:rsid w:val="00092EB8"/>
    <w:rsid w:val="00092FFB"/>
    <w:rsid w:val="0009325E"/>
    <w:rsid w:val="00093492"/>
    <w:rsid w:val="000934A0"/>
    <w:rsid w:val="00093881"/>
    <w:rsid w:val="000939F4"/>
    <w:rsid w:val="00093AE6"/>
    <w:rsid w:val="00093E4B"/>
    <w:rsid w:val="00093E7A"/>
    <w:rsid w:val="000941AA"/>
    <w:rsid w:val="000944F9"/>
    <w:rsid w:val="00094D07"/>
    <w:rsid w:val="00094D91"/>
    <w:rsid w:val="000957B0"/>
    <w:rsid w:val="000959B1"/>
    <w:rsid w:val="00095BE5"/>
    <w:rsid w:val="00095CAE"/>
    <w:rsid w:val="00095CD4"/>
    <w:rsid w:val="00095CE4"/>
    <w:rsid w:val="00095DAA"/>
    <w:rsid w:val="000960D5"/>
    <w:rsid w:val="00096333"/>
    <w:rsid w:val="00096443"/>
    <w:rsid w:val="000964E9"/>
    <w:rsid w:val="00096528"/>
    <w:rsid w:val="0009664A"/>
    <w:rsid w:val="000969D5"/>
    <w:rsid w:val="00096BD0"/>
    <w:rsid w:val="00096C0D"/>
    <w:rsid w:val="00096D28"/>
    <w:rsid w:val="00096FF0"/>
    <w:rsid w:val="000970D5"/>
    <w:rsid w:val="00097348"/>
    <w:rsid w:val="00097421"/>
    <w:rsid w:val="00097500"/>
    <w:rsid w:val="00097950"/>
    <w:rsid w:val="00097998"/>
    <w:rsid w:val="00097A33"/>
    <w:rsid w:val="00097A59"/>
    <w:rsid w:val="00097B03"/>
    <w:rsid w:val="00097DAB"/>
    <w:rsid w:val="00097F02"/>
    <w:rsid w:val="00097F05"/>
    <w:rsid w:val="000A019C"/>
    <w:rsid w:val="000A01F4"/>
    <w:rsid w:val="000A0454"/>
    <w:rsid w:val="000A0716"/>
    <w:rsid w:val="000A0947"/>
    <w:rsid w:val="000A099D"/>
    <w:rsid w:val="000A0ABA"/>
    <w:rsid w:val="000A0B7F"/>
    <w:rsid w:val="000A0BEC"/>
    <w:rsid w:val="000A0CAB"/>
    <w:rsid w:val="000A0D7F"/>
    <w:rsid w:val="000A13B7"/>
    <w:rsid w:val="000A18AA"/>
    <w:rsid w:val="000A18E6"/>
    <w:rsid w:val="000A198C"/>
    <w:rsid w:val="000A1BE0"/>
    <w:rsid w:val="000A2350"/>
    <w:rsid w:val="000A2BCB"/>
    <w:rsid w:val="000A2DA2"/>
    <w:rsid w:val="000A2DC1"/>
    <w:rsid w:val="000A2F82"/>
    <w:rsid w:val="000A2FC6"/>
    <w:rsid w:val="000A33E1"/>
    <w:rsid w:val="000A35BD"/>
    <w:rsid w:val="000A3917"/>
    <w:rsid w:val="000A3A4C"/>
    <w:rsid w:val="000A3D1B"/>
    <w:rsid w:val="000A3D77"/>
    <w:rsid w:val="000A3D96"/>
    <w:rsid w:val="000A3FA1"/>
    <w:rsid w:val="000A435D"/>
    <w:rsid w:val="000A45E8"/>
    <w:rsid w:val="000A4A70"/>
    <w:rsid w:val="000A4C33"/>
    <w:rsid w:val="000A4CDB"/>
    <w:rsid w:val="000A4E58"/>
    <w:rsid w:val="000A4EDA"/>
    <w:rsid w:val="000A4FF3"/>
    <w:rsid w:val="000A5192"/>
    <w:rsid w:val="000A5261"/>
    <w:rsid w:val="000A5417"/>
    <w:rsid w:val="000A563E"/>
    <w:rsid w:val="000A56CD"/>
    <w:rsid w:val="000A58F3"/>
    <w:rsid w:val="000A5C0F"/>
    <w:rsid w:val="000A5C58"/>
    <w:rsid w:val="000A5FA5"/>
    <w:rsid w:val="000A5FA7"/>
    <w:rsid w:val="000A61CE"/>
    <w:rsid w:val="000A642E"/>
    <w:rsid w:val="000A6550"/>
    <w:rsid w:val="000A65BC"/>
    <w:rsid w:val="000A70CE"/>
    <w:rsid w:val="000A7164"/>
    <w:rsid w:val="000A7416"/>
    <w:rsid w:val="000A75C3"/>
    <w:rsid w:val="000A7688"/>
    <w:rsid w:val="000A7946"/>
    <w:rsid w:val="000A7C69"/>
    <w:rsid w:val="000A7CB4"/>
    <w:rsid w:val="000B0370"/>
    <w:rsid w:val="000B04C8"/>
    <w:rsid w:val="000B054E"/>
    <w:rsid w:val="000B0631"/>
    <w:rsid w:val="000B0B23"/>
    <w:rsid w:val="000B0B4A"/>
    <w:rsid w:val="000B0D72"/>
    <w:rsid w:val="000B11F5"/>
    <w:rsid w:val="000B14F4"/>
    <w:rsid w:val="000B1BCF"/>
    <w:rsid w:val="000B1D42"/>
    <w:rsid w:val="000B27AD"/>
    <w:rsid w:val="000B27FB"/>
    <w:rsid w:val="000B28CF"/>
    <w:rsid w:val="000B2A63"/>
    <w:rsid w:val="000B2BED"/>
    <w:rsid w:val="000B2EF3"/>
    <w:rsid w:val="000B3287"/>
    <w:rsid w:val="000B334E"/>
    <w:rsid w:val="000B3549"/>
    <w:rsid w:val="000B35BC"/>
    <w:rsid w:val="000B3794"/>
    <w:rsid w:val="000B37AD"/>
    <w:rsid w:val="000B3935"/>
    <w:rsid w:val="000B3945"/>
    <w:rsid w:val="000B3ACB"/>
    <w:rsid w:val="000B3B42"/>
    <w:rsid w:val="000B3BBA"/>
    <w:rsid w:val="000B3D68"/>
    <w:rsid w:val="000B407D"/>
    <w:rsid w:val="000B433C"/>
    <w:rsid w:val="000B440F"/>
    <w:rsid w:val="000B45FF"/>
    <w:rsid w:val="000B46F9"/>
    <w:rsid w:val="000B47E1"/>
    <w:rsid w:val="000B4B53"/>
    <w:rsid w:val="000B4CEA"/>
    <w:rsid w:val="000B4D91"/>
    <w:rsid w:val="000B4FCE"/>
    <w:rsid w:val="000B50EB"/>
    <w:rsid w:val="000B5189"/>
    <w:rsid w:val="000B51B6"/>
    <w:rsid w:val="000B5390"/>
    <w:rsid w:val="000B5534"/>
    <w:rsid w:val="000B5568"/>
    <w:rsid w:val="000B57E4"/>
    <w:rsid w:val="000B59AD"/>
    <w:rsid w:val="000B5A2E"/>
    <w:rsid w:val="000B5C19"/>
    <w:rsid w:val="000B5C77"/>
    <w:rsid w:val="000B5F53"/>
    <w:rsid w:val="000B610E"/>
    <w:rsid w:val="000B61D7"/>
    <w:rsid w:val="000B63AC"/>
    <w:rsid w:val="000B65F7"/>
    <w:rsid w:val="000B6699"/>
    <w:rsid w:val="000B6ACF"/>
    <w:rsid w:val="000B6B71"/>
    <w:rsid w:val="000B7127"/>
    <w:rsid w:val="000B74C7"/>
    <w:rsid w:val="000B76CC"/>
    <w:rsid w:val="000B76D0"/>
    <w:rsid w:val="000B78F7"/>
    <w:rsid w:val="000B7AD3"/>
    <w:rsid w:val="000B7CAE"/>
    <w:rsid w:val="000C021B"/>
    <w:rsid w:val="000C032B"/>
    <w:rsid w:val="000C04B5"/>
    <w:rsid w:val="000C08FB"/>
    <w:rsid w:val="000C0B73"/>
    <w:rsid w:val="000C0C35"/>
    <w:rsid w:val="000C0E62"/>
    <w:rsid w:val="000C0FFE"/>
    <w:rsid w:val="000C11BF"/>
    <w:rsid w:val="000C1261"/>
    <w:rsid w:val="000C13D5"/>
    <w:rsid w:val="000C1434"/>
    <w:rsid w:val="000C1707"/>
    <w:rsid w:val="000C1930"/>
    <w:rsid w:val="000C1AB6"/>
    <w:rsid w:val="000C1C29"/>
    <w:rsid w:val="000C1C6C"/>
    <w:rsid w:val="000C1FD1"/>
    <w:rsid w:val="000C22CE"/>
    <w:rsid w:val="000C2313"/>
    <w:rsid w:val="000C2385"/>
    <w:rsid w:val="000C24E6"/>
    <w:rsid w:val="000C260D"/>
    <w:rsid w:val="000C26C4"/>
    <w:rsid w:val="000C2855"/>
    <w:rsid w:val="000C2965"/>
    <w:rsid w:val="000C2970"/>
    <w:rsid w:val="000C2E71"/>
    <w:rsid w:val="000C3008"/>
    <w:rsid w:val="000C312E"/>
    <w:rsid w:val="000C3178"/>
    <w:rsid w:val="000C3306"/>
    <w:rsid w:val="000C34D2"/>
    <w:rsid w:val="000C361C"/>
    <w:rsid w:val="000C3816"/>
    <w:rsid w:val="000C38BD"/>
    <w:rsid w:val="000C3B0A"/>
    <w:rsid w:val="000C3C8E"/>
    <w:rsid w:val="000C439F"/>
    <w:rsid w:val="000C44F5"/>
    <w:rsid w:val="000C498D"/>
    <w:rsid w:val="000C5010"/>
    <w:rsid w:val="000C5200"/>
    <w:rsid w:val="000C524B"/>
    <w:rsid w:val="000C52F3"/>
    <w:rsid w:val="000C540B"/>
    <w:rsid w:val="000C5469"/>
    <w:rsid w:val="000C553E"/>
    <w:rsid w:val="000C57DD"/>
    <w:rsid w:val="000C57E3"/>
    <w:rsid w:val="000C57E4"/>
    <w:rsid w:val="000C5884"/>
    <w:rsid w:val="000C5886"/>
    <w:rsid w:val="000C588A"/>
    <w:rsid w:val="000C58D1"/>
    <w:rsid w:val="000C5B63"/>
    <w:rsid w:val="000C5B76"/>
    <w:rsid w:val="000C5BA6"/>
    <w:rsid w:val="000C5DB9"/>
    <w:rsid w:val="000C5EC2"/>
    <w:rsid w:val="000C5F55"/>
    <w:rsid w:val="000C6163"/>
    <w:rsid w:val="000C616A"/>
    <w:rsid w:val="000C6363"/>
    <w:rsid w:val="000C648A"/>
    <w:rsid w:val="000C66E6"/>
    <w:rsid w:val="000C68B0"/>
    <w:rsid w:val="000C6901"/>
    <w:rsid w:val="000C6935"/>
    <w:rsid w:val="000C701F"/>
    <w:rsid w:val="000C739B"/>
    <w:rsid w:val="000C77EC"/>
    <w:rsid w:val="000C78AF"/>
    <w:rsid w:val="000C7DF0"/>
    <w:rsid w:val="000D0159"/>
    <w:rsid w:val="000D02FA"/>
    <w:rsid w:val="000D06D2"/>
    <w:rsid w:val="000D08F3"/>
    <w:rsid w:val="000D0AA2"/>
    <w:rsid w:val="000D0CFF"/>
    <w:rsid w:val="000D0EDF"/>
    <w:rsid w:val="000D1463"/>
    <w:rsid w:val="000D1782"/>
    <w:rsid w:val="000D1925"/>
    <w:rsid w:val="000D2173"/>
    <w:rsid w:val="000D2485"/>
    <w:rsid w:val="000D252E"/>
    <w:rsid w:val="000D27EE"/>
    <w:rsid w:val="000D29D9"/>
    <w:rsid w:val="000D3019"/>
    <w:rsid w:val="000D30AE"/>
    <w:rsid w:val="000D3189"/>
    <w:rsid w:val="000D3B36"/>
    <w:rsid w:val="000D3C8D"/>
    <w:rsid w:val="000D44EA"/>
    <w:rsid w:val="000D4577"/>
    <w:rsid w:val="000D45DD"/>
    <w:rsid w:val="000D4640"/>
    <w:rsid w:val="000D46B0"/>
    <w:rsid w:val="000D46FB"/>
    <w:rsid w:val="000D4753"/>
    <w:rsid w:val="000D4EA8"/>
    <w:rsid w:val="000D5068"/>
    <w:rsid w:val="000D56FA"/>
    <w:rsid w:val="000D5970"/>
    <w:rsid w:val="000D59EE"/>
    <w:rsid w:val="000D5BBA"/>
    <w:rsid w:val="000D5C21"/>
    <w:rsid w:val="000D600D"/>
    <w:rsid w:val="000D6438"/>
    <w:rsid w:val="000D666A"/>
    <w:rsid w:val="000D6896"/>
    <w:rsid w:val="000D68D4"/>
    <w:rsid w:val="000D69DF"/>
    <w:rsid w:val="000D6A07"/>
    <w:rsid w:val="000D6B87"/>
    <w:rsid w:val="000D6D1F"/>
    <w:rsid w:val="000D6EAD"/>
    <w:rsid w:val="000D6F10"/>
    <w:rsid w:val="000D7924"/>
    <w:rsid w:val="000D7B1A"/>
    <w:rsid w:val="000D7B7E"/>
    <w:rsid w:val="000E02A6"/>
    <w:rsid w:val="000E0349"/>
    <w:rsid w:val="000E049A"/>
    <w:rsid w:val="000E09F3"/>
    <w:rsid w:val="000E0AF5"/>
    <w:rsid w:val="000E0DFC"/>
    <w:rsid w:val="000E12CF"/>
    <w:rsid w:val="000E15F6"/>
    <w:rsid w:val="000E176D"/>
    <w:rsid w:val="000E190B"/>
    <w:rsid w:val="000E19DE"/>
    <w:rsid w:val="000E1A93"/>
    <w:rsid w:val="000E1DF2"/>
    <w:rsid w:val="000E1E02"/>
    <w:rsid w:val="000E20F7"/>
    <w:rsid w:val="000E255A"/>
    <w:rsid w:val="000E2998"/>
    <w:rsid w:val="000E2BCC"/>
    <w:rsid w:val="000E2F34"/>
    <w:rsid w:val="000E3191"/>
    <w:rsid w:val="000E35DE"/>
    <w:rsid w:val="000E3639"/>
    <w:rsid w:val="000E3706"/>
    <w:rsid w:val="000E384D"/>
    <w:rsid w:val="000E3A23"/>
    <w:rsid w:val="000E3DF7"/>
    <w:rsid w:val="000E3EE5"/>
    <w:rsid w:val="000E3F43"/>
    <w:rsid w:val="000E42C3"/>
    <w:rsid w:val="000E4618"/>
    <w:rsid w:val="000E4751"/>
    <w:rsid w:val="000E4798"/>
    <w:rsid w:val="000E479E"/>
    <w:rsid w:val="000E483C"/>
    <w:rsid w:val="000E48A5"/>
    <w:rsid w:val="000E4BB6"/>
    <w:rsid w:val="000E4D0A"/>
    <w:rsid w:val="000E4DF1"/>
    <w:rsid w:val="000E51EF"/>
    <w:rsid w:val="000E53B0"/>
    <w:rsid w:val="000E5418"/>
    <w:rsid w:val="000E5601"/>
    <w:rsid w:val="000E5690"/>
    <w:rsid w:val="000E5AC1"/>
    <w:rsid w:val="000E5BAA"/>
    <w:rsid w:val="000E5E98"/>
    <w:rsid w:val="000E5EB8"/>
    <w:rsid w:val="000E5FCA"/>
    <w:rsid w:val="000E6043"/>
    <w:rsid w:val="000E6117"/>
    <w:rsid w:val="000E6210"/>
    <w:rsid w:val="000E62C9"/>
    <w:rsid w:val="000E6570"/>
    <w:rsid w:val="000E69D9"/>
    <w:rsid w:val="000E6DC5"/>
    <w:rsid w:val="000E6F18"/>
    <w:rsid w:val="000E70CA"/>
    <w:rsid w:val="000E720A"/>
    <w:rsid w:val="000E73B6"/>
    <w:rsid w:val="000E7527"/>
    <w:rsid w:val="000E76CD"/>
    <w:rsid w:val="000E786B"/>
    <w:rsid w:val="000E7D75"/>
    <w:rsid w:val="000F00B9"/>
    <w:rsid w:val="000F017F"/>
    <w:rsid w:val="000F01E9"/>
    <w:rsid w:val="000F0200"/>
    <w:rsid w:val="000F033C"/>
    <w:rsid w:val="000F03CA"/>
    <w:rsid w:val="000F040D"/>
    <w:rsid w:val="000F061C"/>
    <w:rsid w:val="000F0837"/>
    <w:rsid w:val="000F097A"/>
    <w:rsid w:val="000F0A58"/>
    <w:rsid w:val="000F0F93"/>
    <w:rsid w:val="000F13D7"/>
    <w:rsid w:val="000F16E1"/>
    <w:rsid w:val="000F175D"/>
    <w:rsid w:val="000F1D3D"/>
    <w:rsid w:val="000F1D6D"/>
    <w:rsid w:val="000F1E8B"/>
    <w:rsid w:val="000F1F65"/>
    <w:rsid w:val="000F23FD"/>
    <w:rsid w:val="000F249B"/>
    <w:rsid w:val="000F290C"/>
    <w:rsid w:val="000F2960"/>
    <w:rsid w:val="000F2A50"/>
    <w:rsid w:val="000F3093"/>
    <w:rsid w:val="000F3136"/>
    <w:rsid w:val="000F31E1"/>
    <w:rsid w:val="000F32B1"/>
    <w:rsid w:val="000F3585"/>
    <w:rsid w:val="000F36BE"/>
    <w:rsid w:val="000F3752"/>
    <w:rsid w:val="000F3877"/>
    <w:rsid w:val="000F39E1"/>
    <w:rsid w:val="000F3BAD"/>
    <w:rsid w:val="000F3D1D"/>
    <w:rsid w:val="000F4B64"/>
    <w:rsid w:val="000F4D17"/>
    <w:rsid w:val="000F4E27"/>
    <w:rsid w:val="000F4F7C"/>
    <w:rsid w:val="000F500F"/>
    <w:rsid w:val="000F5439"/>
    <w:rsid w:val="000F54A1"/>
    <w:rsid w:val="000F5522"/>
    <w:rsid w:val="000F55BE"/>
    <w:rsid w:val="000F56CF"/>
    <w:rsid w:val="000F579D"/>
    <w:rsid w:val="000F5816"/>
    <w:rsid w:val="000F59B8"/>
    <w:rsid w:val="000F5E15"/>
    <w:rsid w:val="000F5F5B"/>
    <w:rsid w:val="000F609E"/>
    <w:rsid w:val="000F621B"/>
    <w:rsid w:val="000F6405"/>
    <w:rsid w:val="000F675A"/>
    <w:rsid w:val="000F6A64"/>
    <w:rsid w:val="000F6C17"/>
    <w:rsid w:val="000F6C72"/>
    <w:rsid w:val="000F6DD5"/>
    <w:rsid w:val="000F7085"/>
    <w:rsid w:val="000F72BB"/>
    <w:rsid w:val="000F7761"/>
    <w:rsid w:val="000F78C0"/>
    <w:rsid w:val="000F78EA"/>
    <w:rsid w:val="000F78F6"/>
    <w:rsid w:val="000F7A31"/>
    <w:rsid w:val="000F7A47"/>
    <w:rsid w:val="000F7C1F"/>
    <w:rsid w:val="001000D4"/>
    <w:rsid w:val="001003D0"/>
    <w:rsid w:val="0010079B"/>
    <w:rsid w:val="00100F8C"/>
    <w:rsid w:val="00101352"/>
    <w:rsid w:val="00101481"/>
    <w:rsid w:val="0010150D"/>
    <w:rsid w:val="00101576"/>
    <w:rsid w:val="001018AD"/>
    <w:rsid w:val="00101D23"/>
    <w:rsid w:val="00101E73"/>
    <w:rsid w:val="0010204E"/>
    <w:rsid w:val="001022B4"/>
    <w:rsid w:val="001022EC"/>
    <w:rsid w:val="0010254B"/>
    <w:rsid w:val="001026DF"/>
    <w:rsid w:val="00102897"/>
    <w:rsid w:val="00102BE5"/>
    <w:rsid w:val="00103209"/>
    <w:rsid w:val="0010326D"/>
    <w:rsid w:val="0010330A"/>
    <w:rsid w:val="0010363D"/>
    <w:rsid w:val="00103751"/>
    <w:rsid w:val="00103861"/>
    <w:rsid w:val="0010386E"/>
    <w:rsid w:val="001038F5"/>
    <w:rsid w:val="00103AD6"/>
    <w:rsid w:val="00103ADD"/>
    <w:rsid w:val="00103C73"/>
    <w:rsid w:val="00103D75"/>
    <w:rsid w:val="001042F3"/>
    <w:rsid w:val="00104377"/>
    <w:rsid w:val="00104435"/>
    <w:rsid w:val="0010463A"/>
    <w:rsid w:val="001048B8"/>
    <w:rsid w:val="00104A81"/>
    <w:rsid w:val="00104CF2"/>
    <w:rsid w:val="00104DE9"/>
    <w:rsid w:val="00105189"/>
    <w:rsid w:val="0010550F"/>
    <w:rsid w:val="00105617"/>
    <w:rsid w:val="001056F1"/>
    <w:rsid w:val="001059B2"/>
    <w:rsid w:val="00105C64"/>
    <w:rsid w:val="00105C87"/>
    <w:rsid w:val="00105E15"/>
    <w:rsid w:val="00106264"/>
    <w:rsid w:val="00106347"/>
    <w:rsid w:val="00106401"/>
    <w:rsid w:val="001067C2"/>
    <w:rsid w:val="00106814"/>
    <w:rsid w:val="00106B31"/>
    <w:rsid w:val="00106B51"/>
    <w:rsid w:val="00106C20"/>
    <w:rsid w:val="00106ED7"/>
    <w:rsid w:val="00106FD0"/>
    <w:rsid w:val="00107118"/>
    <w:rsid w:val="00107EC0"/>
    <w:rsid w:val="00107F0D"/>
    <w:rsid w:val="001101F3"/>
    <w:rsid w:val="00110253"/>
    <w:rsid w:val="001103BB"/>
    <w:rsid w:val="0011062F"/>
    <w:rsid w:val="00110A5A"/>
    <w:rsid w:val="001111F3"/>
    <w:rsid w:val="00111416"/>
    <w:rsid w:val="0011158A"/>
    <w:rsid w:val="00111614"/>
    <w:rsid w:val="0011197B"/>
    <w:rsid w:val="00111B28"/>
    <w:rsid w:val="00111C69"/>
    <w:rsid w:val="00111C81"/>
    <w:rsid w:val="00112261"/>
    <w:rsid w:val="00112560"/>
    <w:rsid w:val="00112707"/>
    <w:rsid w:val="00112708"/>
    <w:rsid w:val="00112763"/>
    <w:rsid w:val="0011277D"/>
    <w:rsid w:val="001127D0"/>
    <w:rsid w:val="00112916"/>
    <w:rsid w:val="00112A67"/>
    <w:rsid w:val="00112CFD"/>
    <w:rsid w:val="00112EAC"/>
    <w:rsid w:val="00112ED3"/>
    <w:rsid w:val="00112F85"/>
    <w:rsid w:val="00112FDE"/>
    <w:rsid w:val="00113008"/>
    <w:rsid w:val="00113044"/>
    <w:rsid w:val="00113091"/>
    <w:rsid w:val="0011329F"/>
    <w:rsid w:val="00113497"/>
    <w:rsid w:val="001135A5"/>
    <w:rsid w:val="0011365D"/>
    <w:rsid w:val="0011399B"/>
    <w:rsid w:val="00113BA2"/>
    <w:rsid w:val="00113BBF"/>
    <w:rsid w:val="00113D5D"/>
    <w:rsid w:val="00113DF5"/>
    <w:rsid w:val="00113F3C"/>
    <w:rsid w:val="00114346"/>
    <w:rsid w:val="0011460E"/>
    <w:rsid w:val="00114C40"/>
    <w:rsid w:val="001155D5"/>
    <w:rsid w:val="0011562D"/>
    <w:rsid w:val="001158E5"/>
    <w:rsid w:val="001159AB"/>
    <w:rsid w:val="00115A54"/>
    <w:rsid w:val="00115BD0"/>
    <w:rsid w:val="00115CCB"/>
    <w:rsid w:val="00115D81"/>
    <w:rsid w:val="00115DDE"/>
    <w:rsid w:val="00115F8A"/>
    <w:rsid w:val="001160C6"/>
    <w:rsid w:val="00116284"/>
    <w:rsid w:val="0011660D"/>
    <w:rsid w:val="0011689F"/>
    <w:rsid w:val="001169FA"/>
    <w:rsid w:val="00116C76"/>
    <w:rsid w:val="00116D5D"/>
    <w:rsid w:val="00117209"/>
    <w:rsid w:val="00117303"/>
    <w:rsid w:val="001174A8"/>
    <w:rsid w:val="00117842"/>
    <w:rsid w:val="001178E1"/>
    <w:rsid w:val="00117C00"/>
    <w:rsid w:val="001201C4"/>
    <w:rsid w:val="00120237"/>
    <w:rsid w:val="00120319"/>
    <w:rsid w:val="00120881"/>
    <w:rsid w:val="00120921"/>
    <w:rsid w:val="00120DED"/>
    <w:rsid w:val="00121119"/>
    <w:rsid w:val="0012122F"/>
    <w:rsid w:val="00121337"/>
    <w:rsid w:val="00121385"/>
    <w:rsid w:val="00121575"/>
    <w:rsid w:val="0012157F"/>
    <w:rsid w:val="00121AAD"/>
    <w:rsid w:val="00121C11"/>
    <w:rsid w:val="00121C61"/>
    <w:rsid w:val="0012210C"/>
    <w:rsid w:val="001224DD"/>
    <w:rsid w:val="001225CC"/>
    <w:rsid w:val="001228E0"/>
    <w:rsid w:val="001229C5"/>
    <w:rsid w:val="00122C75"/>
    <w:rsid w:val="00123177"/>
    <w:rsid w:val="00123235"/>
    <w:rsid w:val="0012329C"/>
    <w:rsid w:val="001232BD"/>
    <w:rsid w:val="00123433"/>
    <w:rsid w:val="001238B0"/>
    <w:rsid w:val="00123947"/>
    <w:rsid w:val="0012405D"/>
    <w:rsid w:val="001242DF"/>
    <w:rsid w:val="00124354"/>
    <w:rsid w:val="001247DD"/>
    <w:rsid w:val="00124C47"/>
    <w:rsid w:val="00124DF3"/>
    <w:rsid w:val="0012524E"/>
    <w:rsid w:val="00125364"/>
    <w:rsid w:val="0012545D"/>
    <w:rsid w:val="00125514"/>
    <w:rsid w:val="001255ED"/>
    <w:rsid w:val="00125673"/>
    <w:rsid w:val="00125D13"/>
    <w:rsid w:val="00125D27"/>
    <w:rsid w:val="00125EE5"/>
    <w:rsid w:val="001260FB"/>
    <w:rsid w:val="00126155"/>
    <w:rsid w:val="0012634A"/>
    <w:rsid w:val="001266D2"/>
    <w:rsid w:val="00126722"/>
    <w:rsid w:val="00126AA3"/>
    <w:rsid w:val="00126B4F"/>
    <w:rsid w:val="00126C1B"/>
    <w:rsid w:val="00126E5D"/>
    <w:rsid w:val="00126F8E"/>
    <w:rsid w:val="0012700D"/>
    <w:rsid w:val="00127026"/>
    <w:rsid w:val="00127586"/>
    <w:rsid w:val="00127697"/>
    <w:rsid w:val="00127EB0"/>
    <w:rsid w:val="00127FA0"/>
    <w:rsid w:val="00127FDA"/>
    <w:rsid w:val="00130229"/>
    <w:rsid w:val="0013027C"/>
    <w:rsid w:val="001303E7"/>
    <w:rsid w:val="00130487"/>
    <w:rsid w:val="001305E6"/>
    <w:rsid w:val="0013075F"/>
    <w:rsid w:val="001307FA"/>
    <w:rsid w:val="001309B1"/>
    <w:rsid w:val="00130A4F"/>
    <w:rsid w:val="00130BB3"/>
    <w:rsid w:val="00130D59"/>
    <w:rsid w:val="00130D5A"/>
    <w:rsid w:val="00130FF9"/>
    <w:rsid w:val="0013101C"/>
    <w:rsid w:val="00131025"/>
    <w:rsid w:val="0013106B"/>
    <w:rsid w:val="001313BB"/>
    <w:rsid w:val="00131509"/>
    <w:rsid w:val="00131689"/>
    <w:rsid w:val="00131755"/>
    <w:rsid w:val="001317D0"/>
    <w:rsid w:val="00131AB2"/>
    <w:rsid w:val="00131E2C"/>
    <w:rsid w:val="001322CE"/>
    <w:rsid w:val="001322EF"/>
    <w:rsid w:val="001324D5"/>
    <w:rsid w:val="001326A6"/>
    <w:rsid w:val="0013278A"/>
    <w:rsid w:val="001330D0"/>
    <w:rsid w:val="00133523"/>
    <w:rsid w:val="00133837"/>
    <w:rsid w:val="00133AC7"/>
    <w:rsid w:val="00133C4A"/>
    <w:rsid w:val="00133CAC"/>
    <w:rsid w:val="00133E5F"/>
    <w:rsid w:val="00134114"/>
    <w:rsid w:val="00134531"/>
    <w:rsid w:val="001345F0"/>
    <w:rsid w:val="0013467C"/>
    <w:rsid w:val="00134AD2"/>
    <w:rsid w:val="00134B1E"/>
    <w:rsid w:val="00134D08"/>
    <w:rsid w:val="00134D09"/>
    <w:rsid w:val="00134E8C"/>
    <w:rsid w:val="00134F04"/>
    <w:rsid w:val="00135208"/>
    <w:rsid w:val="00135253"/>
    <w:rsid w:val="00135292"/>
    <w:rsid w:val="001354BD"/>
    <w:rsid w:val="0013550B"/>
    <w:rsid w:val="001358B1"/>
    <w:rsid w:val="00135A95"/>
    <w:rsid w:val="00135CE1"/>
    <w:rsid w:val="00135D11"/>
    <w:rsid w:val="001363B9"/>
    <w:rsid w:val="00136469"/>
    <w:rsid w:val="00136482"/>
    <w:rsid w:val="001365A3"/>
    <w:rsid w:val="0013688C"/>
    <w:rsid w:val="001368CC"/>
    <w:rsid w:val="001368DD"/>
    <w:rsid w:val="00136CB2"/>
    <w:rsid w:val="00136E62"/>
    <w:rsid w:val="00136F6D"/>
    <w:rsid w:val="00136FE4"/>
    <w:rsid w:val="0013713C"/>
    <w:rsid w:val="00137245"/>
    <w:rsid w:val="001375AB"/>
    <w:rsid w:val="00137748"/>
    <w:rsid w:val="0013799A"/>
    <w:rsid w:val="001379C9"/>
    <w:rsid w:val="00137A80"/>
    <w:rsid w:val="00137C73"/>
    <w:rsid w:val="00137DE9"/>
    <w:rsid w:val="00137F8D"/>
    <w:rsid w:val="0014041E"/>
    <w:rsid w:val="00140513"/>
    <w:rsid w:val="00140A29"/>
    <w:rsid w:val="00140BBD"/>
    <w:rsid w:val="00140FA9"/>
    <w:rsid w:val="00141102"/>
    <w:rsid w:val="001412A5"/>
    <w:rsid w:val="00141510"/>
    <w:rsid w:val="001417BC"/>
    <w:rsid w:val="00141BB6"/>
    <w:rsid w:val="00141BC1"/>
    <w:rsid w:val="00141EF3"/>
    <w:rsid w:val="00141F7D"/>
    <w:rsid w:val="00142129"/>
    <w:rsid w:val="00142168"/>
    <w:rsid w:val="001425BC"/>
    <w:rsid w:val="001427FD"/>
    <w:rsid w:val="001428E1"/>
    <w:rsid w:val="00142AE0"/>
    <w:rsid w:val="00142E91"/>
    <w:rsid w:val="00142F28"/>
    <w:rsid w:val="0014301C"/>
    <w:rsid w:val="001432F2"/>
    <w:rsid w:val="0014332B"/>
    <w:rsid w:val="0014342F"/>
    <w:rsid w:val="00143466"/>
    <w:rsid w:val="001435EA"/>
    <w:rsid w:val="001438A9"/>
    <w:rsid w:val="00143E70"/>
    <w:rsid w:val="00143F12"/>
    <w:rsid w:val="00143F59"/>
    <w:rsid w:val="00143FAF"/>
    <w:rsid w:val="00144239"/>
    <w:rsid w:val="00144504"/>
    <w:rsid w:val="00144569"/>
    <w:rsid w:val="00144783"/>
    <w:rsid w:val="0014485D"/>
    <w:rsid w:val="00144883"/>
    <w:rsid w:val="001448C9"/>
    <w:rsid w:val="00144AC7"/>
    <w:rsid w:val="00144B4D"/>
    <w:rsid w:val="00144B53"/>
    <w:rsid w:val="00145008"/>
    <w:rsid w:val="001450B7"/>
    <w:rsid w:val="0014533D"/>
    <w:rsid w:val="0014535F"/>
    <w:rsid w:val="00145875"/>
    <w:rsid w:val="00145953"/>
    <w:rsid w:val="00145AB2"/>
    <w:rsid w:val="0014606C"/>
    <w:rsid w:val="001460BA"/>
    <w:rsid w:val="001463E2"/>
    <w:rsid w:val="00146587"/>
    <w:rsid w:val="00146898"/>
    <w:rsid w:val="00146944"/>
    <w:rsid w:val="00146A5D"/>
    <w:rsid w:val="00146F19"/>
    <w:rsid w:val="0014702F"/>
    <w:rsid w:val="00147047"/>
    <w:rsid w:val="001471BB"/>
    <w:rsid w:val="00147634"/>
    <w:rsid w:val="0014777E"/>
    <w:rsid w:val="00147AAA"/>
    <w:rsid w:val="00147C21"/>
    <w:rsid w:val="00147D7B"/>
    <w:rsid w:val="00147EAE"/>
    <w:rsid w:val="00150964"/>
    <w:rsid w:val="00150BC8"/>
    <w:rsid w:val="0015119A"/>
    <w:rsid w:val="001512B4"/>
    <w:rsid w:val="001512F9"/>
    <w:rsid w:val="001514ED"/>
    <w:rsid w:val="0015152C"/>
    <w:rsid w:val="00151541"/>
    <w:rsid w:val="00151A28"/>
    <w:rsid w:val="00151A49"/>
    <w:rsid w:val="00151BDF"/>
    <w:rsid w:val="00151C04"/>
    <w:rsid w:val="00151DCE"/>
    <w:rsid w:val="00151FFF"/>
    <w:rsid w:val="001521A5"/>
    <w:rsid w:val="00152232"/>
    <w:rsid w:val="00152389"/>
    <w:rsid w:val="0015259D"/>
    <w:rsid w:val="00152710"/>
    <w:rsid w:val="0015273A"/>
    <w:rsid w:val="001528F8"/>
    <w:rsid w:val="00152981"/>
    <w:rsid w:val="00152A1C"/>
    <w:rsid w:val="00152A56"/>
    <w:rsid w:val="00152ACF"/>
    <w:rsid w:val="00152B13"/>
    <w:rsid w:val="00152B56"/>
    <w:rsid w:val="00152C62"/>
    <w:rsid w:val="00153042"/>
    <w:rsid w:val="00153394"/>
    <w:rsid w:val="001533DA"/>
    <w:rsid w:val="001534C2"/>
    <w:rsid w:val="0015368B"/>
    <w:rsid w:val="00153772"/>
    <w:rsid w:val="0015399A"/>
    <w:rsid w:val="00153A0C"/>
    <w:rsid w:val="00153A45"/>
    <w:rsid w:val="00153B81"/>
    <w:rsid w:val="00153F2B"/>
    <w:rsid w:val="001540FC"/>
    <w:rsid w:val="00154160"/>
    <w:rsid w:val="00154560"/>
    <w:rsid w:val="00154751"/>
    <w:rsid w:val="00154B5C"/>
    <w:rsid w:val="00154B82"/>
    <w:rsid w:val="00154E5D"/>
    <w:rsid w:val="00154F60"/>
    <w:rsid w:val="00155053"/>
    <w:rsid w:val="0015535B"/>
    <w:rsid w:val="001556D6"/>
    <w:rsid w:val="00155721"/>
    <w:rsid w:val="0015578E"/>
    <w:rsid w:val="001557C9"/>
    <w:rsid w:val="001559F6"/>
    <w:rsid w:val="00155A68"/>
    <w:rsid w:val="00155B43"/>
    <w:rsid w:val="00155F6D"/>
    <w:rsid w:val="00156235"/>
    <w:rsid w:val="001562C6"/>
    <w:rsid w:val="0015636F"/>
    <w:rsid w:val="00156714"/>
    <w:rsid w:val="0015693F"/>
    <w:rsid w:val="00156BCE"/>
    <w:rsid w:val="00156C9D"/>
    <w:rsid w:val="00156D8E"/>
    <w:rsid w:val="00156D95"/>
    <w:rsid w:val="00156EA4"/>
    <w:rsid w:val="00156FE2"/>
    <w:rsid w:val="001572AF"/>
    <w:rsid w:val="001572C4"/>
    <w:rsid w:val="00157389"/>
    <w:rsid w:val="001573C7"/>
    <w:rsid w:val="001574BB"/>
    <w:rsid w:val="0015788A"/>
    <w:rsid w:val="001578EF"/>
    <w:rsid w:val="001605BC"/>
    <w:rsid w:val="00160613"/>
    <w:rsid w:val="0016090C"/>
    <w:rsid w:val="0016091E"/>
    <w:rsid w:val="00160952"/>
    <w:rsid w:val="001609F6"/>
    <w:rsid w:val="00160FB6"/>
    <w:rsid w:val="001611C8"/>
    <w:rsid w:val="00161265"/>
    <w:rsid w:val="0016158D"/>
    <w:rsid w:val="001615BE"/>
    <w:rsid w:val="00161623"/>
    <w:rsid w:val="00161796"/>
    <w:rsid w:val="001618A9"/>
    <w:rsid w:val="00161A2C"/>
    <w:rsid w:val="00161B66"/>
    <w:rsid w:val="00161DA3"/>
    <w:rsid w:val="00161DE8"/>
    <w:rsid w:val="00161F93"/>
    <w:rsid w:val="00161FA4"/>
    <w:rsid w:val="00162178"/>
    <w:rsid w:val="001623C7"/>
    <w:rsid w:val="0016267A"/>
    <w:rsid w:val="001626F9"/>
    <w:rsid w:val="0016272D"/>
    <w:rsid w:val="0016276F"/>
    <w:rsid w:val="001627DD"/>
    <w:rsid w:val="001628BE"/>
    <w:rsid w:val="0016295B"/>
    <w:rsid w:val="00162BCF"/>
    <w:rsid w:val="001632D0"/>
    <w:rsid w:val="00163759"/>
    <w:rsid w:val="00163995"/>
    <w:rsid w:val="00163A2B"/>
    <w:rsid w:val="00163C3F"/>
    <w:rsid w:val="00163DFB"/>
    <w:rsid w:val="00164A24"/>
    <w:rsid w:val="00164B4D"/>
    <w:rsid w:val="00164BFA"/>
    <w:rsid w:val="00164DC1"/>
    <w:rsid w:val="00164DC2"/>
    <w:rsid w:val="00164E07"/>
    <w:rsid w:val="00164E75"/>
    <w:rsid w:val="00165672"/>
    <w:rsid w:val="00165B77"/>
    <w:rsid w:val="00165D9D"/>
    <w:rsid w:val="00165EB6"/>
    <w:rsid w:val="00165EEC"/>
    <w:rsid w:val="00165F62"/>
    <w:rsid w:val="00166156"/>
    <w:rsid w:val="00166169"/>
    <w:rsid w:val="0016621C"/>
    <w:rsid w:val="0016624B"/>
    <w:rsid w:val="0016628F"/>
    <w:rsid w:val="00166331"/>
    <w:rsid w:val="00166402"/>
    <w:rsid w:val="001664C4"/>
    <w:rsid w:val="0016661B"/>
    <w:rsid w:val="00166923"/>
    <w:rsid w:val="00166E4C"/>
    <w:rsid w:val="00167107"/>
    <w:rsid w:val="0016712C"/>
    <w:rsid w:val="0016714D"/>
    <w:rsid w:val="00167214"/>
    <w:rsid w:val="001676AF"/>
    <w:rsid w:val="001677EB"/>
    <w:rsid w:val="0016786C"/>
    <w:rsid w:val="0016792D"/>
    <w:rsid w:val="00167AF9"/>
    <w:rsid w:val="0017026D"/>
    <w:rsid w:val="0017037C"/>
    <w:rsid w:val="001705DE"/>
    <w:rsid w:val="00170617"/>
    <w:rsid w:val="001706FA"/>
    <w:rsid w:val="001707A3"/>
    <w:rsid w:val="00170864"/>
    <w:rsid w:val="001709B5"/>
    <w:rsid w:val="00170BE0"/>
    <w:rsid w:val="00170CCB"/>
    <w:rsid w:val="00170D0D"/>
    <w:rsid w:val="00170D3B"/>
    <w:rsid w:val="00170DB3"/>
    <w:rsid w:val="00170EFD"/>
    <w:rsid w:val="00171008"/>
    <w:rsid w:val="00171131"/>
    <w:rsid w:val="00171168"/>
    <w:rsid w:val="00171201"/>
    <w:rsid w:val="00171225"/>
    <w:rsid w:val="001713CB"/>
    <w:rsid w:val="001713CE"/>
    <w:rsid w:val="0017162A"/>
    <w:rsid w:val="00171638"/>
    <w:rsid w:val="00171803"/>
    <w:rsid w:val="00171BBA"/>
    <w:rsid w:val="00171CAD"/>
    <w:rsid w:val="00171E50"/>
    <w:rsid w:val="00171EE6"/>
    <w:rsid w:val="00171F1F"/>
    <w:rsid w:val="00172254"/>
    <w:rsid w:val="001724DD"/>
    <w:rsid w:val="00172627"/>
    <w:rsid w:val="00172751"/>
    <w:rsid w:val="001727E6"/>
    <w:rsid w:val="00172BF0"/>
    <w:rsid w:val="00172C2B"/>
    <w:rsid w:val="00172F89"/>
    <w:rsid w:val="00172FD3"/>
    <w:rsid w:val="0017314A"/>
    <w:rsid w:val="001733E0"/>
    <w:rsid w:val="001737BA"/>
    <w:rsid w:val="001737E2"/>
    <w:rsid w:val="001739E5"/>
    <w:rsid w:val="00173B8E"/>
    <w:rsid w:val="00173C49"/>
    <w:rsid w:val="00173D29"/>
    <w:rsid w:val="0017436B"/>
    <w:rsid w:val="00174415"/>
    <w:rsid w:val="001744BE"/>
    <w:rsid w:val="001748B0"/>
    <w:rsid w:val="00174C49"/>
    <w:rsid w:val="00175132"/>
    <w:rsid w:val="00175257"/>
    <w:rsid w:val="001753DF"/>
    <w:rsid w:val="00175403"/>
    <w:rsid w:val="001755C2"/>
    <w:rsid w:val="00175751"/>
    <w:rsid w:val="0017590E"/>
    <w:rsid w:val="00175DC8"/>
    <w:rsid w:val="00175E63"/>
    <w:rsid w:val="00175EC3"/>
    <w:rsid w:val="00176023"/>
    <w:rsid w:val="0017607E"/>
    <w:rsid w:val="0017653E"/>
    <w:rsid w:val="0017695B"/>
    <w:rsid w:val="00176A04"/>
    <w:rsid w:val="00176D67"/>
    <w:rsid w:val="0017730D"/>
    <w:rsid w:val="00177382"/>
    <w:rsid w:val="001773B5"/>
    <w:rsid w:val="00177721"/>
    <w:rsid w:val="00177C96"/>
    <w:rsid w:val="00177CEB"/>
    <w:rsid w:val="001800AD"/>
    <w:rsid w:val="001801F6"/>
    <w:rsid w:val="00180275"/>
    <w:rsid w:val="00180627"/>
    <w:rsid w:val="0018085E"/>
    <w:rsid w:val="001809DD"/>
    <w:rsid w:val="00180B21"/>
    <w:rsid w:val="0018107C"/>
    <w:rsid w:val="00181159"/>
    <w:rsid w:val="001812E9"/>
    <w:rsid w:val="001814BE"/>
    <w:rsid w:val="001814E0"/>
    <w:rsid w:val="001815B4"/>
    <w:rsid w:val="0018181A"/>
    <w:rsid w:val="00181A1A"/>
    <w:rsid w:val="00181A6F"/>
    <w:rsid w:val="00181CC2"/>
    <w:rsid w:val="001825FB"/>
    <w:rsid w:val="00182628"/>
    <w:rsid w:val="001828D5"/>
    <w:rsid w:val="0018296C"/>
    <w:rsid w:val="00182973"/>
    <w:rsid w:val="00182978"/>
    <w:rsid w:val="00182B69"/>
    <w:rsid w:val="00182E81"/>
    <w:rsid w:val="00182E9D"/>
    <w:rsid w:val="00182EC6"/>
    <w:rsid w:val="00183097"/>
    <w:rsid w:val="0018346B"/>
    <w:rsid w:val="001834CF"/>
    <w:rsid w:val="00183558"/>
    <w:rsid w:val="0018372C"/>
    <w:rsid w:val="001837CD"/>
    <w:rsid w:val="001838FC"/>
    <w:rsid w:val="0018399F"/>
    <w:rsid w:val="00183A1D"/>
    <w:rsid w:val="00183BD0"/>
    <w:rsid w:val="00184074"/>
    <w:rsid w:val="001840A5"/>
    <w:rsid w:val="001840D3"/>
    <w:rsid w:val="00184166"/>
    <w:rsid w:val="001841F5"/>
    <w:rsid w:val="0018434C"/>
    <w:rsid w:val="00184376"/>
    <w:rsid w:val="0018443E"/>
    <w:rsid w:val="001844D6"/>
    <w:rsid w:val="0018480A"/>
    <w:rsid w:val="00184881"/>
    <w:rsid w:val="00184923"/>
    <w:rsid w:val="00185022"/>
    <w:rsid w:val="001851D8"/>
    <w:rsid w:val="0018528A"/>
    <w:rsid w:val="0018571B"/>
    <w:rsid w:val="00185813"/>
    <w:rsid w:val="00185A57"/>
    <w:rsid w:val="00185B5F"/>
    <w:rsid w:val="00185BF4"/>
    <w:rsid w:val="00185C6C"/>
    <w:rsid w:val="00185CAC"/>
    <w:rsid w:val="00185D05"/>
    <w:rsid w:val="00185F95"/>
    <w:rsid w:val="00186501"/>
    <w:rsid w:val="00186575"/>
    <w:rsid w:val="00186704"/>
    <w:rsid w:val="00186752"/>
    <w:rsid w:val="00186781"/>
    <w:rsid w:val="001868CC"/>
    <w:rsid w:val="00186A58"/>
    <w:rsid w:val="00186AB1"/>
    <w:rsid w:val="00186B36"/>
    <w:rsid w:val="00186D15"/>
    <w:rsid w:val="00186D49"/>
    <w:rsid w:val="00186DB2"/>
    <w:rsid w:val="00186DB3"/>
    <w:rsid w:val="00187053"/>
    <w:rsid w:val="00187195"/>
    <w:rsid w:val="0018727D"/>
    <w:rsid w:val="001875A2"/>
    <w:rsid w:val="001875AB"/>
    <w:rsid w:val="001879CC"/>
    <w:rsid w:val="00187A0D"/>
    <w:rsid w:val="00187B8F"/>
    <w:rsid w:val="00187FC3"/>
    <w:rsid w:val="00190598"/>
    <w:rsid w:val="001909B9"/>
    <w:rsid w:val="00190F99"/>
    <w:rsid w:val="0019106C"/>
    <w:rsid w:val="00191299"/>
    <w:rsid w:val="001914DC"/>
    <w:rsid w:val="00191547"/>
    <w:rsid w:val="00191AF1"/>
    <w:rsid w:val="00191C4C"/>
    <w:rsid w:val="0019210E"/>
    <w:rsid w:val="0019222F"/>
    <w:rsid w:val="00192366"/>
    <w:rsid w:val="001923F8"/>
    <w:rsid w:val="001924CD"/>
    <w:rsid w:val="00192615"/>
    <w:rsid w:val="0019279A"/>
    <w:rsid w:val="001928D0"/>
    <w:rsid w:val="00192F3F"/>
    <w:rsid w:val="001933C2"/>
    <w:rsid w:val="0019345E"/>
    <w:rsid w:val="001934F1"/>
    <w:rsid w:val="001935C8"/>
    <w:rsid w:val="00193836"/>
    <w:rsid w:val="0019384A"/>
    <w:rsid w:val="001939E4"/>
    <w:rsid w:val="001940B5"/>
    <w:rsid w:val="00194507"/>
    <w:rsid w:val="001949A1"/>
    <w:rsid w:val="00194C38"/>
    <w:rsid w:val="00195119"/>
    <w:rsid w:val="0019517B"/>
    <w:rsid w:val="00195252"/>
    <w:rsid w:val="0019559A"/>
    <w:rsid w:val="001955EB"/>
    <w:rsid w:val="00195644"/>
    <w:rsid w:val="001956B8"/>
    <w:rsid w:val="00195872"/>
    <w:rsid w:val="001958E6"/>
    <w:rsid w:val="00195A3C"/>
    <w:rsid w:val="00195BB0"/>
    <w:rsid w:val="00195E68"/>
    <w:rsid w:val="001961C7"/>
    <w:rsid w:val="001962AA"/>
    <w:rsid w:val="001963E2"/>
    <w:rsid w:val="001965BA"/>
    <w:rsid w:val="00196637"/>
    <w:rsid w:val="001966BA"/>
    <w:rsid w:val="0019678B"/>
    <w:rsid w:val="001967E5"/>
    <w:rsid w:val="00196E59"/>
    <w:rsid w:val="0019756C"/>
    <w:rsid w:val="001977D9"/>
    <w:rsid w:val="00197874"/>
    <w:rsid w:val="00197A3F"/>
    <w:rsid w:val="00197B05"/>
    <w:rsid w:val="00197EB4"/>
    <w:rsid w:val="00197F35"/>
    <w:rsid w:val="00197FD6"/>
    <w:rsid w:val="001A0082"/>
    <w:rsid w:val="001A015A"/>
    <w:rsid w:val="001A0202"/>
    <w:rsid w:val="001A0752"/>
    <w:rsid w:val="001A0896"/>
    <w:rsid w:val="001A0A9E"/>
    <w:rsid w:val="001A0B0C"/>
    <w:rsid w:val="001A0B42"/>
    <w:rsid w:val="001A0D01"/>
    <w:rsid w:val="001A0EE0"/>
    <w:rsid w:val="001A0EFF"/>
    <w:rsid w:val="001A0F79"/>
    <w:rsid w:val="001A1238"/>
    <w:rsid w:val="001A13E4"/>
    <w:rsid w:val="001A1475"/>
    <w:rsid w:val="001A15BF"/>
    <w:rsid w:val="001A18C5"/>
    <w:rsid w:val="001A1C63"/>
    <w:rsid w:val="001A1C98"/>
    <w:rsid w:val="001A1D83"/>
    <w:rsid w:val="001A1DC3"/>
    <w:rsid w:val="001A1FDC"/>
    <w:rsid w:val="001A1FFF"/>
    <w:rsid w:val="001A25DF"/>
    <w:rsid w:val="001A28D1"/>
    <w:rsid w:val="001A2E16"/>
    <w:rsid w:val="001A2E7E"/>
    <w:rsid w:val="001A2F00"/>
    <w:rsid w:val="001A3123"/>
    <w:rsid w:val="001A31B4"/>
    <w:rsid w:val="001A31F6"/>
    <w:rsid w:val="001A326C"/>
    <w:rsid w:val="001A3270"/>
    <w:rsid w:val="001A347A"/>
    <w:rsid w:val="001A3606"/>
    <w:rsid w:val="001A37C9"/>
    <w:rsid w:val="001A3BC8"/>
    <w:rsid w:val="001A3DE7"/>
    <w:rsid w:val="001A43B3"/>
    <w:rsid w:val="001A448E"/>
    <w:rsid w:val="001A479F"/>
    <w:rsid w:val="001A4812"/>
    <w:rsid w:val="001A49F1"/>
    <w:rsid w:val="001A4A70"/>
    <w:rsid w:val="001A4DA1"/>
    <w:rsid w:val="001A5206"/>
    <w:rsid w:val="001A52D5"/>
    <w:rsid w:val="001A52E9"/>
    <w:rsid w:val="001A53D5"/>
    <w:rsid w:val="001A5511"/>
    <w:rsid w:val="001A5626"/>
    <w:rsid w:val="001A573D"/>
    <w:rsid w:val="001A593B"/>
    <w:rsid w:val="001A59E9"/>
    <w:rsid w:val="001A5DF6"/>
    <w:rsid w:val="001A5EEC"/>
    <w:rsid w:val="001A5F5B"/>
    <w:rsid w:val="001A5FC2"/>
    <w:rsid w:val="001A641A"/>
    <w:rsid w:val="001A6439"/>
    <w:rsid w:val="001A6576"/>
    <w:rsid w:val="001A65C9"/>
    <w:rsid w:val="001A68AB"/>
    <w:rsid w:val="001A69F7"/>
    <w:rsid w:val="001A6C93"/>
    <w:rsid w:val="001A6CB0"/>
    <w:rsid w:val="001A6CF4"/>
    <w:rsid w:val="001A6D01"/>
    <w:rsid w:val="001A6EB0"/>
    <w:rsid w:val="001A735A"/>
    <w:rsid w:val="001A7607"/>
    <w:rsid w:val="001A774B"/>
    <w:rsid w:val="001A77D7"/>
    <w:rsid w:val="001A7A85"/>
    <w:rsid w:val="001A7E16"/>
    <w:rsid w:val="001A7F83"/>
    <w:rsid w:val="001B0159"/>
    <w:rsid w:val="001B0392"/>
    <w:rsid w:val="001B03A9"/>
    <w:rsid w:val="001B04B6"/>
    <w:rsid w:val="001B05C8"/>
    <w:rsid w:val="001B0601"/>
    <w:rsid w:val="001B06C1"/>
    <w:rsid w:val="001B0736"/>
    <w:rsid w:val="001B0992"/>
    <w:rsid w:val="001B09E7"/>
    <w:rsid w:val="001B09FD"/>
    <w:rsid w:val="001B0C8B"/>
    <w:rsid w:val="001B0CC2"/>
    <w:rsid w:val="001B0D7E"/>
    <w:rsid w:val="001B0EA5"/>
    <w:rsid w:val="001B144D"/>
    <w:rsid w:val="001B1697"/>
    <w:rsid w:val="001B1A81"/>
    <w:rsid w:val="001B1B05"/>
    <w:rsid w:val="001B24CE"/>
    <w:rsid w:val="001B26C0"/>
    <w:rsid w:val="001B2709"/>
    <w:rsid w:val="001B29AA"/>
    <w:rsid w:val="001B2E14"/>
    <w:rsid w:val="001B2FF5"/>
    <w:rsid w:val="001B3178"/>
    <w:rsid w:val="001B3241"/>
    <w:rsid w:val="001B37F0"/>
    <w:rsid w:val="001B3846"/>
    <w:rsid w:val="001B3BBA"/>
    <w:rsid w:val="001B425E"/>
    <w:rsid w:val="001B43C2"/>
    <w:rsid w:val="001B446B"/>
    <w:rsid w:val="001B44BD"/>
    <w:rsid w:val="001B4BA2"/>
    <w:rsid w:val="001B4CB3"/>
    <w:rsid w:val="001B4D73"/>
    <w:rsid w:val="001B4FCF"/>
    <w:rsid w:val="001B5423"/>
    <w:rsid w:val="001B5495"/>
    <w:rsid w:val="001B54D1"/>
    <w:rsid w:val="001B5B97"/>
    <w:rsid w:val="001B5C49"/>
    <w:rsid w:val="001B5F79"/>
    <w:rsid w:val="001B60B3"/>
    <w:rsid w:val="001B62FE"/>
    <w:rsid w:val="001B6379"/>
    <w:rsid w:val="001B6456"/>
    <w:rsid w:val="001B6669"/>
    <w:rsid w:val="001B6888"/>
    <w:rsid w:val="001B6C03"/>
    <w:rsid w:val="001B72FB"/>
    <w:rsid w:val="001B7309"/>
    <w:rsid w:val="001B74AD"/>
    <w:rsid w:val="001B7847"/>
    <w:rsid w:val="001B7942"/>
    <w:rsid w:val="001B7944"/>
    <w:rsid w:val="001B7A73"/>
    <w:rsid w:val="001B7BFA"/>
    <w:rsid w:val="001B7C8F"/>
    <w:rsid w:val="001B7F17"/>
    <w:rsid w:val="001B7F30"/>
    <w:rsid w:val="001C0619"/>
    <w:rsid w:val="001C0829"/>
    <w:rsid w:val="001C087C"/>
    <w:rsid w:val="001C0A37"/>
    <w:rsid w:val="001C0B2C"/>
    <w:rsid w:val="001C10FA"/>
    <w:rsid w:val="001C1115"/>
    <w:rsid w:val="001C2020"/>
    <w:rsid w:val="001C2283"/>
    <w:rsid w:val="001C22A4"/>
    <w:rsid w:val="001C23FF"/>
    <w:rsid w:val="001C2527"/>
    <w:rsid w:val="001C28CF"/>
    <w:rsid w:val="001C29EA"/>
    <w:rsid w:val="001C2C4D"/>
    <w:rsid w:val="001C300E"/>
    <w:rsid w:val="001C3525"/>
    <w:rsid w:val="001C3769"/>
    <w:rsid w:val="001C394E"/>
    <w:rsid w:val="001C3AF9"/>
    <w:rsid w:val="001C3B3F"/>
    <w:rsid w:val="001C3D06"/>
    <w:rsid w:val="001C450F"/>
    <w:rsid w:val="001C487B"/>
    <w:rsid w:val="001C490D"/>
    <w:rsid w:val="001C4D57"/>
    <w:rsid w:val="001C4FBC"/>
    <w:rsid w:val="001C50C5"/>
    <w:rsid w:val="001C5256"/>
    <w:rsid w:val="001C549B"/>
    <w:rsid w:val="001C54F9"/>
    <w:rsid w:val="001C55D2"/>
    <w:rsid w:val="001C5742"/>
    <w:rsid w:val="001C5A1B"/>
    <w:rsid w:val="001C5C9E"/>
    <w:rsid w:val="001C6343"/>
    <w:rsid w:val="001C6370"/>
    <w:rsid w:val="001C681D"/>
    <w:rsid w:val="001C68E4"/>
    <w:rsid w:val="001C6936"/>
    <w:rsid w:val="001C6C27"/>
    <w:rsid w:val="001C6D02"/>
    <w:rsid w:val="001C6DBB"/>
    <w:rsid w:val="001C7066"/>
    <w:rsid w:val="001C70E5"/>
    <w:rsid w:val="001C711F"/>
    <w:rsid w:val="001C7210"/>
    <w:rsid w:val="001C73DC"/>
    <w:rsid w:val="001C74BF"/>
    <w:rsid w:val="001C7527"/>
    <w:rsid w:val="001C76B9"/>
    <w:rsid w:val="001C76DA"/>
    <w:rsid w:val="001C7770"/>
    <w:rsid w:val="001C789D"/>
    <w:rsid w:val="001C796B"/>
    <w:rsid w:val="001C79F2"/>
    <w:rsid w:val="001C7D59"/>
    <w:rsid w:val="001C7E12"/>
    <w:rsid w:val="001C7E97"/>
    <w:rsid w:val="001D0056"/>
    <w:rsid w:val="001D01A1"/>
    <w:rsid w:val="001D02F9"/>
    <w:rsid w:val="001D039F"/>
    <w:rsid w:val="001D0B95"/>
    <w:rsid w:val="001D0E0A"/>
    <w:rsid w:val="001D1116"/>
    <w:rsid w:val="001D1120"/>
    <w:rsid w:val="001D1140"/>
    <w:rsid w:val="001D11EF"/>
    <w:rsid w:val="001D15D7"/>
    <w:rsid w:val="001D174F"/>
    <w:rsid w:val="001D17B1"/>
    <w:rsid w:val="001D18C8"/>
    <w:rsid w:val="001D1A89"/>
    <w:rsid w:val="001D1C91"/>
    <w:rsid w:val="001D1CC5"/>
    <w:rsid w:val="001D2017"/>
    <w:rsid w:val="001D213E"/>
    <w:rsid w:val="001D21CA"/>
    <w:rsid w:val="001D227E"/>
    <w:rsid w:val="001D2331"/>
    <w:rsid w:val="001D2461"/>
    <w:rsid w:val="001D29BC"/>
    <w:rsid w:val="001D2AF5"/>
    <w:rsid w:val="001D2E67"/>
    <w:rsid w:val="001D2F4A"/>
    <w:rsid w:val="001D311E"/>
    <w:rsid w:val="001D3248"/>
    <w:rsid w:val="001D327C"/>
    <w:rsid w:val="001D36C6"/>
    <w:rsid w:val="001D371D"/>
    <w:rsid w:val="001D38A1"/>
    <w:rsid w:val="001D3CFD"/>
    <w:rsid w:val="001D456D"/>
    <w:rsid w:val="001D4687"/>
    <w:rsid w:val="001D46FC"/>
    <w:rsid w:val="001D49CC"/>
    <w:rsid w:val="001D4FAC"/>
    <w:rsid w:val="001D5006"/>
    <w:rsid w:val="001D51C7"/>
    <w:rsid w:val="001D5482"/>
    <w:rsid w:val="001D54D5"/>
    <w:rsid w:val="001D550C"/>
    <w:rsid w:val="001D56B0"/>
    <w:rsid w:val="001D585D"/>
    <w:rsid w:val="001D5FCA"/>
    <w:rsid w:val="001D624D"/>
    <w:rsid w:val="001D6286"/>
    <w:rsid w:val="001D644A"/>
    <w:rsid w:val="001D6A9F"/>
    <w:rsid w:val="001D6B6A"/>
    <w:rsid w:val="001D6BA2"/>
    <w:rsid w:val="001D6DF0"/>
    <w:rsid w:val="001D6E5F"/>
    <w:rsid w:val="001D720A"/>
    <w:rsid w:val="001D7270"/>
    <w:rsid w:val="001D744A"/>
    <w:rsid w:val="001D75DA"/>
    <w:rsid w:val="001D7645"/>
    <w:rsid w:val="001D7AB1"/>
    <w:rsid w:val="001D7C8A"/>
    <w:rsid w:val="001D7D35"/>
    <w:rsid w:val="001D7DFA"/>
    <w:rsid w:val="001E036B"/>
    <w:rsid w:val="001E072E"/>
    <w:rsid w:val="001E0833"/>
    <w:rsid w:val="001E089D"/>
    <w:rsid w:val="001E0C2D"/>
    <w:rsid w:val="001E175B"/>
    <w:rsid w:val="001E197C"/>
    <w:rsid w:val="001E1B3B"/>
    <w:rsid w:val="001E1B56"/>
    <w:rsid w:val="001E1B80"/>
    <w:rsid w:val="001E2011"/>
    <w:rsid w:val="001E21C4"/>
    <w:rsid w:val="001E22DB"/>
    <w:rsid w:val="001E25AC"/>
    <w:rsid w:val="001E264F"/>
    <w:rsid w:val="001E2A3C"/>
    <w:rsid w:val="001E2A52"/>
    <w:rsid w:val="001E2A7F"/>
    <w:rsid w:val="001E2C5F"/>
    <w:rsid w:val="001E2D35"/>
    <w:rsid w:val="001E2D8C"/>
    <w:rsid w:val="001E2DBD"/>
    <w:rsid w:val="001E2DC5"/>
    <w:rsid w:val="001E3248"/>
    <w:rsid w:val="001E341F"/>
    <w:rsid w:val="001E3510"/>
    <w:rsid w:val="001E35F4"/>
    <w:rsid w:val="001E3A07"/>
    <w:rsid w:val="001E3C0C"/>
    <w:rsid w:val="001E3D52"/>
    <w:rsid w:val="001E3F36"/>
    <w:rsid w:val="001E4013"/>
    <w:rsid w:val="001E40B9"/>
    <w:rsid w:val="001E416A"/>
    <w:rsid w:val="001E41DC"/>
    <w:rsid w:val="001E4239"/>
    <w:rsid w:val="001E428F"/>
    <w:rsid w:val="001E42CA"/>
    <w:rsid w:val="001E45D5"/>
    <w:rsid w:val="001E494B"/>
    <w:rsid w:val="001E4B9A"/>
    <w:rsid w:val="001E5087"/>
    <w:rsid w:val="001E52AE"/>
    <w:rsid w:val="001E536A"/>
    <w:rsid w:val="001E537F"/>
    <w:rsid w:val="001E563E"/>
    <w:rsid w:val="001E57FA"/>
    <w:rsid w:val="001E588B"/>
    <w:rsid w:val="001E5E85"/>
    <w:rsid w:val="001E5FAD"/>
    <w:rsid w:val="001E65A5"/>
    <w:rsid w:val="001E6690"/>
    <w:rsid w:val="001E6899"/>
    <w:rsid w:val="001E6E89"/>
    <w:rsid w:val="001E6F00"/>
    <w:rsid w:val="001E6FFD"/>
    <w:rsid w:val="001E70EF"/>
    <w:rsid w:val="001E722D"/>
    <w:rsid w:val="001E75DE"/>
    <w:rsid w:val="001E76CA"/>
    <w:rsid w:val="001F009D"/>
    <w:rsid w:val="001F0276"/>
    <w:rsid w:val="001F0596"/>
    <w:rsid w:val="001F05F8"/>
    <w:rsid w:val="001F0821"/>
    <w:rsid w:val="001F0A31"/>
    <w:rsid w:val="001F0CBD"/>
    <w:rsid w:val="001F13D4"/>
    <w:rsid w:val="001F161C"/>
    <w:rsid w:val="001F16B0"/>
    <w:rsid w:val="001F1937"/>
    <w:rsid w:val="001F1B69"/>
    <w:rsid w:val="001F1C3E"/>
    <w:rsid w:val="001F1E1F"/>
    <w:rsid w:val="001F1F48"/>
    <w:rsid w:val="001F1F67"/>
    <w:rsid w:val="001F20AF"/>
    <w:rsid w:val="001F23B3"/>
    <w:rsid w:val="001F2446"/>
    <w:rsid w:val="001F2504"/>
    <w:rsid w:val="001F26BF"/>
    <w:rsid w:val="001F2717"/>
    <w:rsid w:val="001F28ED"/>
    <w:rsid w:val="001F2DBE"/>
    <w:rsid w:val="001F3788"/>
    <w:rsid w:val="001F3889"/>
    <w:rsid w:val="001F3937"/>
    <w:rsid w:val="001F3C29"/>
    <w:rsid w:val="001F3DE2"/>
    <w:rsid w:val="001F3E98"/>
    <w:rsid w:val="001F3EBD"/>
    <w:rsid w:val="001F438F"/>
    <w:rsid w:val="001F44C6"/>
    <w:rsid w:val="001F4516"/>
    <w:rsid w:val="001F463D"/>
    <w:rsid w:val="001F481D"/>
    <w:rsid w:val="001F4A8A"/>
    <w:rsid w:val="001F4D40"/>
    <w:rsid w:val="001F51C1"/>
    <w:rsid w:val="001F5465"/>
    <w:rsid w:val="001F555C"/>
    <w:rsid w:val="001F57DA"/>
    <w:rsid w:val="001F5E02"/>
    <w:rsid w:val="001F61F4"/>
    <w:rsid w:val="001F63D5"/>
    <w:rsid w:val="001F63DA"/>
    <w:rsid w:val="001F64AC"/>
    <w:rsid w:val="001F68FD"/>
    <w:rsid w:val="001F6BA2"/>
    <w:rsid w:val="001F6EB9"/>
    <w:rsid w:val="001F71AF"/>
    <w:rsid w:val="001F7311"/>
    <w:rsid w:val="001F732F"/>
    <w:rsid w:val="001F738E"/>
    <w:rsid w:val="001F767D"/>
    <w:rsid w:val="001F774B"/>
    <w:rsid w:val="001F7A30"/>
    <w:rsid w:val="001F7D7D"/>
    <w:rsid w:val="001F7E2D"/>
    <w:rsid w:val="002004EE"/>
    <w:rsid w:val="0020080E"/>
    <w:rsid w:val="00200C1B"/>
    <w:rsid w:val="00200C31"/>
    <w:rsid w:val="00200D09"/>
    <w:rsid w:val="00200F14"/>
    <w:rsid w:val="0020117E"/>
    <w:rsid w:val="002013AA"/>
    <w:rsid w:val="002013B0"/>
    <w:rsid w:val="0020143E"/>
    <w:rsid w:val="00201757"/>
    <w:rsid w:val="002018B5"/>
    <w:rsid w:val="00201E47"/>
    <w:rsid w:val="00202144"/>
    <w:rsid w:val="00202157"/>
    <w:rsid w:val="00202265"/>
    <w:rsid w:val="0020230A"/>
    <w:rsid w:val="002027DA"/>
    <w:rsid w:val="002029E9"/>
    <w:rsid w:val="00202A1C"/>
    <w:rsid w:val="00202EE7"/>
    <w:rsid w:val="00202F87"/>
    <w:rsid w:val="00203094"/>
    <w:rsid w:val="00203290"/>
    <w:rsid w:val="002032AE"/>
    <w:rsid w:val="002032D7"/>
    <w:rsid w:val="00203334"/>
    <w:rsid w:val="0020364F"/>
    <w:rsid w:val="0020376B"/>
    <w:rsid w:val="0020394D"/>
    <w:rsid w:val="00203AA1"/>
    <w:rsid w:val="00203CA9"/>
    <w:rsid w:val="00203CBF"/>
    <w:rsid w:val="0020455B"/>
    <w:rsid w:val="002046A1"/>
    <w:rsid w:val="00204B0C"/>
    <w:rsid w:val="00204BCD"/>
    <w:rsid w:val="00205132"/>
    <w:rsid w:val="00205195"/>
    <w:rsid w:val="00205321"/>
    <w:rsid w:val="0020569D"/>
    <w:rsid w:val="002058E1"/>
    <w:rsid w:val="00205B7F"/>
    <w:rsid w:val="00205DBE"/>
    <w:rsid w:val="00205E15"/>
    <w:rsid w:val="00205EC3"/>
    <w:rsid w:val="00205F03"/>
    <w:rsid w:val="002062ED"/>
    <w:rsid w:val="002062F5"/>
    <w:rsid w:val="0020652D"/>
    <w:rsid w:val="002065C1"/>
    <w:rsid w:val="00206637"/>
    <w:rsid w:val="0020690B"/>
    <w:rsid w:val="00206D49"/>
    <w:rsid w:val="00206E3E"/>
    <w:rsid w:val="002070D4"/>
    <w:rsid w:val="00207272"/>
    <w:rsid w:val="002072DD"/>
    <w:rsid w:val="002072FD"/>
    <w:rsid w:val="002076D7"/>
    <w:rsid w:val="00207947"/>
    <w:rsid w:val="0020796B"/>
    <w:rsid w:val="00207AF3"/>
    <w:rsid w:val="00207CB8"/>
    <w:rsid w:val="00210122"/>
    <w:rsid w:val="00210358"/>
    <w:rsid w:val="002103FA"/>
    <w:rsid w:val="002104F0"/>
    <w:rsid w:val="00210599"/>
    <w:rsid w:val="00210657"/>
    <w:rsid w:val="0021065B"/>
    <w:rsid w:val="00210A49"/>
    <w:rsid w:val="00210C77"/>
    <w:rsid w:val="00210D58"/>
    <w:rsid w:val="00211322"/>
    <w:rsid w:val="00211343"/>
    <w:rsid w:val="00211B30"/>
    <w:rsid w:val="00211C0F"/>
    <w:rsid w:val="00211DD3"/>
    <w:rsid w:val="00211DD6"/>
    <w:rsid w:val="00211E6A"/>
    <w:rsid w:val="00211E6E"/>
    <w:rsid w:val="00211ED1"/>
    <w:rsid w:val="00211FCE"/>
    <w:rsid w:val="002123A2"/>
    <w:rsid w:val="002125B3"/>
    <w:rsid w:val="002125C9"/>
    <w:rsid w:val="002126C7"/>
    <w:rsid w:val="00212722"/>
    <w:rsid w:val="0021288D"/>
    <w:rsid w:val="00212904"/>
    <w:rsid w:val="00212A50"/>
    <w:rsid w:val="00212BF4"/>
    <w:rsid w:val="00213245"/>
    <w:rsid w:val="002132B7"/>
    <w:rsid w:val="002138BA"/>
    <w:rsid w:val="00213945"/>
    <w:rsid w:val="00213BB3"/>
    <w:rsid w:val="00213C37"/>
    <w:rsid w:val="00213E67"/>
    <w:rsid w:val="00213F76"/>
    <w:rsid w:val="00214011"/>
    <w:rsid w:val="002141FF"/>
    <w:rsid w:val="00214318"/>
    <w:rsid w:val="00214364"/>
    <w:rsid w:val="00214380"/>
    <w:rsid w:val="002146FD"/>
    <w:rsid w:val="00214809"/>
    <w:rsid w:val="00214828"/>
    <w:rsid w:val="002148E9"/>
    <w:rsid w:val="0021491F"/>
    <w:rsid w:val="00214C19"/>
    <w:rsid w:val="00214C39"/>
    <w:rsid w:val="00214EE7"/>
    <w:rsid w:val="00214F14"/>
    <w:rsid w:val="00214FD9"/>
    <w:rsid w:val="00215382"/>
    <w:rsid w:val="0021551A"/>
    <w:rsid w:val="0021563D"/>
    <w:rsid w:val="0021566B"/>
    <w:rsid w:val="0021579F"/>
    <w:rsid w:val="0021580A"/>
    <w:rsid w:val="0021580C"/>
    <w:rsid w:val="0021585C"/>
    <w:rsid w:val="002159C8"/>
    <w:rsid w:val="00215BD0"/>
    <w:rsid w:val="00215CAD"/>
    <w:rsid w:val="00215D1E"/>
    <w:rsid w:val="002161CF"/>
    <w:rsid w:val="002161EA"/>
    <w:rsid w:val="00216369"/>
    <w:rsid w:val="002163C7"/>
    <w:rsid w:val="00216582"/>
    <w:rsid w:val="002167D6"/>
    <w:rsid w:val="00216D00"/>
    <w:rsid w:val="00216DF3"/>
    <w:rsid w:val="00216EF8"/>
    <w:rsid w:val="00217280"/>
    <w:rsid w:val="00217294"/>
    <w:rsid w:val="0021730B"/>
    <w:rsid w:val="0021751F"/>
    <w:rsid w:val="002177EB"/>
    <w:rsid w:val="002178C8"/>
    <w:rsid w:val="0021792C"/>
    <w:rsid w:val="00217A6F"/>
    <w:rsid w:val="00217B27"/>
    <w:rsid w:val="00217C29"/>
    <w:rsid w:val="00217D6D"/>
    <w:rsid w:val="00217DDD"/>
    <w:rsid w:val="00220545"/>
    <w:rsid w:val="00220645"/>
    <w:rsid w:val="00220646"/>
    <w:rsid w:val="002207B1"/>
    <w:rsid w:val="00220810"/>
    <w:rsid w:val="0022099F"/>
    <w:rsid w:val="00220C15"/>
    <w:rsid w:val="00220D68"/>
    <w:rsid w:val="00220D76"/>
    <w:rsid w:val="00220D8C"/>
    <w:rsid w:val="00220F42"/>
    <w:rsid w:val="0022102C"/>
    <w:rsid w:val="00221125"/>
    <w:rsid w:val="002211E8"/>
    <w:rsid w:val="00221445"/>
    <w:rsid w:val="002216FE"/>
    <w:rsid w:val="002219A8"/>
    <w:rsid w:val="00221A28"/>
    <w:rsid w:val="00221BD4"/>
    <w:rsid w:val="00221CFA"/>
    <w:rsid w:val="00221E29"/>
    <w:rsid w:val="00221FA1"/>
    <w:rsid w:val="0022215C"/>
    <w:rsid w:val="002222E4"/>
    <w:rsid w:val="00222CC2"/>
    <w:rsid w:val="00223264"/>
    <w:rsid w:val="00223509"/>
    <w:rsid w:val="00223651"/>
    <w:rsid w:val="002237A7"/>
    <w:rsid w:val="00223824"/>
    <w:rsid w:val="002239B2"/>
    <w:rsid w:val="00223B6D"/>
    <w:rsid w:val="00223BAD"/>
    <w:rsid w:val="00224CD3"/>
    <w:rsid w:val="00224E95"/>
    <w:rsid w:val="002256B4"/>
    <w:rsid w:val="00225934"/>
    <w:rsid w:val="00225ABA"/>
    <w:rsid w:val="00225EC1"/>
    <w:rsid w:val="00225ED4"/>
    <w:rsid w:val="00226266"/>
    <w:rsid w:val="002265F1"/>
    <w:rsid w:val="0022692B"/>
    <w:rsid w:val="002269C3"/>
    <w:rsid w:val="002270A6"/>
    <w:rsid w:val="0022734F"/>
    <w:rsid w:val="002274E3"/>
    <w:rsid w:val="002275BD"/>
    <w:rsid w:val="002275D8"/>
    <w:rsid w:val="0022796D"/>
    <w:rsid w:val="00227C3D"/>
    <w:rsid w:val="00227CAE"/>
    <w:rsid w:val="00227DC5"/>
    <w:rsid w:val="00230267"/>
    <w:rsid w:val="002302EF"/>
    <w:rsid w:val="002304C4"/>
    <w:rsid w:val="002307A4"/>
    <w:rsid w:val="00230ED2"/>
    <w:rsid w:val="00230ED5"/>
    <w:rsid w:val="002315ED"/>
    <w:rsid w:val="00231678"/>
    <w:rsid w:val="002316D9"/>
    <w:rsid w:val="002318B1"/>
    <w:rsid w:val="00231A71"/>
    <w:rsid w:val="00231C38"/>
    <w:rsid w:val="00231CBA"/>
    <w:rsid w:val="00232181"/>
    <w:rsid w:val="002321F2"/>
    <w:rsid w:val="00232446"/>
    <w:rsid w:val="0023246F"/>
    <w:rsid w:val="002324A3"/>
    <w:rsid w:val="002324AA"/>
    <w:rsid w:val="002324B5"/>
    <w:rsid w:val="00232568"/>
    <w:rsid w:val="00232583"/>
    <w:rsid w:val="0023265A"/>
    <w:rsid w:val="002327B4"/>
    <w:rsid w:val="00232AA5"/>
    <w:rsid w:val="00232D06"/>
    <w:rsid w:val="00232F11"/>
    <w:rsid w:val="0023305E"/>
    <w:rsid w:val="0023318C"/>
    <w:rsid w:val="00233586"/>
    <w:rsid w:val="00233652"/>
    <w:rsid w:val="002337A5"/>
    <w:rsid w:val="00233AD5"/>
    <w:rsid w:val="00233BBC"/>
    <w:rsid w:val="00233C2F"/>
    <w:rsid w:val="00234213"/>
    <w:rsid w:val="002342C0"/>
    <w:rsid w:val="002342D5"/>
    <w:rsid w:val="002342D9"/>
    <w:rsid w:val="00234360"/>
    <w:rsid w:val="002343FF"/>
    <w:rsid w:val="002344A4"/>
    <w:rsid w:val="00234822"/>
    <w:rsid w:val="00234947"/>
    <w:rsid w:val="00234972"/>
    <w:rsid w:val="00234C3F"/>
    <w:rsid w:val="00234DA6"/>
    <w:rsid w:val="00234F4A"/>
    <w:rsid w:val="00234FC2"/>
    <w:rsid w:val="0023523F"/>
    <w:rsid w:val="002352FD"/>
    <w:rsid w:val="00235375"/>
    <w:rsid w:val="00235733"/>
    <w:rsid w:val="00235744"/>
    <w:rsid w:val="00235903"/>
    <w:rsid w:val="00235A4D"/>
    <w:rsid w:val="00235B0F"/>
    <w:rsid w:val="00235BE8"/>
    <w:rsid w:val="00235DA1"/>
    <w:rsid w:val="00235EED"/>
    <w:rsid w:val="00235F6E"/>
    <w:rsid w:val="0023640F"/>
    <w:rsid w:val="0023642A"/>
    <w:rsid w:val="002364A0"/>
    <w:rsid w:val="002365DF"/>
    <w:rsid w:val="002368BC"/>
    <w:rsid w:val="00237107"/>
    <w:rsid w:val="002373FC"/>
    <w:rsid w:val="00237930"/>
    <w:rsid w:val="0023794F"/>
    <w:rsid w:val="00237A09"/>
    <w:rsid w:val="00237AB4"/>
    <w:rsid w:val="00237B7D"/>
    <w:rsid w:val="00237BBD"/>
    <w:rsid w:val="00237BE0"/>
    <w:rsid w:val="00237EBC"/>
    <w:rsid w:val="00237EF0"/>
    <w:rsid w:val="00240062"/>
    <w:rsid w:val="002401AC"/>
    <w:rsid w:val="00240361"/>
    <w:rsid w:val="0024045C"/>
    <w:rsid w:val="00240564"/>
    <w:rsid w:val="0024074F"/>
    <w:rsid w:val="00240CEF"/>
    <w:rsid w:val="00240FA6"/>
    <w:rsid w:val="00241336"/>
    <w:rsid w:val="00241441"/>
    <w:rsid w:val="00241515"/>
    <w:rsid w:val="00241551"/>
    <w:rsid w:val="00241E0F"/>
    <w:rsid w:val="002420C5"/>
    <w:rsid w:val="00242127"/>
    <w:rsid w:val="00242CA9"/>
    <w:rsid w:val="00242DC2"/>
    <w:rsid w:val="00242DCF"/>
    <w:rsid w:val="00242EEF"/>
    <w:rsid w:val="00242F12"/>
    <w:rsid w:val="00242F51"/>
    <w:rsid w:val="00242FC1"/>
    <w:rsid w:val="002432F4"/>
    <w:rsid w:val="002433CE"/>
    <w:rsid w:val="002434B9"/>
    <w:rsid w:val="00243666"/>
    <w:rsid w:val="002436C1"/>
    <w:rsid w:val="002438B8"/>
    <w:rsid w:val="002438FA"/>
    <w:rsid w:val="00243A30"/>
    <w:rsid w:val="00243B15"/>
    <w:rsid w:val="00243BD1"/>
    <w:rsid w:val="00243D66"/>
    <w:rsid w:val="0024406B"/>
    <w:rsid w:val="00244499"/>
    <w:rsid w:val="0024470C"/>
    <w:rsid w:val="00244741"/>
    <w:rsid w:val="002449EC"/>
    <w:rsid w:val="00244A7E"/>
    <w:rsid w:val="00244AD3"/>
    <w:rsid w:val="00244E6B"/>
    <w:rsid w:val="00245146"/>
    <w:rsid w:val="00245D33"/>
    <w:rsid w:val="00245E95"/>
    <w:rsid w:val="00245EDE"/>
    <w:rsid w:val="00245F9A"/>
    <w:rsid w:val="00246281"/>
    <w:rsid w:val="002463A2"/>
    <w:rsid w:val="00246691"/>
    <w:rsid w:val="00246708"/>
    <w:rsid w:val="00246754"/>
    <w:rsid w:val="002469D6"/>
    <w:rsid w:val="0024722F"/>
    <w:rsid w:val="002472F5"/>
    <w:rsid w:val="00247310"/>
    <w:rsid w:val="00247377"/>
    <w:rsid w:val="0024747E"/>
    <w:rsid w:val="002474E6"/>
    <w:rsid w:val="0024755D"/>
    <w:rsid w:val="00247875"/>
    <w:rsid w:val="0024799D"/>
    <w:rsid w:val="002479E0"/>
    <w:rsid w:val="00247C48"/>
    <w:rsid w:val="00247C8F"/>
    <w:rsid w:val="00247CC3"/>
    <w:rsid w:val="00247FEE"/>
    <w:rsid w:val="002502CE"/>
    <w:rsid w:val="00250470"/>
    <w:rsid w:val="00250943"/>
    <w:rsid w:val="002509D6"/>
    <w:rsid w:val="00250DED"/>
    <w:rsid w:val="00251219"/>
    <w:rsid w:val="0025127C"/>
    <w:rsid w:val="002512FB"/>
    <w:rsid w:val="00251362"/>
    <w:rsid w:val="002515A4"/>
    <w:rsid w:val="002518CC"/>
    <w:rsid w:val="00251B3B"/>
    <w:rsid w:val="00251B81"/>
    <w:rsid w:val="00251C09"/>
    <w:rsid w:val="00251D82"/>
    <w:rsid w:val="002520FA"/>
    <w:rsid w:val="002521AE"/>
    <w:rsid w:val="002521FB"/>
    <w:rsid w:val="002523BA"/>
    <w:rsid w:val="00252456"/>
    <w:rsid w:val="0025295B"/>
    <w:rsid w:val="00252C31"/>
    <w:rsid w:val="00252E82"/>
    <w:rsid w:val="002531A2"/>
    <w:rsid w:val="00253474"/>
    <w:rsid w:val="002535D2"/>
    <w:rsid w:val="00253635"/>
    <w:rsid w:val="00253780"/>
    <w:rsid w:val="00253B29"/>
    <w:rsid w:val="00253B9B"/>
    <w:rsid w:val="00253EA8"/>
    <w:rsid w:val="00253F4A"/>
    <w:rsid w:val="0025406C"/>
    <w:rsid w:val="002540D7"/>
    <w:rsid w:val="00254377"/>
    <w:rsid w:val="002543A0"/>
    <w:rsid w:val="0025447F"/>
    <w:rsid w:val="002548A1"/>
    <w:rsid w:val="00254B40"/>
    <w:rsid w:val="00254CB2"/>
    <w:rsid w:val="00254D02"/>
    <w:rsid w:val="00254FE9"/>
    <w:rsid w:val="00254FF7"/>
    <w:rsid w:val="002550E0"/>
    <w:rsid w:val="002551BB"/>
    <w:rsid w:val="002555A1"/>
    <w:rsid w:val="002555FD"/>
    <w:rsid w:val="00255A44"/>
    <w:rsid w:val="00255A6A"/>
    <w:rsid w:val="00255E1C"/>
    <w:rsid w:val="002560CE"/>
    <w:rsid w:val="00256709"/>
    <w:rsid w:val="0025686C"/>
    <w:rsid w:val="002569B3"/>
    <w:rsid w:val="00256F35"/>
    <w:rsid w:val="00256F8E"/>
    <w:rsid w:val="00257186"/>
    <w:rsid w:val="00257229"/>
    <w:rsid w:val="002572CA"/>
    <w:rsid w:val="002576F0"/>
    <w:rsid w:val="00257761"/>
    <w:rsid w:val="00257C20"/>
    <w:rsid w:val="00257CC8"/>
    <w:rsid w:val="00257E4A"/>
    <w:rsid w:val="00257F3E"/>
    <w:rsid w:val="00257F9F"/>
    <w:rsid w:val="00260155"/>
    <w:rsid w:val="0026075D"/>
    <w:rsid w:val="00260C7F"/>
    <w:rsid w:val="00260D01"/>
    <w:rsid w:val="00260DBB"/>
    <w:rsid w:val="00260EAA"/>
    <w:rsid w:val="002612A5"/>
    <w:rsid w:val="0026183B"/>
    <w:rsid w:val="00261B86"/>
    <w:rsid w:val="00261C04"/>
    <w:rsid w:val="002623C2"/>
    <w:rsid w:val="00262966"/>
    <w:rsid w:val="00262C8B"/>
    <w:rsid w:val="00262D4D"/>
    <w:rsid w:val="00263117"/>
    <w:rsid w:val="002632B3"/>
    <w:rsid w:val="00263337"/>
    <w:rsid w:val="002633E8"/>
    <w:rsid w:val="0026377F"/>
    <w:rsid w:val="00263785"/>
    <w:rsid w:val="002639A0"/>
    <w:rsid w:val="00263BDF"/>
    <w:rsid w:val="00263BF5"/>
    <w:rsid w:val="00263E45"/>
    <w:rsid w:val="0026445B"/>
    <w:rsid w:val="002644B5"/>
    <w:rsid w:val="0026453F"/>
    <w:rsid w:val="0026454E"/>
    <w:rsid w:val="002649CC"/>
    <w:rsid w:val="00265024"/>
    <w:rsid w:val="0026504B"/>
    <w:rsid w:val="002650B0"/>
    <w:rsid w:val="0026528A"/>
    <w:rsid w:val="00265559"/>
    <w:rsid w:val="00265C2E"/>
    <w:rsid w:val="00265C9A"/>
    <w:rsid w:val="00265CEE"/>
    <w:rsid w:val="00265E63"/>
    <w:rsid w:val="00265F0B"/>
    <w:rsid w:val="00265F27"/>
    <w:rsid w:val="00265FCE"/>
    <w:rsid w:val="00266049"/>
    <w:rsid w:val="00266152"/>
    <w:rsid w:val="00266580"/>
    <w:rsid w:val="00266AA6"/>
    <w:rsid w:val="00266CCF"/>
    <w:rsid w:val="002673E3"/>
    <w:rsid w:val="00267B1B"/>
    <w:rsid w:val="00267D70"/>
    <w:rsid w:val="00267DF9"/>
    <w:rsid w:val="00267E25"/>
    <w:rsid w:val="00270011"/>
    <w:rsid w:val="0027046C"/>
    <w:rsid w:val="002704F7"/>
    <w:rsid w:val="00270777"/>
    <w:rsid w:val="00270AA2"/>
    <w:rsid w:val="00271308"/>
    <w:rsid w:val="00271325"/>
    <w:rsid w:val="002714D8"/>
    <w:rsid w:val="00271629"/>
    <w:rsid w:val="002716F6"/>
    <w:rsid w:val="002717EB"/>
    <w:rsid w:val="00271C14"/>
    <w:rsid w:val="00271F27"/>
    <w:rsid w:val="00271FD3"/>
    <w:rsid w:val="002722C3"/>
    <w:rsid w:val="0027237A"/>
    <w:rsid w:val="00272636"/>
    <w:rsid w:val="0027295D"/>
    <w:rsid w:val="002733B7"/>
    <w:rsid w:val="00273410"/>
    <w:rsid w:val="00273583"/>
    <w:rsid w:val="002737AD"/>
    <w:rsid w:val="002737CE"/>
    <w:rsid w:val="0027383E"/>
    <w:rsid w:val="00273847"/>
    <w:rsid w:val="00273A9A"/>
    <w:rsid w:val="00273EAD"/>
    <w:rsid w:val="002741BE"/>
    <w:rsid w:val="0027450D"/>
    <w:rsid w:val="002745E4"/>
    <w:rsid w:val="00274790"/>
    <w:rsid w:val="00274FC5"/>
    <w:rsid w:val="002750DF"/>
    <w:rsid w:val="00275197"/>
    <w:rsid w:val="002752D6"/>
    <w:rsid w:val="00275424"/>
    <w:rsid w:val="0027546F"/>
    <w:rsid w:val="00275505"/>
    <w:rsid w:val="002756D3"/>
    <w:rsid w:val="002758CA"/>
    <w:rsid w:val="002758DA"/>
    <w:rsid w:val="00275A96"/>
    <w:rsid w:val="00275F61"/>
    <w:rsid w:val="00276091"/>
    <w:rsid w:val="002760D3"/>
    <w:rsid w:val="0027616E"/>
    <w:rsid w:val="0027633B"/>
    <w:rsid w:val="0027635B"/>
    <w:rsid w:val="00276C26"/>
    <w:rsid w:val="00277064"/>
    <w:rsid w:val="00277387"/>
    <w:rsid w:val="0027755A"/>
    <w:rsid w:val="0027765B"/>
    <w:rsid w:val="00277985"/>
    <w:rsid w:val="00280462"/>
    <w:rsid w:val="00280807"/>
    <w:rsid w:val="00280B7B"/>
    <w:rsid w:val="00280C84"/>
    <w:rsid w:val="0028104B"/>
    <w:rsid w:val="002811C1"/>
    <w:rsid w:val="002812C7"/>
    <w:rsid w:val="00281581"/>
    <w:rsid w:val="00281C9E"/>
    <w:rsid w:val="00282292"/>
    <w:rsid w:val="00282330"/>
    <w:rsid w:val="0028236E"/>
    <w:rsid w:val="0028244D"/>
    <w:rsid w:val="002826C4"/>
    <w:rsid w:val="00282831"/>
    <w:rsid w:val="00282888"/>
    <w:rsid w:val="002828D2"/>
    <w:rsid w:val="00282935"/>
    <w:rsid w:val="00282A87"/>
    <w:rsid w:val="00282B07"/>
    <w:rsid w:val="00282CE1"/>
    <w:rsid w:val="00282D77"/>
    <w:rsid w:val="00282DF8"/>
    <w:rsid w:val="00282FBE"/>
    <w:rsid w:val="00283285"/>
    <w:rsid w:val="00283346"/>
    <w:rsid w:val="002835BA"/>
    <w:rsid w:val="002836FB"/>
    <w:rsid w:val="00283829"/>
    <w:rsid w:val="0028389F"/>
    <w:rsid w:val="00283A7A"/>
    <w:rsid w:val="00283B03"/>
    <w:rsid w:val="00283BC6"/>
    <w:rsid w:val="00284000"/>
    <w:rsid w:val="00284056"/>
    <w:rsid w:val="00284163"/>
    <w:rsid w:val="00284438"/>
    <w:rsid w:val="002845E6"/>
    <w:rsid w:val="00284704"/>
    <w:rsid w:val="00284AA0"/>
    <w:rsid w:val="00285084"/>
    <w:rsid w:val="002852F6"/>
    <w:rsid w:val="002854B6"/>
    <w:rsid w:val="00285578"/>
    <w:rsid w:val="0028559A"/>
    <w:rsid w:val="002856D3"/>
    <w:rsid w:val="00285725"/>
    <w:rsid w:val="002858EF"/>
    <w:rsid w:val="00285AF1"/>
    <w:rsid w:val="00285ECD"/>
    <w:rsid w:val="00286137"/>
    <w:rsid w:val="00286159"/>
    <w:rsid w:val="002864C5"/>
    <w:rsid w:val="00286502"/>
    <w:rsid w:val="002865DF"/>
    <w:rsid w:val="00286708"/>
    <w:rsid w:val="00286A7F"/>
    <w:rsid w:val="00286B4D"/>
    <w:rsid w:val="00286D50"/>
    <w:rsid w:val="00286D84"/>
    <w:rsid w:val="00286FB6"/>
    <w:rsid w:val="002870CF"/>
    <w:rsid w:val="002873AB"/>
    <w:rsid w:val="002873CC"/>
    <w:rsid w:val="002879EE"/>
    <w:rsid w:val="00287C50"/>
    <w:rsid w:val="00287CAB"/>
    <w:rsid w:val="00287CB8"/>
    <w:rsid w:val="00287F2F"/>
    <w:rsid w:val="00290032"/>
    <w:rsid w:val="002903AF"/>
    <w:rsid w:val="0029044E"/>
    <w:rsid w:val="002904EE"/>
    <w:rsid w:val="002904EF"/>
    <w:rsid w:val="00290589"/>
    <w:rsid w:val="002905F1"/>
    <w:rsid w:val="002906FE"/>
    <w:rsid w:val="00290BA4"/>
    <w:rsid w:val="00290C40"/>
    <w:rsid w:val="00290C70"/>
    <w:rsid w:val="00290D62"/>
    <w:rsid w:val="00290E96"/>
    <w:rsid w:val="002913F1"/>
    <w:rsid w:val="002914F6"/>
    <w:rsid w:val="00291516"/>
    <w:rsid w:val="00291793"/>
    <w:rsid w:val="00291802"/>
    <w:rsid w:val="00291A4E"/>
    <w:rsid w:val="00291A64"/>
    <w:rsid w:val="00291A6D"/>
    <w:rsid w:val="00291DDE"/>
    <w:rsid w:val="00291EF1"/>
    <w:rsid w:val="00291F96"/>
    <w:rsid w:val="002920FC"/>
    <w:rsid w:val="002925CB"/>
    <w:rsid w:val="0029282D"/>
    <w:rsid w:val="002928DB"/>
    <w:rsid w:val="00292AA9"/>
    <w:rsid w:val="00292C76"/>
    <w:rsid w:val="00292F19"/>
    <w:rsid w:val="00293227"/>
    <w:rsid w:val="0029340E"/>
    <w:rsid w:val="0029361F"/>
    <w:rsid w:val="0029364B"/>
    <w:rsid w:val="00293844"/>
    <w:rsid w:val="002938A0"/>
    <w:rsid w:val="00293BEC"/>
    <w:rsid w:val="00293C5F"/>
    <w:rsid w:val="00293C6D"/>
    <w:rsid w:val="00293D21"/>
    <w:rsid w:val="00293E4C"/>
    <w:rsid w:val="00293E62"/>
    <w:rsid w:val="00293EA4"/>
    <w:rsid w:val="00294110"/>
    <w:rsid w:val="002941ED"/>
    <w:rsid w:val="0029429D"/>
    <w:rsid w:val="002942C2"/>
    <w:rsid w:val="00294518"/>
    <w:rsid w:val="00294897"/>
    <w:rsid w:val="002948B1"/>
    <w:rsid w:val="00294FF3"/>
    <w:rsid w:val="00295134"/>
    <w:rsid w:val="00295C7E"/>
    <w:rsid w:val="00295D7E"/>
    <w:rsid w:val="00295D9B"/>
    <w:rsid w:val="00295FA1"/>
    <w:rsid w:val="0029602D"/>
    <w:rsid w:val="00296175"/>
    <w:rsid w:val="002961EE"/>
    <w:rsid w:val="002962F0"/>
    <w:rsid w:val="0029634D"/>
    <w:rsid w:val="00296D32"/>
    <w:rsid w:val="00296E0F"/>
    <w:rsid w:val="00296E70"/>
    <w:rsid w:val="00297089"/>
    <w:rsid w:val="002970B7"/>
    <w:rsid w:val="0029731F"/>
    <w:rsid w:val="00297A37"/>
    <w:rsid w:val="00297AD1"/>
    <w:rsid w:val="00297CE2"/>
    <w:rsid w:val="00297FC9"/>
    <w:rsid w:val="002A0365"/>
    <w:rsid w:val="002A03BF"/>
    <w:rsid w:val="002A08CB"/>
    <w:rsid w:val="002A0952"/>
    <w:rsid w:val="002A099D"/>
    <w:rsid w:val="002A09CD"/>
    <w:rsid w:val="002A0AB4"/>
    <w:rsid w:val="002A0B76"/>
    <w:rsid w:val="002A1019"/>
    <w:rsid w:val="002A10C9"/>
    <w:rsid w:val="002A1287"/>
    <w:rsid w:val="002A1381"/>
    <w:rsid w:val="002A13E2"/>
    <w:rsid w:val="002A1567"/>
    <w:rsid w:val="002A161C"/>
    <w:rsid w:val="002A16D4"/>
    <w:rsid w:val="002A1735"/>
    <w:rsid w:val="002A22C3"/>
    <w:rsid w:val="002A238A"/>
    <w:rsid w:val="002A2548"/>
    <w:rsid w:val="002A25E0"/>
    <w:rsid w:val="002A28CB"/>
    <w:rsid w:val="002A2A6E"/>
    <w:rsid w:val="002A2B73"/>
    <w:rsid w:val="002A2BAC"/>
    <w:rsid w:val="002A2D9D"/>
    <w:rsid w:val="002A2E39"/>
    <w:rsid w:val="002A2FBE"/>
    <w:rsid w:val="002A318B"/>
    <w:rsid w:val="002A33C7"/>
    <w:rsid w:val="002A340B"/>
    <w:rsid w:val="002A3556"/>
    <w:rsid w:val="002A3D07"/>
    <w:rsid w:val="002A3F03"/>
    <w:rsid w:val="002A41ED"/>
    <w:rsid w:val="002A4445"/>
    <w:rsid w:val="002A4544"/>
    <w:rsid w:val="002A47E7"/>
    <w:rsid w:val="002A493B"/>
    <w:rsid w:val="002A49BE"/>
    <w:rsid w:val="002A4AC5"/>
    <w:rsid w:val="002A4B2C"/>
    <w:rsid w:val="002A4B8B"/>
    <w:rsid w:val="002A4C4A"/>
    <w:rsid w:val="002A4D70"/>
    <w:rsid w:val="002A4D8C"/>
    <w:rsid w:val="002A4E7A"/>
    <w:rsid w:val="002A4F5D"/>
    <w:rsid w:val="002A4F66"/>
    <w:rsid w:val="002A536A"/>
    <w:rsid w:val="002A5727"/>
    <w:rsid w:val="002A585F"/>
    <w:rsid w:val="002A5BB6"/>
    <w:rsid w:val="002A5D05"/>
    <w:rsid w:val="002A60D8"/>
    <w:rsid w:val="002A6429"/>
    <w:rsid w:val="002A6506"/>
    <w:rsid w:val="002A67DC"/>
    <w:rsid w:val="002A697C"/>
    <w:rsid w:val="002A6AE3"/>
    <w:rsid w:val="002A6CCC"/>
    <w:rsid w:val="002A6F30"/>
    <w:rsid w:val="002A768A"/>
    <w:rsid w:val="002A78F1"/>
    <w:rsid w:val="002A7918"/>
    <w:rsid w:val="002A7A71"/>
    <w:rsid w:val="002A7B38"/>
    <w:rsid w:val="002A7C81"/>
    <w:rsid w:val="002A7D30"/>
    <w:rsid w:val="002A7E38"/>
    <w:rsid w:val="002A7F3D"/>
    <w:rsid w:val="002A7FAC"/>
    <w:rsid w:val="002B011F"/>
    <w:rsid w:val="002B0244"/>
    <w:rsid w:val="002B04F6"/>
    <w:rsid w:val="002B05CC"/>
    <w:rsid w:val="002B08C4"/>
    <w:rsid w:val="002B0A5D"/>
    <w:rsid w:val="002B0C85"/>
    <w:rsid w:val="002B0CBA"/>
    <w:rsid w:val="002B0FB1"/>
    <w:rsid w:val="002B0FFC"/>
    <w:rsid w:val="002B10BC"/>
    <w:rsid w:val="002B12EC"/>
    <w:rsid w:val="002B1409"/>
    <w:rsid w:val="002B16A0"/>
    <w:rsid w:val="002B17DC"/>
    <w:rsid w:val="002B184E"/>
    <w:rsid w:val="002B1A50"/>
    <w:rsid w:val="002B1B12"/>
    <w:rsid w:val="002B1B29"/>
    <w:rsid w:val="002B1D4B"/>
    <w:rsid w:val="002B1EBA"/>
    <w:rsid w:val="002B1EFD"/>
    <w:rsid w:val="002B21EB"/>
    <w:rsid w:val="002B2333"/>
    <w:rsid w:val="002B24BA"/>
    <w:rsid w:val="002B27A1"/>
    <w:rsid w:val="002B2995"/>
    <w:rsid w:val="002B2A71"/>
    <w:rsid w:val="002B2B52"/>
    <w:rsid w:val="002B3107"/>
    <w:rsid w:val="002B3340"/>
    <w:rsid w:val="002B33EF"/>
    <w:rsid w:val="002B35A5"/>
    <w:rsid w:val="002B367F"/>
    <w:rsid w:val="002B3690"/>
    <w:rsid w:val="002B3A4E"/>
    <w:rsid w:val="002B3B05"/>
    <w:rsid w:val="002B3F33"/>
    <w:rsid w:val="002B3F9C"/>
    <w:rsid w:val="002B408C"/>
    <w:rsid w:val="002B42D5"/>
    <w:rsid w:val="002B4472"/>
    <w:rsid w:val="002B456C"/>
    <w:rsid w:val="002B46EA"/>
    <w:rsid w:val="002B4831"/>
    <w:rsid w:val="002B4891"/>
    <w:rsid w:val="002B4B7A"/>
    <w:rsid w:val="002B4E45"/>
    <w:rsid w:val="002B51CB"/>
    <w:rsid w:val="002B534F"/>
    <w:rsid w:val="002B53AA"/>
    <w:rsid w:val="002B5568"/>
    <w:rsid w:val="002B5778"/>
    <w:rsid w:val="002B57DE"/>
    <w:rsid w:val="002B589F"/>
    <w:rsid w:val="002B5AF1"/>
    <w:rsid w:val="002B5D59"/>
    <w:rsid w:val="002B5E53"/>
    <w:rsid w:val="002B6087"/>
    <w:rsid w:val="002B6371"/>
    <w:rsid w:val="002B63D3"/>
    <w:rsid w:val="002B660C"/>
    <w:rsid w:val="002B6A07"/>
    <w:rsid w:val="002B6CA8"/>
    <w:rsid w:val="002B6D08"/>
    <w:rsid w:val="002B6D7D"/>
    <w:rsid w:val="002B71CE"/>
    <w:rsid w:val="002B720D"/>
    <w:rsid w:val="002B72A3"/>
    <w:rsid w:val="002B7406"/>
    <w:rsid w:val="002B768F"/>
    <w:rsid w:val="002B76BA"/>
    <w:rsid w:val="002B7914"/>
    <w:rsid w:val="002B79C9"/>
    <w:rsid w:val="002B79F4"/>
    <w:rsid w:val="002B7A60"/>
    <w:rsid w:val="002B7B68"/>
    <w:rsid w:val="002C025F"/>
    <w:rsid w:val="002C071C"/>
    <w:rsid w:val="002C0877"/>
    <w:rsid w:val="002C0933"/>
    <w:rsid w:val="002C0AD1"/>
    <w:rsid w:val="002C0BFA"/>
    <w:rsid w:val="002C0C47"/>
    <w:rsid w:val="002C12BC"/>
    <w:rsid w:val="002C1808"/>
    <w:rsid w:val="002C19EA"/>
    <w:rsid w:val="002C1A32"/>
    <w:rsid w:val="002C2031"/>
    <w:rsid w:val="002C2681"/>
    <w:rsid w:val="002C2748"/>
    <w:rsid w:val="002C284C"/>
    <w:rsid w:val="002C2E7E"/>
    <w:rsid w:val="002C2EC9"/>
    <w:rsid w:val="002C334D"/>
    <w:rsid w:val="002C3395"/>
    <w:rsid w:val="002C351B"/>
    <w:rsid w:val="002C3651"/>
    <w:rsid w:val="002C3665"/>
    <w:rsid w:val="002C396C"/>
    <w:rsid w:val="002C3B9F"/>
    <w:rsid w:val="002C3EB3"/>
    <w:rsid w:val="002C3EE9"/>
    <w:rsid w:val="002C4168"/>
    <w:rsid w:val="002C4361"/>
    <w:rsid w:val="002C44D5"/>
    <w:rsid w:val="002C4580"/>
    <w:rsid w:val="002C4A67"/>
    <w:rsid w:val="002C4C10"/>
    <w:rsid w:val="002C4D12"/>
    <w:rsid w:val="002C4D7A"/>
    <w:rsid w:val="002C4DEE"/>
    <w:rsid w:val="002C506D"/>
    <w:rsid w:val="002C5087"/>
    <w:rsid w:val="002C5163"/>
    <w:rsid w:val="002C5233"/>
    <w:rsid w:val="002C55BF"/>
    <w:rsid w:val="002C55E6"/>
    <w:rsid w:val="002C55F5"/>
    <w:rsid w:val="002C58FF"/>
    <w:rsid w:val="002C5930"/>
    <w:rsid w:val="002C59CA"/>
    <w:rsid w:val="002C5DE7"/>
    <w:rsid w:val="002C5EA0"/>
    <w:rsid w:val="002C61DB"/>
    <w:rsid w:val="002C6258"/>
    <w:rsid w:val="002C64A8"/>
    <w:rsid w:val="002C6A13"/>
    <w:rsid w:val="002C6A16"/>
    <w:rsid w:val="002C6C11"/>
    <w:rsid w:val="002C6F0A"/>
    <w:rsid w:val="002C70DA"/>
    <w:rsid w:val="002C70F4"/>
    <w:rsid w:val="002C7307"/>
    <w:rsid w:val="002C77D5"/>
    <w:rsid w:val="002C795B"/>
    <w:rsid w:val="002C7AF1"/>
    <w:rsid w:val="002C7C14"/>
    <w:rsid w:val="002C7F88"/>
    <w:rsid w:val="002C7FD1"/>
    <w:rsid w:val="002D0135"/>
    <w:rsid w:val="002D02A0"/>
    <w:rsid w:val="002D09DA"/>
    <w:rsid w:val="002D0C04"/>
    <w:rsid w:val="002D0E15"/>
    <w:rsid w:val="002D1182"/>
    <w:rsid w:val="002D1610"/>
    <w:rsid w:val="002D1753"/>
    <w:rsid w:val="002D1804"/>
    <w:rsid w:val="002D1B6F"/>
    <w:rsid w:val="002D1B8A"/>
    <w:rsid w:val="002D1BE9"/>
    <w:rsid w:val="002D1D51"/>
    <w:rsid w:val="002D1F1D"/>
    <w:rsid w:val="002D2003"/>
    <w:rsid w:val="002D2155"/>
    <w:rsid w:val="002D248F"/>
    <w:rsid w:val="002D28DC"/>
    <w:rsid w:val="002D29D9"/>
    <w:rsid w:val="002D2BC7"/>
    <w:rsid w:val="002D2CB3"/>
    <w:rsid w:val="002D3265"/>
    <w:rsid w:val="002D3724"/>
    <w:rsid w:val="002D3AB4"/>
    <w:rsid w:val="002D3FFC"/>
    <w:rsid w:val="002D4563"/>
    <w:rsid w:val="002D4850"/>
    <w:rsid w:val="002D4A06"/>
    <w:rsid w:val="002D4C98"/>
    <w:rsid w:val="002D4CAE"/>
    <w:rsid w:val="002D4EF1"/>
    <w:rsid w:val="002D508E"/>
    <w:rsid w:val="002D53FE"/>
    <w:rsid w:val="002D58DE"/>
    <w:rsid w:val="002D5A45"/>
    <w:rsid w:val="002D5D17"/>
    <w:rsid w:val="002D5D18"/>
    <w:rsid w:val="002D5F23"/>
    <w:rsid w:val="002D60F2"/>
    <w:rsid w:val="002D6909"/>
    <w:rsid w:val="002D69F4"/>
    <w:rsid w:val="002D6D55"/>
    <w:rsid w:val="002D71C4"/>
    <w:rsid w:val="002D7242"/>
    <w:rsid w:val="002D73E7"/>
    <w:rsid w:val="002D7611"/>
    <w:rsid w:val="002D7E35"/>
    <w:rsid w:val="002E020F"/>
    <w:rsid w:val="002E0568"/>
    <w:rsid w:val="002E0630"/>
    <w:rsid w:val="002E0852"/>
    <w:rsid w:val="002E0953"/>
    <w:rsid w:val="002E0B5C"/>
    <w:rsid w:val="002E0BE3"/>
    <w:rsid w:val="002E0CFC"/>
    <w:rsid w:val="002E0EFA"/>
    <w:rsid w:val="002E11F7"/>
    <w:rsid w:val="002E120D"/>
    <w:rsid w:val="002E1233"/>
    <w:rsid w:val="002E12BF"/>
    <w:rsid w:val="002E130B"/>
    <w:rsid w:val="002E1433"/>
    <w:rsid w:val="002E1489"/>
    <w:rsid w:val="002E1587"/>
    <w:rsid w:val="002E1658"/>
    <w:rsid w:val="002E175E"/>
    <w:rsid w:val="002E1BA4"/>
    <w:rsid w:val="002E2174"/>
    <w:rsid w:val="002E221D"/>
    <w:rsid w:val="002E2492"/>
    <w:rsid w:val="002E25C1"/>
    <w:rsid w:val="002E2677"/>
    <w:rsid w:val="002E2738"/>
    <w:rsid w:val="002E297C"/>
    <w:rsid w:val="002E2B8E"/>
    <w:rsid w:val="002E2DDA"/>
    <w:rsid w:val="002E2DE2"/>
    <w:rsid w:val="002E3126"/>
    <w:rsid w:val="002E345E"/>
    <w:rsid w:val="002E3764"/>
    <w:rsid w:val="002E37C0"/>
    <w:rsid w:val="002E3CEF"/>
    <w:rsid w:val="002E3D97"/>
    <w:rsid w:val="002E449D"/>
    <w:rsid w:val="002E49D7"/>
    <w:rsid w:val="002E4BC6"/>
    <w:rsid w:val="002E4C23"/>
    <w:rsid w:val="002E4F4A"/>
    <w:rsid w:val="002E5009"/>
    <w:rsid w:val="002E520D"/>
    <w:rsid w:val="002E53A1"/>
    <w:rsid w:val="002E5502"/>
    <w:rsid w:val="002E5616"/>
    <w:rsid w:val="002E5999"/>
    <w:rsid w:val="002E5AA8"/>
    <w:rsid w:val="002E5B07"/>
    <w:rsid w:val="002E5CD6"/>
    <w:rsid w:val="002E5E25"/>
    <w:rsid w:val="002E5F8C"/>
    <w:rsid w:val="002E5FE0"/>
    <w:rsid w:val="002E62E3"/>
    <w:rsid w:val="002E63A1"/>
    <w:rsid w:val="002E675A"/>
    <w:rsid w:val="002E67C8"/>
    <w:rsid w:val="002E6902"/>
    <w:rsid w:val="002E6CAE"/>
    <w:rsid w:val="002E6CE2"/>
    <w:rsid w:val="002E6D40"/>
    <w:rsid w:val="002E70AF"/>
    <w:rsid w:val="002E7247"/>
    <w:rsid w:val="002E74A0"/>
    <w:rsid w:val="002E7914"/>
    <w:rsid w:val="002E7950"/>
    <w:rsid w:val="002E7A53"/>
    <w:rsid w:val="002E7A83"/>
    <w:rsid w:val="002E7AA9"/>
    <w:rsid w:val="002E7F01"/>
    <w:rsid w:val="002F02A5"/>
    <w:rsid w:val="002F030B"/>
    <w:rsid w:val="002F07E0"/>
    <w:rsid w:val="002F07E9"/>
    <w:rsid w:val="002F0999"/>
    <w:rsid w:val="002F0FE9"/>
    <w:rsid w:val="002F13DF"/>
    <w:rsid w:val="002F1CD5"/>
    <w:rsid w:val="002F2027"/>
    <w:rsid w:val="002F2033"/>
    <w:rsid w:val="002F21BE"/>
    <w:rsid w:val="002F2209"/>
    <w:rsid w:val="002F2451"/>
    <w:rsid w:val="002F25B9"/>
    <w:rsid w:val="002F27A4"/>
    <w:rsid w:val="002F29B6"/>
    <w:rsid w:val="002F29E7"/>
    <w:rsid w:val="002F2AA5"/>
    <w:rsid w:val="002F2C47"/>
    <w:rsid w:val="002F2CBF"/>
    <w:rsid w:val="002F3041"/>
    <w:rsid w:val="002F34FD"/>
    <w:rsid w:val="002F3698"/>
    <w:rsid w:val="002F39C7"/>
    <w:rsid w:val="002F3AF5"/>
    <w:rsid w:val="002F3C25"/>
    <w:rsid w:val="002F3C6C"/>
    <w:rsid w:val="002F3D10"/>
    <w:rsid w:val="002F3E0A"/>
    <w:rsid w:val="002F3F9F"/>
    <w:rsid w:val="002F404B"/>
    <w:rsid w:val="002F40B7"/>
    <w:rsid w:val="002F447F"/>
    <w:rsid w:val="002F4730"/>
    <w:rsid w:val="002F4964"/>
    <w:rsid w:val="002F4A3C"/>
    <w:rsid w:val="002F4A5E"/>
    <w:rsid w:val="002F4B9F"/>
    <w:rsid w:val="002F4C64"/>
    <w:rsid w:val="002F5388"/>
    <w:rsid w:val="002F54C2"/>
    <w:rsid w:val="002F55F0"/>
    <w:rsid w:val="002F5682"/>
    <w:rsid w:val="002F5B9A"/>
    <w:rsid w:val="002F5D29"/>
    <w:rsid w:val="002F5DC4"/>
    <w:rsid w:val="002F5FFF"/>
    <w:rsid w:val="002F658B"/>
    <w:rsid w:val="002F66AA"/>
    <w:rsid w:val="002F675C"/>
    <w:rsid w:val="002F67E5"/>
    <w:rsid w:val="002F6AD2"/>
    <w:rsid w:val="002F6E01"/>
    <w:rsid w:val="002F6ECF"/>
    <w:rsid w:val="002F752C"/>
    <w:rsid w:val="002F7665"/>
    <w:rsid w:val="002F7860"/>
    <w:rsid w:val="00300129"/>
    <w:rsid w:val="00300570"/>
    <w:rsid w:val="0030059F"/>
    <w:rsid w:val="00300784"/>
    <w:rsid w:val="003009CD"/>
    <w:rsid w:val="003009E0"/>
    <w:rsid w:val="00300D60"/>
    <w:rsid w:val="0030103D"/>
    <w:rsid w:val="00301082"/>
    <w:rsid w:val="00301215"/>
    <w:rsid w:val="0030126B"/>
    <w:rsid w:val="00301630"/>
    <w:rsid w:val="003017AA"/>
    <w:rsid w:val="003017CE"/>
    <w:rsid w:val="00301A5E"/>
    <w:rsid w:val="00301B54"/>
    <w:rsid w:val="00301CC6"/>
    <w:rsid w:val="00301FB7"/>
    <w:rsid w:val="0030217E"/>
    <w:rsid w:val="00302411"/>
    <w:rsid w:val="00302AD0"/>
    <w:rsid w:val="00302BDE"/>
    <w:rsid w:val="00302C36"/>
    <w:rsid w:val="00302F4B"/>
    <w:rsid w:val="00303067"/>
    <w:rsid w:val="0030307D"/>
    <w:rsid w:val="00303137"/>
    <w:rsid w:val="003032E4"/>
    <w:rsid w:val="0030359A"/>
    <w:rsid w:val="003037E5"/>
    <w:rsid w:val="003038B8"/>
    <w:rsid w:val="0030393F"/>
    <w:rsid w:val="00303CBE"/>
    <w:rsid w:val="00303F4D"/>
    <w:rsid w:val="003041D9"/>
    <w:rsid w:val="00304596"/>
    <w:rsid w:val="0030478A"/>
    <w:rsid w:val="003048C3"/>
    <w:rsid w:val="00304C16"/>
    <w:rsid w:val="00304E36"/>
    <w:rsid w:val="00304EAD"/>
    <w:rsid w:val="003051F9"/>
    <w:rsid w:val="003057E9"/>
    <w:rsid w:val="00305BE7"/>
    <w:rsid w:val="0030605F"/>
    <w:rsid w:val="003060A6"/>
    <w:rsid w:val="00306246"/>
    <w:rsid w:val="00306267"/>
    <w:rsid w:val="0030630A"/>
    <w:rsid w:val="00306489"/>
    <w:rsid w:val="00306527"/>
    <w:rsid w:val="003066E0"/>
    <w:rsid w:val="003067CA"/>
    <w:rsid w:val="003067D6"/>
    <w:rsid w:val="00306A55"/>
    <w:rsid w:val="00306B96"/>
    <w:rsid w:val="00306BCF"/>
    <w:rsid w:val="00306F1C"/>
    <w:rsid w:val="00306F27"/>
    <w:rsid w:val="003070A0"/>
    <w:rsid w:val="00307132"/>
    <w:rsid w:val="00307261"/>
    <w:rsid w:val="0030731E"/>
    <w:rsid w:val="003073E5"/>
    <w:rsid w:val="00307407"/>
    <w:rsid w:val="00307853"/>
    <w:rsid w:val="0030793F"/>
    <w:rsid w:val="0030797E"/>
    <w:rsid w:val="00307A43"/>
    <w:rsid w:val="00307B8D"/>
    <w:rsid w:val="00307BD7"/>
    <w:rsid w:val="00307D66"/>
    <w:rsid w:val="0031038D"/>
    <w:rsid w:val="003103EC"/>
    <w:rsid w:val="00310421"/>
    <w:rsid w:val="00310519"/>
    <w:rsid w:val="0031059D"/>
    <w:rsid w:val="00310B21"/>
    <w:rsid w:val="00310C07"/>
    <w:rsid w:val="00310C5B"/>
    <w:rsid w:val="00311026"/>
    <w:rsid w:val="0031141B"/>
    <w:rsid w:val="00311432"/>
    <w:rsid w:val="0031161E"/>
    <w:rsid w:val="003118FC"/>
    <w:rsid w:val="003118FE"/>
    <w:rsid w:val="00311B7C"/>
    <w:rsid w:val="00311BF0"/>
    <w:rsid w:val="00311DFC"/>
    <w:rsid w:val="003120B0"/>
    <w:rsid w:val="00312387"/>
    <w:rsid w:val="003124A1"/>
    <w:rsid w:val="003127D1"/>
    <w:rsid w:val="0031285F"/>
    <w:rsid w:val="00312AF4"/>
    <w:rsid w:val="00312D02"/>
    <w:rsid w:val="00312F2D"/>
    <w:rsid w:val="003132D8"/>
    <w:rsid w:val="003132F9"/>
    <w:rsid w:val="00313529"/>
    <w:rsid w:val="003138D3"/>
    <w:rsid w:val="00313A53"/>
    <w:rsid w:val="00313DCB"/>
    <w:rsid w:val="00313EA3"/>
    <w:rsid w:val="00314009"/>
    <w:rsid w:val="00314116"/>
    <w:rsid w:val="003143EB"/>
    <w:rsid w:val="0031455E"/>
    <w:rsid w:val="0031460A"/>
    <w:rsid w:val="00314678"/>
    <w:rsid w:val="00314679"/>
    <w:rsid w:val="00314A16"/>
    <w:rsid w:val="00314BFF"/>
    <w:rsid w:val="00314DCE"/>
    <w:rsid w:val="00314F53"/>
    <w:rsid w:val="00314FE5"/>
    <w:rsid w:val="00315484"/>
    <w:rsid w:val="0031559B"/>
    <w:rsid w:val="00315693"/>
    <w:rsid w:val="00316343"/>
    <w:rsid w:val="00316820"/>
    <w:rsid w:val="003168F1"/>
    <w:rsid w:val="00316925"/>
    <w:rsid w:val="00316BA3"/>
    <w:rsid w:val="00316CE3"/>
    <w:rsid w:val="003170A4"/>
    <w:rsid w:val="003172E9"/>
    <w:rsid w:val="003173ED"/>
    <w:rsid w:val="003174DD"/>
    <w:rsid w:val="0031756D"/>
    <w:rsid w:val="0031768E"/>
    <w:rsid w:val="00317730"/>
    <w:rsid w:val="00317878"/>
    <w:rsid w:val="003178DA"/>
    <w:rsid w:val="00317AD6"/>
    <w:rsid w:val="0032015C"/>
    <w:rsid w:val="0032052F"/>
    <w:rsid w:val="003205BF"/>
    <w:rsid w:val="0032061B"/>
    <w:rsid w:val="0032065D"/>
    <w:rsid w:val="00320B7D"/>
    <w:rsid w:val="00320BDF"/>
    <w:rsid w:val="00320D12"/>
    <w:rsid w:val="00320D52"/>
    <w:rsid w:val="00320D7E"/>
    <w:rsid w:val="00320F8D"/>
    <w:rsid w:val="00320FA8"/>
    <w:rsid w:val="0032110C"/>
    <w:rsid w:val="0032110D"/>
    <w:rsid w:val="003211D1"/>
    <w:rsid w:val="00321382"/>
    <w:rsid w:val="003214BC"/>
    <w:rsid w:val="003214F0"/>
    <w:rsid w:val="00321934"/>
    <w:rsid w:val="00321B17"/>
    <w:rsid w:val="00321B63"/>
    <w:rsid w:val="00321C9D"/>
    <w:rsid w:val="00321DBC"/>
    <w:rsid w:val="00321E5C"/>
    <w:rsid w:val="00321FC8"/>
    <w:rsid w:val="0032201A"/>
    <w:rsid w:val="00322031"/>
    <w:rsid w:val="0032220C"/>
    <w:rsid w:val="00322356"/>
    <w:rsid w:val="0032237B"/>
    <w:rsid w:val="003227F4"/>
    <w:rsid w:val="00322842"/>
    <w:rsid w:val="00322C6B"/>
    <w:rsid w:val="00323012"/>
    <w:rsid w:val="0032306A"/>
    <w:rsid w:val="00323114"/>
    <w:rsid w:val="00323E1B"/>
    <w:rsid w:val="00323E5C"/>
    <w:rsid w:val="00323EE8"/>
    <w:rsid w:val="0032430B"/>
    <w:rsid w:val="00324344"/>
    <w:rsid w:val="003243B6"/>
    <w:rsid w:val="0032467E"/>
    <w:rsid w:val="003247D9"/>
    <w:rsid w:val="003249AE"/>
    <w:rsid w:val="00324C5A"/>
    <w:rsid w:val="00324FB3"/>
    <w:rsid w:val="00325103"/>
    <w:rsid w:val="00325171"/>
    <w:rsid w:val="00325335"/>
    <w:rsid w:val="00325351"/>
    <w:rsid w:val="00325601"/>
    <w:rsid w:val="00325C57"/>
    <w:rsid w:val="00325C97"/>
    <w:rsid w:val="00325E05"/>
    <w:rsid w:val="00325E13"/>
    <w:rsid w:val="00325E36"/>
    <w:rsid w:val="00326B67"/>
    <w:rsid w:val="00326C90"/>
    <w:rsid w:val="00326F36"/>
    <w:rsid w:val="00326F4D"/>
    <w:rsid w:val="00327347"/>
    <w:rsid w:val="0032740F"/>
    <w:rsid w:val="0032752B"/>
    <w:rsid w:val="003279E0"/>
    <w:rsid w:val="00327B98"/>
    <w:rsid w:val="00327D27"/>
    <w:rsid w:val="00327D88"/>
    <w:rsid w:val="00327DA9"/>
    <w:rsid w:val="00327F50"/>
    <w:rsid w:val="0033058E"/>
    <w:rsid w:val="00330598"/>
    <w:rsid w:val="00330C19"/>
    <w:rsid w:val="00330D56"/>
    <w:rsid w:val="00330F4D"/>
    <w:rsid w:val="00330FE7"/>
    <w:rsid w:val="0033102F"/>
    <w:rsid w:val="003311F9"/>
    <w:rsid w:val="00331213"/>
    <w:rsid w:val="00331353"/>
    <w:rsid w:val="0033188C"/>
    <w:rsid w:val="003318AF"/>
    <w:rsid w:val="00331997"/>
    <w:rsid w:val="003321BB"/>
    <w:rsid w:val="00332381"/>
    <w:rsid w:val="003324D0"/>
    <w:rsid w:val="003326A7"/>
    <w:rsid w:val="00332757"/>
    <w:rsid w:val="0033278D"/>
    <w:rsid w:val="00332B2B"/>
    <w:rsid w:val="00332BDD"/>
    <w:rsid w:val="00333BC9"/>
    <w:rsid w:val="00333CF5"/>
    <w:rsid w:val="00333D08"/>
    <w:rsid w:val="00333F3C"/>
    <w:rsid w:val="00333F6F"/>
    <w:rsid w:val="0033407C"/>
    <w:rsid w:val="003342A5"/>
    <w:rsid w:val="003348CE"/>
    <w:rsid w:val="00334C8C"/>
    <w:rsid w:val="00334D6E"/>
    <w:rsid w:val="00334D99"/>
    <w:rsid w:val="00334DF4"/>
    <w:rsid w:val="00334DFC"/>
    <w:rsid w:val="00335015"/>
    <w:rsid w:val="00335395"/>
    <w:rsid w:val="00335424"/>
    <w:rsid w:val="00335846"/>
    <w:rsid w:val="0033588C"/>
    <w:rsid w:val="00335925"/>
    <w:rsid w:val="00335E25"/>
    <w:rsid w:val="00335F56"/>
    <w:rsid w:val="00336006"/>
    <w:rsid w:val="00336078"/>
    <w:rsid w:val="00336375"/>
    <w:rsid w:val="003368A8"/>
    <w:rsid w:val="00336F77"/>
    <w:rsid w:val="0033733C"/>
    <w:rsid w:val="003373BB"/>
    <w:rsid w:val="00337519"/>
    <w:rsid w:val="0033759A"/>
    <w:rsid w:val="00337B19"/>
    <w:rsid w:val="00337D63"/>
    <w:rsid w:val="00337F4E"/>
    <w:rsid w:val="00340307"/>
    <w:rsid w:val="0034079C"/>
    <w:rsid w:val="003409FE"/>
    <w:rsid w:val="00340AE5"/>
    <w:rsid w:val="00340D71"/>
    <w:rsid w:val="00340D81"/>
    <w:rsid w:val="00340F18"/>
    <w:rsid w:val="00340F7F"/>
    <w:rsid w:val="00341167"/>
    <w:rsid w:val="003412D7"/>
    <w:rsid w:val="00341363"/>
    <w:rsid w:val="003414B8"/>
    <w:rsid w:val="0034150B"/>
    <w:rsid w:val="00341519"/>
    <w:rsid w:val="003415E8"/>
    <w:rsid w:val="00341899"/>
    <w:rsid w:val="0034191B"/>
    <w:rsid w:val="00341D96"/>
    <w:rsid w:val="00341F83"/>
    <w:rsid w:val="0034206B"/>
    <w:rsid w:val="003420F2"/>
    <w:rsid w:val="003421CE"/>
    <w:rsid w:val="003421EA"/>
    <w:rsid w:val="0034228B"/>
    <w:rsid w:val="00342366"/>
    <w:rsid w:val="0034243B"/>
    <w:rsid w:val="00342578"/>
    <w:rsid w:val="00342587"/>
    <w:rsid w:val="0034272A"/>
    <w:rsid w:val="00342B93"/>
    <w:rsid w:val="00342EE4"/>
    <w:rsid w:val="00342F85"/>
    <w:rsid w:val="00343876"/>
    <w:rsid w:val="00343C0E"/>
    <w:rsid w:val="00343E75"/>
    <w:rsid w:val="00343EA3"/>
    <w:rsid w:val="00344030"/>
    <w:rsid w:val="00344873"/>
    <w:rsid w:val="0034493E"/>
    <w:rsid w:val="0034494B"/>
    <w:rsid w:val="00344BDA"/>
    <w:rsid w:val="00344DCE"/>
    <w:rsid w:val="00344EB9"/>
    <w:rsid w:val="003450F6"/>
    <w:rsid w:val="00345273"/>
    <w:rsid w:val="0034574C"/>
    <w:rsid w:val="00345938"/>
    <w:rsid w:val="00345973"/>
    <w:rsid w:val="00345AEA"/>
    <w:rsid w:val="00345D22"/>
    <w:rsid w:val="00345E67"/>
    <w:rsid w:val="0034621A"/>
    <w:rsid w:val="00346BBC"/>
    <w:rsid w:val="00346C6D"/>
    <w:rsid w:val="00346E38"/>
    <w:rsid w:val="00346E9F"/>
    <w:rsid w:val="00346FF4"/>
    <w:rsid w:val="00347051"/>
    <w:rsid w:val="0034709C"/>
    <w:rsid w:val="00347272"/>
    <w:rsid w:val="0034732C"/>
    <w:rsid w:val="00347346"/>
    <w:rsid w:val="0034767B"/>
    <w:rsid w:val="003477D5"/>
    <w:rsid w:val="00347B12"/>
    <w:rsid w:val="00347B51"/>
    <w:rsid w:val="00347B6D"/>
    <w:rsid w:val="00347E5D"/>
    <w:rsid w:val="00347FC5"/>
    <w:rsid w:val="0035017A"/>
    <w:rsid w:val="0035039A"/>
    <w:rsid w:val="003503FC"/>
    <w:rsid w:val="00350402"/>
    <w:rsid w:val="00350761"/>
    <w:rsid w:val="00350771"/>
    <w:rsid w:val="00350958"/>
    <w:rsid w:val="00350966"/>
    <w:rsid w:val="00350AE7"/>
    <w:rsid w:val="00350BFB"/>
    <w:rsid w:val="00351058"/>
    <w:rsid w:val="00351260"/>
    <w:rsid w:val="00351A87"/>
    <w:rsid w:val="00351D05"/>
    <w:rsid w:val="003521B7"/>
    <w:rsid w:val="003525D9"/>
    <w:rsid w:val="00352778"/>
    <w:rsid w:val="00352947"/>
    <w:rsid w:val="00352968"/>
    <w:rsid w:val="003529D6"/>
    <w:rsid w:val="00352C7E"/>
    <w:rsid w:val="00353285"/>
    <w:rsid w:val="0035330B"/>
    <w:rsid w:val="003535A1"/>
    <w:rsid w:val="003535F7"/>
    <w:rsid w:val="003539F0"/>
    <w:rsid w:val="00353BC1"/>
    <w:rsid w:val="00353C24"/>
    <w:rsid w:val="00353F7F"/>
    <w:rsid w:val="00353FC1"/>
    <w:rsid w:val="0035475C"/>
    <w:rsid w:val="00354AE6"/>
    <w:rsid w:val="00354C1B"/>
    <w:rsid w:val="0035514C"/>
    <w:rsid w:val="0035519D"/>
    <w:rsid w:val="0035529A"/>
    <w:rsid w:val="00355524"/>
    <w:rsid w:val="00355750"/>
    <w:rsid w:val="00355CB1"/>
    <w:rsid w:val="00355D6C"/>
    <w:rsid w:val="00355E8E"/>
    <w:rsid w:val="003560DA"/>
    <w:rsid w:val="0035638E"/>
    <w:rsid w:val="003564C2"/>
    <w:rsid w:val="00356818"/>
    <w:rsid w:val="00356AB0"/>
    <w:rsid w:val="00356B23"/>
    <w:rsid w:val="0035711B"/>
    <w:rsid w:val="0035759D"/>
    <w:rsid w:val="0035765A"/>
    <w:rsid w:val="00357787"/>
    <w:rsid w:val="003577C0"/>
    <w:rsid w:val="003577F5"/>
    <w:rsid w:val="003577F6"/>
    <w:rsid w:val="00357855"/>
    <w:rsid w:val="003579E5"/>
    <w:rsid w:val="00357DFD"/>
    <w:rsid w:val="00357E93"/>
    <w:rsid w:val="00357F84"/>
    <w:rsid w:val="00360198"/>
    <w:rsid w:val="00360350"/>
    <w:rsid w:val="0036061A"/>
    <w:rsid w:val="003608E5"/>
    <w:rsid w:val="00360C3A"/>
    <w:rsid w:val="00360E73"/>
    <w:rsid w:val="00360E8A"/>
    <w:rsid w:val="003610D1"/>
    <w:rsid w:val="00361193"/>
    <w:rsid w:val="003611E1"/>
    <w:rsid w:val="0036128C"/>
    <w:rsid w:val="003612BF"/>
    <w:rsid w:val="0036151E"/>
    <w:rsid w:val="00361778"/>
    <w:rsid w:val="00361A82"/>
    <w:rsid w:val="00361C1B"/>
    <w:rsid w:val="00361C42"/>
    <w:rsid w:val="00361CE0"/>
    <w:rsid w:val="0036213D"/>
    <w:rsid w:val="003621D9"/>
    <w:rsid w:val="003621F6"/>
    <w:rsid w:val="003629DE"/>
    <w:rsid w:val="00362CDB"/>
    <w:rsid w:val="00362DAD"/>
    <w:rsid w:val="00362F41"/>
    <w:rsid w:val="00363020"/>
    <w:rsid w:val="00363765"/>
    <w:rsid w:val="0036378F"/>
    <w:rsid w:val="00363B4C"/>
    <w:rsid w:val="00363E04"/>
    <w:rsid w:val="00363EEA"/>
    <w:rsid w:val="0036418F"/>
    <w:rsid w:val="0036421F"/>
    <w:rsid w:val="00364496"/>
    <w:rsid w:val="003645EF"/>
    <w:rsid w:val="003647CD"/>
    <w:rsid w:val="00364810"/>
    <w:rsid w:val="00364870"/>
    <w:rsid w:val="0036496E"/>
    <w:rsid w:val="00364ADD"/>
    <w:rsid w:val="00364C22"/>
    <w:rsid w:val="00364DE0"/>
    <w:rsid w:val="00364DE5"/>
    <w:rsid w:val="00365045"/>
    <w:rsid w:val="00365384"/>
    <w:rsid w:val="003654EA"/>
    <w:rsid w:val="003657B8"/>
    <w:rsid w:val="00365AB9"/>
    <w:rsid w:val="00365E85"/>
    <w:rsid w:val="00365FB9"/>
    <w:rsid w:val="00366040"/>
    <w:rsid w:val="003662A5"/>
    <w:rsid w:val="003662BF"/>
    <w:rsid w:val="003663E5"/>
    <w:rsid w:val="003663FA"/>
    <w:rsid w:val="00366B92"/>
    <w:rsid w:val="00366E59"/>
    <w:rsid w:val="00367321"/>
    <w:rsid w:val="003676AD"/>
    <w:rsid w:val="00367974"/>
    <w:rsid w:val="00367A66"/>
    <w:rsid w:val="00367C97"/>
    <w:rsid w:val="00367E55"/>
    <w:rsid w:val="003701EA"/>
    <w:rsid w:val="0037064D"/>
    <w:rsid w:val="00370723"/>
    <w:rsid w:val="00370732"/>
    <w:rsid w:val="0037086F"/>
    <w:rsid w:val="00370C73"/>
    <w:rsid w:val="00370D7C"/>
    <w:rsid w:val="00370E6F"/>
    <w:rsid w:val="0037126C"/>
    <w:rsid w:val="0037144E"/>
    <w:rsid w:val="003718DD"/>
    <w:rsid w:val="003718E1"/>
    <w:rsid w:val="0037191F"/>
    <w:rsid w:val="003719DF"/>
    <w:rsid w:val="00371A31"/>
    <w:rsid w:val="00371B86"/>
    <w:rsid w:val="00371E15"/>
    <w:rsid w:val="00371F78"/>
    <w:rsid w:val="00372067"/>
    <w:rsid w:val="003722D6"/>
    <w:rsid w:val="0037231B"/>
    <w:rsid w:val="0037287D"/>
    <w:rsid w:val="00372895"/>
    <w:rsid w:val="00372898"/>
    <w:rsid w:val="003728B4"/>
    <w:rsid w:val="003728DF"/>
    <w:rsid w:val="0037297D"/>
    <w:rsid w:val="00372AE7"/>
    <w:rsid w:val="00372EE9"/>
    <w:rsid w:val="00372F04"/>
    <w:rsid w:val="003731C1"/>
    <w:rsid w:val="00373548"/>
    <w:rsid w:val="0037392F"/>
    <w:rsid w:val="00373ABD"/>
    <w:rsid w:val="00373D3F"/>
    <w:rsid w:val="00373D4C"/>
    <w:rsid w:val="00373E93"/>
    <w:rsid w:val="00373F04"/>
    <w:rsid w:val="00373FB3"/>
    <w:rsid w:val="0037412B"/>
    <w:rsid w:val="0037441E"/>
    <w:rsid w:val="003744E0"/>
    <w:rsid w:val="003745F0"/>
    <w:rsid w:val="00374698"/>
    <w:rsid w:val="00374BFA"/>
    <w:rsid w:val="00374C0A"/>
    <w:rsid w:val="00374DB7"/>
    <w:rsid w:val="00374E05"/>
    <w:rsid w:val="00374EC7"/>
    <w:rsid w:val="00374FA9"/>
    <w:rsid w:val="00374FBF"/>
    <w:rsid w:val="0037500D"/>
    <w:rsid w:val="0037533E"/>
    <w:rsid w:val="0037542B"/>
    <w:rsid w:val="0037554E"/>
    <w:rsid w:val="0037559F"/>
    <w:rsid w:val="003756F9"/>
    <w:rsid w:val="00375A84"/>
    <w:rsid w:val="00375BE5"/>
    <w:rsid w:val="00375D0E"/>
    <w:rsid w:val="00375DDB"/>
    <w:rsid w:val="0037621C"/>
    <w:rsid w:val="00376237"/>
    <w:rsid w:val="00376649"/>
    <w:rsid w:val="00376679"/>
    <w:rsid w:val="00376C07"/>
    <w:rsid w:val="003777C8"/>
    <w:rsid w:val="00377D9C"/>
    <w:rsid w:val="00380110"/>
    <w:rsid w:val="0038014D"/>
    <w:rsid w:val="0038029F"/>
    <w:rsid w:val="003802F8"/>
    <w:rsid w:val="003803DD"/>
    <w:rsid w:val="00380483"/>
    <w:rsid w:val="003806A8"/>
    <w:rsid w:val="003806D5"/>
    <w:rsid w:val="003807DC"/>
    <w:rsid w:val="00380902"/>
    <w:rsid w:val="00380C1C"/>
    <w:rsid w:val="00380C8C"/>
    <w:rsid w:val="00380D01"/>
    <w:rsid w:val="00380F59"/>
    <w:rsid w:val="0038108B"/>
    <w:rsid w:val="003810AB"/>
    <w:rsid w:val="003811AE"/>
    <w:rsid w:val="0038124D"/>
    <w:rsid w:val="0038146D"/>
    <w:rsid w:val="0038149A"/>
    <w:rsid w:val="003814D7"/>
    <w:rsid w:val="0038154E"/>
    <w:rsid w:val="00381617"/>
    <w:rsid w:val="003816E3"/>
    <w:rsid w:val="00381F12"/>
    <w:rsid w:val="00381FBA"/>
    <w:rsid w:val="00382868"/>
    <w:rsid w:val="00382ACC"/>
    <w:rsid w:val="00382E05"/>
    <w:rsid w:val="00382EC1"/>
    <w:rsid w:val="003830CE"/>
    <w:rsid w:val="003831CE"/>
    <w:rsid w:val="0038358E"/>
    <w:rsid w:val="00383BE7"/>
    <w:rsid w:val="00383EDB"/>
    <w:rsid w:val="00383FB7"/>
    <w:rsid w:val="00384402"/>
    <w:rsid w:val="00384497"/>
    <w:rsid w:val="00384513"/>
    <w:rsid w:val="00384775"/>
    <w:rsid w:val="00384B00"/>
    <w:rsid w:val="00384BCF"/>
    <w:rsid w:val="00384C3F"/>
    <w:rsid w:val="0038518F"/>
    <w:rsid w:val="003853DC"/>
    <w:rsid w:val="003855A4"/>
    <w:rsid w:val="003860CE"/>
    <w:rsid w:val="00386865"/>
    <w:rsid w:val="00386975"/>
    <w:rsid w:val="003869BA"/>
    <w:rsid w:val="003871C0"/>
    <w:rsid w:val="0038760F"/>
    <w:rsid w:val="003876B9"/>
    <w:rsid w:val="00387830"/>
    <w:rsid w:val="00387856"/>
    <w:rsid w:val="0038792D"/>
    <w:rsid w:val="00387B1B"/>
    <w:rsid w:val="00387B39"/>
    <w:rsid w:val="00387F7C"/>
    <w:rsid w:val="00390381"/>
    <w:rsid w:val="00390399"/>
    <w:rsid w:val="003904F8"/>
    <w:rsid w:val="0039085C"/>
    <w:rsid w:val="00390F65"/>
    <w:rsid w:val="00390FD3"/>
    <w:rsid w:val="003914A2"/>
    <w:rsid w:val="003916AF"/>
    <w:rsid w:val="00391753"/>
    <w:rsid w:val="003918D8"/>
    <w:rsid w:val="00391A7F"/>
    <w:rsid w:val="00391AF5"/>
    <w:rsid w:val="00391EA3"/>
    <w:rsid w:val="00391EDD"/>
    <w:rsid w:val="00392376"/>
    <w:rsid w:val="00392629"/>
    <w:rsid w:val="003927F3"/>
    <w:rsid w:val="00392A59"/>
    <w:rsid w:val="00392B3C"/>
    <w:rsid w:val="00392C28"/>
    <w:rsid w:val="00392C67"/>
    <w:rsid w:val="00392E2F"/>
    <w:rsid w:val="00392E99"/>
    <w:rsid w:val="00392EE0"/>
    <w:rsid w:val="00393108"/>
    <w:rsid w:val="0039317E"/>
    <w:rsid w:val="003931F1"/>
    <w:rsid w:val="00393219"/>
    <w:rsid w:val="0039332D"/>
    <w:rsid w:val="00393494"/>
    <w:rsid w:val="00393C81"/>
    <w:rsid w:val="00393E22"/>
    <w:rsid w:val="00393F9B"/>
    <w:rsid w:val="003940BF"/>
    <w:rsid w:val="003942DB"/>
    <w:rsid w:val="003944A8"/>
    <w:rsid w:val="003944CE"/>
    <w:rsid w:val="00394569"/>
    <w:rsid w:val="003945A9"/>
    <w:rsid w:val="003949E3"/>
    <w:rsid w:val="00394D10"/>
    <w:rsid w:val="00394EF2"/>
    <w:rsid w:val="00395250"/>
    <w:rsid w:val="0039541D"/>
    <w:rsid w:val="003954C7"/>
    <w:rsid w:val="003955E4"/>
    <w:rsid w:val="00395668"/>
    <w:rsid w:val="00395733"/>
    <w:rsid w:val="003957D3"/>
    <w:rsid w:val="0039588E"/>
    <w:rsid w:val="003958EE"/>
    <w:rsid w:val="00395A8A"/>
    <w:rsid w:val="00395E5F"/>
    <w:rsid w:val="003960D6"/>
    <w:rsid w:val="003968AC"/>
    <w:rsid w:val="00397354"/>
    <w:rsid w:val="00397473"/>
    <w:rsid w:val="00397A65"/>
    <w:rsid w:val="00397A8B"/>
    <w:rsid w:val="00397A9E"/>
    <w:rsid w:val="00397AF7"/>
    <w:rsid w:val="00397E6C"/>
    <w:rsid w:val="003A018B"/>
    <w:rsid w:val="003A01EB"/>
    <w:rsid w:val="003A04BA"/>
    <w:rsid w:val="003A08F5"/>
    <w:rsid w:val="003A0968"/>
    <w:rsid w:val="003A0E0C"/>
    <w:rsid w:val="003A0F6D"/>
    <w:rsid w:val="003A125D"/>
    <w:rsid w:val="003A1672"/>
    <w:rsid w:val="003A17B0"/>
    <w:rsid w:val="003A1AF3"/>
    <w:rsid w:val="003A1F37"/>
    <w:rsid w:val="003A215E"/>
    <w:rsid w:val="003A23D9"/>
    <w:rsid w:val="003A24BE"/>
    <w:rsid w:val="003A2A23"/>
    <w:rsid w:val="003A2BAA"/>
    <w:rsid w:val="003A2C25"/>
    <w:rsid w:val="003A2CCC"/>
    <w:rsid w:val="003A2DA6"/>
    <w:rsid w:val="003A2E57"/>
    <w:rsid w:val="003A3058"/>
    <w:rsid w:val="003A319B"/>
    <w:rsid w:val="003A32F0"/>
    <w:rsid w:val="003A3327"/>
    <w:rsid w:val="003A3366"/>
    <w:rsid w:val="003A339D"/>
    <w:rsid w:val="003A3CBE"/>
    <w:rsid w:val="003A3FD2"/>
    <w:rsid w:val="003A4134"/>
    <w:rsid w:val="003A42C3"/>
    <w:rsid w:val="003A4315"/>
    <w:rsid w:val="003A4394"/>
    <w:rsid w:val="003A440C"/>
    <w:rsid w:val="003A4429"/>
    <w:rsid w:val="003A47A0"/>
    <w:rsid w:val="003A4897"/>
    <w:rsid w:val="003A4A49"/>
    <w:rsid w:val="003A4A78"/>
    <w:rsid w:val="003A4A87"/>
    <w:rsid w:val="003A4AE9"/>
    <w:rsid w:val="003A4B2D"/>
    <w:rsid w:val="003A4EC5"/>
    <w:rsid w:val="003A535E"/>
    <w:rsid w:val="003A53F2"/>
    <w:rsid w:val="003A5670"/>
    <w:rsid w:val="003A59F3"/>
    <w:rsid w:val="003A5C30"/>
    <w:rsid w:val="003A5C35"/>
    <w:rsid w:val="003A5C36"/>
    <w:rsid w:val="003A5D23"/>
    <w:rsid w:val="003A5FDB"/>
    <w:rsid w:val="003A64D6"/>
    <w:rsid w:val="003A6611"/>
    <w:rsid w:val="003A6CD2"/>
    <w:rsid w:val="003A6E67"/>
    <w:rsid w:val="003A7328"/>
    <w:rsid w:val="003A74AE"/>
    <w:rsid w:val="003A752E"/>
    <w:rsid w:val="003A7772"/>
    <w:rsid w:val="003A782E"/>
    <w:rsid w:val="003A7DCF"/>
    <w:rsid w:val="003A7F30"/>
    <w:rsid w:val="003A7F56"/>
    <w:rsid w:val="003A7F9B"/>
    <w:rsid w:val="003B01CB"/>
    <w:rsid w:val="003B0876"/>
    <w:rsid w:val="003B08A8"/>
    <w:rsid w:val="003B0A9F"/>
    <w:rsid w:val="003B0C1F"/>
    <w:rsid w:val="003B0C5E"/>
    <w:rsid w:val="003B0F85"/>
    <w:rsid w:val="003B1099"/>
    <w:rsid w:val="003B10E8"/>
    <w:rsid w:val="003B1339"/>
    <w:rsid w:val="003B166B"/>
    <w:rsid w:val="003B17CF"/>
    <w:rsid w:val="003B1B8A"/>
    <w:rsid w:val="003B229B"/>
    <w:rsid w:val="003B22AE"/>
    <w:rsid w:val="003B246B"/>
    <w:rsid w:val="003B2481"/>
    <w:rsid w:val="003B2570"/>
    <w:rsid w:val="003B25C5"/>
    <w:rsid w:val="003B27EB"/>
    <w:rsid w:val="003B2800"/>
    <w:rsid w:val="003B2844"/>
    <w:rsid w:val="003B2885"/>
    <w:rsid w:val="003B28FD"/>
    <w:rsid w:val="003B2905"/>
    <w:rsid w:val="003B2907"/>
    <w:rsid w:val="003B2E39"/>
    <w:rsid w:val="003B2E54"/>
    <w:rsid w:val="003B31CF"/>
    <w:rsid w:val="003B383F"/>
    <w:rsid w:val="003B3DA5"/>
    <w:rsid w:val="003B3F9A"/>
    <w:rsid w:val="003B452B"/>
    <w:rsid w:val="003B4813"/>
    <w:rsid w:val="003B492D"/>
    <w:rsid w:val="003B49C7"/>
    <w:rsid w:val="003B4F77"/>
    <w:rsid w:val="003B50C9"/>
    <w:rsid w:val="003B51B3"/>
    <w:rsid w:val="003B51F1"/>
    <w:rsid w:val="003B5911"/>
    <w:rsid w:val="003B5C4D"/>
    <w:rsid w:val="003B5C8F"/>
    <w:rsid w:val="003B5E44"/>
    <w:rsid w:val="003B645F"/>
    <w:rsid w:val="003B65AD"/>
    <w:rsid w:val="003B667C"/>
    <w:rsid w:val="003B6775"/>
    <w:rsid w:val="003B68C6"/>
    <w:rsid w:val="003B691A"/>
    <w:rsid w:val="003B6D6D"/>
    <w:rsid w:val="003B6DBF"/>
    <w:rsid w:val="003B6FF0"/>
    <w:rsid w:val="003B7021"/>
    <w:rsid w:val="003B71A1"/>
    <w:rsid w:val="003B72FD"/>
    <w:rsid w:val="003B7469"/>
    <w:rsid w:val="003B747D"/>
    <w:rsid w:val="003B751D"/>
    <w:rsid w:val="003B75A8"/>
    <w:rsid w:val="003B7A8B"/>
    <w:rsid w:val="003B7AA0"/>
    <w:rsid w:val="003B7C01"/>
    <w:rsid w:val="003B7DE8"/>
    <w:rsid w:val="003B7F78"/>
    <w:rsid w:val="003C0368"/>
    <w:rsid w:val="003C04AF"/>
    <w:rsid w:val="003C0607"/>
    <w:rsid w:val="003C073A"/>
    <w:rsid w:val="003C0CE6"/>
    <w:rsid w:val="003C1046"/>
    <w:rsid w:val="003C135B"/>
    <w:rsid w:val="003C13A2"/>
    <w:rsid w:val="003C142C"/>
    <w:rsid w:val="003C19CD"/>
    <w:rsid w:val="003C2146"/>
    <w:rsid w:val="003C2706"/>
    <w:rsid w:val="003C28B6"/>
    <w:rsid w:val="003C2B79"/>
    <w:rsid w:val="003C2C0C"/>
    <w:rsid w:val="003C2CB0"/>
    <w:rsid w:val="003C2E27"/>
    <w:rsid w:val="003C302E"/>
    <w:rsid w:val="003C319A"/>
    <w:rsid w:val="003C31D2"/>
    <w:rsid w:val="003C3561"/>
    <w:rsid w:val="003C3824"/>
    <w:rsid w:val="003C384B"/>
    <w:rsid w:val="003C3CD4"/>
    <w:rsid w:val="003C3D30"/>
    <w:rsid w:val="003C3D85"/>
    <w:rsid w:val="003C4036"/>
    <w:rsid w:val="003C42A9"/>
    <w:rsid w:val="003C438F"/>
    <w:rsid w:val="003C447F"/>
    <w:rsid w:val="003C4650"/>
    <w:rsid w:val="003C4872"/>
    <w:rsid w:val="003C4985"/>
    <w:rsid w:val="003C4C52"/>
    <w:rsid w:val="003C4E14"/>
    <w:rsid w:val="003C4E25"/>
    <w:rsid w:val="003C515B"/>
    <w:rsid w:val="003C51BF"/>
    <w:rsid w:val="003C51F4"/>
    <w:rsid w:val="003C5207"/>
    <w:rsid w:val="003C5297"/>
    <w:rsid w:val="003C547B"/>
    <w:rsid w:val="003C559C"/>
    <w:rsid w:val="003C5789"/>
    <w:rsid w:val="003C583C"/>
    <w:rsid w:val="003C58A4"/>
    <w:rsid w:val="003C5A05"/>
    <w:rsid w:val="003C5AE4"/>
    <w:rsid w:val="003C5D93"/>
    <w:rsid w:val="003C5F2F"/>
    <w:rsid w:val="003C6033"/>
    <w:rsid w:val="003C61A7"/>
    <w:rsid w:val="003C6279"/>
    <w:rsid w:val="003C63D9"/>
    <w:rsid w:val="003C63FC"/>
    <w:rsid w:val="003C66AB"/>
    <w:rsid w:val="003C66E0"/>
    <w:rsid w:val="003C6954"/>
    <w:rsid w:val="003C6BEB"/>
    <w:rsid w:val="003C6C49"/>
    <w:rsid w:val="003C6CBA"/>
    <w:rsid w:val="003C6F50"/>
    <w:rsid w:val="003C72C7"/>
    <w:rsid w:val="003C73D0"/>
    <w:rsid w:val="003C741F"/>
    <w:rsid w:val="003C7565"/>
    <w:rsid w:val="003C778E"/>
    <w:rsid w:val="003C7A17"/>
    <w:rsid w:val="003C7A7C"/>
    <w:rsid w:val="003C7AB7"/>
    <w:rsid w:val="003C7D8E"/>
    <w:rsid w:val="003D02A1"/>
    <w:rsid w:val="003D0463"/>
    <w:rsid w:val="003D0540"/>
    <w:rsid w:val="003D05AF"/>
    <w:rsid w:val="003D0AB9"/>
    <w:rsid w:val="003D0C28"/>
    <w:rsid w:val="003D0C64"/>
    <w:rsid w:val="003D0E75"/>
    <w:rsid w:val="003D0EAE"/>
    <w:rsid w:val="003D13AE"/>
    <w:rsid w:val="003D1464"/>
    <w:rsid w:val="003D14AE"/>
    <w:rsid w:val="003D167A"/>
    <w:rsid w:val="003D170C"/>
    <w:rsid w:val="003D1874"/>
    <w:rsid w:val="003D1993"/>
    <w:rsid w:val="003D1BF8"/>
    <w:rsid w:val="003D1EE0"/>
    <w:rsid w:val="003D2108"/>
    <w:rsid w:val="003D22E5"/>
    <w:rsid w:val="003D260A"/>
    <w:rsid w:val="003D284D"/>
    <w:rsid w:val="003D2DB4"/>
    <w:rsid w:val="003D3007"/>
    <w:rsid w:val="003D30EA"/>
    <w:rsid w:val="003D333D"/>
    <w:rsid w:val="003D34B8"/>
    <w:rsid w:val="003D35F4"/>
    <w:rsid w:val="003D3606"/>
    <w:rsid w:val="003D3B0F"/>
    <w:rsid w:val="003D3D42"/>
    <w:rsid w:val="003D3E6B"/>
    <w:rsid w:val="003D3E85"/>
    <w:rsid w:val="003D3F92"/>
    <w:rsid w:val="003D4046"/>
    <w:rsid w:val="003D412D"/>
    <w:rsid w:val="003D428F"/>
    <w:rsid w:val="003D42AE"/>
    <w:rsid w:val="003D43A8"/>
    <w:rsid w:val="003D4448"/>
    <w:rsid w:val="003D45C8"/>
    <w:rsid w:val="003D4A21"/>
    <w:rsid w:val="003D4A64"/>
    <w:rsid w:val="003D4BCB"/>
    <w:rsid w:val="003D4DF3"/>
    <w:rsid w:val="003D4EB7"/>
    <w:rsid w:val="003D4FA1"/>
    <w:rsid w:val="003D523E"/>
    <w:rsid w:val="003D52DD"/>
    <w:rsid w:val="003D5327"/>
    <w:rsid w:val="003D5691"/>
    <w:rsid w:val="003D58D8"/>
    <w:rsid w:val="003D5A85"/>
    <w:rsid w:val="003D5AA0"/>
    <w:rsid w:val="003D5EF6"/>
    <w:rsid w:val="003D5F42"/>
    <w:rsid w:val="003D5F89"/>
    <w:rsid w:val="003D626F"/>
    <w:rsid w:val="003D6282"/>
    <w:rsid w:val="003D63AE"/>
    <w:rsid w:val="003D6482"/>
    <w:rsid w:val="003D6733"/>
    <w:rsid w:val="003D67D0"/>
    <w:rsid w:val="003D6905"/>
    <w:rsid w:val="003D6B6E"/>
    <w:rsid w:val="003D6E0A"/>
    <w:rsid w:val="003D6F1F"/>
    <w:rsid w:val="003D6F39"/>
    <w:rsid w:val="003D7213"/>
    <w:rsid w:val="003D733F"/>
    <w:rsid w:val="003D74E1"/>
    <w:rsid w:val="003D7637"/>
    <w:rsid w:val="003D7BDD"/>
    <w:rsid w:val="003D7C8E"/>
    <w:rsid w:val="003E0018"/>
    <w:rsid w:val="003E004C"/>
    <w:rsid w:val="003E00D3"/>
    <w:rsid w:val="003E012A"/>
    <w:rsid w:val="003E0337"/>
    <w:rsid w:val="003E0777"/>
    <w:rsid w:val="003E085D"/>
    <w:rsid w:val="003E0A73"/>
    <w:rsid w:val="003E0AE0"/>
    <w:rsid w:val="003E1003"/>
    <w:rsid w:val="003E13C4"/>
    <w:rsid w:val="003E1609"/>
    <w:rsid w:val="003E1BA3"/>
    <w:rsid w:val="003E20E4"/>
    <w:rsid w:val="003E21B6"/>
    <w:rsid w:val="003E2253"/>
    <w:rsid w:val="003E2339"/>
    <w:rsid w:val="003E27A2"/>
    <w:rsid w:val="003E286A"/>
    <w:rsid w:val="003E295F"/>
    <w:rsid w:val="003E29CE"/>
    <w:rsid w:val="003E2C86"/>
    <w:rsid w:val="003E2E4A"/>
    <w:rsid w:val="003E2F0D"/>
    <w:rsid w:val="003E3020"/>
    <w:rsid w:val="003E31B2"/>
    <w:rsid w:val="003E3368"/>
    <w:rsid w:val="003E3430"/>
    <w:rsid w:val="003E3589"/>
    <w:rsid w:val="003E35FD"/>
    <w:rsid w:val="003E370B"/>
    <w:rsid w:val="003E385F"/>
    <w:rsid w:val="003E3919"/>
    <w:rsid w:val="003E3958"/>
    <w:rsid w:val="003E3B8B"/>
    <w:rsid w:val="003E3D71"/>
    <w:rsid w:val="003E3D7D"/>
    <w:rsid w:val="003E3D8B"/>
    <w:rsid w:val="003E3DDE"/>
    <w:rsid w:val="003E3F15"/>
    <w:rsid w:val="003E414F"/>
    <w:rsid w:val="003E4205"/>
    <w:rsid w:val="003E42CA"/>
    <w:rsid w:val="003E4353"/>
    <w:rsid w:val="003E4674"/>
    <w:rsid w:val="003E4759"/>
    <w:rsid w:val="003E4794"/>
    <w:rsid w:val="003E48DF"/>
    <w:rsid w:val="003E4CF3"/>
    <w:rsid w:val="003E4DFB"/>
    <w:rsid w:val="003E4F84"/>
    <w:rsid w:val="003E51C4"/>
    <w:rsid w:val="003E5434"/>
    <w:rsid w:val="003E5626"/>
    <w:rsid w:val="003E5A42"/>
    <w:rsid w:val="003E5DDE"/>
    <w:rsid w:val="003E60D7"/>
    <w:rsid w:val="003E6648"/>
    <w:rsid w:val="003E6821"/>
    <w:rsid w:val="003E6877"/>
    <w:rsid w:val="003E6E38"/>
    <w:rsid w:val="003E6F1E"/>
    <w:rsid w:val="003E6F81"/>
    <w:rsid w:val="003E7076"/>
    <w:rsid w:val="003E71F2"/>
    <w:rsid w:val="003E71F8"/>
    <w:rsid w:val="003E72D4"/>
    <w:rsid w:val="003E734D"/>
    <w:rsid w:val="003E73F5"/>
    <w:rsid w:val="003E786D"/>
    <w:rsid w:val="003E7AAE"/>
    <w:rsid w:val="003E7B65"/>
    <w:rsid w:val="003E7E11"/>
    <w:rsid w:val="003E7F95"/>
    <w:rsid w:val="003F015E"/>
    <w:rsid w:val="003F01F5"/>
    <w:rsid w:val="003F0241"/>
    <w:rsid w:val="003F04EE"/>
    <w:rsid w:val="003F05F1"/>
    <w:rsid w:val="003F0730"/>
    <w:rsid w:val="003F07E7"/>
    <w:rsid w:val="003F086D"/>
    <w:rsid w:val="003F090E"/>
    <w:rsid w:val="003F0B00"/>
    <w:rsid w:val="003F0BB5"/>
    <w:rsid w:val="003F0C55"/>
    <w:rsid w:val="003F0EDA"/>
    <w:rsid w:val="003F0F11"/>
    <w:rsid w:val="003F0F3F"/>
    <w:rsid w:val="003F1155"/>
    <w:rsid w:val="003F1670"/>
    <w:rsid w:val="003F16C1"/>
    <w:rsid w:val="003F1BF6"/>
    <w:rsid w:val="003F1DF6"/>
    <w:rsid w:val="003F1F59"/>
    <w:rsid w:val="003F202B"/>
    <w:rsid w:val="003F2073"/>
    <w:rsid w:val="003F20F9"/>
    <w:rsid w:val="003F24AF"/>
    <w:rsid w:val="003F250D"/>
    <w:rsid w:val="003F25D7"/>
    <w:rsid w:val="003F26D5"/>
    <w:rsid w:val="003F2711"/>
    <w:rsid w:val="003F2A9C"/>
    <w:rsid w:val="003F2AD8"/>
    <w:rsid w:val="003F2B44"/>
    <w:rsid w:val="003F2B4D"/>
    <w:rsid w:val="003F3628"/>
    <w:rsid w:val="003F3A8F"/>
    <w:rsid w:val="003F3B18"/>
    <w:rsid w:val="003F3E22"/>
    <w:rsid w:val="003F3E8E"/>
    <w:rsid w:val="003F4210"/>
    <w:rsid w:val="003F4336"/>
    <w:rsid w:val="003F43FE"/>
    <w:rsid w:val="003F4A9D"/>
    <w:rsid w:val="003F526D"/>
    <w:rsid w:val="003F53EE"/>
    <w:rsid w:val="003F55ED"/>
    <w:rsid w:val="003F5946"/>
    <w:rsid w:val="003F5C80"/>
    <w:rsid w:val="003F5EC0"/>
    <w:rsid w:val="003F5F87"/>
    <w:rsid w:val="003F602A"/>
    <w:rsid w:val="003F63E0"/>
    <w:rsid w:val="003F6486"/>
    <w:rsid w:val="003F6689"/>
    <w:rsid w:val="003F68C8"/>
    <w:rsid w:val="003F6CE4"/>
    <w:rsid w:val="003F6D5E"/>
    <w:rsid w:val="003F705A"/>
    <w:rsid w:val="003F7236"/>
    <w:rsid w:val="003F737C"/>
    <w:rsid w:val="003F7438"/>
    <w:rsid w:val="003F78B7"/>
    <w:rsid w:val="003F78BC"/>
    <w:rsid w:val="003F7B0E"/>
    <w:rsid w:val="003F7B9C"/>
    <w:rsid w:val="003F7C84"/>
    <w:rsid w:val="003F7F8C"/>
    <w:rsid w:val="003F7FDE"/>
    <w:rsid w:val="00400043"/>
    <w:rsid w:val="004000D0"/>
    <w:rsid w:val="00400154"/>
    <w:rsid w:val="004002B0"/>
    <w:rsid w:val="004003B0"/>
    <w:rsid w:val="00400435"/>
    <w:rsid w:val="004004C1"/>
    <w:rsid w:val="004006A7"/>
    <w:rsid w:val="00400AC4"/>
    <w:rsid w:val="00400C52"/>
    <w:rsid w:val="00400D12"/>
    <w:rsid w:val="00400EE0"/>
    <w:rsid w:val="004012A7"/>
    <w:rsid w:val="004015BB"/>
    <w:rsid w:val="00401771"/>
    <w:rsid w:val="00401931"/>
    <w:rsid w:val="00401A7E"/>
    <w:rsid w:val="00401AA0"/>
    <w:rsid w:val="00401F5E"/>
    <w:rsid w:val="00401F83"/>
    <w:rsid w:val="00402068"/>
    <w:rsid w:val="00402166"/>
    <w:rsid w:val="004023E6"/>
    <w:rsid w:val="004024E9"/>
    <w:rsid w:val="00402659"/>
    <w:rsid w:val="00402A5C"/>
    <w:rsid w:val="00402EE7"/>
    <w:rsid w:val="00402F8A"/>
    <w:rsid w:val="00403552"/>
    <w:rsid w:val="004036AF"/>
    <w:rsid w:val="00403823"/>
    <w:rsid w:val="00403A05"/>
    <w:rsid w:val="00403A64"/>
    <w:rsid w:val="00403C48"/>
    <w:rsid w:val="00403E26"/>
    <w:rsid w:val="00404054"/>
    <w:rsid w:val="00404071"/>
    <w:rsid w:val="00404A0E"/>
    <w:rsid w:val="00404A52"/>
    <w:rsid w:val="00404C8D"/>
    <w:rsid w:val="00404CC4"/>
    <w:rsid w:val="00404CFC"/>
    <w:rsid w:val="00404ED5"/>
    <w:rsid w:val="004050E2"/>
    <w:rsid w:val="0040515F"/>
    <w:rsid w:val="004051C9"/>
    <w:rsid w:val="004056D9"/>
    <w:rsid w:val="00405723"/>
    <w:rsid w:val="00405A80"/>
    <w:rsid w:val="00405A86"/>
    <w:rsid w:val="00405AAB"/>
    <w:rsid w:val="00405E05"/>
    <w:rsid w:val="004061C9"/>
    <w:rsid w:val="004064EF"/>
    <w:rsid w:val="00406509"/>
    <w:rsid w:val="004069AA"/>
    <w:rsid w:val="004069DD"/>
    <w:rsid w:val="00406AA2"/>
    <w:rsid w:val="00406E4C"/>
    <w:rsid w:val="00406EA7"/>
    <w:rsid w:val="00406F64"/>
    <w:rsid w:val="00407010"/>
    <w:rsid w:val="00407758"/>
    <w:rsid w:val="004077EF"/>
    <w:rsid w:val="00407AD0"/>
    <w:rsid w:val="00407B35"/>
    <w:rsid w:val="00407B48"/>
    <w:rsid w:val="00407C75"/>
    <w:rsid w:val="00407D1E"/>
    <w:rsid w:val="00407D39"/>
    <w:rsid w:val="00407F67"/>
    <w:rsid w:val="0041034A"/>
    <w:rsid w:val="00410431"/>
    <w:rsid w:val="004104A8"/>
    <w:rsid w:val="00410590"/>
    <w:rsid w:val="00410B4C"/>
    <w:rsid w:val="00410E69"/>
    <w:rsid w:val="00411206"/>
    <w:rsid w:val="004112FE"/>
    <w:rsid w:val="00411568"/>
    <w:rsid w:val="00411960"/>
    <w:rsid w:val="00411C65"/>
    <w:rsid w:val="00411FE5"/>
    <w:rsid w:val="00412018"/>
    <w:rsid w:val="0041235E"/>
    <w:rsid w:val="004125D0"/>
    <w:rsid w:val="0041307B"/>
    <w:rsid w:val="00413100"/>
    <w:rsid w:val="004132AA"/>
    <w:rsid w:val="00413316"/>
    <w:rsid w:val="00413463"/>
    <w:rsid w:val="00413468"/>
    <w:rsid w:val="00413A8B"/>
    <w:rsid w:val="00413C29"/>
    <w:rsid w:val="0041400C"/>
    <w:rsid w:val="004140B1"/>
    <w:rsid w:val="004141D1"/>
    <w:rsid w:val="004141F6"/>
    <w:rsid w:val="00414690"/>
    <w:rsid w:val="004147D5"/>
    <w:rsid w:val="00414819"/>
    <w:rsid w:val="00414A20"/>
    <w:rsid w:val="00414CC8"/>
    <w:rsid w:val="00414CD8"/>
    <w:rsid w:val="00414F6F"/>
    <w:rsid w:val="00415061"/>
    <w:rsid w:val="00415580"/>
    <w:rsid w:val="0041582E"/>
    <w:rsid w:val="00415A3D"/>
    <w:rsid w:val="00415AB4"/>
    <w:rsid w:val="00415C3B"/>
    <w:rsid w:val="00415ECA"/>
    <w:rsid w:val="00415EEA"/>
    <w:rsid w:val="00415FDB"/>
    <w:rsid w:val="00416095"/>
    <w:rsid w:val="004161EE"/>
    <w:rsid w:val="004164FB"/>
    <w:rsid w:val="004166F8"/>
    <w:rsid w:val="0041699A"/>
    <w:rsid w:val="00416A35"/>
    <w:rsid w:val="00416B6D"/>
    <w:rsid w:val="00416BFA"/>
    <w:rsid w:val="00416D76"/>
    <w:rsid w:val="00416F50"/>
    <w:rsid w:val="00416FA3"/>
    <w:rsid w:val="0041700E"/>
    <w:rsid w:val="00417559"/>
    <w:rsid w:val="004175E4"/>
    <w:rsid w:val="0041770F"/>
    <w:rsid w:val="004177C0"/>
    <w:rsid w:val="004177D9"/>
    <w:rsid w:val="00417C9B"/>
    <w:rsid w:val="00417CD6"/>
    <w:rsid w:val="0042035A"/>
    <w:rsid w:val="0042036F"/>
    <w:rsid w:val="00420406"/>
    <w:rsid w:val="004204CB"/>
    <w:rsid w:val="0042054B"/>
    <w:rsid w:val="0042096C"/>
    <w:rsid w:val="004209FE"/>
    <w:rsid w:val="00420BA4"/>
    <w:rsid w:val="00420E6C"/>
    <w:rsid w:val="00420EEE"/>
    <w:rsid w:val="00420F18"/>
    <w:rsid w:val="00421463"/>
    <w:rsid w:val="0042178E"/>
    <w:rsid w:val="004218A6"/>
    <w:rsid w:val="004218D1"/>
    <w:rsid w:val="00421B96"/>
    <w:rsid w:val="00421B9D"/>
    <w:rsid w:val="00421D3D"/>
    <w:rsid w:val="00421EDE"/>
    <w:rsid w:val="00421F83"/>
    <w:rsid w:val="0042249B"/>
    <w:rsid w:val="004227AB"/>
    <w:rsid w:val="00422BD1"/>
    <w:rsid w:val="00422C1B"/>
    <w:rsid w:val="0042305E"/>
    <w:rsid w:val="004230D0"/>
    <w:rsid w:val="004232A7"/>
    <w:rsid w:val="0042330F"/>
    <w:rsid w:val="00423398"/>
    <w:rsid w:val="004236AB"/>
    <w:rsid w:val="004238DD"/>
    <w:rsid w:val="0042391D"/>
    <w:rsid w:val="00423938"/>
    <w:rsid w:val="00423CD9"/>
    <w:rsid w:val="00423E86"/>
    <w:rsid w:val="00424364"/>
    <w:rsid w:val="0042450D"/>
    <w:rsid w:val="0042499C"/>
    <w:rsid w:val="00424CF8"/>
    <w:rsid w:val="00424D9D"/>
    <w:rsid w:val="00424EB0"/>
    <w:rsid w:val="00425161"/>
    <w:rsid w:val="004251CD"/>
    <w:rsid w:val="00425328"/>
    <w:rsid w:val="0042533D"/>
    <w:rsid w:val="00425776"/>
    <w:rsid w:val="004258FD"/>
    <w:rsid w:val="004259AA"/>
    <w:rsid w:val="00425BAA"/>
    <w:rsid w:val="00426215"/>
    <w:rsid w:val="004262D7"/>
    <w:rsid w:val="00426729"/>
    <w:rsid w:val="0042680A"/>
    <w:rsid w:val="00426A1E"/>
    <w:rsid w:val="00426FAE"/>
    <w:rsid w:val="00426FBA"/>
    <w:rsid w:val="004270B0"/>
    <w:rsid w:val="0042717E"/>
    <w:rsid w:val="0042728C"/>
    <w:rsid w:val="00427291"/>
    <w:rsid w:val="004274C9"/>
    <w:rsid w:val="004274D7"/>
    <w:rsid w:val="004275F8"/>
    <w:rsid w:val="004278DB"/>
    <w:rsid w:val="00427913"/>
    <w:rsid w:val="00427A84"/>
    <w:rsid w:val="00427B5B"/>
    <w:rsid w:val="00427C03"/>
    <w:rsid w:val="00427D0F"/>
    <w:rsid w:val="00427F92"/>
    <w:rsid w:val="004301F5"/>
    <w:rsid w:val="0043024B"/>
    <w:rsid w:val="0043037B"/>
    <w:rsid w:val="004305BA"/>
    <w:rsid w:val="004305CA"/>
    <w:rsid w:val="0043069B"/>
    <w:rsid w:val="004306B4"/>
    <w:rsid w:val="004307C0"/>
    <w:rsid w:val="00430C1F"/>
    <w:rsid w:val="00430DFE"/>
    <w:rsid w:val="00430E03"/>
    <w:rsid w:val="00430ED4"/>
    <w:rsid w:val="00431044"/>
    <w:rsid w:val="00431054"/>
    <w:rsid w:val="0043128D"/>
    <w:rsid w:val="0043133A"/>
    <w:rsid w:val="004313B2"/>
    <w:rsid w:val="004314B4"/>
    <w:rsid w:val="004319B5"/>
    <w:rsid w:val="00431BAA"/>
    <w:rsid w:val="00431BB2"/>
    <w:rsid w:val="00431DD8"/>
    <w:rsid w:val="00431EDE"/>
    <w:rsid w:val="00431F34"/>
    <w:rsid w:val="0043251A"/>
    <w:rsid w:val="00432A01"/>
    <w:rsid w:val="00432C7E"/>
    <w:rsid w:val="00432F68"/>
    <w:rsid w:val="00433119"/>
    <w:rsid w:val="0043341C"/>
    <w:rsid w:val="00433458"/>
    <w:rsid w:val="00433470"/>
    <w:rsid w:val="00433C86"/>
    <w:rsid w:val="00433DEB"/>
    <w:rsid w:val="004341C8"/>
    <w:rsid w:val="00434444"/>
    <w:rsid w:val="00434623"/>
    <w:rsid w:val="0043464B"/>
    <w:rsid w:val="004346FF"/>
    <w:rsid w:val="004349CA"/>
    <w:rsid w:val="00434A03"/>
    <w:rsid w:val="00434B1E"/>
    <w:rsid w:val="004351E4"/>
    <w:rsid w:val="004352D5"/>
    <w:rsid w:val="004356F4"/>
    <w:rsid w:val="0043585E"/>
    <w:rsid w:val="00435933"/>
    <w:rsid w:val="00435AEB"/>
    <w:rsid w:val="00435B06"/>
    <w:rsid w:val="00436221"/>
    <w:rsid w:val="00436224"/>
    <w:rsid w:val="00436651"/>
    <w:rsid w:val="00436781"/>
    <w:rsid w:val="00436B25"/>
    <w:rsid w:val="00436B6F"/>
    <w:rsid w:val="00436FB4"/>
    <w:rsid w:val="00437131"/>
    <w:rsid w:val="004373A2"/>
    <w:rsid w:val="00437470"/>
    <w:rsid w:val="004376DE"/>
    <w:rsid w:val="0043795C"/>
    <w:rsid w:val="0043796B"/>
    <w:rsid w:val="00437C77"/>
    <w:rsid w:val="00437D55"/>
    <w:rsid w:val="004402F0"/>
    <w:rsid w:val="004406E0"/>
    <w:rsid w:val="0044085B"/>
    <w:rsid w:val="00440A33"/>
    <w:rsid w:val="00440A47"/>
    <w:rsid w:val="00440C8D"/>
    <w:rsid w:val="00440CBF"/>
    <w:rsid w:val="00440F08"/>
    <w:rsid w:val="00440FFB"/>
    <w:rsid w:val="0044106F"/>
    <w:rsid w:val="004410FD"/>
    <w:rsid w:val="00441219"/>
    <w:rsid w:val="00441233"/>
    <w:rsid w:val="00441481"/>
    <w:rsid w:val="0044153D"/>
    <w:rsid w:val="0044166F"/>
    <w:rsid w:val="004417D0"/>
    <w:rsid w:val="004418A7"/>
    <w:rsid w:val="00441DED"/>
    <w:rsid w:val="00442057"/>
    <w:rsid w:val="004420A5"/>
    <w:rsid w:val="0044225D"/>
    <w:rsid w:val="0044244E"/>
    <w:rsid w:val="00442894"/>
    <w:rsid w:val="00442A20"/>
    <w:rsid w:val="00442C3F"/>
    <w:rsid w:val="00442DB9"/>
    <w:rsid w:val="00442DE4"/>
    <w:rsid w:val="0044335E"/>
    <w:rsid w:val="004433EC"/>
    <w:rsid w:val="0044346A"/>
    <w:rsid w:val="004434E9"/>
    <w:rsid w:val="004435EA"/>
    <w:rsid w:val="004435EC"/>
    <w:rsid w:val="0044362A"/>
    <w:rsid w:val="004437BF"/>
    <w:rsid w:val="00443928"/>
    <w:rsid w:val="004439A1"/>
    <w:rsid w:val="00443A52"/>
    <w:rsid w:val="00443BF7"/>
    <w:rsid w:val="00443C4D"/>
    <w:rsid w:val="00443D22"/>
    <w:rsid w:val="00443ECC"/>
    <w:rsid w:val="00444131"/>
    <w:rsid w:val="0044429D"/>
    <w:rsid w:val="0044469F"/>
    <w:rsid w:val="00444877"/>
    <w:rsid w:val="004449E9"/>
    <w:rsid w:val="00444A90"/>
    <w:rsid w:val="00444BD9"/>
    <w:rsid w:val="004450BB"/>
    <w:rsid w:val="0044512C"/>
    <w:rsid w:val="00445380"/>
    <w:rsid w:val="004453F1"/>
    <w:rsid w:val="00445912"/>
    <w:rsid w:val="00445A47"/>
    <w:rsid w:val="00445CC6"/>
    <w:rsid w:val="00445CF0"/>
    <w:rsid w:val="00445D51"/>
    <w:rsid w:val="00445E50"/>
    <w:rsid w:val="00445EE5"/>
    <w:rsid w:val="00446556"/>
    <w:rsid w:val="0044670C"/>
    <w:rsid w:val="00446830"/>
    <w:rsid w:val="00446962"/>
    <w:rsid w:val="00446AD1"/>
    <w:rsid w:val="00446D04"/>
    <w:rsid w:val="00446DC8"/>
    <w:rsid w:val="00446E91"/>
    <w:rsid w:val="00446FB1"/>
    <w:rsid w:val="00447686"/>
    <w:rsid w:val="004477AD"/>
    <w:rsid w:val="00447F89"/>
    <w:rsid w:val="00450702"/>
    <w:rsid w:val="0045077B"/>
    <w:rsid w:val="00450950"/>
    <w:rsid w:val="00450AE6"/>
    <w:rsid w:val="00450B04"/>
    <w:rsid w:val="00450C86"/>
    <w:rsid w:val="00450EE7"/>
    <w:rsid w:val="00450F13"/>
    <w:rsid w:val="00451280"/>
    <w:rsid w:val="004512D4"/>
    <w:rsid w:val="00451320"/>
    <w:rsid w:val="004513BF"/>
    <w:rsid w:val="00451460"/>
    <w:rsid w:val="0045169F"/>
    <w:rsid w:val="00451C1C"/>
    <w:rsid w:val="00451E17"/>
    <w:rsid w:val="00451E21"/>
    <w:rsid w:val="00451E38"/>
    <w:rsid w:val="00451F92"/>
    <w:rsid w:val="00452071"/>
    <w:rsid w:val="00452161"/>
    <w:rsid w:val="004521B0"/>
    <w:rsid w:val="004523B0"/>
    <w:rsid w:val="0045291C"/>
    <w:rsid w:val="00452BFD"/>
    <w:rsid w:val="00452E99"/>
    <w:rsid w:val="004537AD"/>
    <w:rsid w:val="00453FC4"/>
    <w:rsid w:val="0045435A"/>
    <w:rsid w:val="00454498"/>
    <w:rsid w:val="00454759"/>
    <w:rsid w:val="00454A57"/>
    <w:rsid w:val="00454D43"/>
    <w:rsid w:val="00454F3B"/>
    <w:rsid w:val="00454FFC"/>
    <w:rsid w:val="00455331"/>
    <w:rsid w:val="00455371"/>
    <w:rsid w:val="00455381"/>
    <w:rsid w:val="004553B2"/>
    <w:rsid w:val="004554FD"/>
    <w:rsid w:val="004555CE"/>
    <w:rsid w:val="004555E2"/>
    <w:rsid w:val="00455696"/>
    <w:rsid w:val="004556A2"/>
    <w:rsid w:val="00455709"/>
    <w:rsid w:val="0045578E"/>
    <w:rsid w:val="0045585E"/>
    <w:rsid w:val="0045598E"/>
    <w:rsid w:val="00455CEF"/>
    <w:rsid w:val="00455E5D"/>
    <w:rsid w:val="00455F61"/>
    <w:rsid w:val="0045604F"/>
    <w:rsid w:val="004562D2"/>
    <w:rsid w:val="004563AF"/>
    <w:rsid w:val="0045670E"/>
    <w:rsid w:val="004568AE"/>
    <w:rsid w:val="00456B9E"/>
    <w:rsid w:val="00456C28"/>
    <w:rsid w:val="00456C94"/>
    <w:rsid w:val="00456D17"/>
    <w:rsid w:val="00456D95"/>
    <w:rsid w:val="00456F20"/>
    <w:rsid w:val="00457A7F"/>
    <w:rsid w:val="00457D0C"/>
    <w:rsid w:val="0046020B"/>
    <w:rsid w:val="0046058F"/>
    <w:rsid w:val="00460C99"/>
    <w:rsid w:val="00460E0E"/>
    <w:rsid w:val="00460FA2"/>
    <w:rsid w:val="00460FB0"/>
    <w:rsid w:val="0046102B"/>
    <w:rsid w:val="00461473"/>
    <w:rsid w:val="0046149F"/>
    <w:rsid w:val="004614B8"/>
    <w:rsid w:val="00461A33"/>
    <w:rsid w:val="00461BB7"/>
    <w:rsid w:val="00462006"/>
    <w:rsid w:val="004620BD"/>
    <w:rsid w:val="0046252B"/>
    <w:rsid w:val="0046252C"/>
    <w:rsid w:val="00462559"/>
    <w:rsid w:val="00462574"/>
    <w:rsid w:val="004628AD"/>
    <w:rsid w:val="00462B2F"/>
    <w:rsid w:val="00462B98"/>
    <w:rsid w:val="00462BBA"/>
    <w:rsid w:val="00462DC6"/>
    <w:rsid w:val="00462E56"/>
    <w:rsid w:val="00462EDC"/>
    <w:rsid w:val="00463459"/>
    <w:rsid w:val="0046351B"/>
    <w:rsid w:val="004638E0"/>
    <w:rsid w:val="00463CF9"/>
    <w:rsid w:val="00463DFA"/>
    <w:rsid w:val="00463EA3"/>
    <w:rsid w:val="00464335"/>
    <w:rsid w:val="004648BA"/>
    <w:rsid w:val="00464AD2"/>
    <w:rsid w:val="00464DBC"/>
    <w:rsid w:val="00464FB3"/>
    <w:rsid w:val="0046510A"/>
    <w:rsid w:val="0046562D"/>
    <w:rsid w:val="0046582C"/>
    <w:rsid w:val="00465988"/>
    <w:rsid w:val="00465D71"/>
    <w:rsid w:val="00465DAA"/>
    <w:rsid w:val="00465DBB"/>
    <w:rsid w:val="00466072"/>
    <w:rsid w:val="004661FF"/>
    <w:rsid w:val="00466460"/>
    <w:rsid w:val="004664E1"/>
    <w:rsid w:val="004666B3"/>
    <w:rsid w:val="004668EF"/>
    <w:rsid w:val="00466C59"/>
    <w:rsid w:val="004670EB"/>
    <w:rsid w:val="00467187"/>
    <w:rsid w:val="004672D6"/>
    <w:rsid w:val="004674E4"/>
    <w:rsid w:val="004679FC"/>
    <w:rsid w:val="00467C42"/>
    <w:rsid w:val="00467CBB"/>
    <w:rsid w:val="004704A6"/>
    <w:rsid w:val="0047063A"/>
    <w:rsid w:val="00470655"/>
    <w:rsid w:val="004707D6"/>
    <w:rsid w:val="0047097E"/>
    <w:rsid w:val="00470ACE"/>
    <w:rsid w:val="00471001"/>
    <w:rsid w:val="00471118"/>
    <w:rsid w:val="00471539"/>
    <w:rsid w:val="00471946"/>
    <w:rsid w:val="004719B8"/>
    <w:rsid w:val="00471A84"/>
    <w:rsid w:val="00471C0F"/>
    <w:rsid w:val="0047200B"/>
    <w:rsid w:val="0047205F"/>
    <w:rsid w:val="004721CC"/>
    <w:rsid w:val="004728FE"/>
    <w:rsid w:val="00472906"/>
    <w:rsid w:val="00472A8E"/>
    <w:rsid w:val="00472CBA"/>
    <w:rsid w:val="00472CDE"/>
    <w:rsid w:val="00472F78"/>
    <w:rsid w:val="00473378"/>
    <w:rsid w:val="004733C1"/>
    <w:rsid w:val="00473415"/>
    <w:rsid w:val="004736DB"/>
    <w:rsid w:val="00473734"/>
    <w:rsid w:val="00473927"/>
    <w:rsid w:val="00473A07"/>
    <w:rsid w:val="00473FAE"/>
    <w:rsid w:val="00474117"/>
    <w:rsid w:val="00474411"/>
    <w:rsid w:val="004746C4"/>
    <w:rsid w:val="00474910"/>
    <w:rsid w:val="00474943"/>
    <w:rsid w:val="00474A93"/>
    <w:rsid w:val="00474D67"/>
    <w:rsid w:val="00474DD3"/>
    <w:rsid w:val="00475020"/>
    <w:rsid w:val="004751E2"/>
    <w:rsid w:val="00475244"/>
    <w:rsid w:val="00475281"/>
    <w:rsid w:val="004755AE"/>
    <w:rsid w:val="00475625"/>
    <w:rsid w:val="004758DE"/>
    <w:rsid w:val="00475AC8"/>
    <w:rsid w:val="00475ACF"/>
    <w:rsid w:val="00475B19"/>
    <w:rsid w:val="00475FF7"/>
    <w:rsid w:val="00476072"/>
    <w:rsid w:val="0047632E"/>
    <w:rsid w:val="00476605"/>
    <w:rsid w:val="004767C4"/>
    <w:rsid w:val="00476AC5"/>
    <w:rsid w:val="00476B64"/>
    <w:rsid w:val="00476C9D"/>
    <w:rsid w:val="0047706E"/>
    <w:rsid w:val="004771B5"/>
    <w:rsid w:val="00477455"/>
    <w:rsid w:val="0047780A"/>
    <w:rsid w:val="004778C9"/>
    <w:rsid w:val="00477958"/>
    <w:rsid w:val="00477961"/>
    <w:rsid w:val="004779CF"/>
    <w:rsid w:val="00477AEC"/>
    <w:rsid w:val="00477C8E"/>
    <w:rsid w:val="00477FAC"/>
    <w:rsid w:val="0048024F"/>
    <w:rsid w:val="004802F2"/>
    <w:rsid w:val="004808AF"/>
    <w:rsid w:val="00480D94"/>
    <w:rsid w:val="00480E94"/>
    <w:rsid w:val="00481084"/>
    <w:rsid w:val="00481562"/>
    <w:rsid w:val="00481584"/>
    <w:rsid w:val="00481617"/>
    <w:rsid w:val="00481646"/>
    <w:rsid w:val="004816C5"/>
    <w:rsid w:val="004819E1"/>
    <w:rsid w:val="00481BD1"/>
    <w:rsid w:val="00481E9E"/>
    <w:rsid w:val="0048200B"/>
    <w:rsid w:val="004825FA"/>
    <w:rsid w:val="00482AEE"/>
    <w:rsid w:val="00482B97"/>
    <w:rsid w:val="00482C06"/>
    <w:rsid w:val="00482F56"/>
    <w:rsid w:val="00483026"/>
    <w:rsid w:val="004831A8"/>
    <w:rsid w:val="004832A7"/>
    <w:rsid w:val="004835D6"/>
    <w:rsid w:val="0048385A"/>
    <w:rsid w:val="004838B9"/>
    <w:rsid w:val="00483C15"/>
    <w:rsid w:val="00483CDD"/>
    <w:rsid w:val="00483D07"/>
    <w:rsid w:val="00483D71"/>
    <w:rsid w:val="0048489E"/>
    <w:rsid w:val="00484C3D"/>
    <w:rsid w:val="00484EB5"/>
    <w:rsid w:val="00484EF3"/>
    <w:rsid w:val="004850BC"/>
    <w:rsid w:val="0048518C"/>
    <w:rsid w:val="00485256"/>
    <w:rsid w:val="004852AA"/>
    <w:rsid w:val="004853A3"/>
    <w:rsid w:val="004853B2"/>
    <w:rsid w:val="0048576C"/>
    <w:rsid w:val="00485937"/>
    <w:rsid w:val="00485A8C"/>
    <w:rsid w:val="00485CA6"/>
    <w:rsid w:val="00485E50"/>
    <w:rsid w:val="00485FC4"/>
    <w:rsid w:val="004862A7"/>
    <w:rsid w:val="00486816"/>
    <w:rsid w:val="00486B1C"/>
    <w:rsid w:val="00486B3B"/>
    <w:rsid w:val="00486CA8"/>
    <w:rsid w:val="00486CAE"/>
    <w:rsid w:val="004872A1"/>
    <w:rsid w:val="004872C7"/>
    <w:rsid w:val="004872CC"/>
    <w:rsid w:val="004876BC"/>
    <w:rsid w:val="0048786E"/>
    <w:rsid w:val="00487A31"/>
    <w:rsid w:val="00487A72"/>
    <w:rsid w:val="00487AF9"/>
    <w:rsid w:val="00487B08"/>
    <w:rsid w:val="00487D1A"/>
    <w:rsid w:val="00487E36"/>
    <w:rsid w:val="00487FE8"/>
    <w:rsid w:val="00490149"/>
    <w:rsid w:val="00490151"/>
    <w:rsid w:val="0049050F"/>
    <w:rsid w:val="00490851"/>
    <w:rsid w:val="00491103"/>
    <w:rsid w:val="00491159"/>
    <w:rsid w:val="004911BE"/>
    <w:rsid w:val="00491223"/>
    <w:rsid w:val="004913A8"/>
    <w:rsid w:val="00491600"/>
    <w:rsid w:val="0049182D"/>
    <w:rsid w:val="0049190B"/>
    <w:rsid w:val="00491D74"/>
    <w:rsid w:val="00491D79"/>
    <w:rsid w:val="00491E14"/>
    <w:rsid w:val="00491F73"/>
    <w:rsid w:val="00491FF3"/>
    <w:rsid w:val="0049290E"/>
    <w:rsid w:val="00492A47"/>
    <w:rsid w:val="00492A59"/>
    <w:rsid w:val="00492B34"/>
    <w:rsid w:val="00492E7B"/>
    <w:rsid w:val="00493049"/>
    <w:rsid w:val="00493204"/>
    <w:rsid w:val="0049321B"/>
    <w:rsid w:val="0049325A"/>
    <w:rsid w:val="004933E3"/>
    <w:rsid w:val="004937E3"/>
    <w:rsid w:val="00493891"/>
    <w:rsid w:val="00493A4C"/>
    <w:rsid w:val="00493A73"/>
    <w:rsid w:val="00493B5E"/>
    <w:rsid w:val="00493D06"/>
    <w:rsid w:val="00493D20"/>
    <w:rsid w:val="00493DB6"/>
    <w:rsid w:val="00493F63"/>
    <w:rsid w:val="004946A7"/>
    <w:rsid w:val="004946F5"/>
    <w:rsid w:val="004947DA"/>
    <w:rsid w:val="00494AE8"/>
    <w:rsid w:val="004956B1"/>
    <w:rsid w:val="004956F7"/>
    <w:rsid w:val="00495BE8"/>
    <w:rsid w:val="004969C2"/>
    <w:rsid w:val="00496A54"/>
    <w:rsid w:val="00496AC4"/>
    <w:rsid w:val="00496B25"/>
    <w:rsid w:val="00496B69"/>
    <w:rsid w:val="00496BC0"/>
    <w:rsid w:val="00496E1A"/>
    <w:rsid w:val="00496E75"/>
    <w:rsid w:val="00496F38"/>
    <w:rsid w:val="004970AA"/>
    <w:rsid w:val="004970D6"/>
    <w:rsid w:val="004974B7"/>
    <w:rsid w:val="00497801"/>
    <w:rsid w:val="0049788B"/>
    <w:rsid w:val="00497AE2"/>
    <w:rsid w:val="00497C82"/>
    <w:rsid w:val="00497E51"/>
    <w:rsid w:val="004A05FD"/>
    <w:rsid w:val="004A0710"/>
    <w:rsid w:val="004A0736"/>
    <w:rsid w:val="004A08F9"/>
    <w:rsid w:val="004A098E"/>
    <w:rsid w:val="004A09EF"/>
    <w:rsid w:val="004A09F8"/>
    <w:rsid w:val="004A0D5B"/>
    <w:rsid w:val="004A0D6E"/>
    <w:rsid w:val="004A0EB1"/>
    <w:rsid w:val="004A0F3F"/>
    <w:rsid w:val="004A1353"/>
    <w:rsid w:val="004A145C"/>
    <w:rsid w:val="004A15DE"/>
    <w:rsid w:val="004A15E9"/>
    <w:rsid w:val="004A1930"/>
    <w:rsid w:val="004A1934"/>
    <w:rsid w:val="004A19E3"/>
    <w:rsid w:val="004A1AD1"/>
    <w:rsid w:val="004A1D10"/>
    <w:rsid w:val="004A2221"/>
    <w:rsid w:val="004A23BA"/>
    <w:rsid w:val="004A2704"/>
    <w:rsid w:val="004A2856"/>
    <w:rsid w:val="004A2B23"/>
    <w:rsid w:val="004A306B"/>
    <w:rsid w:val="004A366E"/>
    <w:rsid w:val="004A3935"/>
    <w:rsid w:val="004A3CB2"/>
    <w:rsid w:val="004A3DA8"/>
    <w:rsid w:val="004A3DBE"/>
    <w:rsid w:val="004A449C"/>
    <w:rsid w:val="004A45E1"/>
    <w:rsid w:val="004A467D"/>
    <w:rsid w:val="004A467E"/>
    <w:rsid w:val="004A489B"/>
    <w:rsid w:val="004A4A4F"/>
    <w:rsid w:val="004A4C67"/>
    <w:rsid w:val="004A53F5"/>
    <w:rsid w:val="004A58BA"/>
    <w:rsid w:val="004A599B"/>
    <w:rsid w:val="004A59C0"/>
    <w:rsid w:val="004A5EFD"/>
    <w:rsid w:val="004A5F47"/>
    <w:rsid w:val="004A64DC"/>
    <w:rsid w:val="004A668A"/>
    <w:rsid w:val="004A6A6F"/>
    <w:rsid w:val="004A6B5F"/>
    <w:rsid w:val="004A6E1D"/>
    <w:rsid w:val="004A6E75"/>
    <w:rsid w:val="004A708C"/>
    <w:rsid w:val="004A71D3"/>
    <w:rsid w:val="004A7A32"/>
    <w:rsid w:val="004B00BD"/>
    <w:rsid w:val="004B0267"/>
    <w:rsid w:val="004B0808"/>
    <w:rsid w:val="004B0882"/>
    <w:rsid w:val="004B091A"/>
    <w:rsid w:val="004B0F5F"/>
    <w:rsid w:val="004B1171"/>
    <w:rsid w:val="004B1468"/>
    <w:rsid w:val="004B157B"/>
    <w:rsid w:val="004B16DD"/>
    <w:rsid w:val="004B18D9"/>
    <w:rsid w:val="004B1A9B"/>
    <w:rsid w:val="004B1F1A"/>
    <w:rsid w:val="004B2121"/>
    <w:rsid w:val="004B21BE"/>
    <w:rsid w:val="004B234F"/>
    <w:rsid w:val="004B23B9"/>
    <w:rsid w:val="004B2743"/>
    <w:rsid w:val="004B27CC"/>
    <w:rsid w:val="004B2967"/>
    <w:rsid w:val="004B2ACF"/>
    <w:rsid w:val="004B2ADC"/>
    <w:rsid w:val="004B2B2E"/>
    <w:rsid w:val="004B2FE9"/>
    <w:rsid w:val="004B3202"/>
    <w:rsid w:val="004B3290"/>
    <w:rsid w:val="004B3309"/>
    <w:rsid w:val="004B3843"/>
    <w:rsid w:val="004B3926"/>
    <w:rsid w:val="004B3AC6"/>
    <w:rsid w:val="004B3B9F"/>
    <w:rsid w:val="004B3E1B"/>
    <w:rsid w:val="004B3E44"/>
    <w:rsid w:val="004B3F82"/>
    <w:rsid w:val="004B4013"/>
    <w:rsid w:val="004B4028"/>
    <w:rsid w:val="004B4751"/>
    <w:rsid w:val="004B4A78"/>
    <w:rsid w:val="004B4F12"/>
    <w:rsid w:val="004B5144"/>
    <w:rsid w:val="004B526A"/>
    <w:rsid w:val="004B5299"/>
    <w:rsid w:val="004B5555"/>
    <w:rsid w:val="004B5630"/>
    <w:rsid w:val="004B5660"/>
    <w:rsid w:val="004B5693"/>
    <w:rsid w:val="004B5C4F"/>
    <w:rsid w:val="004B5E30"/>
    <w:rsid w:val="004B6310"/>
    <w:rsid w:val="004B6394"/>
    <w:rsid w:val="004B63D9"/>
    <w:rsid w:val="004B6591"/>
    <w:rsid w:val="004B67B4"/>
    <w:rsid w:val="004B686A"/>
    <w:rsid w:val="004B6A4D"/>
    <w:rsid w:val="004B6B13"/>
    <w:rsid w:val="004B6D1D"/>
    <w:rsid w:val="004B6F2C"/>
    <w:rsid w:val="004B6FCD"/>
    <w:rsid w:val="004B7235"/>
    <w:rsid w:val="004B77DD"/>
    <w:rsid w:val="004B78E3"/>
    <w:rsid w:val="004B7A35"/>
    <w:rsid w:val="004B7BC3"/>
    <w:rsid w:val="004B7D8C"/>
    <w:rsid w:val="004C0063"/>
    <w:rsid w:val="004C059F"/>
    <w:rsid w:val="004C069B"/>
    <w:rsid w:val="004C075F"/>
    <w:rsid w:val="004C08B3"/>
    <w:rsid w:val="004C0B2F"/>
    <w:rsid w:val="004C0C9C"/>
    <w:rsid w:val="004C0CAE"/>
    <w:rsid w:val="004C0E5B"/>
    <w:rsid w:val="004C11F0"/>
    <w:rsid w:val="004C126E"/>
    <w:rsid w:val="004C12C5"/>
    <w:rsid w:val="004C1667"/>
    <w:rsid w:val="004C18EA"/>
    <w:rsid w:val="004C1A7D"/>
    <w:rsid w:val="004C1CB4"/>
    <w:rsid w:val="004C1E10"/>
    <w:rsid w:val="004C1E8E"/>
    <w:rsid w:val="004C1F17"/>
    <w:rsid w:val="004C1F45"/>
    <w:rsid w:val="004C23AD"/>
    <w:rsid w:val="004C25C6"/>
    <w:rsid w:val="004C2630"/>
    <w:rsid w:val="004C2964"/>
    <w:rsid w:val="004C2A06"/>
    <w:rsid w:val="004C2B27"/>
    <w:rsid w:val="004C2B73"/>
    <w:rsid w:val="004C2CF4"/>
    <w:rsid w:val="004C2D6B"/>
    <w:rsid w:val="004C2F61"/>
    <w:rsid w:val="004C31BC"/>
    <w:rsid w:val="004C3368"/>
    <w:rsid w:val="004C3609"/>
    <w:rsid w:val="004C3A38"/>
    <w:rsid w:val="004C4064"/>
    <w:rsid w:val="004C41CE"/>
    <w:rsid w:val="004C4366"/>
    <w:rsid w:val="004C45A9"/>
    <w:rsid w:val="004C4632"/>
    <w:rsid w:val="004C474C"/>
    <w:rsid w:val="004C484F"/>
    <w:rsid w:val="004C48D0"/>
    <w:rsid w:val="004C4987"/>
    <w:rsid w:val="004C4A77"/>
    <w:rsid w:val="004C4AE6"/>
    <w:rsid w:val="004C4C01"/>
    <w:rsid w:val="004C5116"/>
    <w:rsid w:val="004C5118"/>
    <w:rsid w:val="004C5154"/>
    <w:rsid w:val="004C5233"/>
    <w:rsid w:val="004C52C0"/>
    <w:rsid w:val="004C53D0"/>
    <w:rsid w:val="004C5468"/>
    <w:rsid w:val="004C5545"/>
    <w:rsid w:val="004C5672"/>
    <w:rsid w:val="004C58D4"/>
    <w:rsid w:val="004C5A96"/>
    <w:rsid w:val="004C5C9B"/>
    <w:rsid w:val="004C632D"/>
    <w:rsid w:val="004C642B"/>
    <w:rsid w:val="004C6618"/>
    <w:rsid w:val="004C676E"/>
    <w:rsid w:val="004C6825"/>
    <w:rsid w:val="004C694A"/>
    <w:rsid w:val="004C6B93"/>
    <w:rsid w:val="004C6BDE"/>
    <w:rsid w:val="004C6E6F"/>
    <w:rsid w:val="004C731B"/>
    <w:rsid w:val="004C73A6"/>
    <w:rsid w:val="004C773A"/>
    <w:rsid w:val="004C77BD"/>
    <w:rsid w:val="004C77EE"/>
    <w:rsid w:val="004C791D"/>
    <w:rsid w:val="004C7EE6"/>
    <w:rsid w:val="004D040E"/>
    <w:rsid w:val="004D077C"/>
    <w:rsid w:val="004D09DB"/>
    <w:rsid w:val="004D0DF0"/>
    <w:rsid w:val="004D108A"/>
    <w:rsid w:val="004D1462"/>
    <w:rsid w:val="004D1641"/>
    <w:rsid w:val="004D1642"/>
    <w:rsid w:val="004D16EF"/>
    <w:rsid w:val="004D1BF9"/>
    <w:rsid w:val="004D1C19"/>
    <w:rsid w:val="004D1E2F"/>
    <w:rsid w:val="004D1F15"/>
    <w:rsid w:val="004D2478"/>
    <w:rsid w:val="004D24B2"/>
    <w:rsid w:val="004D26AF"/>
    <w:rsid w:val="004D2756"/>
    <w:rsid w:val="004D2AFC"/>
    <w:rsid w:val="004D2C50"/>
    <w:rsid w:val="004D2CC1"/>
    <w:rsid w:val="004D2E1B"/>
    <w:rsid w:val="004D3279"/>
    <w:rsid w:val="004D3341"/>
    <w:rsid w:val="004D344C"/>
    <w:rsid w:val="004D34BE"/>
    <w:rsid w:val="004D376B"/>
    <w:rsid w:val="004D3878"/>
    <w:rsid w:val="004D3966"/>
    <w:rsid w:val="004D39B8"/>
    <w:rsid w:val="004D3ABA"/>
    <w:rsid w:val="004D3B49"/>
    <w:rsid w:val="004D3B9B"/>
    <w:rsid w:val="004D3D6A"/>
    <w:rsid w:val="004D4146"/>
    <w:rsid w:val="004D471F"/>
    <w:rsid w:val="004D47E0"/>
    <w:rsid w:val="004D4849"/>
    <w:rsid w:val="004D4A68"/>
    <w:rsid w:val="004D4A8E"/>
    <w:rsid w:val="004D4CDC"/>
    <w:rsid w:val="004D4E01"/>
    <w:rsid w:val="004D544B"/>
    <w:rsid w:val="004D5530"/>
    <w:rsid w:val="004D59FC"/>
    <w:rsid w:val="004D5DCF"/>
    <w:rsid w:val="004D5F8A"/>
    <w:rsid w:val="004D631A"/>
    <w:rsid w:val="004D64D4"/>
    <w:rsid w:val="004D651E"/>
    <w:rsid w:val="004D6731"/>
    <w:rsid w:val="004D69F9"/>
    <w:rsid w:val="004D6CD9"/>
    <w:rsid w:val="004D71A4"/>
    <w:rsid w:val="004D71F7"/>
    <w:rsid w:val="004D75E8"/>
    <w:rsid w:val="004D779E"/>
    <w:rsid w:val="004D78BB"/>
    <w:rsid w:val="004D7D1F"/>
    <w:rsid w:val="004D7FB1"/>
    <w:rsid w:val="004E001E"/>
    <w:rsid w:val="004E016B"/>
    <w:rsid w:val="004E0733"/>
    <w:rsid w:val="004E08B1"/>
    <w:rsid w:val="004E0BC0"/>
    <w:rsid w:val="004E0D6D"/>
    <w:rsid w:val="004E0E3A"/>
    <w:rsid w:val="004E101C"/>
    <w:rsid w:val="004E122A"/>
    <w:rsid w:val="004E15DD"/>
    <w:rsid w:val="004E1798"/>
    <w:rsid w:val="004E1A66"/>
    <w:rsid w:val="004E1A9C"/>
    <w:rsid w:val="004E1C77"/>
    <w:rsid w:val="004E20DA"/>
    <w:rsid w:val="004E230D"/>
    <w:rsid w:val="004E2676"/>
    <w:rsid w:val="004E26BB"/>
    <w:rsid w:val="004E2A32"/>
    <w:rsid w:val="004E2B44"/>
    <w:rsid w:val="004E2E5D"/>
    <w:rsid w:val="004E30D4"/>
    <w:rsid w:val="004E3145"/>
    <w:rsid w:val="004E3169"/>
    <w:rsid w:val="004E32E5"/>
    <w:rsid w:val="004E35DF"/>
    <w:rsid w:val="004E3757"/>
    <w:rsid w:val="004E389E"/>
    <w:rsid w:val="004E39B8"/>
    <w:rsid w:val="004E3AAF"/>
    <w:rsid w:val="004E3ABD"/>
    <w:rsid w:val="004E3DC5"/>
    <w:rsid w:val="004E48BF"/>
    <w:rsid w:val="004E4961"/>
    <w:rsid w:val="004E4BDA"/>
    <w:rsid w:val="004E4E86"/>
    <w:rsid w:val="004E5264"/>
    <w:rsid w:val="004E52FC"/>
    <w:rsid w:val="004E5374"/>
    <w:rsid w:val="004E537B"/>
    <w:rsid w:val="004E54B1"/>
    <w:rsid w:val="004E5AEF"/>
    <w:rsid w:val="004E60CC"/>
    <w:rsid w:val="004E6224"/>
    <w:rsid w:val="004E6AF8"/>
    <w:rsid w:val="004E6C19"/>
    <w:rsid w:val="004E6C83"/>
    <w:rsid w:val="004E6CE4"/>
    <w:rsid w:val="004E6D0A"/>
    <w:rsid w:val="004E6D71"/>
    <w:rsid w:val="004E6D85"/>
    <w:rsid w:val="004E715D"/>
    <w:rsid w:val="004E7396"/>
    <w:rsid w:val="004E73C2"/>
    <w:rsid w:val="004E7542"/>
    <w:rsid w:val="004E75A9"/>
    <w:rsid w:val="004E77C8"/>
    <w:rsid w:val="004E7D40"/>
    <w:rsid w:val="004E7E2B"/>
    <w:rsid w:val="004E7EBE"/>
    <w:rsid w:val="004F0068"/>
    <w:rsid w:val="004F044C"/>
    <w:rsid w:val="004F056F"/>
    <w:rsid w:val="004F05F6"/>
    <w:rsid w:val="004F08A3"/>
    <w:rsid w:val="004F0A4B"/>
    <w:rsid w:val="004F0C0D"/>
    <w:rsid w:val="004F0FC2"/>
    <w:rsid w:val="004F11AC"/>
    <w:rsid w:val="004F1312"/>
    <w:rsid w:val="004F13D1"/>
    <w:rsid w:val="004F13F1"/>
    <w:rsid w:val="004F149D"/>
    <w:rsid w:val="004F1674"/>
    <w:rsid w:val="004F1AA9"/>
    <w:rsid w:val="004F1E9B"/>
    <w:rsid w:val="004F1FAD"/>
    <w:rsid w:val="004F22F7"/>
    <w:rsid w:val="004F2387"/>
    <w:rsid w:val="004F25AB"/>
    <w:rsid w:val="004F26C4"/>
    <w:rsid w:val="004F276A"/>
    <w:rsid w:val="004F2AD8"/>
    <w:rsid w:val="004F2D7B"/>
    <w:rsid w:val="004F2DAB"/>
    <w:rsid w:val="004F2DB4"/>
    <w:rsid w:val="004F32BB"/>
    <w:rsid w:val="004F32E2"/>
    <w:rsid w:val="004F388E"/>
    <w:rsid w:val="004F3B0F"/>
    <w:rsid w:val="004F3B34"/>
    <w:rsid w:val="004F3E39"/>
    <w:rsid w:val="004F3F8D"/>
    <w:rsid w:val="004F4082"/>
    <w:rsid w:val="004F40A5"/>
    <w:rsid w:val="004F4531"/>
    <w:rsid w:val="004F4682"/>
    <w:rsid w:val="004F49BD"/>
    <w:rsid w:val="004F4AA6"/>
    <w:rsid w:val="004F4ABD"/>
    <w:rsid w:val="004F4AE4"/>
    <w:rsid w:val="004F4AF1"/>
    <w:rsid w:val="004F4F75"/>
    <w:rsid w:val="004F51B8"/>
    <w:rsid w:val="004F523B"/>
    <w:rsid w:val="004F54DC"/>
    <w:rsid w:val="004F57AB"/>
    <w:rsid w:val="004F6254"/>
    <w:rsid w:val="004F62E6"/>
    <w:rsid w:val="004F6315"/>
    <w:rsid w:val="004F652B"/>
    <w:rsid w:val="004F65EE"/>
    <w:rsid w:val="004F68B8"/>
    <w:rsid w:val="004F6A4E"/>
    <w:rsid w:val="004F6C42"/>
    <w:rsid w:val="004F6D90"/>
    <w:rsid w:val="004F6E6A"/>
    <w:rsid w:val="004F6ECC"/>
    <w:rsid w:val="004F7055"/>
    <w:rsid w:val="004F72C7"/>
    <w:rsid w:val="004F7441"/>
    <w:rsid w:val="004F797C"/>
    <w:rsid w:val="004F7D00"/>
    <w:rsid w:val="004F7E92"/>
    <w:rsid w:val="005002F6"/>
    <w:rsid w:val="005006EE"/>
    <w:rsid w:val="00500989"/>
    <w:rsid w:val="00500A15"/>
    <w:rsid w:val="00500C28"/>
    <w:rsid w:val="00501004"/>
    <w:rsid w:val="00501039"/>
    <w:rsid w:val="0050174F"/>
    <w:rsid w:val="0050178E"/>
    <w:rsid w:val="00501E5B"/>
    <w:rsid w:val="005023A1"/>
    <w:rsid w:val="0050249E"/>
    <w:rsid w:val="00502514"/>
    <w:rsid w:val="0050254D"/>
    <w:rsid w:val="00502813"/>
    <w:rsid w:val="0050281E"/>
    <w:rsid w:val="00502C50"/>
    <w:rsid w:val="00502D03"/>
    <w:rsid w:val="00503017"/>
    <w:rsid w:val="0050322F"/>
    <w:rsid w:val="005036B1"/>
    <w:rsid w:val="00503757"/>
    <w:rsid w:val="005037FB"/>
    <w:rsid w:val="005039E5"/>
    <w:rsid w:val="00503AFD"/>
    <w:rsid w:val="00503BB8"/>
    <w:rsid w:val="00503BD6"/>
    <w:rsid w:val="00503C37"/>
    <w:rsid w:val="00503E85"/>
    <w:rsid w:val="005048C6"/>
    <w:rsid w:val="00504A1D"/>
    <w:rsid w:val="005052DB"/>
    <w:rsid w:val="005054AE"/>
    <w:rsid w:val="00505578"/>
    <w:rsid w:val="00505A93"/>
    <w:rsid w:val="00505D7E"/>
    <w:rsid w:val="005060F1"/>
    <w:rsid w:val="005065F0"/>
    <w:rsid w:val="00506608"/>
    <w:rsid w:val="00507184"/>
    <w:rsid w:val="0050777E"/>
    <w:rsid w:val="0050787E"/>
    <w:rsid w:val="00507A23"/>
    <w:rsid w:val="00507A49"/>
    <w:rsid w:val="00507B6E"/>
    <w:rsid w:val="00507C32"/>
    <w:rsid w:val="00507C73"/>
    <w:rsid w:val="00507DDB"/>
    <w:rsid w:val="00507EDE"/>
    <w:rsid w:val="005100B0"/>
    <w:rsid w:val="005100F5"/>
    <w:rsid w:val="005105CE"/>
    <w:rsid w:val="00510683"/>
    <w:rsid w:val="005109E8"/>
    <w:rsid w:val="00510EF8"/>
    <w:rsid w:val="005113C5"/>
    <w:rsid w:val="0051147D"/>
    <w:rsid w:val="0051156F"/>
    <w:rsid w:val="00511601"/>
    <w:rsid w:val="005116AF"/>
    <w:rsid w:val="00511810"/>
    <w:rsid w:val="0051184B"/>
    <w:rsid w:val="00511AFD"/>
    <w:rsid w:val="00511B02"/>
    <w:rsid w:val="00511F50"/>
    <w:rsid w:val="00511FE2"/>
    <w:rsid w:val="00512087"/>
    <w:rsid w:val="00512155"/>
    <w:rsid w:val="005125EC"/>
    <w:rsid w:val="00512629"/>
    <w:rsid w:val="00512721"/>
    <w:rsid w:val="0051286B"/>
    <w:rsid w:val="00512D16"/>
    <w:rsid w:val="00512D25"/>
    <w:rsid w:val="00512E3B"/>
    <w:rsid w:val="00513332"/>
    <w:rsid w:val="005134E1"/>
    <w:rsid w:val="005137AB"/>
    <w:rsid w:val="005138FC"/>
    <w:rsid w:val="00513A7E"/>
    <w:rsid w:val="00513B0A"/>
    <w:rsid w:val="00513CE0"/>
    <w:rsid w:val="00513EC6"/>
    <w:rsid w:val="00514099"/>
    <w:rsid w:val="00514234"/>
    <w:rsid w:val="0051442E"/>
    <w:rsid w:val="005144EE"/>
    <w:rsid w:val="005146DC"/>
    <w:rsid w:val="0051495A"/>
    <w:rsid w:val="00514A17"/>
    <w:rsid w:val="00514BE6"/>
    <w:rsid w:val="00514C8C"/>
    <w:rsid w:val="00514CFA"/>
    <w:rsid w:val="00515372"/>
    <w:rsid w:val="005155E9"/>
    <w:rsid w:val="0051567C"/>
    <w:rsid w:val="005157DA"/>
    <w:rsid w:val="005158F3"/>
    <w:rsid w:val="005159B0"/>
    <w:rsid w:val="00515DFA"/>
    <w:rsid w:val="00515F55"/>
    <w:rsid w:val="005161BC"/>
    <w:rsid w:val="00516BA8"/>
    <w:rsid w:val="00516EB4"/>
    <w:rsid w:val="0051750E"/>
    <w:rsid w:val="00517967"/>
    <w:rsid w:val="00517BAB"/>
    <w:rsid w:val="005201FE"/>
    <w:rsid w:val="005202A4"/>
    <w:rsid w:val="00520566"/>
    <w:rsid w:val="005205F7"/>
    <w:rsid w:val="00520682"/>
    <w:rsid w:val="005206D9"/>
    <w:rsid w:val="00520AA0"/>
    <w:rsid w:val="0052101E"/>
    <w:rsid w:val="0052145B"/>
    <w:rsid w:val="005216D7"/>
    <w:rsid w:val="00521982"/>
    <w:rsid w:val="00521B7F"/>
    <w:rsid w:val="00521BA4"/>
    <w:rsid w:val="0052238E"/>
    <w:rsid w:val="005223C1"/>
    <w:rsid w:val="005225E0"/>
    <w:rsid w:val="0052266D"/>
    <w:rsid w:val="00522C6C"/>
    <w:rsid w:val="00522C97"/>
    <w:rsid w:val="00522CD2"/>
    <w:rsid w:val="00522FD2"/>
    <w:rsid w:val="0052315E"/>
    <w:rsid w:val="005232FE"/>
    <w:rsid w:val="0052370C"/>
    <w:rsid w:val="0052387D"/>
    <w:rsid w:val="00523C90"/>
    <w:rsid w:val="00524413"/>
    <w:rsid w:val="00524552"/>
    <w:rsid w:val="00524976"/>
    <w:rsid w:val="00524BEE"/>
    <w:rsid w:val="00524C8F"/>
    <w:rsid w:val="005250B4"/>
    <w:rsid w:val="005251DE"/>
    <w:rsid w:val="00525335"/>
    <w:rsid w:val="00525528"/>
    <w:rsid w:val="00525AE3"/>
    <w:rsid w:val="00525BBA"/>
    <w:rsid w:val="00525BE0"/>
    <w:rsid w:val="00525FEA"/>
    <w:rsid w:val="0052625C"/>
    <w:rsid w:val="005262A2"/>
    <w:rsid w:val="00526479"/>
    <w:rsid w:val="00526556"/>
    <w:rsid w:val="00526864"/>
    <w:rsid w:val="00526C3A"/>
    <w:rsid w:val="00526D61"/>
    <w:rsid w:val="00526DE3"/>
    <w:rsid w:val="00526F27"/>
    <w:rsid w:val="00526F66"/>
    <w:rsid w:val="00527019"/>
    <w:rsid w:val="00527091"/>
    <w:rsid w:val="005270E1"/>
    <w:rsid w:val="005272C2"/>
    <w:rsid w:val="005272DF"/>
    <w:rsid w:val="00527388"/>
    <w:rsid w:val="00527407"/>
    <w:rsid w:val="00527446"/>
    <w:rsid w:val="0052747A"/>
    <w:rsid w:val="005274E5"/>
    <w:rsid w:val="005274ED"/>
    <w:rsid w:val="005275F2"/>
    <w:rsid w:val="0052766D"/>
    <w:rsid w:val="00527858"/>
    <w:rsid w:val="00527963"/>
    <w:rsid w:val="005279AC"/>
    <w:rsid w:val="00527D8D"/>
    <w:rsid w:val="005301FE"/>
    <w:rsid w:val="00530566"/>
    <w:rsid w:val="005305EC"/>
    <w:rsid w:val="00530AC8"/>
    <w:rsid w:val="00530B74"/>
    <w:rsid w:val="00530C60"/>
    <w:rsid w:val="00530D75"/>
    <w:rsid w:val="005312F1"/>
    <w:rsid w:val="0053133F"/>
    <w:rsid w:val="00531529"/>
    <w:rsid w:val="00531812"/>
    <w:rsid w:val="00531E3C"/>
    <w:rsid w:val="00531ED7"/>
    <w:rsid w:val="00531F17"/>
    <w:rsid w:val="0053249E"/>
    <w:rsid w:val="00532666"/>
    <w:rsid w:val="0053278D"/>
    <w:rsid w:val="005329E9"/>
    <w:rsid w:val="00532BBB"/>
    <w:rsid w:val="00532D6A"/>
    <w:rsid w:val="00532E28"/>
    <w:rsid w:val="0053323A"/>
    <w:rsid w:val="0053347C"/>
    <w:rsid w:val="005334DA"/>
    <w:rsid w:val="005335EC"/>
    <w:rsid w:val="00533749"/>
    <w:rsid w:val="00533763"/>
    <w:rsid w:val="005337A4"/>
    <w:rsid w:val="0053389D"/>
    <w:rsid w:val="00533DD1"/>
    <w:rsid w:val="0053418D"/>
    <w:rsid w:val="005341ED"/>
    <w:rsid w:val="00534271"/>
    <w:rsid w:val="0053432C"/>
    <w:rsid w:val="005345A6"/>
    <w:rsid w:val="00534718"/>
    <w:rsid w:val="0053496C"/>
    <w:rsid w:val="00534A47"/>
    <w:rsid w:val="00534F94"/>
    <w:rsid w:val="005350BD"/>
    <w:rsid w:val="0053533E"/>
    <w:rsid w:val="00535383"/>
    <w:rsid w:val="00535572"/>
    <w:rsid w:val="005355B9"/>
    <w:rsid w:val="0053573A"/>
    <w:rsid w:val="0053573D"/>
    <w:rsid w:val="005358D3"/>
    <w:rsid w:val="00535E17"/>
    <w:rsid w:val="00536399"/>
    <w:rsid w:val="005363FE"/>
    <w:rsid w:val="0053668B"/>
    <w:rsid w:val="00536690"/>
    <w:rsid w:val="0053678E"/>
    <w:rsid w:val="00536A3E"/>
    <w:rsid w:val="00536AE4"/>
    <w:rsid w:val="00536D35"/>
    <w:rsid w:val="00536E21"/>
    <w:rsid w:val="005371A3"/>
    <w:rsid w:val="0053741B"/>
    <w:rsid w:val="00537420"/>
    <w:rsid w:val="005374D5"/>
    <w:rsid w:val="0053754E"/>
    <w:rsid w:val="00537845"/>
    <w:rsid w:val="00537C7C"/>
    <w:rsid w:val="00537E0E"/>
    <w:rsid w:val="00537F5A"/>
    <w:rsid w:val="00537F9E"/>
    <w:rsid w:val="0054001E"/>
    <w:rsid w:val="0054079F"/>
    <w:rsid w:val="00540CE9"/>
    <w:rsid w:val="0054110C"/>
    <w:rsid w:val="00541277"/>
    <w:rsid w:val="0054144F"/>
    <w:rsid w:val="0054150E"/>
    <w:rsid w:val="0054151B"/>
    <w:rsid w:val="0054199E"/>
    <w:rsid w:val="00541FC2"/>
    <w:rsid w:val="00541FE7"/>
    <w:rsid w:val="005421AD"/>
    <w:rsid w:val="0054222D"/>
    <w:rsid w:val="00542266"/>
    <w:rsid w:val="005423BF"/>
    <w:rsid w:val="005424AE"/>
    <w:rsid w:val="005425A2"/>
    <w:rsid w:val="0054263C"/>
    <w:rsid w:val="00542ADF"/>
    <w:rsid w:val="00542B04"/>
    <w:rsid w:val="00542E70"/>
    <w:rsid w:val="00542FE8"/>
    <w:rsid w:val="00543047"/>
    <w:rsid w:val="005432F5"/>
    <w:rsid w:val="00543719"/>
    <w:rsid w:val="00543BBC"/>
    <w:rsid w:val="00543BD6"/>
    <w:rsid w:val="00543C74"/>
    <w:rsid w:val="00543CCF"/>
    <w:rsid w:val="0054409D"/>
    <w:rsid w:val="005441C7"/>
    <w:rsid w:val="0054429C"/>
    <w:rsid w:val="00544394"/>
    <w:rsid w:val="005443F1"/>
    <w:rsid w:val="0054440A"/>
    <w:rsid w:val="00544506"/>
    <w:rsid w:val="00544689"/>
    <w:rsid w:val="00545235"/>
    <w:rsid w:val="005452D5"/>
    <w:rsid w:val="0054532A"/>
    <w:rsid w:val="0054545C"/>
    <w:rsid w:val="005457B3"/>
    <w:rsid w:val="00545999"/>
    <w:rsid w:val="00545C28"/>
    <w:rsid w:val="00545DF3"/>
    <w:rsid w:val="00545EF9"/>
    <w:rsid w:val="0054644A"/>
    <w:rsid w:val="0054665D"/>
    <w:rsid w:val="005468F9"/>
    <w:rsid w:val="00546BB4"/>
    <w:rsid w:val="005474C7"/>
    <w:rsid w:val="00547592"/>
    <w:rsid w:val="0054776B"/>
    <w:rsid w:val="0054785A"/>
    <w:rsid w:val="00547A92"/>
    <w:rsid w:val="00547BDD"/>
    <w:rsid w:val="00547C58"/>
    <w:rsid w:val="00547D78"/>
    <w:rsid w:val="00547E15"/>
    <w:rsid w:val="00547EEF"/>
    <w:rsid w:val="00547F27"/>
    <w:rsid w:val="005500CD"/>
    <w:rsid w:val="0055027A"/>
    <w:rsid w:val="0055054B"/>
    <w:rsid w:val="00550590"/>
    <w:rsid w:val="00550816"/>
    <w:rsid w:val="00550C67"/>
    <w:rsid w:val="005510E5"/>
    <w:rsid w:val="00551307"/>
    <w:rsid w:val="0055190D"/>
    <w:rsid w:val="00551B81"/>
    <w:rsid w:val="00551C85"/>
    <w:rsid w:val="00551E4D"/>
    <w:rsid w:val="00551E73"/>
    <w:rsid w:val="0055221F"/>
    <w:rsid w:val="00552349"/>
    <w:rsid w:val="00552377"/>
    <w:rsid w:val="00552D56"/>
    <w:rsid w:val="00552F24"/>
    <w:rsid w:val="005533D9"/>
    <w:rsid w:val="005534B3"/>
    <w:rsid w:val="00553690"/>
    <w:rsid w:val="00553749"/>
    <w:rsid w:val="00553833"/>
    <w:rsid w:val="00553BEC"/>
    <w:rsid w:val="00553BEF"/>
    <w:rsid w:val="00553C20"/>
    <w:rsid w:val="00553CF0"/>
    <w:rsid w:val="005546D2"/>
    <w:rsid w:val="00554BF9"/>
    <w:rsid w:val="00554D3B"/>
    <w:rsid w:val="00554DE0"/>
    <w:rsid w:val="005550F0"/>
    <w:rsid w:val="0055518A"/>
    <w:rsid w:val="005551F4"/>
    <w:rsid w:val="005555C2"/>
    <w:rsid w:val="005556B0"/>
    <w:rsid w:val="00555E84"/>
    <w:rsid w:val="0055617D"/>
    <w:rsid w:val="00556198"/>
    <w:rsid w:val="00556312"/>
    <w:rsid w:val="0055647D"/>
    <w:rsid w:val="005565BD"/>
    <w:rsid w:val="0055688C"/>
    <w:rsid w:val="00556AA7"/>
    <w:rsid w:val="00556D97"/>
    <w:rsid w:val="00556F06"/>
    <w:rsid w:val="0055753C"/>
    <w:rsid w:val="005578CC"/>
    <w:rsid w:val="00557C1A"/>
    <w:rsid w:val="00560104"/>
    <w:rsid w:val="00560234"/>
    <w:rsid w:val="00560357"/>
    <w:rsid w:val="0056050C"/>
    <w:rsid w:val="005606FD"/>
    <w:rsid w:val="00560DF2"/>
    <w:rsid w:val="00560EA0"/>
    <w:rsid w:val="00560ED2"/>
    <w:rsid w:val="00560F00"/>
    <w:rsid w:val="0056118B"/>
    <w:rsid w:val="00561388"/>
    <w:rsid w:val="00561969"/>
    <w:rsid w:val="005619B0"/>
    <w:rsid w:val="00561AFB"/>
    <w:rsid w:val="00561B70"/>
    <w:rsid w:val="00561B75"/>
    <w:rsid w:val="00561C50"/>
    <w:rsid w:val="00562124"/>
    <w:rsid w:val="0056232C"/>
    <w:rsid w:val="0056247F"/>
    <w:rsid w:val="00562534"/>
    <w:rsid w:val="00562EC6"/>
    <w:rsid w:val="00562FD0"/>
    <w:rsid w:val="00563048"/>
    <w:rsid w:val="00563071"/>
    <w:rsid w:val="00563A14"/>
    <w:rsid w:val="005644BC"/>
    <w:rsid w:val="00564573"/>
    <w:rsid w:val="00564691"/>
    <w:rsid w:val="0056480C"/>
    <w:rsid w:val="005648C4"/>
    <w:rsid w:val="00564E8A"/>
    <w:rsid w:val="00565115"/>
    <w:rsid w:val="005651CA"/>
    <w:rsid w:val="00565565"/>
    <w:rsid w:val="0056564B"/>
    <w:rsid w:val="005656AA"/>
    <w:rsid w:val="0056595D"/>
    <w:rsid w:val="005662CD"/>
    <w:rsid w:val="005662D4"/>
    <w:rsid w:val="005666F8"/>
    <w:rsid w:val="00566873"/>
    <w:rsid w:val="00566899"/>
    <w:rsid w:val="005668E8"/>
    <w:rsid w:val="00566EDA"/>
    <w:rsid w:val="00567006"/>
    <w:rsid w:val="00567319"/>
    <w:rsid w:val="00567840"/>
    <w:rsid w:val="005703A3"/>
    <w:rsid w:val="00570539"/>
    <w:rsid w:val="0057055A"/>
    <w:rsid w:val="00570636"/>
    <w:rsid w:val="00570AAD"/>
    <w:rsid w:val="00570AB2"/>
    <w:rsid w:val="00570C03"/>
    <w:rsid w:val="00570C71"/>
    <w:rsid w:val="00570EDC"/>
    <w:rsid w:val="00571559"/>
    <w:rsid w:val="005717B0"/>
    <w:rsid w:val="005718AE"/>
    <w:rsid w:val="0057192C"/>
    <w:rsid w:val="00571B50"/>
    <w:rsid w:val="00571D72"/>
    <w:rsid w:val="00571F06"/>
    <w:rsid w:val="00571FD3"/>
    <w:rsid w:val="0057208B"/>
    <w:rsid w:val="00572143"/>
    <w:rsid w:val="0057239E"/>
    <w:rsid w:val="0057269F"/>
    <w:rsid w:val="00572C1E"/>
    <w:rsid w:val="0057315C"/>
    <w:rsid w:val="005731AF"/>
    <w:rsid w:val="00573241"/>
    <w:rsid w:val="0057326F"/>
    <w:rsid w:val="005732A8"/>
    <w:rsid w:val="00573356"/>
    <w:rsid w:val="005735B3"/>
    <w:rsid w:val="00573610"/>
    <w:rsid w:val="00573661"/>
    <w:rsid w:val="0057397B"/>
    <w:rsid w:val="005739D5"/>
    <w:rsid w:val="005739D7"/>
    <w:rsid w:val="00573C80"/>
    <w:rsid w:val="00573CA1"/>
    <w:rsid w:val="005740D3"/>
    <w:rsid w:val="00574352"/>
    <w:rsid w:val="0057479D"/>
    <w:rsid w:val="0057489F"/>
    <w:rsid w:val="00574A0A"/>
    <w:rsid w:val="00574AD0"/>
    <w:rsid w:val="00574BCF"/>
    <w:rsid w:val="00574D5B"/>
    <w:rsid w:val="00574F39"/>
    <w:rsid w:val="00574F79"/>
    <w:rsid w:val="00574FA0"/>
    <w:rsid w:val="00575143"/>
    <w:rsid w:val="005751BA"/>
    <w:rsid w:val="00575523"/>
    <w:rsid w:val="00575580"/>
    <w:rsid w:val="00575789"/>
    <w:rsid w:val="005758C2"/>
    <w:rsid w:val="00575D5B"/>
    <w:rsid w:val="00575EDF"/>
    <w:rsid w:val="00575F15"/>
    <w:rsid w:val="00576774"/>
    <w:rsid w:val="005769A8"/>
    <w:rsid w:val="005769B7"/>
    <w:rsid w:val="00576BB7"/>
    <w:rsid w:val="00576C8B"/>
    <w:rsid w:val="00576CC0"/>
    <w:rsid w:val="00576DC0"/>
    <w:rsid w:val="00576F21"/>
    <w:rsid w:val="00576F3D"/>
    <w:rsid w:val="005770AD"/>
    <w:rsid w:val="0057734F"/>
    <w:rsid w:val="00577498"/>
    <w:rsid w:val="005774B0"/>
    <w:rsid w:val="005775D8"/>
    <w:rsid w:val="0057761D"/>
    <w:rsid w:val="00577678"/>
    <w:rsid w:val="00577B3A"/>
    <w:rsid w:val="00577B47"/>
    <w:rsid w:val="00577BAD"/>
    <w:rsid w:val="00577BE4"/>
    <w:rsid w:val="00577CED"/>
    <w:rsid w:val="00577F0E"/>
    <w:rsid w:val="00580254"/>
    <w:rsid w:val="005804C1"/>
    <w:rsid w:val="0058054D"/>
    <w:rsid w:val="005808C7"/>
    <w:rsid w:val="00580B8D"/>
    <w:rsid w:val="00580BE1"/>
    <w:rsid w:val="0058105F"/>
    <w:rsid w:val="00581212"/>
    <w:rsid w:val="0058123A"/>
    <w:rsid w:val="00581517"/>
    <w:rsid w:val="0058157C"/>
    <w:rsid w:val="0058191D"/>
    <w:rsid w:val="00581C80"/>
    <w:rsid w:val="00581DD0"/>
    <w:rsid w:val="00581DF4"/>
    <w:rsid w:val="00581E41"/>
    <w:rsid w:val="00581F73"/>
    <w:rsid w:val="00581FC5"/>
    <w:rsid w:val="00582481"/>
    <w:rsid w:val="005825CF"/>
    <w:rsid w:val="00582641"/>
    <w:rsid w:val="00582668"/>
    <w:rsid w:val="00582671"/>
    <w:rsid w:val="00582715"/>
    <w:rsid w:val="005827CA"/>
    <w:rsid w:val="00582820"/>
    <w:rsid w:val="0058282A"/>
    <w:rsid w:val="0058387E"/>
    <w:rsid w:val="0058390C"/>
    <w:rsid w:val="00583A2F"/>
    <w:rsid w:val="00583C67"/>
    <w:rsid w:val="00583D19"/>
    <w:rsid w:val="00583F1E"/>
    <w:rsid w:val="00584634"/>
    <w:rsid w:val="005847A7"/>
    <w:rsid w:val="005847E8"/>
    <w:rsid w:val="00584B21"/>
    <w:rsid w:val="00584CFD"/>
    <w:rsid w:val="00584D85"/>
    <w:rsid w:val="00584DB5"/>
    <w:rsid w:val="005854B3"/>
    <w:rsid w:val="00585565"/>
    <w:rsid w:val="00585642"/>
    <w:rsid w:val="00585871"/>
    <w:rsid w:val="00585B0F"/>
    <w:rsid w:val="00585F6B"/>
    <w:rsid w:val="00585FE8"/>
    <w:rsid w:val="005866DA"/>
    <w:rsid w:val="005866FE"/>
    <w:rsid w:val="00586787"/>
    <w:rsid w:val="005867A4"/>
    <w:rsid w:val="00586835"/>
    <w:rsid w:val="00586838"/>
    <w:rsid w:val="00586A24"/>
    <w:rsid w:val="00586A25"/>
    <w:rsid w:val="00586A95"/>
    <w:rsid w:val="00586AF2"/>
    <w:rsid w:val="00586DD9"/>
    <w:rsid w:val="00586DE1"/>
    <w:rsid w:val="00586FCD"/>
    <w:rsid w:val="00586FF3"/>
    <w:rsid w:val="0058723F"/>
    <w:rsid w:val="005872B1"/>
    <w:rsid w:val="00587632"/>
    <w:rsid w:val="00587635"/>
    <w:rsid w:val="005877E8"/>
    <w:rsid w:val="00587A36"/>
    <w:rsid w:val="00587BB9"/>
    <w:rsid w:val="00587BFD"/>
    <w:rsid w:val="00587C3A"/>
    <w:rsid w:val="00587CB7"/>
    <w:rsid w:val="00587D6D"/>
    <w:rsid w:val="00590507"/>
    <w:rsid w:val="00590555"/>
    <w:rsid w:val="005909F7"/>
    <w:rsid w:val="00590A8F"/>
    <w:rsid w:val="00590B5E"/>
    <w:rsid w:val="00590C2D"/>
    <w:rsid w:val="00590D42"/>
    <w:rsid w:val="00590D48"/>
    <w:rsid w:val="00591221"/>
    <w:rsid w:val="00591D38"/>
    <w:rsid w:val="00591DD1"/>
    <w:rsid w:val="00592204"/>
    <w:rsid w:val="005927A1"/>
    <w:rsid w:val="0059284E"/>
    <w:rsid w:val="005929E3"/>
    <w:rsid w:val="00592B37"/>
    <w:rsid w:val="00592D79"/>
    <w:rsid w:val="00592EC0"/>
    <w:rsid w:val="00592F0D"/>
    <w:rsid w:val="005930A8"/>
    <w:rsid w:val="00593278"/>
    <w:rsid w:val="005933CF"/>
    <w:rsid w:val="00593A34"/>
    <w:rsid w:val="00593E45"/>
    <w:rsid w:val="0059402C"/>
    <w:rsid w:val="005940C2"/>
    <w:rsid w:val="00594124"/>
    <w:rsid w:val="005943D2"/>
    <w:rsid w:val="005943E2"/>
    <w:rsid w:val="0059496B"/>
    <w:rsid w:val="00594A15"/>
    <w:rsid w:val="00594D1E"/>
    <w:rsid w:val="00594EF1"/>
    <w:rsid w:val="005951F4"/>
    <w:rsid w:val="005952D1"/>
    <w:rsid w:val="00595613"/>
    <w:rsid w:val="00595847"/>
    <w:rsid w:val="005958A1"/>
    <w:rsid w:val="00595CD7"/>
    <w:rsid w:val="00596209"/>
    <w:rsid w:val="0059627D"/>
    <w:rsid w:val="00596475"/>
    <w:rsid w:val="00596B6B"/>
    <w:rsid w:val="00596BE8"/>
    <w:rsid w:val="00596DBD"/>
    <w:rsid w:val="00596EF4"/>
    <w:rsid w:val="00596F3A"/>
    <w:rsid w:val="005971F4"/>
    <w:rsid w:val="005974B8"/>
    <w:rsid w:val="00597760"/>
    <w:rsid w:val="005977A6"/>
    <w:rsid w:val="0059782C"/>
    <w:rsid w:val="00597830"/>
    <w:rsid w:val="005978D9"/>
    <w:rsid w:val="00597CC7"/>
    <w:rsid w:val="005A01AB"/>
    <w:rsid w:val="005A02FE"/>
    <w:rsid w:val="005A04B4"/>
    <w:rsid w:val="005A059F"/>
    <w:rsid w:val="005A0B14"/>
    <w:rsid w:val="005A0F12"/>
    <w:rsid w:val="005A1070"/>
    <w:rsid w:val="005A14E4"/>
    <w:rsid w:val="005A1712"/>
    <w:rsid w:val="005A180A"/>
    <w:rsid w:val="005A1867"/>
    <w:rsid w:val="005A18F0"/>
    <w:rsid w:val="005A1AD6"/>
    <w:rsid w:val="005A1B5D"/>
    <w:rsid w:val="005A1B90"/>
    <w:rsid w:val="005A212C"/>
    <w:rsid w:val="005A21E5"/>
    <w:rsid w:val="005A2401"/>
    <w:rsid w:val="005A2484"/>
    <w:rsid w:val="005A24AD"/>
    <w:rsid w:val="005A24ED"/>
    <w:rsid w:val="005A26D1"/>
    <w:rsid w:val="005A2770"/>
    <w:rsid w:val="005A28CA"/>
    <w:rsid w:val="005A28DE"/>
    <w:rsid w:val="005A295D"/>
    <w:rsid w:val="005A2EDB"/>
    <w:rsid w:val="005A2F19"/>
    <w:rsid w:val="005A2FF8"/>
    <w:rsid w:val="005A30C6"/>
    <w:rsid w:val="005A31C8"/>
    <w:rsid w:val="005A3581"/>
    <w:rsid w:val="005A3B14"/>
    <w:rsid w:val="005A3C5B"/>
    <w:rsid w:val="005A3E6D"/>
    <w:rsid w:val="005A41A1"/>
    <w:rsid w:val="005A47D0"/>
    <w:rsid w:val="005A4B60"/>
    <w:rsid w:val="005A4C71"/>
    <w:rsid w:val="005A4E50"/>
    <w:rsid w:val="005A4F1E"/>
    <w:rsid w:val="005A5006"/>
    <w:rsid w:val="005A5046"/>
    <w:rsid w:val="005A527C"/>
    <w:rsid w:val="005A5319"/>
    <w:rsid w:val="005A533E"/>
    <w:rsid w:val="005A54CB"/>
    <w:rsid w:val="005A55E2"/>
    <w:rsid w:val="005A5722"/>
    <w:rsid w:val="005A5AE1"/>
    <w:rsid w:val="005A5F0E"/>
    <w:rsid w:val="005A5F7A"/>
    <w:rsid w:val="005A6353"/>
    <w:rsid w:val="005A6609"/>
    <w:rsid w:val="005A6665"/>
    <w:rsid w:val="005A6749"/>
    <w:rsid w:val="005A688F"/>
    <w:rsid w:val="005A6BE1"/>
    <w:rsid w:val="005A6BF6"/>
    <w:rsid w:val="005A6E25"/>
    <w:rsid w:val="005A6E5F"/>
    <w:rsid w:val="005A704E"/>
    <w:rsid w:val="005A736E"/>
    <w:rsid w:val="005A74D3"/>
    <w:rsid w:val="005A7563"/>
    <w:rsid w:val="005A77CD"/>
    <w:rsid w:val="005A7AFF"/>
    <w:rsid w:val="005A7B57"/>
    <w:rsid w:val="005B0471"/>
    <w:rsid w:val="005B04A7"/>
    <w:rsid w:val="005B078E"/>
    <w:rsid w:val="005B095C"/>
    <w:rsid w:val="005B0CC2"/>
    <w:rsid w:val="005B0DFE"/>
    <w:rsid w:val="005B0F26"/>
    <w:rsid w:val="005B16AB"/>
    <w:rsid w:val="005B16C7"/>
    <w:rsid w:val="005B1B48"/>
    <w:rsid w:val="005B1BC4"/>
    <w:rsid w:val="005B22A9"/>
    <w:rsid w:val="005B22D1"/>
    <w:rsid w:val="005B27FB"/>
    <w:rsid w:val="005B2807"/>
    <w:rsid w:val="005B2C1D"/>
    <w:rsid w:val="005B2FBC"/>
    <w:rsid w:val="005B3018"/>
    <w:rsid w:val="005B3074"/>
    <w:rsid w:val="005B30C4"/>
    <w:rsid w:val="005B311A"/>
    <w:rsid w:val="005B3192"/>
    <w:rsid w:val="005B32B9"/>
    <w:rsid w:val="005B3475"/>
    <w:rsid w:val="005B3517"/>
    <w:rsid w:val="005B35FB"/>
    <w:rsid w:val="005B3A15"/>
    <w:rsid w:val="005B3AD7"/>
    <w:rsid w:val="005B3B75"/>
    <w:rsid w:val="005B3BBE"/>
    <w:rsid w:val="005B3BC4"/>
    <w:rsid w:val="005B416D"/>
    <w:rsid w:val="005B4174"/>
    <w:rsid w:val="005B431A"/>
    <w:rsid w:val="005B46DA"/>
    <w:rsid w:val="005B46FE"/>
    <w:rsid w:val="005B4930"/>
    <w:rsid w:val="005B4EAC"/>
    <w:rsid w:val="005B4F0D"/>
    <w:rsid w:val="005B4F3C"/>
    <w:rsid w:val="005B5460"/>
    <w:rsid w:val="005B55A1"/>
    <w:rsid w:val="005B55B4"/>
    <w:rsid w:val="005B56E4"/>
    <w:rsid w:val="005B5E0D"/>
    <w:rsid w:val="005B5F5E"/>
    <w:rsid w:val="005B6062"/>
    <w:rsid w:val="005B62E0"/>
    <w:rsid w:val="005B66CA"/>
    <w:rsid w:val="005B681A"/>
    <w:rsid w:val="005B68D4"/>
    <w:rsid w:val="005B6926"/>
    <w:rsid w:val="005B6B49"/>
    <w:rsid w:val="005B6D4F"/>
    <w:rsid w:val="005B6EA2"/>
    <w:rsid w:val="005B7099"/>
    <w:rsid w:val="005B712F"/>
    <w:rsid w:val="005B7630"/>
    <w:rsid w:val="005B781D"/>
    <w:rsid w:val="005B7C74"/>
    <w:rsid w:val="005B7CF7"/>
    <w:rsid w:val="005B7E65"/>
    <w:rsid w:val="005B7E6F"/>
    <w:rsid w:val="005C0152"/>
    <w:rsid w:val="005C0162"/>
    <w:rsid w:val="005C01AC"/>
    <w:rsid w:val="005C01C0"/>
    <w:rsid w:val="005C03DF"/>
    <w:rsid w:val="005C0530"/>
    <w:rsid w:val="005C05C3"/>
    <w:rsid w:val="005C0685"/>
    <w:rsid w:val="005C0874"/>
    <w:rsid w:val="005C0E50"/>
    <w:rsid w:val="005C0E86"/>
    <w:rsid w:val="005C0F44"/>
    <w:rsid w:val="005C10D0"/>
    <w:rsid w:val="005C15B2"/>
    <w:rsid w:val="005C1661"/>
    <w:rsid w:val="005C180B"/>
    <w:rsid w:val="005C1A5A"/>
    <w:rsid w:val="005C1FB4"/>
    <w:rsid w:val="005C2132"/>
    <w:rsid w:val="005C2972"/>
    <w:rsid w:val="005C2C19"/>
    <w:rsid w:val="005C2C27"/>
    <w:rsid w:val="005C2C8C"/>
    <w:rsid w:val="005C2CF7"/>
    <w:rsid w:val="005C2F52"/>
    <w:rsid w:val="005C30E8"/>
    <w:rsid w:val="005C3162"/>
    <w:rsid w:val="005C3A4F"/>
    <w:rsid w:val="005C3ABF"/>
    <w:rsid w:val="005C3D9A"/>
    <w:rsid w:val="005C3E4A"/>
    <w:rsid w:val="005C40AC"/>
    <w:rsid w:val="005C41CC"/>
    <w:rsid w:val="005C427E"/>
    <w:rsid w:val="005C435F"/>
    <w:rsid w:val="005C4BA2"/>
    <w:rsid w:val="005C51F8"/>
    <w:rsid w:val="005C549D"/>
    <w:rsid w:val="005C58D2"/>
    <w:rsid w:val="005C5EE5"/>
    <w:rsid w:val="005C5F15"/>
    <w:rsid w:val="005C5F66"/>
    <w:rsid w:val="005C5FDA"/>
    <w:rsid w:val="005C60DC"/>
    <w:rsid w:val="005C6432"/>
    <w:rsid w:val="005C64CE"/>
    <w:rsid w:val="005C65D6"/>
    <w:rsid w:val="005C6630"/>
    <w:rsid w:val="005C669E"/>
    <w:rsid w:val="005C678A"/>
    <w:rsid w:val="005C69AC"/>
    <w:rsid w:val="005C6C83"/>
    <w:rsid w:val="005C6E9B"/>
    <w:rsid w:val="005C6FA4"/>
    <w:rsid w:val="005C7006"/>
    <w:rsid w:val="005C701D"/>
    <w:rsid w:val="005C714E"/>
    <w:rsid w:val="005C7B72"/>
    <w:rsid w:val="005C7D71"/>
    <w:rsid w:val="005C7DA9"/>
    <w:rsid w:val="005C7F43"/>
    <w:rsid w:val="005C7FF3"/>
    <w:rsid w:val="005D029A"/>
    <w:rsid w:val="005D02C8"/>
    <w:rsid w:val="005D0338"/>
    <w:rsid w:val="005D046A"/>
    <w:rsid w:val="005D0C6F"/>
    <w:rsid w:val="005D0C77"/>
    <w:rsid w:val="005D0D60"/>
    <w:rsid w:val="005D0F51"/>
    <w:rsid w:val="005D0F73"/>
    <w:rsid w:val="005D115D"/>
    <w:rsid w:val="005D1205"/>
    <w:rsid w:val="005D1575"/>
    <w:rsid w:val="005D18B8"/>
    <w:rsid w:val="005D1966"/>
    <w:rsid w:val="005D1AD3"/>
    <w:rsid w:val="005D1BBF"/>
    <w:rsid w:val="005D1D4D"/>
    <w:rsid w:val="005D1D96"/>
    <w:rsid w:val="005D1ED4"/>
    <w:rsid w:val="005D2369"/>
    <w:rsid w:val="005D266A"/>
    <w:rsid w:val="005D2855"/>
    <w:rsid w:val="005D2ECF"/>
    <w:rsid w:val="005D30CF"/>
    <w:rsid w:val="005D310F"/>
    <w:rsid w:val="005D3350"/>
    <w:rsid w:val="005D3508"/>
    <w:rsid w:val="005D38C9"/>
    <w:rsid w:val="005D3C29"/>
    <w:rsid w:val="005D3F58"/>
    <w:rsid w:val="005D3F82"/>
    <w:rsid w:val="005D44C9"/>
    <w:rsid w:val="005D450A"/>
    <w:rsid w:val="005D4DAF"/>
    <w:rsid w:val="005D4FE4"/>
    <w:rsid w:val="005D5002"/>
    <w:rsid w:val="005D5042"/>
    <w:rsid w:val="005D5472"/>
    <w:rsid w:val="005D5486"/>
    <w:rsid w:val="005D54EC"/>
    <w:rsid w:val="005D5855"/>
    <w:rsid w:val="005D5917"/>
    <w:rsid w:val="005D59F5"/>
    <w:rsid w:val="005D5C64"/>
    <w:rsid w:val="005D5E25"/>
    <w:rsid w:val="005D5E5F"/>
    <w:rsid w:val="005D5E74"/>
    <w:rsid w:val="005D67C9"/>
    <w:rsid w:val="005D6A35"/>
    <w:rsid w:val="005D6A8A"/>
    <w:rsid w:val="005D6B55"/>
    <w:rsid w:val="005D707A"/>
    <w:rsid w:val="005D7246"/>
    <w:rsid w:val="005D7262"/>
    <w:rsid w:val="005D7575"/>
    <w:rsid w:val="005D7727"/>
    <w:rsid w:val="005D7DA6"/>
    <w:rsid w:val="005E0A55"/>
    <w:rsid w:val="005E0C5B"/>
    <w:rsid w:val="005E0DA9"/>
    <w:rsid w:val="005E107F"/>
    <w:rsid w:val="005E1132"/>
    <w:rsid w:val="005E1339"/>
    <w:rsid w:val="005E1AD4"/>
    <w:rsid w:val="005E1CB9"/>
    <w:rsid w:val="005E1D68"/>
    <w:rsid w:val="005E216C"/>
    <w:rsid w:val="005E2332"/>
    <w:rsid w:val="005E259D"/>
    <w:rsid w:val="005E2654"/>
    <w:rsid w:val="005E288D"/>
    <w:rsid w:val="005E29BC"/>
    <w:rsid w:val="005E2CA8"/>
    <w:rsid w:val="005E2D0F"/>
    <w:rsid w:val="005E2DE4"/>
    <w:rsid w:val="005E3088"/>
    <w:rsid w:val="005E3489"/>
    <w:rsid w:val="005E359C"/>
    <w:rsid w:val="005E35D2"/>
    <w:rsid w:val="005E3899"/>
    <w:rsid w:val="005E39B2"/>
    <w:rsid w:val="005E3A69"/>
    <w:rsid w:val="005E3B8A"/>
    <w:rsid w:val="005E3C0E"/>
    <w:rsid w:val="005E3DAC"/>
    <w:rsid w:val="005E3E5A"/>
    <w:rsid w:val="005E40F0"/>
    <w:rsid w:val="005E4590"/>
    <w:rsid w:val="005E4873"/>
    <w:rsid w:val="005E49F3"/>
    <w:rsid w:val="005E4A35"/>
    <w:rsid w:val="005E4A39"/>
    <w:rsid w:val="005E4C0E"/>
    <w:rsid w:val="005E4D92"/>
    <w:rsid w:val="005E4DAC"/>
    <w:rsid w:val="005E53EC"/>
    <w:rsid w:val="005E5D04"/>
    <w:rsid w:val="005E5D2E"/>
    <w:rsid w:val="005E5ED8"/>
    <w:rsid w:val="005E5F99"/>
    <w:rsid w:val="005E6038"/>
    <w:rsid w:val="005E6669"/>
    <w:rsid w:val="005E68FF"/>
    <w:rsid w:val="005E69EA"/>
    <w:rsid w:val="005E6A30"/>
    <w:rsid w:val="005E6BA6"/>
    <w:rsid w:val="005E6E8B"/>
    <w:rsid w:val="005E704D"/>
    <w:rsid w:val="005E731A"/>
    <w:rsid w:val="005E74A9"/>
    <w:rsid w:val="005E7A95"/>
    <w:rsid w:val="005E7BC4"/>
    <w:rsid w:val="005E7DEF"/>
    <w:rsid w:val="005E7E7A"/>
    <w:rsid w:val="005F00BB"/>
    <w:rsid w:val="005F00EF"/>
    <w:rsid w:val="005F03F8"/>
    <w:rsid w:val="005F0675"/>
    <w:rsid w:val="005F07A9"/>
    <w:rsid w:val="005F07C8"/>
    <w:rsid w:val="005F0816"/>
    <w:rsid w:val="005F085C"/>
    <w:rsid w:val="005F09B9"/>
    <w:rsid w:val="005F09EB"/>
    <w:rsid w:val="005F11C6"/>
    <w:rsid w:val="005F142D"/>
    <w:rsid w:val="005F14DF"/>
    <w:rsid w:val="005F1728"/>
    <w:rsid w:val="005F1F06"/>
    <w:rsid w:val="005F2462"/>
    <w:rsid w:val="005F2B0C"/>
    <w:rsid w:val="005F2C91"/>
    <w:rsid w:val="005F2D54"/>
    <w:rsid w:val="005F2E13"/>
    <w:rsid w:val="005F2EF5"/>
    <w:rsid w:val="005F2F6F"/>
    <w:rsid w:val="005F3024"/>
    <w:rsid w:val="005F3170"/>
    <w:rsid w:val="005F32B3"/>
    <w:rsid w:val="005F3482"/>
    <w:rsid w:val="005F3566"/>
    <w:rsid w:val="005F3804"/>
    <w:rsid w:val="005F3A88"/>
    <w:rsid w:val="005F3B7F"/>
    <w:rsid w:val="005F4087"/>
    <w:rsid w:val="005F4380"/>
    <w:rsid w:val="005F43DA"/>
    <w:rsid w:val="005F4850"/>
    <w:rsid w:val="005F4FA0"/>
    <w:rsid w:val="005F511D"/>
    <w:rsid w:val="005F5224"/>
    <w:rsid w:val="005F52DB"/>
    <w:rsid w:val="005F543B"/>
    <w:rsid w:val="005F56FA"/>
    <w:rsid w:val="005F5A17"/>
    <w:rsid w:val="005F6237"/>
    <w:rsid w:val="005F6526"/>
    <w:rsid w:val="005F65A9"/>
    <w:rsid w:val="005F6936"/>
    <w:rsid w:val="005F69CC"/>
    <w:rsid w:val="005F6A27"/>
    <w:rsid w:val="005F6D93"/>
    <w:rsid w:val="005F6E81"/>
    <w:rsid w:val="005F7087"/>
    <w:rsid w:val="005F715F"/>
    <w:rsid w:val="005F765B"/>
    <w:rsid w:val="005F76F5"/>
    <w:rsid w:val="005F7787"/>
    <w:rsid w:val="005F77E8"/>
    <w:rsid w:val="005F7B3E"/>
    <w:rsid w:val="005F7E16"/>
    <w:rsid w:val="005F7E50"/>
    <w:rsid w:val="005F7F0F"/>
    <w:rsid w:val="005F7F3A"/>
    <w:rsid w:val="006005F2"/>
    <w:rsid w:val="00600670"/>
    <w:rsid w:val="006007D1"/>
    <w:rsid w:val="006011D3"/>
    <w:rsid w:val="006012C8"/>
    <w:rsid w:val="0060171A"/>
    <w:rsid w:val="006019D9"/>
    <w:rsid w:val="00601D10"/>
    <w:rsid w:val="00601F13"/>
    <w:rsid w:val="00601F7E"/>
    <w:rsid w:val="006024DE"/>
    <w:rsid w:val="00602570"/>
    <w:rsid w:val="00602A13"/>
    <w:rsid w:val="00602B07"/>
    <w:rsid w:val="00602D58"/>
    <w:rsid w:val="00602F13"/>
    <w:rsid w:val="00603321"/>
    <w:rsid w:val="00603617"/>
    <w:rsid w:val="00603756"/>
    <w:rsid w:val="006037B2"/>
    <w:rsid w:val="00603883"/>
    <w:rsid w:val="00603ADF"/>
    <w:rsid w:val="00603CDB"/>
    <w:rsid w:val="00603E7A"/>
    <w:rsid w:val="00603EDF"/>
    <w:rsid w:val="0060407D"/>
    <w:rsid w:val="00604238"/>
    <w:rsid w:val="00604242"/>
    <w:rsid w:val="006048A6"/>
    <w:rsid w:val="00604B1F"/>
    <w:rsid w:val="00604DA0"/>
    <w:rsid w:val="00605014"/>
    <w:rsid w:val="00605087"/>
    <w:rsid w:val="00605139"/>
    <w:rsid w:val="006051D6"/>
    <w:rsid w:val="0060546A"/>
    <w:rsid w:val="00605582"/>
    <w:rsid w:val="006059E3"/>
    <w:rsid w:val="00605C7D"/>
    <w:rsid w:val="00605E05"/>
    <w:rsid w:val="00605E1C"/>
    <w:rsid w:val="00605FBD"/>
    <w:rsid w:val="00606059"/>
    <w:rsid w:val="00606191"/>
    <w:rsid w:val="0060663D"/>
    <w:rsid w:val="00606BCB"/>
    <w:rsid w:val="00606C01"/>
    <w:rsid w:val="00606CAD"/>
    <w:rsid w:val="00606D20"/>
    <w:rsid w:val="00606DEA"/>
    <w:rsid w:val="00607911"/>
    <w:rsid w:val="00607B38"/>
    <w:rsid w:val="00607C2E"/>
    <w:rsid w:val="00607DFE"/>
    <w:rsid w:val="00607E73"/>
    <w:rsid w:val="00607F3E"/>
    <w:rsid w:val="00607FA5"/>
    <w:rsid w:val="00610216"/>
    <w:rsid w:val="006102DD"/>
    <w:rsid w:val="0061031B"/>
    <w:rsid w:val="00610443"/>
    <w:rsid w:val="00610579"/>
    <w:rsid w:val="0061077E"/>
    <w:rsid w:val="00610782"/>
    <w:rsid w:val="0061079F"/>
    <w:rsid w:val="00610850"/>
    <w:rsid w:val="00610935"/>
    <w:rsid w:val="00610A2B"/>
    <w:rsid w:val="00610B09"/>
    <w:rsid w:val="00610B78"/>
    <w:rsid w:val="00611274"/>
    <w:rsid w:val="00611388"/>
    <w:rsid w:val="006116E5"/>
    <w:rsid w:val="00611708"/>
    <w:rsid w:val="00611A1A"/>
    <w:rsid w:val="00611A93"/>
    <w:rsid w:val="00611B18"/>
    <w:rsid w:val="00611B74"/>
    <w:rsid w:val="00611D04"/>
    <w:rsid w:val="00611E93"/>
    <w:rsid w:val="00611F86"/>
    <w:rsid w:val="00611FE4"/>
    <w:rsid w:val="00611FF9"/>
    <w:rsid w:val="0061220A"/>
    <w:rsid w:val="0061241F"/>
    <w:rsid w:val="0061264C"/>
    <w:rsid w:val="00612B23"/>
    <w:rsid w:val="00612C95"/>
    <w:rsid w:val="00612DA1"/>
    <w:rsid w:val="00612E09"/>
    <w:rsid w:val="00613526"/>
    <w:rsid w:val="006135F3"/>
    <w:rsid w:val="00613788"/>
    <w:rsid w:val="006138C4"/>
    <w:rsid w:val="00613B97"/>
    <w:rsid w:val="00613CA0"/>
    <w:rsid w:val="00613CA7"/>
    <w:rsid w:val="0061442C"/>
    <w:rsid w:val="00614498"/>
    <w:rsid w:val="00614BF9"/>
    <w:rsid w:val="00614D79"/>
    <w:rsid w:val="006150F0"/>
    <w:rsid w:val="006153FF"/>
    <w:rsid w:val="006156B8"/>
    <w:rsid w:val="00615977"/>
    <w:rsid w:val="00615B0F"/>
    <w:rsid w:val="00615D49"/>
    <w:rsid w:val="00615E91"/>
    <w:rsid w:val="00615EAB"/>
    <w:rsid w:val="0061629D"/>
    <w:rsid w:val="006167C5"/>
    <w:rsid w:val="00616946"/>
    <w:rsid w:val="00616961"/>
    <w:rsid w:val="00616C54"/>
    <w:rsid w:val="00616CF6"/>
    <w:rsid w:val="00616F5D"/>
    <w:rsid w:val="0061700D"/>
    <w:rsid w:val="006172A8"/>
    <w:rsid w:val="00617563"/>
    <w:rsid w:val="006175AF"/>
    <w:rsid w:val="006175EF"/>
    <w:rsid w:val="00617640"/>
    <w:rsid w:val="0061764F"/>
    <w:rsid w:val="006176EC"/>
    <w:rsid w:val="00617911"/>
    <w:rsid w:val="0061798A"/>
    <w:rsid w:val="006179A9"/>
    <w:rsid w:val="00617C5C"/>
    <w:rsid w:val="00617D21"/>
    <w:rsid w:val="00617F29"/>
    <w:rsid w:val="00620248"/>
    <w:rsid w:val="00620319"/>
    <w:rsid w:val="006204ED"/>
    <w:rsid w:val="00620597"/>
    <w:rsid w:val="006208BE"/>
    <w:rsid w:val="00620E3D"/>
    <w:rsid w:val="00620EEA"/>
    <w:rsid w:val="00620F74"/>
    <w:rsid w:val="00621326"/>
    <w:rsid w:val="0062148A"/>
    <w:rsid w:val="006217E9"/>
    <w:rsid w:val="00621B2B"/>
    <w:rsid w:val="00621E0C"/>
    <w:rsid w:val="0062212A"/>
    <w:rsid w:val="00622350"/>
    <w:rsid w:val="00622355"/>
    <w:rsid w:val="006223B6"/>
    <w:rsid w:val="006225D4"/>
    <w:rsid w:val="00622657"/>
    <w:rsid w:val="006226DB"/>
    <w:rsid w:val="0062276E"/>
    <w:rsid w:val="006229B8"/>
    <w:rsid w:val="00622AF0"/>
    <w:rsid w:val="00622BFC"/>
    <w:rsid w:val="00622F46"/>
    <w:rsid w:val="00622FF8"/>
    <w:rsid w:val="00623122"/>
    <w:rsid w:val="0062323A"/>
    <w:rsid w:val="006233FD"/>
    <w:rsid w:val="00623436"/>
    <w:rsid w:val="00623627"/>
    <w:rsid w:val="00623A9E"/>
    <w:rsid w:val="00623D1F"/>
    <w:rsid w:val="006240E8"/>
    <w:rsid w:val="00624675"/>
    <w:rsid w:val="006247E4"/>
    <w:rsid w:val="006249A6"/>
    <w:rsid w:val="00624D3B"/>
    <w:rsid w:val="00624DD5"/>
    <w:rsid w:val="00624F53"/>
    <w:rsid w:val="00624F6A"/>
    <w:rsid w:val="006252E3"/>
    <w:rsid w:val="0062589B"/>
    <w:rsid w:val="006258F1"/>
    <w:rsid w:val="00625C25"/>
    <w:rsid w:val="00625D3B"/>
    <w:rsid w:val="0062609E"/>
    <w:rsid w:val="0062652D"/>
    <w:rsid w:val="006266BE"/>
    <w:rsid w:val="00626721"/>
    <w:rsid w:val="00626730"/>
    <w:rsid w:val="0062694D"/>
    <w:rsid w:val="006269B9"/>
    <w:rsid w:val="006269FE"/>
    <w:rsid w:val="00626AEE"/>
    <w:rsid w:val="00626B2F"/>
    <w:rsid w:val="00626EDD"/>
    <w:rsid w:val="006274A0"/>
    <w:rsid w:val="00627565"/>
    <w:rsid w:val="00627C3E"/>
    <w:rsid w:val="00627D1B"/>
    <w:rsid w:val="0063009F"/>
    <w:rsid w:val="006300D8"/>
    <w:rsid w:val="0063038A"/>
    <w:rsid w:val="0063059D"/>
    <w:rsid w:val="006306E6"/>
    <w:rsid w:val="0063076D"/>
    <w:rsid w:val="006308A0"/>
    <w:rsid w:val="00630ABF"/>
    <w:rsid w:val="00630D9D"/>
    <w:rsid w:val="00630F30"/>
    <w:rsid w:val="006310F3"/>
    <w:rsid w:val="0063118D"/>
    <w:rsid w:val="006311E0"/>
    <w:rsid w:val="006315E0"/>
    <w:rsid w:val="0063162C"/>
    <w:rsid w:val="00631B93"/>
    <w:rsid w:val="00631D56"/>
    <w:rsid w:val="00631E90"/>
    <w:rsid w:val="00632409"/>
    <w:rsid w:val="006326E5"/>
    <w:rsid w:val="00632861"/>
    <w:rsid w:val="0063317B"/>
    <w:rsid w:val="00633717"/>
    <w:rsid w:val="00633A78"/>
    <w:rsid w:val="00633AAC"/>
    <w:rsid w:val="00633E5D"/>
    <w:rsid w:val="00633F5F"/>
    <w:rsid w:val="00634016"/>
    <w:rsid w:val="006341BA"/>
    <w:rsid w:val="006342DE"/>
    <w:rsid w:val="006344FE"/>
    <w:rsid w:val="006348A8"/>
    <w:rsid w:val="00634BEB"/>
    <w:rsid w:val="0063503E"/>
    <w:rsid w:val="00635098"/>
    <w:rsid w:val="00635261"/>
    <w:rsid w:val="00635525"/>
    <w:rsid w:val="00635766"/>
    <w:rsid w:val="00635A7B"/>
    <w:rsid w:val="0063604A"/>
    <w:rsid w:val="0063622F"/>
    <w:rsid w:val="00636488"/>
    <w:rsid w:val="006364ED"/>
    <w:rsid w:val="006367E4"/>
    <w:rsid w:val="00636B75"/>
    <w:rsid w:val="00636BD4"/>
    <w:rsid w:val="006371AA"/>
    <w:rsid w:val="006371F0"/>
    <w:rsid w:val="00637350"/>
    <w:rsid w:val="00637567"/>
    <w:rsid w:val="00637D99"/>
    <w:rsid w:val="00637DF8"/>
    <w:rsid w:val="00637F50"/>
    <w:rsid w:val="0064008E"/>
    <w:rsid w:val="006407B8"/>
    <w:rsid w:val="00640828"/>
    <w:rsid w:val="006408C0"/>
    <w:rsid w:val="00640A69"/>
    <w:rsid w:val="00640C5B"/>
    <w:rsid w:val="00640CD2"/>
    <w:rsid w:val="00640FBE"/>
    <w:rsid w:val="006410BA"/>
    <w:rsid w:val="00641387"/>
    <w:rsid w:val="006413CD"/>
    <w:rsid w:val="0064168B"/>
    <w:rsid w:val="006416D5"/>
    <w:rsid w:val="00641735"/>
    <w:rsid w:val="006417AB"/>
    <w:rsid w:val="0064183F"/>
    <w:rsid w:val="006418E2"/>
    <w:rsid w:val="006418E4"/>
    <w:rsid w:val="00641A49"/>
    <w:rsid w:val="00641C5F"/>
    <w:rsid w:val="00642028"/>
    <w:rsid w:val="006424B7"/>
    <w:rsid w:val="006429D4"/>
    <w:rsid w:val="00642C77"/>
    <w:rsid w:val="00642D31"/>
    <w:rsid w:val="00642E6C"/>
    <w:rsid w:val="00642ECF"/>
    <w:rsid w:val="006432BC"/>
    <w:rsid w:val="00643BA2"/>
    <w:rsid w:val="00643BA6"/>
    <w:rsid w:val="00643FB3"/>
    <w:rsid w:val="00644219"/>
    <w:rsid w:val="00644232"/>
    <w:rsid w:val="006442FD"/>
    <w:rsid w:val="0064495C"/>
    <w:rsid w:val="00644B60"/>
    <w:rsid w:val="00644D7F"/>
    <w:rsid w:val="00644FCD"/>
    <w:rsid w:val="00644FF1"/>
    <w:rsid w:val="006454EA"/>
    <w:rsid w:val="006457FC"/>
    <w:rsid w:val="006458DE"/>
    <w:rsid w:val="00645914"/>
    <w:rsid w:val="00645A14"/>
    <w:rsid w:val="00645A2B"/>
    <w:rsid w:val="006460A5"/>
    <w:rsid w:val="00646118"/>
    <w:rsid w:val="0064645D"/>
    <w:rsid w:val="00646574"/>
    <w:rsid w:val="00646949"/>
    <w:rsid w:val="00647482"/>
    <w:rsid w:val="0064758E"/>
    <w:rsid w:val="006475CB"/>
    <w:rsid w:val="006477A3"/>
    <w:rsid w:val="00647B07"/>
    <w:rsid w:val="00647BB4"/>
    <w:rsid w:val="00647BC6"/>
    <w:rsid w:val="00647DE8"/>
    <w:rsid w:val="0065000A"/>
    <w:rsid w:val="0065006D"/>
    <w:rsid w:val="006503C8"/>
    <w:rsid w:val="006506DB"/>
    <w:rsid w:val="00650C75"/>
    <w:rsid w:val="00650FED"/>
    <w:rsid w:val="0065124E"/>
    <w:rsid w:val="006515A8"/>
    <w:rsid w:val="00651985"/>
    <w:rsid w:val="00651AD4"/>
    <w:rsid w:val="00651D85"/>
    <w:rsid w:val="00651DC0"/>
    <w:rsid w:val="00652052"/>
    <w:rsid w:val="006521A1"/>
    <w:rsid w:val="0065233A"/>
    <w:rsid w:val="006524CA"/>
    <w:rsid w:val="006526B5"/>
    <w:rsid w:val="00652756"/>
    <w:rsid w:val="006527D2"/>
    <w:rsid w:val="0065292E"/>
    <w:rsid w:val="00652D64"/>
    <w:rsid w:val="00652E62"/>
    <w:rsid w:val="00652EC8"/>
    <w:rsid w:val="00652F36"/>
    <w:rsid w:val="00652F70"/>
    <w:rsid w:val="00653092"/>
    <w:rsid w:val="00653410"/>
    <w:rsid w:val="0065346C"/>
    <w:rsid w:val="006535D1"/>
    <w:rsid w:val="00653D18"/>
    <w:rsid w:val="00653E40"/>
    <w:rsid w:val="00653EAD"/>
    <w:rsid w:val="00653F47"/>
    <w:rsid w:val="00654404"/>
    <w:rsid w:val="0065444E"/>
    <w:rsid w:val="006546D6"/>
    <w:rsid w:val="00654BDC"/>
    <w:rsid w:val="00654D0A"/>
    <w:rsid w:val="00654D90"/>
    <w:rsid w:val="00654DD2"/>
    <w:rsid w:val="0065545E"/>
    <w:rsid w:val="006556DE"/>
    <w:rsid w:val="00655759"/>
    <w:rsid w:val="006557AB"/>
    <w:rsid w:val="006559CA"/>
    <w:rsid w:val="006559D0"/>
    <w:rsid w:val="006559F2"/>
    <w:rsid w:val="00655A96"/>
    <w:rsid w:val="00655E61"/>
    <w:rsid w:val="00655F52"/>
    <w:rsid w:val="00656068"/>
    <w:rsid w:val="00656154"/>
    <w:rsid w:val="0065631D"/>
    <w:rsid w:val="0065639D"/>
    <w:rsid w:val="006565E2"/>
    <w:rsid w:val="0065666D"/>
    <w:rsid w:val="006566B5"/>
    <w:rsid w:val="00656E19"/>
    <w:rsid w:val="00656FD4"/>
    <w:rsid w:val="006570C7"/>
    <w:rsid w:val="006574E3"/>
    <w:rsid w:val="0065779F"/>
    <w:rsid w:val="006577E6"/>
    <w:rsid w:val="00657ADE"/>
    <w:rsid w:val="00657B31"/>
    <w:rsid w:val="00657B35"/>
    <w:rsid w:val="00657FE5"/>
    <w:rsid w:val="006601E4"/>
    <w:rsid w:val="006603B1"/>
    <w:rsid w:val="006603F9"/>
    <w:rsid w:val="006608F1"/>
    <w:rsid w:val="00660A59"/>
    <w:rsid w:val="00660AF3"/>
    <w:rsid w:val="00660C06"/>
    <w:rsid w:val="00660C93"/>
    <w:rsid w:val="00660D84"/>
    <w:rsid w:val="00660E57"/>
    <w:rsid w:val="00660EAC"/>
    <w:rsid w:val="00660EBE"/>
    <w:rsid w:val="00661371"/>
    <w:rsid w:val="00661ACE"/>
    <w:rsid w:val="00661CC0"/>
    <w:rsid w:val="006621A9"/>
    <w:rsid w:val="00662462"/>
    <w:rsid w:val="006624CB"/>
    <w:rsid w:val="00662630"/>
    <w:rsid w:val="0066271E"/>
    <w:rsid w:val="00662975"/>
    <w:rsid w:val="00662996"/>
    <w:rsid w:val="00662AF2"/>
    <w:rsid w:val="00662B34"/>
    <w:rsid w:val="00662CD3"/>
    <w:rsid w:val="00662CEF"/>
    <w:rsid w:val="00662CF3"/>
    <w:rsid w:val="0066359C"/>
    <w:rsid w:val="00663C6F"/>
    <w:rsid w:val="00663CEB"/>
    <w:rsid w:val="00663D04"/>
    <w:rsid w:val="00663D11"/>
    <w:rsid w:val="006641C2"/>
    <w:rsid w:val="006642E6"/>
    <w:rsid w:val="00664783"/>
    <w:rsid w:val="00664990"/>
    <w:rsid w:val="00664BF1"/>
    <w:rsid w:val="00664D61"/>
    <w:rsid w:val="0066512E"/>
    <w:rsid w:val="006654FA"/>
    <w:rsid w:val="00665539"/>
    <w:rsid w:val="00665662"/>
    <w:rsid w:val="0066570B"/>
    <w:rsid w:val="006657B5"/>
    <w:rsid w:val="00665887"/>
    <w:rsid w:val="00665A67"/>
    <w:rsid w:val="00665B4B"/>
    <w:rsid w:val="00665F68"/>
    <w:rsid w:val="0066613F"/>
    <w:rsid w:val="0066619A"/>
    <w:rsid w:val="0066625D"/>
    <w:rsid w:val="006664B3"/>
    <w:rsid w:val="006669CE"/>
    <w:rsid w:val="00666A7D"/>
    <w:rsid w:val="00666AC3"/>
    <w:rsid w:val="00667000"/>
    <w:rsid w:val="00667303"/>
    <w:rsid w:val="006677C8"/>
    <w:rsid w:val="0066799A"/>
    <w:rsid w:val="00667C3D"/>
    <w:rsid w:val="00667DE6"/>
    <w:rsid w:val="006701EA"/>
    <w:rsid w:val="00670446"/>
    <w:rsid w:val="006704F7"/>
    <w:rsid w:val="006708DC"/>
    <w:rsid w:val="00670AAA"/>
    <w:rsid w:val="00670B6E"/>
    <w:rsid w:val="00670E15"/>
    <w:rsid w:val="00671041"/>
    <w:rsid w:val="00671876"/>
    <w:rsid w:val="00671A46"/>
    <w:rsid w:val="00671D28"/>
    <w:rsid w:val="00671F06"/>
    <w:rsid w:val="00672561"/>
    <w:rsid w:val="00672716"/>
    <w:rsid w:val="00672834"/>
    <w:rsid w:val="006729CE"/>
    <w:rsid w:val="00672E38"/>
    <w:rsid w:val="00672F62"/>
    <w:rsid w:val="0067313B"/>
    <w:rsid w:val="0067326C"/>
    <w:rsid w:val="00673871"/>
    <w:rsid w:val="00673D96"/>
    <w:rsid w:val="00673FCB"/>
    <w:rsid w:val="0067407E"/>
    <w:rsid w:val="00674355"/>
    <w:rsid w:val="0067476D"/>
    <w:rsid w:val="006748FB"/>
    <w:rsid w:val="00674A14"/>
    <w:rsid w:val="00674B12"/>
    <w:rsid w:val="00674B66"/>
    <w:rsid w:val="00674BF6"/>
    <w:rsid w:val="00674C45"/>
    <w:rsid w:val="00674EA3"/>
    <w:rsid w:val="00675060"/>
    <w:rsid w:val="006751CB"/>
    <w:rsid w:val="00675B46"/>
    <w:rsid w:val="00675B93"/>
    <w:rsid w:val="006761E2"/>
    <w:rsid w:val="0067620D"/>
    <w:rsid w:val="00676384"/>
    <w:rsid w:val="00676414"/>
    <w:rsid w:val="006769B7"/>
    <w:rsid w:val="00676A04"/>
    <w:rsid w:val="00676A1A"/>
    <w:rsid w:val="00676B89"/>
    <w:rsid w:val="00676DB2"/>
    <w:rsid w:val="00676FE4"/>
    <w:rsid w:val="006770AD"/>
    <w:rsid w:val="006770C5"/>
    <w:rsid w:val="006771A1"/>
    <w:rsid w:val="006771E0"/>
    <w:rsid w:val="006771FA"/>
    <w:rsid w:val="006774E2"/>
    <w:rsid w:val="006775A6"/>
    <w:rsid w:val="006776A0"/>
    <w:rsid w:val="00677778"/>
    <w:rsid w:val="0067796C"/>
    <w:rsid w:val="006779B8"/>
    <w:rsid w:val="00677DC0"/>
    <w:rsid w:val="00677DE4"/>
    <w:rsid w:val="006802FF"/>
    <w:rsid w:val="0068037E"/>
    <w:rsid w:val="006803C6"/>
    <w:rsid w:val="00680426"/>
    <w:rsid w:val="00680606"/>
    <w:rsid w:val="0068065D"/>
    <w:rsid w:val="00680706"/>
    <w:rsid w:val="006807D2"/>
    <w:rsid w:val="00680A6A"/>
    <w:rsid w:val="00680CD8"/>
    <w:rsid w:val="00680E37"/>
    <w:rsid w:val="00680EE4"/>
    <w:rsid w:val="00680F7B"/>
    <w:rsid w:val="00681054"/>
    <w:rsid w:val="006811B9"/>
    <w:rsid w:val="006813EA"/>
    <w:rsid w:val="00681672"/>
    <w:rsid w:val="00681962"/>
    <w:rsid w:val="006819E0"/>
    <w:rsid w:val="00681A6F"/>
    <w:rsid w:val="00681AC3"/>
    <w:rsid w:val="00681BB6"/>
    <w:rsid w:val="00681C5A"/>
    <w:rsid w:val="00681E9B"/>
    <w:rsid w:val="00681EFF"/>
    <w:rsid w:val="00682296"/>
    <w:rsid w:val="00682453"/>
    <w:rsid w:val="0068245F"/>
    <w:rsid w:val="00682807"/>
    <w:rsid w:val="006829DE"/>
    <w:rsid w:val="00682A32"/>
    <w:rsid w:val="00682B07"/>
    <w:rsid w:val="00682CCD"/>
    <w:rsid w:val="00682E41"/>
    <w:rsid w:val="00682F0A"/>
    <w:rsid w:val="00682F8D"/>
    <w:rsid w:val="00682FBC"/>
    <w:rsid w:val="006831E9"/>
    <w:rsid w:val="00683277"/>
    <w:rsid w:val="006833BE"/>
    <w:rsid w:val="00683531"/>
    <w:rsid w:val="00683EF0"/>
    <w:rsid w:val="00684279"/>
    <w:rsid w:val="006846BC"/>
    <w:rsid w:val="00684846"/>
    <w:rsid w:val="00684A6D"/>
    <w:rsid w:val="00684AED"/>
    <w:rsid w:val="00684AEF"/>
    <w:rsid w:val="00684D34"/>
    <w:rsid w:val="00684F71"/>
    <w:rsid w:val="006852B6"/>
    <w:rsid w:val="006853E8"/>
    <w:rsid w:val="0068588F"/>
    <w:rsid w:val="00685A71"/>
    <w:rsid w:val="00685E79"/>
    <w:rsid w:val="0068619C"/>
    <w:rsid w:val="0068696C"/>
    <w:rsid w:val="006869F0"/>
    <w:rsid w:val="00686B82"/>
    <w:rsid w:val="00686F0F"/>
    <w:rsid w:val="0068700C"/>
    <w:rsid w:val="006871AC"/>
    <w:rsid w:val="006871CD"/>
    <w:rsid w:val="006872FD"/>
    <w:rsid w:val="00687685"/>
    <w:rsid w:val="006876FA"/>
    <w:rsid w:val="00687D56"/>
    <w:rsid w:val="00687D71"/>
    <w:rsid w:val="00687E63"/>
    <w:rsid w:val="0069021C"/>
    <w:rsid w:val="00690336"/>
    <w:rsid w:val="00690514"/>
    <w:rsid w:val="00690D97"/>
    <w:rsid w:val="00691031"/>
    <w:rsid w:val="00691232"/>
    <w:rsid w:val="00691270"/>
    <w:rsid w:val="006918E2"/>
    <w:rsid w:val="00691945"/>
    <w:rsid w:val="00691ED0"/>
    <w:rsid w:val="006921F4"/>
    <w:rsid w:val="00692548"/>
    <w:rsid w:val="0069257B"/>
    <w:rsid w:val="00692582"/>
    <w:rsid w:val="00692595"/>
    <w:rsid w:val="006925D9"/>
    <w:rsid w:val="006926F7"/>
    <w:rsid w:val="00692869"/>
    <w:rsid w:val="00692B52"/>
    <w:rsid w:val="00693170"/>
    <w:rsid w:val="006931E4"/>
    <w:rsid w:val="00693285"/>
    <w:rsid w:val="006933D5"/>
    <w:rsid w:val="00693742"/>
    <w:rsid w:val="006939A1"/>
    <w:rsid w:val="00693B12"/>
    <w:rsid w:val="00693B4A"/>
    <w:rsid w:val="00693E53"/>
    <w:rsid w:val="00693FEE"/>
    <w:rsid w:val="00694034"/>
    <w:rsid w:val="00694245"/>
    <w:rsid w:val="00694474"/>
    <w:rsid w:val="00694530"/>
    <w:rsid w:val="00694876"/>
    <w:rsid w:val="006949F1"/>
    <w:rsid w:val="00694E56"/>
    <w:rsid w:val="006953A6"/>
    <w:rsid w:val="006955ED"/>
    <w:rsid w:val="006957E6"/>
    <w:rsid w:val="00695B24"/>
    <w:rsid w:val="00695ECE"/>
    <w:rsid w:val="0069697D"/>
    <w:rsid w:val="00696AED"/>
    <w:rsid w:val="00696B0D"/>
    <w:rsid w:val="00696B91"/>
    <w:rsid w:val="00696C75"/>
    <w:rsid w:val="00697175"/>
    <w:rsid w:val="006971FE"/>
    <w:rsid w:val="006973D9"/>
    <w:rsid w:val="00697449"/>
    <w:rsid w:val="00697690"/>
    <w:rsid w:val="006976EB"/>
    <w:rsid w:val="006977EA"/>
    <w:rsid w:val="006977EE"/>
    <w:rsid w:val="00697C01"/>
    <w:rsid w:val="00697C05"/>
    <w:rsid w:val="00697D05"/>
    <w:rsid w:val="006A0026"/>
    <w:rsid w:val="006A015F"/>
    <w:rsid w:val="006A01B3"/>
    <w:rsid w:val="006A0562"/>
    <w:rsid w:val="006A0724"/>
    <w:rsid w:val="006A073F"/>
    <w:rsid w:val="006A0A00"/>
    <w:rsid w:val="006A0E25"/>
    <w:rsid w:val="006A0F3F"/>
    <w:rsid w:val="006A1230"/>
    <w:rsid w:val="006A13C0"/>
    <w:rsid w:val="006A13E1"/>
    <w:rsid w:val="006A14C0"/>
    <w:rsid w:val="006A239B"/>
    <w:rsid w:val="006A25DE"/>
    <w:rsid w:val="006A25F6"/>
    <w:rsid w:val="006A29CD"/>
    <w:rsid w:val="006A2C86"/>
    <w:rsid w:val="006A2DE8"/>
    <w:rsid w:val="006A2FF9"/>
    <w:rsid w:val="006A30DA"/>
    <w:rsid w:val="006A32CD"/>
    <w:rsid w:val="006A339F"/>
    <w:rsid w:val="006A33E3"/>
    <w:rsid w:val="006A39F4"/>
    <w:rsid w:val="006A3D2C"/>
    <w:rsid w:val="006A451E"/>
    <w:rsid w:val="006A4A2C"/>
    <w:rsid w:val="006A4AD4"/>
    <w:rsid w:val="006A4B53"/>
    <w:rsid w:val="006A4C8C"/>
    <w:rsid w:val="006A4CEC"/>
    <w:rsid w:val="006A521A"/>
    <w:rsid w:val="006A5300"/>
    <w:rsid w:val="006A54B0"/>
    <w:rsid w:val="006A5590"/>
    <w:rsid w:val="006A5729"/>
    <w:rsid w:val="006A5794"/>
    <w:rsid w:val="006A5927"/>
    <w:rsid w:val="006A5A0E"/>
    <w:rsid w:val="006A5BFB"/>
    <w:rsid w:val="006A5DDF"/>
    <w:rsid w:val="006A609E"/>
    <w:rsid w:val="006A6448"/>
    <w:rsid w:val="006A6844"/>
    <w:rsid w:val="006A6947"/>
    <w:rsid w:val="006A6BC4"/>
    <w:rsid w:val="006A6D7A"/>
    <w:rsid w:val="006A728D"/>
    <w:rsid w:val="006A743D"/>
    <w:rsid w:val="006A7464"/>
    <w:rsid w:val="006A76CC"/>
    <w:rsid w:val="006A7A19"/>
    <w:rsid w:val="006A7D56"/>
    <w:rsid w:val="006A7F17"/>
    <w:rsid w:val="006B00FC"/>
    <w:rsid w:val="006B01AE"/>
    <w:rsid w:val="006B0347"/>
    <w:rsid w:val="006B03AC"/>
    <w:rsid w:val="006B04EF"/>
    <w:rsid w:val="006B07E9"/>
    <w:rsid w:val="006B0B22"/>
    <w:rsid w:val="006B0BE7"/>
    <w:rsid w:val="006B0E1E"/>
    <w:rsid w:val="006B0F33"/>
    <w:rsid w:val="006B0F95"/>
    <w:rsid w:val="006B12A7"/>
    <w:rsid w:val="006B1359"/>
    <w:rsid w:val="006B158F"/>
    <w:rsid w:val="006B1A87"/>
    <w:rsid w:val="006B1C0D"/>
    <w:rsid w:val="006B1C1A"/>
    <w:rsid w:val="006B2650"/>
    <w:rsid w:val="006B2731"/>
    <w:rsid w:val="006B292D"/>
    <w:rsid w:val="006B2D92"/>
    <w:rsid w:val="006B2FBC"/>
    <w:rsid w:val="006B30FD"/>
    <w:rsid w:val="006B3863"/>
    <w:rsid w:val="006B3AFB"/>
    <w:rsid w:val="006B3C5C"/>
    <w:rsid w:val="006B3E3A"/>
    <w:rsid w:val="006B4043"/>
    <w:rsid w:val="006B42F5"/>
    <w:rsid w:val="006B43A2"/>
    <w:rsid w:val="006B47AF"/>
    <w:rsid w:val="006B4B25"/>
    <w:rsid w:val="006B4B28"/>
    <w:rsid w:val="006B4C48"/>
    <w:rsid w:val="006B4D2B"/>
    <w:rsid w:val="006B4DA0"/>
    <w:rsid w:val="006B4E4F"/>
    <w:rsid w:val="006B4EC8"/>
    <w:rsid w:val="006B4EF9"/>
    <w:rsid w:val="006B53CE"/>
    <w:rsid w:val="006B5B86"/>
    <w:rsid w:val="006B5D73"/>
    <w:rsid w:val="006B5E7D"/>
    <w:rsid w:val="006B60FA"/>
    <w:rsid w:val="006B62A2"/>
    <w:rsid w:val="006B645C"/>
    <w:rsid w:val="006B6576"/>
    <w:rsid w:val="006B66E2"/>
    <w:rsid w:val="006B6ACB"/>
    <w:rsid w:val="006B6B6A"/>
    <w:rsid w:val="006B6C90"/>
    <w:rsid w:val="006B6DD8"/>
    <w:rsid w:val="006B6E0E"/>
    <w:rsid w:val="006B6F9B"/>
    <w:rsid w:val="006B715D"/>
    <w:rsid w:val="006B75B6"/>
    <w:rsid w:val="006B792E"/>
    <w:rsid w:val="006B7C71"/>
    <w:rsid w:val="006B7C8E"/>
    <w:rsid w:val="006B7E84"/>
    <w:rsid w:val="006C01D1"/>
    <w:rsid w:val="006C0684"/>
    <w:rsid w:val="006C0938"/>
    <w:rsid w:val="006C0B2B"/>
    <w:rsid w:val="006C0D3A"/>
    <w:rsid w:val="006C12F7"/>
    <w:rsid w:val="006C1481"/>
    <w:rsid w:val="006C1498"/>
    <w:rsid w:val="006C1503"/>
    <w:rsid w:val="006C16C4"/>
    <w:rsid w:val="006C1A77"/>
    <w:rsid w:val="006C1B65"/>
    <w:rsid w:val="006C1D43"/>
    <w:rsid w:val="006C1D57"/>
    <w:rsid w:val="006C1EB2"/>
    <w:rsid w:val="006C1FA1"/>
    <w:rsid w:val="006C1FE9"/>
    <w:rsid w:val="006C200D"/>
    <w:rsid w:val="006C22C7"/>
    <w:rsid w:val="006C2657"/>
    <w:rsid w:val="006C2768"/>
    <w:rsid w:val="006C29D2"/>
    <w:rsid w:val="006C2BD3"/>
    <w:rsid w:val="006C2CCC"/>
    <w:rsid w:val="006C2E14"/>
    <w:rsid w:val="006C2F63"/>
    <w:rsid w:val="006C3052"/>
    <w:rsid w:val="006C30E6"/>
    <w:rsid w:val="006C3119"/>
    <w:rsid w:val="006C3597"/>
    <w:rsid w:val="006C3655"/>
    <w:rsid w:val="006C36BF"/>
    <w:rsid w:val="006C382C"/>
    <w:rsid w:val="006C3AFB"/>
    <w:rsid w:val="006C3D0F"/>
    <w:rsid w:val="006C3F68"/>
    <w:rsid w:val="006C4735"/>
    <w:rsid w:val="006C4765"/>
    <w:rsid w:val="006C49D8"/>
    <w:rsid w:val="006C4D90"/>
    <w:rsid w:val="006C50D7"/>
    <w:rsid w:val="006C5357"/>
    <w:rsid w:val="006C53E7"/>
    <w:rsid w:val="006C5764"/>
    <w:rsid w:val="006C5FF4"/>
    <w:rsid w:val="006C6138"/>
    <w:rsid w:val="006C6141"/>
    <w:rsid w:val="006C616F"/>
    <w:rsid w:val="006C623C"/>
    <w:rsid w:val="006C66B7"/>
    <w:rsid w:val="006C68B9"/>
    <w:rsid w:val="006C6934"/>
    <w:rsid w:val="006C6F9D"/>
    <w:rsid w:val="006C71B2"/>
    <w:rsid w:val="006C734F"/>
    <w:rsid w:val="006C74C2"/>
    <w:rsid w:val="006C7597"/>
    <w:rsid w:val="006C777B"/>
    <w:rsid w:val="006C77AD"/>
    <w:rsid w:val="006C784D"/>
    <w:rsid w:val="006C7910"/>
    <w:rsid w:val="006C798A"/>
    <w:rsid w:val="006C79C8"/>
    <w:rsid w:val="006C7BBB"/>
    <w:rsid w:val="006C7CA2"/>
    <w:rsid w:val="006C7D17"/>
    <w:rsid w:val="006C7E56"/>
    <w:rsid w:val="006D023E"/>
    <w:rsid w:val="006D059A"/>
    <w:rsid w:val="006D0685"/>
    <w:rsid w:val="006D06C8"/>
    <w:rsid w:val="006D07EE"/>
    <w:rsid w:val="006D08C2"/>
    <w:rsid w:val="006D08DD"/>
    <w:rsid w:val="006D0AFA"/>
    <w:rsid w:val="006D0C9C"/>
    <w:rsid w:val="006D0CCC"/>
    <w:rsid w:val="006D0E0C"/>
    <w:rsid w:val="006D1024"/>
    <w:rsid w:val="006D107C"/>
    <w:rsid w:val="006D14AF"/>
    <w:rsid w:val="006D15FE"/>
    <w:rsid w:val="006D1712"/>
    <w:rsid w:val="006D1C4E"/>
    <w:rsid w:val="006D2137"/>
    <w:rsid w:val="006D287C"/>
    <w:rsid w:val="006D2928"/>
    <w:rsid w:val="006D2B73"/>
    <w:rsid w:val="006D2D5F"/>
    <w:rsid w:val="006D2E16"/>
    <w:rsid w:val="006D30B1"/>
    <w:rsid w:val="006D32F7"/>
    <w:rsid w:val="006D37BD"/>
    <w:rsid w:val="006D3C69"/>
    <w:rsid w:val="006D3D2C"/>
    <w:rsid w:val="006D3E9F"/>
    <w:rsid w:val="006D447D"/>
    <w:rsid w:val="006D44C4"/>
    <w:rsid w:val="006D452B"/>
    <w:rsid w:val="006D46C0"/>
    <w:rsid w:val="006D48C7"/>
    <w:rsid w:val="006D4925"/>
    <w:rsid w:val="006D4DA4"/>
    <w:rsid w:val="006D4E5C"/>
    <w:rsid w:val="006D4E82"/>
    <w:rsid w:val="006D4F13"/>
    <w:rsid w:val="006D545A"/>
    <w:rsid w:val="006D55A6"/>
    <w:rsid w:val="006D56A9"/>
    <w:rsid w:val="006D5C3B"/>
    <w:rsid w:val="006D5D53"/>
    <w:rsid w:val="006D5E03"/>
    <w:rsid w:val="006D5F2D"/>
    <w:rsid w:val="006D60A9"/>
    <w:rsid w:val="006D620C"/>
    <w:rsid w:val="006D63CB"/>
    <w:rsid w:val="006D66AE"/>
    <w:rsid w:val="006D6B46"/>
    <w:rsid w:val="006D6C5F"/>
    <w:rsid w:val="006D6E2E"/>
    <w:rsid w:val="006D6ED3"/>
    <w:rsid w:val="006D7147"/>
    <w:rsid w:val="006D71C0"/>
    <w:rsid w:val="006D75DA"/>
    <w:rsid w:val="006D75DC"/>
    <w:rsid w:val="006D778F"/>
    <w:rsid w:val="006D7803"/>
    <w:rsid w:val="006D7D5C"/>
    <w:rsid w:val="006E0589"/>
    <w:rsid w:val="006E06F3"/>
    <w:rsid w:val="006E087B"/>
    <w:rsid w:val="006E09FE"/>
    <w:rsid w:val="006E0DF5"/>
    <w:rsid w:val="006E1395"/>
    <w:rsid w:val="006E1407"/>
    <w:rsid w:val="006E14BB"/>
    <w:rsid w:val="006E14F2"/>
    <w:rsid w:val="006E1741"/>
    <w:rsid w:val="006E1786"/>
    <w:rsid w:val="006E1818"/>
    <w:rsid w:val="006E1892"/>
    <w:rsid w:val="006E196B"/>
    <w:rsid w:val="006E19E8"/>
    <w:rsid w:val="006E1ADD"/>
    <w:rsid w:val="006E1D34"/>
    <w:rsid w:val="006E1D6B"/>
    <w:rsid w:val="006E1E8C"/>
    <w:rsid w:val="006E1F99"/>
    <w:rsid w:val="006E21CC"/>
    <w:rsid w:val="006E21E8"/>
    <w:rsid w:val="006E2397"/>
    <w:rsid w:val="006E2628"/>
    <w:rsid w:val="006E27DC"/>
    <w:rsid w:val="006E295A"/>
    <w:rsid w:val="006E2B45"/>
    <w:rsid w:val="006E2CCC"/>
    <w:rsid w:val="006E2D30"/>
    <w:rsid w:val="006E2E1A"/>
    <w:rsid w:val="006E2E99"/>
    <w:rsid w:val="006E35E5"/>
    <w:rsid w:val="006E3699"/>
    <w:rsid w:val="006E3A07"/>
    <w:rsid w:val="006E3A4F"/>
    <w:rsid w:val="006E3AF7"/>
    <w:rsid w:val="006E3B7B"/>
    <w:rsid w:val="006E4364"/>
    <w:rsid w:val="006E476B"/>
    <w:rsid w:val="006E482F"/>
    <w:rsid w:val="006E494A"/>
    <w:rsid w:val="006E49BF"/>
    <w:rsid w:val="006E4BE0"/>
    <w:rsid w:val="006E4C2A"/>
    <w:rsid w:val="006E4D01"/>
    <w:rsid w:val="006E4DFF"/>
    <w:rsid w:val="006E521E"/>
    <w:rsid w:val="006E561B"/>
    <w:rsid w:val="006E5817"/>
    <w:rsid w:val="006E5BA8"/>
    <w:rsid w:val="006E5DBF"/>
    <w:rsid w:val="006E5EA2"/>
    <w:rsid w:val="006E61FF"/>
    <w:rsid w:val="006E621A"/>
    <w:rsid w:val="006E64A4"/>
    <w:rsid w:val="006E6A16"/>
    <w:rsid w:val="006E6B19"/>
    <w:rsid w:val="006E6E03"/>
    <w:rsid w:val="006E75B7"/>
    <w:rsid w:val="006E76C7"/>
    <w:rsid w:val="006E7792"/>
    <w:rsid w:val="006E7C5F"/>
    <w:rsid w:val="006E7C82"/>
    <w:rsid w:val="006E7CED"/>
    <w:rsid w:val="006E7F44"/>
    <w:rsid w:val="006E7F87"/>
    <w:rsid w:val="006F020F"/>
    <w:rsid w:val="006F0314"/>
    <w:rsid w:val="006F032B"/>
    <w:rsid w:val="006F048F"/>
    <w:rsid w:val="006F04A4"/>
    <w:rsid w:val="006F0668"/>
    <w:rsid w:val="006F06A8"/>
    <w:rsid w:val="006F0FE4"/>
    <w:rsid w:val="006F13A9"/>
    <w:rsid w:val="006F1A05"/>
    <w:rsid w:val="006F1A76"/>
    <w:rsid w:val="006F1C5E"/>
    <w:rsid w:val="006F1C67"/>
    <w:rsid w:val="006F1C70"/>
    <w:rsid w:val="006F2147"/>
    <w:rsid w:val="006F215E"/>
    <w:rsid w:val="006F2238"/>
    <w:rsid w:val="006F25F5"/>
    <w:rsid w:val="006F26AE"/>
    <w:rsid w:val="006F291C"/>
    <w:rsid w:val="006F291E"/>
    <w:rsid w:val="006F2ACD"/>
    <w:rsid w:val="006F2C31"/>
    <w:rsid w:val="006F2D51"/>
    <w:rsid w:val="006F322D"/>
    <w:rsid w:val="006F3494"/>
    <w:rsid w:val="006F35D7"/>
    <w:rsid w:val="006F360D"/>
    <w:rsid w:val="006F3782"/>
    <w:rsid w:val="006F3840"/>
    <w:rsid w:val="006F390D"/>
    <w:rsid w:val="006F3B09"/>
    <w:rsid w:val="006F3C4F"/>
    <w:rsid w:val="006F3D91"/>
    <w:rsid w:val="006F3EB1"/>
    <w:rsid w:val="006F3EB6"/>
    <w:rsid w:val="006F4349"/>
    <w:rsid w:val="006F43A2"/>
    <w:rsid w:val="006F4981"/>
    <w:rsid w:val="006F4A80"/>
    <w:rsid w:val="006F4C5D"/>
    <w:rsid w:val="006F4DF3"/>
    <w:rsid w:val="006F5078"/>
    <w:rsid w:val="006F52FF"/>
    <w:rsid w:val="006F530D"/>
    <w:rsid w:val="006F5361"/>
    <w:rsid w:val="006F5446"/>
    <w:rsid w:val="006F5613"/>
    <w:rsid w:val="006F5842"/>
    <w:rsid w:val="006F58BC"/>
    <w:rsid w:val="006F5CCF"/>
    <w:rsid w:val="006F64BD"/>
    <w:rsid w:val="006F6684"/>
    <w:rsid w:val="006F693D"/>
    <w:rsid w:val="006F6C01"/>
    <w:rsid w:val="006F6CAE"/>
    <w:rsid w:val="006F702E"/>
    <w:rsid w:val="006F71D4"/>
    <w:rsid w:val="006F7498"/>
    <w:rsid w:val="006F7506"/>
    <w:rsid w:val="006F7C41"/>
    <w:rsid w:val="006F7C8E"/>
    <w:rsid w:val="006F7E76"/>
    <w:rsid w:val="007004C3"/>
    <w:rsid w:val="0070080C"/>
    <w:rsid w:val="00700912"/>
    <w:rsid w:val="00700B83"/>
    <w:rsid w:val="00700CC5"/>
    <w:rsid w:val="007014D8"/>
    <w:rsid w:val="00701752"/>
    <w:rsid w:val="00701B52"/>
    <w:rsid w:val="00701DF8"/>
    <w:rsid w:val="0070208A"/>
    <w:rsid w:val="00702319"/>
    <w:rsid w:val="0070246F"/>
    <w:rsid w:val="0070263A"/>
    <w:rsid w:val="00702675"/>
    <w:rsid w:val="0070279E"/>
    <w:rsid w:val="0070289B"/>
    <w:rsid w:val="00702A65"/>
    <w:rsid w:val="00702D63"/>
    <w:rsid w:val="00702FAB"/>
    <w:rsid w:val="0070321D"/>
    <w:rsid w:val="00703318"/>
    <w:rsid w:val="0070337B"/>
    <w:rsid w:val="0070343A"/>
    <w:rsid w:val="00703464"/>
    <w:rsid w:val="0070358B"/>
    <w:rsid w:val="0070384D"/>
    <w:rsid w:val="00703934"/>
    <w:rsid w:val="0070393D"/>
    <w:rsid w:val="007039AE"/>
    <w:rsid w:val="00703AAA"/>
    <w:rsid w:val="00703D04"/>
    <w:rsid w:val="00703FA9"/>
    <w:rsid w:val="00703FB5"/>
    <w:rsid w:val="0070414D"/>
    <w:rsid w:val="00704361"/>
    <w:rsid w:val="00704526"/>
    <w:rsid w:val="00704637"/>
    <w:rsid w:val="00704742"/>
    <w:rsid w:val="00704C0B"/>
    <w:rsid w:val="0070516A"/>
    <w:rsid w:val="007051F2"/>
    <w:rsid w:val="007052C8"/>
    <w:rsid w:val="0070540F"/>
    <w:rsid w:val="00705476"/>
    <w:rsid w:val="00705530"/>
    <w:rsid w:val="0070564B"/>
    <w:rsid w:val="00705B40"/>
    <w:rsid w:val="007060E2"/>
    <w:rsid w:val="0070622E"/>
    <w:rsid w:val="0070633C"/>
    <w:rsid w:val="007065C0"/>
    <w:rsid w:val="00706CA5"/>
    <w:rsid w:val="00706F90"/>
    <w:rsid w:val="00707022"/>
    <w:rsid w:val="007070D3"/>
    <w:rsid w:val="00707206"/>
    <w:rsid w:val="007072D5"/>
    <w:rsid w:val="00707580"/>
    <w:rsid w:val="00707CF4"/>
    <w:rsid w:val="00707F69"/>
    <w:rsid w:val="00707FFC"/>
    <w:rsid w:val="0071003F"/>
    <w:rsid w:val="00710602"/>
    <w:rsid w:val="007106B1"/>
    <w:rsid w:val="00710725"/>
    <w:rsid w:val="0071078B"/>
    <w:rsid w:val="007108B0"/>
    <w:rsid w:val="007109BF"/>
    <w:rsid w:val="00710A25"/>
    <w:rsid w:val="00710CFE"/>
    <w:rsid w:val="00710D2B"/>
    <w:rsid w:val="00711252"/>
    <w:rsid w:val="007114D5"/>
    <w:rsid w:val="00711531"/>
    <w:rsid w:val="00711806"/>
    <w:rsid w:val="0071195A"/>
    <w:rsid w:val="00711FB7"/>
    <w:rsid w:val="00712477"/>
    <w:rsid w:val="00712BA7"/>
    <w:rsid w:val="00712EE5"/>
    <w:rsid w:val="00713512"/>
    <w:rsid w:val="007136A7"/>
    <w:rsid w:val="007136C3"/>
    <w:rsid w:val="00713827"/>
    <w:rsid w:val="00713852"/>
    <w:rsid w:val="00713929"/>
    <w:rsid w:val="00713932"/>
    <w:rsid w:val="00713A57"/>
    <w:rsid w:val="00713B0F"/>
    <w:rsid w:val="007140D6"/>
    <w:rsid w:val="00714164"/>
    <w:rsid w:val="007141E5"/>
    <w:rsid w:val="00714367"/>
    <w:rsid w:val="007143A1"/>
    <w:rsid w:val="007143D1"/>
    <w:rsid w:val="007144E7"/>
    <w:rsid w:val="0071453C"/>
    <w:rsid w:val="007147EC"/>
    <w:rsid w:val="00714997"/>
    <w:rsid w:val="00714A37"/>
    <w:rsid w:val="00714F53"/>
    <w:rsid w:val="00714F99"/>
    <w:rsid w:val="00715123"/>
    <w:rsid w:val="0071576A"/>
    <w:rsid w:val="00715820"/>
    <w:rsid w:val="00715C74"/>
    <w:rsid w:val="00715D68"/>
    <w:rsid w:val="00715FD3"/>
    <w:rsid w:val="00716126"/>
    <w:rsid w:val="00716403"/>
    <w:rsid w:val="007165A4"/>
    <w:rsid w:val="00716640"/>
    <w:rsid w:val="00716A53"/>
    <w:rsid w:val="00716BF0"/>
    <w:rsid w:val="00716CD7"/>
    <w:rsid w:val="00716F48"/>
    <w:rsid w:val="00717045"/>
    <w:rsid w:val="00717367"/>
    <w:rsid w:val="00717A05"/>
    <w:rsid w:val="00717A9E"/>
    <w:rsid w:val="00717B1D"/>
    <w:rsid w:val="00717C43"/>
    <w:rsid w:val="00717C69"/>
    <w:rsid w:val="00717CCD"/>
    <w:rsid w:val="00717E12"/>
    <w:rsid w:val="00717E2C"/>
    <w:rsid w:val="00717F93"/>
    <w:rsid w:val="007204BD"/>
    <w:rsid w:val="00720660"/>
    <w:rsid w:val="007206F3"/>
    <w:rsid w:val="00720E97"/>
    <w:rsid w:val="00720EED"/>
    <w:rsid w:val="0072113D"/>
    <w:rsid w:val="007212E4"/>
    <w:rsid w:val="0072182A"/>
    <w:rsid w:val="00721A2D"/>
    <w:rsid w:val="00721AE5"/>
    <w:rsid w:val="00721B3F"/>
    <w:rsid w:val="00721CC7"/>
    <w:rsid w:val="00721D51"/>
    <w:rsid w:val="00721F83"/>
    <w:rsid w:val="00721FFA"/>
    <w:rsid w:val="00722054"/>
    <w:rsid w:val="007220B9"/>
    <w:rsid w:val="0072212A"/>
    <w:rsid w:val="007221C5"/>
    <w:rsid w:val="007221EC"/>
    <w:rsid w:val="007224D9"/>
    <w:rsid w:val="007225CF"/>
    <w:rsid w:val="00722C1C"/>
    <w:rsid w:val="00723471"/>
    <w:rsid w:val="00723638"/>
    <w:rsid w:val="007236C2"/>
    <w:rsid w:val="00723C61"/>
    <w:rsid w:val="00723D7B"/>
    <w:rsid w:val="00723E80"/>
    <w:rsid w:val="00724250"/>
    <w:rsid w:val="00724251"/>
    <w:rsid w:val="00724389"/>
    <w:rsid w:val="0072477C"/>
    <w:rsid w:val="00724884"/>
    <w:rsid w:val="00724905"/>
    <w:rsid w:val="007249E2"/>
    <w:rsid w:val="00724AF3"/>
    <w:rsid w:val="00724B19"/>
    <w:rsid w:val="00724C94"/>
    <w:rsid w:val="00724F8E"/>
    <w:rsid w:val="0072505F"/>
    <w:rsid w:val="00725126"/>
    <w:rsid w:val="007251ED"/>
    <w:rsid w:val="00725AA7"/>
    <w:rsid w:val="00725B25"/>
    <w:rsid w:val="00725BC7"/>
    <w:rsid w:val="00725D0A"/>
    <w:rsid w:val="0072618F"/>
    <w:rsid w:val="007262F6"/>
    <w:rsid w:val="0072660A"/>
    <w:rsid w:val="00726621"/>
    <w:rsid w:val="0072664C"/>
    <w:rsid w:val="00726849"/>
    <w:rsid w:val="00726AF2"/>
    <w:rsid w:val="00726AFE"/>
    <w:rsid w:val="00726CF6"/>
    <w:rsid w:val="007272B1"/>
    <w:rsid w:val="007272ED"/>
    <w:rsid w:val="0072731D"/>
    <w:rsid w:val="00727439"/>
    <w:rsid w:val="0072765B"/>
    <w:rsid w:val="007276E0"/>
    <w:rsid w:val="00727868"/>
    <w:rsid w:val="0072786A"/>
    <w:rsid w:val="00727910"/>
    <w:rsid w:val="007279C5"/>
    <w:rsid w:val="00727AC0"/>
    <w:rsid w:val="00727BD8"/>
    <w:rsid w:val="007304B5"/>
    <w:rsid w:val="00730665"/>
    <w:rsid w:val="00730710"/>
    <w:rsid w:val="0073075C"/>
    <w:rsid w:val="00730CC7"/>
    <w:rsid w:val="00730F1C"/>
    <w:rsid w:val="007313DA"/>
    <w:rsid w:val="007313FD"/>
    <w:rsid w:val="00731556"/>
    <w:rsid w:val="00731749"/>
    <w:rsid w:val="00731A8B"/>
    <w:rsid w:val="00731C35"/>
    <w:rsid w:val="00731F6A"/>
    <w:rsid w:val="00731F83"/>
    <w:rsid w:val="00732046"/>
    <w:rsid w:val="007323A0"/>
    <w:rsid w:val="007324E2"/>
    <w:rsid w:val="007326E6"/>
    <w:rsid w:val="007327A5"/>
    <w:rsid w:val="00732B66"/>
    <w:rsid w:val="00732CC6"/>
    <w:rsid w:val="00733085"/>
    <w:rsid w:val="00733291"/>
    <w:rsid w:val="0073384C"/>
    <w:rsid w:val="00733A2D"/>
    <w:rsid w:val="00733C36"/>
    <w:rsid w:val="00733CCB"/>
    <w:rsid w:val="00733D65"/>
    <w:rsid w:val="00734445"/>
    <w:rsid w:val="007344B5"/>
    <w:rsid w:val="007346FA"/>
    <w:rsid w:val="00734ED8"/>
    <w:rsid w:val="00735522"/>
    <w:rsid w:val="00735566"/>
    <w:rsid w:val="0073571F"/>
    <w:rsid w:val="007357FC"/>
    <w:rsid w:val="0073584F"/>
    <w:rsid w:val="00735958"/>
    <w:rsid w:val="00735A60"/>
    <w:rsid w:val="00735D69"/>
    <w:rsid w:val="00735DD5"/>
    <w:rsid w:val="00736050"/>
    <w:rsid w:val="007360B0"/>
    <w:rsid w:val="0073619B"/>
    <w:rsid w:val="0073662E"/>
    <w:rsid w:val="00736653"/>
    <w:rsid w:val="00736948"/>
    <w:rsid w:val="007370FF"/>
    <w:rsid w:val="00737123"/>
    <w:rsid w:val="007375B3"/>
    <w:rsid w:val="007377C7"/>
    <w:rsid w:val="0073788D"/>
    <w:rsid w:val="007378FC"/>
    <w:rsid w:val="00737B62"/>
    <w:rsid w:val="00737B93"/>
    <w:rsid w:val="00737D50"/>
    <w:rsid w:val="00737DB3"/>
    <w:rsid w:val="00737EC6"/>
    <w:rsid w:val="00740456"/>
    <w:rsid w:val="0074063A"/>
    <w:rsid w:val="0074077F"/>
    <w:rsid w:val="007407A5"/>
    <w:rsid w:val="00740B41"/>
    <w:rsid w:val="00740B54"/>
    <w:rsid w:val="00740B75"/>
    <w:rsid w:val="00740D1A"/>
    <w:rsid w:val="00741055"/>
    <w:rsid w:val="00741168"/>
    <w:rsid w:val="00741540"/>
    <w:rsid w:val="007424B9"/>
    <w:rsid w:val="007424DE"/>
    <w:rsid w:val="00742AF5"/>
    <w:rsid w:val="00742B92"/>
    <w:rsid w:val="0074301B"/>
    <w:rsid w:val="007434BB"/>
    <w:rsid w:val="00743508"/>
    <w:rsid w:val="00743995"/>
    <w:rsid w:val="00743BB3"/>
    <w:rsid w:val="00743C62"/>
    <w:rsid w:val="00743DEC"/>
    <w:rsid w:val="00743DEF"/>
    <w:rsid w:val="00744083"/>
    <w:rsid w:val="007440B7"/>
    <w:rsid w:val="0074447A"/>
    <w:rsid w:val="007444B9"/>
    <w:rsid w:val="0074459F"/>
    <w:rsid w:val="0074464D"/>
    <w:rsid w:val="007446A6"/>
    <w:rsid w:val="00744BD6"/>
    <w:rsid w:val="00744DCA"/>
    <w:rsid w:val="00745003"/>
    <w:rsid w:val="007450B5"/>
    <w:rsid w:val="00745281"/>
    <w:rsid w:val="007452E8"/>
    <w:rsid w:val="007453F4"/>
    <w:rsid w:val="0074586D"/>
    <w:rsid w:val="007459D4"/>
    <w:rsid w:val="00745B44"/>
    <w:rsid w:val="00745D05"/>
    <w:rsid w:val="00745E91"/>
    <w:rsid w:val="00745F33"/>
    <w:rsid w:val="00746013"/>
    <w:rsid w:val="007460A6"/>
    <w:rsid w:val="007460D9"/>
    <w:rsid w:val="007463BD"/>
    <w:rsid w:val="0074642B"/>
    <w:rsid w:val="0074663F"/>
    <w:rsid w:val="00746BE9"/>
    <w:rsid w:val="00746D01"/>
    <w:rsid w:val="00747078"/>
    <w:rsid w:val="007471F5"/>
    <w:rsid w:val="00747678"/>
    <w:rsid w:val="007476F1"/>
    <w:rsid w:val="0074778A"/>
    <w:rsid w:val="0074779E"/>
    <w:rsid w:val="0074797C"/>
    <w:rsid w:val="00747B41"/>
    <w:rsid w:val="00747D83"/>
    <w:rsid w:val="00747F32"/>
    <w:rsid w:val="007505D9"/>
    <w:rsid w:val="0075060B"/>
    <w:rsid w:val="00750682"/>
    <w:rsid w:val="00750880"/>
    <w:rsid w:val="00750B26"/>
    <w:rsid w:val="00750B36"/>
    <w:rsid w:val="00750BE6"/>
    <w:rsid w:val="00750D81"/>
    <w:rsid w:val="007510A3"/>
    <w:rsid w:val="007510D2"/>
    <w:rsid w:val="00751158"/>
    <w:rsid w:val="007511C3"/>
    <w:rsid w:val="007511FD"/>
    <w:rsid w:val="0075137E"/>
    <w:rsid w:val="00751778"/>
    <w:rsid w:val="007517F2"/>
    <w:rsid w:val="00751910"/>
    <w:rsid w:val="00751A48"/>
    <w:rsid w:val="00751AD7"/>
    <w:rsid w:val="00751B4F"/>
    <w:rsid w:val="00752776"/>
    <w:rsid w:val="007528E7"/>
    <w:rsid w:val="0075296A"/>
    <w:rsid w:val="00752977"/>
    <w:rsid w:val="007529A6"/>
    <w:rsid w:val="00752A35"/>
    <w:rsid w:val="007532D4"/>
    <w:rsid w:val="007533F3"/>
    <w:rsid w:val="00753C46"/>
    <w:rsid w:val="00753FB6"/>
    <w:rsid w:val="007541EA"/>
    <w:rsid w:val="007548DA"/>
    <w:rsid w:val="00754913"/>
    <w:rsid w:val="00754BF7"/>
    <w:rsid w:val="00754D2B"/>
    <w:rsid w:val="00754F09"/>
    <w:rsid w:val="00755106"/>
    <w:rsid w:val="007553DB"/>
    <w:rsid w:val="007554B0"/>
    <w:rsid w:val="00755752"/>
    <w:rsid w:val="0075580E"/>
    <w:rsid w:val="0075584D"/>
    <w:rsid w:val="007558C2"/>
    <w:rsid w:val="00755A0B"/>
    <w:rsid w:val="00755CDD"/>
    <w:rsid w:val="00755E36"/>
    <w:rsid w:val="00755E3A"/>
    <w:rsid w:val="00756BCE"/>
    <w:rsid w:val="00756D5F"/>
    <w:rsid w:val="00756E50"/>
    <w:rsid w:val="0075717D"/>
    <w:rsid w:val="00757244"/>
    <w:rsid w:val="007572FB"/>
    <w:rsid w:val="0075760B"/>
    <w:rsid w:val="0075770A"/>
    <w:rsid w:val="00757764"/>
    <w:rsid w:val="00757774"/>
    <w:rsid w:val="0075796A"/>
    <w:rsid w:val="00757AFB"/>
    <w:rsid w:val="00760429"/>
    <w:rsid w:val="007605A8"/>
    <w:rsid w:val="007609B0"/>
    <w:rsid w:val="00760AEA"/>
    <w:rsid w:val="00760E1D"/>
    <w:rsid w:val="0076107F"/>
    <w:rsid w:val="0076128C"/>
    <w:rsid w:val="00761338"/>
    <w:rsid w:val="00761593"/>
    <w:rsid w:val="007616E4"/>
    <w:rsid w:val="00761BA1"/>
    <w:rsid w:val="00762252"/>
    <w:rsid w:val="00762523"/>
    <w:rsid w:val="007627D1"/>
    <w:rsid w:val="007628DE"/>
    <w:rsid w:val="007629CB"/>
    <w:rsid w:val="00762BA5"/>
    <w:rsid w:val="0076306E"/>
    <w:rsid w:val="0076321F"/>
    <w:rsid w:val="00763672"/>
    <w:rsid w:val="0076377E"/>
    <w:rsid w:val="007637CC"/>
    <w:rsid w:val="00763948"/>
    <w:rsid w:val="007642A0"/>
    <w:rsid w:val="0076472F"/>
    <w:rsid w:val="00764888"/>
    <w:rsid w:val="00764932"/>
    <w:rsid w:val="00764C03"/>
    <w:rsid w:val="00764D05"/>
    <w:rsid w:val="00764D86"/>
    <w:rsid w:val="00764F88"/>
    <w:rsid w:val="00764F93"/>
    <w:rsid w:val="00765006"/>
    <w:rsid w:val="00765301"/>
    <w:rsid w:val="0076547A"/>
    <w:rsid w:val="0076572E"/>
    <w:rsid w:val="007658F0"/>
    <w:rsid w:val="00765A3F"/>
    <w:rsid w:val="00765C39"/>
    <w:rsid w:val="00765D24"/>
    <w:rsid w:val="00765D81"/>
    <w:rsid w:val="00765EC6"/>
    <w:rsid w:val="00765F12"/>
    <w:rsid w:val="00766442"/>
    <w:rsid w:val="007667B1"/>
    <w:rsid w:val="007669DA"/>
    <w:rsid w:val="00766D76"/>
    <w:rsid w:val="00766E67"/>
    <w:rsid w:val="00767138"/>
    <w:rsid w:val="0076747F"/>
    <w:rsid w:val="007674B1"/>
    <w:rsid w:val="0076757B"/>
    <w:rsid w:val="00767BA1"/>
    <w:rsid w:val="00770041"/>
    <w:rsid w:val="00770644"/>
    <w:rsid w:val="007706C9"/>
    <w:rsid w:val="00770881"/>
    <w:rsid w:val="00770ADB"/>
    <w:rsid w:val="00770B72"/>
    <w:rsid w:val="00770BF2"/>
    <w:rsid w:val="00770F2B"/>
    <w:rsid w:val="007717BA"/>
    <w:rsid w:val="007718B4"/>
    <w:rsid w:val="007718F9"/>
    <w:rsid w:val="00771B3F"/>
    <w:rsid w:val="00771FF7"/>
    <w:rsid w:val="00772152"/>
    <w:rsid w:val="007721D7"/>
    <w:rsid w:val="00772473"/>
    <w:rsid w:val="0077263D"/>
    <w:rsid w:val="00772E3B"/>
    <w:rsid w:val="0077350C"/>
    <w:rsid w:val="007736D0"/>
    <w:rsid w:val="0077370D"/>
    <w:rsid w:val="00773908"/>
    <w:rsid w:val="00773CCE"/>
    <w:rsid w:val="00773F86"/>
    <w:rsid w:val="00773F90"/>
    <w:rsid w:val="007740A1"/>
    <w:rsid w:val="0077426C"/>
    <w:rsid w:val="00774380"/>
    <w:rsid w:val="007744F8"/>
    <w:rsid w:val="0077497B"/>
    <w:rsid w:val="00774A98"/>
    <w:rsid w:val="00774E3E"/>
    <w:rsid w:val="00774EA8"/>
    <w:rsid w:val="00774F14"/>
    <w:rsid w:val="00775302"/>
    <w:rsid w:val="00775363"/>
    <w:rsid w:val="007754D7"/>
    <w:rsid w:val="007757FD"/>
    <w:rsid w:val="00775BDD"/>
    <w:rsid w:val="00775CC2"/>
    <w:rsid w:val="00775E74"/>
    <w:rsid w:val="007763AE"/>
    <w:rsid w:val="0077672F"/>
    <w:rsid w:val="007768BB"/>
    <w:rsid w:val="0077698A"/>
    <w:rsid w:val="00776BD4"/>
    <w:rsid w:val="00776F26"/>
    <w:rsid w:val="00776F73"/>
    <w:rsid w:val="0077749C"/>
    <w:rsid w:val="0077757C"/>
    <w:rsid w:val="007777D5"/>
    <w:rsid w:val="0077786D"/>
    <w:rsid w:val="00777935"/>
    <w:rsid w:val="00777D82"/>
    <w:rsid w:val="00777D8B"/>
    <w:rsid w:val="00777DF1"/>
    <w:rsid w:val="00777FF7"/>
    <w:rsid w:val="0078020C"/>
    <w:rsid w:val="00780A27"/>
    <w:rsid w:val="00780A38"/>
    <w:rsid w:val="00780A6E"/>
    <w:rsid w:val="00780ABD"/>
    <w:rsid w:val="00780B02"/>
    <w:rsid w:val="00780E10"/>
    <w:rsid w:val="00780E2A"/>
    <w:rsid w:val="007810DE"/>
    <w:rsid w:val="00781257"/>
    <w:rsid w:val="00781606"/>
    <w:rsid w:val="007817B9"/>
    <w:rsid w:val="007818B9"/>
    <w:rsid w:val="00781BA3"/>
    <w:rsid w:val="00781BD8"/>
    <w:rsid w:val="00781D1D"/>
    <w:rsid w:val="00781F03"/>
    <w:rsid w:val="007822BB"/>
    <w:rsid w:val="00782516"/>
    <w:rsid w:val="007825B2"/>
    <w:rsid w:val="00782729"/>
    <w:rsid w:val="00782A77"/>
    <w:rsid w:val="00782D1C"/>
    <w:rsid w:val="00782D5F"/>
    <w:rsid w:val="00782DD2"/>
    <w:rsid w:val="00782F89"/>
    <w:rsid w:val="00783069"/>
    <w:rsid w:val="0078315A"/>
    <w:rsid w:val="007833FC"/>
    <w:rsid w:val="00783445"/>
    <w:rsid w:val="0078376D"/>
    <w:rsid w:val="0078389F"/>
    <w:rsid w:val="007840FA"/>
    <w:rsid w:val="00784582"/>
    <w:rsid w:val="00784AA9"/>
    <w:rsid w:val="00784E4F"/>
    <w:rsid w:val="00785329"/>
    <w:rsid w:val="00785552"/>
    <w:rsid w:val="0078566A"/>
    <w:rsid w:val="007856AE"/>
    <w:rsid w:val="00785728"/>
    <w:rsid w:val="0078580F"/>
    <w:rsid w:val="00785908"/>
    <w:rsid w:val="007860CD"/>
    <w:rsid w:val="007863F5"/>
    <w:rsid w:val="00786796"/>
    <w:rsid w:val="007869A7"/>
    <w:rsid w:val="00786B61"/>
    <w:rsid w:val="00786D22"/>
    <w:rsid w:val="00786D25"/>
    <w:rsid w:val="00786D8B"/>
    <w:rsid w:val="00786EEF"/>
    <w:rsid w:val="00786F99"/>
    <w:rsid w:val="007871B5"/>
    <w:rsid w:val="007872E6"/>
    <w:rsid w:val="007872F5"/>
    <w:rsid w:val="00787304"/>
    <w:rsid w:val="0078733E"/>
    <w:rsid w:val="007874FE"/>
    <w:rsid w:val="00787550"/>
    <w:rsid w:val="00787620"/>
    <w:rsid w:val="0078764B"/>
    <w:rsid w:val="007876EB"/>
    <w:rsid w:val="00787888"/>
    <w:rsid w:val="00787DB8"/>
    <w:rsid w:val="00790421"/>
    <w:rsid w:val="007905F5"/>
    <w:rsid w:val="007906E7"/>
    <w:rsid w:val="00790721"/>
    <w:rsid w:val="007907D5"/>
    <w:rsid w:val="007907DB"/>
    <w:rsid w:val="00790818"/>
    <w:rsid w:val="007909FE"/>
    <w:rsid w:val="00790ABB"/>
    <w:rsid w:val="00790B34"/>
    <w:rsid w:val="00790E2E"/>
    <w:rsid w:val="0079127E"/>
    <w:rsid w:val="00791747"/>
    <w:rsid w:val="007920E1"/>
    <w:rsid w:val="007921B0"/>
    <w:rsid w:val="007922E5"/>
    <w:rsid w:val="00792719"/>
    <w:rsid w:val="007927E9"/>
    <w:rsid w:val="00792897"/>
    <w:rsid w:val="0079295D"/>
    <w:rsid w:val="0079301E"/>
    <w:rsid w:val="007930EC"/>
    <w:rsid w:val="00793184"/>
    <w:rsid w:val="00793242"/>
    <w:rsid w:val="00793341"/>
    <w:rsid w:val="0079381C"/>
    <w:rsid w:val="0079386E"/>
    <w:rsid w:val="00793999"/>
    <w:rsid w:val="00793C25"/>
    <w:rsid w:val="00793E91"/>
    <w:rsid w:val="00793EFC"/>
    <w:rsid w:val="0079470B"/>
    <w:rsid w:val="00794A4B"/>
    <w:rsid w:val="00795211"/>
    <w:rsid w:val="007953F2"/>
    <w:rsid w:val="007955F5"/>
    <w:rsid w:val="0079576E"/>
    <w:rsid w:val="00795992"/>
    <w:rsid w:val="00795FFE"/>
    <w:rsid w:val="00796073"/>
    <w:rsid w:val="007961E0"/>
    <w:rsid w:val="00796640"/>
    <w:rsid w:val="00796B19"/>
    <w:rsid w:val="00797081"/>
    <w:rsid w:val="0079727A"/>
    <w:rsid w:val="007977F8"/>
    <w:rsid w:val="00797FC6"/>
    <w:rsid w:val="007A02E3"/>
    <w:rsid w:val="007A03F6"/>
    <w:rsid w:val="007A083C"/>
    <w:rsid w:val="007A0960"/>
    <w:rsid w:val="007A0A51"/>
    <w:rsid w:val="007A0C7C"/>
    <w:rsid w:val="007A11C6"/>
    <w:rsid w:val="007A1236"/>
    <w:rsid w:val="007A12F8"/>
    <w:rsid w:val="007A1471"/>
    <w:rsid w:val="007A1580"/>
    <w:rsid w:val="007A162C"/>
    <w:rsid w:val="007A168A"/>
    <w:rsid w:val="007A16FA"/>
    <w:rsid w:val="007A1B82"/>
    <w:rsid w:val="007A1CCD"/>
    <w:rsid w:val="007A1E58"/>
    <w:rsid w:val="007A20B4"/>
    <w:rsid w:val="007A21AA"/>
    <w:rsid w:val="007A27B4"/>
    <w:rsid w:val="007A30A9"/>
    <w:rsid w:val="007A30AC"/>
    <w:rsid w:val="007A337D"/>
    <w:rsid w:val="007A3587"/>
    <w:rsid w:val="007A35BC"/>
    <w:rsid w:val="007A38BE"/>
    <w:rsid w:val="007A4072"/>
    <w:rsid w:val="007A4313"/>
    <w:rsid w:val="007A4503"/>
    <w:rsid w:val="007A4813"/>
    <w:rsid w:val="007A4A01"/>
    <w:rsid w:val="007A4FA7"/>
    <w:rsid w:val="007A5133"/>
    <w:rsid w:val="007A54B0"/>
    <w:rsid w:val="007A54DF"/>
    <w:rsid w:val="007A55C8"/>
    <w:rsid w:val="007A57A0"/>
    <w:rsid w:val="007A58E8"/>
    <w:rsid w:val="007A5CE9"/>
    <w:rsid w:val="007A604E"/>
    <w:rsid w:val="007A60FD"/>
    <w:rsid w:val="007A6654"/>
    <w:rsid w:val="007A6687"/>
    <w:rsid w:val="007A6A9A"/>
    <w:rsid w:val="007A6EFC"/>
    <w:rsid w:val="007A701C"/>
    <w:rsid w:val="007A7262"/>
    <w:rsid w:val="007A744D"/>
    <w:rsid w:val="007A754A"/>
    <w:rsid w:val="007A76C8"/>
    <w:rsid w:val="007A7901"/>
    <w:rsid w:val="007A7960"/>
    <w:rsid w:val="007A7AD1"/>
    <w:rsid w:val="007A7E7F"/>
    <w:rsid w:val="007B06E2"/>
    <w:rsid w:val="007B0745"/>
    <w:rsid w:val="007B0843"/>
    <w:rsid w:val="007B0950"/>
    <w:rsid w:val="007B0A51"/>
    <w:rsid w:val="007B0E64"/>
    <w:rsid w:val="007B10D9"/>
    <w:rsid w:val="007B1205"/>
    <w:rsid w:val="007B1457"/>
    <w:rsid w:val="007B15F2"/>
    <w:rsid w:val="007B1A1E"/>
    <w:rsid w:val="007B1DFC"/>
    <w:rsid w:val="007B1FC3"/>
    <w:rsid w:val="007B1FFF"/>
    <w:rsid w:val="007B202D"/>
    <w:rsid w:val="007B209E"/>
    <w:rsid w:val="007B21FA"/>
    <w:rsid w:val="007B2582"/>
    <w:rsid w:val="007B25D5"/>
    <w:rsid w:val="007B264D"/>
    <w:rsid w:val="007B272E"/>
    <w:rsid w:val="007B28A0"/>
    <w:rsid w:val="007B2B75"/>
    <w:rsid w:val="007B2C51"/>
    <w:rsid w:val="007B2D29"/>
    <w:rsid w:val="007B2D3A"/>
    <w:rsid w:val="007B2E9A"/>
    <w:rsid w:val="007B324A"/>
    <w:rsid w:val="007B327D"/>
    <w:rsid w:val="007B33DD"/>
    <w:rsid w:val="007B3485"/>
    <w:rsid w:val="007B3571"/>
    <w:rsid w:val="007B3620"/>
    <w:rsid w:val="007B3EA5"/>
    <w:rsid w:val="007B3F27"/>
    <w:rsid w:val="007B3FD2"/>
    <w:rsid w:val="007B44F5"/>
    <w:rsid w:val="007B47D5"/>
    <w:rsid w:val="007B4BF1"/>
    <w:rsid w:val="007B4FDC"/>
    <w:rsid w:val="007B5000"/>
    <w:rsid w:val="007B50D6"/>
    <w:rsid w:val="007B5375"/>
    <w:rsid w:val="007B550C"/>
    <w:rsid w:val="007B5805"/>
    <w:rsid w:val="007B5E88"/>
    <w:rsid w:val="007B5F36"/>
    <w:rsid w:val="007B625F"/>
    <w:rsid w:val="007B7B61"/>
    <w:rsid w:val="007B7C1F"/>
    <w:rsid w:val="007B7C9B"/>
    <w:rsid w:val="007B7E0E"/>
    <w:rsid w:val="007B7E39"/>
    <w:rsid w:val="007B7F49"/>
    <w:rsid w:val="007C0022"/>
    <w:rsid w:val="007C029C"/>
    <w:rsid w:val="007C02B1"/>
    <w:rsid w:val="007C036D"/>
    <w:rsid w:val="007C03A1"/>
    <w:rsid w:val="007C06A2"/>
    <w:rsid w:val="007C07F1"/>
    <w:rsid w:val="007C0834"/>
    <w:rsid w:val="007C0C22"/>
    <w:rsid w:val="007C0EB7"/>
    <w:rsid w:val="007C1401"/>
    <w:rsid w:val="007C1CF0"/>
    <w:rsid w:val="007C1CF7"/>
    <w:rsid w:val="007C2108"/>
    <w:rsid w:val="007C2780"/>
    <w:rsid w:val="007C294C"/>
    <w:rsid w:val="007C2B78"/>
    <w:rsid w:val="007C2E26"/>
    <w:rsid w:val="007C2E90"/>
    <w:rsid w:val="007C30AF"/>
    <w:rsid w:val="007C3295"/>
    <w:rsid w:val="007C3346"/>
    <w:rsid w:val="007C340C"/>
    <w:rsid w:val="007C35F9"/>
    <w:rsid w:val="007C3AE1"/>
    <w:rsid w:val="007C3BF1"/>
    <w:rsid w:val="007C3C4D"/>
    <w:rsid w:val="007C3CE2"/>
    <w:rsid w:val="007C3DA6"/>
    <w:rsid w:val="007C3DA9"/>
    <w:rsid w:val="007C3E8A"/>
    <w:rsid w:val="007C3E9C"/>
    <w:rsid w:val="007C41C6"/>
    <w:rsid w:val="007C4597"/>
    <w:rsid w:val="007C4695"/>
    <w:rsid w:val="007C48D5"/>
    <w:rsid w:val="007C4A1F"/>
    <w:rsid w:val="007C4A64"/>
    <w:rsid w:val="007C4AC9"/>
    <w:rsid w:val="007C4B6D"/>
    <w:rsid w:val="007C5366"/>
    <w:rsid w:val="007C5451"/>
    <w:rsid w:val="007C575F"/>
    <w:rsid w:val="007C5860"/>
    <w:rsid w:val="007C5901"/>
    <w:rsid w:val="007C5A6E"/>
    <w:rsid w:val="007C5B74"/>
    <w:rsid w:val="007C5D77"/>
    <w:rsid w:val="007C5DD8"/>
    <w:rsid w:val="007C5DFB"/>
    <w:rsid w:val="007C5E23"/>
    <w:rsid w:val="007C6777"/>
    <w:rsid w:val="007C6877"/>
    <w:rsid w:val="007C68B8"/>
    <w:rsid w:val="007C69C6"/>
    <w:rsid w:val="007C6BBD"/>
    <w:rsid w:val="007C6C17"/>
    <w:rsid w:val="007C6CD9"/>
    <w:rsid w:val="007C6FA1"/>
    <w:rsid w:val="007C70D9"/>
    <w:rsid w:val="007C7180"/>
    <w:rsid w:val="007C71ED"/>
    <w:rsid w:val="007C768A"/>
    <w:rsid w:val="007C7B5C"/>
    <w:rsid w:val="007C7B5D"/>
    <w:rsid w:val="007C7BF7"/>
    <w:rsid w:val="007C7D85"/>
    <w:rsid w:val="007C7D8C"/>
    <w:rsid w:val="007C7DA7"/>
    <w:rsid w:val="007C7EB8"/>
    <w:rsid w:val="007D001C"/>
    <w:rsid w:val="007D03AD"/>
    <w:rsid w:val="007D0400"/>
    <w:rsid w:val="007D0842"/>
    <w:rsid w:val="007D0927"/>
    <w:rsid w:val="007D115B"/>
    <w:rsid w:val="007D121D"/>
    <w:rsid w:val="007D1289"/>
    <w:rsid w:val="007D13C2"/>
    <w:rsid w:val="007D17BF"/>
    <w:rsid w:val="007D1821"/>
    <w:rsid w:val="007D1958"/>
    <w:rsid w:val="007D1AE4"/>
    <w:rsid w:val="007D1E43"/>
    <w:rsid w:val="007D1F54"/>
    <w:rsid w:val="007D2212"/>
    <w:rsid w:val="007D22AB"/>
    <w:rsid w:val="007D23A2"/>
    <w:rsid w:val="007D247A"/>
    <w:rsid w:val="007D25CF"/>
    <w:rsid w:val="007D26C3"/>
    <w:rsid w:val="007D27CE"/>
    <w:rsid w:val="007D2C34"/>
    <w:rsid w:val="007D2D44"/>
    <w:rsid w:val="007D2DCB"/>
    <w:rsid w:val="007D2FBE"/>
    <w:rsid w:val="007D32F5"/>
    <w:rsid w:val="007D3343"/>
    <w:rsid w:val="007D3474"/>
    <w:rsid w:val="007D3594"/>
    <w:rsid w:val="007D3622"/>
    <w:rsid w:val="007D377B"/>
    <w:rsid w:val="007D39E5"/>
    <w:rsid w:val="007D3B3D"/>
    <w:rsid w:val="007D3F92"/>
    <w:rsid w:val="007D421B"/>
    <w:rsid w:val="007D42BD"/>
    <w:rsid w:val="007D42CE"/>
    <w:rsid w:val="007D4301"/>
    <w:rsid w:val="007D431E"/>
    <w:rsid w:val="007D4349"/>
    <w:rsid w:val="007D4559"/>
    <w:rsid w:val="007D4573"/>
    <w:rsid w:val="007D4669"/>
    <w:rsid w:val="007D4A77"/>
    <w:rsid w:val="007D4A98"/>
    <w:rsid w:val="007D4B0E"/>
    <w:rsid w:val="007D4C31"/>
    <w:rsid w:val="007D50CE"/>
    <w:rsid w:val="007D538E"/>
    <w:rsid w:val="007D5944"/>
    <w:rsid w:val="007D5BAB"/>
    <w:rsid w:val="007D5D83"/>
    <w:rsid w:val="007D65AB"/>
    <w:rsid w:val="007D6716"/>
    <w:rsid w:val="007D6AC3"/>
    <w:rsid w:val="007D6EED"/>
    <w:rsid w:val="007D6FD3"/>
    <w:rsid w:val="007D7086"/>
    <w:rsid w:val="007D70C6"/>
    <w:rsid w:val="007D7411"/>
    <w:rsid w:val="007D7510"/>
    <w:rsid w:val="007D759C"/>
    <w:rsid w:val="007D7759"/>
    <w:rsid w:val="007D7A66"/>
    <w:rsid w:val="007D7B03"/>
    <w:rsid w:val="007D7BC0"/>
    <w:rsid w:val="007D7C69"/>
    <w:rsid w:val="007D7E07"/>
    <w:rsid w:val="007E0027"/>
    <w:rsid w:val="007E0131"/>
    <w:rsid w:val="007E014D"/>
    <w:rsid w:val="007E0593"/>
    <w:rsid w:val="007E0603"/>
    <w:rsid w:val="007E084F"/>
    <w:rsid w:val="007E0B33"/>
    <w:rsid w:val="007E0D0C"/>
    <w:rsid w:val="007E0F36"/>
    <w:rsid w:val="007E0F95"/>
    <w:rsid w:val="007E1037"/>
    <w:rsid w:val="007E120A"/>
    <w:rsid w:val="007E1317"/>
    <w:rsid w:val="007E1511"/>
    <w:rsid w:val="007E173D"/>
    <w:rsid w:val="007E18A5"/>
    <w:rsid w:val="007E1AD1"/>
    <w:rsid w:val="007E24C0"/>
    <w:rsid w:val="007E24FD"/>
    <w:rsid w:val="007E2508"/>
    <w:rsid w:val="007E2A00"/>
    <w:rsid w:val="007E2B18"/>
    <w:rsid w:val="007E2B75"/>
    <w:rsid w:val="007E2E54"/>
    <w:rsid w:val="007E2E79"/>
    <w:rsid w:val="007E2EED"/>
    <w:rsid w:val="007E30EF"/>
    <w:rsid w:val="007E332C"/>
    <w:rsid w:val="007E34A5"/>
    <w:rsid w:val="007E3D21"/>
    <w:rsid w:val="007E3DA5"/>
    <w:rsid w:val="007E40AB"/>
    <w:rsid w:val="007E4128"/>
    <w:rsid w:val="007E4133"/>
    <w:rsid w:val="007E4431"/>
    <w:rsid w:val="007E4442"/>
    <w:rsid w:val="007E4451"/>
    <w:rsid w:val="007E448D"/>
    <w:rsid w:val="007E473D"/>
    <w:rsid w:val="007E4741"/>
    <w:rsid w:val="007E488B"/>
    <w:rsid w:val="007E4C02"/>
    <w:rsid w:val="007E50AD"/>
    <w:rsid w:val="007E51BF"/>
    <w:rsid w:val="007E583A"/>
    <w:rsid w:val="007E5AEF"/>
    <w:rsid w:val="007E5D91"/>
    <w:rsid w:val="007E5DD5"/>
    <w:rsid w:val="007E603C"/>
    <w:rsid w:val="007E64D3"/>
    <w:rsid w:val="007E67B8"/>
    <w:rsid w:val="007E6884"/>
    <w:rsid w:val="007E6A03"/>
    <w:rsid w:val="007E6B2D"/>
    <w:rsid w:val="007E6E92"/>
    <w:rsid w:val="007E7017"/>
    <w:rsid w:val="007E73E0"/>
    <w:rsid w:val="007E7AC7"/>
    <w:rsid w:val="007E7CCE"/>
    <w:rsid w:val="007E7D66"/>
    <w:rsid w:val="007E7DC8"/>
    <w:rsid w:val="007F0147"/>
    <w:rsid w:val="007F02AB"/>
    <w:rsid w:val="007F067D"/>
    <w:rsid w:val="007F06E2"/>
    <w:rsid w:val="007F078A"/>
    <w:rsid w:val="007F086F"/>
    <w:rsid w:val="007F0A65"/>
    <w:rsid w:val="007F0DF5"/>
    <w:rsid w:val="007F0F89"/>
    <w:rsid w:val="007F0FF9"/>
    <w:rsid w:val="007F1126"/>
    <w:rsid w:val="007F15CC"/>
    <w:rsid w:val="007F15FD"/>
    <w:rsid w:val="007F18DC"/>
    <w:rsid w:val="007F1A2C"/>
    <w:rsid w:val="007F1CAE"/>
    <w:rsid w:val="007F1E7B"/>
    <w:rsid w:val="007F1E94"/>
    <w:rsid w:val="007F1ED1"/>
    <w:rsid w:val="007F1F72"/>
    <w:rsid w:val="007F2375"/>
    <w:rsid w:val="007F237F"/>
    <w:rsid w:val="007F2AC5"/>
    <w:rsid w:val="007F2C36"/>
    <w:rsid w:val="007F2F29"/>
    <w:rsid w:val="007F315D"/>
    <w:rsid w:val="007F319E"/>
    <w:rsid w:val="007F31D2"/>
    <w:rsid w:val="007F329F"/>
    <w:rsid w:val="007F3810"/>
    <w:rsid w:val="007F3928"/>
    <w:rsid w:val="007F3C00"/>
    <w:rsid w:val="007F427E"/>
    <w:rsid w:val="007F43AE"/>
    <w:rsid w:val="007F4B0C"/>
    <w:rsid w:val="007F4BD8"/>
    <w:rsid w:val="007F4BDE"/>
    <w:rsid w:val="007F4CB6"/>
    <w:rsid w:val="007F4CF7"/>
    <w:rsid w:val="007F549A"/>
    <w:rsid w:val="007F5665"/>
    <w:rsid w:val="007F5679"/>
    <w:rsid w:val="007F586B"/>
    <w:rsid w:val="007F5971"/>
    <w:rsid w:val="007F5B2A"/>
    <w:rsid w:val="007F5EE8"/>
    <w:rsid w:val="007F5F00"/>
    <w:rsid w:val="007F615A"/>
    <w:rsid w:val="007F6625"/>
    <w:rsid w:val="007F663C"/>
    <w:rsid w:val="007F6FCE"/>
    <w:rsid w:val="007F7068"/>
    <w:rsid w:val="007F7468"/>
    <w:rsid w:val="007F74E0"/>
    <w:rsid w:val="007F75E2"/>
    <w:rsid w:val="007F7612"/>
    <w:rsid w:val="007F7679"/>
    <w:rsid w:val="007F78C4"/>
    <w:rsid w:val="007F7906"/>
    <w:rsid w:val="007F79B9"/>
    <w:rsid w:val="007F7A4D"/>
    <w:rsid w:val="007F7A94"/>
    <w:rsid w:val="007F7BAF"/>
    <w:rsid w:val="007F7D66"/>
    <w:rsid w:val="00800073"/>
    <w:rsid w:val="008000EC"/>
    <w:rsid w:val="00800138"/>
    <w:rsid w:val="008002AF"/>
    <w:rsid w:val="00800701"/>
    <w:rsid w:val="008007F3"/>
    <w:rsid w:val="0080096C"/>
    <w:rsid w:val="00800BDB"/>
    <w:rsid w:val="00800BFF"/>
    <w:rsid w:val="00800C16"/>
    <w:rsid w:val="00800D5B"/>
    <w:rsid w:val="00800E01"/>
    <w:rsid w:val="00800E46"/>
    <w:rsid w:val="0080121A"/>
    <w:rsid w:val="0080126C"/>
    <w:rsid w:val="008014C0"/>
    <w:rsid w:val="008015DA"/>
    <w:rsid w:val="00801D36"/>
    <w:rsid w:val="00801DFF"/>
    <w:rsid w:val="00801E18"/>
    <w:rsid w:val="008021D8"/>
    <w:rsid w:val="008027B9"/>
    <w:rsid w:val="008027E9"/>
    <w:rsid w:val="00802892"/>
    <w:rsid w:val="00802A53"/>
    <w:rsid w:val="00802AF8"/>
    <w:rsid w:val="00802E76"/>
    <w:rsid w:val="00803062"/>
    <w:rsid w:val="00803240"/>
    <w:rsid w:val="0080348B"/>
    <w:rsid w:val="0080358F"/>
    <w:rsid w:val="008035EC"/>
    <w:rsid w:val="00803659"/>
    <w:rsid w:val="00803716"/>
    <w:rsid w:val="008038CC"/>
    <w:rsid w:val="00803A2E"/>
    <w:rsid w:val="00803AF0"/>
    <w:rsid w:val="00803D25"/>
    <w:rsid w:val="00804108"/>
    <w:rsid w:val="008043D1"/>
    <w:rsid w:val="008043FE"/>
    <w:rsid w:val="00804807"/>
    <w:rsid w:val="00804CFF"/>
    <w:rsid w:val="00804D49"/>
    <w:rsid w:val="00804EFB"/>
    <w:rsid w:val="0080550C"/>
    <w:rsid w:val="00805570"/>
    <w:rsid w:val="008055EB"/>
    <w:rsid w:val="0080577F"/>
    <w:rsid w:val="008057F8"/>
    <w:rsid w:val="008058F8"/>
    <w:rsid w:val="00805CC7"/>
    <w:rsid w:val="0080607E"/>
    <w:rsid w:val="008064C7"/>
    <w:rsid w:val="0080653F"/>
    <w:rsid w:val="00806933"/>
    <w:rsid w:val="008069D8"/>
    <w:rsid w:val="00806BEA"/>
    <w:rsid w:val="00807093"/>
    <w:rsid w:val="00807111"/>
    <w:rsid w:val="008073FA"/>
    <w:rsid w:val="008077CB"/>
    <w:rsid w:val="0080780E"/>
    <w:rsid w:val="00807DCC"/>
    <w:rsid w:val="00807E9C"/>
    <w:rsid w:val="00810153"/>
    <w:rsid w:val="00810477"/>
    <w:rsid w:val="008107D4"/>
    <w:rsid w:val="008107EF"/>
    <w:rsid w:val="00810920"/>
    <w:rsid w:val="00810E61"/>
    <w:rsid w:val="00810EFD"/>
    <w:rsid w:val="00810FD4"/>
    <w:rsid w:val="00811214"/>
    <w:rsid w:val="0081193C"/>
    <w:rsid w:val="00811A49"/>
    <w:rsid w:val="00811AB0"/>
    <w:rsid w:val="00811B3A"/>
    <w:rsid w:val="0081203E"/>
    <w:rsid w:val="0081241C"/>
    <w:rsid w:val="00812734"/>
    <w:rsid w:val="00812A02"/>
    <w:rsid w:val="00812E5B"/>
    <w:rsid w:val="00812E86"/>
    <w:rsid w:val="00812FAF"/>
    <w:rsid w:val="00813174"/>
    <w:rsid w:val="00813459"/>
    <w:rsid w:val="008134CE"/>
    <w:rsid w:val="008135FA"/>
    <w:rsid w:val="00813BAD"/>
    <w:rsid w:val="00813C86"/>
    <w:rsid w:val="00813F35"/>
    <w:rsid w:val="00813FA2"/>
    <w:rsid w:val="0081408B"/>
    <w:rsid w:val="00814120"/>
    <w:rsid w:val="008144EE"/>
    <w:rsid w:val="00814719"/>
    <w:rsid w:val="00814A55"/>
    <w:rsid w:val="00814C08"/>
    <w:rsid w:val="00814FA6"/>
    <w:rsid w:val="00815029"/>
    <w:rsid w:val="008150FF"/>
    <w:rsid w:val="0081527A"/>
    <w:rsid w:val="0081528D"/>
    <w:rsid w:val="008152A7"/>
    <w:rsid w:val="008152E9"/>
    <w:rsid w:val="0081545F"/>
    <w:rsid w:val="008154CE"/>
    <w:rsid w:val="0081564F"/>
    <w:rsid w:val="00815A2C"/>
    <w:rsid w:val="00815AD2"/>
    <w:rsid w:val="00815B3A"/>
    <w:rsid w:val="00815B71"/>
    <w:rsid w:val="00816345"/>
    <w:rsid w:val="008163CD"/>
    <w:rsid w:val="00816421"/>
    <w:rsid w:val="008164AE"/>
    <w:rsid w:val="008164E9"/>
    <w:rsid w:val="008165D6"/>
    <w:rsid w:val="00816757"/>
    <w:rsid w:val="008167C7"/>
    <w:rsid w:val="00816834"/>
    <w:rsid w:val="00816A9F"/>
    <w:rsid w:val="00816C23"/>
    <w:rsid w:val="00816E5B"/>
    <w:rsid w:val="00816E64"/>
    <w:rsid w:val="0081710B"/>
    <w:rsid w:val="0081721E"/>
    <w:rsid w:val="008172EF"/>
    <w:rsid w:val="00817308"/>
    <w:rsid w:val="008173EF"/>
    <w:rsid w:val="008175BE"/>
    <w:rsid w:val="0081767C"/>
    <w:rsid w:val="0081776C"/>
    <w:rsid w:val="00817824"/>
    <w:rsid w:val="008179CA"/>
    <w:rsid w:val="00817A8F"/>
    <w:rsid w:val="00817B37"/>
    <w:rsid w:val="00817C2C"/>
    <w:rsid w:val="00817CB1"/>
    <w:rsid w:val="008200CA"/>
    <w:rsid w:val="00820235"/>
    <w:rsid w:val="00820329"/>
    <w:rsid w:val="008204BF"/>
    <w:rsid w:val="00820835"/>
    <w:rsid w:val="008208EF"/>
    <w:rsid w:val="00820AE6"/>
    <w:rsid w:val="00820B74"/>
    <w:rsid w:val="00820C4F"/>
    <w:rsid w:val="00820E80"/>
    <w:rsid w:val="008211CE"/>
    <w:rsid w:val="008216D8"/>
    <w:rsid w:val="0082175C"/>
    <w:rsid w:val="00821AB2"/>
    <w:rsid w:val="00821E95"/>
    <w:rsid w:val="00822105"/>
    <w:rsid w:val="0082216B"/>
    <w:rsid w:val="008221A8"/>
    <w:rsid w:val="008223B3"/>
    <w:rsid w:val="00822972"/>
    <w:rsid w:val="00822E80"/>
    <w:rsid w:val="00822F26"/>
    <w:rsid w:val="00822FE3"/>
    <w:rsid w:val="0082308B"/>
    <w:rsid w:val="00823094"/>
    <w:rsid w:val="008235BF"/>
    <w:rsid w:val="00823865"/>
    <w:rsid w:val="00823894"/>
    <w:rsid w:val="00823980"/>
    <w:rsid w:val="00823AAF"/>
    <w:rsid w:val="00823BA3"/>
    <w:rsid w:val="00823F36"/>
    <w:rsid w:val="008240C7"/>
    <w:rsid w:val="00824768"/>
    <w:rsid w:val="00824942"/>
    <w:rsid w:val="00824A1A"/>
    <w:rsid w:val="00824D5B"/>
    <w:rsid w:val="00824FB1"/>
    <w:rsid w:val="00825025"/>
    <w:rsid w:val="00825042"/>
    <w:rsid w:val="0082514C"/>
    <w:rsid w:val="00825173"/>
    <w:rsid w:val="00825442"/>
    <w:rsid w:val="0082553A"/>
    <w:rsid w:val="0082576B"/>
    <w:rsid w:val="00825813"/>
    <w:rsid w:val="00825AAD"/>
    <w:rsid w:val="00825B0B"/>
    <w:rsid w:val="00825B5A"/>
    <w:rsid w:val="00825B6A"/>
    <w:rsid w:val="00826400"/>
    <w:rsid w:val="00826408"/>
    <w:rsid w:val="00826452"/>
    <w:rsid w:val="00826501"/>
    <w:rsid w:val="00826502"/>
    <w:rsid w:val="0082650B"/>
    <w:rsid w:val="00826513"/>
    <w:rsid w:val="0082655B"/>
    <w:rsid w:val="00826626"/>
    <w:rsid w:val="00826730"/>
    <w:rsid w:val="008268E7"/>
    <w:rsid w:val="00826B71"/>
    <w:rsid w:val="00826C1C"/>
    <w:rsid w:val="00826C63"/>
    <w:rsid w:val="008270C2"/>
    <w:rsid w:val="00827171"/>
    <w:rsid w:val="008271A1"/>
    <w:rsid w:val="008271E3"/>
    <w:rsid w:val="00827450"/>
    <w:rsid w:val="00827489"/>
    <w:rsid w:val="00827687"/>
    <w:rsid w:val="0082775B"/>
    <w:rsid w:val="00827DC0"/>
    <w:rsid w:val="00830212"/>
    <w:rsid w:val="0083025B"/>
    <w:rsid w:val="008303CF"/>
    <w:rsid w:val="008308D1"/>
    <w:rsid w:val="0083098F"/>
    <w:rsid w:val="00830B61"/>
    <w:rsid w:val="00830BFB"/>
    <w:rsid w:val="00831090"/>
    <w:rsid w:val="008313BF"/>
    <w:rsid w:val="008316D5"/>
    <w:rsid w:val="008316DC"/>
    <w:rsid w:val="008319E2"/>
    <w:rsid w:val="00831A23"/>
    <w:rsid w:val="00831B5B"/>
    <w:rsid w:val="00831BE2"/>
    <w:rsid w:val="00831D90"/>
    <w:rsid w:val="00832169"/>
    <w:rsid w:val="008321A2"/>
    <w:rsid w:val="00832255"/>
    <w:rsid w:val="00832617"/>
    <w:rsid w:val="0083261F"/>
    <w:rsid w:val="008326CD"/>
    <w:rsid w:val="008329A2"/>
    <w:rsid w:val="00832B5B"/>
    <w:rsid w:val="00832BD2"/>
    <w:rsid w:val="00832D76"/>
    <w:rsid w:val="00833175"/>
    <w:rsid w:val="00833304"/>
    <w:rsid w:val="00833340"/>
    <w:rsid w:val="008333E4"/>
    <w:rsid w:val="008336E3"/>
    <w:rsid w:val="008337C5"/>
    <w:rsid w:val="00833832"/>
    <w:rsid w:val="00833857"/>
    <w:rsid w:val="00833894"/>
    <w:rsid w:val="00833C52"/>
    <w:rsid w:val="00833D44"/>
    <w:rsid w:val="00833FB4"/>
    <w:rsid w:val="00833FC1"/>
    <w:rsid w:val="00834009"/>
    <w:rsid w:val="008344D2"/>
    <w:rsid w:val="008347C3"/>
    <w:rsid w:val="00834900"/>
    <w:rsid w:val="00834B6F"/>
    <w:rsid w:val="00834CD4"/>
    <w:rsid w:val="00834DB2"/>
    <w:rsid w:val="0083521D"/>
    <w:rsid w:val="00835963"/>
    <w:rsid w:val="00835B27"/>
    <w:rsid w:val="00835B40"/>
    <w:rsid w:val="00835F60"/>
    <w:rsid w:val="00835F75"/>
    <w:rsid w:val="00836374"/>
    <w:rsid w:val="00836456"/>
    <w:rsid w:val="008364C8"/>
    <w:rsid w:val="00836566"/>
    <w:rsid w:val="00836672"/>
    <w:rsid w:val="008367D6"/>
    <w:rsid w:val="00836BFA"/>
    <w:rsid w:val="00836D3B"/>
    <w:rsid w:val="00836D5B"/>
    <w:rsid w:val="00837028"/>
    <w:rsid w:val="008371B7"/>
    <w:rsid w:val="008372EB"/>
    <w:rsid w:val="00837305"/>
    <w:rsid w:val="0083747F"/>
    <w:rsid w:val="008377A4"/>
    <w:rsid w:val="00837939"/>
    <w:rsid w:val="00837B99"/>
    <w:rsid w:val="00837C55"/>
    <w:rsid w:val="00837CBE"/>
    <w:rsid w:val="00837E5E"/>
    <w:rsid w:val="00837F41"/>
    <w:rsid w:val="008400EE"/>
    <w:rsid w:val="00840529"/>
    <w:rsid w:val="00840681"/>
    <w:rsid w:val="008406E2"/>
    <w:rsid w:val="0084072C"/>
    <w:rsid w:val="0084074A"/>
    <w:rsid w:val="00840882"/>
    <w:rsid w:val="00840DB5"/>
    <w:rsid w:val="0084101D"/>
    <w:rsid w:val="008410CC"/>
    <w:rsid w:val="008414FE"/>
    <w:rsid w:val="0084156B"/>
    <w:rsid w:val="0084162B"/>
    <w:rsid w:val="00841A31"/>
    <w:rsid w:val="00841F0D"/>
    <w:rsid w:val="00841F2A"/>
    <w:rsid w:val="0084213B"/>
    <w:rsid w:val="0084224B"/>
    <w:rsid w:val="008424A1"/>
    <w:rsid w:val="00842D96"/>
    <w:rsid w:val="00842DCE"/>
    <w:rsid w:val="0084331F"/>
    <w:rsid w:val="00843515"/>
    <w:rsid w:val="00843598"/>
    <w:rsid w:val="008436CA"/>
    <w:rsid w:val="0084376C"/>
    <w:rsid w:val="0084392E"/>
    <w:rsid w:val="00843AEF"/>
    <w:rsid w:val="00843BFB"/>
    <w:rsid w:val="00843FFF"/>
    <w:rsid w:val="00844218"/>
    <w:rsid w:val="0084427C"/>
    <w:rsid w:val="0084433C"/>
    <w:rsid w:val="0084441E"/>
    <w:rsid w:val="0084460B"/>
    <w:rsid w:val="00844BF4"/>
    <w:rsid w:val="00844D55"/>
    <w:rsid w:val="0084514D"/>
    <w:rsid w:val="0084577C"/>
    <w:rsid w:val="0084597D"/>
    <w:rsid w:val="00845B61"/>
    <w:rsid w:val="00845FD4"/>
    <w:rsid w:val="0084622D"/>
    <w:rsid w:val="008468FD"/>
    <w:rsid w:val="00846A8C"/>
    <w:rsid w:val="00846C4D"/>
    <w:rsid w:val="00846C84"/>
    <w:rsid w:val="00846D43"/>
    <w:rsid w:val="00846FB1"/>
    <w:rsid w:val="00847288"/>
    <w:rsid w:val="008479C1"/>
    <w:rsid w:val="0085013B"/>
    <w:rsid w:val="008502F3"/>
    <w:rsid w:val="00850381"/>
    <w:rsid w:val="008503D4"/>
    <w:rsid w:val="00850440"/>
    <w:rsid w:val="00850858"/>
    <w:rsid w:val="00850958"/>
    <w:rsid w:val="00850A67"/>
    <w:rsid w:val="00850B66"/>
    <w:rsid w:val="00850D86"/>
    <w:rsid w:val="00850DE9"/>
    <w:rsid w:val="00850E2D"/>
    <w:rsid w:val="00850F56"/>
    <w:rsid w:val="0085123C"/>
    <w:rsid w:val="00851491"/>
    <w:rsid w:val="00851842"/>
    <w:rsid w:val="00851B31"/>
    <w:rsid w:val="00851B33"/>
    <w:rsid w:val="00851F07"/>
    <w:rsid w:val="00851F81"/>
    <w:rsid w:val="00852235"/>
    <w:rsid w:val="008522CF"/>
    <w:rsid w:val="008524A5"/>
    <w:rsid w:val="00852660"/>
    <w:rsid w:val="00852696"/>
    <w:rsid w:val="008526F5"/>
    <w:rsid w:val="008529C7"/>
    <w:rsid w:val="00852AFE"/>
    <w:rsid w:val="00852C88"/>
    <w:rsid w:val="00852E47"/>
    <w:rsid w:val="00852F10"/>
    <w:rsid w:val="00852F59"/>
    <w:rsid w:val="00853006"/>
    <w:rsid w:val="008532C7"/>
    <w:rsid w:val="0085356B"/>
    <w:rsid w:val="00853669"/>
    <w:rsid w:val="008536B3"/>
    <w:rsid w:val="00853740"/>
    <w:rsid w:val="00853858"/>
    <w:rsid w:val="008538FC"/>
    <w:rsid w:val="008539AE"/>
    <w:rsid w:val="00853D86"/>
    <w:rsid w:val="00853E9C"/>
    <w:rsid w:val="008543DB"/>
    <w:rsid w:val="00854906"/>
    <w:rsid w:val="0085490F"/>
    <w:rsid w:val="0085493A"/>
    <w:rsid w:val="00854AF9"/>
    <w:rsid w:val="00854B0C"/>
    <w:rsid w:val="00854C74"/>
    <w:rsid w:val="008551CE"/>
    <w:rsid w:val="00855595"/>
    <w:rsid w:val="008559F9"/>
    <w:rsid w:val="00855D72"/>
    <w:rsid w:val="00855DE8"/>
    <w:rsid w:val="00855E26"/>
    <w:rsid w:val="008560FF"/>
    <w:rsid w:val="00856153"/>
    <w:rsid w:val="0085673A"/>
    <w:rsid w:val="008567AC"/>
    <w:rsid w:val="008569BC"/>
    <w:rsid w:val="008569F6"/>
    <w:rsid w:val="00856B33"/>
    <w:rsid w:val="00856C92"/>
    <w:rsid w:val="00856F9A"/>
    <w:rsid w:val="00856FA8"/>
    <w:rsid w:val="0085713D"/>
    <w:rsid w:val="008576DA"/>
    <w:rsid w:val="0085776D"/>
    <w:rsid w:val="00857926"/>
    <w:rsid w:val="00857A52"/>
    <w:rsid w:val="00857B2C"/>
    <w:rsid w:val="00857C02"/>
    <w:rsid w:val="00857C49"/>
    <w:rsid w:val="00857E62"/>
    <w:rsid w:val="00857F71"/>
    <w:rsid w:val="0086005D"/>
    <w:rsid w:val="0086023B"/>
    <w:rsid w:val="00860774"/>
    <w:rsid w:val="00860958"/>
    <w:rsid w:val="00860EEB"/>
    <w:rsid w:val="00861070"/>
    <w:rsid w:val="0086112B"/>
    <w:rsid w:val="00861499"/>
    <w:rsid w:val="00861557"/>
    <w:rsid w:val="008615E2"/>
    <w:rsid w:val="00861A88"/>
    <w:rsid w:val="00861B2F"/>
    <w:rsid w:val="00861FF3"/>
    <w:rsid w:val="008620B8"/>
    <w:rsid w:val="0086217D"/>
    <w:rsid w:val="00862555"/>
    <w:rsid w:val="00862747"/>
    <w:rsid w:val="00862A64"/>
    <w:rsid w:val="00862A65"/>
    <w:rsid w:val="00862DA5"/>
    <w:rsid w:val="00862DB6"/>
    <w:rsid w:val="00863024"/>
    <w:rsid w:val="00863094"/>
    <w:rsid w:val="0086326D"/>
    <w:rsid w:val="008632F0"/>
    <w:rsid w:val="0086364A"/>
    <w:rsid w:val="008636AE"/>
    <w:rsid w:val="008636D5"/>
    <w:rsid w:val="00863C93"/>
    <w:rsid w:val="00863D85"/>
    <w:rsid w:val="00863DBF"/>
    <w:rsid w:val="008640B6"/>
    <w:rsid w:val="008644EC"/>
    <w:rsid w:val="008647A7"/>
    <w:rsid w:val="0086491C"/>
    <w:rsid w:val="00864A6D"/>
    <w:rsid w:val="00864BFC"/>
    <w:rsid w:val="00864CA2"/>
    <w:rsid w:val="00864F81"/>
    <w:rsid w:val="0086508C"/>
    <w:rsid w:val="0086558D"/>
    <w:rsid w:val="00865834"/>
    <w:rsid w:val="00865B1B"/>
    <w:rsid w:val="0086608D"/>
    <w:rsid w:val="008662A0"/>
    <w:rsid w:val="008662B7"/>
    <w:rsid w:val="008662E1"/>
    <w:rsid w:val="00866559"/>
    <w:rsid w:val="0086661F"/>
    <w:rsid w:val="00866670"/>
    <w:rsid w:val="008666A3"/>
    <w:rsid w:val="00866B33"/>
    <w:rsid w:val="00866BCA"/>
    <w:rsid w:val="00866DB5"/>
    <w:rsid w:val="00866F48"/>
    <w:rsid w:val="00867046"/>
    <w:rsid w:val="008671D9"/>
    <w:rsid w:val="008675F3"/>
    <w:rsid w:val="0086760A"/>
    <w:rsid w:val="00867806"/>
    <w:rsid w:val="00867970"/>
    <w:rsid w:val="00867BBD"/>
    <w:rsid w:val="00867C8A"/>
    <w:rsid w:val="00867FF1"/>
    <w:rsid w:val="00870086"/>
    <w:rsid w:val="0087025E"/>
    <w:rsid w:val="008703BE"/>
    <w:rsid w:val="008703C5"/>
    <w:rsid w:val="008703FA"/>
    <w:rsid w:val="008704F5"/>
    <w:rsid w:val="00870808"/>
    <w:rsid w:val="0087094B"/>
    <w:rsid w:val="008709C5"/>
    <w:rsid w:val="00870B4E"/>
    <w:rsid w:val="00870DAE"/>
    <w:rsid w:val="00870E5D"/>
    <w:rsid w:val="00870E80"/>
    <w:rsid w:val="00871379"/>
    <w:rsid w:val="008715AF"/>
    <w:rsid w:val="0087174B"/>
    <w:rsid w:val="0087178B"/>
    <w:rsid w:val="00871B32"/>
    <w:rsid w:val="00871BCD"/>
    <w:rsid w:val="00871D08"/>
    <w:rsid w:val="00871F68"/>
    <w:rsid w:val="0087205E"/>
    <w:rsid w:val="008722A3"/>
    <w:rsid w:val="00872405"/>
    <w:rsid w:val="00872893"/>
    <w:rsid w:val="00872C7F"/>
    <w:rsid w:val="00872D39"/>
    <w:rsid w:val="00872DA6"/>
    <w:rsid w:val="0087325B"/>
    <w:rsid w:val="0087337E"/>
    <w:rsid w:val="008735AB"/>
    <w:rsid w:val="008735D2"/>
    <w:rsid w:val="00873694"/>
    <w:rsid w:val="008737B0"/>
    <w:rsid w:val="00873833"/>
    <w:rsid w:val="00873C71"/>
    <w:rsid w:val="00874546"/>
    <w:rsid w:val="00874C5E"/>
    <w:rsid w:val="00874DE3"/>
    <w:rsid w:val="00875085"/>
    <w:rsid w:val="008751BD"/>
    <w:rsid w:val="00875283"/>
    <w:rsid w:val="00875A95"/>
    <w:rsid w:val="00875C0B"/>
    <w:rsid w:val="00875C32"/>
    <w:rsid w:val="00875CCE"/>
    <w:rsid w:val="00875F0C"/>
    <w:rsid w:val="00875FDC"/>
    <w:rsid w:val="0087625C"/>
    <w:rsid w:val="008768C8"/>
    <w:rsid w:val="00876A54"/>
    <w:rsid w:val="00876C56"/>
    <w:rsid w:val="00876FD8"/>
    <w:rsid w:val="00876FE3"/>
    <w:rsid w:val="00877121"/>
    <w:rsid w:val="00877124"/>
    <w:rsid w:val="00877502"/>
    <w:rsid w:val="00877636"/>
    <w:rsid w:val="0087788D"/>
    <w:rsid w:val="00877F94"/>
    <w:rsid w:val="0088029A"/>
    <w:rsid w:val="00880487"/>
    <w:rsid w:val="00880A21"/>
    <w:rsid w:val="00880BF4"/>
    <w:rsid w:val="00881116"/>
    <w:rsid w:val="00881218"/>
    <w:rsid w:val="008815EA"/>
    <w:rsid w:val="00881B1E"/>
    <w:rsid w:val="00881C84"/>
    <w:rsid w:val="00881CC9"/>
    <w:rsid w:val="008820A5"/>
    <w:rsid w:val="008820B9"/>
    <w:rsid w:val="008820E4"/>
    <w:rsid w:val="00882314"/>
    <w:rsid w:val="00882519"/>
    <w:rsid w:val="00882BDD"/>
    <w:rsid w:val="00882C20"/>
    <w:rsid w:val="008833B6"/>
    <w:rsid w:val="00883671"/>
    <w:rsid w:val="00883A1D"/>
    <w:rsid w:val="00883BCF"/>
    <w:rsid w:val="00883BF4"/>
    <w:rsid w:val="00883CBB"/>
    <w:rsid w:val="00883CC8"/>
    <w:rsid w:val="00883FDD"/>
    <w:rsid w:val="008844C6"/>
    <w:rsid w:val="008848C5"/>
    <w:rsid w:val="008849AE"/>
    <w:rsid w:val="008849C2"/>
    <w:rsid w:val="00884AC9"/>
    <w:rsid w:val="00884C75"/>
    <w:rsid w:val="00884CCA"/>
    <w:rsid w:val="00884E6E"/>
    <w:rsid w:val="0088527C"/>
    <w:rsid w:val="008855AC"/>
    <w:rsid w:val="0088562A"/>
    <w:rsid w:val="00885744"/>
    <w:rsid w:val="00885B0A"/>
    <w:rsid w:val="00885E5E"/>
    <w:rsid w:val="00885E9A"/>
    <w:rsid w:val="00885F0D"/>
    <w:rsid w:val="00885F83"/>
    <w:rsid w:val="00886177"/>
    <w:rsid w:val="008862E0"/>
    <w:rsid w:val="00886502"/>
    <w:rsid w:val="00886722"/>
    <w:rsid w:val="0088686D"/>
    <w:rsid w:val="00886BA2"/>
    <w:rsid w:val="00886F71"/>
    <w:rsid w:val="00887281"/>
    <w:rsid w:val="0088737D"/>
    <w:rsid w:val="00887584"/>
    <w:rsid w:val="00887AA2"/>
    <w:rsid w:val="00887B43"/>
    <w:rsid w:val="00887B89"/>
    <w:rsid w:val="00887D85"/>
    <w:rsid w:val="00887E40"/>
    <w:rsid w:val="0089026F"/>
    <w:rsid w:val="008908B8"/>
    <w:rsid w:val="008909F4"/>
    <w:rsid w:val="00890A98"/>
    <w:rsid w:val="00890C17"/>
    <w:rsid w:val="00890C20"/>
    <w:rsid w:val="00890E9E"/>
    <w:rsid w:val="008910F4"/>
    <w:rsid w:val="008911EF"/>
    <w:rsid w:val="0089126C"/>
    <w:rsid w:val="008913A2"/>
    <w:rsid w:val="00891D58"/>
    <w:rsid w:val="008923EC"/>
    <w:rsid w:val="00892789"/>
    <w:rsid w:val="0089289A"/>
    <w:rsid w:val="00892939"/>
    <w:rsid w:val="00892CE0"/>
    <w:rsid w:val="00892E02"/>
    <w:rsid w:val="0089317C"/>
    <w:rsid w:val="008933CF"/>
    <w:rsid w:val="008936DD"/>
    <w:rsid w:val="008938F8"/>
    <w:rsid w:val="00893A4F"/>
    <w:rsid w:val="00893C43"/>
    <w:rsid w:val="00893D69"/>
    <w:rsid w:val="00893DEA"/>
    <w:rsid w:val="00893E3C"/>
    <w:rsid w:val="00894044"/>
    <w:rsid w:val="0089430A"/>
    <w:rsid w:val="00894375"/>
    <w:rsid w:val="008944B2"/>
    <w:rsid w:val="00894869"/>
    <w:rsid w:val="00894C7D"/>
    <w:rsid w:val="00894DD7"/>
    <w:rsid w:val="00894E83"/>
    <w:rsid w:val="00894EC3"/>
    <w:rsid w:val="00894FF6"/>
    <w:rsid w:val="008952E2"/>
    <w:rsid w:val="00895396"/>
    <w:rsid w:val="00895889"/>
    <w:rsid w:val="008958EE"/>
    <w:rsid w:val="0089599F"/>
    <w:rsid w:val="00895C1F"/>
    <w:rsid w:val="00895C73"/>
    <w:rsid w:val="00895DDB"/>
    <w:rsid w:val="00895E35"/>
    <w:rsid w:val="0089651A"/>
    <w:rsid w:val="008966D5"/>
    <w:rsid w:val="008967CB"/>
    <w:rsid w:val="00896887"/>
    <w:rsid w:val="00896E7C"/>
    <w:rsid w:val="0089701E"/>
    <w:rsid w:val="008970AE"/>
    <w:rsid w:val="0089723F"/>
    <w:rsid w:val="00897323"/>
    <w:rsid w:val="00897569"/>
    <w:rsid w:val="008979E8"/>
    <w:rsid w:val="00897A68"/>
    <w:rsid w:val="008A0060"/>
    <w:rsid w:val="008A0123"/>
    <w:rsid w:val="008A024F"/>
    <w:rsid w:val="008A0260"/>
    <w:rsid w:val="008A036E"/>
    <w:rsid w:val="008A07D0"/>
    <w:rsid w:val="008A08AC"/>
    <w:rsid w:val="008A092F"/>
    <w:rsid w:val="008A0A20"/>
    <w:rsid w:val="008A0A40"/>
    <w:rsid w:val="008A0D4D"/>
    <w:rsid w:val="008A0E1A"/>
    <w:rsid w:val="008A0F30"/>
    <w:rsid w:val="008A1029"/>
    <w:rsid w:val="008A1037"/>
    <w:rsid w:val="008A115A"/>
    <w:rsid w:val="008A1629"/>
    <w:rsid w:val="008A17FA"/>
    <w:rsid w:val="008A186F"/>
    <w:rsid w:val="008A1968"/>
    <w:rsid w:val="008A1E93"/>
    <w:rsid w:val="008A2045"/>
    <w:rsid w:val="008A248A"/>
    <w:rsid w:val="008A2640"/>
    <w:rsid w:val="008A2662"/>
    <w:rsid w:val="008A2671"/>
    <w:rsid w:val="008A28F2"/>
    <w:rsid w:val="008A29A2"/>
    <w:rsid w:val="008A2A4F"/>
    <w:rsid w:val="008A2A9E"/>
    <w:rsid w:val="008A2E5F"/>
    <w:rsid w:val="008A2EBC"/>
    <w:rsid w:val="008A31C9"/>
    <w:rsid w:val="008A333A"/>
    <w:rsid w:val="008A3CAC"/>
    <w:rsid w:val="008A3D85"/>
    <w:rsid w:val="008A3DF3"/>
    <w:rsid w:val="008A4092"/>
    <w:rsid w:val="008A41F9"/>
    <w:rsid w:val="008A468D"/>
    <w:rsid w:val="008A4940"/>
    <w:rsid w:val="008A4B46"/>
    <w:rsid w:val="008A4B80"/>
    <w:rsid w:val="008A4C6B"/>
    <w:rsid w:val="008A4D5A"/>
    <w:rsid w:val="008A511D"/>
    <w:rsid w:val="008A5188"/>
    <w:rsid w:val="008A5275"/>
    <w:rsid w:val="008A55C3"/>
    <w:rsid w:val="008A5958"/>
    <w:rsid w:val="008A5A8B"/>
    <w:rsid w:val="008A6194"/>
    <w:rsid w:val="008A63C0"/>
    <w:rsid w:val="008A6A83"/>
    <w:rsid w:val="008A6ADA"/>
    <w:rsid w:val="008A6B47"/>
    <w:rsid w:val="008A6CC8"/>
    <w:rsid w:val="008A6E11"/>
    <w:rsid w:val="008A6E26"/>
    <w:rsid w:val="008A6E2E"/>
    <w:rsid w:val="008A713B"/>
    <w:rsid w:val="008A7255"/>
    <w:rsid w:val="008A757A"/>
    <w:rsid w:val="008A7673"/>
    <w:rsid w:val="008A781B"/>
    <w:rsid w:val="008A7845"/>
    <w:rsid w:val="008A7A93"/>
    <w:rsid w:val="008A7DCB"/>
    <w:rsid w:val="008A7E86"/>
    <w:rsid w:val="008B013C"/>
    <w:rsid w:val="008B09FD"/>
    <w:rsid w:val="008B0AD9"/>
    <w:rsid w:val="008B0C06"/>
    <w:rsid w:val="008B0C7D"/>
    <w:rsid w:val="008B0F8E"/>
    <w:rsid w:val="008B143F"/>
    <w:rsid w:val="008B17F7"/>
    <w:rsid w:val="008B188F"/>
    <w:rsid w:val="008B1BB7"/>
    <w:rsid w:val="008B1F88"/>
    <w:rsid w:val="008B20B9"/>
    <w:rsid w:val="008B20CC"/>
    <w:rsid w:val="008B221C"/>
    <w:rsid w:val="008B22A5"/>
    <w:rsid w:val="008B2888"/>
    <w:rsid w:val="008B2988"/>
    <w:rsid w:val="008B29E4"/>
    <w:rsid w:val="008B2B7B"/>
    <w:rsid w:val="008B3210"/>
    <w:rsid w:val="008B3334"/>
    <w:rsid w:val="008B3380"/>
    <w:rsid w:val="008B3609"/>
    <w:rsid w:val="008B3811"/>
    <w:rsid w:val="008B3A8E"/>
    <w:rsid w:val="008B3D8C"/>
    <w:rsid w:val="008B3DD3"/>
    <w:rsid w:val="008B43EF"/>
    <w:rsid w:val="008B45DE"/>
    <w:rsid w:val="008B45EE"/>
    <w:rsid w:val="008B467B"/>
    <w:rsid w:val="008B46B1"/>
    <w:rsid w:val="008B495D"/>
    <w:rsid w:val="008B4BEC"/>
    <w:rsid w:val="008B4CAD"/>
    <w:rsid w:val="008B4D98"/>
    <w:rsid w:val="008B4EF9"/>
    <w:rsid w:val="008B5074"/>
    <w:rsid w:val="008B5076"/>
    <w:rsid w:val="008B51E7"/>
    <w:rsid w:val="008B53D2"/>
    <w:rsid w:val="008B5433"/>
    <w:rsid w:val="008B55A0"/>
    <w:rsid w:val="008B5A9A"/>
    <w:rsid w:val="008B5B0D"/>
    <w:rsid w:val="008B5BAD"/>
    <w:rsid w:val="008B5C79"/>
    <w:rsid w:val="008B60DC"/>
    <w:rsid w:val="008B6180"/>
    <w:rsid w:val="008B61D2"/>
    <w:rsid w:val="008B6359"/>
    <w:rsid w:val="008B6375"/>
    <w:rsid w:val="008B6413"/>
    <w:rsid w:val="008B65A7"/>
    <w:rsid w:val="008B6BFE"/>
    <w:rsid w:val="008B6C3E"/>
    <w:rsid w:val="008B6DEE"/>
    <w:rsid w:val="008B6E19"/>
    <w:rsid w:val="008B70A1"/>
    <w:rsid w:val="008B73BD"/>
    <w:rsid w:val="008B7482"/>
    <w:rsid w:val="008B76AA"/>
    <w:rsid w:val="008B7802"/>
    <w:rsid w:val="008B7BA4"/>
    <w:rsid w:val="008C02A6"/>
    <w:rsid w:val="008C037E"/>
    <w:rsid w:val="008C0420"/>
    <w:rsid w:val="008C049C"/>
    <w:rsid w:val="008C052C"/>
    <w:rsid w:val="008C05B2"/>
    <w:rsid w:val="008C07E5"/>
    <w:rsid w:val="008C0AB3"/>
    <w:rsid w:val="008C0C7C"/>
    <w:rsid w:val="008C0E64"/>
    <w:rsid w:val="008C0E74"/>
    <w:rsid w:val="008C14E3"/>
    <w:rsid w:val="008C163A"/>
    <w:rsid w:val="008C1B3D"/>
    <w:rsid w:val="008C1C55"/>
    <w:rsid w:val="008C1D32"/>
    <w:rsid w:val="008C1E70"/>
    <w:rsid w:val="008C1FA8"/>
    <w:rsid w:val="008C1FD5"/>
    <w:rsid w:val="008C2629"/>
    <w:rsid w:val="008C28BC"/>
    <w:rsid w:val="008C291F"/>
    <w:rsid w:val="008C2E5F"/>
    <w:rsid w:val="008C2F2C"/>
    <w:rsid w:val="008C312C"/>
    <w:rsid w:val="008C3360"/>
    <w:rsid w:val="008C34F0"/>
    <w:rsid w:val="008C3672"/>
    <w:rsid w:val="008C3843"/>
    <w:rsid w:val="008C3AA3"/>
    <w:rsid w:val="008C3D71"/>
    <w:rsid w:val="008C415F"/>
    <w:rsid w:val="008C4378"/>
    <w:rsid w:val="008C43AD"/>
    <w:rsid w:val="008C444A"/>
    <w:rsid w:val="008C45F3"/>
    <w:rsid w:val="008C499E"/>
    <w:rsid w:val="008C4B40"/>
    <w:rsid w:val="008C4B42"/>
    <w:rsid w:val="008C4BF1"/>
    <w:rsid w:val="008C507B"/>
    <w:rsid w:val="008C534C"/>
    <w:rsid w:val="008C54B4"/>
    <w:rsid w:val="008C568F"/>
    <w:rsid w:val="008C5694"/>
    <w:rsid w:val="008C584D"/>
    <w:rsid w:val="008C59A2"/>
    <w:rsid w:val="008C5BDB"/>
    <w:rsid w:val="008C6241"/>
    <w:rsid w:val="008C639F"/>
    <w:rsid w:val="008C64D6"/>
    <w:rsid w:val="008C65B8"/>
    <w:rsid w:val="008C68BD"/>
    <w:rsid w:val="008C6953"/>
    <w:rsid w:val="008C6E65"/>
    <w:rsid w:val="008C6EDD"/>
    <w:rsid w:val="008C7272"/>
    <w:rsid w:val="008C7395"/>
    <w:rsid w:val="008C7398"/>
    <w:rsid w:val="008C752F"/>
    <w:rsid w:val="008C783F"/>
    <w:rsid w:val="008C7AF2"/>
    <w:rsid w:val="008C7EBF"/>
    <w:rsid w:val="008C7F52"/>
    <w:rsid w:val="008D0009"/>
    <w:rsid w:val="008D0113"/>
    <w:rsid w:val="008D0239"/>
    <w:rsid w:val="008D0493"/>
    <w:rsid w:val="008D05D1"/>
    <w:rsid w:val="008D0940"/>
    <w:rsid w:val="008D0A33"/>
    <w:rsid w:val="008D0C80"/>
    <w:rsid w:val="008D0CEF"/>
    <w:rsid w:val="008D0D21"/>
    <w:rsid w:val="008D0E33"/>
    <w:rsid w:val="008D0E4A"/>
    <w:rsid w:val="008D0EC9"/>
    <w:rsid w:val="008D0FB1"/>
    <w:rsid w:val="008D127A"/>
    <w:rsid w:val="008D12BA"/>
    <w:rsid w:val="008D12E6"/>
    <w:rsid w:val="008D133B"/>
    <w:rsid w:val="008D136F"/>
    <w:rsid w:val="008D1427"/>
    <w:rsid w:val="008D1439"/>
    <w:rsid w:val="008D1959"/>
    <w:rsid w:val="008D254B"/>
    <w:rsid w:val="008D25CB"/>
    <w:rsid w:val="008D26AA"/>
    <w:rsid w:val="008D27E8"/>
    <w:rsid w:val="008D289C"/>
    <w:rsid w:val="008D2B55"/>
    <w:rsid w:val="008D2D04"/>
    <w:rsid w:val="008D2E83"/>
    <w:rsid w:val="008D2E96"/>
    <w:rsid w:val="008D318E"/>
    <w:rsid w:val="008D324F"/>
    <w:rsid w:val="008D3436"/>
    <w:rsid w:val="008D34AA"/>
    <w:rsid w:val="008D3603"/>
    <w:rsid w:val="008D3905"/>
    <w:rsid w:val="008D3E55"/>
    <w:rsid w:val="008D46E8"/>
    <w:rsid w:val="008D48B6"/>
    <w:rsid w:val="008D48BB"/>
    <w:rsid w:val="008D5085"/>
    <w:rsid w:val="008D5095"/>
    <w:rsid w:val="008D5444"/>
    <w:rsid w:val="008D5662"/>
    <w:rsid w:val="008D597F"/>
    <w:rsid w:val="008D59CD"/>
    <w:rsid w:val="008D5DCE"/>
    <w:rsid w:val="008D5E2E"/>
    <w:rsid w:val="008D5F71"/>
    <w:rsid w:val="008D612D"/>
    <w:rsid w:val="008D627E"/>
    <w:rsid w:val="008D6811"/>
    <w:rsid w:val="008D70C3"/>
    <w:rsid w:val="008D7144"/>
    <w:rsid w:val="008D71BB"/>
    <w:rsid w:val="008D738A"/>
    <w:rsid w:val="008D75A6"/>
    <w:rsid w:val="008D75CA"/>
    <w:rsid w:val="008D75CD"/>
    <w:rsid w:val="008D760B"/>
    <w:rsid w:val="008D7759"/>
    <w:rsid w:val="008D77D9"/>
    <w:rsid w:val="008D78F1"/>
    <w:rsid w:val="008D7B0C"/>
    <w:rsid w:val="008D7CB2"/>
    <w:rsid w:val="008D7CF8"/>
    <w:rsid w:val="008E00A7"/>
    <w:rsid w:val="008E0170"/>
    <w:rsid w:val="008E08A3"/>
    <w:rsid w:val="008E096F"/>
    <w:rsid w:val="008E0BAA"/>
    <w:rsid w:val="008E1097"/>
    <w:rsid w:val="008E11BB"/>
    <w:rsid w:val="008E12EB"/>
    <w:rsid w:val="008E17A4"/>
    <w:rsid w:val="008E1CAE"/>
    <w:rsid w:val="008E1D87"/>
    <w:rsid w:val="008E1DD6"/>
    <w:rsid w:val="008E2083"/>
    <w:rsid w:val="008E20FA"/>
    <w:rsid w:val="008E27E7"/>
    <w:rsid w:val="008E2864"/>
    <w:rsid w:val="008E28BA"/>
    <w:rsid w:val="008E29C1"/>
    <w:rsid w:val="008E2A29"/>
    <w:rsid w:val="008E2B90"/>
    <w:rsid w:val="008E2D26"/>
    <w:rsid w:val="008E2E35"/>
    <w:rsid w:val="008E2EC1"/>
    <w:rsid w:val="008E3482"/>
    <w:rsid w:val="008E354D"/>
    <w:rsid w:val="008E3894"/>
    <w:rsid w:val="008E38C5"/>
    <w:rsid w:val="008E3D1E"/>
    <w:rsid w:val="008E3DB8"/>
    <w:rsid w:val="008E3DE2"/>
    <w:rsid w:val="008E3DEE"/>
    <w:rsid w:val="008E3F9F"/>
    <w:rsid w:val="008E4021"/>
    <w:rsid w:val="008E41F3"/>
    <w:rsid w:val="008E4259"/>
    <w:rsid w:val="008E443E"/>
    <w:rsid w:val="008E4498"/>
    <w:rsid w:val="008E44EE"/>
    <w:rsid w:val="008E4B53"/>
    <w:rsid w:val="008E513F"/>
    <w:rsid w:val="008E52F5"/>
    <w:rsid w:val="008E5419"/>
    <w:rsid w:val="008E574D"/>
    <w:rsid w:val="008E575B"/>
    <w:rsid w:val="008E5847"/>
    <w:rsid w:val="008E59CB"/>
    <w:rsid w:val="008E5C68"/>
    <w:rsid w:val="008E63FB"/>
    <w:rsid w:val="008E6525"/>
    <w:rsid w:val="008E6603"/>
    <w:rsid w:val="008E674C"/>
    <w:rsid w:val="008E6B84"/>
    <w:rsid w:val="008E6EFB"/>
    <w:rsid w:val="008E7367"/>
    <w:rsid w:val="008E74BE"/>
    <w:rsid w:val="008E77C1"/>
    <w:rsid w:val="008E7863"/>
    <w:rsid w:val="008E7A26"/>
    <w:rsid w:val="008E7A4A"/>
    <w:rsid w:val="008E7AC3"/>
    <w:rsid w:val="008E7BFF"/>
    <w:rsid w:val="008E7CB0"/>
    <w:rsid w:val="008E7D71"/>
    <w:rsid w:val="008E7D8B"/>
    <w:rsid w:val="008E7F30"/>
    <w:rsid w:val="008F03B0"/>
    <w:rsid w:val="008F04C7"/>
    <w:rsid w:val="008F0583"/>
    <w:rsid w:val="008F06D3"/>
    <w:rsid w:val="008F0702"/>
    <w:rsid w:val="008F07AC"/>
    <w:rsid w:val="008F0DA7"/>
    <w:rsid w:val="008F0E0D"/>
    <w:rsid w:val="008F0F33"/>
    <w:rsid w:val="008F1336"/>
    <w:rsid w:val="008F1422"/>
    <w:rsid w:val="008F14B8"/>
    <w:rsid w:val="008F14E4"/>
    <w:rsid w:val="008F156A"/>
    <w:rsid w:val="008F1610"/>
    <w:rsid w:val="008F1828"/>
    <w:rsid w:val="008F196A"/>
    <w:rsid w:val="008F19C2"/>
    <w:rsid w:val="008F1E99"/>
    <w:rsid w:val="008F207B"/>
    <w:rsid w:val="008F215C"/>
    <w:rsid w:val="008F21EB"/>
    <w:rsid w:val="008F2352"/>
    <w:rsid w:val="008F23B2"/>
    <w:rsid w:val="008F2435"/>
    <w:rsid w:val="008F2505"/>
    <w:rsid w:val="008F256A"/>
    <w:rsid w:val="008F26C0"/>
    <w:rsid w:val="008F27D8"/>
    <w:rsid w:val="008F28C9"/>
    <w:rsid w:val="008F28EA"/>
    <w:rsid w:val="008F2915"/>
    <w:rsid w:val="008F29C5"/>
    <w:rsid w:val="008F3051"/>
    <w:rsid w:val="008F32A4"/>
    <w:rsid w:val="008F362A"/>
    <w:rsid w:val="008F3A93"/>
    <w:rsid w:val="008F3D60"/>
    <w:rsid w:val="008F3E05"/>
    <w:rsid w:val="008F3ED5"/>
    <w:rsid w:val="008F3F29"/>
    <w:rsid w:val="008F3FAC"/>
    <w:rsid w:val="008F418E"/>
    <w:rsid w:val="008F4244"/>
    <w:rsid w:val="008F45E1"/>
    <w:rsid w:val="008F4B70"/>
    <w:rsid w:val="008F4D12"/>
    <w:rsid w:val="008F4D96"/>
    <w:rsid w:val="008F4FB9"/>
    <w:rsid w:val="008F506E"/>
    <w:rsid w:val="008F5118"/>
    <w:rsid w:val="008F531F"/>
    <w:rsid w:val="008F5476"/>
    <w:rsid w:val="008F562F"/>
    <w:rsid w:val="008F576F"/>
    <w:rsid w:val="008F5940"/>
    <w:rsid w:val="008F5997"/>
    <w:rsid w:val="008F5A46"/>
    <w:rsid w:val="008F5ACC"/>
    <w:rsid w:val="008F5AEA"/>
    <w:rsid w:val="008F5BAA"/>
    <w:rsid w:val="008F5E4F"/>
    <w:rsid w:val="008F5E6F"/>
    <w:rsid w:val="008F5FE3"/>
    <w:rsid w:val="008F608B"/>
    <w:rsid w:val="008F631B"/>
    <w:rsid w:val="008F648A"/>
    <w:rsid w:val="008F6751"/>
    <w:rsid w:val="008F6982"/>
    <w:rsid w:val="008F6B7A"/>
    <w:rsid w:val="008F6C06"/>
    <w:rsid w:val="008F6DDB"/>
    <w:rsid w:val="008F6EC9"/>
    <w:rsid w:val="008F718D"/>
    <w:rsid w:val="008F7305"/>
    <w:rsid w:val="008F7375"/>
    <w:rsid w:val="008F7916"/>
    <w:rsid w:val="008F7ECA"/>
    <w:rsid w:val="00900207"/>
    <w:rsid w:val="0090037E"/>
    <w:rsid w:val="009005E3"/>
    <w:rsid w:val="009006E0"/>
    <w:rsid w:val="009009C0"/>
    <w:rsid w:val="00900C02"/>
    <w:rsid w:val="00900C12"/>
    <w:rsid w:val="00900CC9"/>
    <w:rsid w:val="00900DA9"/>
    <w:rsid w:val="00900EB0"/>
    <w:rsid w:val="00900F42"/>
    <w:rsid w:val="00900F64"/>
    <w:rsid w:val="00901105"/>
    <w:rsid w:val="009014A7"/>
    <w:rsid w:val="009016B2"/>
    <w:rsid w:val="00901785"/>
    <w:rsid w:val="0090189D"/>
    <w:rsid w:val="00901B78"/>
    <w:rsid w:val="00901C79"/>
    <w:rsid w:val="00901DAF"/>
    <w:rsid w:val="00901FE7"/>
    <w:rsid w:val="0090201A"/>
    <w:rsid w:val="00902639"/>
    <w:rsid w:val="009026E1"/>
    <w:rsid w:val="00902D4C"/>
    <w:rsid w:val="009030FD"/>
    <w:rsid w:val="0090316B"/>
    <w:rsid w:val="009031DA"/>
    <w:rsid w:val="00903537"/>
    <w:rsid w:val="00903892"/>
    <w:rsid w:val="0090392B"/>
    <w:rsid w:val="00903A4C"/>
    <w:rsid w:val="00903AE3"/>
    <w:rsid w:val="00903DD0"/>
    <w:rsid w:val="00903EEC"/>
    <w:rsid w:val="00903F89"/>
    <w:rsid w:val="009040C8"/>
    <w:rsid w:val="009040F3"/>
    <w:rsid w:val="00904183"/>
    <w:rsid w:val="009043AE"/>
    <w:rsid w:val="0090452D"/>
    <w:rsid w:val="009047EC"/>
    <w:rsid w:val="00904B79"/>
    <w:rsid w:val="00904C10"/>
    <w:rsid w:val="009051B1"/>
    <w:rsid w:val="00905203"/>
    <w:rsid w:val="00905213"/>
    <w:rsid w:val="00905243"/>
    <w:rsid w:val="0090530E"/>
    <w:rsid w:val="0090553E"/>
    <w:rsid w:val="00905558"/>
    <w:rsid w:val="00905E86"/>
    <w:rsid w:val="0090606C"/>
    <w:rsid w:val="009060E4"/>
    <w:rsid w:val="009061B4"/>
    <w:rsid w:val="009061F5"/>
    <w:rsid w:val="00906210"/>
    <w:rsid w:val="00906258"/>
    <w:rsid w:val="009067B1"/>
    <w:rsid w:val="00906AA1"/>
    <w:rsid w:val="00906C99"/>
    <w:rsid w:val="0090725C"/>
    <w:rsid w:val="00907374"/>
    <w:rsid w:val="009074E4"/>
    <w:rsid w:val="00907515"/>
    <w:rsid w:val="0090761A"/>
    <w:rsid w:val="00907813"/>
    <w:rsid w:val="00907876"/>
    <w:rsid w:val="00907A80"/>
    <w:rsid w:val="00907DE8"/>
    <w:rsid w:val="009100DB"/>
    <w:rsid w:val="009102E5"/>
    <w:rsid w:val="0091075F"/>
    <w:rsid w:val="00910B4B"/>
    <w:rsid w:val="00910BC4"/>
    <w:rsid w:val="00910DAA"/>
    <w:rsid w:val="00910E37"/>
    <w:rsid w:val="00910E59"/>
    <w:rsid w:val="00910F29"/>
    <w:rsid w:val="00910FCD"/>
    <w:rsid w:val="00911002"/>
    <w:rsid w:val="00911051"/>
    <w:rsid w:val="009111DC"/>
    <w:rsid w:val="009112A2"/>
    <w:rsid w:val="00911491"/>
    <w:rsid w:val="00911801"/>
    <w:rsid w:val="009119DD"/>
    <w:rsid w:val="00911C97"/>
    <w:rsid w:val="00911EEF"/>
    <w:rsid w:val="0091208A"/>
    <w:rsid w:val="00912152"/>
    <w:rsid w:val="009121AD"/>
    <w:rsid w:val="0091253D"/>
    <w:rsid w:val="00912A7F"/>
    <w:rsid w:val="00912AC4"/>
    <w:rsid w:val="00912ADF"/>
    <w:rsid w:val="009131AD"/>
    <w:rsid w:val="00913325"/>
    <w:rsid w:val="0091344E"/>
    <w:rsid w:val="0091361D"/>
    <w:rsid w:val="00913B5B"/>
    <w:rsid w:val="00913D8D"/>
    <w:rsid w:val="00913EC1"/>
    <w:rsid w:val="00913FD3"/>
    <w:rsid w:val="0091422C"/>
    <w:rsid w:val="0091424D"/>
    <w:rsid w:val="009143B2"/>
    <w:rsid w:val="009147CB"/>
    <w:rsid w:val="00914AD7"/>
    <w:rsid w:val="00914C9E"/>
    <w:rsid w:val="00914CE0"/>
    <w:rsid w:val="009150CB"/>
    <w:rsid w:val="009153F8"/>
    <w:rsid w:val="00915466"/>
    <w:rsid w:val="0091550E"/>
    <w:rsid w:val="009156A8"/>
    <w:rsid w:val="00915825"/>
    <w:rsid w:val="0091586B"/>
    <w:rsid w:val="00915927"/>
    <w:rsid w:val="009159D9"/>
    <w:rsid w:val="00915C92"/>
    <w:rsid w:val="00915DD4"/>
    <w:rsid w:val="00915E69"/>
    <w:rsid w:val="00915FD7"/>
    <w:rsid w:val="0091607A"/>
    <w:rsid w:val="00916147"/>
    <w:rsid w:val="00916152"/>
    <w:rsid w:val="00916773"/>
    <w:rsid w:val="009168CE"/>
    <w:rsid w:val="00916B49"/>
    <w:rsid w:val="009177D5"/>
    <w:rsid w:val="00917CFF"/>
    <w:rsid w:val="00917DE8"/>
    <w:rsid w:val="00917E78"/>
    <w:rsid w:val="0092003D"/>
    <w:rsid w:val="009203BB"/>
    <w:rsid w:val="0092094E"/>
    <w:rsid w:val="00920C4A"/>
    <w:rsid w:val="00920C7A"/>
    <w:rsid w:val="00920CFE"/>
    <w:rsid w:val="00921053"/>
    <w:rsid w:val="009210CB"/>
    <w:rsid w:val="009210E8"/>
    <w:rsid w:val="009211A9"/>
    <w:rsid w:val="0092134A"/>
    <w:rsid w:val="00921575"/>
    <w:rsid w:val="0092176B"/>
    <w:rsid w:val="0092185C"/>
    <w:rsid w:val="009219C6"/>
    <w:rsid w:val="00921AE9"/>
    <w:rsid w:val="00921DFA"/>
    <w:rsid w:val="00921F34"/>
    <w:rsid w:val="00922578"/>
    <w:rsid w:val="00922678"/>
    <w:rsid w:val="00922684"/>
    <w:rsid w:val="009226AE"/>
    <w:rsid w:val="009227B1"/>
    <w:rsid w:val="00922952"/>
    <w:rsid w:val="00922C45"/>
    <w:rsid w:val="00922FB0"/>
    <w:rsid w:val="009231BE"/>
    <w:rsid w:val="0092380F"/>
    <w:rsid w:val="00923842"/>
    <w:rsid w:val="00923AE6"/>
    <w:rsid w:val="009242F8"/>
    <w:rsid w:val="00924360"/>
    <w:rsid w:val="00924864"/>
    <w:rsid w:val="00924C6F"/>
    <w:rsid w:val="00924CBC"/>
    <w:rsid w:val="00924F1E"/>
    <w:rsid w:val="00924F24"/>
    <w:rsid w:val="00925138"/>
    <w:rsid w:val="00925304"/>
    <w:rsid w:val="00925BFF"/>
    <w:rsid w:val="00925D7C"/>
    <w:rsid w:val="00925E8E"/>
    <w:rsid w:val="00925EE9"/>
    <w:rsid w:val="0092614C"/>
    <w:rsid w:val="0092645B"/>
    <w:rsid w:val="00926480"/>
    <w:rsid w:val="009267B5"/>
    <w:rsid w:val="00926A88"/>
    <w:rsid w:val="00926CBE"/>
    <w:rsid w:val="00926D3F"/>
    <w:rsid w:val="00926DF7"/>
    <w:rsid w:val="00926E1A"/>
    <w:rsid w:val="00926E71"/>
    <w:rsid w:val="00926F0B"/>
    <w:rsid w:val="00926FEB"/>
    <w:rsid w:val="0092719C"/>
    <w:rsid w:val="009272C9"/>
    <w:rsid w:val="009272D1"/>
    <w:rsid w:val="009272FA"/>
    <w:rsid w:val="009274FD"/>
    <w:rsid w:val="0092757A"/>
    <w:rsid w:val="0092791E"/>
    <w:rsid w:val="0092795A"/>
    <w:rsid w:val="00927B3B"/>
    <w:rsid w:val="00927C37"/>
    <w:rsid w:val="00927D71"/>
    <w:rsid w:val="00927DDB"/>
    <w:rsid w:val="00927E12"/>
    <w:rsid w:val="00927ED7"/>
    <w:rsid w:val="00927FFC"/>
    <w:rsid w:val="00930468"/>
    <w:rsid w:val="009305C2"/>
    <w:rsid w:val="009306AD"/>
    <w:rsid w:val="00930908"/>
    <w:rsid w:val="00930BFE"/>
    <w:rsid w:val="00930F38"/>
    <w:rsid w:val="009312A7"/>
    <w:rsid w:val="0093134E"/>
    <w:rsid w:val="00931424"/>
    <w:rsid w:val="00931603"/>
    <w:rsid w:val="0093170A"/>
    <w:rsid w:val="009318C1"/>
    <w:rsid w:val="00931AC2"/>
    <w:rsid w:val="00931EEB"/>
    <w:rsid w:val="00932063"/>
    <w:rsid w:val="009320D5"/>
    <w:rsid w:val="0093227E"/>
    <w:rsid w:val="0093234E"/>
    <w:rsid w:val="00932360"/>
    <w:rsid w:val="00932370"/>
    <w:rsid w:val="009324B2"/>
    <w:rsid w:val="00932703"/>
    <w:rsid w:val="00932722"/>
    <w:rsid w:val="00932828"/>
    <w:rsid w:val="009328D1"/>
    <w:rsid w:val="00932D51"/>
    <w:rsid w:val="00933040"/>
    <w:rsid w:val="0093308D"/>
    <w:rsid w:val="0093328E"/>
    <w:rsid w:val="009335F1"/>
    <w:rsid w:val="00933824"/>
    <w:rsid w:val="00933C6C"/>
    <w:rsid w:val="00933E85"/>
    <w:rsid w:val="009347D4"/>
    <w:rsid w:val="00934A62"/>
    <w:rsid w:val="00934AB8"/>
    <w:rsid w:val="00934B75"/>
    <w:rsid w:val="00935052"/>
    <w:rsid w:val="009355A3"/>
    <w:rsid w:val="00936091"/>
    <w:rsid w:val="009365BF"/>
    <w:rsid w:val="00936ACD"/>
    <w:rsid w:val="00936BE6"/>
    <w:rsid w:val="00936FA4"/>
    <w:rsid w:val="00937463"/>
    <w:rsid w:val="00937723"/>
    <w:rsid w:val="00937A67"/>
    <w:rsid w:val="00937E03"/>
    <w:rsid w:val="00937ECB"/>
    <w:rsid w:val="00940109"/>
    <w:rsid w:val="00940114"/>
    <w:rsid w:val="0094027E"/>
    <w:rsid w:val="00940A26"/>
    <w:rsid w:val="00940A9F"/>
    <w:rsid w:val="00940B59"/>
    <w:rsid w:val="00940E25"/>
    <w:rsid w:val="009411EE"/>
    <w:rsid w:val="009413A0"/>
    <w:rsid w:val="00941408"/>
    <w:rsid w:val="0094141D"/>
    <w:rsid w:val="009414CA"/>
    <w:rsid w:val="00941527"/>
    <w:rsid w:val="00941624"/>
    <w:rsid w:val="00941640"/>
    <w:rsid w:val="00941E1D"/>
    <w:rsid w:val="009424EF"/>
    <w:rsid w:val="009425B7"/>
    <w:rsid w:val="00942710"/>
    <w:rsid w:val="00942D5B"/>
    <w:rsid w:val="00943237"/>
    <w:rsid w:val="00943332"/>
    <w:rsid w:val="009433D2"/>
    <w:rsid w:val="00943996"/>
    <w:rsid w:val="009439D8"/>
    <w:rsid w:val="00943FF9"/>
    <w:rsid w:val="009442EA"/>
    <w:rsid w:val="0094438E"/>
    <w:rsid w:val="009445E7"/>
    <w:rsid w:val="009447D6"/>
    <w:rsid w:val="00944820"/>
    <w:rsid w:val="00944B76"/>
    <w:rsid w:val="00944D71"/>
    <w:rsid w:val="00944E16"/>
    <w:rsid w:val="0094523E"/>
    <w:rsid w:val="0094551E"/>
    <w:rsid w:val="0094552A"/>
    <w:rsid w:val="009459DB"/>
    <w:rsid w:val="00945A50"/>
    <w:rsid w:val="00945DC6"/>
    <w:rsid w:val="00945F21"/>
    <w:rsid w:val="00945FFE"/>
    <w:rsid w:val="00946024"/>
    <w:rsid w:val="00946064"/>
    <w:rsid w:val="009460A6"/>
    <w:rsid w:val="009460E8"/>
    <w:rsid w:val="009461EB"/>
    <w:rsid w:val="009464D9"/>
    <w:rsid w:val="00946897"/>
    <w:rsid w:val="00946949"/>
    <w:rsid w:val="00946C24"/>
    <w:rsid w:val="0094720C"/>
    <w:rsid w:val="0094720E"/>
    <w:rsid w:val="00947237"/>
    <w:rsid w:val="00947364"/>
    <w:rsid w:val="009473BE"/>
    <w:rsid w:val="0094747B"/>
    <w:rsid w:val="00947551"/>
    <w:rsid w:val="009475BD"/>
    <w:rsid w:val="00947D97"/>
    <w:rsid w:val="009500DE"/>
    <w:rsid w:val="00950BA4"/>
    <w:rsid w:val="00950E27"/>
    <w:rsid w:val="00950F78"/>
    <w:rsid w:val="00950FA7"/>
    <w:rsid w:val="00950FAC"/>
    <w:rsid w:val="00951130"/>
    <w:rsid w:val="0095125C"/>
    <w:rsid w:val="0095156A"/>
    <w:rsid w:val="0095181C"/>
    <w:rsid w:val="00951988"/>
    <w:rsid w:val="00951B00"/>
    <w:rsid w:val="00951DEF"/>
    <w:rsid w:val="00951E41"/>
    <w:rsid w:val="00951F1F"/>
    <w:rsid w:val="009521EE"/>
    <w:rsid w:val="00952688"/>
    <w:rsid w:val="0095269D"/>
    <w:rsid w:val="00952856"/>
    <w:rsid w:val="0095298C"/>
    <w:rsid w:val="00952B83"/>
    <w:rsid w:val="00952E63"/>
    <w:rsid w:val="00952E8D"/>
    <w:rsid w:val="00952EC3"/>
    <w:rsid w:val="00953173"/>
    <w:rsid w:val="00953357"/>
    <w:rsid w:val="00953BB3"/>
    <w:rsid w:val="00953D22"/>
    <w:rsid w:val="00953D7B"/>
    <w:rsid w:val="009541DD"/>
    <w:rsid w:val="00954247"/>
    <w:rsid w:val="009548D5"/>
    <w:rsid w:val="00954903"/>
    <w:rsid w:val="00954A66"/>
    <w:rsid w:val="00955302"/>
    <w:rsid w:val="0095537E"/>
    <w:rsid w:val="00955420"/>
    <w:rsid w:val="00955760"/>
    <w:rsid w:val="00955832"/>
    <w:rsid w:val="00955D74"/>
    <w:rsid w:val="00955FD6"/>
    <w:rsid w:val="009564F6"/>
    <w:rsid w:val="00956687"/>
    <w:rsid w:val="00956848"/>
    <w:rsid w:val="00956942"/>
    <w:rsid w:val="00956986"/>
    <w:rsid w:val="00956A29"/>
    <w:rsid w:val="00956AE7"/>
    <w:rsid w:val="00956B0A"/>
    <w:rsid w:val="00956B86"/>
    <w:rsid w:val="00956D2C"/>
    <w:rsid w:val="00956D61"/>
    <w:rsid w:val="00956EC5"/>
    <w:rsid w:val="009570D5"/>
    <w:rsid w:val="0095730E"/>
    <w:rsid w:val="00957643"/>
    <w:rsid w:val="00957983"/>
    <w:rsid w:val="00957B01"/>
    <w:rsid w:val="00957F14"/>
    <w:rsid w:val="0096002D"/>
    <w:rsid w:val="00960064"/>
    <w:rsid w:val="00960273"/>
    <w:rsid w:val="00960277"/>
    <w:rsid w:val="0096054A"/>
    <w:rsid w:val="009606CE"/>
    <w:rsid w:val="0096096A"/>
    <w:rsid w:val="00960AC4"/>
    <w:rsid w:val="00960E0F"/>
    <w:rsid w:val="00961219"/>
    <w:rsid w:val="009615DE"/>
    <w:rsid w:val="00961C34"/>
    <w:rsid w:val="00961D2C"/>
    <w:rsid w:val="00961DB4"/>
    <w:rsid w:val="00961FAB"/>
    <w:rsid w:val="00962060"/>
    <w:rsid w:val="00962453"/>
    <w:rsid w:val="009624E3"/>
    <w:rsid w:val="0096281A"/>
    <w:rsid w:val="00962895"/>
    <w:rsid w:val="00962A56"/>
    <w:rsid w:val="00962D86"/>
    <w:rsid w:val="00962F17"/>
    <w:rsid w:val="009630BA"/>
    <w:rsid w:val="009630FE"/>
    <w:rsid w:val="009631B3"/>
    <w:rsid w:val="00963408"/>
    <w:rsid w:val="00963A59"/>
    <w:rsid w:val="00963C4D"/>
    <w:rsid w:val="00963CC5"/>
    <w:rsid w:val="009640C6"/>
    <w:rsid w:val="00964357"/>
    <w:rsid w:val="0096448C"/>
    <w:rsid w:val="009646CC"/>
    <w:rsid w:val="00964806"/>
    <w:rsid w:val="009648D0"/>
    <w:rsid w:val="00964C7C"/>
    <w:rsid w:val="009651A9"/>
    <w:rsid w:val="009651C7"/>
    <w:rsid w:val="00965437"/>
    <w:rsid w:val="009655D2"/>
    <w:rsid w:val="0096560A"/>
    <w:rsid w:val="00965A2D"/>
    <w:rsid w:val="00965C17"/>
    <w:rsid w:val="0096612F"/>
    <w:rsid w:val="009661A0"/>
    <w:rsid w:val="0096638C"/>
    <w:rsid w:val="009665EF"/>
    <w:rsid w:val="0096680B"/>
    <w:rsid w:val="0096686A"/>
    <w:rsid w:val="00966920"/>
    <w:rsid w:val="00966A43"/>
    <w:rsid w:val="00966F51"/>
    <w:rsid w:val="00967215"/>
    <w:rsid w:val="009677BD"/>
    <w:rsid w:val="00967851"/>
    <w:rsid w:val="00967973"/>
    <w:rsid w:val="00967B05"/>
    <w:rsid w:val="00967C27"/>
    <w:rsid w:val="00967EA6"/>
    <w:rsid w:val="009701E7"/>
    <w:rsid w:val="00970336"/>
    <w:rsid w:val="00970400"/>
    <w:rsid w:val="0097040A"/>
    <w:rsid w:val="00970603"/>
    <w:rsid w:val="00970E67"/>
    <w:rsid w:val="00970E7A"/>
    <w:rsid w:val="00971113"/>
    <w:rsid w:val="00971578"/>
    <w:rsid w:val="00971692"/>
    <w:rsid w:val="009716DA"/>
    <w:rsid w:val="00971A53"/>
    <w:rsid w:val="00971D2A"/>
    <w:rsid w:val="00971FD0"/>
    <w:rsid w:val="00972020"/>
    <w:rsid w:val="0097206D"/>
    <w:rsid w:val="0097219F"/>
    <w:rsid w:val="0097221F"/>
    <w:rsid w:val="009728FA"/>
    <w:rsid w:val="0097297D"/>
    <w:rsid w:val="00972DEC"/>
    <w:rsid w:val="00972E61"/>
    <w:rsid w:val="009731FE"/>
    <w:rsid w:val="00973316"/>
    <w:rsid w:val="009739F4"/>
    <w:rsid w:val="00973B8F"/>
    <w:rsid w:val="00973C9E"/>
    <w:rsid w:val="00973D9F"/>
    <w:rsid w:val="00973E96"/>
    <w:rsid w:val="009740FF"/>
    <w:rsid w:val="00974A10"/>
    <w:rsid w:val="00974C22"/>
    <w:rsid w:val="00974CF3"/>
    <w:rsid w:val="00975010"/>
    <w:rsid w:val="00975404"/>
    <w:rsid w:val="00975787"/>
    <w:rsid w:val="009757BD"/>
    <w:rsid w:val="009757E5"/>
    <w:rsid w:val="0097588C"/>
    <w:rsid w:val="00975892"/>
    <w:rsid w:val="009759DE"/>
    <w:rsid w:val="00976000"/>
    <w:rsid w:val="0097626B"/>
    <w:rsid w:val="00976620"/>
    <w:rsid w:val="00976AB5"/>
    <w:rsid w:val="00976B35"/>
    <w:rsid w:val="00976B76"/>
    <w:rsid w:val="00976B94"/>
    <w:rsid w:val="00976C85"/>
    <w:rsid w:val="00976D9E"/>
    <w:rsid w:val="00976E3A"/>
    <w:rsid w:val="00977280"/>
    <w:rsid w:val="009777CB"/>
    <w:rsid w:val="0097782A"/>
    <w:rsid w:val="00977A59"/>
    <w:rsid w:val="00977AEA"/>
    <w:rsid w:val="00977BBB"/>
    <w:rsid w:val="00977D3E"/>
    <w:rsid w:val="00977D42"/>
    <w:rsid w:val="0098026C"/>
    <w:rsid w:val="009804E8"/>
    <w:rsid w:val="0098061A"/>
    <w:rsid w:val="00980A5C"/>
    <w:rsid w:val="00980ED2"/>
    <w:rsid w:val="0098115C"/>
    <w:rsid w:val="00981196"/>
    <w:rsid w:val="00981356"/>
    <w:rsid w:val="009813BD"/>
    <w:rsid w:val="0098175C"/>
    <w:rsid w:val="00981A01"/>
    <w:rsid w:val="00981A22"/>
    <w:rsid w:val="00981C06"/>
    <w:rsid w:val="00981CEC"/>
    <w:rsid w:val="00981F5B"/>
    <w:rsid w:val="00981FCF"/>
    <w:rsid w:val="0098217B"/>
    <w:rsid w:val="009825A5"/>
    <w:rsid w:val="00982806"/>
    <w:rsid w:val="00982AFE"/>
    <w:rsid w:val="00982E07"/>
    <w:rsid w:val="00982EC9"/>
    <w:rsid w:val="00982FA2"/>
    <w:rsid w:val="00982FB3"/>
    <w:rsid w:val="00983433"/>
    <w:rsid w:val="009835C0"/>
    <w:rsid w:val="009838AE"/>
    <w:rsid w:val="0098397A"/>
    <w:rsid w:val="009839AF"/>
    <w:rsid w:val="00983A52"/>
    <w:rsid w:val="00983A8F"/>
    <w:rsid w:val="00983F97"/>
    <w:rsid w:val="00984024"/>
    <w:rsid w:val="0098410E"/>
    <w:rsid w:val="009843B0"/>
    <w:rsid w:val="009844DC"/>
    <w:rsid w:val="00984522"/>
    <w:rsid w:val="00984674"/>
    <w:rsid w:val="009846D6"/>
    <w:rsid w:val="009847DF"/>
    <w:rsid w:val="0098489E"/>
    <w:rsid w:val="009849AF"/>
    <w:rsid w:val="00984A58"/>
    <w:rsid w:val="009854C3"/>
    <w:rsid w:val="009856D4"/>
    <w:rsid w:val="00985742"/>
    <w:rsid w:val="00985942"/>
    <w:rsid w:val="0098594E"/>
    <w:rsid w:val="00985989"/>
    <w:rsid w:val="00985F8F"/>
    <w:rsid w:val="009861EF"/>
    <w:rsid w:val="00986267"/>
    <w:rsid w:val="00986458"/>
    <w:rsid w:val="00986596"/>
    <w:rsid w:val="009866DF"/>
    <w:rsid w:val="009869C2"/>
    <w:rsid w:val="009869D3"/>
    <w:rsid w:val="00986A72"/>
    <w:rsid w:val="00986BC8"/>
    <w:rsid w:val="00986BCB"/>
    <w:rsid w:val="00986DB3"/>
    <w:rsid w:val="00986DF3"/>
    <w:rsid w:val="00986E2A"/>
    <w:rsid w:val="00986F10"/>
    <w:rsid w:val="009870C4"/>
    <w:rsid w:val="009870CD"/>
    <w:rsid w:val="009875A2"/>
    <w:rsid w:val="00987CD9"/>
    <w:rsid w:val="00987D53"/>
    <w:rsid w:val="0099000E"/>
    <w:rsid w:val="00990213"/>
    <w:rsid w:val="0099035D"/>
    <w:rsid w:val="00991206"/>
    <w:rsid w:val="00991961"/>
    <w:rsid w:val="009919CC"/>
    <w:rsid w:val="00991EAF"/>
    <w:rsid w:val="00991F34"/>
    <w:rsid w:val="00992028"/>
    <w:rsid w:val="009920F6"/>
    <w:rsid w:val="00992188"/>
    <w:rsid w:val="00992342"/>
    <w:rsid w:val="009926D0"/>
    <w:rsid w:val="00992769"/>
    <w:rsid w:val="009927B3"/>
    <w:rsid w:val="009927F7"/>
    <w:rsid w:val="009929B4"/>
    <w:rsid w:val="00993373"/>
    <w:rsid w:val="0099347B"/>
    <w:rsid w:val="009935AC"/>
    <w:rsid w:val="0099370E"/>
    <w:rsid w:val="00993B50"/>
    <w:rsid w:val="00993C5C"/>
    <w:rsid w:val="00993D48"/>
    <w:rsid w:val="00994100"/>
    <w:rsid w:val="00994985"/>
    <w:rsid w:val="00994AAA"/>
    <w:rsid w:val="00994B8E"/>
    <w:rsid w:val="00994C33"/>
    <w:rsid w:val="00994E8C"/>
    <w:rsid w:val="00994F9A"/>
    <w:rsid w:val="0099503F"/>
    <w:rsid w:val="00995392"/>
    <w:rsid w:val="00995430"/>
    <w:rsid w:val="00995500"/>
    <w:rsid w:val="00995796"/>
    <w:rsid w:val="0099581C"/>
    <w:rsid w:val="0099595C"/>
    <w:rsid w:val="00995B2F"/>
    <w:rsid w:val="00995C99"/>
    <w:rsid w:val="00995D58"/>
    <w:rsid w:val="00995F7E"/>
    <w:rsid w:val="009960FA"/>
    <w:rsid w:val="009964E9"/>
    <w:rsid w:val="00996656"/>
    <w:rsid w:val="009969A3"/>
    <w:rsid w:val="00996AD5"/>
    <w:rsid w:val="00996DB5"/>
    <w:rsid w:val="0099706C"/>
    <w:rsid w:val="0099716B"/>
    <w:rsid w:val="009972E1"/>
    <w:rsid w:val="00997350"/>
    <w:rsid w:val="00997515"/>
    <w:rsid w:val="009975D0"/>
    <w:rsid w:val="0099769D"/>
    <w:rsid w:val="00997737"/>
    <w:rsid w:val="00997970"/>
    <w:rsid w:val="00997B73"/>
    <w:rsid w:val="00997EC1"/>
    <w:rsid w:val="009A01E5"/>
    <w:rsid w:val="009A0240"/>
    <w:rsid w:val="009A02D7"/>
    <w:rsid w:val="009A0672"/>
    <w:rsid w:val="009A0825"/>
    <w:rsid w:val="009A08B5"/>
    <w:rsid w:val="009A08F7"/>
    <w:rsid w:val="009A0AE7"/>
    <w:rsid w:val="009A0B58"/>
    <w:rsid w:val="009A0E4C"/>
    <w:rsid w:val="009A0EA5"/>
    <w:rsid w:val="009A1219"/>
    <w:rsid w:val="009A1339"/>
    <w:rsid w:val="009A1379"/>
    <w:rsid w:val="009A152D"/>
    <w:rsid w:val="009A1F06"/>
    <w:rsid w:val="009A226B"/>
    <w:rsid w:val="009A2900"/>
    <w:rsid w:val="009A2981"/>
    <w:rsid w:val="009A2EC2"/>
    <w:rsid w:val="009A2F01"/>
    <w:rsid w:val="009A2F8D"/>
    <w:rsid w:val="009A3155"/>
    <w:rsid w:val="009A3229"/>
    <w:rsid w:val="009A32CC"/>
    <w:rsid w:val="009A330E"/>
    <w:rsid w:val="009A3402"/>
    <w:rsid w:val="009A351C"/>
    <w:rsid w:val="009A352C"/>
    <w:rsid w:val="009A360E"/>
    <w:rsid w:val="009A37C5"/>
    <w:rsid w:val="009A3966"/>
    <w:rsid w:val="009A3B3E"/>
    <w:rsid w:val="009A4006"/>
    <w:rsid w:val="009A435D"/>
    <w:rsid w:val="009A441D"/>
    <w:rsid w:val="009A46D4"/>
    <w:rsid w:val="009A4AB3"/>
    <w:rsid w:val="009A4B36"/>
    <w:rsid w:val="009A50DF"/>
    <w:rsid w:val="009A5168"/>
    <w:rsid w:val="009A5264"/>
    <w:rsid w:val="009A53A1"/>
    <w:rsid w:val="009A583A"/>
    <w:rsid w:val="009A5A46"/>
    <w:rsid w:val="009A5B87"/>
    <w:rsid w:val="009A5C7C"/>
    <w:rsid w:val="009A60BA"/>
    <w:rsid w:val="009A618E"/>
    <w:rsid w:val="009A6322"/>
    <w:rsid w:val="009A6394"/>
    <w:rsid w:val="009A6519"/>
    <w:rsid w:val="009A6608"/>
    <w:rsid w:val="009A6675"/>
    <w:rsid w:val="009A6692"/>
    <w:rsid w:val="009A68A6"/>
    <w:rsid w:val="009A6AB8"/>
    <w:rsid w:val="009A6CEF"/>
    <w:rsid w:val="009A6D27"/>
    <w:rsid w:val="009A75BB"/>
    <w:rsid w:val="009A7619"/>
    <w:rsid w:val="009A76CA"/>
    <w:rsid w:val="009A77ED"/>
    <w:rsid w:val="009A78DF"/>
    <w:rsid w:val="009A78E0"/>
    <w:rsid w:val="009A7A8E"/>
    <w:rsid w:val="009A7C79"/>
    <w:rsid w:val="009B0288"/>
    <w:rsid w:val="009B038D"/>
    <w:rsid w:val="009B050C"/>
    <w:rsid w:val="009B0574"/>
    <w:rsid w:val="009B0768"/>
    <w:rsid w:val="009B0870"/>
    <w:rsid w:val="009B0A11"/>
    <w:rsid w:val="009B0B53"/>
    <w:rsid w:val="009B0B77"/>
    <w:rsid w:val="009B1042"/>
    <w:rsid w:val="009B10A1"/>
    <w:rsid w:val="009B10A5"/>
    <w:rsid w:val="009B1441"/>
    <w:rsid w:val="009B15D8"/>
    <w:rsid w:val="009B16C5"/>
    <w:rsid w:val="009B17BC"/>
    <w:rsid w:val="009B18ED"/>
    <w:rsid w:val="009B2392"/>
    <w:rsid w:val="009B249B"/>
    <w:rsid w:val="009B24D4"/>
    <w:rsid w:val="009B27AE"/>
    <w:rsid w:val="009B2CA7"/>
    <w:rsid w:val="009B2EFB"/>
    <w:rsid w:val="009B3099"/>
    <w:rsid w:val="009B31F1"/>
    <w:rsid w:val="009B371F"/>
    <w:rsid w:val="009B37CF"/>
    <w:rsid w:val="009B386A"/>
    <w:rsid w:val="009B389F"/>
    <w:rsid w:val="009B3929"/>
    <w:rsid w:val="009B3B6A"/>
    <w:rsid w:val="009B3DE8"/>
    <w:rsid w:val="009B4197"/>
    <w:rsid w:val="009B4226"/>
    <w:rsid w:val="009B42E1"/>
    <w:rsid w:val="009B433A"/>
    <w:rsid w:val="009B4471"/>
    <w:rsid w:val="009B463F"/>
    <w:rsid w:val="009B4835"/>
    <w:rsid w:val="009B4878"/>
    <w:rsid w:val="009B4AB6"/>
    <w:rsid w:val="009B4C9E"/>
    <w:rsid w:val="009B4D39"/>
    <w:rsid w:val="009B4E6B"/>
    <w:rsid w:val="009B4EFC"/>
    <w:rsid w:val="009B530E"/>
    <w:rsid w:val="009B53F8"/>
    <w:rsid w:val="009B5447"/>
    <w:rsid w:val="009B5B2A"/>
    <w:rsid w:val="009B5E0E"/>
    <w:rsid w:val="009B5F47"/>
    <w:rsid w:val="009B5F71"/>
    <w:rsid w:val="009B617D"/>
    <w:rsid w:val="009B62F6"/>
    <w:rsid w:val="009B647A"/>
    <w:rsid w:val="009B675D"/>
    <w:rsid w:val="009B6877"/>
    <w:rsid w:val="009B69F8"/>
    <w:rsid w:val="009B6A02"/>
    <w:rsid w:val="009B6A13"/>
    <w:rsid w:val="009B6AC7"/>
    <w:rsid w:val="009B6B96"/>
    <w:rsid w:val="009B71B2"/>
    <w:rsid w:val="009B71FE"/>
    <w:rsid w:val="009B72BF"/>
    <w:rsid w:val="009B7685"/>
    <w:rsid w:val="009B786E"/>
    <w:rsid w:val="009B7C35"/>
    <w:rsid w:val="009B7F2B"/>
    <w:rsid w:val="009C00B5"/>
    <w:rsid w:val="009C033D"/>
    <w:rsid w:val="009C055A"/>
    <w:rsid w:val="009C05B7"/>
    <w:rsid w:val="009C0658"/>
    <w:rsid w:val="009C082B"/>
    <w:rsid w:val="009C0912"/>
    <w:rsid w:val="009C0C23"/>
    <w:rsid w:val="009C0CAD"/>
    <w:rsid w:val="009C0E76"/>
    <w:rsid w:val="009C1252"/>
    <w:rsid w:val="009C18EA"/>
    <w:rsid w:val="009C1C0E"/>
    <w:rsid w:val="009C1D52"/>
    <w:rsid w:val="009C1ED8"/>
    <w:rsid w:val="009C1FDC"/>
    <w:rsid w:val="009C20F5"/>
    <w:rsid w:val="009C21D1"/>
    <w:rsid w:val="009C277B"/>
    <w:rsid w:val="009C354C"/>
    <w:rsid w:val="009C35BC"/>
    <w:rsid w:val="009C374E"/>
    <w:rsid w:val="009C378D"/>
    <w:rsid w:val="009C3884"/>
    <w:rsid w:val="009C3B5A"/>
    <w:rsid w:val="009C3C6C"/>
    <w:rsid w:val="009C3D23"/>
    <w:rsid w:val="009C3E57"/>
    <w:rsid w:val="009C4196"/>
    <w:rsid w:val="009C42D6"/>
    <w:rsid w:val="009C4568"/>
    <w:rsid w:val="009C471E"/>
    <w:rsid w:val="009C4931"/>
    <w:rsid w:val="009C4CC7"/>
    <w:rsid w:val="009C5752"/>
    <w:rsid w:val="009C594E"/>
    <w:rsid w:val="009C59C9"/>
    <w:rsid w:val="009C5C02"/>
    <w:rsid w:val="009C5F84"/>
    <w:rsid w:val="009C5FE2"/>
    <w:rsid w:val="009C62AE"/>
    <w:rsid w:val="009C632D"/>
    <w:rsid w:val="009C64DF"/>
    <w:rsid w:val="009C684A"/>
    <w:rsid w:val="009C688D"/>
    <w:rsid w:val="009C691E"/>
    <w:rsid w:val="009C697A"/>
    <w:rsid w:val="009C6B74"/>
    <w:rsid w:val="009C6C8F"/>
    <w:rsid w:val="009C6CED"/>
    <w:rsid w:val="009C6D31"/>
    <w:rsid w:val="009C6E32"/>
    <w:rsid w:val="009C6F46"/>
    <w:rsid w:val="009C6F49"/>
    <w:rsid w:val="009C6F6F"/>
    <w:rsid w:val="009C7278"/>
    <w:rsid w:val="009C7571"/>
    <w:rsid w:val="009C7589"/>
    <w:rsid w:val="009C75A0"/>
    <w:rsid w:val="009C7623"/>
    <w:rsid w:val="009C7672"/>
    <w:rsid w:val="009C776F"/>
    <w:rsid w:val="009C77F6"/>
    <w:rsid w:val="009C7907"/>
    <w:rsid w:val="009C79B6"/>
    <w:rsid w:val="009C7D0B"/>
    <w:rsid w:val="009C7D34"/>
    <w:rsid w:val="009D0358"/>
    <w:rsid w:val="009D05A8"/>
    <w:rsid w:val="009D06B7"/>
    <w:rsid w:val="009D0815"/>
    <w:rsid w:val="009D0D8C"/>
    <w:rsid w:val="009D0DF2"/>
    <w:rsid w:val="009D0EA5"/>
    <w:rsid w:val="009D156E"/>
    <w:rsid w:val="009D1BB0"/>
    <w:rsid w:val="009D1E44"/>
    <w:rsid w:val="009D24A9"/>
    <w:rsid w:val="009D27DF"/>
    <w:rsid w:val="009D2A40"/>
    <w:rsid w:val="009D2D78"/>
    <w:rsid w:val="009D2E98"/>
    <w:rsid w:val="009D331D"/>
    <w:rsid w:val="009D3332"/>
    <w:rsid w:val="009D362F"/>
    <w:rsid w:val="009D373C"/>
    <w:rsid w:val="009D379C"/>
    <w:rsid w:val="009D3842"/>
    <w:rsid w:val="009D3853"/>
    <w:rsid w:val="009D3AEA"/>
    <w:rsid w:val="009D3B86"/>
    <w:rsid w:val="009D3CD4"/>
    <w:rsid w:val="009D3E0B"/>
    <w:rsid w:val="009D3E85"/>
    <w:rsid w:val="009D4108"/>
    <w:rsid w:val="009D42A3"/>
    <w:rsid w:val="009D442B"/>
    <w:rsid w:val="009D44F8"/>
    <w:rsid w:val="009D4663"/>
    <w:rsid w:val="009D48CE"/>
    <w:rsid w:val="009D555D"/>
    <w:rsid w:val="009D5622"/>
    <w:rsid w:val="009D5954"/>
    <w:rsid w:val="009D598A"/>
    <w:rsid w:val="009D5BFC"/>
    <w:rsid w:val="009D5D5C"/>
    <w:rsid w:val="009D6175"/>
    <w:rsid w:val="009D6661"/>
    <w:rsid w:val="009D674A"/>
    <w:rsid w:val="009D6782"/>
    <w:rsid w:val="009D6F72"/>
    <w:rsid w:val="009D6FA0"/>
    <w:rsid w:val="009D739B"/>
    <w:rsid w:val="009D73D2"/>
    <w:rsid w:val="009D75E6"/>
    <w:rsid w:val="009D783A"/>
    <w:rsid w:val="009D7A0E"/>
    <w:rsid w:val="009D7C00"/>
    <w:rsid w:val="009D7D04"/>
    <w:rsid w:val="009D7E78"/>
    <w:rsid w:val="009D7F48"/>
    <w:rsid w:val="009D7FFD"/>
    <w:rsid w:val="009E0396"/>
    <w:rsid w:val="009E0474"/>
    <w:rsid w:val="009E0693"/>
    <w:rsid w:val="009E073B"/>
    <w:rsid w:val="009E0994"/>
    <w:rsid w:val="009E09A7"/>
    <w:rsid w:val="009E0D0C"/>
    <w:rsid w:val="009E0E93"/>
    <w:rsid w:val="009E1042"/>
    <w:rsid w:val="009E10CD"/>
    <w:rsid w:val="009E11D6"/>
    <w:rsid w:val="009E1243"/>
    <w:rsid w:val="009E133B"/>
    <w:rsid w:val="009E1367"/>
    <w:rsid w:val="009E1544"/>
    <w:rsid w:val="009E17D9"/>
    <w:rsid w:val="009E1823"/>
    <w:rsid w:val="009E1848"/>
    <w:rsid w:val="009E1A05"/>
    <w:rsid w:val="009E1D48"/>
    <w:rsid w:val="009E1E76"/>
    <w:rsid w:val="009E1FAC"/>
    <w:rsid w:val="009E2022"/>
    <w:rsid w:val="009E24C6"/>
    <w:rsid w:val="009E2595"/>
    <w:rsid w:val="009E25A9"/>
    <w:rsid w:val="009E28A1"/>
    <w:rsid w:val="009E2BF8"/>
    <w:rsid w:val="009E2D40"/>
    <w:rsid w:val="009E2D7C"/>
    <w:rsid w:val="009E2D82"/>
    <w:rsid w:val="009E2F5B"/>
    <w:rsid w:val="009E2FE7"/>
    <w:rsid w:val="009E33D7"/>
    <w:rsid w:val="009E35C4"/>
    <w:rsid w:val="009E36E4"/>
    <w:rsid w:val="009E3B5E"/>
    <w:rsid w:val="009E3B8C"/>
    <w:rsid w:val="009E409E"/>
    <w:rsid w:val="009E414A"/>
    <w:rsid w:val="009E4213"/>
    <w:rsid w:val="009E4303"/>
    <w:rsid w:val="009E43A5"/>
    <w:rsid w:val="009E44BA"/>
    <w:rsid w:val="009E477D"/>
    <w:rsid w:val="009E4A03"/>
    <w:rsid w:val="009E4A4A"/>
    <w:rsid w:val="009E4F05"/>
    <w:rsid w:val="009E4FE1"/>
    <w:rsid w:val="009E59E5"/>
    <w:rsid w:val="009E5AC5"/>
    <w:rsid w:val="009E5BAE"/>
    <w:rsid w:val="009E61D3"/>
    <w:rsid w:val="009E62EA"/>
    <w:rsid w:val="009E6359"/>
    <w:rsid w:val="009E6394"/>
    <w:rsid w:val="009E64D6"/>
    <w:rsid w:val="009E65AE"/>
    <w:rsid w:val="009E6778"/>
    <w:rsid w:val="009E6C41"/>
    <w:rsid w:val="009E6C83"/>
    <w:rsid w:val="009E6ED1"/>
    <w:rsid w:val="009E6F6B"/>
    <w:rsid w:val="009E74C2"/>
    <w:rsid w:val="009E74D2"/>
    <w:rsid w:val="009E7969"/>
    <w:rsid w:val="009E7BDE"/>
    <w:rsid w:val="009E7EEA"/>
    <w:rsid w:val="009F0386"/>
    <w:rsid w:val="009F0698"/>
    <w:rsid w:val="009F0955"/>
    <w:rsid w:val="009F0A90"/>
    <w:rsid w:val="009F0ADE"/>
    <w:rsid w:val="009F116F"/>
    <w:rsid w:val="009F128C"/>
    <w:rsid w:val="009F1C7C"/>
    <w:rsid w:val="009F1D44"/>
    <w:rsid w:val="009F206E"/>
    <w:rsid w:val="009F2403"/>
    <w:rsid w:val="009F247C"/>
    <w:rsid w:val="009F2690"/>
    <w:rsid w:val="009F2713"/>
    <w:rsid w:val="009F27EE"/>
    <w:rsid w:val="009F2BF2"/>
    <w:rsid w:val="009F35DD"/>
    <w:rsid w:val="009F37CE"/>
    <w:rsid w:val="009F382A"/>
    <w:rsid w:val="009F38A5"/>
    <w:rsid w:val="009F3D67"/>
    <w:rsid w:val="009F3DCB"/>
    <w:rsid w:val="009F3FD2"/>
    <w:rsid w:val="009F4108"/>
    <w:rsid w:val="009F4115"/>
    <w:rsid w:val="009F419F"/>
    <w:rsid w:val="009F42BD"/>
    <w:rsid w:val="009F42E6"/>
    <w:rsid w:val="009F42FC"/>
    <w:rsid w:val="009F44AF"/>
    <w:rsid w:val="009F46A9"/>
    <w:rsid w:val="009F478A"/>
    <w:rsid w:val="009F49B0"/>
    <w:rsid w:val="009F49F4"/>
    <w:rsid w:val="009F4C11"/>
    <w:rsid w:val="009F4C12"/>
    <w:rsid w:val="009F4E7A"/>
    <w:rsid w:val="009F4E93"/>
    <w:rsid w:val="009F4EF2"/>
    <w:rsid w:val="009F4F54"/>
    <w:rsid w:val="009F59C1"/>
    <w:rsid w:val="009F5D7A"/>
    <w:rsid w:val="009F60D6"/>
    <w:rsid w:val="009F6346"/>
    <w:rsid w:val="009F6461"/>
    <w:rsid w:val="009F6629"/>
    <w:rsid w:val="009F6946"/>
    <w:rsid w:val="009F69DE"/>
    <w:rsid w:val="009F6A94"/>
    <w:rsid w:val="009F6BC9"/>
    <w:rsid w:val="009F6C33"/>
    <w:rsid w:val="009F6C9F"/>
    <w:rsid w:val="009F6E27"/>
    <w:rsid w:val="009F6F61"/>
    <w:rsid w:val="009F71BF"/>
    <w:rsid w:val="009F73A5"/>
    <w:rsid w:val="009F73EE"/>
    <w:rsid w:val="009F7626"/>
    <w:rsid w:val="009F7800"/>
    <w:rsid w:val="009F781F"/>
    <w:rsid w:val="009F7966"/>
    <w:rsid w:val="009F7C09"/>
    <w:rsid w:val="009F7C3E"/>
    <w:rsid w:val="00A00197"/>
    <w:rsid w:val="00A002D4"/>
    <w:rsid w:val="00A00770"/>
    <w:rsid w:val="00A007AD"/>
    <w:rsid w:val="00A00893"/>
    <w:rsid w:val="00A00C5D"/>
    <w:rsid w:val="00A00EC5"/>
    <w:rsid w:val="00A0107A"/>
    <w:rsid w:val="00A0119D"/>
    <w:rsid w:val="00A0170A"/>
    <w:rsid w:val="00A017DC"/>
    <w:rsid w:val="00A017F4"/>
    <w:rsid w:val="00A01ABB"/>
    <w:rsid w:val="00A02087"/>
    <w:rsid w:val="00A02394"/>
    <w:rsid w:val="00A02670"/>
    <w:rsid w:val="00A02A3D"/>
    <w:rsid w:val="00A02D39"/>
    <w:rsid w:val="00A02D3B"/>
    <w:rsid w:val="00A02EBE"/>
    <w:rsid w:val="00A0300E"/>
    <w:rsid w:val="00A030E5"/>
    <w:rsid w:val="00A034B5"/>
    <w:rsid w:val="00A03597"/>
    <w:rsid w:val="00A03A39"/>
    <w:rsid w:val="00A03AC4"/>
    <w:rsid w:val="00A03E1D"/>
    <w:rsid w:val="00A03FD8"/>
    <w:rsid w:val="00A04139"/>
    <w:rsid w:val="00A047E1"/>
    <w:rsid w:val="00A04BF3"/>
    <w:rsid w:val="00A04D3B"/>
    <w:rsid w:val="00A059C3"/>
    <w:rsid w:val="00A05B02"/>
    <w:rsid w:val="00A05DBE"/>
    <w:rsid w:val="00A05DEF"/>
    <w:rsid w:val="00A05F0A"/>
    <w:rsid w:val="00A05F76"/>
    <w:rsid w:val="00A063A7"/>
    <w:rsid w:val="00A064BC"/>
    <w:rsid w:val="00A066FA"/>
    <w:rsid w:val="00A06722"/>
    <w:rsid w:val="00A06A1E"/>
    <w:rsid w:val="00A06C37"/>
    <w:rsid w:val="00A06FAA"/>
    <w:rsid w:val="00A06FD7"/>
    <w:rsid w:val="00A070BE"/>
    <w:rsid w:val="00A0764C"/>
    <w:rsid w:val="00A0764E"/>
    <w:rsid w:val="00A07676"/>
    <w:rsid w:val="00A07771"/>
    <w:rsid w:val="00A077E8"/>
    <w:rsid w:val="00A07AA9"/>
    <w:rsid w:val="00A07AE1"/>
    <w:rsid w:val="00A07D26"/>
    <w:rsid w:val="00A07D28"/>
    <w:rsid w:val="00A07D36"/>
    <w:rsid w:val="00A07D8E"/>
    <w:rsid w:val="00A07DCE"/>
    <w:rsid w:val="00A07F89"/>
    <w:rsid w:val="00A10444"/>
    <w:rsid w:val="00A1055A"/>
    <w:rsid w:val="00A107CE"/>
    <w:rsid w:val="00A10871"/>
    <w:rsid w:val="00A108B0"/>
    <w:rsid w:val="00A10E10"/>
    <w:rsid w:val="00A11017"/>
    <w:rsid w:val="00A11394"/>
    <w:rsid w:val="00A115D4"/>
    <w:rsid w:val="00A11847"/>
    <w:rsid w:val="00A11B74"/>
    <w:rsid w:val="00A11D35"/>
    <w:rsid w:val="00A11F85"/>
    <w:rsid w:val="00A12015"/>
    <w:rsid w:val="00A12219"/>
    <w:rsid w:val="00A125B2"/>
    <w:rsid w:val="00A1273B"/>
    <w:rsid w:val="00A129FC"/>
    <w:rsid w:val="00A12B94"/>
    <w:rsid w:val="00A12BE6"/>
    <w:rsid w:val="00A12D19"/>
    <w:rsid w:val="00A12FEA"/>
    <w:rsid w:val="00A13056"/>
    <w:rsid w:val="00A13159"/>
    <w:rsid w:val="00A1316C"/>
    <w:rsid w:val="00A1340A"/>
    <w:rsid w:val="00A1359C"/>
    <w:rsid w:val="00A13625"/>
    <w:rsid w:val="00A136E7"/>
    <w:rsid w:val="00A139C9"/>
    <w:rsid w:val="00A139D6"/>
    <w:rsid w:val="00A13F30"/>
    <w:rsid w:val="00A141AB"/>
    <w:rsid w:val="00A14302"/>
    <w:rsid w:val="00A147D2"/>
    <w:rsid w:val="00A14857"/>
    <w:rsid w:val="00A14F9D"/>
    <w:rsid w:val="00A15111"/>
    <w:rsid w:val="00A15224"/>
    <w:rsid w:val="00A15269"/>
    <w:rsid w:val="00A153EB"/>
    <w:rsid w:val="00A1577D"/>
    <w:rsid w:val="00A157C7"/>
    <w:rsid w:val="00A15C68"/>
    <w:rsid w:val="00A15DF5"/>
    <w:rsid w:val="00A15EE6"/>
    <w:rsid w:val="00A1600E"/>
    <w:rsid w:val="00A1636F"/>
    <w:rsid w:val="00A1663A"/>
    <w:rsid w:val="00A166A5"/>
    <w:rsid w:val="00A16F5F"/>
    <w:rsid w:val="00A1713A"/>
    <w:rsid w:val="00A1759E"/>
    <w:rsid w:val="00A175F3"/>
    <w:rsid w:val="00A176DA"/>
    <w:rsid w:val="00A17950"/>
    <w:rsid w:val="00A17995"/>
    <w:rsid w:val="00A17B43"/>
    <w:rsid w:val="00A17E69"/>
    <w:rsid w:val="00A2024D"/>
    <w:rsid w:val="00A202C5"/>
    <w:rsid w:val="00A20664"/>
    <w:rsid w:val="00A206A3"/>
    <w:rsid w:val="00A2090D"/>
    <w:rsid w:val="00A209C7"/>
    <w:rsid w:val="00A20D10"/>
    <w:rsid w:val="00A20EB2"/>
    <w:rsid w:val="00A210B9"/>
    <w:rsid w:val="00A2122A"/>
    <w:rsid w:val="00A21400"/>
    <w:rsid w:val="00A214E4"/>
    <w:rsid w:val="00A2171F"/>
    <w:rsid w:val="00A2176A"/>
    <w:rsid w:val="00A21833"/>
    <w:rsid w:val="00A21D49"/>
    <w:rsid w:val="00A21D57"/>
    <w:rsid w:val="00A21E53"/>
    <w:rsid w:val="00A21EB5"/>
    <w:rsid w:val="00A21F3C"/>
    <w:rsid w:val="00A220BE"/>
    <w:rsid w:val="00A220ED"/>
    <w:rsid w:val="00A229CC"/>
    <w:rsid w:val="00A22BF7"/>
    <w:rsid w:val="00A2309A"/>
    <w:rsid w:val="00A231BD"/>
    <w:rsid w:val="00A23607"/>
    <w:rsid w:val="00A236D9"/>
    <w:rsid w:val="00A239AE"/>
    <w:rsid w:val="00A239D8"/>
    <w:rsid w:val="00A23A84"/>
    <w:rsid w:val="00A23C89"/>
    <w:rsid w:val="00A23C9A"/>
    <w:rsid w:val="00A23D1E"/>
    <w:rsid w:val="00A23D84"/>
    <w:rsid w:val="00A23DF7"/>
    <w:rsid w:val="00A23F1E"/>
    <w:rsid w:val="00A23F79"/>
    <w:rsid w:val="00A23FF5"/>
    <w:rsid w:val="00A2415A"/>
    <w:rsid w:val="00A24210"/>
    <w:rsid w:val="00A24406"/>
    <w:rsid w:val="00A24541"/>
    <w:rsid w:val="00A2486D"/>
    <w:rsid w:val="00A24A05"/>
    <w:rsid w:val="00A24A2E"/>
    <w:rsid w:val="00A24A85"/>
    <w:rsid w:val="00A25005"/>
    <w:rsid w:val="00A250D5"/>
    <w:rsid w:val="00A250DA"/>
    <w:rsid w:val="00A253FD"/>
    <w:rsid w:val="00A25730"/>
    <w:rsid w:val="00A257C6"/>
    <w:rsid w:val="00A25FA9"/>
    <w:rsid w:val="00A2632B"/>
    <w:rsid w:val="00A2645E"/>
    <w:rsid w:val="00A2674D"/>
    <w:rsid w:val="00A26928"/>
    <w:rsid w:val="00A26ECB"/>
    <w:rsid w:val="00A27135"/>
    <w:rsid w:val="00A276F7"/>
    <w:rsid w:val="00A277B0"/>
    <w:rsid w:val="00A278AB"/>
    <w:rsid w:val="00A279F7"/>
    <w:rsid w:val="00A27C39"/>
    <w:rsid w:val="00A27D75"/>
    <w:rsid w:val="00A27D8C"/>
    <w:rsid w:val="00A27EAB"/>
    <w:rsid w:val="00A300B7"/>
    <w:rsid w:val="00A30430"/>
    <w:rsid w:val="00A30550"/>
    <w:rsid w:val="00A3080B"/>
    <w:rsid w:val="00A3080D"/>
    <w:rsid w:val="00A30838"/>
    <w:rsid w:val="00A30DD5"/>
    <w:rsid w:val="00A30F9B"/>
    <w:rsid w:val="00A3117C"/>
    <w:rsid w:val="00A3185A"/>
    <w:rsid w:val="00A318F0"/>
    <w:rsid w:val="00A31B1F"/>
    <w:rsid w:val="00A31C9B"/>
    <w:rsid w:val="00A31E00"/>
    <w:rsid w:val="00A31E96"/>
    <w:rsid w:val="00A31ECA"/>
    <w:rsid w:val="00A31F8C"/>
    <w:rsid w:val="00A3206F"/>
    <w:rsid w:val="00A32455"/>
    <w:rsid w:val="00A3262E"/>
    <w:rsid w:val="00A32644"/>
    <w:rsid w:val="00A326E5"/>
    <w:rsid w:val="00A3285B"/>
    <w:rsid w:val="00A32890"/>
    <w:rsid w:val="00A3292C"/>
    <w:rsid w:val="00A329A8"/>
    <w:rsid w:val="00A32A66"/>
    <w:rsid w:val="00A32C02"/>
    <w:rsid w:val="00A32FD6"/>
    <w:rsid w:val="00A330C1"/>
    <w:rsid w:val="00A330C6"/>
    <w:rsid w:val="00A3326A"/>
    <w:rsid w:val="00A335E5"/>
    <w:rsid w:val="00A33ACA"/>
    <w:rsid w:val="00A33ECD"/>
    <w:rsid w:val="00A33F30"/>
    <w:rsid w:val="00A345DE"/>
    <w:rsid w:val="00A34734"/>
    <w:rsid w:val="00A34816"/>
    <w:rsid w:val="00A34A2B"/>
    <w:rsid w:val="00A34D87"/>
    <w:rsid w:val="00A34FC7"/>
    <w:rsid w:val="00A34FE1"/>
    <w:rsid w:val="00A35030"/>
    <w:rsid w:val="00A35141"/>
    <w:rsid w:val="00A352BE"/>
    <w:rsid w:val="00A3536A"/>
    <w:rsid w:val="00A353B9"/>
    <w:rsid w:val="00A3551E"/>
    <w:rsid w:val="00A358C2"/>
    <w:rsid w:val="00A35F57"/>
    <w:rsid w:val="00A36217"/>
    <w:rsid w:val="00A36487"/>
    <w:rsid w:val="00A36556"/>
    <w:rsid w:val="00A366A0"/>
    <w:rsid w:val="00A36D5D"/>
    <w:rsid w:val="00A36F59"/>
    <w:rsid w:val="00A36FF3"/>
    <w:rsid w:val="00A37271"/>
    <w:rsid w:val="00A373C2"/>
    <w:rsid w:val="00A37519"/>
    <w:rsid w:val="00A375BA"/>
    <w:rsid w:val="00A376D5"/>
    <w:rsid w:val="00A377DF"/>
    <w:rsid w:val="00A378C5"/>
    <w:rsid w:val="00A37A04"/>
    <w:rsid w:val="00A37B68"/>
    <w:rsid w:val="00A37EFA"/>
    <w:rsid w:val="00A40037"/>
    <w:rsid w:val="00A400AA"/>
    <w:rsid w:val="00A401F6"/>
    <w:rsid w:val="00A40396"/>
    <w:rsid w:val="00A40638"/>
    <w:rsid w:val="00A407B8"/>
    <w:rsid w:val="00A40A1F"/>
    <w:rsid w:val="00A40A78"/>
    <w:rsid w:val="00A40AF0"/>
    <w:rsid w:val="00A40E76"/>
    <w:rsid w:val="00A40F73"/>
    <w:rsid w:val="00A410D7"/>
    <w:rsid w:val="00A41337"/>
    <w:rsid w:val="00A413F4"/>
    <w:rsid w:val="00A4196B"/>
    <w:rsid w:val="00A41F9A"/>
    <w:rsid w:val="00A4203C"/>
    <w:rsid w:val="00A42345"/>
    <w:rsid w:val="00A42714"/>
    <w:rsid w:val="00A427D3"/>
    <w:rsid w:val="00A427E6"/>
    <w:rsid w:val="00A42ACB"/>
    <w:rsid w:val="00A42B51"/>
    <w:rsid w:val="00A42D54"/>
    <w:rsid w:val="00A42E1C"/>
    <w:rsid w:val="00A42E55"/>
    <w:rsid w:val="00A42F32"/>
    <w:rsid w:val="00A430AD"/>
    <w:rsid w:val="00A4316B"/>
    <w:rsid w:val="00A43305"/>
    <w:rsid w:val="00A435D0"/>
    <w:rsid w:val="00A43646"/>
    <w:rsid w:val="00A437AB"/>
    <w:rsid w:val="00A43830"/>
    <w:rsid w:val="00A43901"/>
    <w:rsid w:val="00A439C5"/>
    <w:rsid w:val="00A43A24"/>
    <w:rsid w:val="00A43B75"/>
    <w:rsid w:val="00A43DAC"/>
    <w:rsid w:val="00A44065"/>
    <w:rsid w:val="00A44152"/>
    <w:rsid w:val="00A44405"/>
    <w:rsid w:val="00A445BE"/>
    <w:rsid w:val="00A445E9"/>
    <w:rsid w:val="00A44776"/>
    <w:rsid w:val="00A449C6"/>
    <w:rsid w:val="00A44A23"/>
    <w:rsid w:val="00A44A81"/>
    <w:rsid w:val="00A44C56"/>
    <w:rsid w:val="00A44C7D"/>
    <w:rsid w:val="00A44D1F"/>
    <w:rsid w:val="00A44D5D"/>
    <w:rsid w:val="00A44E29"/>
    <w:rsid w:val="00A44EF4"/>
    <w:rsid w:val="00A45164"/>
    <w:rsid w:val="00A453AA"/>
    <w:rsid w:val="00A45401"/>
    <w:rsid w:val="00A456C3"/>
    <w:rsid w:val="00A458B0"/>
    <w:rsid w:val="00A45BFC"/>
    <w:rsid w:val="00A45CD0"/>
    <w:rsid w:val="00A45DC6"/>
    <w:rsid w:val="00A462C2"/>
    <w:rsid w:val="00A4639E"/>
    <w:rsid w:val="00A46AF4"/>
    <w:rsid w:val="00A46BB9"/>
    <w:rsid w:val="00A46C06"/>
    <w:rsid w:val="00A46CE7"/>
    <w:rsid w:val="00A46DC7"/>
    <w:rsid w:val="00A4714D"/>
    <w:rsid w:val="00A476DF"/>
    <w:rsid w:val="00A47860"/>
    <w:rsid w:val="00A47876"/>
    <w:rsid w:val="00A47A82"/>
    <w:rsid w:val="00A47AE9"/>
    <w:rsid w:val="00A47C36"/>
    <w:rsid w:val="00A47D2E"/>
    <w:rsid w:val="00A47DEB"/>
    <w:rsid w:val="00A47ED6"/>
    <w:rsid w:val="00A502AB"/>
    <w:rsid w:val="00A50450"/>
    <w:rsid w:val="00A504ED"/>
    <w:rsid w:val="00A505BF"/>
    <w:rsid w:val="00A50C21"/>
    <w:rsid w:val="00A50CEB"/>
    <w:rsid w:val="00A50D94"/>
    <w:rsid w:val="00A50ED8"/>
    <w:rsid w:val="00A511A8"/>
    <w:rsid w:val="00A51243"/>
    <w:rsid w:val="00A5139C"/>
    <w:rsid w:val="00A5141C"/>
    <w:rsid w:val="00A51517"/>
    <w:rsid w:val="00A51693"/>
    <w:rsid w:val="00A51756"/>
    <w:rsid w:val="00A51E5A"/>
    <w:rsid w:val="00A51F8E"/>
    <w:rsid w:val="00A52156"/>
    <w:rsid w:val="00A521AA"/>
    <w:rsid w:val="00A523F4"/>
    <w:rsid w:val="00A52424"/>
    <w:rsid w:val="00A52727"/>
    <w:rsid w:val="00A5293F"/>
    <w:rsid w:val="00A52E6B"/>
    <w:rsid w:val="00A52F1D"/>
    <w:rsid w:val="00A53152"/>
    <w:rsid w:val="00A53255"/>
    <w:rsid w:val="00A532D9"/>
    <w:rsid w:val="00A53506"/>
    <w:rsid w:val="00A5372B"/>
    <w:rsid w:val="00A538B4"/>
    <w:rsid w:val="00A53B3B"/>
    <w:rsid w:val="00A54042"/>
    <w:rsid w:val="00A5408F"/>
    <w:rsid w:val="00A541FD"/>
    <w:rsid w:val="00A5425C"/>
    <w:rsid w:val="00A546B6"/>
    <w:rsid w:val="00A54A92"/>
    <w:rsid w:val="00A54B70"/>
    <w:rsid w:val="00A54CF1"/>
    <w:rsid w:val="00A55055"/>
    <w:rsid w:val="00A5517B"/>
    <w:rsid w:val="00A55412"/>
    <w:rsid w:val="00A55A14"/>
    <w:rsid w:val="00A55AA0"/>
    <w:rsid w:val="00A55B64"/>
    <w:rsid w:val="00A55B81"/>
    <w:rsid w:val="00A55EF1"/>
    <w:rsid w:val="00A56109"/>
    <w:rsid w:val="00A56290"/>
    <w:rsid w:val="00A5650C"/>
    <w:rsid w:val="00A56616"/>
    <w:rsid w:val="00A567D8"/>
    <w:rsid w:val="00A567FD"/>
    <w:rsid w:val="00A569F8"/>
    <w:rsid w:val="00A56B75"/>
    <w:rsid w:val="00A56B8C"/>
    <w:rsid w:val="00A56D6A"/>
    <w:rsid w:val="00A56D92"/>
    <w:rsid w:val="00A56F96"/>
    <w:rsid w:val="00A5712E"/>
    <w:rsid w:val="00A572A2"/>
    <w:rsid w:val="00A572F9"/>
    <w:rsid w:val="00A574E8"/>
    <w:rsid w:val="00A57583"/>
    <w:rsid w:val="00A57909"/>
    <w:rsid w:val="00A57965"/>
    <w:rsid w:val="00A579A5"/>
    <w:rsid w:val="00A57BEE"/>
    <w:rsid w:val="00A57C94"/>
    <w:rsid w:val="00A57E45"/>
    <w:rsid w:val="00A57F45"/>
    <w:rsid w:val="00A60247"/>
    <w:rsid w:val="00A602BF"/>
    <w:rsid w:val="00A602C6"/>
    <w:rsid w:val="00A60325"/>
    <w:rsid w:val="00A610B2"/>
    <w:rsid w:val="00A6119C"/>
    <w:rsid w:val="00A61317"/>
    <w:rsid w:val="00A6135B"/>
    <w:rsid w:val="00A6148E"/>
    <w:rsid w:val="00A6163D"/>
    <w:rsid w:val="00A6174D"/>
    <w:rsid w:val="00A6178F"/>
    <w:rsid w:val="00A618D9"/>
    <w:rsid w:val="00A61DDC"/>
    <w:rsid w:val="00A61EAE"/>
    <w:rsid w:val="00A61FEA"/>
    <w:rsid w:val="00A62039"/>
    <w:rsid w:val="00A62319"/>
    <w:rsid w:val="00A6237B"/>
    <w:rsid w:val="00A623F7"/>
    <w:rsid w:val="00A625EC"/>
    <w:rsid w:val="00A6265F"/>
    <w:rsid w:val="00A6292C"/>
    <w:rsid w:val="00A630B2"/>
    <w:rsid w:val="00A631DD"/>
    <w:rsid w:val="00A6358B"/>
    <w:rsid w:val="00A635A2"/>
    <w:rsid w:val="00A635D7"/>
    <w:rsid w:val="00A6360A"/>
    <w:rsid w:val="00A63615"/>
    <w:rsid w:val="00A6382A"/>
    <w:rsid w:val="00A63F43"/>
    <w:rsid w:val="00A64081"/>
    <w:rsid w:val="00A648C1"/>
    <w:rsid w:val="00A6575B"/>
    <w:rsid w:val="00A65820"/>
    <w:rsid w:val="00A65A6B"/>
    <w:rsid w:val="00A65C17"/>
    <w:rsid w:val="00A65C4D"/>
    <w:rsid w:val="00A65D8A"/>
    <w:rsid w:val="00A65E71"/>
    <w:rsid w:val="00A663B9"/>
    <w:rsid w:val="00A663F5"/>
    <w:rsid w:val="00A664BB"/>
    <w:rsid w:val="00A6665F"/>
    <w:rsid w:val="00A666F8"/>
    <w:rsid w:val="00A666FA"/>
    <w:rsid w:val="00A669EC"/>
    <w:rsid w:val="00A66C95"/>
    <w:rsid w:val="00A66E38"/>
    <w:rsid w:val="00A66E93"/>
    <w:rsid w:val="00A671F3"/>
    <w:rsid w:val="00A67565"/>
    <w:rsid w:val="00A6757A"/>
    <w:rsid w:val="00A67623"/>
    <w:rsid w:val="00A678C5"/>
    <w:rsid w:val="00A67EFC"/>
    <w:rsid w:val="00A7003A"/>
    <w:rsid w:val="00A7030F"/>
    <w:rsid w:val="00A7046C"/>
    <w:rsid w:val="00A707B1"/>
    <w:rsid w:val="00A707E8"/>
    <w:rsid w:val="00A7084F"/>
    <w:rsid w:val="00A70FFB"/>
    <w:rsid w:val="00A71162"/>
    <w:rsid w:val="00A718D9"/>
    <w:rsid w:val="00A71B28"/>
    <w:rsid w:val="00A71B89"/>
    <w:rsid w:val="00A71C84"/>
    <w:rsid w:val="00A71CBD"/>
    <w:rsid w:val="00A71CC1"/>
    <w:rsid w:val="00A71EF3"/>
    <w:rsid w:val="00A71F22"/>
    <w:rsid w:val="00A7239E"/>
    <w:rsid w:val="00A723F1"/>
    <w:rsid w:val="00A72446"/>
    <w:rsid w:val="00A72795"/>
    <w:rsid w:val="00A727FE"/>
    <w:rsid w:val="00A72920"/>
    <w:rsid w:val="00A7292F"/>
    <w:rsid w:val="00A72937"/>
    <w:rsid w:val="00A729B2"/>
    <w:rsid w:val="00A72CA6"/>
    <w:rsid w:val="00A72D28"/>
    <w:rsid w:val="00A72DD1"/>
    <w:rsid w:val="00A730F6"/>
    <w:rsid w:val="00A73200"/>
    <w:rsid w:val="00A7335D"/>
    <w:rsid w:val="00A73C39"/>
    <w:rsid w:val="00A73F32"/>
    <w:rsid w:val="00A73F52"/>
    <w:rsid w:val="00A7414A"/>
    <w:rsid w:val="00A7416B"/>
    <w:rsid w:val="00A74186"/>
    <w:rsid w:val="00A74627"/>
    <w:rsid w:val="00A7469A"/>
    <w:rsid w:val="00A74961"/>
    <w:rsid w:val="00A74D0B"/>
    <w:rsid w:val="00A75199"/>
    <w:rsid w:val="00A753DA"/>
    <w:rsid w:val="00A757B6"/>
    <w:rsid w:val="00A75BD3"/>
    <w:rsid w:val="00A75EE3"/>
    <w:rsid w:val="00A760AC"/>
    <w:rsid w:val="00A76332"/>
    <w:rsid w:val="00A76836"/>
    <w:rsid w:val="00A768E0"/>
    <w:rsid w:val="00A76983"/>
    <w:rsid w:val="00A769A2"/>
    <w:rsid w:val="00A769EA"/>
    <w:rsid w:val="00A76AA0"/>
    <w:rsid w:val="00A76CB2"/>
    <w:rsid w:val="00A76F8D"/>
    <w:rsid w:val="00A770D1"/>
    <w:rsid w:val="00A7755B"/>
    <w:rsid w:val="00A77714"/>
    <w:rsid w:val="00A77987"/>
    <w:rsid w:val="00A77A98"/>
    <w:rsid w:val="00A77BF8"/>
    <w:rsid w:val="00A77C6C"/>
    <w:rsid w:val="00A77D34"/>
    <w:rsid w:val="00A77D7D"/>
    <w:rsid w:val="00A8001E"/>
    <w:rsid w:val="00A80328"/>
    <w:rsid w:val="00A803FE"/>
    <w:rsid w:val="00A804E2"/>
    <w:rsid w:val="00A8098A"/>
    <w:rsid w:val="00A80B42"/>
    <w:rsid w:val="00A80D35"/>
    <w:rsid w:val="00A81090"/>
    <w:rsid w:val="00A811A8"/>
    <w:rsid w:val="00A812C2"/>
    <w:rsid w:val="00A8155A"/>
    <w:rsid w:val="00A816B1"/>
    <w:rsid w:val="00A8177D"/>
    <w:rsid w:val="00A81878"/>
    <w:rsid w:val="00A81CBF"/>
    <w:rsid w:val="00A81CF2"/>
    <w:rsid w:val="00A81E09"/>
    <w:rsid w:val="00A81E17"/>
    <w:rsid w:val="00A820FA"/>
    <w:rsid w:val="00A8228A"/>
    <w:rsid w:val="00A82471"/>
    <w:rsid w:val="00A8255E"/>
    <w:rsid w:val="00A83192"/>
    <w:rsid w:val="00A83219"/>
    <w:rsid w:val="00A83463"/>
    <w:rsid w:val="00A8396A"/>
    <w:rsid w:val="00A83D77"/>
    <w:rsid w:val="00A84085"/>
    <w:rsid w:val="00A841CA"/>
    <w:rsid w:val="00A842FC"/>
    <w:rsid w:val="00A84737"/>
    <w:rsid w:val="00A8496E"/>
    <w:rsid w:val="00A84B92"/>
    <w:rsid w:val="00A84F33"/>
    <w:rsid w:val="00A85017"/>
    <w:rsid w:val="00A85A58"/>
    <w:rsid w:val="00A85AEE"/>
    <w:rsid w:val="00A867DE"/>
    <w:rsid w:val="00A867F4"/>
    <w:rsid w:val="00A868BA"/>
    <w:rsid w:val="00A86A3B"/>
    <w:rsid w:val="00A86FA8"/>
    <w:rsid w:val="00A870D3"/>
    <w:rsid w:val="00A8741A"/>
    <w:rsid w:val="00A877A8"/>
    <w:rsid w:val="00A87CAA"/>
    <w:rsid w:val="00A87CDC"/>
    <w:rsid w:val="00A90110"/>
    <w:rsid w:val="00A90126"/>
    <w:rsid w:val="00A9012D"/>
    <w:rsid w:val="00A90170"/>
    <w:rsid w:val="00A903BE"/>
    <w:rsid w:val="00A908A7"/>
    <w:rsid w:val="00A90BDB"/>
    <w:rsid w:val="00A90F55"/>
    <w:rsid w:val="00A90FF9"/>
    <w:rsid w:val="00A9107A"/>
    <w:rsid w:val="00A919B3"/>
    <w:rsid w:val="00A91D70"/>
    <w:rsid w:val="00A9208C"/>
    <w:rsid w:val="00A924C9"/>
    <w:rsid w:val="00A926A6"/>
    <w:rsid w:val="00A9294E"/>
    <w:rsid w:val="00A92A2B"/>
    <w:rsid w:val="00A92AE9"/>
    <w:rsid w:val="00A92BFA"/>
    <w:rsid w:val="00A92E07"/>
    <w:rsid w:val="00A92E7E"/>
    <w:rsid w:val="00A92E81"/>
    <w:rsid w:val="00A92EC1"/>
    <w:rsid w:val="00A92F82"/>
    <w:rsid w:val="00A92FF7"/>
    <w:rsid w:val="00A93065"/>
    <w:rsid w:val="00A9340B"/>
    <w:rsid w:val="00A93418"/>
    <w:rsid w:val="00A934C4"/>
    <w:rsid w:val="00A9365D"/>
    <w:rsid w:val="00A93679"/>
    <w:rsid w:val="00A936D9"/>
    <w:rsid w:val="00A937A5"/>
    <w:rsid w:val="00A93812"/>
    <w:rsid w:val="00A9387A"/>
    <w:rsid w:val="00A94438"/>
    <w:rsid w:val="00A9467D"/>
    <w:rsid w:val="00A94811"/>
    <w:rsid w:val="00A94B68"/>
    <w:rsid w:val="00A94C76"/>
    <w:rsid w:val="00A95323"/>
    <w:rsid w:val="00A95723"/>
    <w:rsid w:val="00A95AC6"/>
    <w:rsid w:val="00A95C6C"/>
    <w:rsid w:val="00A95CB2"/>
    <w:rsid w:val="00A95D97"/>
    <w:rsid w:val="00A95FA5"/>
    <w:rsid w:val="00A96041"/>
    <w:rsid w:val="00A96112"/>
    <w:rsid w:val="00A961C9"/>
    <w:rsid w:val="00A961CB"/>
    <w:rsid w:val="00A961EB"/>
    <w:rsid w:val="00A96315"/>
    <w:rsid w:val="00A96A75"/>
    <w:rsid w:val="00A96B63"/>
    <w:rsid w:val="00A96EB6"/>
    <w:rsid w:val="00A96F21"/>
    <w:rsid w:val="00A976D8"/>
    <w:rsid w:val="00A97836"/>
    <w:rsid w:val="00A97BEC"/>
    <w:rsid w:val="00A97DB0"/>
    <w:rsid w:val="00AA05C9"/>
    <w:rsid w:val="00AA0621"/>
    <w:rsid w:val="00AA06F0"/>
    <w:rsid w:val="00AA07E5"/>
    <w:rsid w:val="00AA081C"/>
    <w:rsid w:val="00AA08FD"/>
    <w:rsid w:val="00AA0D53"/>
    <w:rsid w:val="00AA0DFE"/>
    <w:rsid w:val="00AA1166"/>
    <w:rsid w:val="00AA11FD"/>
    <w:rsid w:val="00AA1786"/>
    <w:rsid w:val="00AA1957"/>
    <w:rsid w:val="00AA1C80"/>
    <w:rsid w:val="00AA1E60"/>
    <w:rsid w:val="00AA1F7B"/>
    <w:rsid w:val="00AA2464"/>
    <w:rsid w:val="00AA25E2"/>
    <w:rsid w:val="00AA26AC"/>
    <w:rsid w:val="00AA26C5"/>
    <w:rsid w:val="00AA26D7"/>
    <w:rsid w:val="00AA28A0"/>
    <w:rsid w:val="00AA2A46"/>
    <w:rsid w:val="00AA2E90"/>
    <w:rsid w:val="00AA301E"/>
    <w:rsid w:val="00AA38A7"/>
    <w:rsid w:val="00AA3938"/>
    <w:rsid w:val="00AA3A97"/>
    <w:rsid w:val="00AA3B1E"/>
    <w:rsid w:val="00AA3CC2"/>
    <w:rsid w:val="00AA3DDF"/>
    <w:rsid w:val="00AA3F5A"/>
    <w:rsid w:val="00AA4072"/>
    <w:rsid w:val="00AA4237"/>
    <w:rsid w:val="00AA43C5"/>
    <w:rsid w:val="00AA445C"/>
    <w:rsid w:val="00AA4757"/>
    <w:rsid w:val="00AA4897"/>
    <w:rsid w:val="00AA4996"/>
    <w:rsid w:val="00AA4B6A"/>
    <w:rsid w:val="00AA4F5E"/>
    <w:rsid w:val="00AA52DE"/>
    <w:rsid w:val="00AA53F2"/>
    <w:rsid w:val="00AA56F5"/>
    <w:rsid w:val="00AA57FB"/>
    <w:rsid w:val="00AA5E28"/>
    <w:rsid w:val="00AA5F3C"/>
    <w:rsid w:val="00AA5F74"/>
    <w:rsid w:val="00AA5F7C"/>
    <w:rsid w:val="00AA5FDF"/>
    <w:rsid w:val="00AA612D"/>
    <w:rsid w:val="00AA6130"/>
    <w:rsid w:val="00AA6382"/>
    <w:rsid w:val="00AA64A3"/>
    <w:rsid w:val="00AA652A"/>
    <w:rsid w:val="00AA69D8"/>
    <w:rsid w:val="00AA6A40"/>
    <w:rsid w:val="00AA6D76"/>
    <w:rsid w:val="00AA6FE3"/>
    <w:rsid w:val="00AA70D4"/>
    <w:rsid w:val="00AA71EA"/>
    <w:rsid w:val="00AA7244"/>
    <w:rsid w:val="00AA746F"/>
    <w:rsid w:val="00AA75E1"/>
    <w:rsid w:val="00AA7681"/>
    <w:rsid w:val="00AA7D5D"/>
    <w:rsid w:val="00AA7FC4"/>
    <w:rsid w:val="00AB0132"/>
    <w:rsid w:val="00AB0379"/>
    <w:rsid w:val="00AB042A"/>
    <w:rsid w:val="00AB0607"/>
    <w:rsid w:val="00AB0710"/>
    <w:rsid w:val="00AB075E"/>
    <w:rsid w:val="00AB08BF"/>
    <w:rsid w:val="00AB0EB0"/>
    <w:rsid w:val="00AB0F7F"/>
    <w:rsid w:val="00AB14EE"/>
    <w:rsid w:val="00AB1A65"/>
    <w:rsid w:val="00AB1B70"/>
    <w:rsid w:val="00AB1B88"/>
    <w:rsid w:val="00AB21A8"/>
    <w:rsid w:val="00AB22C9"/>
    <w:rsid w:val="00AB2432"/>
    <w:rsid w:val="00AB24FA"/>
    <w:rsid w:val="00AB2553"/>
    <w:rsid w:val="00AB25CF"/>
    <w:rsid w:val="00AB2B4A"/>
    <w:rsid w:val="00AB2B88"/>
    <w:rsid w:val="00AB2DB2"/>
    <w:rsid w:val="00AB2ED0"/>
    <w:rsid w:val="00AB313E"/>
    <w:rsid w:val="00AB31C4"/>
    <w:rsid w:val="00AB31F9"/>
    <w:rsid w:val="00AB3633"/>
    <w:rsid w:val="00AB3917"/>
    <w:rsid w:val="00AB3A09"/>
    <w:rsid w:val="00AB3B4D"/>
    <w:rsid w:val="00AB3BC2"/>
    <w:rsid w:val="00AB3F56"/>
    <w:rsid w:val="00AB4007"/>
    <w:rsid w:val="00AB412D"/>
    <w:rsid w:val="00AB413D"/>
    <w:rsid w:val="00AB4154"/>
    <w:rsid w:val="00AB41D8"/>
    <w:rsid w:val="00AB4425"/>
    <w:rsid w:val="00AB44B3"/>
    <w:rsid w:val="00AB46D4"/>
    <w:rsid w:val="00AB4B4F"/>
    <w:rsid w:val="00AB4BCF"/>
    <w:rsid w:val="00AB4D20"/>
    <w:rsid w:val="00AB4D6E"/>
    <w:rsid w:val="00AB4EB8"/>
    <w:rsid w:val="00AB5265"/>
    <w:rsid w:val="00AB5399"/>
    <w:rsid w:val="00AB5400"/>
    <w:rsid w:val="00AB54FD"/>
    <w:rsid w:val="00AB56D5"/>
    <w:rsid w:val="00AB583F"/>
    <w:rsid w:val="00AB5871"/>
    <w:rsid w:val="00AB588D"/>
    <w:rsid w:val="00AB5925"/>
    <w:rsid w:val="00AB59BD"/>
    <w:rsid w:val="00AB5AD7"/>
    <w:rsid w:val="00AB5D12"/>
    <w:rsid w:val="00AB5E1B"/>
    <w:rsid w:val="00AB61E9"/>
    <w:rsid w:val="00AB623C"/>
    <w:rsid w:val="00AB6443"/>
    <w:rsid w:val="00AB676F"/>
    <w:rsid w:val="00AB6FB5"/>
    <w:rsid w:val="00AB718B"/>
    <w:rsid w:val="00AB72DC"/>
    <w:rsid w:val="00AB72F7"/>
    <w:rsid w:val="00AB735F"/>
    <w:rsid w:val="00AB7439"/>
    <w:rsid w:val="00AB778D"/>
    <w:rsid w:val="00AB7A7A"/>
    <w:rsid w:val="00AB7B82"/>
    <w:rsid w:val="00AB7CC0"/>
    <w:rsid w:val="00AB7E3F"/>
    <w:rsid w:val="00AC00BE"/>
    <w:rsid w:val="00AC04FA"/>
    <w:rsid w:val="00AC090A"/>
    <w:rsid w:val="00AC0AF4"/>
    <w:rsid w:val="00AC0B0D"/>
    <w:rsid w:val="00AC0BC2"/>
    <w:rsid w:val="00AC0E50"/>
    <w:rsid w:val="00AC128B"/>
    <w:rsid w:val="00AC1728"/>
    <w:rsid w:val="00AC17BD"/>
    <w:rsid w:val="00AC183B"/>
    <w:rsid w:val="00AC1B79"/>
    <w:rsid w:val="00AC1CB5"/>
    <w:rsid w:val="00AC1D25"/>
    <w:rsid w:val="00AC1E20"/>
    <w:rsid w:val="00AC1F0A"/>
    <w:rsid w:val="00AC1FCD"/>
    <w:rsid w:val="00AC20C6"/>
    <w:rsid w:val="00AC2178"/>
    <w:rsid w:val="00AC2337"/>
    <w:rsid w:val="00AC25A4"/>
    <w:rsid w:val="00AC25E5"/>
    <w:rsid w:val="00AC2966"/>
    <w:rsid w:val="00AC2C70"/>
    <w:rsid w:val="00AC30DF"/>
    <w:rsid w:val="00AC32BC"/>
    <w:rsid w:val="00AC3384"/>
    <w:rsid w:val="00AC3471"/>
    <w:rsid w:val="00AC3659"/>
    <w:rsid w:val="00AC3962"/>
    <w:rsid w:val="00AC3AE3"/>
    <w:rsid w:val="00AC3BCA"/>
    <w:rsid w:val="00AC3DE8"/>
    <w:rsid w:val="00AC4573"/>
    <w:rsid w:val="00AC4791"/>
    <w:rsid w:val="00AC4859"/>
    <w:rsid w:val="00AC4A70"/>
    <w:rsid w:val="00AC4CF4"/>
    <w:rsid w:val="00AC4E4E"/>
    <w:rsid w:val="00AC4FA1"/>
    <w:rsid w:val="00AC5045"/>
    <w:rsid w:val="00AC5080"/>
    <w:rsid w:val="00AC54CD"/>
    <w:rsid w:val="00AC557C"/>
    <w:rsid w:val="00AC5614"/>
    <w:rsid w:val="00AC56C5"/>
    <w:rsid w:val="00AC58CB"/>
    <w:rsid w:val="00AC5BA0"/>
    <w:rsid w:val="00AC5E73"/>
    <w:rsid w:val="00AC5E95"/>
    <w:rsid w:val="00AC600A"/>
    <w:rsid w:val="00AC60D1"/>
    <w:rsid w:val="00AC62A8"/>
    <w:rsid w:val="00AC6692"/>
    <w:rsid w:val="00AC6861"/>
    <w:rsid w:val="00AC6879"/>
    <w:rsid w:val="00AC6E86"/>
    <w:rsid w:val="00AC702D"/>
    <w:rsid w:val="00AC70C3"/>
    <w:rsid w:val="00AC7403"/>
    <w:rsid w:val="00AC7484"/>
    <w:rsid w:val="00AC772A"/>
    <w:rsid w:val="00AC7799"/>
    <w:rsid w:val="00AC7933"/>
    <w:rsid w:val="00AC7FAA"/>
    <w:rsid w:val="00AD01CE"/>
    <w:rsid w:val="00AD0685"/>
    <w:rsid w:val="00AD0765"/>
    <w:rsid w:val="00AD08CB"/>
    <w:rsid w:val="00AD093E"/>
    <w:rsid w:val="00AD0BE9"/>
    <w:rsid w:val="00AD0DAA"/>
    <w:rsid w:val="00AD153B"/>
    <w:rsid w:val="00AD18A1"/>
    <w:rsid w:val="00AD1981"/>
    <w:rsid w:val="00AD1B3F"/>
    <w:rsid w:val="00AD1C33"/>
    <w:rsid w:val="00AD218A"/>
    <w:rsid w:val="00AD23BB"/>
    <w:rsid w:val="00AD25D2"/>
    <w:rsid w:val="00AD26CF"/>
    <w:rsid w:val="00AD279A"/>
    <w:rsid w:val="00AD2806"/>
    <w:rsid w:val="00AD2D22"/>
    <w:rsid w:val="00AD3189"/>
    <w:rsid w:val="00AD4150"/>
    <w:rsid w:val="00AD45C3"/>
    <w:rsid w:val="00AD4654"/>
    <w:rsid w:val="00AD47B7"/>
    <w:rsid w:val="00AD49CF"/>
    <w:rsid w:val="00AD4D4A"/>
    <w:rsid w:val="00AD4F03"/>
    <w:rsid w:val="00AD51AB"/>
    <w:rsid w:val="00AD5258"/>
    <w:rsid w:val="00AD526B"/>
    <w:rsid w:val="00AD52AE"/>
    <w:rsid w:val="00AD59C6"/>
    <w:rsid w:val="00AD5E68"/>
    <w:rsid w:val="00AD641A"/>
    <w:rsid w:val="00AD651C"/>
    <w:rsid w:val="00AD6637"/>
    <w:rsid w:val="00AD66BD"/>
    <w:rsid w:val="00AD6731"/>
    <w:rsid w:val="00AD67C8"/>
    <w:rsid w:val="00AD6B08"/>
    <w:rsid w:val="00AD6BAE"/>
    <w:rsid w:val="00AD6CAB"/>
    <w:rsid w:val="00AD6D2E"/>
    <w:rsid w:val="00AD6E00"/>
    <w:rsid w:val="00AD6E45"/>
    <w:rsid w:val="00AD732C"/>
    <w:rsid w:val="00AD7352"/>
    <w:rsid w:val="00AD7416"/>
    <w:rsid w:val="00AD7612"/>
    <w:rsid w:val="00AD7D34"/>
    <w:rsid w:val="00AD7F6D"/>
    <w:rsid w:val="00AE0244"/>
    <w:rsid w:val="00AE0494"/>
    <w:rsid w:val="00AE0641"/>
    <w:rsid w:val="00AE0717"/>
    <w:rsid w:val="00AE07A4"/>
    <w:rsid w:val="00AE08D0"/>
    <w:rsid w:val="00AE0B9F"/>
    <w:rsid w:val="00AE0CD4"/>
    <w:rsid w:val="00AE1347"/>
    <w:rsid w:val="00AE1621"/>
    <w:rsid w:val="00AE18FD"/>
    <w:rsid w:val="00AE19E3"/>
    <w:rsid w:val="00AE1A0B"/>
    <w:rsid w:val="00AE1F4A"/>
    <w:rsid w:val="00AE203C"/>
    <w:rsid w:val="00AE22DC"/>
    <w:rsid w:val="00AE23E0"/>
    <w:rsid w:val="00AE2693"/>
    <w:rsid w:val="00AE271E"/>
    <w:rsid w:val="00AE2765"/>
    <w:rsid w:val="00AE277B"/>
    <w:rsid w:val="00AE2820"/>
    <w:rsid w:val="00AE28EF"/>
    <w:rsid w:val="00AE2959"/>
    <w:rsid w:val="00AE2B69"/>
    <w:rsid w:val="00AE3009"/>
    <w:rsid w:val="00AE3057"/>
    <w:rsid w:val="00AE30C3"/>
    <w:rsid w:val="00AE319C"/>
    <w:rsid w:val="00AE319F"/>
    <w:rsid w:val="00AE351A"/>
    <w:rsid w:val="00AE3666"/>
    <w:rsid w:val="00AE36A0"/>
    <w:rsid w:val="00AE3D78"/>
    <w:rsid w:val="00AE3F10"/>
    <w:rsid w:val="00AE43CF"/>
    <w:rsid w:val="00AE4520"/>
    <w:rsid w:val="00AE4662"/>
    <w:rsid w:val="00AE46F5"/>
    <w:rsid w:val="00AE485A"/>
    <w:rsid w:val="00AE486D"/>
    <w:rsid w:val="00AE49F1"/>
    <w:rsid w:val="00AE4B08"/>
    <w:rsid w:val="00AE4B4B"/>
    <w:rsid w:val="00AE4D86"/>
    <w:rsid w:val="00AE5091"/>
    <w:rsid w:val="00AE50EA"/>
    <w:rsid w:val="00AE524B"/>
    <w:rsid w:val="00AE526E"/>
    <w:rsid w:val="00AE53F5"/>
    <w:rsid w:val="00AE55B7"/>
    <w:rsid w:val="00AE5636"/>
    <w:rsid w:val="00AE570B"/>
    <w:rsid w:val="00AE5743"/>
    <w:rsid w:val="00AE5997"/>
    <w:rsid w:val="00AE5B0B"/>
    <w:rsid w:val="00AE5B2C"/>
    <w:rsid w:val="00AE5CE4"/>
    <w:rsid w:val="00AE5E46"/>
    <w:rsid w:val="00AE5E79"/>
    <w:rsid w:val="00AE5FDD"/>
    <w:rsid w:val="00AE62D7"/>
    <w:rsid w:val="00AE67AD"/>
    <w:rsid w:val="00AE69C1"/>
    <w:rsid w:val="00AE6A29"/>
    <w:rsid w:val="00AE7130"/>
    <w:rsid w:val="00AE71A8"/>
    <w:rsid w:val="00AE724A"/>
    <w:rsid w:val="00AE74D8"/>
    <w:rsid w:val="00AE75F6"/>
    <w:rsid w:val="00AE7D89"/>
    <w:rsid w:val="00AF0309"/>
    <w:rsid w:val="00AF03BE"/>
    <w:rsid w:val="00AF0578"/>
    <w:rsid w:val="00AF058D"/>
    <w:rsid w:val="00AF07AA"/>
    <w:rsid w:val="00AF0838"/>
    <w:rsid w:val="00AF0905"/>
    <w:rsid w:val="00AF093B"/>
    <w:rsid w:val="00AF0A29"/>
    <w:rsid w:val="00AF0AB4"/>
    <w:rsid w:val="00AF0B8B"/>
    <w:rsid w:val="00AF0D16"/>
    <w:rsid w:val="00AF10DC"/>
    <w:rsid w:val="00AF1102"/>
    <w:rsid w:val="00AF1229"/>
    <w:rsid w:val="00AF19C4"/>
    <w:rsid w:val="00AF1BD8"/>
    <w:rsid w:val="00AF1EEA"/>
    <w:rsid w:val="00AF2087"/>
    <w:rsid w:val="00AF2312"/>
    <w:rsid w:val="00AF2444"/>
    <w:rsid w:val="00AF25FC"/>
    <w:rsid w:val="00AF26A4"/>
    <w:rsid w:val="00AF2749"/>
    <w:rsid w:val="00AF27C3"/>
    <w:rsid w:val="00AF2849"/>
    <w:rsid w:val="00AF289A"/>
    <w:rsid w:val="00AF29ED"/>
    <w:rsid w:val="00AF2AAA"/>
    <w:rsid w:val="00AF2B28"/>
    <w:rsid w:val="00AF2C53"/>
    <w:rsid w:val="00AF3201"/>
    <w:rsid w:val="00AF34DF"/>
    <w:rsid w:val="00AF3BD4"/>
    <w:rsid w:val="00AF3D7E"/>
    <w:rsid w:val="00AF3FFE"/>
    <w:rsid w:val="00AF4324"/>
    <w:rsid w:val="00AF4834"/>
    <w:rsid w:val="00AF4873"/>
    <w:rsid w:val="00AF48ED"/>
    <w:rsid w:val="00AF4D05"/>
    <w:rsid w:val="00AF5182"/>
    <w:rsid w:val="00AF525B"/>
    <w:rsid w:val="00AF5340"/>
    <w:rsid w:val="00AF5500"/>
    <w:rsid w:val="00AF5B52"/>
    <w:rsid w:val="00AF5F15"/>
    <w:rsid w:val="00AF5F7C"/>
    <w:rsid w:val="00AF5F98"/>
    <w:rsid w:val="00AF612E"/>
    <w:rsid w:val="00AF62FD"/>
    <w:rsid w:val="00AF6620"/>
    <w:rsid w:val="00AF6777"/>
    <w:rsid w:val="00AF69C1"/>
    <w:rsid w:val="00AF6B32"/>
    <w:rsid w:val="00AF6B4E"/>
    <w:rsid w:val="00AF725D"/>
    <w:rsid w:val="00AF726F"/>
    <w:rsid w:val="00AF746D"/>
    <w:rsid w:val="00AF74F1"/>
    <w:rsid w:val="00AF7C2E"/>
    <w:rsid w:val="00AF7E59"/>
    <w:rsid w:val="00AF7F05"/>
    <w:rsid w:val="00AF7F09"/>
    <w:rsid w:val="00B0014E"/>
    <w:rsid w:val="00B00368"/>
    <w:rsid w:val="00B00433"/>
    <w:rsid w:val="00B00A3C"/>
    <w:rsid w:val="00B00AFE"/>
    <w:rsid w:val="00B00E43"/>
    <w:rsid w:val="00B00EC2"/>
    <w:rsid w:val="00B01193"/>
    <w:rsid w:val="00B012D2"/>
    <w:rsid w:val="00B014F0"/>
    <w:rsid w:val="00B01654"/>
    <w:rsid w:val="00B016F5"/>
    <w:rsid w:val="00B01716"/>
    <w:rsid w:val="00B01C84"/>
    <w:rsid w:val="00B01CE1"/>
    <w:rsid w:val="00B01E33"/>
    <w:rsid w:val="00B01F49"/>
    <w:rsid w:val="00B0229A"/>
    <w:rsid w:val="00B023CD"/>
    <w:rsid w:val="00B0262D"/>
    <w:rsid w:val="00B02688"/>
    <w:rsid w:val="00B02AA0"/>
    <w:rsid w:val="00B02B14"/>
    <w:rsid w:val="00B02BEA"/>
    <w:rsid w:val="00B02C43"/>
    <w:rsid w:val="00B02C50"/>
    <w:rsid w:val="00B02C69"/>
    <w:rsid w:val="00B02DA7"/>
    <w:rsid w:val="00B02F32"/>
    <w:rsid w:val="00B033F3"/>
    <w:rsid w:val="00B03B2B"/>
    <w:rsid w:val="00B03F7A"/>
    <w:rsid w:val="00B0404B"/>
    <w:rsid w:val="00B0423D"/>
    <w:rsid w:val="00B043EE"/>
    <w:rsid w:val="00B0493D"/>
    <w:rsid w:val="00B049D1"/>
    <w:rsid w:val="00B04C96"/>
    <w:rsid w:val="00B04DFF"/>
    <w:rsid w:val="00B04EEC"/>
    <w:rsid w:val="00B04F40"/>
    <w:rsid w:val="00B051D4"/>
    <w:rsid w:val="00B0534C"/>
    <w:rsid w:val="00B05377"/>
    <w:rsid w:val="00B054DA"/>
    <w:rsid w:val="00B056A1"/>
    <w:rsid w:val="00B0571B"/>
    <w:rsid w:val="00B05B6A"/>
    <w:rsid w:val="00B05CBE"/>
    <w:rsid w:val="00B060F2"/>
    <w:rsid w:val="00B0652E"/>
    <w:rsid w:val="00B066A6"/>
    <w:rsid w:val="00B067E1"/>
    <w:rsid w:val="00B0693A"/>
    <w:rsid w:val="00B0693D"/>
    <w:rsid w:val="00B0694B"/>
    <w:rsid w:val="00B06964"/>
    <w:rsid w:val="00B06A40"/>
    <w:rsid w:val="00B06B44"/>
    <w:rsid w:val="00B06F2B"/>
    <w:rsid w:val="00B07684"/>
    <w:rsid w:val="00B078CB"/>
    <w:rsid w:val="00B07BAD"/>
    <w:rsid w:val="00B10199"/>
    <w:rsid w:val="00B105D6"/>
    <w:rsid w:val="00B109FE"/>
    <w:rsid w:val="00B10ABE"/>
    <w:rsid w:val="00B10C54"/>
    <w:rsid w:val="00B10D28"/>
    <w:rsid w:val="00B10E8A"/>
    <w:rsid w:val="00B110F7"/>
    <w:rsid w:val="00B1111B"/>
    <w:rsid w:val="00B113DF"/>
    <w:rsid w:val="00B1177B"/>
    <w:rsid w:val="00B1239B"/>
    <w:rsid w:val="00B12463"/>
    <w:rsid w:val="00B125A5"/>
    <w:rsid w:val="00B12600"/>
    <w:rsid w:val="00B12804"/>
    <w:rsid w:val="00B128B0"/>
    <w:rsid w:val="00B12A92"/>
    <w:rsid w:val="00B12A96"/>
    <w:rsid w:val="00B12B1C"/>
    <w:rsid w:val="00B12D31"/>
    <w:rsid w:val="00B13069"/>
    <w:rsid w:val="00B13075"/>
    <w:rsid w:val="00B13267"/>
    <w:rsid w:val="00B13449"/>
    <w:rsid w:val="00B13558"/>
    <w:rsid w:val="00B13D76"/>
    <w:rsid w:val="00B13E82"/>
    <w:rsid w:val="00B13ED7"/>
    <w:rsid w:val="00B13FF9"/>
    <w:rsid w:val="00B140DD"/>
    <w:rsid w:val="00B140E3"/>
    <w:rsid w:val="00B14134"/>
    <w:rsid w:val="00B141FA"/>
    <w:rsid w:val="00B14228"/>
    <w:rsid w:val="00B142BA"/>
    <w:rsid w:val="00B14D02"/>
    <w:rsid w:val="00B14E51"/>
    <w:rsid w:val="00B15416"/>
    <w:rsid w:val="00B1564B"/>
    <w:rsid w:val="00B15992"/>
    <w:rsid w:val="00B15A88"/>
    <w:rsid w:val="00B1612B"/>
    <w:rsid w:val="00B1643C"/>
    <w:rsid w:val="00B1643E"/>
    <w:rsid w:val="00B16482"/>
    <w:rsid w:val="00B16657"/>
    <w:rsid w:val="00B168A6"/>
    <w:rsid w:val="00B169E6"/>
    <w:rsid w:val="00B16A1F"/>
    <w:rsid w:val="00B16BFE"/>
    <w:rsid w:val="00B16C4E"/>
    <w:rsid w:val="00B16FD8"/>
    <w:rsid w:val="00B17276"/>
    <w:rsid w:val="00B1746B"/>
    <w:rsid w:val="00B17A20"/>
    <w:rsid w:val="00B17AF9"/>
    <w:rsid w:val="00B17C50"/>
    <w:rsid w:val="00B20DFA"/>
    <w:rsid w:val="00B20E17"/>
    <w:rsid w:val="00B20FF0"/>
    <w:rsid w:val="00B2108B"/>
    <w:rsid w:val="00B21149"/>
    <w:rsid w:val="00B218DA"/>
    <w:rsid w:val="00B218DE"/>
    <w:rsid w:val="00B2199E"/>
    <w:rsid w:val="00B21B7C"/>
    <w:rsid w:val="00B21CF3"/>
    <w:rsid w:val="00B21E93"/>
    <w:rsid w:val="00B222FA"/>
    <w:rsid w:val="00B22344"/>
    <w:rsid w:val="00B22833"/>
    <w:rsid w:val="00B22DB1"/>
    <w:rsid w:val="00B23296"/>
    <w:rsid w:val="00B2330F"/>
    <w:rsid w:val="00B23387"/>
    <w:rsid w:val="00B23423"/>
    <w:rsid w:val="00B23646"/>
    <w:rsid w:val="00B23826"/>
    <w:rsid w:val="00B23862"/>
    <w:rsid w:val="00B23E1E"/>
    <w:rsid w:val="00B23EFA"/>
    <w:rsid w:val="00B23F07"/>
    <w:rsid w:val="00B24354"/>
    <w:rsid w:val="00B24545"/>
    <w:rsid w:val="00B247D1"/>
    <w:rsid w:val="00B247EB"/>
    <w:rsid w:val="00B24868"/>
    <w:rsid w:val="00B24B30"/>
    <w:rsid w:val="00B24C69"/>
    <w:rsid w:val="00B24F1D"/>
    <w:rsid w:val="00B253A3"/>
    <w:rsid w:val="00B25545"/>
    <w:rsid w:val="00B25658"/>
    <w:rsid w:val="00B2572C"/>
    <w:rsid w:val="00B259C4"/>
    <w:rsid w:val="00B259E9"/>
    <w:rsid w:val="00B25CF7"/>
    <w:rsid w:val="00B25D66"/>
    <w:rsid w:val="00B25DEC"/>
    <w:rsid w:val="00B25E47"/>
    <w:rsid w:val="00B2603A"/>
    <w:rsid w:val="00B2641F"/>
    <w:rsid w:val="00B265B1"/>
    <w:rsid w:val="00B26615"/>
    <w:rsid w:val="00B266D9"/>
    <w:rsid w:val="00B2673B"/>
    <w:rsid w:val="00B26BC1"/>
    <w:rsid w:val="00B26D5E"/>
    <w:rsid w:val="00B26DD8"/>
    <w:rsid w:val="00B26EDA"/>
    <w:rsid w:val="00B26F0D"/>
    <w:rsid w:val="00B27222"/>
    <w:rsid w:val="00B2766F"/>
    <w:rsid w:val="00B27777"/>
    <w:rsid w:val="00B27873"/>
    <w:rsid w:val="00B27DD9"/>
    <w:rsid w:val="00B27EB2"/>
    <w:rsid w:val="00B27F63"/>
    <w:rsid w:val="00B30209"/>
    <w:rsid w:val="00B30794"/>
    <w:rsid w:val="00B309CD"/>
    <w:rsid w:val="00B31386"/>
    <w:rsid w:val="00B313A1"/>
    <w:rsid w:val="00B316D5"/>
    <w:rsid w:val="00B31C34"/>
    <w:rsid w:val="00B31EC2"/>
    <w:rsid w:val="00B31F7C"/>
    <w:rsid w:val="00B31F80"/>
    <w:rsid w:val="00B320BB"/>
    <w:rsid w:val="00B32220"/>
    <w:rsid w:val="00B322E2"/>
    <w:rsid w:val="00B3260F"/>
    <w:rsid w:val="00B3288C"/>
    <w:rsid w:val="00B32C22"/>
    <w:rsid w:val="00B32C5A"/>
    <w:rsid w:val="00B32FCC"/>
    <w:rsid w:val="00B330BA"/>
    <w:rsid w:val="00B333D2"/>
    <w:rsid w:val="00B333D5"/>
    <w:rsid w:val="00B33569"/>
    <w:rsid w:val="00B336B9"/>
    <w:rsid w:val="00B338D7"/>
    <w:rsid w:val="00B339F1"/>
    <w:rsid w:val="00B33AE2"/>
    <w:rsid w:val="00B3425B"/>
    <w:rsid w:val="00B3446F"/>
    <w:rsid w:val="00B34526"/>
    <w:rsid w:val="00B34573"/>
    <w:rsid w:val="00B34593"/>
    <w:rsid w:val="00B34631"/>
    <w:rsid w:val="00B347FA"/>
    <w:rsid w:val="00B34A62"/>
    <w:rsid w:val="00B34AA7"/>
    <w:rsid w:val="00B34B1A"/>
    <w:rsid w:val="00B34B38"/>
    <w:rsid w:val="00B34C3A"/>
    <w:rsid w:val="00B34E1F"/>
    <w:rsid w:val="00B34F22"/>
    <w:rsid w:val="00B3505C"/>
    <w:rsid w:val="00B35495"/>
    <w:rsid w:val="00B358F7"/>
    <w:rsid w:val="00B35A3F"/>
    <w:rsid w:val="00B35AB6"/>
    <w:rsid w:val="00B35F36"/>
    <w:rsid w:val="00B35FA7"/>
    <w:rsid w:val="00B35FBF"/>
    <w:rsid w:val="00B3603D"/>
    <w:rsid w:val="00B363F1"/>
    <w:rsid w:val="00B3647F"/>
    <w:rsid w:val="00B3650F"/>
    <w:rsid w:val="00B3660C"/>
    <w:rsid w:val="00B36DCC"/>
    <w:rsid w:val="00B36E30"/>
    <w:rsid w:val="00B374EF"/>
    <w:rsid w:val="00B375AD"/>
    <w:rsid w:val="00B375F0"/>
    <w:rsid w:val="00B37708"/>
    <w:rsid w:val="00B377CA"/>
    <w:rsid w:val="00B379A1"/>
    <w:rsid w:val="00B379E2"/>
    <w:rsid w:val="00B37D2A"/>
    <w:rsid w:val="00B37D8B"/>
    <w:rsid w:val="00B37FEE"/>
    <w:rsid w:val="00B401AC"/>
    <w:rsid w:val="00B4021B"/>
    <w:rsid w:val="00B4039E"/>
    <w:rsid w:val="00B4080F"/>
    <w:rsid w:val="00B40951"/>
    <w:rsid w:val="00B40BAE"/>
    <w:rsid w:val="00B40DAF"/>
    <w:rsid w:val="00B41325"/>
    <w:rsid w:val="00B415CD"/>
    <w:rsid w:val="00B4176A"/>
    <w:rsid w:val="00B41823"/>
    <w:rsid w:val="00B41892"/>
    <w:rsid w:val="00B41C06"/>
    <w:rsid w:val="00B41C6C"/>
    <w:rsid w:val="00B421A0"/>
    <w:rsid w:val="00B421DA"/>
    <w:rsid w:val="00B42238"/>
    <w:rsid w:val="00B42432"/>
    <w:rsid w:val="00B424C2"/>
    <w:rsid w:val="00B4254B"/>
    <w:rsid w:val="00B425CE"/>
    <w:rsid w:val="00B427D9"/>
    <w:rsid w:val="00B42802"/>
    <w:rsid w:val="00B42835"/>
    <w:rsid w:val="00B42A6F"/>
    <w:rsid w:val="00B42A83"/>
    <w:rsid w:val="00B42E04"/>
    <w:rsid w:val="00B43046"/>
    <w:rsid w:val="00B430FD"/>
    <w:rsid w:val="00B43141"/>
    <w:rsid w:val="00B43170"/>
    <w:rsid w:val="00B431F1"/>
    <w:rsid w:val="00B4322A"/>
    <w:rsid w:val="00B43339"/>
    <w:rsid w:val="00B435E2"/>
    <w:rsid w:val="00B437C3"/>
    <w:rsid w:val="00B43945"/>
    <w:rsid w:val="00B43EED"/>
    <w:rsid w:val="00B43EEF"/>
    <w:rsid w:val="00B43F98"/>
    <w:rsid w:val="00B44123"/>
    <w:rsid w:val="00B44224"/>
    <w:rsid w:val="00B4433A"/>
    <w:rsid w:val="00B4474F"/>
    <w:rsid w:val="00B44808"/>
    <w:rsid w:val="00B44936"/>
    <w:rsid w:val="00B44AB9"/>
    <w:rsid w:val="00B44AC9"/>
    <w:rsid w:val="00B44C28"/>
    <w:rsid w:val="00B44C7B"/>
    <w:rsid w:val="00B44D6F"/>
    <w:rsid w:val="00B44F1F"/>
    <w:rsid w:val="00B452CB"/>
    <w:rsid w:val="00B453B0"/>
    <w:rsid w:val="00B4546B"/>
    <w:rsid w:val="00B45553"/>
    <w:rsid w:val="00B45A8C"/>
    <w:rsid w:val="00B45B42"/>
    <w:rsid w:val="00B45CC0"/>
    <w:rsid w:val="00B45E21"/>
    <w:rsid w:val="00B45EF8"/>
    <w:rsid w:val="00B45F49"/>
    <w:rsid w:val="00B464CB"/>
    <w:rsid w:val="00B466B8"/>
    <w:rsid w:val="00B4685F"/>
    <w:rsid w:val="00B4694E"/>
    <w:rsid w:val="00B469E6"/>
    <w:rsid w:val="00B46D1E"/>
    <w:rsid w:val="00B47075"/>
    <w:rsid w:val="00B4724B"/>
    <w:rsid w:val="00B47405"/>
    <w:rsid w:val="00B478BA"/>
    <w:rsid w:val="00B4794D"/>
    <w:rsid w:val="00B47B63"/>
    <w:rsid w:val="00B47B71"/>
    <w:rsid w:val="00B47D07"/>
    <w:rsid w:val="00B47F61"/>
    <w:rsid w:val="00B47F8D"/>
    <w:rsid w:val="00B5010E"/>
    <w:rsid w:val="00B502FB"/>
    <w:rsid w:val="00B50376"/>
    <w:rsid w:val="00B50488"/>
    <w:rsid w:val="00B50593"/>
    <w:rsid w:val="00B5083D"/>
    <w:rsid w:val="00B50889"/>
    <w:rsid w:val="00B508F4"/>
    <w:rsid w:val="00B50B8D"/>
    <w:rsid w:val="00B50B97"/>
    <w:rsid w:val="00B50D49"/>
    <w:rsid w:val="00B50DB6"/>
    <w:rsid w:val="00B50E2D"/>
    <w:rsid w:val="00B50F9B"/>
    <w:rsid w:val="00B5107F"/>
    <w:rsid w:val="00B51456"/>
    <w:rsid w:val="00B5146B"/>
    <w:rsid w:val="00B51852"/>
    <w:rsid w:val="00B51A30"/>
    <w:rsid w:val="00B51B62"/>
    <w:rsid w:val="00B51CD8"/>
    <w:rsid w:val="00B51F1F"/>
    <w:rsid w:val="00B52BDC"/>
    <w:rsid w:val="00B52E23"/>
    <w:rsid w:val="00B53115"/>
    <w:rsid w:val="00B532EF"/>
    <w:rsid w:val="00B53591"/>
    <w:rsid w:val="00B53646"/>
    <w:rsid w:val="00B5390D"/>
    <w:rsid w:val="00B5391A"/>
    <w:rsid w:val="00B539B1"/>
    <w:rsid w:val="00B53AA7"/>
    <w:rsid w:val="00B53B5F"/>
    <w:rsid w:val="00B53EDC"/>
    <w:rsid w:val="00B53F57"/>
    <w:rsid w:val="00B53FB5"/>
    <w:rsid w:val="00B54008"/>
    <w:rsid w:val="00B542B1"/>
    <w:rsid w:val="00B5441A"/>
    <w:rsid w:val="00B548E2"/>
    <w:rsid w:val="00B5499A"/>
    <w:rsid w:val="00B54BD9"/>
    <w:rsid w:val="00B54F48"/>
    <w:rsid w:val="00B54FEE"/>
    <w:rsid w:val="00B55355"/>
    <w:rsid w:val="00B55ACD"/>
    <w:rsid w:val="00B55D67"/>
    <w:rsid w:val="00B55D85"/>
    <w:rsid w:val="00B55F02"/>
    <w:rsid w:val="00B564CF"/>
    <w:rsid w:val="00B56742"/>
    <w:rsid w:val="00B56D57"/>
    <w:rsid w:val="00B571DA"/>
    <w:rsid w:val="00B572E5"/>
    <w:rsid w:val="00B5742A"/>
    <w:rsid w:val="00B57A03"/>
    <w:rsid w:val="00B57DA6"/>
    <w:rsid w:val="00B57E70"/>
    <w:rsid w:val="00B57F9C"/>
    <w:rsid w:val="00B6028E"/>
    <w:rsid w:val="00B603E4"/>
    <w:rsid w:val="00B60682"/>
    <w:rsid w:val="00B607B3"/>
    <w:rsid w:val="00B60AC7"/>
    <w:rsid w:val="00B60EE3"/>
    <w:rsid w:val="00B61287"/>
    <w:rsid w:val="00B6132E"/>
    <w:rsid w:val="00B61592"/>
    <w:rsid w:val="00B6163F"/>
    <w:rsid w:val="00B61A38"/>
    <w:rsid w:val="00B61BC6"/>
    <w:rsid w:val="00B61C32"/>
    <w:rsid w:val="00B61EED"/>
    <w:rsid w:val="00B626E6"/>
    <w:rsid w:val="00B62739"/>
    <w:rsid w:val="00B62D5F"/>
    <w:rsid w:val="00B62D66"/>
    <w:rsid w:val="00B6301E"/>
    <w:rsid w:val="00B63169"/>
    <w:rsid w:val="00B63550"/>
    <w:rsid w:val="00B6358A"/>
    <w:rsid w:val="00B63709"/>
    <w:rsid w:val="00B63749"/>
    <w:rsid w:val="00B6374F"/>
    <w:rsid w:val="00B63982"/>
    <w:rsid w:val="00B63AFC"/>
    <w:rsid w:val="00B63B70"/>
    <w:rsid w:val="00B63F62"/>
    <w:rsid w:val="00B643EF"/>
    <w:rsid w:val="00B6465D"/>
    <w:rsid w:val="00B648DF"/>
    <w:rsid w:val="00B64D69"/>
    <w:rsid w:val="00B65023"/>
    <w:rsid w:val="00B65047"/>
    <w:rsid w:val="00B6504C"/>
    <w:rsid w:val="00B652C4"/>
    <w:rsid w:val="00B652DA"/>
    <w:rsid w:val="00B6539C"/>
    <w:rsid w:val="00B655DB"/>
    <w:rsid w:val="00B656C6"/>
    <w:rsid w:val="00B6575F"/>
    <w:rsid w:val="00B65765"/>
    <w:rsid w:val="00B65B1B"/>
    <w:rsid w:val="00B65D32"/>
    <w:rsid w:val="00B65DBA"/>
    <w:rsid w:val="00B65DFA"/>
    <w:rsid w:val="00B65ED5"/>
    <w:rsid w:val="00B66005"/>
    <w:rsid w:val="00B662D2"/>
    <w:rsid w:val="00B6633F"/>
    <w:rsid w:val="00B66344"/>
    <w:rsid w:val="00B666DE"/>
    <w:rsid w:val="00B6691A"/>
    <w:rsid w:val="00B66B33"/>
    <w:rsid w:val="00B66FB0"/>
    <w:rsid w:val="00B67264"/>
    <w:rsid w:val="00B675E5"/>
    <w:rsid w:val="00B67611"/>
    <w:rsid w:val="00B677D7"/>
    <w:rsid w:val="00B678C1"/>
    <w:rsid w:val="00B67DAD"/>
    <w:rsid w:val="00B67FC5"/>
    <w:rsid w:val="00B67FCB"/>
    <w:rsid w:val="00B704E2"/>
    <w:rsid w:val="00B70765"/>
    <w:rsid w:val="00B71240"/>
    <w:rsid w:val="00B714C8"/>
    <w:rsid w:val="00B714D6"/>
    <w:rsid w:val="00B715D4"/>
    <w:rsid w:val="00B7170E"/>
    <w:rsid w:val="00B71723"/>
    <w:rsid w:val="00B71CAB"/>
    <w:rsid w:val="00B71DFA"/>
    <w:rsid w:val="00B71FBD"/>
    <w:rsid w:val="00B72084"/>
    <w:rsid w:val="00B721BC"/>
    <w:rsid w:val="00B72488"/>
    <w:rsid w:val="00B729A1"/>
    <w:rsid w:val="00B72C87"/>
    <w:rsid w:val="00B72D15"/>
    <w:rsid w:val="00B72DB6"/>
    <w:rsid w:val="00B7322C"/>
    <w:rsid w:val="00B7325A"/>
    <w:rsid w:val="00B732D6"/>
    <w:rsid w:val="00B73484"/>
    <w:rsid w:val="00B734D2"/>
    <w:rsid w:val="00B7351E"/>
    <w:rsid w:val="00B73612"/>
    <w:rsid w:val="00B73614"/>
    <w:rsid w:val="00B736E4"/>
    <w:rsid w:val="00B73753"/>
    <w:rsid w:val="00B738CB"/>
    <w:rsid w:val="00B739E2"/>
    <w:rsid w:val="00B73ABE"/>
    <w:rsid w:val="00B73CB9"/>
    <w:rsid w:val="00B73D84"/>
    <w:rsid w:val="00B740AD"/>
    <w:rsid w:val="00B741FA"/>
    <w:rsid w:val="00B7431A"/>
    <w:rsid w:val="00B745DD"/>
    <w:rsid w:val="00B746F0"/>
    <w:rsid w:val="00B7479C"/>
    <w:rsid w:val="00B74E32"/>
    <w:rsid w:val="00B74E75"/>
    <w:rsid w:val="00B74EFF"/>
    <w:rsid w:val="00B75061"/>
    <w:rsid w:val="00B75377"/>
    <w:rsid w:val="00B7574A"/>
    <w:rsid w:val="00B758B6"/>
    <w:rsid w:val="00B75931"/>
    <w:rsid w:val="00B7595A"/>
    <w:rsid w:val="00B75DFF"/>
    <w:rsid w:val="00B75EC5"/>
    <w:rsid w:val="00B75F2C"/>
    <w:rsid w:val="00B75F3E"/>
    <w:rsid w:val="00B7634F"/>
    <w:rsid w:val="00B7637E"/>
    <w:rsid w:val="00B76444"/>
    <w:rsid w:val="00B7650F"/>
    <w:rsid w:val="00B7662D"/>
    <w:rsid w:val="00B768A4"/>
    <w:rsid w:val="00B76B44"/>
    <w:rsid w:val="00B76BBD"/>
    <w:rsid w:val="00B76DA0"/>
    <w:rsid w:val="00B77190"/>
    <w:rsid w:val="00B774BE"/>
    <w:rsid w:val="00B7750C"/>
    <w:rsid w:val="00B77621"/>
    <w:rsid w:val="00B77820"/>
    <w:rsid w:val="00B779C0"/>
    <w:rsid w:val="00B77A6D"/>
    <w:rsid w:val="00B77E25"/>
    <w:rsid w:val="00B77E63"/>
    <w:rsid w:val="00B77F2A"/>
    <w:rsid w:val="00B80023"/>
    <w:rsid w:val="00B80342"/>
    <w:rsid w:val="00B8096A"/>
    <w:rsid w:val="00B80AEC"/>
    <w:rsid w:val="00B80B55"/>
    <w:rsid w:val="00B80D69"/>
    <w:rsid w:val="00B81586"/>
    <w:rsid w:val="00B81957"/>
    <w:rsid w:val="00B81D13"/>
    <w:rsid w:val="00B81E64"/>
    <w:rsid w:val="00B82258"/>
    <w:rsid w:val="00B824E8"/>
    <w:rsid w:val="00B82562"/>
    <w:rsid w:val="00B828E7"/>
    <w:rsid w:val="00B829B1"/>
    <w:rsid w:val="00B82B80"/>
    <w:rsid w:val="00B830E3"/>
    <w:rsid w:val="00B833B9"/>
    <w:rsid w:val="00B833FC"/>
    <w:rsid w:val="00B83427"/>
    <w:rsid w:val="00B838A9"/>
    <w:rsid w:val="00B83905"/>
    <w:rsid w:val="00B83AB4"/>
    <w:rsid w:val="00B83AB9"/>
    <w:rsid w:val="00B83AE7"/>
    <w:rsid w:val="00B83F04"/>
    <w:rsid w:val="00B8434D"/>
    <w:rsid w:val="00B84E78"/>
    <w:rsid w:val="00B8525C"/>
    <w:rsid w:val="00B85346"/>
    <w:rsid w:val="00B8595B"/>
    <w:rsid w:val="00B85B06"/>
    <w:rsid w:val="00B85B43"/>
    <w:rsid w:val="00B85C76"/>
    <w:rsid w:val="00B85D0D"/>
    <w:rsid w:val="00B85D1F"/>
    <w:rsid w:val="00B85EC3"/>
    <w:rsid w:val="00B85FD4"/>
    <w:rsid w:val="00B862BE"/>
    <w:rsid w:val="00B8632D"/>
    <w:rsid w:val="00B8638B"/>
    <w:rsid w:val="00B86A14"/>
    <w:rsid w:val="00B86DCC"/>
    <w:rsid w:val="00B86DDB"/>
    <w:rsid w:val="00B86FC0"/>
    <w:rsid w:val="00B87252"/>
    <w:rsid w:val="00B87281"/>
    <w:rsid w:val="00B87422"/>
    <w:rsid w:val="00B87798"/>
    <w:rsid w:val="00B87AFB"/>
    <w:rsid w:val="00B87C45"/>
    <w:rsid w:val="00B87D71"/>
    <w:rsid w:val="00B9014B"/>
    <w:rsid w:val="00B904DA"/>
    <w:rsid w:val="00B905CF"/>
    <w:rsid w:val="00B907AB"/>
    <w:rsid w:val="00B908E3"/>
    <w:rsid w:val="00B908E5"/>
    <w:rsid w:val="00B90B0F"/>
    <w:rsid w:val="00B90D9C"/>
    <w:rsid w:val="00B918B7"/>
    <w:rsid w:val="00B918BD"/>
    <w:rsid w:val="00B91B23"/>
    <w:rsid w:val="00B91BE6"/>
    <w:rsid w:val="00B91D4D"/>
    <w:rsid w:val="00B91E7E"/>
    <w:rsid w:val="00B91FE7"/>
    <w:rsid w:val="00B921EE"/>
    <w:rsid w:val="00B9225E"/>
    <w:rsid w:val="00B92340"/>
    <w:rsid w:val="00B92602"/>
    <w:rsid w:val="00B92B57"/>
    <w:rsid w:val="00B92DF5"/>
    <w:rsid w:val="00B93156"/>
    <w:rsid w:val="00B9321F"/>
    <w:rsid w:val="00B932FA"/>
    <w:rsid w:val="00B9335F"/>
    <w:rsid w:val="00B937AC"/>
    <w:rsid w:val="00B93AC0"/>
    <w:rsid w:val="00B93C26"/>
    <w:rsid w:val="00B93C36"/>
    <w:rsid w:val="00B93C4C"/>
    <w:rsid w:val="00B93C87"/>
    <w:rsid w:val="00B93E27"/>
    <w:rsid w:val="00B93E53"/>
    <w:rsid w:val="00B93FEF"/>
    <w:rsid w:val="00B9414D"/>
    <w:rsid w:val="00B94475"/>
    <w:rsid w:val="00B94870"/>
    <w:rsid w:val="00B94919"/>
    <w:rsid w:val="00B94E03"/>
    <w:rsid w:val="00B953C9"/>
    <w:rsid w:val="00B953E6"/>
    <w:rsid w:val="00B95468"/>
    <w:rsid w:val="00B95584"/>
    <w:rsid w:val="00B95604"/>
    <w:rsid w:val="00B9577F"/>
    <w:rsid w:val="00B95992"/>
    <w:rsid w:val="00B95B38"/>
    <w:rsid w:val="00B960F1"/>
    <w:rsid w:val="00B961D5"/>
    <w:rsid w:val="00B965DB"/>
    <w:rsid w:val="00B966AF"/>
    <w:rsid w:val="00B97151"/>
    <w:rsid w:val="00B97199"/>
    <w:rsid w:val="00B973FB"/>
    <w:rsid w:val="00B9746E"/>
    <w:rsid w:val="00B97548"/>
    <w:rsid w:val="00B976EB"/>
    <w:rsid w:val="00B97793"/>
    <w:rsid w:val="00B97B5D"/>
    <w:rsid w:val="00B97DBE"/>
    <w:rsid w:val="00B97E48"/>
    <w:rsid w:val="00BA02DA"/>
    <w:rsid w:val="00BA067C"/>
    <w:rsid w:val="00BA0A7C"/>
    <w:rsid w:val="00BA0AE9"/>
    <w:rsid w:val="00BA0DDE"/>
    <w:rsid w:val="00BA1014"/>
    <w:rsid w:val="00BA11E9"/>
    <w:rsid w:val="00BA1315"/>
    <w:rsid w:val="00BA14DA"/>
    <w:rsid w:val="00BA1510"/>
    <w:rsid w:val="00BA18F0"/>
    <w:rsid w:val="00BA1937"/>
    <w:rsid w:val="00BA1BDA"/>
    <w:rsid w:val="00BA1C58"/>
    <w:rsid w:val="00BA20F6"/>
    <w:rsid w:val="00BA2565"/>
    <w:rsid w:val="00BA2586"/>
    <w:rsid w:val="00BA2C46"/>
    <w:rsid w:val="00BA2CAF"/>
    <w:rsid w:val="00BA2D81"/>
    <w:rsid w:val="00BA3015"/>
    <w:rsid w:val="00BA317E"/>
    <w:rsid w:val="00BA329E"/>
    <w:rsid w:val="00BA32CA"/>
    <w:rsid w:val="00BA352A"/>
    <w:rsid w:val="00BA3688"/>
    <w:rsid w:val="00BA377A"/>
    <w:rsid w:val="00BA38A2"/>
    <w:rsid w:val="00BA3B87"/>
    <w:rsid w:val="00BA3BF8"/>
    <w:rsid w:val="00BA3D91"/>
    <w:rsid w:val="00BA3E0D"/>
    <w:rsid w:val="00BA3EF1"/>
    <w:rsid w:val="00BA3F27"/>
    <w:rsid w:val="00BA41BB"/>
    <w:rsid w:val="00BA4249"/>
    <w:rsid w:val="00BA439F"/>
    <w:rsid w:val="00BA443E"/>
    <w:rsid w:val="00BA44CF"/>
    <w:rsid w:val="00BA4A88"/>
    <w:rsid w:val="00BA4E5B"/>
    <w:rsid w:val="00BA52F3"/>
    <w:rsid w:val="00BA5342"/>
    <w:rsid w:val="00BA53D3"/>
    <w:rsid w:val="00BA5432"/>
    <w:rsid w:val="00BA54C7"/>
    <w:rsid w:val="00BA561A"/>
    <w:rsid w:val="00BA577B"/>
    <w:rsid w:val="00BA5EE3"/>
    <w:rsid w:val="00BA64D1"/>
    <w:rsid w:val="00BA64DE"/>
    <w:rsid w:val="00BA67CE"/>
    <w:rsid w:val="00BA6818"/>
    <w:rsid w:val="00BA68AB"/>
    <w:rsid w:val="00BA6FAC"/>
    <w:rsid w:val="00BA733A"/>
    <w:rsid w:val="00BA755F"/>
    <w:rsid w:val="00BA7773"/>
    <w:rsid w:val="00BA779B"/>
    <w:rsid w:val="00BA79B4"/>
    <w:rsid w:val="00BA7B65"/>
    <w:rsid w:val="00BA7CCF"/>
    <w:rsid w:val="00BA7D70"/>
    <w:rsid w:val="00BA7D89"/>
    <w:rsid w:val="00BA7F93"/>
    <w:rsid w:val="00BB0157"/>
    <w:rsid w:val="00BB01E4"/>
    <w:rsid w:val="00BB0260"/>
    <w:rsid w:val="00BB0558"/>
    <w:rsid w:val="00BB07F2"/>
    <w:rsid w:val="00BB0AEA"/>
    <w:rsid w:val="00BB0D67"/>
    <w:rsid w:val="00BB0DA9"/>
    <w:rsid w:val="00BB1337"/>
    <w:rsid w:val="00BB1339"/>
    <w:rsid w:val="00BB17E4"/>
    <w:rsid w:val="00BB1A82"/>
    <w:rsid w:val="00BB1DF1"/>
    <w:rsid w:val="00BB1E19"/>
    <w:rsid w:val="00BB1F87"/>
    <w:rsid w:val="00BB201A"/>
    <w:rsid w:val="00BB216E"/>
    <w:rsid w:val="00BB21E4"/>
    <w:rsid w:val="00BB2239"/>
    <w:rsid w:val="00BB23BD"/>
    <w:rsid w:val="00BB25E2"/>
    <w:rsid w:val="00BB2C27"/>
    <w:rsid w:val="00BB2DC6"/>
    <w:rsid w:val="00BB2DF5"/>
    <w:rsid w:val="00BB31F9"/>
    <w:rsid w:val="00BB3421"/>
    <w:rsid w:val="00BB3520"/>
    <w:rsid w:val="00BB367C"/>
    <w:rsid w:val="00BB3AA3"/>
    <w:rsid w:val="00BB3ABF"/>
    <w:rsid w:val="00BB3B3B"/>
    <w:rsid w:val="00BB3D75"/>
    <w:rsid w:val="00BB3DEA"/>
    <w:rsid w:val="00BB3FC6"/>
    <w:rsid w:val="00BB3FD2"/>
    <w:rsid w:val="00BB40B2"/>
    <w:rsid w:val="00BB40ED"/>
    <w:rsid w:val="00BB4213"/>
    <w:rsid w:val="00BB43BA"/>
    <w:rsid w:val="00BB4499"/>
    <w:rsid w:val="00BB4510"/>
    <w:rsid w:val="00BB4A05"/>
    <w:rsid w:val="00BB4CA9"/>
    <w:rsid w:val="00BB5040"/>
    <w:rsid w:val="00BB5053"/>
    <w:rsid w:val="00BB507B"/>
    <w:rsid w:val="00BB530E"/>
    <w:rsid w:val="00BB5533"/>
    <w:rsid w:val="00BB554B"/>
    <w:rsid w:val="00BB55A7"/>
    <w:rsid w:val="00BB5816"/>
    <w:rsid w:val="00BB5C6E"/>
    <w:rsid w:val="00BB5D72"/>
    <w:rsid w:val="00BB6044"/>
    <w:rsid w:val="00BB60ED"/>
    <w:rsid w:val="00BB61D2"/>
    <w:rsid w:val="00BB64FA"/>
    <w:rsid w:val="00BB6657"/>
    <w:rsid w:val="00BB66AB"/>
    <w:rsid w:val="00BB6A93"/>
    <w:rsid w:val="00BB6CDB"/>
    <w:rsid w:val="00BB6E67"/>
    <w:rsid w:val="00BB709B"/>
    <w:rsid w:val="00BB724A"/>
    <w:rsid w:val="00BB7292"/>
    <w:rsid w:val="00BB7547"/>
    <w:rsid w:val="00BB790E"/>
    <w:rsid w:val="00BB7A72"/>
    <w:rsid w:val="00BB7BFB"/>
    <w:rsid w:val="00BC0073"/>
    <w:rsid w:val="00BC0098"/>
    <w:rsid w:val="00BC04C5"/>
    <w:rsid w:val="00BC09C4"/>
    <w:rsid w:val="00BC0A0F"/>
    <w:rsid w:val="00BC1047"/>
    <w:rsid w:val="00BC1288"/>
    <w:rsid w:val="00BC12E0"/>
    <w:rsid w:val="00BC1420"/>
    <w:rsid w:val="00BC1773"/>
    <w:rsid w:val="00BC1B48"/>
    <w:rsid w:val="00BC1B50"/>
    <w:rsid w:val="00BC1C08"/>
    <w:rsid w:val="00BC1E82"/>
    <w:rsid w:val="00BC208D"/>
    <w:rsid w:val="00BC2187"/>
    <w:rsid w:val="00BC2284"/>
    <w:rsid w:val="00BC2359"/>
    <w:rsid w:val="00BC2398"/>
    <w:rsid w:val="00BC268B"/>
    <w:rsid w:val="00BC2705"/>
    <w:rsid w:val="00BC2851"/>
    <w:rsid w:val="00BC2922"/>
    <w:rsid w:val="00BC2C5B"/>
    <w:rsid w:val="00BC2CD6"/>
    <w:rsid w:val="00BC2D87"/>
    <w:rsid w:val="00BC2F7A"/>
    <w:rsid w:val="00BC3084"/>
    <w:rsid w:val="00BC3716"/>
    <w:rsid w:val="00BC371F"/>
    <w:rsid w:val="00BC3E98"/>
    <w:rsid w:val="00BC3F46"/>
    <w:rsid w:val="00BC3F7A"/>
    <w:rsid w:val="00BC41A4"/>
    <w:rsid w:val="00BC4298"/>
    <w:rsid w:val="00BC4658"/>
    <w:rsid w:val="00BC4731"/>
    <w:rsid w:val="00BC47AF"/>
    <w:rsid w:val="00BC48A3"/>
    <w:rsid w:val="00BC497A"/>
    <w:rsid w:val="00BC49CF"/>
    <w:rsid w:val="00BC49D8"/>
    <w:rsid w:val="00BC4D27"/>
    <w:rsid w:val="00BC537A"/>
    <w:rsid w:val="00BC54B4"/>
    <w:rsid w:val="00BC56D4"/>
    <w:rsid w:val="00BC5761"/>
    <w:rsid w:val="00BC5770"/>
    <w:rsid w:val="00BC581E"/>
    <w:rsid w:val="00BC5B5B"/>
    <w:rsid w:val="00BC5B6A"/>
    <w:rsid w:val="00BC5D02"/>
    <w:rsid w:val="00BC623D"/>
    <w:rsid w:val="00BC6339"/>
    <w:rsid w:val="00BC6525"/>
    <w:rsid w:val="00BC660A"/>
    <w:rsid w:val="00BC6C9C"/>
    <w:rsid w:val="00BC6E29"/>
    <w:rsid w:val="00BC723F"/>
    <w:rsid w:val="00BC7325"/>
    <w:rsid w:val="00BC7593"/>
    <w:rsid w:val="00BC761D"/>
    <w:rsid w:val="00BC775A"/>
    <w:rsid w:val="00BC7AF7"/>
    <w:rsid w:val="00BC7CC2"/>
    <w:rsid w:val="00BC7D3F"/>
    <w:rsid w:val="00BC7E9E"/>
    <w:rsid w:val="00BD0098"/>
    <w:rsid w:val="00BD03A8"/>
    <w:rsid w:val="00BD057B"/>
    <w:rsid w:val="00BD060C"/>
    <w:rsid w:val="00BD066C"/>
    <w:rsid w:val="00BD0C6A"/>
    <w:rsid w:val="00BD1191"/>
    <w:rsid w:val="00BD138C"/>
    <w:rsid w:val="00BD13DC"/>
    <w:rsid w:val="00BD1494"/>
    <w:rsid w:val="00BD1C9A"/>
    <w:rsid w:val="00BD1FAA"/>
    <w:rsid w:val="00BD2185"/>
    <w:rsid w:val="00BD228A"/>
    <w:rsid w:val="00BD2589"/>
    <w:rsid w:val="00BD25BF"/>
    <w:rsid w:val="00BD2709"/>
    <w:rsid w:val="00BD2743"/>
    <w:rsid w:val="00BD2AE6"/>
    <w:rsid w:val="00BD2AFD"/>
    <w:rsid w:val="00BD303D"/>
    <w:rsid w:val="00BD30FA"/>
    <w:rsid w:val="00BD3264"/>
    <w:rsid w:val="00BD32B9"/>
    <w:rsid w:val="00BD330B"/>
    <w:rsid w:val="00BD3436"/>
    <w:rsid w:val="00BD3455"/>
    <w:rsid w:val="00BD35B4"/>
    <w:rsid w:val="00BD3696"/>
    <w:rsid w:val="00BD3919"/>
    <w:rsid w:val="00BD39A3"/>
    <w:rsid w:val="00BD39DD"/>
    <w:rsid w:val="00BD3D44"/>
    <w:rsid w:val="00BD3E58"/>
    <w:rsid w:val="00BD442C"/>
    <w:rsid w:val="00BD4906"/>
    <w:rsid w:val="00BD4BC1"/>
    <w:rsid w:val="00BD4D61"/>
    <w:rsid w:val="00BD53BE"/>
    <w:rsid w:val="00BD5555"/>
    <w:rsid w:val="00BD570A"/>
    <w:rsid w:val="00BD595C"/>
    <w:rsid w:val="00BD5BD9"/>
    <w:rsid w:val="00BD5C43"/>
    <w:rsid w:val="00BD602B"/>
    <w:rsid w:val="00BD6056"/>
    <w:rsid w:val="00BD60FD"/>
    <w:rsid w:val="00BD6263"/>
    <w:rsid w:val="00BD633C"/>
    <w:rsid w:val="00BD63D3"/>
    <w:rsid w:val="00BD6621"/>
    <w:rsid w:val="00BD6832"/>
    <w:rsid w:val="00BD68BE"/>
    <w:rsid w:val="00BD698B"/>
    <w:rsid w:val="00BD6F26"/>
    <w:rsid w:val="00BD6F8B"/>
    <w:rsid w:val="00BD70B7"/>
    <w:rsid w:val="00BD753D"/>
    <w:rsid w:val="00BD78BD"/>
    <w:rsid w:val="00BD78D5"/>
    <w:rsid w:val="00BD7933"/>
    <w:rsid w:val="00BD7A85"/>
    <w:rsid w:val="00BD7AB0"/>
    <w:rsid w:val="00BD7EE3"/>
    <w:rsid w:val="00BE0311"/>
    <w:rsid w:val="00BE0387"/>
    <w:rsid w:val="00BE045B"/>
    <w:rsid w:val="00BE05AA"/>
    <w:rsid w:val="00BE090E"/>
    <w:rsid w:val="00BE0CBE"/>
    <w:rsid w:val="00BE0DD1"/>
    <w:rsid w:val="00BE0DD8"/>
    <w:rsid w:val="00BE0F2D"/>
    <w:rsid w:val="00BE0F38"/>
    <w:rsid w:val="00BE116A"/>
    <w:rsid w:val="00BE12EC"/>
    <w:rsid w:val="00BE156B"/>
    <w:rsid w:val="00BE161C"/>
    <w:rsid w:val="00BE1741"/>
    <w:rsid w:val="00BE1D2C"/>
    <w:rsid w:val="00BE1E9B"/>
    <w:rsid w:val="00BE21F8"/>
    <w:rsid w:val="00BE2317"/>
    <w:rsid w:val="00BE2684"/>
    <w:rsid w:val="00BE2EB2"/>
    <w:rsid w:val="00BE3053"/>
    <w:rsid w:val="00BE30AE"/>
    <w:rsid w:val="00BE315C"/>
    <w:rsid w:val="00BE3241"/>
    <w:rsid w:val="00BE343D"/>
    <w:rsid w:val="00BE3474"/>
    <w:rsid w:val="00BE34EE"/>
    <w:rsid w:val="00BE3737"/>
    <w:rsid w:val="00BE3AE7"/>
    <w:rsid w:val="00BE3C24"/>
    <w:rsid w:val="00BE3D1A"/>
    <w:rsid w:val="00BE3EB5"/>
    <w:rsid w:val="00BE3EE6"/>
    <w:rsid w:val="00BE40C7"/>
    <w:rsid w:val="00BE414D"/>
    <w:rsid w:val="00BE44AA"/>
    <w:rsid w:val="00BE4686"/>
    <w:rsid w:val="00BE4820"/>
    <w:rsid w:val="00BE49F0"/>
    <w:rsid w:val="00BE4BF0"/>
    <w:rsid w:val="00BE4C49"/>
    <w:rsid w:val="00BE4C85"/>
    <w:rsid w:val="00BE4E28"/>
    <w:rsid w:val="00BE4F39"/>
    <w:rsid w:val="00BE523B"/>
    <w:rsid w:val="00BE5714"/>
    <w:rsid w:val="00BE571C"/>
    <w:rsid w:val="00BE5818"/>
    <w:rsid w:val="00BE5827"/>
    <w:rsid w:val="00BE59A9"/>
    <w:rsid w:val="00BE5B94"/>
    <w:rsid w:val="00BE5E04"/>
    <w:rsid w:val="00BE5EAB"/>
    <w:rsid w:val="00BE5EB7"/>
    <w:rsid w:val="00BE5F0D"/>
    <w:rsid w:val="00BE6397"/>
    <w:rsid w:val="00BE63A5"/>
    <w:rsid w:val="00BE66BB"/>
    <w:rsid w:val="00BE67F1"/>
    <w:rsid w:val="00BE6B3D"/>
    <w:rsid w:val="00BE6C29"/>
    <w:rsid w:val="00BE6C9C"/>
    <w:rsid w:val="00BE6EBB"/>
    <w:rsid w:val="00BE708B"/>
    <w:rsid w:val="00BE721C"/>
    <w:rsid w:val="00BE72ED"/>
    <w:rsid w:val="00BE7347"/>
    <w:rsid w:val="00BE735A"/>
    <w:rsid w:val="00BE76EC"/>
    <w:rsid w:val="00BE7748"/>
    <w:rsid w:val="00BE778E"/>
    <w:rsid w:val="00BE77F6"/>
    <w:rsid w:val="00BE78BB"/>
    <w:rsid w:val="00BE7CD3"/>
    <w:rsid w:val="00BE7F9F"/>
    <w:rsid w:val="00BF00D7"/>
    <w:rsid w:val="00BF00E7"/>
    <w:rsid w:val="00BF010F"/>
    <w:rsid w:val="00BF018F"/>
    <w:rsid w:val="00BF02FE"/>
    <w:rsid w:val="00BF0494"/>
    <w:rsid w:val="00BF0572"/>
    <w:rsid w:val="00BF0A24"/>
    <w:rsid w:val="00BF0BE1"/>
    <w:rsid w:val="00BF0EDE"/>
    <w:rsid w:val="00BF101C"/>
    <w:rsid w:val="00BF1129"/>
    <w:rsid w:val="00BF139D"/>
    <w:rsid w:val="00BF1896"/>
    <w:rsid w:val="00BF1A0E"/>
    <w:rsid w:val="00BF1A90"/>
    <w:rsid w:val="00BF1B4A"/>
    <w:rsid w:val="00BF1F92"/>
    <w:rsid w:val="00BF2018"/>
    <w:rsid w:val="00BF218D"/>
    <w:rsid w:val="00BF220A"/>
    <w:rsid w:val="00BF230A"/>
    <w:rsid w:val="00BF2327"/>
    <w:rsid w:val="00BF2365"/>
    <w:rsid w:val="00BF2416"/>
    <w:rsid w:val="00BF2907"/>
    <w:rsid w:val="00BF301A"/>
    <w:rsid w:val="00BF302B"/>
    <w:rsid w:val="00BF3119"/>
    <w:rsid w:val="00BF316C"/>
    <w:rsid w:val="00BF3294"/>
    <w:rsid w:val="00BF3343"/>
    <w:rsid w:val="00BF3371"/>
    <w:rsid w:val="00BF3694"/>
    <w:rsid w:val="00BF3737"/>
    <w:rsid w:val="00BF37A4"/>
    <w:rsid w:val="00BF3AEC"/>
    <w:rsid w:val="00BF3D5A"/>
    <w:rsid w:val="00BF3DAB"/>
    <w:rsid w:val="00BF3E1D"/>
    <w:rsid w:val="00BF3E87"/>
    <w:rsid w:val="00BF45BC"/>
    <w:rsid w:val="00BF4621"/>
    <w:rsid w:val="00BF4921"/>
    <w:rsid w:val="00BF4941"/>
    <w:rsid w:val="00BF4AAF"/>
    <w:rsid w:val="00BF509E"/>
    <w:rsid w:val="00BF50F4"/>
    <w:rsid w:val="00BF51F6"/>
    <w:rsid w:val="00BF52E0"/>
    <w:rsid w:val="00BF52F5"/>
    <w:rsid w:val="00BF5311"/>
    <w:rsid w:val="00BF5342"/>
    <w:rsid w:val="00BF53FC"/>
    <w:rsid w:val="00BF59CB"/>
    <w:rsid w:val="00BF5CC7"/>
    <w:rsid w:val="00BF5E22"/>
    <w:rsid w:val="00BF5F90"/>
    <w:rsid w:val="00BF631D"/>
    <w:rsid w:val="00BF63E9"/>
    <w:rsid w:val="00BF657A"/>
    <w:rsid w:val="00BF662F"/>
    <w:rsid w:val="00BF680D"/>
    <w:rsid w:val="00BF682F"/>
    <w:rsid w:val="00BF68CC"/>
    <w:rsid w:val="00BF6A63"/>
    <w:rsid w:val="00BF6BE4"/>
    <w:rsid w:val="00BF6D2E"/>
    <w:rsid w:val="00BF72E8"/>
    <w:rsid w:val="00BF7452"/>
    <w:rsid w:val="00BF74A9"/>
    <w:rsid w:val="00BF74D2"/>
    <w:rsid w:val="00BF7559"/>
    <w:rsid w:val="00BF7689"/>
    <w:rsid w:val="00BF798B"/>
    <w:rsid w:val="00BF79D5"/>
    <w:rsid w:val="00BF7EB7"/>
    <w:rsid w:val="00C00023"/>
    <w:rsid w:val="00C00262"/>
    <w:rsid w:val="00C004EE"/>
    <w:rsid w:val="00C0095E"/>
    <w:rsid w:val="00C00CF8"/>
    <w:rsid w:val="00C00FAD"/>
    <w:rsid w:val="00C01188"/>
    <w:rsid w:val="00C0131D"/>
    <w:rsid w:val="00C013D8"/>
    <w:rsid w:val="00C013E6"/>
    <w:rsid w:val="00C01937"/>
    <w:rsid w:val="00C01E4F"/>
    <w:rsid w:val="00C01FA7"/>
    <w:rsid w:val="00C02121"/>
    <w:rsid w:val="00C021D1"/>
    <w:rsid w:val="00C02201"/>
    <w:rsid w:val="00C02231"/>
    <w:rsid w:val="00C02398"/>
    <w:rsid w:val="00C023A6"/>
    <w:rsid w:val="00C023C2"/>
    <w:rsid w:val="00C0270A"/>
    <w:rsid w:val="00C02747"/>
    <w:rsid w:val="00C02836"/>
    <w:rsid w:val="00C02C9F"/>
    <w:rsid w:val="00C02E1E"/>
    <w:rsid w:val="00C02EF0"/>
    <w:rsid w:val="00C031DE"/>
    <w:rsid w:val="00C03201"/>
    <w:rsid w:val="00C0330A"/>
    <w:rsid w:val="00C03491"/>
    <w:rsid w:val="00C0356A"/>
    <w:rsid w:val="00C0366F"/>
    <w:rsid w:val="00C03841"/>
    <w:rsid w:val="00C0392D"/>
    <w:rsid w:val="00C039D1"/>
    <w:rsid w:val="00C03BA6"/>
    <w:rsid w:val="00C03D3B"/>
    <w:rsid w:val="00C03F20"/>
    <w:rsid w:val="00C03F91"/>
    <w:rsid w:val="00C0413C"/>
    <w:rsid w:val="00C0456D"/>
    <w:rsid w:val="00C04854"/>
    <w:rsid w:val="00C049B5"/>
    <w:rsid w:val="00C04B6C"/>
    <w:rsid w:val="00C04BF9"/>
    <w:rsid w:val="00C04E55"/>
    <w:rsid w:val="00C04E8A"/>
    <w:rsid w:val="00C04FFC"/>
    <w:rsid w:val="00C0512B"/>
    <w:rsid w:val="00C053A2"/>
    <w:rsid w:val="00C0555E"/>
    <w:rsid w:val="00C05581"/>
    <w:rsid w:val="00C055EA"/>
    <w:rsid w:val="00C05AFC"/>
    <w:rsid w:val="00C05B21"/>
    <w:rsid w:val="00C05B93"/>
    <w:rsid w:val="00C05BE7"/>
    <w:rsid w:val="00C06371"/>
    <w:rsid w:val="00C0658D"/>
    <w:rsid w:val="00C06A5D"/>
    <w:rsid w:val="00C06B96"/>
    <w:rsid w:val="00C06C7D"/>
    <w:rsid w:val="00C07090"/>
    <w:rsid w:val="00C070C6"/>
    <w:rsid w:val="00C0725D"/>
    <w:rsid w:val="00C0731A"/>
    <w:rsid w:val="00C07375"/>
    <w:rsid w:val="00C076CB"/>
    <w:rsid w:val="00C078BD"/>
    <w:rsid w:val="00C07C1F"/>
    <w:rsid w:val="00C07C8B"/>
    <w:rsid w:val="00C105EC"/>
    <w:rsid w:val="00C1073A"/>
    <w:rsid w:val="00C1076C"/>
    <w:rsid w:val="00C108FC"/>
    <w:rsid w:val="00C1094C"/>
    <w:rsid w:val="00C109CC"/>
    <w:rsid w:val="00C10A39"/>
    <w:rsid w:val="00C111CD"/>
    <w:rsid w:val="00C116F1"/>
    <w:rsid w:val="00C1189F"/>
    <w:rsid w:val="00C11EDC"/>
    <w:rsid w:val="00C11F34"/>
    <w:rsid w:val="00C12027"/>
    <w:rsid w:val="00C121EB"/>
    <w:rsid w:val="00C12322"/>
    <w:rsid w:val="00C1238C"/>
    <w:rsid w:val="00C1242B"/>
    <w:rsid w:val="00C12562"/>
    <w:rsid w:val="00C12642"/>
    <w:rsid w:val="00C126AF"/>
    <w:rsid w:val="00C12A0F"/>
    <w:rsid w:val="00C12A9F"/>
    <w:rsid w:val="00C12DA5"/>
    <w:rsid w:val="00C12FA6"/>
    <w:rsid w:val="00C12FD9"/>
    <w:rsid w:val="00C12FE0"/>
    <w:rsid w:val="00C1312D"/>
    <w:rsid w:val="00C131D5"/>
    <w:rsid w:val="00C132CB"/>
    <w:rsid w:val="00C134E9"/>
    <w:rsid w:val="00C136B9"/>
    <w:rsid w:val="00C13806"/>
    <w:rsid w:val="00C1395E"/>
    <w:rsid w:val="00C13A72"/>
    <w:rsid w:val="00C14069"/>
    <w:rsid w:val="00C1416C"/>
    <w:rsid w:val="00C142E0"/>
    <w:rsid w:val="00C14552"/>
    <w:rsid w:val="00C14561"/>
    <w:rsid w:val="00C149D8"/>
    <w:rsid w:val="00C14E08"/>
    <w:rsid w:val="00C1549F"/>
    <w:rsid w:val="00C154DB"/>
    <w:rsid w:val="00C155F5"/>
    <w:rsid w:val="00C15D0E"/>
    <w:rsid w:val="00C15EA2"/>
    <w:rsid w:val="00C15ED5"/>
    <w:rsid w:val="00C1614A"/>
    <w:rsid w:val="00C16199"/>
    <w:rsid w:val="00C1639B"/>
    <w:rsid w:val="00C1646E"/>
    <w:rsid w:val="00C165B3"/>
    <w:rsid w:val="00C167CC"/>
    <w:rsid w:val="00C16CD2"/>
    <w:rsid w:val="00C16E1D"/>
    <w:rsid w:val="00C170CD"/>
    <w:rsid w:val="00C170F9"/>
    <w:rsid w:val="00C17227"/>
    <w:rsid w:val="00C1775C"/>
    <w:rsid w:val="00C178FC"/>
    <w:rsid w:val="00C17AE4"/>
    <w:rsid w:val="00C17C8D"/>
    <w:rsid w:val="00C17EC0"/>
    <w:rsid w:val="00C17EDE"/>
    <w:rsid w:val="00C17F47"/>
    <w:rsid w:val="00C20087"/>
    <w:rsid w:val="00C20B90"/>
    <w:rsid w:val="00C20C90"/>
    <w:rsid w:val="00C20DB5"/>
    <w:rsid w:val="00C216CA"/>
    <w:rsid w:val="00C21951"/>
    <w:rsid w:val="00C21DBE"/>
    <w:rsid w:val="00C220DF"/>
    <w:rsid w:val="00C220FC"/>
    <w:rsid w:val="00C22481"/>
    <w:rsid w:val="00C225A6"/>
    <w:rsid w:val="00C22830"/>
    <w:rsid w:val="00C229C9"/>
    <w:rsid w:val="00C23085"/>
    <w:rsid w:val="00C2328E"/>
    <w:rsid w:val="00C23391"/>
    <w:rsid w:val="00C23517"/>
    <w:rsid w:val="00C2361E"/>
    <w:rsid w:val="00C2367D"/>
    <w:rsid w:val="00C2392A"/>
    <w:rsid w:val="00C23EF0"/>
    <w:rsid w:val="00C23FC3"/>
    <w:rsid w:val="00C240B0"/>
    <w:rsid w:val="00C2485A"/>
    <w:rsid w:val="00C2493F"/>
    <w:rsid w:val="00C249DA"/>
    <w:rsid w:val="00C24A77"/>
    <w:rsid w:val="00C25025"/>
    <w:rsid w:val="00C250A6"/>
    <w:rsid w:val="00C25757"/>
    <w:rsid w:val="00C257EC"/>
    <w:rsid w:val="00C25CBC"/>
    <w:rsid w:val="00C25D98"/>
    <w:rsid w:val="00C25F81"/>
    <w:rsid w:val="00C25F92"/>
    <w:rsid w:val="00C26065"/>
    <w:rsid w:val="00C265D9"/>
    <w:rsid w:val="00C26B0F"/>
    <w:rsid w:val="00C27135"/>
    <w:rsid w:val="00C274E5"/>
    <w:rsid w:val="00C2757E"/>
    <w:rsid w:val="00C276DE"/>
    <w:rsid w:val="00C278D6"/>
    <w:rsid w:val="00C27993"/>
    <w:rsid w:val="00C27B14"/>
    <w:rsid w:val="00C27E27"/>
    <w:rsid w:val="00C30023"/>
    <w:rsid w:val="00C3004D"/>
    <w:rsid w:val="00C301C7"/>
    <w:rsid w:val="00C3047C"/>
    <w:rsid w:val="00C3055A"/>
    <w:rsid w:val="00C305BF"/>
    <w:rsid w:val="00C30827"/>
    <w:rsid w:val="00C30931"/>
    <w:rsid w:val="00C309F8"/>
    <w:rsid w:val="00C30AF6"/>
    <w:rsid w:val="00C30B7E"/>
    <w:rsid w:val="00C30DAE"/>
    <w:rsid w:val="00C30E2E"/>
    <w:rsid w:val="00C31198"/>
    <w:rsid w:val="00C31338"/>
    <w:rsid w:val="00C314C4"/>
    <w:rsid w:val="00C317D3"/>
    <w:rsid w:val="00C318E0"/>
    <w:rsid w:val="00C318F4"/>
    <w:rsid w:val="00C321C8"/>
    <w:rsid w:val="00C32261"/>
    <w:rsid w:val="00C323CC"/>
    <w:rsid w:val="00C3240E"/>
    <w:rsid w:val="00C32477"/>
    <w:rsid w:val="00C324D9"/>
    <w:rsid w:val="00C3268D"/>
    <w:rsid w:val="00C3275A"/>
    <w:rsid w:val="00C32BA1"/>
    <w:rsid w:val="00C331EE"/>
    <w:rsid w:val="00C33371"/>
    <w:rsid w:val="00C33384"/>
    <w:rsid w:val="00C3354B"/>
    <w:rsid w:val="00C3356C"/>
    <w:rsid w:val="00C3366C"/>
    <w:rsid w:val="00C338E4"/>
    <w:rsid w:val="00C338E5"/>
    <w:rsid w:val="00C33EAF"/>
    <w:rsid w:val="00C33EB6"/>
    <w:rsid w:val="00C33EBD"/>
    <w:rsid w:val="00C34077"/>
    <w:rsid w:val="00C3421B"/>
    <w:rsid w:val="00C345B2"/>
    <w:rsid w:val="00C350CB"/>
    <w:rsid w:val="00C350F4"/>
    <w:rsid w:val="00C351DE"/>
    <w:rsid w:val="00C35323"/>
    <w:rsid w:val="00C354A3"/>
    <w:rsid w:val="00C3552C"/>
    <w:rsid w:val="00C358BE"/>
    <w:rsid w:val="00C359AC"/>
    <w:rsid w:val="00C35A9D"/>
    <w:rsid w:val="00C35DB9"/>
    <w:rsid w:val="00C3637D"/>
    <w:rsid w:val="00C3645A"/>
    <w:rsid w:val="00C36473"/>
    <w:rsid w:val="00C3652F"/>
    <w:rsid w:val="00C366D8"/>
    <w:rsid w:val="00C36BAD"/>
    <w:rsid w:val="00C36E12"/>
    <w:rsid w:val="00C372B3"/>
    <w:rsid w:val="00C376D4"/>
    <w:rsid w:val="00C37CC6"/>
    <w:rsid w:val="00C37E63"/>
    <w:rsid w:val="00C37F32"/>
    <w:rsid w:val="00C37F47"/>
    <w:rsid w:val="00C4016B"/>
    <w:rsid w:val="00C403F3"/>
    <w:rsid w:val="00C404B4"/>
    <w:rsid w:val="00C40B74"/>
    <w:rsid w:val="00C40B76"/>
    <w:rsid w:val="00C40ED7"/>
    <w:rsid w:val="00C40F80"/>
    <w:rsid w:val="00C41048"/>
    <w:rsid w:val="00C41498"/>
    <w:rsid w:val="00C414F4"/>
    <w:rsid w:val="00C417B2"/>
    <w:rsid w:val="00C4182E"/>
    <w:rsid w:val="00C418CF"/>
    <w:rsid w:val="00C41954"/>
    <w:rsid w:val="00C41AEE"/>
    <w:rsid w:val="00C41D5B"/>
    <w:rsid w:val="00C41EA7"/>
    <w:rsid w:val="00C42431"/>
    <w:rsid w:val="00C424BB"/>
    <w:rsid w:val="00C425C2"/>
    <w:rsid w:val="00C42900"/>
    <w:rsid w:val="00C4292E"/>
    <w:rsid w:val="00C42C0C"/>
    <w:rsid w:val="00C42F07"/>
    <w:rsid w:val="00C43118"/>
    <w:rsid w:val="00C4335F"/>
    <w:rsid w:val="00C4355B"/>
    <w:rsid w:val="00C4359A"/>
    <w:rsid w:val="00C43E7A"/>
    <w:rsid w:val="00C43EF9"/>
    <w:rsid w:val="00C4431A"/>
    <w:rsid w:val="00C444A7"/>
    <w:rsid w:val="00C44773"/>
    <w:rsid w:val="00C44907"/>
    <w:rsid w:val="00C44955"/>
    <w:rsid w:val="00C4497D"/>
    <w:rsid w:val="00C450B8"/>
    <w:rsid w:val="00C4536F"/>
    <w:rsid w:val="00C453D6"/>
    <w:rsid w:val="00C4542A"/>
    <w:rsid w:val="00C4542F"/>
    <w:rsid w:val="00C4563C"/>
    <w:rsid w:val="00C45972"/>
    <w:rsid w:val="00C45C56"/>
    <w:rsid w:val="00C45EB9"/>
    <w:rsid w:val="00C46091"/>
    <w:rsid w:val="00C46738"/>
    <w:rsid w:val="00C46983"/>
    <w:rsid w:val="00C46B1A"/>
    <w:rsid w:val="00C46C24"/>
    <w:rsid w:val="00C46FFF"/>
    <w:rsid w:val="00C47155"/>
    <w:rsid w:val="00C475CD"/>
    <w:rsid w:val="00C47840"/>
    <w:rsid w:val="00C478A3"/>
    <w:rsid w:val="00C47ACC"/>
    <w:rsid w:val="00C47D2C"/>
    <w:rsid w:val="00C47F30"/>
    <w:rsid w:val="00C500A1"/>
    <w:rsid w:val="00C501B6"/>
    <w:rsid w:val="00C501EC"/>
    <w:rsid w:val="00C50483"/>
    <w:rsid w:val="00C50642"/>
    <w:rsid w:val="00C50876"/>
    <w:rsid w:val="00C50B0E"/>
    <w:rsid w:val="00C50D3D"/>
    <w:rsid w:val="00C50E0F"/>
    <w:rsid w:val="00C5107B"/>
    <w:rsid w:val="00C5134A"/>
    <w:rsid w:val="00C514C1"/>
    <w:rsid w:val="00C515DE"/>
    <w:rsid w:val="00C5162B"/>
    <w:rsid w:val="00C517BA"/>
    <w:rsid w:val="00C51891"/>
    <w:rsid w:val="00C518FC"/>
    <w:rsid w:val="00C526BD"/>
    <w:rsid w:val="00C52859"/>
    <w:rsid w:val="00C52885"/>
    <w:rsid w:val="00C52DCA"/>
    <w:rsid w:val="00C52DD6"/>
    <w:rsid w:val="00C52ED1"/>
    <w:rsid w:val="00C52ED9"/>
    <w:rsid w:val="00C530B8"/>
    <w:rsid w:val="00C53181"/>
    <w:rsid w:val="00C53202"/>
    <w:rsid w:val="00C5331E"/>
    <w:rsid w:val="00C53321"/>
    <w:rsid w:val="00C537E1"/>
    <w:rsid w:val="00C53A8E"/>
    <w:rsid w:val="00C53AC8"/>
    <w:rsid w:val="00C53C4F"/>
    <w:rsid w:val="00C540BA"/>
    <w:rsid w:val="00C54331"/>
    <w:rsid w:val="00C5457A"/>
    <w:rsid w:val="00C54892"/>
    <w:rsid w:val="00C54BC4"/>
    <w:rsid w:val="00C54CEB"/>
    <w:rsid w:val="00C54D51"/>
    <w:rsid w:val="00C5536E"/>
    <w:rsid w:val="00C557E1"/>
    <w:rsid w:val="00C558E6"/>
    <w:rsid w:val="00C55CF4"/>
    <w:rsid w:val="00C56062"/>
    <w:rsid w:val="00C560CA"/>
    <w:rsid w:val="00C561BE"/>
    <w:rsid w:val="00C561D1"/>
    <w:rsid w:val="00C5691E"/>
    <w:rsid w:val="00C569BE"/>
    <w:rsid w:val="00C56E08"/>
    <w:rsid w:val="00C572A4"/>
    <w:rsid w:val="00C577B3"/>
    <w:rsid w:val="00C577F4"/>
    <w:rsid w:val="00C57C40"/>
    <w:rsid w:val="00C57CEF"/>
    <w:rsid w:val="00C57D43"/>
    <w:rsid w:val="00C57FC3"/>
    <w:rsid w:val="00C6042F"/>
    <w:rsid w:val="00C605FF"/>
    <w:rsid w:val="00C60910"/>
    <w:rsid w:val="00C6096A"/>
    <w:rsid w:val="00C6098C"/>
    <w:rsid w:val="00C60D7A"/>
    <w:rsid w:val="00C61032"/>
    <w:rsid w:val="00C610FD"/>
    <w:rsid w:val="00C61564"/>
    <w:rsid w:val="00C615B5"/>
    <w:rsid w:val="00C615EA"/>
    <w:rsid w:val="00C61635"/>
    <w:rsid w:val="00C6183C"/>
    <w:rsid w:val="00C6185F"/>
    <w:rsid w:val="00C61B44"/>
    <w:rsid w:val="00C61FC4"/>
    <w:rsid w:val="00C620E2"/>
    <w:rsid w:val="00C6227A"/>
    <w:rsid w:val="00C6257D"/>
    <w:rsid w:val="00C62654"/>
    <w:rsid w:val="00C626B8"/>
    <w:rsid w:val="00C62820"/>
    <w:rsid w:val="00C62A20"/>
    <w:rsid w:val="00C62A56"/>
    <w:rsid w:val="00C62AD3"/>
    <w:rsid w:val="00C62C21"/>
    <w:rsid w:val="00C62D15"/>
    <w:rsid w:val="00C62D6A"/>
    <w:rsid w:val="00C62F97"/>
    <w:rsid w:val="00C632ED"/>
    <w:rsid w:val="00C63407"/>
    <w:rsid w:val="00C638D2"/>
    <w:rsid w:val="00C63A46"/>
    <w:rsid w:val="00C63B03"/>
    <w:rsid w:val="00C63D17"/>
    <w:rsid w:val="00C63DF3"/>
    <w:rsid w:val="00C63E04"/>
    <w:rsid w:val="00C64153"/>
    <w:rsid w:val="00C6415C"/>
    <w:rsid w:val="00C6417B"/>
    <w:rsid w:val="00C64582"/>
    <w:rsid w:val="00C648B0"/>
    <w:rsid w:val="00C648E4"/>
    <w:rsid w:val="00C64A77"/>
    <w:rsid w:val="00C64F40"/>
    <w:rsid w:val="00C64F7D"/>
    <w:rsid w:val="00C6503C"/>
    <w:rsid w:val="00C65423"/>
    <w:rsid w:val="00C65521"/>
    <w:rsid w:val="00C65719"/>
    <w:rsid w:val="00C65A79"/>
    <w:rsid w:val="00C65E64"/>
    <w:rsid w:val="00C65FDF"/>
    <w:rsid w:val="00C66200"/>
    <w:rsid w:val="00C6651A"/>
    <w:rsid w:val="00C6653D"/>
    <w:rsid w:val="00C6668B"/>
    <w:rsid w:val="00C6677D"/>
    <w:rsid w:val="00C668DA"/>
    <w:rsid w:val="00C66A30"/>
    <w:rsid w:val="00C66B75"/>
    <w:rsid w:val="00C66C1E"/>
    <w:rsid w:val="00C66FC4"/>
    <w:rsid w:val="00C67528"/>
    <w:rsid w:val="00C6757D"/>
    <w:rsid w:val="00C67614"/>
    <w:rsid w:val="00C700F3"/>
    <w:rsid w:val="00C701FA"/>
    <w:rsid w:val="00C7027D"/>
    <w:rsid w:val="00C702C9"/>
    <w:rsid w:val="00C702F0"/>
    <w:rsid w:val="00C703A7"/>
    <w:rsid w:val="00C703DF"/>
    <w:rsid w:val="00C7048E"/>
    <w:rsid w:val="00C705C7"/>
    <w:rsid w:val="00C706F2"/>
    <w:rsid w:val="00C70881"/>
    <w:rsid w:val="00C7094B"/>
    <w:rsid w:val="00C70B59"/>
    <w:rsid w:val="00C70C02"/>
    <w:rsid w:val="00C70CC9"/>
    <w:rsid w:val="00C70CFE"/>
    <w:rsid w:val="00C70F92"/>
    <w:rsid w:val="00C71060"/>
    <w:rsid w:val="00C71233"/>
    <w:rsid w:val="00C718EC"/>
    <w:rsid w:val="00C71E20"/>
    <w:rsid w:val="00C71F2D"/>
    <w:rsid w:val="00C720B7"/>
    <w:rsid w:val="00C7218B"/>
    <w:rsid w:val="00C7241D"/>
    <w:rsid w:val="00C7257C"/>
    <w:rsid w:val="00C72708"/>
    <w:rsid w:val="00C72C0C"/>
    <w:rsid w:val="00C72C81"/>
    <w:rsid w:val="00C73064"/>
    <w:rsid w:val="00C73424"/>
    <w:rsid w:val="00C73A9C"/>
    <w:rsid w:val="00C73C64"/>
    <w:rsid w:val="00C73E23"/>
    <w:rsid w:val="00C73E60"/>
    <w:rsid w:val="00C73E9C"/>
    <w:rsid w:val="00C74067"/>
    <w:rsid w:val="00C740F1"/>
    <w:rsid w:val="00C742C8"/>
    <w:rsid w:val="00C74335"/>
    <w:rsid w:val="00C74370"/>
    <w:rsid w:val="00C746D8"/>
    <w:rsid w:val="00C74EE9"/>
    <w:rsid w:val="00C750F7"/>
    <w:rsid w:val="00C75300"/>
    <w:rsid w:val="00C75A6E"/>
    <w:rsid w:val="00C75C17"/>
    <w:rsid w:val="00C75C3F"/>
    <w:rsid w:val="00C760A2"/>
    <w:rsid w:val="00C761E7"/>
    <w:rsid w:val="00C765B5"/>
    <w:rsid w:val="00C7665B"/>
    <w:rsid w:val="00C76709"/>
    <w:rsid w:val="00C76775"/>
    <w:rsid w:val="00C76841"/>
    <w:rsid w:val="00C77659"/>
    <w:rsid w:val="00C77849"/>
    <w:rsid w:val="00C77916"/>
    <w:rsid w:val="00C805A1"/>
    <w:rsid w:val="00C807D5"/>
    <w:rsid w:val="00C80956"/>
    <w:rsid w:val="00C80A06"/>
    <w:rsid w:val="00C80E4D"/>
    <w:rsid w:val="00C8108E"/>
    <w:rsid w:val="00C81444"/>
    <w:rsid w:val="00C815C4"/>
    <w:rsid w:val="00C815ED"/>
    <w:rsid w:val="00C81716"/>
    <w:rsid w:val="00C818C4"/>
    <w:rsid w:val="00C819AA"/>
    <w:rsid w:val="00C81ABF"/>
    <w:rsid w:val="00C81BEC"/>
    <w:rsid w:val="00C81E64"/>
    <w:rsid w:val="00C8253F"/>
    <w:rsid w:val="00C82838"/>
    <w:rsid w:val="00C829E4"/>
    <w:rsid w:val="00C82A2A"/>
    <w:rsid w:val="00C82C5F"/>
    <w:rsid w:val="00C82E0F"/>
    <w:rsid w:val="00C82EA7"/>
    <w:rsid w:val="00C82F9E"/>
    <w:rsid w:val="00C8329A"/>
    <w:rsid w:val="00C8335E"/>
    <w:rsid w:val="00C834E8"/>
    <w:rsid w:val="00C8362D"/>
    <w:rsid w:val="00C837AF"/>
    <w:rsid w:val="00C839C3"/>
    <w:rsid w:val="00C83A02"/>
    <w:rsid w:val="00C83B4F"/>
    <w:rsid w:val="00C83BE6"/>
    <w:rsid w:val="00C83F6C"/>
    <w:rsid w:val="00C83FF5"/>
    <w:rsid w:val="00C83FFA"/>
    <w:rsid w:val="00C84112"/>
    <w:rsid w:val="00C84122"/>
    <w:rsid w:val="00C84127"/>
    <w:rsid w:val="00C8435B"/>
    <w:rsid w:val="00C84368"/>
    <w:rsid w:val="00C84577"/>
    <w:rsid w:val="00C84628"/>
    <w:rsid w:val="00C8468D"/>
    <w:rsid w:val="00C84AC7"/>
    <w:rsid w:val="00C8501D"/>
    <w:rsid w:val="00C85024"/>
    <w:rsid w:val="00C850F7"/>
    <w:rsid w:val="00C8512A"/>
    <w:rsid w:val="00C858C2"/>
    <w:rsid w:val="00C85ACD"/>
    <w:rsid w:val="00C85C8A"/>
    <w:rsid w:val="00C85ED7"/>
    <w:rsid w:val="00C85ED8"/>
    <w:rsid w:val="00C86114"/>
    <w:rsid w:val="00C861E0"/>
    <w:rsid w:val="00C86227"/>
    <w:rsid w:val="00C86273"/>
    <w:rsid w:val="00C862FE"/>
    <w:rsid w:val="00C86357"/>
    <w:rsid w:val="00C86379"/>
    <w:rsid w:val="00C863F1"/>
    <w:rsid w:val="00C869BE"/>
    <w:rsid w:val="00C86AE6"/>
    <w:rsid w:val="00C86B1E"/>
    <w:rsid w:val="00C86C80"/>
    <w:rsid w:val="00C86E09"/>
    <w:rsid w:val="00C870C5"/>
    <w:rsid w:val="00C870E3"/>
    <w:rsid w:val="00C876F8"/>
    <w:rsid w:val="00C87744"/>
    <w:rsid w:val="00C877A5"/>
    <w:rsid w:val="00C87CFF"/>
    <w:rsid w:val="00C87F2B"/>
    <w:rsid w:val="00C90156"/>
    <w:rsid w:val="00C90205"/>
    <w:rsid w:val="00C90213"/>
    <w:rsid w:val="00C902DC"/>
    <w:rsid w:val="00C90617"/>
    <w:rsid w:val="00C9062F"/>
    <w:rsid w:val="00C90889"/>
    <w:rsid w:val="00C90AF3"/>
    <w:rsid w:val="00C90C51"/>
    <w:rsid w:val="00C914E6"/>
    <w:rsid w:val="00C91857"/>
    <w:rsid w:val="00C918C3"/>
    <w:rsid w:val="00C91B84"/>
    <w:rsid w:val="00C91CAE"/>
    <w:rsid w:val="00C91EF6"/>
    <w:rsid w:val="00C91FB0"/>
    <w:rsid w:val="00C9215C"/>
    <w:rsid w:val="00C921A2"/>
    <w:rsid w:val="00C925CE"/>
    <w:rsid w:val="00C926EA"/>
    <w:rsid w:val="00C9273A"/>
    <w:rsid w:val="00C929A8"/>
    <w:rsid w:val="00C92AEA"/>
    <w:rsid w:val="00C92BCF"/>
    <w:rsid w:val="00C92DD7"/>
    <w:rsid w:val="00C92E5A"/>
    <w:rsid w:val="00C92E6E"/>
    <w:rsid w:val="00C92EA1"/>
    <w:rsid w:val="00C92EC5"/>
    <w:rsid w:val="00C92FE7"/>
    <w:rsid w:val="00C92FE8"/>
    <w:rsid w:val="00C93B96"/>
    <w:rsid w:val="00C93F64"/>
    <w:rsid w:val="00C93FD7"/>
    <w:rsid w:val="00C93FF7"/>
    <w:rsid w:val="00C94727"/>
    <w:rsid w:val="00C94CE4"/>
    <w:rsid w:val="00C94D5A"/>
    <w:rsid w:val="00C955E4"/>
    <w:rsid w:val="00C956DD"/>
    <w:rsid w:val="00C95AEC"/>
    <w:rsid w:val="00C95DB0"/>
    <w:rsid w:val="00C95EB2"/>
    <w:rsid w:val="00C95F43"/>
    <w:rsid w:val="00C96097"/>
    <w:rsid w:val="00C96352"/>
    <w:rsid w:val="00C9640F"/>
    <w:rsid w:val="00C964FA"/>
    <w:rsid w:val="00C9655E"/>
    <w:rsid w:val="00C96725"/>
    <w:rsid w:val="00C96A89"/>
    <w:rsid w:val="00C96AE0"/>
    <w:rsid w:val="00C96CE5"/>
    <w:rsid w:val="00C96DA7"/>
    <w:rsid w:val="00C97077"/>
    <w:rsid w:val="00C97083"/>
    <w:rsid w:val="00C970CF"/>
    <w:rsid w:val="00C971CA"/>
    <w:rsid w:val="00C9735D"/>
    <w:rsid w:val="00C975DB"/>
    <w:rsid w:val="00C97729"/>
    <w:rsid w:val="00C978A7"/>
    <w:rsid w:val="00C97A05"/>
    <w:rsid w:val="00C97D6E"/>
    <w:rsid w:val="00C97ECE"/>
    <w:rsid w:val="00C97EDA"/>
    <w:rsid w:val="00CA0366"/>
    <w:rsid w:val="00CA03FD"/>
    <w:rsid w:val="00CA041C"/>
    <w:rsid w:val="00CA04FE"/>
    <w:rsid w:val="00CA0572"/>
    <w:rsid w:val="00CA0597"/>
    <w:rsid w:val="00CA05DA"/>
    <w:rsid w:val="00CA0656"/>
    <w:rsid w:val="00CA0815"/>
    <w:rsid w:val="00CA084A"/>
    <w:rsid w:val="00CA0854"/>
    <w:rsid w:val="00CA0CCC"/>
    <w:rsid w:val="00CA0CF8"/>
    <w:rsid w:val="00CA1193"/>
    <w:rsid w:val="00CA13D4"/>
    <w:rsid w:val="00CA158B"/>
    <w:rsid w:val="00CA1665"/>
    <w:rsid w:val="00CA17EB"/>
    <w:rsid w:val="00CA1930"/>
    <w:rsid w:val="00CA194B"/>
    <w:rsid w:val="00CA1997"/>
    <w:rsid w:val="00CA19E8"/>
    <w:rsid w:val="00CA1D19"/>
    <w:rsid w:val="00CA1E18"/>
    <w:rsid w:val="00CA1E53"/>
    <w:rsid w:val="00CA1FB4"/>
    <w:rsid w:val="00CA21E5"/>
    <w:rsid w:val="00CA2572"/>
    <w:rsid w:val="00CA2C99"/>
    <w:rsid w:val="00CA2F28"/>
    <w:rsid w:val="00CA303B"/>
    <w:rsid w:val="00CA32A5"/>
    <w:rsid w:val="00CA346F"/>
    <w:rsid w:val="00CA3583"/>
    <w:rsid w:val="00CA375F"/>
    <w:rsid w:val="00CA391C"/>
    <w:rsid w:val="00CA3A92"/>
    <w:rsid w:val="00CA4320"/>
    <w:rsid w:val="00CA44B0"/>
    <w:rsid w:val="00CA48F9"/>
    <w:rsid w:val="00CA49D5"/>
    <w:rsid w:val="00CA4A2A"/>
    <w:rsid w:val="00CA4E95"/>
    <w:rsid w:val="00CA5040"/>
    <w:rsid w:val="00CA515F"/>
    <w:rsid w:val="00CA5365"/>
    <w:rsid w:val="00CA5427"/>
    <w:rsid w:val="00CA6002"/>
    <w:rsid w:val="00CA6053"/>
    <w:rsid w:val="00CA64F9"/>
    <w:rsid w:val="00CA675F"/>
    <w:rsid w:val="00CA6846"/>
    <w:rsid w:val="00CA6C50"/>
    <w:rsid w:val="00CA6E67"/>
    <w:rsid w:val="00CA6F64"/>
    <w:rsid w:val="00CA6FA8"/>
    <w:rsid w:val="00CA71D0"/>
    <w:rsid w:val="00CA7313"/>
    <w:rsid w:val="00CA7519"/>
    <w:rsid w:val="00CA7906"/>
    <w:rsid w:val="00CA7F15"/>
    <w:rsid w:val="00CB02BB"/>
    <w:rsid w:val="00CB07AB"/>
    <w:rsid w:val="00CB0840"/>
    <w:rsid w:val="00CB0B10"/>
    <w:rsid w:val="00CB0FC4"/>
    <w:rsid w:val="00CB115C"/>
    <w:rsid w:val="00CB180C"/>
    <w:rsid w:val="00CB1AF3"/>
    <w:rsid w:val="00CB1B0D"/>
    <w:rsid w:val="00CB1B52"/>
    <w:rsid w:val="00CB1CC7"/>
    <w:rsid w:val="00CB1CEE"/>
    <w:rsid w:val="00CB1D83"/>
    <w:rsid w:val="00CB1EA9"/>
    <w:rsid w:val="00CB24EB"/>
    <w:rsid w:val="00CB258B"/>
    <w:rsid w:val="00CB275D"/>
    <w:rsid w:val="00CB27DD"/>
    <w:rsid w:val="00CB282D"/>
    <w:rsid w:val="00CB2B1B"/>
    <w:rsid w:val="00CB2B43"/>
    <w:rsid w:val="00CB2BA4"/>
    <w:rsid w:val="00CB2DDA"/>
    <w:rsid w:val="00CB3057"/>
    <w:rsid w:val="00CB3218"/>
    <w:rsid w:val="00CB3313"/>
    <w:rsid w:val="00CB332E"/>
    <w:rsid w:val="00CB3440"/>
    <w:rsid w:val="00CB3635"/>
    <w:rsid w:val="00CB3D5A"/>
    <w:rsid w:val="00CB40EE"/>
    <w:rsid w:val="00CB4244"/>
    <w:rsid w:val="00CB437B"/>
    <w:rsid w:val="00CB441A"/>
    <w:rsid w:val="00CB44AF"/>
    <w:rsid w:val="00CB4581"/>
    <w:rsid w:val="00CB49F5"/>
    <w:rsid w:val="00CB4AC4"/>
    <w:rsid w:val="00CB4E3B"/>
    <w:rsid w:val="00CB50E5"/>
    <w:rsid w:val="00CB5115"/>
    <w:rsid w:val="00CB5143"/>
    <w:rsid w:val="00CB53C1"/>
    <w:rsid w:val="00CB5656"/>
    <w:rsid w:val="00CB56A3"/>
    <w:rsid w:val="00CB5AD3"/>
    <w:rsid w:val="00CB5CF2"/>
    <w:rsid w:val="00CB5D1D"/>
    <w:rsid w:val="00CB5F79"/>
    <w:rsid w:val="00CB60B4"/>
    <w:rsid w:val="00CB61B3"/>
    <w:rsid w:val="00CB622E"/>
    <w:rsid w:val="00CB6598"/>
    <w:rsid w:val="00CB6948"/>
    <w:rsid w:val="00CB6E5A"/>
    <w:rsid w:val="00CB6F4E"/>
    <w:rsid w:val="00CB7416"/>
    <w:rsid w:val="00CB7996"/>
    <w:rsid w:val="00CB7C41"/>
    <w:rsid w:val="00CB7D1B"/>
    <w:rsid w:val="00CB7D38"/>
    <w:rsid w:val="00CB7E00"/>
    <w:rsid w:val="00CC006F"/>
    <w:rsid w:val="00CC0376"/>
    <w:rsid w:val="00CC03B9"/>
    <w:rsid w:val="00CC03F1"/>
    <w:rsid w:val="00CC044E"/>
    <w:rsid w:val="00CC046D"/>
    <w:rsid w:val="00CC055D"/>
    <w:rsid w:val="00CC0584"/>
    <w:rsid w:val="00CC05E0"/>
    <w:rsid w:val="00CC07EC"/>
    <w:rsid w:val="00CC087B"/>
    <w:rsid w:val="00CC0C1D"/>
    <w:rsid w:val="00CC16C6"/>
    <w:rsid w:val="00CC17AA"/>
    <w:rsid w:val="00CC18FE"/>
    <w:rsid w:val="00CC1A03"/>
    <w:rsid w:val="00CC1A61"/>
    <w:rsid w:val="00CC1B7E"/>
    <w:rsid w:val="00CC1B8E"/>
    <w:rsid w:val="00CC1BAC"/>
    <w:rsid w:val="00CC1BDA"/>
    <w:rsid w:val="00CC1E32"/>
    <w:rsid w:val="00CC1E8B"/>
    <w:rsid w:val="00CC2055"/>
    <w:rsid w:val="00CC22E2"/>
    <w:rsid w:val="00CC235D"/>
    <w:rsid w:val="00CC25D9"/>
    <w:rsid w:val="00CC2801"/>
    <w:rsid w:val="00CC2975"/>
    <w:rsid w:val="00CC3292"/>
    <w:rsid w:val="00CC32AB"/>
    <w:rsid w:val="00CC344F"/>
    <w:rsid w:val="00CC3567"/>
    <w:rsid w:val="00CC35E5"/>
    <w:rsid w:val="00CC371A"/>
    <w:rsid w:val="00CC3878"/>
    <w:rsid w:val="00CC390D"/>
    <w:rsid w:val="00CC3E99"/>
    <w:rsid w:val="00CC4421"/>
    <w:rsid w:val="00CC4776"/>
    <w:rsid w:val="00CC4804"/>
    <w:rsid w:val="00CC4C74"/>
    <w:rsid w:val="00CC4D8F"/>
    <w:rsid w:val="00CC5529"/>
    <w:rsid w:val="00CC57C7"/>
    <w:rsid w:val="00CC57D3"/>
    <w:rsid w:val="00CC58F3"/>
    <w:rsid w:val="00CC59A0"/>
    <w:rsid w:val="00CC5C89"/>
    <w:rsid w:val="00CC5FAD"/>
    <w:rsid w:val="00CC5FC6"/>
    <w:rsid w:val="00CC610E"/>
    <w:rsid w:val="00CC648E"/>
    <w:rsid w:val="00CC68DE"/>
    <w:rsid w:val="00CC699D"/>
    <w:rsid w:val="00CC6C80"/>
    <w:rsid w:val="00CC6F9E"/>
    <w:rsid w:val="00CC7051"/>
    <w:rsid w:val="00CC70AB"/>
    <w:rsid w:val="00CC72A5"/>
    <w:rsid w:val="00CC7364"/>
    <w:rsid w:val="00CC75AC"/>
    <w:rsid w:val="00CC79A6"/>
    <w:rsid w:val="00CC7B0D"/>
    <w:rsid w:val="00CD03A8"/>
    <w:rsid w:val="00CD040F"/>
    <w:rsid w:val="00CD052F"/>
    <w:rsid w:val="00CD0691"/>
    <w:rsid w:val="00CD09C6"/>
    <w:rsid w:val="00CD0EC0"/>
    <w:rsid w:val="00CD11CB"/>
    <w:rsid w:val="00CD1422"/>
    <w:rsid w:val="00CD16B7"/>
    <w:rsid w:val="00CD1D1E"/>
    <w:rsid w:val="00CD2298"/>
    <w:rsid w:val="00CD23F6"/>
    <w:rsid w:val="00CD248A"/>
    <w:rsid w:val="00CD2870"/>
    <w:rsid w:val="00CD2C49"/>
    <w:rsid w:val="00CD2FA0"/>
    <w:rsid w:val="00CD301C"/>
    <w:rsid w:val="00CD301E"/>
    <w:rsid w:val="00CD31F8"/>
    <w:rsid w:val="00CD3246"/>
    <w:rsid w:val="00CD3285"/>
    <w:rsid w:val="00CD35E0"/>
    <w:rsid w:val="00CD365D"/>
    <w:rsid w:val="00CD391D"/>
    <w:rsid w:val="00CD3DF4"/>
    <w:rsid w:val="00CD404D"/>
    <w:rsid w:val="00CD40F0"/>
    <w:rsid w:val="00CD431C"/>
    <w:rsid w:val="00CD463A"/>
    <w:rsid w:val="00CD4BA9"/>
    <w:rsid w:val="00CD4CA4"/>
    <w:rsid w:val="00CD4EBD"/>
    <w:rsid w:val="00CD5001"/>
    <w:rsid w:val="00CD52C2"/>
    <w:rsid w:val="00CD53F2"/>
    <w:rsid w:val="00CD581D"/>
    <w:rsid w:val="00CD5BDD"/>
    <w:rsid w:val="00CD61B2"/>
    <w:rsid w:val="00CD6708"/>
    <w:rsid w:val="00CD6990"/>
    <w:rsid w:val="00CD6A3B"/>
    <w:rsid w:val="00CD6BDF"/>
    <w:rsid w:val="00CD6C63"/>
    <w:rsid w:val="00CD6D90"/>
    <w:rsid w:val="00CD6E80"/>
    <w:rsid w:val="00CD70CE"/>
    <w:rsid w:val="00CD7114"/>
    <w:rsid w:val="00CD74B0"/>
    <w:rsid w:val="00CD770F"/>
    <w:rsid w:val="00CE007A"/>
    <w:rsid w:val="00CE03F3"/>
    <w:rsid w:val="00CE0530"/>
    <w:rsid w:val="00CE0695"/>
    <w:rsid w:val="00CE0CC1"/>
    <w:rsid w:val="00CE0E2A"/>
    <w:rsid w:val="00CE1047"/>
    <w:rsid w:val="00CE11B5"/>
    <w:rsid w:val="00CE151B"/>
    <w:rsid w:val="00CE1849"/>
    <w:rsid w:val="00CE193A"/>
    <w:rsid w:val="00CE1947"/>
    <w:rsid w:val="00CE1990"/>
    <w:rsid w:val="00CE199C"/>
    <w:rsid w:val="00CE1BAD"/>
    <w:rsid w:val="00CE1DE5"/>
    <w:rsid w:val="00CE1E04"/>
    <w:rsid w:val="00CE2297"/>
    <w:rsid w:val="00CE2477"/>
    <w:rsid w:val="00CE2920"/>
    <w:rsid w:val="00CE2B2D"/>
    <w:rsid w:val="00CE2E09"/>
    <w:rsid w:val="00CE2F41"/>
    <w:rsid w:val="00CE3255"/>
    <w:rsid w:val="00CE370E"/>
    <w:rsid w:val="00CE37DD"/>
    <w:rsid w:val="00CE3A94"/>
    <w:rsid w:val="00CE3BE3"/>
    <w:rsid w:val="00CE3DC8"/>
    <w:rsid w:val="00CE3EF8"/>
    <w:rsid w:val="00CE4227"/>
    <w:rsid w:val="00CE4613"/>
    <w:rsid w:val="00CE48D4"/>
    <w:rsid w:val="00CE4ABE"/>
    <w:rsid w:val="00CE4B33"/>
    <w:rsid w:val="00CE4F49"/>
    <w:rsid w:val="00CE578D"/>
    <w:rsid w:val="00CE589B"/>
    <w:rsid w:val="00CE5958"/>
    <w:rsid w:val="00CE5B38"/>
    <w:rsid w:val="00CE5B63"/>
    <w:rsid w:val="00CE5B68"/>
    <w:rsid w:val="00CE5BC3"/>
    <w:rsid w:val="00CE5C36"/>
    <w:rsid w:val="00CE5E0B"/>
    <w:rsid w:val="00CE61C5"/>
    <w:rsid w:val="00CE67C2"/>
    <w:rsid w:val="00CE6901"/>
    <w:rsid w:val="00CE6B1E"/>
    <w:rsid w:val="00CE6E6C"/>
    <w:rsid w:val="00CE7048"/>
    <w:rsid w:val="00CE710E"/>
    <w:rsid w:val="00CE715F"/>
    <w:rsid w:val="00CE7176"/>
    <w:rsid w:val="00CE71AD"/>
    <w:rsid w:val="00CE731F"/>
    <w:rsid w:val="00CE7412"/>
    <w:rsid w:val="00CE764F"/>
    <w:rsid w:val="00CE76B9"/>
    <w:rsid w:val="00CE7DCF"/>
    <w:rsid w:val="00CF025C"/>
    <w:rsid w:val="00CF0338"/>
    <w:rsid w:val="00CF03D7"/>
    <w:rsid w:val="00CF046A"/>
    <w:rsid w:val="00CF0526"/>
    <w:rsid w:val="00CF0625"/>
    <w:rsid w:val="00CF06A0"/>
    <w:rsid w:val="00CF06CC"/>
    <w:rsid w:val="00CF06E9"/>
    <w:rsid w:val="00CF075B"/>
    <w:rsid w:val="00CF08EA"/>
    <w:rsid w:val="00CF095E"/>
    <w:rsid w:val="00CF0AEB"/>
    <w:rsid w:val="00CF0DB8"/>
    <w:rsid w:val="00CF0E86"/>
    <w:rsid w:val="00CF108E"/>
    <w:rsid w:val="00CF1286"/>
    <w:rsid w:val="00CF154C"/>
    <w:rsid w:val="00CF1712"/>
    <w:rsid w:val="00CF1AF6"/>
    <w:rsid w:val="00CF20D6"/>
    <w:rsid w:val="00CF22FD"/>
    <w:rsid w:val="00CF2389"/>
    <w:rsid w:val="00CF26B3"/>
    <w:rsid w:val="00CF2ED7"/>
    <w:rsid w:val="00CF2F8E"/>
    <w:rsid w:val="00CF301C"/>
    <w:rsid w:val="00CF34B2"/>
    <w:rsid w:val="00CF3929"/>
    <w:rsid w:val="00CF3C8E"/>
    <w:rsid w:val="00CF3CFC"/>
    <w:rsid w:val="00CF4050"/>
    <w:rsid w:val="00CF4833"/>
    <w:rsid w:val="00CF49F7"/>
    <w:rsid w:val="00CF502C"/>
    <w:rsid w:val="00CF5500"/>
    <w:rsid w:val="00CF55C1"/>
    <w:rsid w:val="00CF5747"/>
    <w:rsid w:val="00CF57F7"/>
    <w:rsid w:val="00CF57FE"/>
    <w:rsid w:val="00CF5AB5"/>
    <w:rsid w:val="00CF5B5C"/>
    <w:rsid w:val="00CF5C21"/>
    <w:rsid w:val="00CF5EE4"/>
    <w:rsid w:val="00CF5F02"/>
    <w:rsid w:val="00CF5FA2"/>
    <w:rsid w:val="00CF5FF5"/>
    <w:rsid w:val="00CF607C"/>
    <w:rsid w:val="00CF61A3"/>
    <w:rsid w:val="00CF62F5"/>
    <w:rsid w:val="00CF62F6"/>
    <w:rsid w:val="00CF6373"/>
    <w:rsid w:val="00CF63A6"/>
    <w:rsid w:val="00CF6574"/>
    <w:rsid w:val="00CF6802"/>
    <w:rsid w:val="00CF688A"/>
    <w:rsid w:val="00CF6B80"/>
    <w:rsid w:val="00CF6E97"/>
    <w:rsid w:val="00CF6F92"/>
    <w:rsid w:val="00CF710D"/>
    <w:rsid w:val="00CF7270"/>
    <w:rsid w:val="00CF72BE"/>
    <w:rsid w:val="00CF72ED"/>
    <w:rsid w:val="00CF755A"/>
    <w:rsid w:val="00CF7597"/>
    <w:rsid w:val="00CF7773"/>
    <w:rsid w:val="00CF791D"/>
    <w:rsid w:val="00CF79D7"/>
    <w:rsid w:val="00CF7BAC"/>
    <w:rsid w:val="00CF7C0D"/>
    <w:rsid w:val="00CF7C1B"/>
    <w:rsid w:val="00D0019B"/>
    <w:rsid w:val="00D00347"/>
    <w:rsid w:val="00D00557"/>
    <w:rsid w:val="00D005B6"/>
    <w:rsid w:val="00D00846"/>
    <w:rsid w:val="00D0084F"/>
    <w:rsid w:val="00D009B7"/>
    <w:rsid w:val="00D00A1C"/>
    <w:rsid w:val="00D00B90"/>
    <w:rsid w:val="00D00E24"/>
    <w:rsid w:val="00D01340"/>
    <w:rsid w:val="00D01442"/>
    <w:rsid w:val="00D0174A"/>
    <w:rsid w:val="00D0192A"/>
    <w:rsid w:val="00D019DC"/>
    <w:rsid w:val="00D01D38"/>
    <w:rsid w:val="00D01D85"/>
    <w:rsid w:val="00D01E4D"/>
    <w:rsid w:val="00D01F26"/>
    <w:rsid w:val="00D01F89"/>
    <w:rsid w:val="00D0212D"/>
    <w:rsid w:val="00D02D5F"/>
    <w:rsid w:val="00D02DA1"/>
    <w:rsid w:val="00D02ED4"/>
    <w:rsid w:val="00D02F6A"/>
    <w:rsid w:val="00D03037"/>
    <w:rsid w:val="00D0317B"/>
    <w:rsid w:val="00D03357"/>
    <w:rsid w:val="00D037B3"/>
    <w:rsid w:val="00D03905"/>
    <w:rsid w:val="00D03A5C"/>
    <w:rsid w:val="00D03C32"/>
    <w:rsid w:val="00D03D3B"/>
    <w:rsid w:val="00D03DE2"/>
    <w:rsid w:val="00D03E85"/>
    <w:rsid w:val="00D03FA1"/>
    <w:rsid w:val="00D0445D"/>
    <w:rsid w:val="00D045B1"/>
    <w:rsid w:val="00D046E4"/>
    <w:rsid w:val="00D0485C"/>
    <w:rsid w:val="00D04A5F"/>
    <w:rsid w:val="00D04B11"/>
    <w:rsid w:val="00D04CE1"/>
    <w:rsid w:val="00D04D36"/>
    <w:rsid w:val="00D05206"/>
    <w:rsid w:val="00D05240"/>
    <w:rsid w:val="00D05366"/>
    <w:rsid w:val="00D0555A"/>
    <w:rsid w:val="00D0564D"/>
    <w:rsid w:val="00D0566B"/>
    <w:rsid w:val="00D05BDB"/>
    <w:rsid w:val="00D05C1F"/>
    <w:rsid w:val="00D05E4E"/>
    <w:rsid w:val="00D05E65"/>
    <w:rsid w:val="00D05E7E"/>
    <w:rsid w:val="00D05EC3"/>
    <w:rsid w:val="00D05FB8"/>
    <w:rsid w:val="00D05FBB"/>
    <w:rsid w:val="00D063B3"/>
    <w:rsid w:val="00D065BE"/>
    <w:rsid w:val="00D06632"/>
    <w:rsid w:val="00D06667"/>
    <w:rsid w:val="00D066E2"/>
    <w:rsid w:val="00D068B3"/>
    <w:rsid w:val="00D06A05"/>
    <w:rsid w:val="00D071B3"/>
    <w:rsid w:val="00D074B2"/>
    <w:rsid w:val="00D07620"/>
    <w:rsid w:val="00D077BF"/>
    <w:rsid w:val="00D07BBE"/>
    <w:rsid w:val="00D10296"/>
    <w:rsid w:val="00D10317"/>
    <w:rsid w:val="00D106D0"/>
    <w:rsid w:val="00D10C05"/>
    <w:rsid w:val="00D10C5B"/>
    <w:rsid w:val="00D10FBF"/>
    <w:rsid w:val="00D1100B"/>
    <w:rsid w:val="00D1141E"/>
    <w:rsid w:val="00D114E4"/>
    <w:rsid w:val="00D115EB"/>
    <w:rsid w:val="00D1177E"/>
    <w:rsid w:val="00D11927"/>
    <w:rsid w:val="00D11B97"/>
    <w:rsid w:val="00D11C6C"/>
    <w:rsid w:val="00D11C7B"/>
    <w:rsid w:val="00D11E5E"/>
    <w:rsid w:val="00D1238B"/>
    <w:rsid w:val="00D124C5"/>
    <w:rsid w:val="00D1253A"/>
    <w:rsid w:val="00D12675"/>
    <w:rsid w:val="00D1269E"/>
    <w:rsid w:val="00D126A3"/>
    <w:rsid w:val="00D128B9"/>
    <w:rsid w:val="00D128C5"/>
    <w:rsid w:val="00D12904"/>
    <w:rsid w:val="00D12A45"/>
    <w:rsid w:val="00D12A4D"/>
    <w:rsid w:val="00D12C44"/>
    <w:rsid w:val="00D13189"/>
    <w:rsid w:val="00D13688"/>
    <w:rsid w:val="00D137B3"/>
    <w:rsid w:val="00D1380E"/>
    <w:rsid w:val="00D1385F"/>
    <w:rsid w:val="00D13921"/>
    <w:rsid w:val="00D13CBC"/>
    <w:rsid w:val="00D13D04"/>
    <w:rsid w:val="00D13D4A"/>
    <w:rsid w:val="00D13E4B"/>
    <w:rsid w:val="00D13F95"/>
    <w:rsid w:val="00D14035"/>
    <w:rsid w:val="00D141B8"/>
    <w:rsid w:val="00D14575"/>
    <w:rsid w:val="00D1474C"/>
    <w:rsid w:val="00D14861"/>
    <w:rsid w:val="00D14A03"/>
    <w:rsid w:val="00D14A24"/>
    <w:rsid w:val="00D14A2A"/>
    <w:rsid w:val="00D14A8A"/>
    <w:rsid w:val="00D14BA6"/>
    <w:rsid w:val="00D14CE3"/>
    <w:rsid w:val="00D14DF9"/>
    <w:rsid w:val="00D14E2D"/>
    <w:rsid w:val="00D15117"/>
    <w:rsid w:val="00D153E6"/>
    <w:rsid w:val="00D15726"/>
    <w:rsid w:val="00D159D5"/>
    <w:rsid w:val="00D15DD2"/>
    <w:rsid w:val="00D15ED9"/>
    <w:rsid w:val="00D15F56"/>
    <w:rsid w:val="00D15FDB"/>
    <w:rsid w:val="00D16166"/>
    <w:rsid w:val="00D1639E"/>
    <w:rsid w:val="00D163D1"/>
    <w:rsid w:val="00D1656E"/>
    <w:rsid w:val="00D167C3"/>
    <w:rsid w:val="00D167DD"/>
    <w:rsid w:val="00D16B5B"/>
    <w:rsid w:val="00D16C92"/>
    <w:rsid w:val="00D16ED8"/>
    <w:rsid w:val="00D17219"/>
    <w:rsid w:val="00D17744"/>
    <w:rsid w:val="00D17820"/>
    <w:rsid w:val="00D17A1B"/>
    <w:rsid w:val="00D17C76"/>
    <w:rsid w:val="00D17CF9"/>
    <w:rsid w:val="00D17FDD"/>
    <w:rsid w:val="00D20204"/>
    <w:rsid w:val="00D202F6"/>
    <w:rsid w:val="00D20541"/>
    <w:rsid w:val="00D20696"/>
    <w:rsid w:val="00D2078F"/>
    <w:rsid w:val="00D20DDB"/>
    <w:rsid w:val="00D21182"/>
    <w:rsid w:val="00D211A2"/>
    <w:rsid w:val="00D211BF"/>
    <w:rsid w:val="00D212C2"/>
    <w:rsid w:val="00D212D9"/>
    <w:rsid w:val="00D2173B"/>
    <w:rsid w:val="00D21786"/>
    <w:rsid w:val="00D2187E"/>
    <w:rsid w:val="00D21A11"/>
    <w:rsid w:val="00D21A58"/>
    <w:rsid w:val="00D21AA7"/>
    <w:rsid w:val="00D2208E"/>
    <w:rsid w:val="00D220FB"/>
    <w:rsid w:val="00D2216D"/>
    <w:rsid w:val="00D221BF"/>
    <w:rsid w:val="00D221EE"/>
    <w:rsid w:val="00D2239A"/>
    <w:rsid w:val="00D223AE"/>
    <w:rsid w:val="00D224D2"/>
    <w:rsid w:val="00D2257C"/>
    <w:rsid w:val="00D22712"/>
    <w:rsid w:val="00D2286F"/>
    <w:rsid w:val="00D22BB0"/>
    <w:rsid w:val="00D233AB"/>
    <w:rsid w:val="00D2356B"/>
    <w:rsid w:val="00D239CB"/>
    <w:rsid w:val="00D239F3"/>
    <w:rsid w:val="00D23BEC"/>
    <w:rsid w:val="00D23C97"/>
    <w:rsid w:val="00D240AD"/>
    <w:rsid w:val="00D24112"/>
    <w:rsid w:val="00D2422D"/>
    <w:rsid w:val="00D244FF"/>
    <w:rsid w:val="00D245A7"/>
    <w:rsid w:val="00D24BAA"/>
    <w:rsid w:val="00D24C7D"/>
    <w:rsid w:val="00D24E70"/>
    <w:rsid w:val="00D25789"/>
    <w:rsid w:val="00D257F8"/>
    <w:rsid w:val="00D25AA5"/>
    <w:rsid w:val="00D26035"/>
    <w:rsid w:val="00D2607B"/>
    <w:rsid w:val="00D264AF"/>
    <w:rsid w:val="00D26619"/>
    <w:rsid w:val="00D26663"/>
    <w:rsid w:val="00D266E6"/>
    <w:rsid w:val="00D26963"/>
    <w:rsid w:val="00D26975"/>
    <w:rsid w:val="00D269D3"/>
    <w:rsid w:val="00D26B1B"/>
    <w:rsid w:val="00D26E2E"/>
    <w:rsid w:val="00D26F52"/>
    <w:rsid w:val="00D26F7A"/>
    <w:rsid w:val="00D27030"/>
    <w:rsid w:val="00D27266"/>
    <w:rsid w:val="00D2756A"/>
    <w:rsid w:val="00D27687"/>
    <w:rsid w:val="00D276B1"/>
    <w:rsid w:val="00D276F6"/>
    <w:rsid w:val="00D277C0"/>
    <w:rsid w:val="00D2781C"/>
    <w:rsid w:val="00D27950"/>
    <w:rsid w:val="00D27A3C"/>
    <w:rsid w:val="00D27D6D"/>
    <w:rsid w:val="00D27DDD"/>
    <w:rsid w:val="00D300EA"/>
    <w:rsid w:val="00D30216"/>
    <w:rsid w:val="00D304F5"/>
    <w:rsid w:val="00D3058E"/>
    <w:rsid w:val="00D305D4"/>
    <w:rsid w:val="00D308A4"/>
    <w:rsid w:val="00D30A5D"/>
    <w:rsid w:val="00D31114"/>
    <w:rsid w:val="00D31413"/>
    <w:rsid w:val="00D317D6"/>
    <w:rsid w:val="00D3191D"/>
    <w:rsid w:val="00D31CF6"/>
    <w:rsid w:val="00D31DED"/>
    <w:rsid w:val="00D31E7A"/>
    <w:rsid w:val="00D3234E"/>
    <w:rsid w:val="00D3247C"/>
    <w:rsid w:val="00D324CB"/>
    <w:rsid w:val="00D32847"/>
    <w:rsid w:val="00D329C4"/>
    <w:rsid w:val="00D32C3B"/>
    <w:rsid w:val="00D32E43"/>
    <w:rsid w:val="00D3311F"/>
    <w:rsid w:val="00D33380"/>
    <w:rsid w:val="00D3388D"/>
    <w:rsid w:val="00D339D8"/>
    <w:rsid w:val="00D33C15"/>
    <w:rsid w:val="00D33CC0"/>
    <w:rsid w:val="00D34286"/>
    <w:rsid w:val="00D3434D"/>
    <w:rsid w:val="00D344CD"/>
    <w:rsid w:val="00D3464D"/>
    <w:rsid w:val="00D34678"/>
    <w:rsid w:val="00D347EE"/>
    <w:rsid w:val="00D349FF"/>
    <w:rsid w:val="00D34A1A"/>
    <w:rsid w:val="00D34F1E"/>
    <w:rsid w:val="00D351D5"/>
    <w:rsid w:val="00D351DE"/>
    <w:rsid w:val="00D35242"/>
    <w:rsid w:val="00D352D9"/>
    <w:rsid w:val="00D35349"/>
    <w:rsid w:val="00D3543A"/>
    <w:rsid w:val="00D354D8"/>
    <w:rsid w:val="00D35509"/>
    <w:rsid w:val="00D356EB"/>
    <w:rsid w:val="00D35816"/>
    <w:rsid w:val="00D35910"/>
    <w:rsid w:val="00D35A43"/>
    <w:rsid w:val="00D35CA6"/>
    <w:rsid w:val="00D35F8C"/>
    <w:rsid w:val="00D3606A"/>
    <w:rsid w:val="00D362C4"/>
    <w:rsid w:val="00D36748"/>
    <w:rsid w:val="00D36843"/>
    <w:rsid w:val="00D368F8"/>
    <w:rsid w:val="00D36B64"/>
    <w:rsid w:val="00D36BB3"/>
    <w:rsid w:val="00D36CF9"/>
    <w:rsid w:val="00D37149"/>
    <w:rsid w:val="00D3724F"/>
    <w:rsid w:val="00D37373"/>
    <w:rsid w:val="00D3740D"/>
    <w:rsid w:val="00D3758B"/>
    <w:rsid w:val="00D377D4"/>
    <w:rsid w:val="00D37A2B"/>
    <w:rsid w:val="00D37BBE"/>
    <w:rsid w:val="00D37BCE"/>
    <w:rsid w:val="00D37CD5"/>
    <w:rsid w:val="00D37CF7"/>
    <w:rsid w:val="00D37D6D"/>
    <w:rsid w:val="00D37DA6"/>
    <w:rsid w:val="00D37EA4"/>
    <w:rsid w:val="00D37F70"/>
    <w:rsid w:val="00D40209"/>
    <w:rsid w:val="00D403DB"/>
    <w:rsid w:val="00D40478"/>
    <w:rsid w:val="00D40782"/>
    <w:rsid w:val="00D407B6"/>
    <w:rsid w:val="00D40802"/>
    <w:rsid w:val="00D40A43"/>
    <w:rsid w:val="00D40C8A"/>
    <w:rsid w:val="00D40E57"/>
    <w:rsid w:val="00D41334"/>
    <w:rsid w:val="00D421EA"/>
    <w:rsid w:val="00D423C5"/>
    <w:rsid w:val="00D4256A"/>
    <w:rsid w:val="00D42633"/>
    <w:rsid w:val="00D42706"/>
    <w:rsid w:val="00D4272D"/>
    <w:rsid w:val="00D4294B"/>
    <w:rsid w:val="00D42CCF"/>
    <w:rsid w:val="00D42CF9"/>
    <w:rsid w:val="00D42D03"/>
    <w:rsid w:val="00D42E3B"/>
    <w:rsid w:val="00D42F08"/>
    <w:rsid w:val="00D42F80"/>
    <w:rsid w:val="00D43272"/>
    <w:rsid w:val="00D43733"/>
    <w:rsid w:val="00D43888"/>
    <w:rsid w:val="00D43BC9"/>
    <w:rsid w:val="00D43C5C"/>
    <w:rsid w:val="00D44001"/>
    <w:rsid w:val="00D4411C"/>
    <w:rsid w:val="00D4414B"/>
    <w:rsid w:val="00D443AD"/>
    <w:rsid w:val="00D44538"/>
    <w:rsid w:val="00D44609"/>
    <w:rsid w:val="00D4465C"/>
    <w:rsid w:val="00D44696"/>
    <w:rsid w:val="00D448FB"/>
    <w:rsid w:val="00D44A8B"/>
    <w:rsid w:val="00D44CD3"/>
    <w:rsid w:val="00D44E27"/>
    <w:rsid w:val="00D44FA7"/>
    <w:rsid w:val="00D44FD5"/>
    <w:rsid w:val="00D4518D"/>
    <w:rsid w:val="00D4531B"/>
    <w:rsid w:val="00D45339"/>
    <w:rsid w:val="00D45425"/>
    <w:rsid w:val="00D456F9"/>
    <w:rsid w:val="00D45730"/>
    <w:rsid w:val="00D45DE6"/>
    <w:rsid w:val="00D45F24"/>
    <w:rsid w:val="00D45F4E"/>
    <w:rsid w:val="00D463FB"/>
    <w:rsid w:val="00D46436"/>
    <w:rsid w:val="00D465FF"/>
    <w:rsid w:val="00D4690A"/>
    <w:rsid w:val="00D46D86"/>
    <w:rsid w:val="00D46FA3"/>
    <w:rsid w:val="00D474DE"/>
    <w:rsid w:val="00D47741"/>
    <w:rsid w:val="00D47A99"/>
    <w:rsid w:val="00D47B01"/>
    <w:rsid w:val="00D47D20"/>
    <w:rsid w:val="00D47DE2"/>
    <w:rsid w:val="00D47F1A"/>
    <w:rsid w:val="00D5017A"/>
    <w:rsid w:val="00D503FC"/>
    <w:rsid w:val="00D505AE"/>
    <w:rsid w:val="00D5066E"/>
    <w:rsid w:val="00D507C5"/>
    <w:rsid w:val="00D50906"/>
    <w:rsid w:val="00D50917"/>
    <w:rsid w:val="00D509C9"/>
    <w:rsid w:val="00D50A41"/>
    <w:rsid w:val="00D50BD8"/>
    <w:rsid w:val="00D50C68"/>
    <w:rsid w:val="00D50D65"/>
    <w:rsid w:val="00D50F62"/>
    <w:rsid w:val="00D511A1"/>
    <w:rsid w:val="00D5145A"/>
    <w:rsid w:val="00D5149B"/>
    <w:rsid w:val="00D51570"/>
    <w:rsid w:val="00D516E0"/>
    <w:rsid w:val="00D51700"/>
    <w:rsid w:val="00D51B4D"/>
    <w:rsid w:val="00D51CB6"/>
    <w:rsid w:val="00D5262C"/>
    <w:rsid w:val="00D5272C"/>
    <w:rsid w:val="00D5282E"/>
    <w:rsid w:val="00D52A7F"/>
    <w:rsid w:val="00D52B15"/>
    <w:rsid w:val="00D52C0D"/>
    <w:rsid w:val="00D52C29"/>
    <w:rsid w:val="00D52DB4"/>
    <w:rsid w:val="00D52DDA"/>
    <w:rsid w:val="00D52E52"/>
    <w:rsid w:val="00D52FC2"/>
    <w:rsid w:val="00D5313C"/>
    <w:rsid w:val="00D5313D"/>
    <w:rsid w:val="00D537D1"/>
    <w:rsid w:val="00D53920"/>
    <w:rsid w:val="00D53C22"/>
    <w:rsid w:val="00D53F3B"/>
    <w:rsid w:val="00D53FC4"/>
    <w:rsid w:val="00D54386"/>
    <w:rsid w:val="00D545AA"/>
    <w:rsid w:val="00D5495F"/>
    <w:rsid w:val="00D549AD"/>
    <w:rsid w:val="00D54A07"/>
    <w:rsid w:val="00D54C90"/>
    <w:rsid w:val="00D552B7"/>
    <w:rsid w:val="00D552F3"/>
    <w:rsid w:val="00D555B0"/>
    <w:rsid w:val="00D559EB"/>
    <w:rsid w:val="00D55ABA"/>
    <w:rsid w:val="00D55CCB"/>
    <w:rsid w:val="00D562A8"/>
    <w:rsid w:val="00D564A2"/>
    <w:rsid w:val="00D56532"/>
    <w:rsid w:val="00D56939"/>
    <w:rsid w:val="00D56DEA"/>
    <w:rsid w:val="00D56DF7"/>
    <w:rsid w:val="00D57158"/>
    <w:rsid w:val="00D5729B"/>
    <w:rsid w:val="00D57433"/>
    <w:rsid w:val="00D574A3"/>
    <w:rsid w:val="00D57632"/>
    <w:rsid w:val="00D57679"/>
    <w:rsid w:val="00D57877"/>
    <w:rsid w:val="00D5787B"/>
    <w:rsid w:val="00D5790A"/>
    <w:rsid w:val="00D57941"/>
    <w:rsid w:val="00D57B1B"/>
    <w:rsid w:val="00D57CD2"/>
    <w:rsid w:val="00D57F48"/>
    <w:rsid w:val="00D57F58"/>
    <w:rsid w:val="00D57FDB"/>
    <w:rsid w:val="00D604D7"/>
    <w:rsid w:val="00D6074B"/>
    <w:rsid w:val="00D60AAC"/>
    <w:rsid w:val="00D60EEC"/>
    <w:rsid w:val="00D61148"/>
    <w:rsid w:val="00D611F3"/>
    <w:rsid w:val="00D613E0"/>
    <w:rsid w:val="00D61AEA"/>
    <w:rsid w:val="00D61F17"/>
    <w:rsid w:val="00D61FDF"/>
    <w:rsid w:val="00D62107"/>
    <w:rsid w:val="00D62212"/>
    <w:rsid w:val="00D622E3"/>
    <w:rsid w:val="00D6238F"/>
    <w:rsid w:val="00D626C4"/>
    <w:rsid w:val="00D6283C"/>
    <w:rsid w:val="00D62C8E"/>
    <w:rsid w:val="00D62EAF"/>
    <w:rsid w:val="00D631BB"/>
    <w:rsid w:val="00D631C8"/>
    <w:rsid w:val="00D63611"/>
    <w:rsid w:val="00D63720"/>
    <w:rsid w:val="00D63B54"/>
    <w:rsid w:val="00D63D66"/>
    <w:rsid w:val="00D63FD6"/>
    <w:rsid w:val="00D64154"/>
    <w:rsid w:val="00D64186"/>
    <w:rsid w:val="00D646F9"/>
    <w:rsid w:val="00D647A4"/>
    <w:rsid w:val="00D64916"/>
    <w:rsid w:val="00D64987"/>
    <w:rsid w:val="00D64A34"/>
    <w:rsid w:val="00D64ACA"/>
    <w:rsid w:val="00D64B69"/>
    <w:rsid w:val="00D64B6C"/>
    <w:rsid w:val="00D64D89"/>
    <w:rsid w:val="00D64DCF"/>
    <w:rsid w:val="00D65066"/>
    <w:rsid w:val="00D6526D"/>
    <w:rsid w:val="00D65783"/>
    <w:rsid w:val="00D657A0"/>
    <w:rsid w:val="00D6590E"/>
    <w:rsid w:val="00D6594B"/>
    <w:rsid w:val="00D6596D"/>
    <w:rsid w:val="00D65AC1"/>
    <w:rsid w:val="00D6604E"/>
    <w:rsid w:val="00D66206"/>
    <w:rsid w:val="00D66344"/>
    <w:rsid w:val="00D6634B"/>
    <w:rsid w:val="00D663D7"/>
    <w:rsid w:val="00D66488"/>
    <w:rsid w:val="00D66832"/>
    <w:rsid w:val="00D66871"/>
    <w:rsid w:val="00D668BB"/>
    <w:rsid w:val="00D66B3A"/>
    <w:rsid w:val="00D66B9A"/>
    <w:rsid w:val="00D66D96"/>
    <w:rsid w:val="00D6705E"/>
    <w:rsid w:val="00D67314"/>
    <w:rsid w:val="00D67352"/>
    <w:rsid w:val="00D6748B"/>
    <w:rsid w:val="00D6763D"/>
    <w:rsid w:val="00D6772B"/>
    <w:rsid w:val="00D67969"/>
    <w:rsid w:val="00D67996"/>
    <w:rsid w:val="00D67D9A"/>
    <w:rsid w:val="00D70378"/>
    <w:rsid w:val="00D70428"/>
    <w:rsid w:val="00D70653"/>
    <w:rsid w:val="00D7076B"/>
    <w:rsid w:val="00D707E1"/>
    <w:rsid w:val="00D708E3"/>
    <w:rsid w:val="00D70927"/>
    <w:rsid w:val="00D70A76"/>
    <w:rsid w:val="00D70AAD"/>
    <w:rsid w:val="00D70D87"/>
    <w:rsid w:val="00D70EA4"/>
    <w:rsid w:val="00D714EE"/>
    <w:rsid w:val="00D71518"/>
    <w:rsid w:val="00D715F5"/>
    <w:rsid w:val="00D71784"/>
    <w:rsid w:val="00D71A16"/>
    <w:rsid w:val="00D71B4A"/>
    <w:rsid w:val="00D71BF8"/>
    <w:rsid w:val="00D71F36"/>
    <w:rsid w:val="00D71F79"/>
    <w:rsid w:val="00D72042"/>
    <w:rsid w:val="00D720AF"/>
    <w:rsid w:val="00D721C7"/>
    <w:rsid w:val="00D72300"/>
    <w:rsid w:val="00D72369"/>
    <w:rsid w:val="00D726EE"/>
    <w:rsid w:val="00D72926"/>
    <w:rsid w:val="00D72B39"/>
    <w:rsid w:val="00D72F99"/>
    <w:rsid w:val="00D7336F"/>
    <w:rsid w:val="00D737A5"/>
    <w:rsid w:val="00D73A32"/>
    <w:rsid w:val="00D73A60"/>
    <w:rsid w:val="00D73ADE"/>
    <w:rsid w:val="00D73E17"/>
    <w:rsid w:val="00D73E86"/>
    <w:rsid w:val="00D73EA1"/>
    <w:rsid w:val="00D73F79"/>
    <w:rsid w:val="00D74387"/>
    <w:rsid w:val="00D74AA4"/>
    <w:rsid w:val="00D74B92"/>
    <w:rsid w:val="00D74E30"/>
    <w:rsid w:val="00D75362"/>
    <w:rsid w:val="00D75626"/>
    <w:rsid w:val="00D75755"/>
    <w:rsid w:val="00D75768"/>
    <w:rsid w:val="00D75828"/>
    <w:rsid w:val="00D7598D"/>
    <w:rsid w:val="00D759EC"/>
    <w:rsid w:val="00D75AA2"/>
    <w:rsid w:val="00D75B56"/>
    <w:rsid w:val="00D75D2F"/>
    <w:rsid w:val="00D761B0"/>
    <w:rsid w:val="00D764E1"/>
    <w:rsid w:val="00D76B10"/>
    <w:rsid w:val="00D76C48"/>
    <w:rsid w:val="00D76CD3"/>
    <w:rsid w:val="00D7712A"/>
    <w:rsid w:val="00D771BC"/>
    <w:rsid w:val="00D7749C"/>
    <w:rsid w:val="00D775BE"/>
    <w:rsid w:val="00D776B4"/>
    <w:rsid w:val="00D7788E"/>
    <w:rsid w:val="00D7796B"/>
    <w:rsid w:val="00D779D7"/>
    <w:rsid w:val="00D77C66"/>
    <w:rsid w:val="00D77CB2"/>
    <w:rsid w:val="00D77CDA"/>
    <w:rsid w:val="00D77DAA"/>
    <w:rsid w:val="00D806E7"/>
    <w:rsid w:val="00D80CB0"/>
    <w:rsid w:val="00D80E46"/>
    <w:rsid w:val="00D80E60"/>
    <w:rsid w:val="00D81019"/>
    <w:rsid w:val="00D8109D"/>
    <w:rsid w:val="00D8119C"/>
    <w:rsid w:val="00D81201"/>
    <w:rsid w:val="00D81335"/>
    <w:rsid w:val="00D81432"/>
    <w:rsid w:val="00D8156B"/>
    <w:rsid w:val="00D817BA"/>
    <w:rsid w:val="00D817E8"/>
    <w:rsid w:val="00D818EF"/>
    <w:rsid w:val="00D81B63"/>
    <w:rsid w:val="00D81D80"/>
    <w:rsid w:val="00D81EE7"/>
    <w:rsid w:val="00D81FA3"/>
    <w:rsid w:val="00D81FC0"/>
    <w:rsid w:val="00D82144"/>
    <w:rsid w:val="00D8214D"/>
    <w:rsid w:val="00D82483"/>
    <w:rsid w:val="00D82633"/>
    <w:rsid w:val="00D828B2"/>
    <w:rsid w:val="00D828E5"/>
    <w:rsid w:val="00D8317A"/>
    <w:rsid w:val="00D831A3"/>
    <w:rsid w:val="00D831E5"/>
    <w:rsid w:val="00D831EA"/>
    <w:rsid w:val="00D8330F"/>
    <w:rsid w:val="00D83566"/>
    <w:rsid w:val="00D835D5"/>
    <w:rsid w:val="00D837AA"/>
    <w:rsid w:val="00D83982"/>
    <w:rsid w:val="00D83BE9"/>
    <w:rsid w:val="00D83C6A"/>
    <w:rsid w:val="00D83D29"/>
    <w:rsid w:val="00D84707"/>
    <w:rsid w:val="00D8476A"/>
    <w:rsid w:val="00D8485C"/>
    <w:rsid w:val="00D84935"/>
    <w:rsid w:val="00D84A62"/>
    <w:rsid w:val="00D84B16"/>
    <w:rsid w:val="00D84B64"/>
    <w:rsid w:val="00D84BE9"/>
    <w:rsid w:val="00D84C66"/>
    <w:rsid w:val="00D84F67"/>
    <w:rsid w:val="00D8552D"/>
    <w:rsid w:val="00D85610"/>
    <w:rsid w:val="00D85908"/>
    <w:rsid w:val="00D859B6"/>
    <w:rsid w:val="00D859DD"/>
    <w:rsid w:val="00D85A2C"/>
    <w:rsid w:val="00D85BC4"/>
    <w:rsid w:val="00D8620E"/>
    <w:rsid w:val="00D86D7E"/>
    <w:rsid w:val="00D8716E"/>
    <w:rsid w:val="00D871D7"/>
    <w:rsid w:val="00D873DF"/>
    <w:rsid w:val="00D87420"/>
    <w:rsid w:val="00D8744B"/>
    <w:rsid w:val="00D8746C"/>
    <w:rsid w:val="00D874F9"/>
    <w:rsid w:val="00D87903"/>
    <w:rsid w:val="00D879D5"/>
    <w:rsid w:val="00D87F6C"/>
    <w:rsid w:val="00D90042"/>
    <w:rsid w:val="00D900D9"/>
    <w:rsid w:val="00D90114"/>
    <w:rsid w:val="00D901AB"/>
    <w:rsid w:val="00D902E1"/>
    <w:rsid w:val="00D90649"/>
    <w:rsid w:val="00D906E9"/>
    <w:rsid w:val="00D90831"/>
    <w:rsid w:val="00D90AFA"/>
    <w:rsid w:val="00D90B7A"/>
    <w:rsid w:val="00D91198"/>
    <w:rsid w:val="00D91281"/>
    <w:rsid w:val="00D9134D"/>
    <w:rsid w:val="00D91ACF"/>
    <w:rsid w:val="00D91C41"/>
    <w:rsid w:val="00D91F1F"/>
    <w:rsid w:val="00D92114"/>
    <w:rsid w:val="00D92582"/>
    <w:rsid w:val="00D9258B"/>
    <w:rsid w:val="00D925A9"/>
    <w:rsid w:val="00D92AA2"/>
    <w:rsid w:val="00D92C90"/>
    <w:rsid w:val="00D92CDE"/>
    <w:rsid w:val="00D92DEF"/>
    <w:rsid w:val="00D92E45"/>
    <w:rsid w:val="00D92F32"/>
    <w:rsid w:val="00D92FD8"/>
    <w:rsid w:val="00D9316C"/>
    <w:rsid w:val="00D931EE"/>
    <w:rsid w:val="00D93229"/>
    <w:rsid w:val="00D93347"/>
    <w:rsid w:val="00D934E2"/>
    <w:rsid w:val="00D93520"/>
    <w:rsid w:val="00D93B46"/>
    <w:rsid w:val="00D93B72"/>
    <w:rsid w:val="00D93E79"/>
    <w:rsid w:val="00D940CC"/>
    <w:rsid w:val="00D94332"/>
    <w:rsid w:val="00D9435A"/>
    <w:rsid w:val="00D943B2"/>
    <w:rsid w:val="00D94456"/>
    <w:rsid w:val="00D944C2"/>
    <w:rsid w:val="00D94528"/>
    <w:rsid w:val="00D949F3"/>
    <w:rsid w:val="00D94A07"/>
    <w:rsid w:val="00D94A1E"/>
    <w:rsid w:val="00D94E37"/>
    <w:rsid w:val="00D94E97"/>
    <w:rsid w:val="00D955D6"/>
    <w:rsid w:val="00D956BA"/>
    <w:rsid w:val="00D95ACD"/>
    <w:rsid w:val="00D9601E"/>
    <w:rsid w:val="00D962A8"/>
    <w:rsid w:val="00D963B5"/>
    <w:rsid w:val="00D968CE"/>
    <w:rsid w:val="00D969E6"/>
    <w:rsid w:val="00D96B35"/>
    <w:rsid w:val="00D96EC9"/>
    <w:rsid w:val="00D96FAC"/>
    <w:rsid w:val="00D97138"/>
    <w:rsid w:val="00D976E0"/>
    <w:rsid w:val="00D97750"/>
    <w:rsid w:val="00D97782"/>
    <w:rsid w:val="00D979DE"/>
    <w:rsid w:val="00D97A76"/>
    <w:rsid w:val="00D97B6D"/>
    <w:rsid w:val="00D97E99"/>
    <w:rsid w:val="00D97EC6"/>
    <w:rsid w:val="00DA0055"/>
    <w:rsid w:val="00DA0487"/>
    <w:rsid w:val="00DA05FC"/>
    <w:rsid w:val="00DA0697"/>
    <w:rsid w:val="00DA082B"/>
    <w:rsid w:val="00DA094C"/>
    <w:rsid w:val="00DA0BC1"/>
    <w:rsid w:val="00DA0C87"/>
    <w:rsid w:val="00DA0CB4"/>
    <w:rsid w:val="00DA0EE5"/>
    <w:rsid w:val="00DA126A"/>
    <w:rsid w:val="00DA1346"/>
    <w:rsid w:val="00DA143D"/>
    <w:rsid w:val="00DA15DD"/>
    <w:rsid w:val="00DA1646"/>
    <w:rsid w:val="00DA172E"/>
    <w:rsid w:val="00DA1A73"/>
    <w:rsid w:val="00DA1BB5"/>
    <w:rsid w:val="00DA1D16"/>
    <w:rsid w:val="00DA1D69"/>
    <w:rsid w:val="00DA2370"/>
    <w:rsid w:val="00DA2450"/>
    <w:rsid w:val="00DA24E9"/>
    <w:rsid w:val="00DA2545"/>
    <w:rsid w:val="00DA2604"/>
    <w:rsid w:val="00DA260F"/>
    <w:rsid w:val="00DA26EF"/>
    <w:rsid w:val="00DA270D"/>
    <w:rsid w:val="00DA273C"/>
    <w:rsid w:val="00DA28C1"/>
    <w:rsid w:val="00DA292D"/>
    <w:rsid w:val="00DA299B"/>
    <w:rsid w:val="00DA2C57"/>
    <w:rsid w:val="00DA2D8E"/>
    <w:rsid w:val="00DA2F59"/>
    <w:rsid w:val="00DA2FE8"/>
    <w:rsid w:val="00DA2FFA"/>
    <w:rsid w:val="00DA34E9"/>
    <w:rsid w:val="00DA3913"/>
    <w:rsid w:val="00DA3A32"/>
    <w:rsid w:val="00DA3A9A"/>
    <w:rsid w:val="00DA3CBE"/>
    <w:rsid w:val="00DA3FFC"/>
    <w:rsid w:val="00DA41BC"/>
    <w:rsid w:val="00DA441B"/>
    <w:rsid w:val="00DA4DEC"/>
    <w:rsid w:val="00DA5098"/>
    <w:rsid w:val="00DA56E6"/>
    <w:rsid w:val="00DA5B9C"/>
    <w:rsid w:val="00DA5BDE"/>
    <w:rsid w:val="00DA5F0E"/>
    <w:rsid w:val="00DA5F72"/>
    <w:rsid w:val="00DA635C"/>
    <w:rsid w:val="00DA6868"/>
    <w:rsid w:val="00DA6940"/>
    <w:rsid w:val="00DA6FB5"/>
    <w:rsid w:val="00DA70A4"/>
    <w:rsid w:val="00DA70F2"/>
    <w:rsid w:val="00DA7242"/>
    <w:rsid w:val="00DA7288"/>
    <w:rsid w:val="00DA734D"/>
    <w:rsid w:val="00DA7376"/>
    <w:rsid w:val="00DA77FC"/>
    <w:rsid w:val="00DA78DF"/>
    <w:rsid w:val="00DA7B14"/>
    <w:rsid w:val="00DA7D9F"/>
    <w:rsid w:val="00DA7E34"/>
    <w:rsid w:val="00DB03C4"/>
    <w:rsid w:val="00DB0530"/>
    <w:rsid w:val="00DB0657"/>
    <w:rsid w:val="00DB0662"/>
    <w:rsid w:val="00DB0F83"/>
    <w:rsid w:val="00DB11FE"/>
    <w:rsid w:val="00DB1378"/>
    <w:rsid w:val="00DB147F"/>
    <w:rsid w:val="00DB17A3"/>
    <w:rsid w:val="00DB17C2"/>
    <w:rsid w:val="00DB1C03"/>
    <w:rsid w:val="00DB1C6D"/>
    <w:rsid w:val="00DB2069"/>
    <w:rsid w:val="00DB2183"/>
    <w:rsid w:val="00DB23CC"/>
    <w:rsid w:val="00DB24FE"/>
    <w:rsid w:val="00DB2642"/>
    <w:rsid w:val="00DB2882"/>
    <w:rsid w:val="00DB2E47"/>
    <w:rsid w:val="00DB3343"/>
    <w:rsid w:val="00DB33C8"/>
    <w:rsid w:val="00DB3554"/>
    <w:rsid w:val="00DB3558"/>
    <w:rsid w:val="00DB35E8"/>
    <w:rsid w:val="00DB363A"/>
    <w:rsid w:val="00DB3798"/>
    <w:rsid w:val="00DB3B85"/>
    <w:rsid w:val="00DB3CD9"/>
    <w:rsid w:val="00DB3D5C"/>
    <w:rsid w:val="00DB3F59"/>
    <w:rsid w:val="00DB3F96"/>
    <w:rsid w:val="00DB4085"/>
    <w:rsid w:val="00DB46B5"/>
    <w:rsid w:val="00DB47BE"/>
    <w:rsid w:val="00DB483A"/>
    <w:rsid w:val="00DB4B9C"/>
    <w:rsid w:val="00DB511B"/>
    <w:rsid w:val="00DB5328"/>
    <w:rsid w:val="00DB5391"/>
    <w:rsid w:val="00DB550A"/>
    <w:rsid w:val="00DB58B2"/>
    <w:rsid w:val="00DB5D2E"/>
    <w:rsid w:val="00DB5E8B"/>
    <w:rsid w:val="00DB5F0A"/>
    <w:rsid w:val="00DB5F8C"/>
    <w:rsid w:val="00DB60CD"/>
    <w:rsid w:val="00DB61AC"/>
    <w:rsid w:val="00DB6438"/>
    <w:rsid w:val="00DB6508"/>
    <w:rsid w:val="00DB684A"/>
    <w:rsid w:val="00DB6A75"/>
    <w:rsid w:val="00DB6B58"/>
    <w:rsid w:val="00DB6BBD"/>
    <w:rsid w:val="00DB6D1F"/>
    <w:rsid w:val="00DB6D62"/>
    <w:rsid w:val="00DB6F29"/>
    <w:rsid w:val="00DB71CB"/>
    <w:rsid w:val="00DB7389"/>
    <w:rsid w:val="00DB787A"/>
    <w:rsid w:val="00DB7A33"/>
    <w:rsid w:val="00DC0021"/>
    <w:rsid w:val="00DC0283"/>
    <w:rsid w:val="00DC04E9"/>
    <w:rsid w:val="00DC04F2"/>
    <w:rsid w:val="00DC073E"/>
    <w:rsid w:val="00DC1000"/>
    <w:rsid w:val="00DC122D"/>
    <w:rsid w:val="00DC139F"/>
    <w:rsid w:val="00DC13D4"/>
    <w:rsid w:val="00DC1930"/>
    <w:rsid w:val="00DC199E"/>
    <w:rsid w:val="00DC1C80"/>
    <w:rsid w:val="00DC1C9D"/>
    <w:rsid w:val="00DC1FE5"/>
    <w:rsid w:val="00DC2180"/>
    <w:rsid w:val="00DC24BF"/>
    <w:rsid w:val="00DC256F"/>
    <w:rsid w:val="00DC26AE"/>
    <w:rsid w:val="00DC2766"/>
    <w:rsid w:val="00DC2AC8"/>
    <w:rsid w:val="00DC2AD0"/>
    <w:rsid w:val="00DC2BFF"/>
    <w:rsid w:val="00DC2E51"/>
    <w:rsid w:val="00DC3040"/>
    <w:rsid w:val="00DC3126"/>
    <w:rsid w:val="00DC330E"/>
    <w:rsid w:val="00DC33F9"/>
    <w:rsid w:val="00DC3446"/>
    <w:rsid w:val="00DC34D9"/>
    <w:rsid w:val="00DC3536"/>
    <w:rsid w:val="00DC3B3D"/>
    <w:rsid w:val="00DC3D35"/>
    <w:rsid w:val="00DC3FC5"/>
    <w:rsid w:val="00DC4365"/>
    <w:rsid w:val="00DC43C2"/>
    <w:rsid w:val="00DC4484"/>
    <w:rsid w:val="00DC4664"/>
    <w:rsid w:val="00DC46BA"/>
    <w:rsid w:val="00DC4A2A"/>
    <w:rsid w:val="00DC5119"/>
    <w:rsid w:val="00DC51CD"/>
    <w:rsid w:val="00DC5424"/>
    <w:rsid w:val="00DC5767"/>
    <w:rsid w:val="00DC58E4"/>
    <w:rsid w:val="00DC5970"/>
    <w:rsid w:val="00DC5BA1"/>
    <w:rsid w:val="00DC5BF9"/>
    <w:rsid w:val="00DC5EBE"/>
    <w:rsid w:val="00DC6155"/>
    <w:rsid w:val="00DC6220"/>
    <w:rsid w:val="00DC6373"/>
    <w:rsid w:val="00DC643B"/>
    <w:rsid w:val="00DC6487"/>
    <w:rsid w:val="00DC6538"/>
    <w:rsid w:val="00DC6904"/>
    <w:rsid w:val="00DC6ABD"/>
    <w:rsid w:val="00DC6AE8"/>
    <w:rsid w:val="00DC6CD4"/>
    <w:rsid w:val="00DC6F29"/>
    <w:rsid w:val="00DC71E7"/>
    <w:rsid w:val="00DC72AA"/>
    <w:rsid w:val="00DC735C"/>
    <w:rsid w:val="00DC7639"/>
    <w:rsid w:val="00DC77E5"/>
    <w:rsid w:val="00DC79E2"/>
    <w:rsid w:val="00DC7BD1"/>
    <w:rsid w:val="00DC7C50"/>
    <w:rsid w:val="00DC7D39"/>
    <w:rsid w:val="00DC7D60"/>
    <w:rsid w:val="00DC7D78"/>
    <w:rsid w:val="00DC7E13"/>
    <w:rsid w:val="00DD00CF"/>
    <w:rsid w:val="00DD0175"/>
    <w:rsid w:val="00DD01A6"/>
    <w:rsid w:val="00DD07E0"/>
    <w:rsid w:val="00DD0A7B"/>
    <w:rsid w:val="00DD0BE0"/>
    <w:rsid w:val="00DD0EA1"/>
    <w:rsid w:val="00DD116E"/>
    <w:rsid w:val="00DD11E0"/>
    <w:rsid w:val="00DD12D6"/>
    <w:rsid w:val="00DD14BA"/>
    <w:rsid w:val="00DD1582"/>
    <w:rsid w:val="00DD15CF"/>
    <w:rsid w:val="00DD1623"/>
    <w:rsid w:val="00DD1E79"/>
    <w:rsid w:val="00DD1F27"/>
    <w:rsid w:val="00DD1FAE"/>
    <w:rsid w:val="00DD2077"/>
    <w:rsid w:val="00DD236D"/>
    <w:rsid w:val="00DD248A"/>
    <w:rsid w:val="00DD2562"/>
    <w:rsid w:val="00DD262D"/>
    <w:rsid w:val="00DD2847"/>
    <w:rsid w:val="00DD29DC"/>
    <w:rsid w:val="00DD2B90"/>
    <w:rsid w:val="00DD2D9B"/>
    <w:rsid w:val="00DD2E58"/>
    <w:rsid w:val="00DD326B"/>
    <w:rsid w:val="00DD343F"/>
    <w:rsid w:val="00DD34A4"/>
    <w:rsid w:val="00DD35BC"/>
    <w:rsid w:val="00DD35CA"/>
    <w:rsid w:val="00DD3646"/>
    <w:rsid w:val="00DD3708"/>
    <w:rsid w:val="00DD3711"/>
    <w:rsid w:val="00DD371E"/>
    <w:rsid w:val="00DD3779"/>
    <w:rsid w:val="00DD384C"/>
    <w:rsid w:val="00DD3920"/>
    <w:rsid w:val="00DD3A1B"/>
    <w:rsid w:val="00DD3B5B"/>
    <w:rsid w:val="00DD3C8A"/>
    <w:rsid w:val="00DD3D3D"/>
    <w:rsid w:val="00DD3FE1"/>
    <w:rsid w:val="00DD3FE4"/>
    <w:rsid w:val="00DD43E6"/>
    <w:rsid w:val="00DD4634"/>
    <w:rsid w:val="00DD46EF"/>
    <w:rsid w:val="00DD470A"/>
    <w:rsid w:val="00DD4955"/>
    <w:rsid w:val="00DD495C"/>
    <w:rsid w:val="00DD4CF1"/>
    <w:rsid w:val="00DD4CF5"/>
    <w:rsid w:val="00DD4D61"/>
    <w:rsid w:val="00DD4F34"/>
    <w:rsid w:val="00DD50E2"/>
    <w:rsid w:val="00DD5244"/>
    <w:rsid w:val="00DD52C6"/>
    <w:rsid w:val="00DD53E4"/>
    <w:rsid w:val="00DD54D0"/>
    <w:rsid w:val="00DD5D7B"/>
    <w:rsid w:val="00DD5FD5"/>
    <w:rsid w:val="00DD6239"/>
    <w:rsid w:val="00DD6359"/>
    <w:rsid w:val="00DD637A"/>
    <w:rsid w:val="00DD66B8"/>
    <w:rsid w:val="00DD6C1D"/>
    <w:rsid w:val="00DD6C65"/>
    <w:rsid w:val="00DD6E54"/>
    <w:rsid w:val="00DD7266"/>
    <w:rsid w:val="00DD7301"/>
    <w:rsid w:val="00DD7308"/>
    <w:rsid w:val="00DD74C8"/>
    <w:rsid w:val="00DD7595"/>
    <w:rsid w:val="00DD75BE"/>
    <w:rsid w:val="00DD7B72"/>
    <w:rsid w:val="00DD7D0A"/>
    <w:rsid w:val="00DD7DAF"/>
    <w:rsid w:val="00DD7DD7"/>
    <w:rsid w:val="00DD7E00"/>
    <w:rsid w:val="00DD7ECA"/>
    <w:rsid w:val="00DD7F70"/>
    <w:rsid w:val="00DE050E"/>
    <w:rsid w:val="00DE06C9"/>
    <w:rsid w:val="00DE0820"/>
    <w:rsid w:val="00DE0ACC"/>
    <w:rsid w:val="00DE1035"/>
    <w:rsid w:val="00DE1311"/>
    <w:rsid w:val="00DE1562"/>
    <w:rsid w:val="00DE1838"/>
    <w:rsid w:val="00DE197C"/>
    <w:rsid w:val="00DE1B04"/>
    <w:rsid w:val="00DE1D6D"/>
    <w:rsid w:val="00DE1DDF"/>
    <w:rsid w:val="00DE2121"/>
    <w:rsid w:val="00DE2247"/>
    <w:rsid w:val="00DE241F"/>
    <w:rsid w:val="00DE26D6"/>
    <w:rsid w:val="00DE2A7B"/>
    <w:rsid w:val="00DE2AC5"/>
    <w:rsid w:val="00DE2E38"/>
    <w:rsid w:val="00DE3315"/>
    <w:rsid w:val="00DE334F"/>
    <w:rsid w:val="00DE339C"/>
    <w:rsid w:val="00DE33D4"/>
    <w:rsid w:val="00DE3517"/>
    <w:rsid w:val="00DE3A44"/>
    <w:rsid w:val="00DE3CDB"/>
    <w:rsid w:val="00DE3D24"/>
    <w:rsid w:val="00DE45E9"/>
    <w:rsid w:val="00DE46D8"/>
    <w:rsid w:val="00DE47F7"/>
    <w:rsid w:val="00DE49D7"/>
    <w:rsid w:val="00DE4FFC"/>
    <w:rsid w:val="00DE5163"/>
    <w:rsid w:val="00DE516E"/>
    <w:rsid w:val="00DE53A3"/>
    <w:rsid w:val="00DE5551"/>
    <w:rsid w:val="00DE55F4"/>
    <w:rsid w:val="00DE5A20"/>
    <w:rsid w:val="00DE5AC1"/>
    <w:rsid w:val="00DE5AF1"/>
    <w:rsid w:val="00DE5F48"/>
    <w:rsid w:val="00DE6168"/>
    <w:rsid w:val="00DE63EB"/>
    <w:rsid w:val="00DE63ED"/>
    <w:rsid w:val="00DE69CA"/>
    <w:rsid w:val="00DE6AF4"/>
    <w:rsid w:val="00DE6E76"/>
    <w:rsid w:val="00DE7087"/>
    <w:rsid w:val="00DE744D"/>
    <w:rsid w:val="00DE745C"/>
    <w:rsid w:val="00DE7826"/>
    <w:rsid w:val="00DE78F8"/>
    <w:rsid w:val="00DE7BAC"/>
    <w:rsid w:val="00DE7D1D"/>
    <w:rsid w:val="00DE7E85"/>
    <w:rsid w:val="00DE7EF9"/>
    <w:rsid w:val="00DE7F76"/>
    <w:rsid w:val="00DF00A7"/>
    <w:rsid w:val="00DF02DA"/>
    <w:rsid w:val="00DF041D"/>
    <w:rsid w:val="00DF08B0"/>
    <w:rsid w:val="00DF0C2D"/>
    <w:rsid w:val="00DF0D20"/>
    <w:rsid w:val="00DF0D2D"/>
    <w:rsid w:val="00DF1172"/>
    <w:rsid w:val="00DF1998"/>
    <w:rsid w:val="00DF1CBC"/>
    <w:rsid w:val="00DF1E5C"/>
    <w:rsid w:val="00DF22C6"/>
    <w:rsid w:val="00DF26EA"/>
    <w:rsid w:val="00DF28AD"/>
    <w:rsid w:val="00DF2972"/>
    <w:rsid w:val="00DF29E0"/>
    <w:rsid w:val="00DF2D88"/>
    <w:rsid w:val="00DF2DB9"/>
    <w:rsid w:val="00DF2F2A"/>
    <w:rsid w:val="00DF30C1"/>
    <w:rsid w:val="00DF313A"/>
    <w:rsid w:val="00DF3462"/>
    <w:rsid w:val="00DF34C5"/>
    <w:rsid w:val="00DF3697"/>
    <w:rsid w:val="00DF3942"/>
    <w:rsid w:val="00DF3B2A"/>
    <w:rsid w:val="00DF3B76"/>
    <w:rsid w:val="00DF40FA"/>
    <w:rsid w:val="00DF4396"/>
    <w:rsid w:val="00DF448A"/>
    <w:rsid w:val="00DF49D6"/>
    <w:rsid w:val="00DF4D5F"/>
    <w:rsid w:val="00DF4F5B"/>
    <w:rsid w:val="00DF4FA8"/>
    <w:rsid w:val="00DF5056"/>
    <w:rsid w:val="00DF50B5"/>
    <w:rsid w:val="00DF53C4"/>
    <w:rsid w:val="00DF5634"/>
    <w:rsid w:val="00DF568A"/>
    <w:rsid w:val="00DF5751"/>
    <w:rsid w:val="00DF5B41"/>
    <w:rsid w:val="00DF5E58"/>
    <w:rsid w:val="00DF602E"/>
    <w:rsid w:val="00DF60F2"/>
    <w:rsid w:val="00DF645C"/>
    <w:rsid w:val="00DF6522"/>
    <w:rsid w:val="00DF65DE"/>
    <w:rsid w:val="00DF67FE"/>
    <w:rsid w:val="00DF68E0"/>
    <w:rsid w:val="00DF6AAC"/>
    <w:rsid w:val="00DF6E89"/>
    <w:rsid w:val="00DF6EBC"/>
    <w:rsid w:val="00DF6F8E"/>
    <w:rsid w:val="00DF704F"/>
    <w:rsid w:val="00DF70E7"/>
    <w:rsid w:val="00DF7136"/>
    <w:rsid w:val="00DF7333"/>
    <w:rsid w:val="00DF77A0"/>
    <w:rsid w:val="00DF7C49"/>
    <w:rsid w:val="00DF7E20"/>
    <w:rsid w:val="00E00168"/>
    <w:rsid w:val="00E00185"/>
    <w:rsid w:val="00E002C3"/>
    <w:rsid w:val="00E0092C"/>
    <w:rsid w:val="00E00BCA"/>
    <w:rsid w:val="00E00C74"/>
    <w:rsid w:val="00E00D6B"/>
    <w:rsid w:val="00E01010"/>
    <w:rsid w:val="00E01138"/>
    <w:rsid w:val="00E019FC"/>
    <w:rsid w:val="00E01A67"/>
    <w:rsid w:val="00E01C77"/>
    <w:rsid w:val="00E01E94"/>
    <w:rsid w:val="00E020F9"/>
    <w:rsid w:val="00E0215F"/>
    <w:rsid w:val="00E0243B"/>
    <w:rsid w:val="00E0261F"/>
    <w:rsid w:val="00E027A6"/>
    <w:rsid w:val="00E02992"/>
    <w:rsid w:val="00E02BC6"/>
    <w:rsid w:val="00E02C3A"/>
    <w:rsid w:val="00E02F77"/>
    <w:rsid w:val="00E02FCD"/>
    <w:rsid w:val="00E0303C"/>
    <w:rsid w:val="00E0315D"/>
    <w:rsid w:val="00E0375D"/>
    <w:rsid w:val="00E03975"/>
    <w:rsid w:val="00E03CC2"/>
    <w:rsid w:val="00E03D8F"/>
    <w:rsid w:val="00E03FF8"/>
    <w:rsid w:val="00E043E1"/>
    <w:rsid w:val="00E04452"/>
    <w:rsid w:val="00E046E6"/>
    <w:rsid w:val="00E04B97"/>
    <w:rsid w:val="00E04E40"/>
    <w:rsid w:val="00E0504A"/>
    <w:rsid w:val="00E050CF"/>
    <w:rsid w:val="00E054B3"/>
    <w:rsid w:val="00E05527"/>
    <w:rsid w:val="00E05C2C"/>
    <w:rsid w:val="00E05D00"/>
    <w:rsid w:val="00E05DF0"/>
    <w:rsid w:val="00E05F38"/>
    <w:rsid w:val="00E05FB8"/>
    <w:rsid w:val="00E0646D"/>
    <w:rsid w:val="00E06564"/>
    <w:rsid w:val="00E06659"/>
    <w:rsid w:val="00E06690"/>
    <w:rsid w:val="00E06764"/>
    <w:rsid w:val="00E06829"/>
    <w:rsid w:val="00E06D5C"/>
    <w:rsid w:val="00E06F72"/>
    <w:rsid w:val="00E0716C"/>
    <w:rsid w:val="00E0725E"/>
    <w:rsid w:val="00E0743B"/>
    <w:rsid w:val="00E077F5"/>
    <w:rsid w:val="00E079BB"/>
    <w:rsid w:val="00E07A08"/>
    <w:rsid w:val="00E07A18"/>
    <w:rsid w:val="00E07A7B"/>
    <w:rsid w:val="00E07F2B"/>
    <w:rsid w:val="00E100F2"/>
    <w:rsid w:val="00E1019F"/>
    <w:rsid w:val="00E102CC"/>
    <w:rsid w:val="00E10404"/>
    <w:rsid w:val="00E10464"/>
    <w:rsid w:val="00E1088D"/>
    <w:rsid w:val="00E10955"/>
    <w:rsid w:val="00E11612"/>
    <w:rsid w:val="00E1171E"/>
    <w:rsid w:val="00E11DEE"/>
    <w:rsid w:val="00E11E26"/>
    <w:rsid w:val="00E1236D"/>
    <w:rsid w:val="00E1268E"/>
    <w:rsid w:val="00E12AB6"/>
    <w:rsid w:val="00E12BAF"/>
    <w:rsid w:val="00E12BB1"/>
    <w:rsid w:val="00E12D56"/>
    <w:rsid w:val="00E12F7B"/>
    <w:rsid w:val="00E12FCC"/>
    <w:rsid w:val="00E1307C"/>
    <w:rsid w:val="00E1375C"/>
    <w:rsid w:val="00E13762"/>
    <w:rsid w:val="00E137FE"/>
    <w:rsid w:val="00E13B8B"/>
    <w:rsid w:val="00E13D08"/>
    <w:rsid w:val="00E13DAC"/>
    <w:rsid w:val="00E13F15"/>
    <w:rsid w:val="00E13F74"/>
    <w:rsid w:val="00E13F99"/>
    <w:rsid w:val="00E140BD"/>
    <w:rsid w:val="00E14177"/>
    <w:rsid w:val="00E141C0"/>
    <w:rsid w:val="00E14339"/>
    <w:rsid w:val="00E148CA"/>
    <w:rsid w:val="00E1551B"/>
    <w:rsid w:val="00E15601"/>
    <w:rsid w:val="00E156E2"/>
    <w:rsid w:val="00E15DB7"/>
    <w:rsid w:val="00E15DCE"/>
    <w:rsid w:val="00E160F8"/>
    <w:rsid w:val="00E1616E"/>
    <w:rsid w:val="00E1655D"/>
    <w:rsid w:val="00E165FA"/>
    <w:rsid w:val="00E166AE"/>
    <w:rsid w:val="00E1695B"/>
    <w:rsid w:val="00E16C44"/>
    <w:rsid w:val="00E16FE0"/>
    <w:rsid w:val="00E17204"/>
    <w:rsid w:val="00E1720E"/>
    <w:rsid w:val="00E1764E"/>
    <w:rsid w:val="00E178A5"/>
    <w:rsid w:val="00E178C4"/>
    <w:rsid w:val="00E2003D"/>
    <w:rsid w:val="00E2005F"/>
    <w:rsid w:val="00E2017B"/>
    <w:rsid w:val="00E20338"/>
    <w:rsid w:val="00E2047F"/>
    <w:rsid w:val="00E204C3"/>
    <w:rsid w:val="00E206C8"/>
    <w:rsid w:val="00E206D1"/>
    <w:rsid w:val="00E207C6"/>
    <w:rsid w:val="00E20B6D"/>
    <w:rsid w:val="00E20EFC"/>
    <w:rsid w:val="00E210C9"/>
    <w:rsid w:val="00E21129"/>
    <w:rsid w:val="00E2174A"/>
    <w:rsid w:val="00E21B7E"/>
    <w:rsid w:val="00E21C18"/>
    <w:rsid w:val="00E21D58"/>
    <w:rsid w:val="00E21DEC"/>
    <w:rsid w:val="00E21E28"/>
    <w:rsid w:val="00E21F21"/>
    <w:rsid w:val="00E21FAF"/>
    <w:rsid w:val="00E222C5"/>
    <w:rsid w:val="00E22527"/>
    <w:rsid w:val="00E22620"/>
    <w:rsid w:val="00E22957"/>
    <w:rsid w:val="00E229A7"/>
    <w:rsid w:val="00E22B41"/>
    <w:rsid w:val="00E22E10"/>
    <w:rsid w:val="00E23217"/>
    <w:rsid w:val="00E234FF"/>
    <w:rsid w:val="00E235D9"/>
    <w:rsid w:val="00E23B32"/>
    <w:rsid w:val="00E23D4F"/>
    <w:rsid w:val="00E23E14"/>
    <w:rsid w:val="00E2406A"/>
    <w:rsid w:val="00E242BA"/>
    <w:rsid w:val="00E2437D"/>
    <w:rsid w:val="00E24622"/>
    <w:rsid w:val="00E248F1"/>
    <w:rsid w:val="00E24930"/>
    <w:rsid w:val="00E24942"/>
    <w:rsid w:val="00E249C8"/>
    <w:rsid w:val="00E24CBA"/>
    <w:rsid w:val="00E24E66"/>
    <w:rsid w:val="00E2539F"/>
    <w:rsid w:val="00E25636"/>
    <w:rsid w:val="00E25C85"/>
    <w:rsid w:val="00E25E7D"/>
    <w:rsid w:val="00E25EE1"/>
    <w:rsid w:val="00E25F39"/>
    <w:rsid w:val="00E25FB1"/>
    <w:rsid w:val="00E2614F"/>
    <w:rsid w:val="00E26328"/>
    <w:rsid w:val="00E2648A"/>
    <w:rsid w:val="00E26729"/>
    <w:rsid w:val="00E2674B"/>
    <w:rsid w:val="00E267F0"/>
    <w:rsid w:val="00E26B04"/>
    <w:rsid w:val="00E26D10"/>
    <w:rsid w:val="00E26E6A"/>
    <w:rsid w:val="00E2702A"/>
    <w:rsid w:val="00E270FB"/>
    <w:rsid w:val="00E2731A"/>
    <w:rsid w:val="00E27437"/>
    <w:rsid w:val="00E274A4"/>
    <w:rsid w:val="00E27755"/>
    <w:rsid w:val="00E2797A"/>
    <w:rsid w:val="00E279DE"/>
    <w:rsid w:val="00E3021B"/>
    <w:rsid w:val="00E3058F"/>
    <w:rsid w:val="00E30BFE"/>
    <w:rsid w:val="00E30D32"/>
    <w:rsid w:val="00E30EE1"/>
    <w:rsid w:val="00E31199"/>
    <w:rsid w:val="00E311A6"/>
    <w:rsid w:val="00E31256"/>
    <w:rsid w:val="00E31345"/>
    <w:rsid w:val="00E313DC"/>
    <w:rsid w:val="00E316CE"/>
    <w:rsid w:val="00E3186A"/>
    <w:rsid w:val="00E319EE"/>
    <w:rsid w:val="00E31D0C"/>
    <w:rsid w:val="00E31E17"/>
    <w:rsid w:val="00E31E26"/>
    <w:rsid w:val="00E31FFD"/>
    <w:rsid w:val="00E3225B"/>
    <w:rsid w:val="00E32594"/>
    <w:rsid w:val="00E3259E"/>
    <w:rsid w:val="00E32668"/>
    <w:rsid w:val="00E32708"/>
    <w:rsid w:val="00E32B87"/>
    <w:rsid w:val="00E32D10"/>
    <w:rsid w:val="00E32D31"/>
    <w:rsid w:val="00E32D9D"/>
    <w:rsid w:val="00E32DFC"/>
    <w:rsid w:val="00E33477"/>
    <w:rsid w:val="00E334A1"/>
    <w:rsid w:val="00E334DC"/>
    <w:rsid w:val="00E33579"/>
    <w:rsid w:val="00E33601"/>
    <w:rsid w:val="00E33659"/>
    <w:rsid w:val="00E336C6"/>
    <w:rsid w:val="00E339C8"/>
    <w:rsid w:val="00E33D90"/>
    <w:rsid w:val="00E346BE"/>
    <w:rsid w:val="00E34E7F"/>
    <w:rsid w:val="00E35756"/>
    <w:rsid w:val="00E35843"/>
    <w:rsid w:val="00E359D0"/>
    <w:rsid w:val="00E35BCA"/>
    <w:rsid w:val="00E35D3A"/>
    <w:rsid w:val="00E35F1D"/>
    <w:rsid w:val="00E36191"/>
    <w:rsid w:val="00E362A7"/>
    <w:rsid w:val="00E366DE"/>
    <w:rsid w:val="00E36EE6"/>
    <w:rsid w:val="00E37074"/>
    <w:rsid w:val="00E37191"/>
    <w:rsid w:val="00E37422"/>
    <w:rsid w:val="00E374E0"/>
    <w:rsid w:val="00E37653"/>
    <w:rsid w:val="00E37A9B"/>
    <w:rsid w:val="00E37A9D"/>
    <w:rsid w:val="00E37BE9"/>
    <w:rsid w:val="00E37C3F"/>
    <w:rsid w:val="00E37DE6"/>
    <w:rsid w:val="00E40447"/>
    <w:rsid w:val="00E40533"/>
    <w:rsid w:val="00E406B7"/>
    <w:rsid w:val="00E40BED"/>
    <w:rsid w:val="00E4165E"/>
    <w:rsid w:val="00E41B4F"/>
    <w:rsid w:val="00E41C57"/>
    <w:rsid w:val="00E42099"/>
    <w:rsid w:val="00E420FB"/>
    <w:rsid w:val="00E422BE"/>
    <w:rsid w:val="00E427B9"/>
    <w:rsid w:val="00E42885"/>
    <w:rsid w:val="00E428BD"/>
    <w:rsid w:val="00E4295A"/>
    <w:rsid w:val="00E42D11"/>
    <w:rsid w:val="00E42FFC"/>
    <w:rsid w:val="00E4301E"/>
    <w:rsid w:val="00E43148"/>
    <w:rsid w:val="00E4328A"/>
    <w:rsid w:val="00E43453"/>
    <w:rsid w:val="00E439ED"/>
    <w:rsid w:val="00E43A77"/>
    <w:rsid w:val="00E43B20"/>
    <w:rsid w:val="00E43DA9"/>
    <w:rsid w:val="00E43F6C"/>
    <w:rsid w:val="00E44020"/>
    <w:rsid w:val="00E440CD"/>
    <w:rsid w:val="00E440FD"/>
    <w:rsid w:val="00E44129"/>
    <w:rsid w:val="00E44997"/>
    <w:rsid w:val="00E44AA7"/>
    <w:rsid w:val="00E44B23"/>
    <w:rsid w:val="00E44C09"/>
    <w:rsid w:val="00E44DE1"/>
    <w:rsid w:val="00E44E0E"/>
    <w:rsid w:val="00E450FD"/>
    <w:rsid w:val="00E4513C"/>
    <w:rsid w:val="00E451AE"/>
    <w:rsid w:val="00E453E6"/>
    <w:rsid w:val="00E453FB"/>
    <w:rsid w:val="00E45AC5"/>
    <w:rsid w:val="00E45BE9"/>
    <w:rsid w:val="00E45E8E"/>
    <w:rsid w:val="00E45E96"/>
    <w:rsid w:val="00E46131"/>
    <w:rsid w:val="00E4701C"/>
    <w:rsid w:val="00E471D2"/>
    <w:rsid w:val="00E473A2"/>
    <w:rsid w:val="00E47947"/>
    <w:rsid w:val="00E47B69"/>
    <w:rsid w:val="00E47B73"/>
    <w:rsid w:val="00E47BEB"/>
    <w:rsid w:val="00E47D9D"/>
    <w:rsid w:val="00E47E46"/>
    <w:rsid w:val="00E50068"/>
    <w:rsid w:val="00E500C2"/>
    <w:rsid w:val="00E50242"/>
    <w:rsid w:val="00E502E9"/>
    <w:rsid w:val="00E508F7"/>
    <w:rsid w:val="00E50B36"/>
    <w:rsid w:val="00E50E02"/>
    <w:rsid w:val="00E50FEB"/>
    <w:rsid w:val="00E5125E"/>
    <w:rsid w:val="00E515B3"/>
    <w:rsid w:val="00E51823"/>
    <w:rsid w:val="00E519A2"/>
    <w:rsid w:val="00E519E5"/>
    <w:rsid w:val="00E51D3C"/>
    <w:rsid w:val="00E51F2D"/>
    <w:rsid w:val="00E520A1"/>
    <w:rsid w:val="00E52499"/>
    <w:rsid w:val="00E52610"/>
    <w:rsid w:val="00E52740"/>
    <w:rsid w:val="00E5299F"/>
    <w:rsid w:val="00E52C3A"/>
    <w:rsid w:val="00E52D24"/>
    <w:rsid w:val="00E52E74"/>
    <w:rsid w:val="00E53025"/>
    <w:rsid w:val="00E53211"/>
    <w:rsid w:val="00E533D7"/>
    <w:rsid w:val="00E54133"/>
    <w:rsid w:val="00E54622"/>
    <w:rsid w:val="00E54FA7"/>
    <w:rsid w:val="00E54FE1"/>
    <w:rsid w:val="00E55225"/>
    <w:rsid w:val="00E553A0"/>
    <w:rsid w:val="00E558AD"/>
    <w:rsid w:val="00E55B5A"/>
    <w:rsid w:val="00E55CEB"/>
    <w:rsid w:val="00E55D25"/>
    <w:rsid w:val="00E55EE5"/>
    <w:rsid w:val="00E56228"/>
    <w:rsid w:val="00E562B2"/>
    <w:rsid w:val="00E563D7"/>
    <w:rsid w:val="00E564D7"/>
    <w:rsid w:val="00E564E9"/>
    <w:rsid w:val="00E56BD7"/>
    <w:rsid w:val="00E56C0D"/>
    <w:rsid w:val="00E56D8A"/>
    <w:rsid w:val="00E56DBA"/>
    <w:rsid w:val="00E56DE7"/>
    <w:rsid w:val="00E57449"/>
    <w:rsid w:val="00E57626"/>
    <w:rsid w:val="00E5777F"/>
    <w:rsid w:val="00E57B3F"/>
    <w:rsid w:val="00E57D21"/>
    <w:rsid w:val="00E57F39"/>
    <w:rsid w:val="00E60095"/>
    <w:rsid w:val="00E60272"/>
    <w:rsid w:val="00E6036D"/>
    <w:rsid w:val="00E60874"/>
    <w:rsid w:val="00E609D5"/>
    <w:rsid w:val="00E60C07"/>
    <w:rsid w:val="00E60D84"/>
    <w:rsid w:val="00E610B4"/>
    <w:rsid w:val="00E61223"/>
    <w:rsid w:val="00E61283"/>
    <w:rsid w:val="00E6137F"/>
    <w:rsid w:val="00E61B36"/>
    <w:rsid w:val="00E61CD9"/>
    <w:rsid w:val="00E61D22"/>
    <w:rsid w:val="00E61E21"/>
    <w:rsid w:val="00E61FC4"/>
    <w:rsid w:val="00E620D2"/>
    <w:rsid w:val="00E62169"/>
    <w:rsid w:val="00E624D6"/>
    <w:rsid w:val="00E625AA"/>
    <w:rsid w:val="00E6294C"/>
    <w:rsid w:val="00E62A35"/>
    <w:rsid w:val="00E62C88"/>
    <w:rsid w:val="00E62ED8"/>
    <w:rsid w:val="00E6336F"/>
    <w:rsid w:val="00E63392"/>
    <w:rsid w:val="00E63560"/>
    <w:rsid w:val="00E63654"/>
    <w:rsid w:val="00E63656"/>
    <w:rsid w:val="00E6368A"/>
    <w:rsid w:val="00E63786"/>
    <w:rsid w:val="00E6384E"/>
    <w:rsid w:val="00E638FA"/>
    <w:rsid w:val="00E63937"/>
    <w:rsid w:val="00E639EB"/>
    <w:rsid w:val="00E64373"/>
    <w:rsid w:val="00E64392"/>
    <w:rsid w:val="00E6447F"/>
    <w:rsid w:val="00E6448B"/>
    <w:rsid w:val="00E648A4"/>
    <w:rsid w:val="00E64C8E"/>
    <w:rsid w:val="00E64C9C"/>
    <w:rsid w:val="00E64DE3"/>
    <w:rsid w:val="00E64E60"/>
    <w:rsid w:val="00E65377"/>
    <w:rsid w:val="00E65383"/>
    <w:rsid w:val="00E6570A"/>
    <w:rsid w:val="00E659F4"/>
    <w:rsid w:val="00E65EC1"/>
    <w:rsid w:val="00E66056"/>
    <w:rsid w:val="00E662FF"/>
    <w:rsid w:val="00E6633A"/>
    <w:rsid w:val="00E663E6"/>
    <w:rsid w:val="00E663F6"/>
    <w:rsid w:val="00E66488"/>
    <w:rsid w:val="00E6677E"/>
    <w:rsid w:val="00E667A4"/>
    <w:rsid w:val="00E66947"/>
    <w:rsid w:val="00E66B3D"/>
    <w:rsid w:val="00E66C96"/>
    <w:rsid w:val="00E66D01"/>
    <w:rsid w:val="00E66F7B"/>
    <w:rsid w:val="00E67028"/>
    <w:rsid w:val="00E670F4"/>
    <w:rsid w:val="00E671DA"/>
    <w:rsid w:val="00E67339"/>
    <w:rsid w:val="00E67485"/>
    <w:rsid w:val="00E675D3"/>
    <w:rsid w:val="00E67600"/>
    <w:rsid w:val="00E676E5"/>
    <w:rsid w:val="00E67725"/>
    <w:rsid w:val="00E67D94"/>
    <w:rsid w:val="00E70045"/>
    <w:rsid w:val="00E701B5"/>
    <w:rsid w:val="00E70211"/>
    <w:rsid w:val="00E705C2"/>
    <w:rsid w:val="00E706CC"/>
    <w:rsid w:val="00E70A58"/>
    <w:rsid w:val="00E70B2C"/>
    <w:rsid w:val="00E70D57"/>
    <w:rsid w:val="00E7124F"/>
    <w:rsid w:val="00E71609"/>
    <w:rsid w:val="00E71670"/>
    <w:rsid w:val="00E719EB"/>
    <w:rsid w:val="00E71A01"/>
    <w:rsid w:val="00E71A51"/>
    <w:rsid w:val="00E71D16"/>
    <w:rsid w:val="00E71D1F"/>
    <w:rsid w:val="00E7219F"/>
    <w:rsid w:val="00E72235"/>
    <w:rsid w:val="00E72379"/>
    <w:rsid w:val="00E723E4"/>
    <w:rsid w:val="00E7250F"/>
    <w:rsid w:val="00E72C18"/>
    <w:rsid w:val="00E72C46"/>
    <w:rsid w:val="00E72C6A"/>
    <w:rsid w:val="00E72D07"/>
    <w:rsid w:val="00E72D14"/>
    <w:rsid w:val="00E72F5E"/>
    <w:rsid w:val="00E7327A"/>
    <w:rsid w:val="00E732F4"/>
    <w:rsid w:val="00E73442"/>
    <w:rsid w:val="00E7361A"/>
    <w:rsid w:val="00E73680"/>
    <w:rsid w:val="00E739B9"/>
    <w:rsid w:val="00E73C53"/>
    <w:rsid w:val="00E73D11"/>
    <w:rsid w:val="00E73FE8"/>
    <w:rsid w:val="00E74397"/>
    <w:rsid w:val="00E743F7"/>
    <w:rsid w:val="00E748F2"/>
    <w:rsid w:val="00E74C0A"/>
    <w:rsid w:val="00E74DE9"/>
    <w:rsid w:val="00E74FD2"/>
    <w:rsid w:val="00E75016"/>
    <w:rsid w:val="00E7504F"/>
    <w:rsid w:val="00E75425"/>
    <w:rsid w:val="00E7548A"/>
    <w:rsid w:val="00E7573F"/>
    <w:rsid w:val="00E75B37"/>
    <w:rsid w:val="00E75B76"/>
    <w:rsid w:val="00E75D50"/>
    <w:rsid w:val="00E75D89"/>
    <w:rsid w:val="00E7606B"/>
    <w:rsid w:val="00E765B2"/>
    <w:rsid w:val="00E76690"/>
    <w:rsid w:val="00E767A7"/>
    <w:rsid w:val="00E7699B"/>
    <w:rsid w:val="00E76FF9"/>
    <w:rsid w:val="00E7700E"/>
    <w:rsid w:val="00E774D5"/>
    <w:rsid w:val="00E77612"/>
    <w:rsid w:val="00E776B8"/>
    <w:rsid w:val="00E7784B"/>
    <w:rsid w:val="00E77960"/>
    <w:rsid w:val="00E77AA2"/>
    <w:rsid w:val="00E77B4E"/>
    <w:rsid w:val="00E77C38"/>
    <w:rsid w:val="00E77C43"/>
    <w:rsid w:val="00E77D1C"/>
    <w:rsid w:val="00E77DA3"/>
    <w:rsid w:val="00E77DDC"/>
    <w:rsid w:val="00E77E0A"/>
    <w:rsid w:val="00E77F05"/>
    <w:rsid w:val="00E8009E"/>
    <w:rsid w:val="00E802CC"/>
    <w:rsid w:val="00E806C6"/>
    <w:rsid w:val="00E808FE"/>
    <w:rsid w:val="00E80B18"/>
    <w:rsid w:val="00E80B34"/>
    <w:rsid w:val="00E80BBD"/>
    <w:rsid w:val="00E80CF0"/>
    <w:rsid w:val="00E80DCD"/>
    <w:rsid w:val="00E81033"/>
    <w:rsid w:val="00E813B0"/>
    <w:rsid w:val="00E814FD"/>
    <w:rsid w:val="00E816E0"/>
    <w:rsid w:val="00E818C3"/>
    <w:rsid w:val="00E8196B"/>
    <w:rsid w:val="00E819D1"/>
    <w:rsid w:val="00E819F1"/>
    <w:rsid w:val="00E81D9D"/>
    <w:rsid w:val="00E8201E"/>
    <w:rsid w:val="00E822B5"/>
    <w:rsid w:val="00E823D4"/>
    <w:rsid w:val="00E823D7"/>
    <w:rsid w:val="00E8242C"/>
    <w:rsid w:val="00E8244D"/>
    <w:rsid w:val="00E8253A"/>
    <w:rsid w:val="00E826BF"/>
    <w:rsid w:val="00E8272B"/>
    <w:rsid w:val="00E82A3F"/>
    <w:rsid w:val="00E82ADB"/>
    <w:rsid w:val="00E82C2E"/>
    <w:rsid w:val="00E82D96"/>
    <w:rsid w:val="00E82F0D"/>
    <w:rsid w:val="00E82F7D"/>
    <w:rsid w:val="00E8316F"/>
    <w:rsid w:val="00E8322E"/>
    <w:rsid w:val="00E83255"/>
    <w:rsid w:val="00E832EF"/>
    <w:rsid w:val="00E83313"/>
    <w:rsid w:val="00E83598"/>
    <w:rsid w:val="00E835A5"/>
    <w:rsid w:val="00E838B9"/>
    <w:rsid w:val="00E83945"/>
    <w:rsid w:val="00E8399C"/>
    <w:rsid w:val="00E83E89"/>
    <w:rsid w:val="00E83F59"/>
    <w:rsid w:val="00E8412A"/>
    <w:rsid w:val="00E84AC1"/>
    <w:rsid w:val="00E8573D"/>
    <w:rsid w:val="00E8575D"/>
    <w:rsid w:val="00E857EA"/>
    <w:rsid w:val="00E85A02"/>
    <w:rsid w:val="00E85CF0"/>
    <w:rsid w:val="00E8606F"/>
    <w:rsid w:val="00E861B3"/>
    <w:rsid w:val="00E863C0"/>
    <w:rsid w:val="00E86741"/>
    <w:rsid w:val="00E868AC"/>
    <w:rsid w:val="00E868E8"/>
    <w:rsid w:val="00E8690C"/>
    <w:rsid w:val="00E86B56"/>
    <w:rsid w:val="00E86EFA"/>
    <w:rsid w:val="00E8705E"/>
    <w:rsid w:val="00E8713E"/>
    <w:rsid w:val="00E87326"/>
    <w:rsid w:val="00E8768A"/>
    <w:rsid w:val="00E87839"/>
    <w:rsid w:val="00E87867"/>
    <w:rsid w:val="00E8797D"/>
    <w:rsid w:val="00E87A54"/>
    <w:rsid w:val="00E87B20"/>
    <w:rsid w:val="00E87D17"/>
    <w:rsid w:val="00E87E84"/>
    <w:rsid w:val="00E87F18"/>
    <w:rsid w:val="00E900A6"/>
    <w:rsid w:val="00E9019C"/>
    <w:rsid w:val="00E903AC"/>
    <w:rsid w:val="00E90740"/>
    <w:rsid w:val="00E908AD"/>
    <w:rsid w:val="00E90BAA"/>
    <w:rsid w:val="00E90D10"/>
    <w:rsid w:val="00E91085"/>
    <w:rsid w:val="00E91231"/>
    <w:rsid w:val="00E9150A"/>
    <w:rsid w:val="00E92117"/>
    <w:rsid w:val="00E9226E"/>
    <w:rsid w:val="00E9276C"/>
    <w:rsid w:val="00E92D64"/>
    <w:rsid w:val="00E92D6C"/>
    <w:rsid w:val="00E93012"/>
    <w:rsid w:val="00E9302A"/>
    <w:rsid w:val="00E93181"/>
    <w:rsid w:val="00E931C2"/>
    <w:rsid w:val="00E93267"/>
    <w:rsid w:val="00E9353B"/>
    <w:rsid w:val="00E93597"/>
    <w:rsid w:val="00E939F0"/>
    <w:rsid w:val="00E93EED"/>
    <w:rsid w:val="00E93F3B"/>
    <w:rsid w:val="00E93F77"/>
    <w:rsid w:val="00E9406F"/>
    <w:rsid w:val="00E94111"/>
    <w:rsid w:val="00E94219"/>
    <w:rsid w:val="00E943CC"/>
    <w:rsid w:val="00E943D7"/>
    <w:rsid w:val="00E943E0"/>
    <w:rsid w:val="00E94478"/>
    <w:rsid w:val="00E94688"/>
    <w:rsid w:val="00E9482B"/>
    <w:rsid w:val="00E948B8"/>
    <w:rsid w:val="00E9495F"/>
    <w:rsid w:val="00E94B83"/>
    <w:rsid w:val="00E94F0B"/>
    <w:rsid w:val="00E950B2"/>
    <w:rsid w:val="00E953CF"/>
    <w:rsid w:val="00E95667"/>
    <w:rsid w:val="00E95A4B"/>
    <w:rsid w:val="00E95EBB"/>
    <w:rsid w:val="00E95F3D"/>
    <w:rsid w:val="00E961F3"/>
    <w:rsid w:val="00E9623D"/>
    <w:rsid w:val="00E96268"/>
    <w:rsid w:val="00E9657D"/>
    <w:rsid w:val="00E96868"/>
    <w:rsid w:val="00E969D9"/>
    <w:rsid w:val="00E97336"/>
    <w:rsid w:val="00E97608"/>
    <w:rsid w:val="00E976B6"/>
    <w:rsid w:val="00E97707"/>
    <w:rsid w:val="00E97DD0"/>
    <w:rsid w:val="00E97E7C"/>
    <w:rsid w:val="00E97ED2"/>
    <w:rsid w:val="00E97F0C"/>
    <w:rsid w:val="00EA0137"/>
    <w:rsid w:val="00EA01BB"/>
    <w:rsid w:val="00EA02F2"/>
    <w:rsid w:val="00EA03E9"/>
    <w:rsid w:val="00EA04D9"/>
    <w:rsid w:val="00EA0588"/>
    <w:rsid w:val="00EA064B"/>
    <w:rsid w:val="00EA07B7"/>
    <w:rsid w:val="00EA07E9"/>
    <w:rsid w:val="00EA0907"/>
    <w:rsid w:val="00EA0D2C"/>
    <w:rsid w:val="00EA0D65"/>
    <w:rsid w:val="00EA1314"/>
    <w:rsid w:val="00EA13CB"/>
    <w:rsid w:val="00EA16DA"/>
    <w:rsid w:val="00EA1835"/>
    <w:rsid w:val="00EA1CDA"/>
    <w:rsid w:val="00EA1DC1"/>
    <w:rsid w:val="00EA1DF4"/>
    <w:rsid w:val="00EA21B4"/>
    <w:rsid w:val="00EA2409"/>
    <w:rsid w:val="00EA2848"/>
    <w:rsid w:val="00EA2ADA"/>
    <w:rsid w:val="00EA2DE2"/>
    <w:rsid w:val="00EA30A8"/>
    <w:rsid w:val="00EA3359"/>
    <w:rsid w:val="00EA375A"/>
    <w:rsid w:val="00EA3842"/>
    <w:rsid w:val="00EA3953"/>
    <w:rsid w:val="00EA3EE3"/>
    <w:rsid w:val="00EA4178"/>
    <w:rsid w:val="00EA431B"/>
    <w:rsid w:val="00EA44B6"/>
    <w:rsid w:val="00EA477A"/>
    <w:rsid w:val="00EA48A7"/>
    <w:rsid w:val="00EA4BFD"/>
    <w:rsid w:val="00EA4D4D"/>
    <w:rsid w:val="00EA4F4F"/>
    <w:rsid w:val="00EA515F"/>
    <w:rsid w:val="00EA532E"/>
    <w:rsid w:val="00EA533A"/>
    <w:rsid w:val="00EA53FD"/>
    <w:rsid w:val="00EA5632"/>
    <w:rsid w:val="00EA5665"/>
    <w:rsid w:val="00EA5710"/>
    <w:rsid w:val="00EA5958"/>
    <w:rsid w:val="00EA5B92"/>
    <w:rsid w:val="00EA5BC3"/>
    <w:rsid w:val="00EA5DEB"/>
    <w:rsid w:val="00EA5FFF"/>
    <w:rsid w:val="00EA6016"/>
    <w:rsid w:val="00EA6242"/>
    <w:rsid w:val="00EA63F3"/>
    <w:rsid w:val="00EA65FD"/>
    <w:rsid w:val="00EA6641"/>
    <w:rsid w:val="00EA666A"/>
    <w:rsid w:val="00EA66A6"/>
    <w:rsid w:val="00EA66AE"/>
    <w:rsid w:val="00EA6999"/>
    <w:rsid w:val="00EA6C63"/>
    <w:rsid w:val="00EA6D74"/>
    <w:rsid w:val="00EA6E76"/>
    <w:rsid w:val="00EA6ED5"/>
    <w:rsid w:val="00EA6F52"/>
    <w:rsid w:val="00EA72E0"/>
    <w:rsid w:val="00EA740D"/>
    <w:rsid w:val="00EA7631"/>
    <w:rsid w:val="00EA76DE"/>
    <w:rsid w:val="00EA773A"/>
    <w:rsid w:val="00EA77DF"/>
    <w:rsid w:val="00EA77E8"/>
    <w:rsid w:val="00EA7826"/>
    <w:rsid w:val="00EA7947"/>
    <w:rsid w:val="00EA794A"/>
    <w:rsid w:val="00EA797A"/>
    <w:rsid w:val="00EA7E94"/>
    <w:rsid w:val="00EA7F34"/>
    <w:rsid w:val="00EB02CE"/>
    <w:rsid w:val="00EB06F2"/>
    <w:rsid w:val="00EB0771"/>
    <w:rsid w:val="00EB0CCC"/>
    <w:rsid w:val="00EB0D07"/>
    <w:rsid w:val="00EB111F"/>
    <w:rsid w:val="00EB1656"/>
    <w:rsid w:val="00EB1B20"/>
    <w:rsid w:val="00EB1B4A"/>
    <w:rsid w:val="00EB1ED2"/>
    <w:rsid w:val="00EB2071"/>
    <w:rsid w:val="00EB227B"/>
    <w:rsid w:val="00EB234C"/>
    <w:rsid w:val="00EB2668"/>
    <w:rsid w:val="00EB2752"/>
    <w:rsid w:val="00EB2848"/>
    <w:rsid w:val="00EB2ADB"/>
    <w:rsid w:val="00EB2D3B"/>
    <w:rsid w:val="00EB2E7C"/>
    <w:rsid w:val="00EB32DA"/>
    <w:rsid w:val="00EB3565"/>
    <w:rsid w:val="00EB3949"/>
    <w:rsid w:val="00EB3A0A"/>
    <w:rsid w:val="00EB3BBD"/>
    <w:rsid w:val="00EB3F48"/>
    <w:rsid w:val="00EB4110"/>
    <w:rsid w:val="00EB44E3"/>
    <w:rsid w:val="00EB4B22"/>
    <w:rsid w:val="00EB4C01"/>
    <w:rsid w:val="00EB4C49"/>
    <w:rsid w:val="00EB4D2C"/>
    <w:rsid w:val="00EB50AF"/>
    <w:rsid w:val="00EB50F3"/>
    <w:rsid w:val="00EB5151"/>
    <w:rsid w:val="00EB5232"/>
    <w:rsid w:val="00EB54A0"/>
    <w:rsid w:val="00EB5662"/>
    <w:rsid w:val="00EB567C"/>
    <w:rsid w:val="00EB5908"/>
    <w:rsid w:val="00EB5953"/>
    <w:rsid w:val="00EB59B1"/>
    <w:rsid w:val="00EB5D8F"/>
    <w:rsid w:val="00EB61A3"/>
    <w:rsid w:val="00EB653E"/>
    <w:rsid w:val="00EB6FDF"/>
    <w:rsid w:val="00EB7064"/>
    <w:rsid w:val="00EB72C3"/>
    <w:rsid w:val="00EB7430"/>
    <w:rsid w:val="00EB74CA"/>
    <w:rsid w:val="00EB78CD"/>
    <w:rsid w:val="00EB7F1F"/>
    <w:rsid w:val="00EC0388"/>
    <w:rsid w:val="00EC0671"/>
    <w:rsid w:val="00EC0704"/>
    <w:rsid w:val="00EC0A10"/>
    <w:rsid w:val="00EC0A4F"/>
    <w:rsid w:val="00EC0B69"/>
    <w:rsid w:val="00EC1101"/>
    <w:rsid w:val="00EC1163"/>
    <w:rsid w:val="00EC1270"/>
    <w:rsid w:val="00EC12CD"/>
    <w:rsid w:val="00EC12F5"/>
    <w:rsid w:val="00EC13BB"/>
    <w:rsid w:val="00EC1487"/>
    <w:rsid w:val="00EC19D2"/>
    <w:rsid w:val="00EC1A91"/>
    <w:rsid w:val="00EC1B4E"/>
    <w:rsid w:val="00EC1C3C"/>
    <w:rsid w:val="00EC1CAF"/>
    <w:rsid w:val="00EC1D5E"/>
    <w:rsid w:val="00EC1FB4"/>
    <w:rsid w:val="00EC20A2"/>
    <w:rsid w:val="00EC2CD4"/>
    <w:rsid w:val="00EC335E"/>
    <w:rsid w:val="00EC3649"/>
    <w:rsid w:val="00EC37AA"/>
    <w:rsid w:val="00EC386A"/>
    <w:rsid w:val="00EC39CF"/>
    <w:rsid w:val="00EC3A5E"/>
    <w:rsid w:val="00EC40AD"/>
    <w:rsid w:val="00EC4211"/>
    <w:rsid w:val="00EC4243"/>
    <w:rsid w:val="00EC42F1"/>
    <w:rsid w:val="00EC4306"/>
    <w:rsid w:val="00EC48B8"/>
    <w:rsid w:val="00EC49CD"/>
    <w:rsid w:val="00EC4CBB"/>
    <w:rsid w:val="00EC4E25"/>
    <w:rsid w:val="00EC5094"/>
    <w:rsid w:val="00EC53A0"/>
    <w:rsid w:val="00EC563C"/>
    <w:rsid w:val="00EC5857"/>
    <w:rsid w:val="00EC596C"/>
    <w:rsid w:val="00EC5B79"/>
    <w:rsid w:val="00EC5C3E"/>
    <w:rsid w:val="00EC5D9F"/>
    <w:rsid w:val="00EC5F2A"/>
    <w:rsid w:val="00EC6027"/>
    <w:rsid w:val="00EC6037"/>
    <w:rsid w:val="00EC613F"/>
    <w:rsid w:val="00EC6141"/>
    <w:rsid w:val="00EC6226"/>
    <w:rsid w:val="00EC642F"/>
    <w:rsid w:val="00EC643F"/>
    <w:rsid w:val="00EC6557"/>
    <w:rsid w:val="00EC6886"/>
    <w:rsid w:val="00EC713E"/>
    <w:rsid w:val="00EC75A5"/>
    <w:rsid w:val="00EC76F8"/>
    <w:rsid w:val="00EC78D9"/>
    <w:rsid w:val="00EC796C"/>
    <w:rsid w:val="00EC7CFF"/>
    <w:rsid w:val="00EC7D1D"/>
    <w:rsid w:val="00EC7D49"/>
    <w:rsid w:val="00EC7DBE"/>
    <w:rsid w:val="00EC7EC6"/>
    <w:rsid w:val="00ED0793"/>
    <w:rsid w:val="00ED07A4"/>
    <w:rsid w:val="00ED0908"/>
    <w:rsid w:val="00ED093B"/>
    <w:rsid w:val="00ED12E2"/>
    <w:rsid w:val="00ED155E"/>
    <w:rsid w:val="00ED15DB"/>
    <w:rsid w:val="00ED1AC1"/>
    <w:rsid w:val="00ED1D2E"/>
    <w:rsid w:val="00ED1D3B"/>
    <w:rsid w:val="00ED1EE5"/>
    <w:rsid w:val="00ED1F26"/>
    <w:rsid w:val="00ED1F39"/>
    <w:rsid w:val="00ED21A8"/>
    <w:rsid w:val="00ED2341"/>
    <w:rsid w:val="00ED2553"/>
    <w:rsid w:val="00ED2626"/>
    <w:rsid w:val="00ED2980"/>
    <w:rsid w:val="00ED2A2A"/>
    <w:rsid w:val="00ED2D6C"/>
    <w:rsid w:val="00ED2FE0"/>
    <w:rsid w:val="00ED31F1"/>
    <w:rsid w:val="00ED31F9"/>
    <w:rsid w:val="00ED3318"/>
    <w:rsid w:val="00ED333E"/>
    <w:rsid w:val="00ED3341"/>
    <w:rsid w:val="00ED38E4"/>
    <w:rsid w:val="00ED4081"/>
    <w:rsid w:val="00ED41B0"/>
    <w:rsid w:val="00ED43AD"/>
    <w:rsid w:val="00ED4459"/>
    <w:rsid w:val="00ED44AB"/>
    <w:rsid w:val="00ED44FD"/>
    <w:rsid w:val="00ED467F"/>
    <w:rsid w:val="00ED484A"/>
    <w:rsid w:val="00ED4918"/>
    <w:rsid w:val="00ED4AB7"/>
    <w:rsid w:val="00ED4E4F"/>
    <w:rsid w:val="00ED4F76"/>
    <w:rsid w:val="00ED5244"/>
    <w:rsid w:val="00ED56D8"/>
    <w:rsid w:val="00ED599F"/>
    <w:rsid w:val="00ED5A7A"/>
    <w:rsid w:val="00ED5BA2"/>
    <w:rsid w:val="00ED5CBE"/>
    <w:rsid w:val="00ED5D07"/>
    <w:rsid w:val="00ED5D18"/>
    <w:rsid w:val="00ED5D4B"/>
    <w:rsid w:val="00ED62E0"/>
    <w:rsid w:val="00ED63A7"/>
    <w:rsid w:val="00ED698C"/>
    <w:rsid w:val="00ED6C75"/>
    <w:rsid w:val="00ED6DC9"/>
    <w:rsid w:val="00ED736B"/>
    <w:rsid w:val="00EE03F8"/>
    <w:rsid w:val="00EE047C"/>
    <w:rsid w:val="00EE0753"/>
    <w:rsid w:val="00EE0802"/>
    <w:rsid w:val="00EE098C"/>
    <w:rsid w:val="00EE0BED"/>
    <w:rsid w:val="00EE0BF4"/>
    <w:rsid w:val="00EE0C23"/>
    <w:rsid w:val="00EE0CE4"/>
    <w:rsid w:val="00EE0D33"/>
    <w:rsid w:val="00EE0D6E"/>
    <w:rsid w:val="00EE10F3"/>
    <w:rsid w:val="00EE12C2"/>
    <w:rsid w:val="00EE132B"/>
    <w:rsid w:val="00EE1464"/>
    <w:rsid w:val="00EE15CC"/>
    <w:rsid w:val="00EE1C96"/>
    <w:rsid w:val="00EE1D3E"/>
    <w:rsid w:val="00EE1E3A"/>
    <w:rsid w:val="00EE1ED9"/>
    <w:rsid w:val="00EE2043"/>
    <w:rsid w:val="00EE2111"/>
    <w:rsid w:val="00EE21C0"/>
    <w:rsid w:val="00EE22C1"/>
    <w:rsid w:val="00EE2467"/>
    <w:rsid w:val="00EE2525"/>
    <w:rsid w:val="00EE29D1"/>
    <w:rsid w:val="00EE3296"/>
    <w:rsid w:val="00EE3427"/>
    <w:rsid w:val="00EE3A81"/>
    <w:rsid w:val="00EE3B19"/>
    <w:rsid w:val="00EE3BA0"/>
    <w:rsid w:val="00EE3D6B"/>
    <w:rsid w:val="00EE406B"/>
    <w:rsid w:val="00EE40BF"/>
    <w:rsid w:val="00EE45A2"/>
    <w:rsid w:val="00EE46D4"/>
    <w:rsid w:val="00EE4C5A"/>
    <w:rsid w:val="00EE4DB3"/>
    <w:rsid w:val="00EE4F6F"/>
    <w:rsid w:val="00EE56A6"/>
    <w:rsid w:val="00EE56FB"/>
    <w:rsid w:val="00EE5913"/>
    <w:rsid w:val="00EE5C91"/>
    <w:rsid w:val="00EE5D29"/>
    <w:rsid w:val="00EE6180"/>
    <w:rsid w:val="00EE6193"/>
    <w:rsid w:val="00EE61F1"/>
    <w:rsid w:val="00EE6899"/>
    <w:rsid w:val="00EE690A"/>
    <w:rsid w:val="00EE6982"/>
    <w:rsid w:val="00EE6B45"/>
    <w:rsid w:val="00EE6E82"/>
    <w:rsid w:val="00EE705D"/>
    <w:rsid w:val="00EE72FD"/>
    <w:rsid w:val="00EE737B"/>
    <w:rsid w:val="00EE7399"/>
    <w:rsid w:val="00EE73A4"/>
    <w:rsid w:val="00EE7512"/>
    <w:rsid w:val="00EE761C"/>
    <w:rsid w:val="00EE76B3"/>
    <w:rsid w:val="00EE76DA"/>
    <w:rsid w:val="00EE773B"/>
    <w:rsid w:val="00EE78AB"/>
    <w:rsid w:val="00EE7C2E"/>
    <w:rsid w:val="00EE7D5B"/>
    <w:rsid w:val="00EF01F2"/>
    <w:rsid w:val="00EF020C"/>
    <w:rsid w:val="00EF0427"/>
    <w:rsid w:val="00EF04E2"/>
    <w:rsid w:val="00EF06EA"/>
    <w:rsid w:val="00EF0755"/>
    <w:rsid w:val="00EF0A89"/>
    <w:rsid w:val="00EF0C2D"/>
    <w:rsid w:val="00EF0ED9"/>
    <w:rsid w:val="00EF0F9E"/>
    <w:rsid w:val="00EF119C"/>
    <w:rsid w:val="00EF1264"/>
    <w:rsid w:val="00EF1593"/>
    <w:rsid w:val="00EF1842"/>
    <w:rsid w:val="00EF1BCC"/>
    <w:rsid w:val="00EF1BF2"/>
    <w:rsid w:val="00EF1CAB"/>
    <w:rsid w:val="00EF1DB1"/>
    <w:rsid w:val="00EF2482"/>
    <w:rsid w:val="00EF24C5"/>
    <w:rsid w:val="00EF2520"/>
    <w:rsid w:val="00EF2675"/>
    <w:rsid w:val="00EF2A4D"/>
    <w:rsid w:val="00EF2C40"/>
    <w:rsid w:val="00EF2C7E"/>
    <w:rsid w:val="00EF30A7"/>
    <w:rsid w:val="00EF3120"/>
    <w:rsid w:val="00EF37C5"/>
    <w:rsid w:val="00EF3A5D"/>
    <w:rsid w:val="00EF3A79"/>
    <w:rsid w:val="00EF3ACD"/>
    <w:rsid w:val="00EF3DC6"/>
    <w:rsid w:val="00EF3E20"/>
    <w:rsid w:val="00EF408B"/>
    <w:rsid w:val="00EF4384"/>
    <w:rsid w:val="00EF45B8"/>
    <w:rsid w:val="00EF465D"/>
    <w:rsid w:val="00EF471B"/>
    <w:rsid w:val="00EF47A6"/>
    <w:rsid w:val="00EF47BE"/>
    <w:rsid w:val="00EF4E0A"/>
    <w:rsid w:val="00EF5165"/>
    <w:rsid w:val="00EF525D"/>
    <w:rsid w:val="00EF52FF"/>
    <w:rsid w:val="00EF53C4"/>
    <w:rsid w:val="00EF5A0C"/>
    <w:rsid w:val="00EF5CBD"/>
    <w:rsid w:val="00EF60C0"/>
    <w:rsid w:val="00EF644C"/>
    <w:rsid w:val="00EF6587"/>
    <w:rsid w:val="00EF6636"/>
    <w:rsid w:val="00EF7276"/>
    <w:rsid w:val="00EF72FC"/>
    <w:rsid w:val="00EF7497"/>
    <w:rsid w:val="00EF7B25"/>
    <w:rsid w:val="00EF7E27"/>
    <w:rsid w:val="00EF7EA9"/>
    <w:rsid w:val="00EF7FDE"/>
    <w:rsid w:val="00F001EC"/>
    <w:rsid w:val="00F00207"/>
    <w:rsid w:val="00F002AF"/>
    <w:rsid w:val="00F002FC"/>
    <w:rsid w:val="00F0055A"/>
    <w:rsid w:val="00F00659"/>
    <w:rsid w:val="00F008A9"/>
    <w:rsid w:val="00F008C1"/>
    <w:rsid w:val="00F0096C"/>
    <w:rsid w:val="00F009B0"/>
    <w:rsid w:val="00F00EE2"/>
    <w:rsid w:val="00F011DE"/>
    <w:rsid w:val="00F0139C"/>
    <w:rsid w:val="00F01798"/>
    <w:rsid w:val="00F01BC2"/>
    <w:rsid w:val="00F01E7D"/>
    <w:rsid w:val="00F02578"/>
    <w:rsid w:val="00F027A8"/>
    <w:rsid w:val="00F029B8"/>
    <w:rsid w:val="00F02B42"/>
    <w:rsid w:val="00F02FA3"/>
    <w:rsid w:val="00F03536"/>
    <w:rsid w:val="00F03591"/>
    <w:rsid w:val="00F035C4"/>
    <w:rsid w:val="00F036BD"/>
    <w:rsid w:val="00F037DB"/>
    <w:rsid w:val="00F0384F"/>
    <w:rsid w:val="00F03949"/>
    <w:rsid w:val="00F0394E"/>
    <w:rsid w:val="00F041D3"/>
    <w:rsid w:val="00F04204"/>
    <w:rsid w:val="00F04240"/>
    <w:rsid w:val="00F042D8"/>
    <w:rsid w:val="00F042FB"/>
    <w:rsid w:val="00F043CA"/>
    <w:rsid w:val="00F043DB"/>
    <w:rsid w:val="00F046D2"/>
    <w:rsid w:val="00F04CDE"/>
    <w:rsid w:val="00F04F04"/>
    <w:rsid w:val="00F04FD9"/>
    <w:rsid w:val="00F0537D"/>
    <w:rsid w:val="00F0567C"/>
    <w:rsid w:val="00F0580D"/>
    <w:rsid w:val="00F05932"/>
    <w:rsid w:val="00F0627F"/>
    <w:rsid w:val="00F064C1"/>
    <w:rsid w:val="00F06544"/>
    <w:rsid w:val="00F066BE"/>
    <w:rsid w:val="00F06925"/>
    <w:rsid w:val="00F06963"/>
    <w:rsid w:val="00F06A43"/>
    <w:rsid w:val="00F06A63"/>
    <w:rsid w:val="00F06A68"/>
    <w:rsid w:val="00F06AEA"/>
    <w:rsid w:val="00F06F71"/>
    <w:rsid w:val="00F07374"/>
    <w:rsid w:val="00F07637"/>
    <w:rsid w:val="00F0787D"/>
    <w:rsid w:val="00F078BE"/>
    <w:rsid w:val="00F07A18"/>
    <w:rsid w:val="00F07ADF"/>
    <w:rsid w:val="00F07B2F"/>
    <w:rsid w:val="00F07C47"/>
    <w:rsid w:val="00F1012B"/>
    <w:rsid w:val="00F106F4"/>
    <w:rsid w:val="00F108BC"/>
    <w:rsid w:val="00F10948"/>
    <w:rsid w:val="00F10B09"/>
    <w:rsid w:val="00F10D05"/>
    <w:rsid w:val="00F10E8A"/>
    <w:rsid w:val="00F10FBD"/>
    <w:rsid w:val="00F11230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458"/>
    <w:rsid w:val="00F12AF2"/>
    <w:rsid w:val="00F12B6F"/>
    <w:rsid w:val="00F12DB0"/>
    <w:rsid w:val="00F12F10"/>
    <w:rsid w:val="00F12F1C"/>
    <w:rsid w:val="00F13575"/>
    <w:rsid w:val="00F13616"/>
    <w:rsid w:val="00F136B5"/>
    <w:rsid w:val="00F1390C"/>
    <w:rsid w:val="00F13C8F"/>
    <w:rsid w:val="00F1461C"/>
    <w:rsid w:val="00F14A62"/>
    <w:rsid w:val="00F14D43"/>
    <w:rsid w:val="00F14E98"/>
    <w:rsid w:val="00F14F7F"/>
    <w:rsid w:val="00F14FF6"/>
    <w:rsid w:val="00F1541F"/>
    <w:rsid w:val="00F159B2"/>
    <w:rsid w:val="00F159C9"/>
    <w:rsid w:val="00F15B7A"/>
    <w:rsid w:val="00F16405"/>
    <w:rsid w:val="00F164D5"/>
    <w:rsid w:val="00F1664F"/>
    <w:rsid w:val="00F1669C"/>
    <w:rsid w:val="00F168C2"/>
    <w:rsid w:val="00F16942"/>
    <w:rsid w:val="00F16D15"/>
    <w:rsid w:val="00F16E92"/>
    <w:rsid w:val="00F170AE"/>
    <w:rsid w:val="00F17355"/>
    <w:rsid w:val="00F1764C"/>
    <w:rsid w:val="00F1765A"/>
    <w:rsid w:val="00F17688"/>
    <w:rsid w:val="00F1771B"/>
    <w:rsid w:val="00F17D2B"/>
    <w:rsid w:val="00F17E0D"/>
    <w:rsid w:val="00F200F5"/>
    <w:rsid w:val="00F200FC"/>
    <w:rsid w:val="00F202CA"/>
    <w:rsid w:val="00F205E3"/>
    <w:rsid w:val="00F206B3"/>
    <w:rsid w:val="00F20709"/>
    <w:rsid w:val="00F20748"/>
    <w:rsid w:val="00F20A5B"/>
    <w:rsid w:val="00F21300"/>
    <w:rsid w:val="00F21631"/>
    <w:rsid w:val="00F216A0"/>
    <w:rsid w:val="00F21A68"/>
    <w:rsid w:val="00F21D9C"/>
    <w:rsid w:val="00F21DB0"/>
    <w:rsid w:val="00F21E1C"/>
    <w:rsid w:val="00F21F0E"/>
    <w:rsid w:val="00F22460"/>
    <w:rsid w:val="00F225D8"/>
    <w:rsid w:val="00F229D6"/>
    <w:rsid w:val="00F22ADE"/>
    <w:rsid w:val="00F22BE4"/>
    <w:rsid w:val="00F22C56"/>
    <w:rsid w:val="00F22CBF"/>
    <w:rsid w:val="00F22D2B"/>
    <w:rsid w:val="00F23076"/>
    <w:rsid w:val="00F234EB"/>
    <w:rsid w:val="00F237B4"/>
    <w:rsid w:val="00F237B5"/>
    <w:rsid w:val="00F23ADE"/>
    <w:rsid w:val="00F23D35"/>
    <w:rsid w:val="00F23EC3"/>
    <w:rsid w:val="00F24092"/>
    <w:rsid w:val="00F242DA"/>
    <w:rsid w:val="00F2478D"/>
    <w:rsid w:val="00F249EB"/>
    <w:rsid w:val="00F24CC7"/>
    <w:rsid w:val="00F24D1F"/>
    <w:rsid w:val="00F25250"/>
    <w:rsid w:val="00F257D2"/>
    <w:rsid w:val="00F258E3"/>
    <w:rsid w:val="00F25A55"/>
    <w:rsid w:val="00F25B23"/>
    <w:rsid w:val="00F25CBE"/>
    <w:rsid w:val="00F25E1A"/>
    <w:rsid w:val="00F25F82"/>
    <w:rsid w:val="00F26086"/>
    <w:rsid w:val="00F26613"/>
    <w:rsid w:val="00F26689"/>
    <w:rsid w:val="00F2686C"/>
    <w:rsid w:val="00F2693A"/>
    <w:rsid w:val="00F26A14"/>
    <w:rsid w:val="00F26D95"/>
    <w:rsid w:val="00F272CC"/>
    <w:rsid w:val="00F2751F"/>
    <w:rsid w:val="00F27A06"/>
    <w:rsid w:val="00F27A9A"/>
    <w:rsid w:val="00F27D06"/>
    <w:rsid w:val="00F27E34"/>
    <w:rsid w:val="00F27FEC"/>
    <w:rsid w:val="00F300FB"/>
    <w:rsid w:val="00F30539"/>
    <w:rsid w:val="00F30624"/>
    <w:rsid w:val="00F30664"/>
    <w:rsid w:val="00F30A95"/>
    <w:rsid w:val="00F30EF3"/>
    <w:rsid w:val="00F30F73"/>
    <w:rsid w:val="00F30FE0"/>
    <w:rsid w:val="00F313FC"/>
    <w:rsid w:val="00F315A0"/>
    <w:rsid w:val="00F31A28"/>
    <w:rsid w:val="00F31B41"/>
    <w:rsid w:val="00F31CA6"/>
    <w:rsid w:val="00F31D1F"/>
    <w:rsid w:val="00F31E92"/>
    <w:rsid w:val="00F31EB4"/>
    <w:rsid w:val="00F322F5"/>
    <w:rsid w:val="00F32358"/>
    <w:rsid w:val="00F3264B"/>
    <w:rsid w:val="00F32687"/>
    <w:rsid w:val="00F3274D"/>
    <w:rsid w:val="00F32890"/>
    <w:rsid w:val="00F328DF"/>
    <w:rsid w:val="00F32BB0"/>
    <w:rsid w:val="00F32BE5"/>
    <w:rsid w:val="00F32CF6"/>
    <w:rsid w:val="00F332B5"/>
    <w:rsid w:val="00F33632"/>
    <w:rsid w:val="00F33936"/>
    <w:rsid w:val="00F33A44"/>
    <w:rsid w:val="00F33DE3"/>
    <w:rsid w:val="00F33F28"/>
    <w:rsid w:val="00F340F9"/>
    <w:rsid w:val="00F3429B"/>
    <w:rsid w:val="00F34409"/>
    <w:rsid w:val="00F34594"/>
    <w:rsid w:val="00F34723"/>
    <w:rsid w:val="00F347CA"/>
    <w:rsid w:val="00F34805"/>
    <w:rsid w:val="00F349C8"/>
    <w:rsid w:val="00F34A95"/>
    <w:rsid w:val="00F34A9C"/>
    <w:rsid w:val="00F34C10"/>
    <w:rsid w:val="00F34DC2"/>
    <w:rsid w:val="00F35107"/>
    <w:rsid w:val="00F355D3"/>
    <w:rsid w:val="00F35669"/>
    <w:rsid w:val="00F35674"/>
    <w:rsid w:val="00F35B1E"/>
    <w:rsid w:val="00F35BED"/>
    <w:rsid w:val="00F35D1B"/>
    <w:rsid w:val="00F35D7D"/>
    <w:rsid w:val="00F35EDF"/>
    <w:rsid w:val="00F36074"/>
    <w:rsid w:val="00F360F2"/>
    <w:rsid w:val="00F36114"/>
    <w:rsid w:val="00F36126"/>
    <w:rsid w:val="00F36234"/>
    <w:rsid w:val="00F36463"/>
    <w:rsid w:val="00F36650"/>
    <w:rsid w:val="00F366F0"/>
    <w:rsid w:val="00F36725"/>
    <w:rsid w:val="00F36A08"/>
    <w:rsid w:val="00F36C2D"/>
    <w:rsid w:val="00F3706F"/>
    <w:rsid w:val="00F37810"/>
    <w:rsid w:val="00F37955"/>
    <w:rsid w:val="00F37C34"/>
    <w:rsid w:val="00F37CEA"/>
    <w:rsid w:val="00F40099"/>
    <w:rsid w:val="00F401A4"/>
    <w:rsid w:val="00F402F1"/>
    <w:rsid w:val="00F403D1"/>
    <w:rsid w:val="00F40CBE"/>
    <w:rsid w:val="00F40E88"/>
    <w:rsid w:val="00F40F46"/>
    <w:rsid w:val="00F40FAA"/>
    <w:rsid w:val="00F4102B"/>
    <w:rsid w:val="00F41117"/>
    <w:rsid w:val="00F41231"/>
    <w:rsid w:val="00F4143D"/>
    <w:rsid w:val="00F41983"/>
    <w:rsid w:val="00F41B92"/>
    <w:rsid w:val="00F41D37"/>
    <w:rsid w:val="00F41DA1"/>
    <w:rsid w:val="00F42010"/>
    <w:rsid w:val="00F42016"/>
    <w:rsid w:val="00F421A8"/>
    <w:rsid w:val="00F42266"/>
    <w:rsid w:val="00F42295"/>
    <w:rsid w:val="00F424BB"/>
    <w:rsid w:val="00F4250A"/>
    <w:rsid w:val="00F42764"/>
    <w:rsid w:val="00F429C6"/>
    <w:rsid w:val="00F42AB3"/>
    <w:rsid w:val="00F4332E"/>
    <w:rsid w:val="00F43444"/>
    <w:rsid w:val="00F43757"/>
    <w:rsid w:val="00F4377F"/>
    <w:rsid w:val="00F438FE"/>
    <w:rsid w:val="00F43AEF"/>
    <w:rsid w:val="00F43B07"/>
    <w:rsid w:val="00F43F08"/>
    <w:rsid w:val="00F44525"/>
    <w:rsid w:val="00F44651"/>
    <w:rsid w:val="00F44683"/>
    <w:rsid w:val="00F44885"/>
    <w:rsid w:val="00F449FD"/>
    <w:rsid w:val="00F44AE5"/>
    <w:rsid w:val="00F44CA2"/>
    <w:rsid w:val="00F44EA6"/>
    <w:rsid w:val="00F450C4"/>
    <w:rsid w:val="00F451C3"/>
    <w:rsid w:val="00F451E9"/>
    <w:rsid w:val="00F45343"/>
    <w:rsid w:val="00F4536E"/>
    <w:rsid w:val="00F45379"/>
    <w:rsid w:val="00F457F5"/>
    <w:rsid w:val="00F458EA"/>
    <w:rsid w:val="00F45928"/>
    <w:rsid w:val="00F45BF7"/>
    <w:rsid w:val="00F45CA2"/>
    <w:rsid w:val="00F45F2B"/>
    <w:rsid w:val="00F46403"/>
    <w:rsid w:val="00F46614"/>
    <w:rsid w:val="00F46930"/>
    <w:rsid w:val="00F46987"/>
    <w:rsid w:val="00F4713D"/>
    <w:rsid w:val="00F4721E"/>
    <w:rsid w:val="00F4722B"/>
    <w:rsid w:val="00F474B3"/>
    <w:rsid w:val="00F4792C"/>
    <w:rsid w:val="00F47CFD"/>
    <w:rsid w:val="00F47F3C"/>
    <w:rsid w:val="00F501B9"/>
    <w:rsid w:val="00F5020B"/>
    <w:rsid w:val="00F502E7"/>
    <w:rsid w:val="00F505B5"/>
    <w:rsid w:val="00F5066C"/>
    <w:rsid w:val="00F50854"/>
    <w:rsid w:val="00F50CB4"/>
    <w:rsid w:val="00F50FA5"/>
    <w:rsid w:val="00F51080"/>
    <w:rsid w:val="00F51199"/>
    <w:rsid w:val="00F5136A"/>
    <w:rsid w:val="00F519F4"/>
    <w:rsid w:val="00F51B08"/>
    <w:rsid w:val="00F51DB2"/>
    <w:rsid w:val="00F51E84"/>
    <w:rsid w:val="00F51ED1"/>
    <w:rsid w:val="00F52006"/>
    <w:rsid w:val="00F52419"/>
    <w:rsid w:val="00F52760"/>
    <w:rsid w:val="00F527E6"/>
    <w:rsid w:val="00F5294C"/>
    <w:rsid w:val="00F52D04"/>
    <w:rsid w:val="00F52E1A"/>
    <w:rsid w:val="00F532EE"/>
    <w:rsid w:val="00F5362C"/>
    <w:rsid w:val="00F537B5"/>
    <w:rsid w:val="00F5399E"/>
    <w:rsid w:val="00F53AC5"/>
    <w:rsid w:val="00F53D58"/>
    <w:rsid w:val="00F53FEC"/>
    <w:rsid w:val="00F54058"/>
    <w:rsid w:val="00F542AA"/>
    <w:rsid w:val="00F5475A"/>
    <w:rsid w:val="00F5485B"/>
    <w:rsid w:val="00F54865"/>
    <w:rsid w:val="00F54B96"/>
    <w:rsid w:val="00F54DCD"/>
    <w:rsid w:val="00F54E31"/>
    <w:rsid w:val="00F54FDF"/>
    <w:rsid w:val="00F5534D"/>
    <w:rsid w:val="00F556C2"/>
    <w:rsid w:val="00F55768"/>
    <w:rsid w:val="00F558BB"/>
    <w:rsid w:val="00F55FCE"/>
    <w:rsid w:val="00F5624F"/>
    <w:rsid w:val="00F56376"/>
    <w:rsid w:val="00F567DD"/>
    <w:rsid w:val="00F56A67"/>
    <w:rsid w:val="00F56BDC"/>
    <w:rsid w:val="00F56E38"/>
    <w:rsid w:val="00F56EAC"/>
    <w:rsid w:val="00F570B6"/>
    <w:rsid w:val="00F575BC"/>
    <w:rsid w:val="00F57AE7"/>
    <w:rsid w:val="00F57B48"/>
    <w:rsid w:val="00F57BFA"/>
    <w:rsid w:val="00F57C82"/>
    <w:rsid w:val="00F57E23"/>
    <w:rsid w:val="00F57EC3"/>
    <w:rsid w:val="00F57EF8"/>
    <w:rsid w:val="00F57F7A"/>
    <w:rsid w:val="00F60C4B"/>
    <w:rsid w:val="00F60C7A"/>
    <w:rsid w:val="00F60E0F"/>
    <w:rsid w:val="00F60EA5"/>
    <w:rsid w:val="00F60EC6"/>
    <w:rsid w:val="00F60EF8"/>
    <w:rsid w:val="00F60F12"/>
    <w:rsid w:val="00F61030"/>
    <w:rsid w:val="00F6143F"/>
    <w:rsid w:val="00F6154A"/>
    <w:rsid w:val="00F615AC"/>
    <w:rsid w:val="00F616C7"/>
    <w:rsid w:val="00F617D7"/>
    <w:rsid w:val="00F6188E"/>
    <w:rsid w:val="00F61996"/>
    <w:rsid w:val="00F61A9E"/>
    <w:rsid w:val="00F61C23"/>
    <w:rsid w:val="00F61E40"/>
    <w:rsid w:val="00F61FB0"/>
    <w:rsid w:val="00F62001"/>
    <w:rsid w:val="00F622CF"/>
    <w:rsid w:val="00F62590"/>
    <w:rsid w:val="00F6288C"/>
    <w:rsid w:val="00F62E2D"/>
    <w:rsid w:val="00F63170"/>
    <w:rsid w:val="00F631A3"/>
    <w:rsid w:val="00F6350A"/>
    <w:rsid w:val="00F635C5"/>
    <w:rsid w:val="00F637E0"/>
    <w:rsid w:val="00F6393D"/>
    <w:rsid w:val="00F63DB5"/>
    <w:rsid w:val="00F641BA"/>
    <w:rsid w:val="00F64230"/>
    <w:rsid w:val="00F64299"/>
    <w:rsid w:val="00F64401"/>
    <w:rsid w:val="00F64412"/>
    <w:rsid w:val="00F6464C"/>
    <w:rsid w:val="00F64894"/>
    <w:rsid w:val="00F648B6"/>
    <w:rsid w:val="00F64912"/>
    <w:rsid w:val="00F6498F"/>
    <w:rsid w:val="00F64E01"/>
    <w:rsid w:val="00F64E8D"/>
    <w:rsid w:val="00F6501D"/>
    <w:rsid w:val="00F6520E"/>
    <w:rsid w:val="00F6522D"/>
    <w:rsid w:val="00F65634"/>
    <w:rsid w:val="00F65656"/>
    <w:rsid w:val="00F657E1"/>
    <w:rsid w:val="00F65AF1"/>
    <w:rsid w:val="00F65BC8"/>
    <w:rsid w:val="00F65E27"/>
    <w:rsid w:val="00F661AA"/>
    <w:rsid w:val="00F6647A"/>
    <w:rsid w:val="00F66921"/>
    <w:rsid w:val="00F66A1B"/>
    <w:rsid w:val="00F66A3C"/>
    <w:rsid w:val="00F66ABC"/>
    <w:rsid w:val="00F66B70"/>
    <w:rsid w:val="00F66C47"/>
    <w:rsid w:val="00F66DE1"/>
    <w:rsid w:val="00F66FF1"/>
    <w:rsid w:val="00F670D0"/>
    <w:rsid w:val="00F671E1"/>
    <w:rsid w:val="00F67373"/>
    <w:rsid w:val="00F674AF"/>
    <w:rsid w:val="00F67585"/>
    <w:rsid w:val="00F675BC"/>
    <w:rsid w:val="00F679B8"/>
    <w:rsid w:val="00F679DE"/>
    <w:rsid w:val="00F679FC"/>
    <w:rsid w:val="00F67B2E"/>
    <w:rsid w:val="00F67B65"/>
    <w:rsid w:val="00F67C63"/>
    <w:rsid w:val="00F67D7B"/>
    <w:rsid w:val="00F67E4E"/>
    <w:rsid w:val="00F70139"/>
    <w:rsid w:val="00F704A0"/>
    <w:rsid w:val="00F705BB"/>
    <w:rsid w:val="00F7070A"/>
    <w:rsid w:val="00F7091A"/>
    <w:rsid w:val="00F70B01"/>
    <w:rsid w:val="00F70C25"/>
    <w:rsid w:val="00F70E78"/>
    <w:rsid w:val="00F70EF0"/>
    <w:rsid w:val="00F70F27"/>
    <w:rsid w:val="00F71143"/>
    <w:rsid w:val="00F71171"/>
    <w:rsid w:val="00F7117D"/>
    <w:rsid w:val="00F711AD"/>
    <w:rsid w:val="00F71280"/>
    <w:rsid w:val="00F7143C"/>
    <w:rsid w:val="00F714A5"/>
    <w:rsid w:val="00F71689"/>
    <w:rsid w:val="00F7172E"/>
    <w:rsid w:val="00F72200"/>
    <w:rsid w:val="00F72833"/>
    <w:rsid w:val="00F72950"/>
    <w:rsid w:val="00F72C2A"/>
    <w:rsid w:val="00F72CC7"/>
    <w:rsid w:val="00F72D37"/>
    <w:rsid w:val="00F72EFB"/>
    <w:rsid w:val="00F72F33"/>
    <w:rsid w:val="00F72F67"/>
    <w:rsid w:val="00F730DF"/>
    <w:rsid w:val="00F73223"/>
    <w:rsid w:val="00F73433"/>
    <w:rsid w:val="00F73462"/>
    <w:rsid w:val="00F738A5"/>
    <w:rsid w:val="00F73A56"/>
    <w:rsid w:val="00F74063"/>
    <w:rsid w:val="00F741A0"/>
    <w:rsid w:val="00F74587"/>
    <w:rsid w:val="00F74683"/>
    <w:rsid w:val="00F747DC"/>
    <w:rsid w:val="00F74A15"/>
    <w:rsid w:val="00F74B7D"/>
    <w:rsid w:val="00F74C1E"/>
    <w:rsid w:val="00F7501F"/>
    <w:rsid w:val="00F75102"/>
    <w:rsid w:val="00F75239"/>
    <w:rsid w:val="00F75426"/>
    <w:rsid w:val="00F7590E"/>
    <w:rsid w:val="00F75AED"/>
    <w:rsid w:val="00F75E8B"/>
    <w:rsid w:val="00F75ED7"/>
    <w:rsid w:val="00F75FF4"/>
    <w:rsid w:val="00F7625B"/>
    <w:rsid w:val="00F7631C"/>
    <w:rsid w:val="00F7644F"/>
    <w:rsid w:val="00F764B2"/>
    <w:rsid w:val="00F7677A"/>
    <w:rsid w:val="00F76844"/>
    <w:rsid w:val="00F76A2F"/>
    <w:rsid w:val="00F76A82"/>
    <w:rsid w:val="00F76BE2"/>
    <w:rsid w:val="00F76D97"/>
    <w:rsid w:val="00F76F05"/>
    <w:rsid w:val="00F770BD"/>
    <w:rsid w:val="00F7713F"/>
    <w:rsid w:val="00F771AC"/>
    <w:rsid w:val="00F7731F"/>
    <w:rsid w:val="00F7741A"/>
    <w:rsid w:val="00F775DC"/>
    <w:rsid w:val="00F7764B"/>
    <w:rsid w:val="00F77C42"/>
    <w:rsid w:val="00F77E50"/>
    <w:rsid w:val="00F77F51"/>
    <w:rsid w:val="00F77FA7"/>
    <w:rsid w:val="00F80135"/>
    <w:rsid w:val="00F801A8"/>
    <w:rsid w:val="00F80385"/>
    <w:rsid w:val="00F80654"/>
    <w:rsid w:val="00F80964"/>
    <w:rsid w:val="00F80B60"/>
    <w:rsid w:val="00F80C5B"/>
    <w:rsid w:val="00F80E2D"/>
    <w:rsid w:val="00F812CE"/>
    <w:rsid w:val="00F818A9"/>
    <w:rsid w:val="00F81BF3"/>
    <w:rsid w:val="00F81F5F"/>
    <w:rsid w:val="00F8209F"/>
    <w:rsid w:val="00F82766"/>
    <w:rsid w:val="00F82778"/>
    <w:rsid w:val="00F82919"/>
    <w:rsid w:val="00F82AAB"/>
    <w:rsid w:val="00F82F48"/>
    <w:rsid w:val="00F8303F"/>
    <w:rsid w:val="00F832CD"/>
    <w:rsid w:val="00F83350"/>
    <w:rsid w:val="00F838B9"/>
    <w:rsid w:val="00F83D24"/>
    <w:rsid w:val="00F83FF8"/>
    <w:rsid w:val="00F845FB"/>
    <w:rsid w:val="00F84608"/>
    <w:rsid w:val="00F848EF"/>
    <w:rsid w:val="00F84E28"/>
    <w:rsid w:val="00F84F40"/>
    <w:rsid w:val="00F84F7E"/>
    <w:rsid w:val="00F85014"/>
    <w:rsid w:val="00F850C1"/>
    <w:rsid w:val="00F852D8"/>
    <w:rsid w:val="00F856CA"/>
    <w:rsid w:val="00F857F2"/>
    <w:rsid w:val="00F8589A"/>
    <w:rsid w:val="00F858A2"/>
    <w:rsid w:val="00F858EA"/>
    <w:rsid w:val="00F858F4"/>
    <w:rsid w:val="00F858F8"/>
    <w:rsid w:val="00F85C31"/>
    <w:rsid w:val="00F85CDF"/>
    <w:rsid w:val="00F85DC2"/>
    <w:rsid w:val="00F85E51"/>
    <w:rsid w:val="00F85EF0"/>
    <w:rsid w:val="00F8601A"/>
    <w:rsid w:val="00F86094"/>
    <w:rsid w:val="00F860CD"/>
    <w:rsid w:val="00F86108"/>
    <w:rsid w:val="00F86191"/>
    <w:rsid w:val="00F862A0"/>
    <w:rsid w:val="00F862FC"/>
    <w:rsid w:val="00F8635E"/>
    <w:rsid w:val="00F864D4"/>
    <w:rsid w:val="00F8674F"/>
    <w:rsid w:val="00F869E7"/>
    <w:rsid w:val="00F86A29"/>
    <w:rsid w:val="00F86CAC"/>
    <w:rsid w:val="00F86CD8"/>
    <w:rsid w:val="00F86EFA"/>
    <w:rsid w:val="00F871AC"/>
    <w:rsid w:val="00F873CC"/>
    <w:rsid w:val="00F874AD"/>
    <w:rsid w:val="00F874C0"/>
    <w:rsid w:val="00F87850"/>
    <w:rsid w:val="00F878FB"/>
    <w:rsid w:val="00F87C3E"/>
    <w:rsid w:val="00F90112"/>
    <w:rsid w:val="00F902CA"/>
    <w:rsid w:val="00F9069A"/>
    <w:rsid w:val="00F9092C"/>
    <w:rsid w:val="00F90D4C"/>
    <w:rsid w:val="00F90F96"/>
    <w:rsid w:val="00F9115C"/>
    <w:rsid w:val="00F91422"/>
    <w:rsid w:val="00F914B9"/>
    <w:rsid w:val="00F91718"/>
    <w:rsid w:val="00F91A57"/>
    <w:rsid w:val="00F91C0D"/>
    <w:rsid w:val="00F9205E"/>
    <w:rsid w:val="00F92390"/>
    <w:rsid w:val="00F92682"/>
    <w:rsid w:val="00F92B3D"/>
    <w:rsid w:val="00F92B8B"/>
    <w:rsid w:val="00F92CCB"/>
    <w:rsid w:val="00F92FAB"/>
    <w:rsid w:val="00F93023"/>
    <w:rsid w:val="00F9320E"/>
    <w:rsid w:val="00F9326E"/>
    <w:rsid w:val="00F9340F"/>
    <w:rsid w:val="00F9367B"/>
    <w:rsid w:val="00F93743"/>
    <w:rsid w:val="00F93970"/>
    <w:rsid w:val="00F93D10"/>
    <w:rsid w:val="00F93D7F"/>
    <w:rsid w:val="00F93D96"/>
    <w:rsid w:val="00F94139"/>
    <w:rsid w:val="00F942ED"/>
    <w:rsid w:val="00F945AC"/>
    <w:rsid w:val="00F946EF"/>
    <w:rsid w:val="00F94770"/>
    <w:rsid w:val="00F94A57"/>
    <w:rsid w:val="00F94E10"/>
    <w:rsid w:val="00F951AD"/>
    <w:rsid w:val="00F95332"/>
    <w:rsid w:val="00F953CF"/>
    <w:rsid w:val="00F95629"/>
    <w:rsid w:val="00F95911"/>
    <w:rsid w:val="00F95E50"/>
    <w:rsid w:val="00F95F02"/>
    <w:rsid w:val="00F966D4"/>
    <w:rsid w:val="00F96A05"/>
    <w:rsid w:val="00F96E33"/>
    <w:rsid w:val="00F96EC6"/>
    <w:rsid w:val="00F96FB0"/>
    <w:rsid w:val="00F971A0"/>
    <w:rsid w:val="00F971D2"/>
    <w:rsid w:val="00F97280"/>
    <w:rsid w:val="00F9739B"/>
    <w:rsid w:val="00F97903"/>
    <w:rsid w:val="00F97AF9"/>
    <w:rsid w:val="00F97BC9"/>
    <w:rsid w:val="00F97EF9"/>
    <w:rsid w:val="00FA000B"/>
    <w:rsid w:val="00FA01FA"/>
    <w:rsid w:val="00FA032A"/>
    <w:rsid w:val="00FA03BF"/>
    <w:rsid w:val="00FA04C5"/>
    <w:rsid w:val="00FA063E"/>
    <w:rsid w:val="00FA078E"/>
    <w:rsid w:val="00FA07BE"/>
    <w:rsid w:val="00FA085C"/>
    <w:rsid w:val="00FA0B16"/>
    <w:rsid w:val="00FA0BBC"/>
    <w:rsid w:val="00FA0DB6"/>
    <w:rsid w:val="00FA0DF5"/>
    <w:rsid w:val="00FA0E85"/>
    <w:rsid w:val="00FA117D"/>
    <w:rsid w:val="00FA1523"/>
    <w:rsid w:val="00FA15C3"/>
    <w:rsid w:val="00FA161B"/>
    <w:rsid w:val="00FA1675"/>
    <w:rsid w:val="00FA1A59"/>
    <w:rsid w:val="00FA1CC9"/>
    <w:rsid w:val="00FA1FC9"/>
    <w:rsid w:val="00FA1FDD"/>
    <w:rsid w:val="00FA2505"/>
    <w:rsid w:val="00FA2545"/>
    <w:rsid w:val="00FA26A2"/>
    <w:rsid w:val="00FA2A9B"/>
    <w:rsid w:val="00FA2C01"/>
    <w:rsid w:val="00FA2DA1"/>
    <w:rsid w:val="00FA3681"/>
    <w:rsid w:val="00FA37DD"/>
    <w:rsid w:val="00FA39BE"/>
    <w:rsid w:val="00FA3DB1"/>
    <w:rsid w:val="00FA40EC"/>
    <w:rsid w:val="00FA4246"/>
    <w:rsid w:val="00FA4352"/>
    <w:rsid w:val="00FA46C3"/>
    <w:rsid w:val="00FA471C"/>
    <w:rsid w:val="00FA47E0"/>
    <w:rsid w:val="00FA4BD0"/>
    <w:rsid w:val="00FA4CCA"/>
    <w:rsid w:val="00FA4D33"/>
    <w:rsid w:val="00FA4FD5"/>
    <w:rsid w:val="00FA4FF6"/>
    <w:rsid w:val="00FA5123"/>
    <w:rsid w:val="00FA513B"/>
    <w:rsid w:val="00FA515D"/>
    <w:rsid w:val="00FA57C3"/>
    <w:rsid w:val="00FA5833"/>
    <w:rsid w:val="00FA586F"/>
    <w:rsid w:val="00FA58A8"/>
    <w:rsid w:val="00FA5BB6"/>
    <w:rsid w:val="00FA5C3D"/>
    <w:rsid w:val="00FA5F55"/>
    <w:rsid w:val="00FA60DE"/>
    <w:rsid w:val="00FA61F3"/>
    <w:rsid w:val="00FA6270"/>
    <w:rsid w:val="00FA627B"/>
    <w:rsid w:val="00FA6731"/>
    <w:rsid w:val="00FA6B9A"/>
    <w:rsid w:val="00FA6CB1"/>
    <w:rsid w:val="00FA6CD2"/>
    <w:rsid w:val="00FA6DCB"/>
    <w:rsid w:val="00FA6E9A"/>
    <w:rsid w:val="00FA6F3B"/>
    <w:rsid w:val="00FA6F6A"/>
    <w:rsid w:val="00FA6FC3"/>
    <w:rsid w:val="00FA75D8"/>
    <w:rsid w:val="00FA7CCE"/>
    <w:rsid w:val="00FA7E65"/>
    <w:rsid w:val="00FA7EE1"/>
    <w:rsid w:val="00FB0052"/>
    <w:rsid w:val="00FB036D"/>
    <w:rsid w:val="00FB0503"/>
    <w:rsid w:val="00FB0789"/>
    <w:rsid w:val="00FB0E3D"/>
    <w:rsid w:val="00FB0F0C"/>
    <w:rsid w:val="00FB1D81"/>
    <w:rsid w:val="00FB1E14"/>
    <w:rsid w:val="00FB1FED"/>
    <w:rsid w:val="00FB214C"/>
    <w:rsid w:val="00FB227E"/>
    <w:rsid w:val="00FB22F6"/>
    <w:rsid w:val="00FB263A"/>
    <w:rsid w:val="00FB2ADB"/>
    <w:rsid w:val="00FB304D"/>
    <w:rsid w:val="00FB309A"/>
    <w:rsid w:val="00FB37E6"/>
    <w:rsid w:val="00FB3943"/>
    <w:rsid w:val="00FB3AC6"/>
    <w:rsid w:val="00FB3BD7"/>
    <w:rsid w:val="00FB3E44"/>
    <w:rsid w:val="00FB3EA4"/>
    <w:rsid w:val="00FB424F"/>
    <w:rsid w:val="00FB4557"/>
    <w:rsid w:val="00FB46FD"/>
    <w:rsid w:val="00FB49EC"/>
    <w:rsid w:val="00FB4B9E"/>
    <w:rsid w:val="00FB4C74"/>
    <w:rsid w:val="00FB4EFE"/>
    <w:rsid w:val="00FB50C8"/>
    <w:rsid w:val="00FB5275"/>
    <w:rsid w:val="00FB545F"/>
    <w:rsid w:val="00FB5505"/>
    <w:rsid w:val="00FB5694"/>
    <w:rsid w:val="00FB5B96"/>
    <w:rsid w:val="00FB5C43"/>
    <w:rsid w:val="00FB5E80"/>
    <w:rsid w:val="00FB5EB0"/>
    <w:rsid w:val="00FB5FA0"/>
    <w:rsid w:val="00FB5FD3"/>
    <w:rsid w:val="00FB613E"/>
    <w:rsid w:val="00FB62CC"/>
    <w:rsid w:val="00FB6441"/>
    <w:rsid w:val="00FB65C6"/>
    <w:rsid w:val="00FB663F"/>
    <w:rsid w:val="00FB6878"/>
    <w:rsid w:val="00FB6C20"/>
    <w:rsid w:val="00FB6E80"/>
    <w:rsid w:val="00FB6EB7"/>
    <w:rsid w:val="00FB6F51"/>
    <w:rsid w:val="00FB7080"/>
    <w:rsid w:val="00FB74F4"/>
    <w:rsid w:val="00FB75A5"/>
    <w:rsid w:val="00FB7781"/>
    <w:rsid w:val="00FB7792"/>
    <w:rsid w:val="00FB78DD"/>
    <w:rsid w:val="00FB7A38"/>
    <w:rsid w:val="00FB7DDE"/>
    <w:rsid w:val="00FB7E6A"/>
    <w:rsid w:val="00FB7FAD"/>
    <w:rsid w:val="00FB7FDA"/>
    <w:rsid w:val="00FC04A6"/>
    <w:rsid w:val="00FC0669"/>
    <w:rsid w:val="00FC07A1"/>
    <w:rsid w:val="00FC08BA"/>
    <w:rsid w:val="00FC0955"/>
    <w:rsid w:val="00FC0963"/>
    <w:rsid w:val="00FC0C67"/>
    <w:rsid w:val="00FC1487"/>
    <w:rsid w:val="00FC1509"/>
    <w:rsid w:val="00FC173A"/>
    <w:rsid w:val="00FC17E2"/>
    <w:rsid w:val="00FC199E"/>
    <w:rsid w:val="00FC1AC5"/>
    <w:rsid w:val="00FC1ACB"/>
    <w:rsid w:val="00FC1BC9"/>
    <w:rsid w:val="00FC1BED"/>
    <w:rsid w:val="00FC1D7D"/>
    <w:rsid w:val="00FC1EDA"/>
    <w:rsid w:val="00FC223F"/>
    <w:rsid w:val="00FC22D6"/>
    <w:rsid w:val="00FC2408"/>
    <w:rsid w:val="00FC25AA"/>
    <w:rsid w:val="00FC2672"/>
    <w:rsid w:val="00FC2BBF"/>
    <w:rsid w:val="00FC2DAD"/>
    <w:rsid w:val="00FC2F8E"/>
    <w:rsid w:val="00FC33C3"/>
    <w:rsid w:val="00FC33D4"/>
    <w:rsid w:val="00FC341F"/>
    <w:rsid w:val="00FC3749"/>
    <w:rsid w:val="00FC3B8B"/>
    <w:rsid w:val="00FC3BF7"/>
    <w:rsid w:val="00FC3EF0"/>
    <w:rsid w:val="00FC401A"/>
    <w:rsid w:val="00FC406D"/>
    <w:rsid w:val="00FC40CC"/>
    <w:rsid w:val="00FC498F"/>
    <w:rsid w:val="00FC4D37"/>
    <w:rsid w:val="00FC4D70"/>
    <w:rsid w:val="00FC4E89"/>
    <w:rsid w:val="00FC5192"/>
    <w:rsid w:val="00FC5838"/>
    <w:rsid w:val="00FC5B88"/>
    <w:rsid w:val="00FC632B"/>
    <w:rsid w:val="00FC6922"/>
    <w:rsid w:val="00FC6DB7"/>
    <w:rsid w:val="00FC6E16"/>
    <w:rsid w:val="00FC6EB9"/>
    <w:rsid w:val="00FC7003"/>
    <w:rsid w:val="00FC7032"/>
    <w:rsid w:val="00FC71AD"/>
    <w:rsid w:val="00FC74A2"/>
    <w:rsid w:val="00FC7694"/>
    <w:rsid w:val="00FC76BE"/>
    <w:rsid w:val="00FC76ED"/>
    <w:rsid w:val="00FC7AA6"/>
    <w:rsid w:val="00FC7E26"/>
    <w:rsid w:val="00FC7EC6"/>
    <w:rsid w:val="00FD005C"/>
    <w:rsid w:val="00FD011B"/>
    <w:rsid w:val="00FD017C"/>
    <w:rsid w:val="00FD043A"/>
    <w:rsid w:val="00FD04DC"/>
    <w:rsid w:val="00FD06E5"/>
    <w:rsid w:val="00FD06EC"/>
    <w:rsid w:val="00FD0857"/>
    <w:rsid w:val="00FD09D5"/>
    <w:rsid w:val="00FD0CC7"/>
    <w:rsid w:val="00FD126D"/>
    <w:rsid w:val="00FD13CA"/>
    <w:rsid w:val="00FD1645"/>
    <w:rsid w:val="00FD1741"/>
    <w:rsid w:val="00FD2004"/>
    <w:rsid w:val="00FD20F3"/>
    <w:rsid w:val="00FD2305"/>
    <w:rsid w:val="00FD2434"/>
    <w:rsid w:val="00FD2455"/>
    <w:rsid w:val="00FD26B0"/>
    <w:rsid w:val="00FD27F2"/>
    <w:rsid w:val="00FD2856"/>
    <w:rsid w:val="00FD296E"/>
    <w:rsid w:val="00FD2AD2"/>
    <w:rsid w:val="00FD2F18"/>
    <w:rsid w:val="00FD2F77"/>
    <w:rsid w:val="00FD34AC"/>
    <w:rsid w:val="00FD3526"/>
    <w:rsid w:val="00FD3530"/>
    <w:rsid w:val="00FD36EA"/>
    <w:rsid w:val="00FD37B1"/>
    <w:rsid w:val="00FD3C24"/>
    <w:rsid w:val="00FD3DE6"/>
    <w:rsid w:val="00FD3F1F"/>
    <w:rsid w:val="00FD3F23"/>
    <w:rsid w:val="00FD3F75"/>
    <w:rsid w:val="00FD401A"/>
    <w:rsid w:val="00FD4099"/>
    <w:rsid w:val="00FD45BB"/>
    <w:rsid w:val="00FD46AB"/>
    <w:rsid w:val="00FD487B"/>
    <w:rsid w:val="00FD4CD3"/>
    <w:rsid w:val="00FD509F"/>
    <w:rsid w:val="00FD5621"/>
    <w:rsid w:val="00FD56B6"/>
    <w:rsid w:val="00FD5B7E"/>
    <w:rsid w:val="00FD5E9B"/>
    <w:rsid w:val="00FD5EA2"/>
    <w:rsid w:val="00FD5FAB"/>
    <w:rsid w:val="00FD610C"/>
    <w:rsid w:val="00FD64C0"/>
    <w:rsid w:val="00FD6816"/>
    <w:rsid w:val="00FD6843"/>
    <w:rsid w:val="00FD68C9"/>
    <w:rsid w:val="00FD6917"/>
    <w:rsid w:val="00FD6A1E"/>
    <w:rsid w:val="00FD6D80"/>
    <w:rsid w:val="00FD6F09"/>
    <w:rsid w:val="00FD7147"/>
    <w:rsid w:val="00FD737E"/>
    <w:rsid w:val="00FD743D"/>
    <w:rsid w:val="00FD7734"/>
    <w:rsid w:val="00FD77C1"/>
    <w:rsid w:val="00FD7AE5"/>
    <w:rsid w:val="00FD7ED5"/>
    <w:rsid w:val="00FE0031"/>
    <w:rsid w:val="00FE0184"/>
    <w:rsid w:val="00FE029B"/>
    <w:rsid w:val="00FE05DB"/>
    <w:rsid w:val="00FE0CC6"/>
    <w:rsid w:val="00FE0F26"/>
    <w:rsid w:val="00FE0FAF"/>
    <w:rsid w:val="00FE1312"/>
    <w:rsid w:val="00FE1336"/>
    <w:rsid w:val="00FE18E8"/>
    <w:rsid w:val="00FE2006"/>
    <w:rsid w:val="00FE22DF"/>
    <w:rsid w:val="00FE2355"/>
    <w:rsid w:val="00FE239A"/>
    <w:rsid w:val="00FE23A2"/>
    <w:rsid w:val="00FE23C3"/>
    <w:rsid w:val="00FE2612"/>
    <w:rsid w:val="00FE262D"/>
    <w:rsid w:val="00FE27B5"/>
    <w:rsid w:val="00FE29C0"/>
    <w:rsid w:val="00FE2D82"/>
    <w:rsid w:val="00FE2F14"/>
    <w:rsid w:val="00FE30BF"/>
    <w:rsid w:val="00FE3234"/>
    <w:rsid w:val="00FE3423"/>
    <w:rsid w:val="00FE3C3F"/>
    <w:rsid w:val="00FE3CD7"/>
    <w:rsid w:val="00FE4042"/>
    <w:rsid w:val="00FE40A1"/>
    <w:rsid w:val="00FE419A"/>
    <w:rsid w:val="00FE41AB"/>
    <w:rsid w:val="00FE41C2"/>
    <w:rsid w:val="00FE430E"/>
    <w:rsid w:val="00FE4335"/>
    <w:rsid w:val="00FE43A7"/>
    <w:rsid w:val="00FE45B1"/>
    <w:rsid w:val="00FE463A"/>
    <w:rsid w:val="00FE47DE"/>
    <w:rsid w:val="00FE4860"/>
    <w:rsid w:val="00FE4B76"/>
    <w:rsid w:val="00FE4E60"/>
    <w:rsid w:val="00FE50F0"/>
    <w:rsid w:val="00FE53DD"/>
    <w:rsid w:val="00FE5AF2"/>
    <w:rsid w:val="00FE5E4A"/>
    <w:rsid w:val="00FE5FA1"/>
    <w:rsid w:val="00FE60F4"/>
    <w:rsid w:val="00FE6477"/>
    <w:rsid w:val="00FE657C"/>
    <w:rsid w:val="00FE6655"/>
    <w:rsid w:val="00FE6E75"/>
    <w:rsid w:val="00FE708F"/>
    <w:rsid w:val="00FE70F4"/>
    <w:rsid w:val="00FE719F"/>
    <w:rsid w:val="00FE71A1"/>
    <w:rsid w:val="00FE7227"/>
    <w:rsid w:val="00FE77CD"/>
    <w:rsid w:val="00FE79D4"/>
    <w:rsid w:val="00FE7A13"/>
    <w:rsid w:val="00FE7A96"/>
    <w:rsid w:val="00FE7D72"/>
    <w:rsid w:val="00FE7E6E"/>
    <w:rsid w:val="00FF0246"/>
    <w:rsid w:val="00FF0392"/>
    <w:rsid w:val="00FF069B"/>
    <w:rsid w:val="00FF0775"/>
    <w:rsid w:val="00FF0AA8"/>
    <w:rsid w:val="00FF0E2F"/>
    <w:rsid w:val="00FF1251"/>
    <w:rsid w:val="00FF1328"/>
    <w:rsid w:val="00FF1559"/>
    <w:rsid w:val="00FF15F6"/>
    <w:rsid w:val="00FF169F"/>
    <w:rsid w:val="00FF16C0"/>
    <w:rsid w:val="00FF16D9"/>
    <w:rsid w:val="00FF1B1E"/>
    <w:rsid w:val="00FF1DFB"/>
    <w:rsid w:val="00FF2238"/>
    <w:rsid w:val="00FF2442"/>
    <w:rsid w:val="00FF2842"/>
    <w:rsid w:val="00FF30DF"/>
    <w:rsid w:val="00FF3307"/>
    <w:rsid w:val="00FF34B7"/>
    <w:rsid w:val="00FF3651"/>
    <w:rsid w:val="00FF37C1"/>
    <w:rsid w:val="00FF3A48"/>
    <w:rsid w:val="00FF3AE5"/>
    <w:rsid w:val="00FF3C23"/>
    <w:rsid w:val="00FF3C9F"/>
    <w:rsid w:val="00FF3E6C"/>
    <w:rsid w:val="00FF3F22"/>
    <w:rsid w:val="00FF3F2B"/>
    <w:rsid w:val="00FF4192"/>
    <w:rsid w:val="00FF423D"/>
    <w:rsid w:val="00FF4259"/>
    <w:rsid w:val="00FF47DD"/>
    <w:rsid w:val="00FF4B00"/>
    <w:rsid w:val="00FF4FEC"/>
    <w:rsid w:val="00FF5463"/>
    <w:rsid w:val="00FF573C"/>
    <w:rsid w:val="00FF5BFC"/>
    <w:rsid w:val="00FF5FD2"/>
    <w:rsid w:val="00FF6248"/>
    <w:rsid w:val="00FF643B"/>
    <w:rsid w:val="00FF6526"/>
    <w:rsid w:val="00FF6767"/>
    <w:rsid w:val="00FF6A4C"/>
    <w:rsid w:val="00FF6AAE"/>
    <w:rsid w:val="00FF6B3C"/>
    <w:rsid w:val="00FF6BF1"/>
    <w:rsid w:val="00FF7179"/>
    <w:rsid w:val="00FF719C"/>
    <w:rsid w:val="00FF7328"/>
    <w:rsid w:val="00FF7A00"/>
    <w:rsid w:val="00FF7A4E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87A57F2"/>
  <w15:chartTrackingRefBased/>
  <w15:docId w15:val="{83B31039-C4B5-4C2D-A910-8562F7DCB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after="-1" w:line="22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9CB"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717A05"/>
    <w:pPr>
      <w:keepNext/>
      <w:numPr>
        <w:numId w:val="14"/>
      </w:numPr>
      <w:shd w:val="solid" w:color="FFFFFF" w:fill="FFFFFF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717A05"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717A05"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717A05"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717A0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717A0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717A0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717A0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717A05"/>
    <w:pPr>
      <w:keepNext/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7317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731749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731749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731749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73174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731749"/>
    <w:rPr>
      <w:rFonts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731749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1"/>
    <w:rsid w:val="00717A0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731749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717A05"/>
    <w:pPr>
      <w:ind w:firstLine="284"/>
    </w:pPr>
  </w:style>
  <w:style w:type="character" w:customStyle="1" w:styleId="BodyTextFirstIndentChar1">
    <w:name w:val="Body Text First Indent Char1"/>
    <w:basedOn w:val="BodyTextChar"/>
    <w:link w:val="BodyTextFirstIndent"/>
    <w:rsid w:val="00731749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717A0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731749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717A0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31749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</w:style>
  <w:style w:type="paragraph" w:customStyle="1" w:styleId="ReportMenuBar">
    <w:name w:val="ReportMenuBar"/>
    <w:basedOn w:val="Normal"/>
    <w:uiPriority w:val="99"/>
    <w:rsid w:val="00717A05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7A05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717A0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731749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717A0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731749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717A0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731749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3174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611F86"/>
    <w:pPr>
      <w:tabs>
        <w:tab w:val="left" w:pos="540"/>
        <w:tab w:val="left" w:pos="630"/>
        <w:tab w:val="left" w:pos="72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717A0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731749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7A0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31749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576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31749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73174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EC0671"/>
  </w:style>
  <w:style w:type="character" w:customStyle="1" w:styleId="FooterChar1">
    <w:name w:val="Footer Char1"/>
    <w:basedOn w:val="DefaultParagraphFont"/>
    <w:uiPriority w:val="99"/>
    <w:rsid w:val="0073174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731749"/>
    <w:rPr>
      <w:sz w:val="29"/>
      <w:szCs w:val="29"/>
    </w:rPr>
  </w:style>
  <w:style w:type="character" w:customStyle="1" w:styleId="shorttext">
    <w:name w:val="short_text"/>
    <w:basedOn w:val="DefaultParagraphFont"/>
    <w:rsid w:val="00731749"/>
  </w:style>
  <w:style w:type="paragraph" w:customStyle="1" w:styleId="Default">
    <w:name w:val="Default"/>
    <w:rsid w:val="0073174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basedOn w:val="DefaultParagraphFont"/>
    <w:locked/>
    <w:rsid w:val="00731749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basedOn w:val="DefaultParagraphFont"/>
    <w:locked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731749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locked/>
    <w:rsid w:val="0073174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731749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731749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731749"/>
    <w:rPr>
      <w:rFonts w:cs="Times New Roman"/>
    </w:rPr>
  </w:style>
  <w:style w:type="character" w:customStyle="1" w:styleId="gt-icon-text1">
    <w:name w:val="gt-icon-text1"/>
    <w:basedOn w:val="DefaultParagraphFont"/>
    <w:rsid w:val="00731749"/>
    <w:rPr>
      <w:rFonts w:cs="Times New Roman"/>
    </w:rPr>
  </w:style>
  <w:style w:type="character" w:customStyle="1" w:styleId="longtext">
    <w:name w:val="long_text"/>
    <w:basedOn w:val="DefaultParagraphFont"/>
    <w:rsid w:val="00731749"/>
    <w:rPr>
      <w:rFonts w:cs="Times New Roman"/>
    </w:rPr>
  </w:style>
  <w:style w:type="character" w:customStyle="1" w:styleId="CharChar22">
    <w:name w:val="Char Char22"/>
    <w:basedOn w:val="DefaultParagraphFont"/>
    <w:rsid w:val="0073174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7317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73174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31749"/>
  </w:style>
  <w:style w:type="character" w:styleId="Emphasis">
    <w:name w:val="Emphasis"/>
    <w:basedOn w:val="DefaultParagraphFont"/>
    <w:uiPriority w:val="20"/>
    <w:qFormat/>
    <w:rsid w:val="00731749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31749"/>
  </w:style>
  <w:style w:type="character" w:styleId="Hyperlink">
    <w:name w:val="Hyperlink"/>
    <w:basedOn w:val="DefaultParagraphFont"/>
    <w:uiPriority w:val="99"/>
    <w:unhideWhenUsed/>
    <w:rsid w:val="0073174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731749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31749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174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73174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3174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FootnoteReference">
    <w:name w:val="footnote reference"/>
    <w:basedOn w:val="DefaultParagraphFont"/>
    <w:semiHidden/>
    <w:unhideWhenUsed/>
    <w:rsid w:val="00146F1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8A28F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dnoteText">
    <w:name w:val="endnote text"/>
    <w:basedOn w:val="Normal"/>
    <w:link w:val="EndnoteTextChar"/>
    <w:semiHidden/>
    <w:unhideWhenUsed/>
    <w:rsid w:val="00A7293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A72937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A72937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2F6AD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44219"/>
    <w:rPr>
      <w:color w:val="808080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580BE1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DC6A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7700E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21463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75580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spellingerror">
    <w:name w:val="spellingerror"/>
    <w:basedOn w:val="DefaultParagraphFont"/>
    <w:rsid w:val="00A453AA"/>
  </w:style>
  <w:style w:type="character" w:customStyle="1" w:styleId="normaltextrun">
    <w:name w:val="normaltextrun"/>
    <w:basedOn w:val="DefaultParagraphFont"/>
    <w:rsid w:val="00A453AA"/>
  </w:style>
  <w:style w:type="paragraph" w:customStyle="1" w:styleId="Subhead3">
    <w:name w:val="Subhead 3"/>
    <w:basedOn w:val="Normal"/>
    <w:link w:val="Subhead3Char"/>
    <w:rsid w:val="001C394E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1C394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1C394E"/>
    <w:pPr>
      <w:widowControl w:val="0"/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47">
    <w:name w:val="Pa47"/>
    <w:basedOn w:val="Normal"/>
    <w:next w:val="Normal"/>
    <w:uiPriority w:val="99"/>
    <w:rsid w:val="001C394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2A1735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A7CB4"/>
    <w:rPr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0A7CB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A7CB4"/>
    <w:rPr>
      <w:rFonts w:ascii="Arial" w:hAnsi="Arial"/>
      <w:sz w:val="16"/>
    </w:rPr>
  </w:style>
  <w:style w:type="paragraph" w:styleId="Closing">
    <w:name w:val="Closing"/>
    <w:basedOn w:val="Normal"/>
    <w:link w:val="ClosingChar"/>
    <w:semiHidden/>
    <w:unhideWhenUsed/>
    <w:rsid w:val="000A7CB4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0A7C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0A7CB4"/>
    <w:rPr>
      <w:szCs w:val="22"/>
    </w:rPr>
  </w:style>
  <w:style w:type="character" w:customStyle="1" w:styleId="DateChar">
    <w:name w:val="Date Char"/>
    <w:basedOn w:val="DefaultParagraphFont"/>
    <w:link w:val="Date"/>
    <w:rsid w:val="000A7C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0A7CB4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A7CB4"/>
    <w:rPr>
      <w:rFonts w:ascii="Arial" w:hAnsi="Arial"/>
      <w:sz w:val="18"/>
      <w:szCs w:val="22"/>
    </w:rPr>
  </w:style>
  <w:style w:type="paragraph" w:styleId="EnvelopeAddress">
    <w:name w:val="envelope address"/>
    <w:basedOn w:val="Normal"/>
    <w:semiHidden/>
    <w:unhideWhenUsed/>
    <w:rsid w:val="000A7CB4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0A7CB4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0A7CB4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0A7C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0A7CB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A7CB4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semiHidden/>
    <w:unhideWhenUsed/>
    <w:rsid w:val="000A7CB4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7C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7CB4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semiHidden/>
    <w:unhideWhenUsed/>
    <w:rsid w:val="000A7C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0A7C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0A7C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0A7C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0A7C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0A7C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0A7C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0A7C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0A7C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0A7C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0A7C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0A7CB4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A7CB4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0A7CB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0A7CB4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0A7CB4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0A7C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0A7C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0A7C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0A7C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0A7CB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0A7CB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0A7CB4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7CB4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55FC23-5A4D-4081-8523-A2C9C5734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44</TotalTime>
  <Pages>70</Pages>
  <Words>15816</Words>
  <Characters>90152</Characters>
  <Application>Microsoft Office Word</Application>
  <DocSecurity>0</DocSecurity>
  <Lines>751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Paripan, Ekmanachai</cp:lastModifiedBy>
  <cp:revision>31</cp:revision>
  <cp:lastPrinted>2023-02-22T18:15:00Z</cp:lastPrinted>
  <dcterms:created xsi:type="dcterms:W3CDTF">2023-02-22T18:48:00Z</dcterms:created>
  <dcterms:modified xsi:type="dcterms:W3CDTF">2023-02-24T10:29:00Z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