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349C9CC" w14:textId="064BDD0F" w:rsidR="00C35365" w:rsidRPr="003067AA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20CF8D80" w14:textId="77777777" w:rsidR="00C35365" w:rsidRPr="003067AA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5741AAD" w14:textId="77777777" w:rsidR="00C35365" w:rsidRPr="003067AA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2303B02" w14:textId="77777777" w:rsidR="00C35365" w:rsidRPr="003067AA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3067AA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เจริญโภคภัณฑ์อาหาร จำกัด (มหาชน)</w:t>
      </w:r>
    </w:p>
    <w:p w14:paraId="6F54A599" w14:textId="77777777" w:rsidR="00C35365" w:rsidRPr="003067AA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3067AA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1D61D1AD" w14:textId="77777777" w:rsidR="00C35365" w:rsidRPr="003067AA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4CB58D53" w14:textId="02B13D83" w:rsidR="00C35365" w:rsidRPr="003067AA" w:rsidRDefault="00C35365" w:rsidP="001305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067A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9711B9" w:rsidRPr="003067AA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3067A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9711B9" w:rsidRPr="003067AA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FC0E10" w:rsidRPr="003067AA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6BFB7AD2" w14:textId="77777777" w:rsidR="00C35365" w:rsidRPr="003067AA" w:rsidRDefault="00C35365" w:rsidP="0013055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3067AA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9A3CA0B" w14:textId="77777777" w:rsidR="00C35365" w:rsidRPr="003067AA" w:rsidRDefault="00C35365" w:rsidP="0013055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067A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0B8AD64D" w14:textId="77777777" w:rsidR="00C35365" w:rsidRPr="003067AA" w:rsidRDefault="00C35365" w:rsidP="0013055F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84BF454" w14:textId="77777777" w:rsidR="00C35365" w:rsidRPr="003067AA" w:rsidRDefault="00C35365" w:rsidP="0013055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4E928BC" w14:textId="77777777" w:rsidR="00C35365" w:rsidRPr="003067AA" w:rsidRDefault="00C35365" w:rsidP="001305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C35365" w:rsidRPr="003067AA" w:rsidSect="0097037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FCC958E" w14:textId="77777777" w:rsidR="00C35365" w:rsidRPr="003067AA" w:rsidRDefault="00C35365" w:rsidP="0013055F">
      <w:pPr>
        <w:tabs>
          <w:tab w:val="left" w:pos="8640"/>
        </w:tabs>
        <w:jc w:val="thaiDistribute"/>
        <w:rPr>
          <w:rFonts w:asciiTheme="majorBidi" w:hAnsiTheme="majorBidi" w:cstheme="majorBidi"/>
          <w:b/>
          <w:sz w:val="32"/>
          <w:szCs w:val="32"/>
        </w:rPr>
      </w:pPr>
      <w:bookmarkStart w:id="0" w:name="_Ref46730557"/>
      <w:bookmarkEnd w:id="0"/>
      <w:r w:rsidRPr="003067A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6923996" w14:textId="77777777" w:rsidR="00C35365" w:rsidRPr="003067AA" w:rsidRDefault="00C35365" w:rsidP="0013055F">
      <w:pPr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52B7F087" w14:textId="77777777" w:rsidR="00C35365" w:rsidRPr="003067AA" w:rsidRDefault="00C35365" w:rsidP="0013055F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067AA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เจริญโภคภัณฑ์อาหาร จำกัด</w:t>
      </w:r>
      <w:r w:rsidRPr="003067AA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Pr="003067AA">
        <w:rPr>
          <w:rFonts w:asciiTheme="majorBidi" w:hAnsiTheme="majorBidi" w:cstheme="majorBidi" w:hint="cs"/>
          <w:b/>
          <w:bCs/>
          <w:sz w:val="30"/>
          <w:szCs w:val="30"/>
          <w:cs/>
        </w:rPr>
        <w:t>มหาชน</w:t>
      </w:r>
      <w:r w:rsidRPr="003067AA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75935E5B" w14:textId="77777777" w:rsidR="00C35365" w:rsidRPr="003067AA" w:rsidRDefault="00C35365" w:rsidP="0013055F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197B7CE" w14:textId="77777777" w:rsidR="00C35365" w:rsidRPr="003067AA" w:rsidRDefault="00C35365" w:rsidP="0013055F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24731F4C" w14:textId="77777777" w:rsidR="00C35365" w:rsidRPr="003067AA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</w:p>
    <w:p w14:paraId="6F8468B2" w14:textId="6C8AF54C" w:rsidR="00C35365" w:rsidRPr="003067AA" w:rsidRDefault="005D399E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เจริญโภคภัณฑ์อาหาร จำกัด (มหาชน) และบริษัทย่อย (</w:t>
      </w:r>
      <w:r w:rsidR="00AD3B2F" w:rsidRPr="003067AA">
        <w:rPr>
          <w:rFonts w:asciiTheme="majorBidi" w:eastAsia="BrowalliaUPC" w:hAnsiTheme="majorBidi" w:cstheme="majorBidi"/>
          <w:color w:val="000000"/>
          <w:sz w:val="30"/>
          <w:szCs w:val="30"/>
        </w:rPr>
        <w:t>“</w:t>
      </w: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กลุ่มบริษัท</w:t>
      </w:r>
      <w:r w:rsidR="00AD3B2F" w:rsidRPr="003067AA">
        <w:rPr>
          <w:rFonts w:asciiTheme="majorBidi" w:eastAsia="BrowalliaUPC" w:hAnsiTheme="majorBidi" w:cstheme="majorBidi"/>
          <w:color w:val="000000"/>
          <w:sz w:val="30"/>
          <w:szCs w:val="30"/>
        </w:rPr>
        <w:t>”</w:t>
      </w: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) และของเฉพาะบริษัท เจริญโภคภัณฑ์อาหาร จำกัด (มหาชน) (</w:t>
      </w:r>
      <w:r w:rsidR="00AD3B2F" w:rsidRPr="003067AA">
        <w:rPr>
          <w:rFonts w:asciiTheme="majorBidi" w:eastAsia="BrowalliaUPC" w:hAnsiTheme="majorBidi" w:cstheme="majorBidi"/>
          <w:color w:val="000000"/>
          <w:sz w:val="30"/>
          <w:szCs w:val="30"/>
        </w:rPr>
        <w:t>“</w:t>
      </w: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บริษัท</w:t>
      </w:r>
      <w:r w:rsidR="00AD3B2F" w:rsidRPr="003067AA">
        <w:rPr>
          <w:rFonts w:asciiTheme="majorBidi" w:eastAsia="BrowalliaUPC" w:hAnsiTheme="majorBidi" w:cstheme="majorBidi"/>
          <w:color w:val="000000"/>
          <w:sz w:val="30"/>
          <w:szCs w:val="30"/>
        </w:rPr>
        <w:t>”</w:t>
      </w: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) ตามลำดับ ซึ่ง</w:t>
      </w:r>
      <w:r w:rsidRPr="003067AA">
        <w:rPr>
          <w:rFonts w:asciiTheme="majorBidi" w:eastAsia="BrowalliaUPC" w:hAnsiTheme="majorBidi" w:cstheme="majorBidi"/>
          <w:color w:val="000000"/>
          <w:spacing w:val="-4"/>
          <w:sz w:val="30"/>
          <w:szCs w:val="30"/>
          <w:cs/>
        </w:rPr>
        <w:t xml:space="preserve">ประกอบด้วยงบแสดงฐานะการเงินรวมและงบแสดงฐานะการเงินเฉพาะกิจการ ณ วันที่ </w:t>
      </w:r>
      <w:r w:rsidR="009711B9" w:rsidRPr="003067AA">
        <w:rPr>
          <w:rFonts w:asciiTheme="majorBidi" w:eastAsia="BrowalliaUPC" w:hAnsiTheme="majorBidi" w:cstheme="majorBidi"/>
          <w:color w:val="000000"/>
          <w:spacing w:val="-4"/>
          <w:sz w:val="30"/>
          <w:szCs w:val="30"/>
        </w:rPr>
        <w:t>31</w:t>
      </w:r>
      <w:r w:rsidRPr="003067AA">
        <w:rPr>
          <w:rFonts w:asciiTheme="majorBidi" w:eastAsia="BrowalliaUPC" w:hAnsiTheme="majorBidi" w:cstheme="majorBidi"/>
          <w:color w:val="000000"/>
          <w:spacing w:val="-4"/>
          <w:sz w:val="30"/>
          <w:szCs w:val="30"/>
          <w:cs/>
        </w:rPr>
        <w:t xml:space="preserve"> ธันวาคม </w:t>
      </w:r>
      <w:r w:rsidR="009711B9" w:rsidRPr="003067AA">
        <w:rPr>
          <w:rFonts w:asciiTheme="majorBidi" w:eastAsia="BrowalliaUPC" w:hAnsiTheme="majorBidi" w:cstheme="majorBidi"/>
          <w:color w:val="000000"/>
          <w:spacing w:val="-4"/>
          <w:sz w:val="30"/>
          <w:szCs w:val="30"/>
        </w:rPr>
        <w:t>256</w:t>
      </w:r>
      <w:r w:rsidR="00FC0E10" w:rsidRPr="003067AA">
        <w:rPr>
          <w:rFonts w:asciiTheme="majorBidi" w:eastAsia="BrowalliaUPC" w:hAnsiTheme="majorBidi" w:cstheme="majorBidi"/>
          <w:color w:val="000000"/>
          <w:spacing w:val="-4"/>
          <w:sz w:val="30"/>
          <w:szCs w:val="30"/>
        </w:rPr>
        <w:t>5</w:t>
      </w:r>
      <w:r w:rsidRPr="003067AA">
        <w:rPr>
          <w:rFonts w:asciiTheme="majorBidi" w:eastAsia="BrowalliaUPC" w:hAnsiTheme="majorBidi" w:cstheme="majorBidi"/>
          <w:color w:val="000000"/>
          <w:spacing w:val="-4"/>
          <w:sz w:val="30"/>
          <w:szCs w:val="30"/>
        </w:rPr>
        <w:t xml:space="preserve"> </w:t>
      </w:r>
      <w:r w:rsidR="00AD3B2F" w:rsidRPr="003067AA">
        <w:rPr>
          <w:rFonts w:asciiTheme="majorBidi" w:eastAsia="BrowalliaUPC" w:hAnsiTheme="majorBidi" w:cstheme="majorBidi" w:hint="cs"/>
          <w:color w:val="000000"/>
          <w:spacing w:val="-4"/>
          <w:sz w:val="30"/>
          <w:szCs w:val="30"/>
          <w:cs/>
        </w:rPr>
        <w:t>งบกำไรขาดทุนรวม</w:t>
      </w:r>
      <w:r w:rsidR="00AD3B2F" w:rsidRPr="003067AA">
        <w:rPr>
          <w:rFonts w:asciiTheme="majorBidi" w:eastAsia="BrowalliaUPC" w:hAnsiTheme="majorBidi" w:cstheme="majorBidi" w:hint="cs"/>
          <w:color w:val="000000"/>
          <w:sz w:val="30"/>
          <w:szCs w:val="30"/>
          <w:cs/>
        </w:rPr>
        <w:t xml:space="preserve">และงบกำไรขาดทุนเฉพาะกิจการ </w:t>
      </w: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</w:t>
      </w:r>
      <w:r w:rsidR="00AD3B2F"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br/>
      </w: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</w:t>
      </w:r>
    </w:p>
    <w:p w14:paraId="45B15672" w14:textId="77777777" w:rsidR="00C35365" w:rsidRPr="003067AA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</w:p>
    <w:p w14:paraId="3F4E2EE7" w14:textId="49852C84" w:rsidR="00C35365" w:rsidRPr="003067AA" w:rsidRDefault="00DE2D4A" w:rsidP="0013055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9711B9" w:rsidRPr="003067AA">
        <w:rPr>
          <w:rFonts w:asciiTheme="majorBidi" w:hAnsiTheme="majorBidi" w:cstheme="majorBidi"/>
          <w:sz w:val="30"/>
          <w:szCs w:val="30"/>
        </w:rPr>
        <w:t>31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9711B9" w:rsidRPr="003067AA">
        <w:rPr>
          <w:rFonts w:asciiTheme="majorBidi" w:hAnsiTheme="majorBidi" w:cstheme="majorBidi"/>
          <w:sz w:val="30"/>
          <w:szCs w:val="30"/>
        </w:rPr>
        <w:t>256</w:t>
      </w:r>
      <w:r w:rsidR="00FC0E10" w:rsidRPr="003067AA">
        <w:rPr>
          <w:rFonts w:asciiTheme="majorBidi" w:hAnsiTheme="majorBidi" w:cstheme="majorBidi"/>
          <w:sz w:val="30"/>
          <w:szCs w:val="30"/>
        </w:rPr>
        <w:t>5</w:t>
      </w:r>
      <w:r w:rsidR="005C1661"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56A2571" w14:textId="77777777" w:rsidR="00C35365" w:rsidRPr="003067AA" w:rsidRDefault="00C35365" w:rsidP="0013055F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42B2B81" w14:textId="77777777" w:rsidR="00C35365" w:rsidRPr="003067AA" w:rsidRDefault="00C35365" w:rsidP="0013055F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067AA">
        <w:rPr>
          <w:rFonts w:asciiTheme="majorBidi" w:hAnsiTheme="majorBidi" w:cstheme="majorBidi" w:hint="cs"/>
          <w:i/>
          <w:iCs/>
          <w:sz w:val="30"/>
          <w:szCs w:val="30"/>
          <w:cs/>
        </w:rPr>
        <w:t>เกณฑ์ในการแสดงความเห็น</w:t>
      </w:r>
    </w:p>
    <w:p w14:paraId="4730CA55" w14:textId="77777777" w:rsidR="00C35365" w:rsidRPr="003067AA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</w:p>
    <w:p w14:paraId="5DEF561F" w14:textId="4A63D2FE" w:rsidR="00AD3B2F" w:rsidRPr="003067AA" w:rsidRDefault="009F10D3" w:rsidP="0013055F">
      <w:pPr>
        <w:jc w:val="thaiDistribute"/>
        <w:rPr>
          <w:rFonts w:asciiTheme="majorBidi" w:hAnsiTheme="majorBidi" w:cstheme="majorBidi"/>
          <w:sz w:val="30"/>
          <w:szCs w:val="30"/>
          <w:cs/>
        </w:rPr>
        <w:sectPr w:rsidR="00AD3B2F" w:rsidRPr="003067AA" w:rsidSect="00C35365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288" w:gutter="0"/>
          <w:cols w:space="708"/>
          <w:docGrid w:linePitch="360"/>
        </w:sectPr>
      </w:pPr>
      <w:r w:rsidRPr="003067AA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936610">
        <w:rPr>
          <w:rFonts w:asciiTheme="majorBidi" w:hAnsiTheme="majorBidi" w:cstheme="majorBidi"/>
          <w:sz w:val="30"/>
          <w:szCs w:val="30"/>
          <w:cs/>
        </w:rPr>
        <w:br/>
      </w: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3067AA">
        <w:rPr>
          <w:rFonts w:asciiTheme="majorBid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EE5407" w:rsidRPr="003067AA">
        <w:rPr>
          <w:rFonts w:asciiTheme="majorBidi" w:hAnsiTheme="majorBidi" w:cstheme="majorBidi"/>
          <w:i/>
          <w:iCs/>
          <w:sz w:val="30"/>
          <w:szCs w:val="30"/>
          <w:cs/>
        </w:rPr>
        <w:t>ประมวล</w:t>
      </w: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t>จรรยาบรรณของผู้ประกอบวิชาชีพบัญชี</w:t>
      </w:r>
      <w:r w:rsidR="00404275" w:rsidRPr="003067A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E5407" w:rsidRPr="003067AA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564FEF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="00EE5407" w:rsidRPr="003067AA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EE5407"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EE5407" w:rsidRPr="003067AA">
        <w:rPr>
          <w:rFonts w:asciiTheme="majorBidi" w:hAnsiTheme="majorBidi" w:cstheme="majorBidi"/>
          <w:sz w:val="30"/>
          <w:szCs w:val="30"/>
          <w:cs/>
        </w:rPr>
        <w:t xml:space="preserve"> (ประมวลจรรยาบรรณของผู้ประกอบวิชาชีพบัญชี)</w:t>
      </w:r>
      <w:r w:rsidRPr="003067AA">
        <w:rPr>
          <w:rFonts w:asciiTheme="majorBid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</w:t>
      </w:r>
      <w:r w:rsidR="00DF2823" w:rsidRPr="003067AA">
        <w:rPr>
          <w:rFonts w:asciiTheme="majorBidi" w:hAnsiTheme="majorBidi" w:cstheme="majorBidi"/>
          <w:sz w:val="30"/>
          <w:szCs w:val="30"/>
          <w:cs/>
        </w:rPr>
        <w:t>มความรับผิดชอบด้านจรรยาบรรณ</w:t>
      </w:r>
      <w:r w:rsidR="00EE5407" w:rsidRPr="003067AA">
        <w:rPr>
          <w:rFonts w:asciiTheme="majorBidi" w:hAnsiTheme="majorBidi" w:cstheme="majorBidi"/>
          <w:sz w:val="30"/>
          <w:szCs w:val="30"/>
          <w:cs/>
        </w:rPr>
        <w:t>อื่นๆ</w:t>
      </w:r>
      <w:r w:rsidR="003A1761"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ตาม</w:t>
      </w:r>
      <w:r w:rsidR="00EE5407" w:rsidRPr="003067AA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1C7C6FE" w14:textId="77777777" w:rsidR="00C35365" w:rsidRPr="003067AA" w:rsidRDefault="00C35365" w:rsidP="00FC0E10">
      <w:pPr>
        <w:spacing w:line="310" w:lineRule="exac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829CF0C" w14:textId="77777777" w:rsidR="00C35365" w:rsidRPr="003067AA" w:rsidRDefault="00C35365" w:rsidP="00FC0E10">
      <w:pPr>
        <w:spacing w:line="310" w:lineRule="exact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66F8D1DA" w14:textId="2F083F27" w:rsidR="00C46C56" w:rsidRPr="003067AA" w:rsidRDefault="009F10D3" w:rsidP="00FC0E10">
      <w:pPr>
        <w:spacing w:line="31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</w:t>
      </w:r>
      <w:r w:rsidR="004E01F6" w:rsidRPr="003067AA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3067AA">
        <w:rPr>
          <w:rFonts w:asciiTheme="majorBidi" w:hAnsiTheme="majorBidi" w:cstheme="majorBidi"/>
          <w:sz w:val="30"/>
          <w:szCs w:val="30"/>
          <w:cs/>
        </w:rPr>
        <w:t>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053078C" w14:textId="77777777" w:rsidR="00807C06" w:rsidRPr="003067AA" w:rsidRDefault="00807C06" w:rsidP="00FC0E10">
      <w:pPr>
        <w:spacing w:line="31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7EE218AE" w14:textId="77777777" w:rsidR="006267EE" w:rsidRPr="003067AA" w:rsidRDefault="006267EE" w:rsidP="0075028F">
      <w:pPr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692" w:type="dxa"/>
        <w:tblInd w:w="-104" w:type="dxa"/>
        <w:tblLayout w:type="fixed"/>
        <w:tblLook w:val="04A0" w:firstRow="1" w:lastRow="0" w:firstColumn="1" w:lastColumn="0" w:noHBand="0" w:noVBand="1"/>
      </w:tblPr>
      <w:tblGrid>
        <w:gridCol w:w="4896"/>
        <w:gridCol w:w="4796"/>
      </w:tblGrid>
      <w:tr w:rsidR="00C35365" w:rsidRPr="00C20284" w14:paraId="3C094A48" w14:textId="77777777" w:rsidTr="004F2F33">
        <w:trPr>
          <w:trHeight w:val="197"/>
        </w:trPr>
        <w:tc>
          <w:tcPr>
            <w:tcW w:w="9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1940B" w14:textId="30401C09" w:rsidR="00C35365" w:rsidRPr="003067AA" w:rsidRDefault="00C35365" w:rsidP="0061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การด้อยค่าของมูลค่าของเงินลงทุนในบริษัทย่อย</w:t>
            </w:r>
            <w:r w:rsidR="0029760C">
              <w:rPr>
                <w:rFonts w:asciiTheme="majorBidi" w:eastAsia="BrowalliaUPC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="00986A67"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และค่าความนิยม</w:t>
            </w:r>
          </w:p>
        </w:tc>
      </w:tr>
      <w:tr w:rsidR="00C35365" w:rsidRPr="00C20284" w14:paraId="2681607F" w14:textId="77777777" w:rsidTr="004F2F33">
        <w:trPr>
          <w:trHeight w:val="192"/>
        </w:trPr>
        <w:tc>
          <w:tcPr>
            <w:tcW w:w="9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36F4B" w14:textId="01C45942" w:rsidR="00C35365" w:rsidRPr="003067AA" w:rsidRDefault="00C35365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41228B"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>4</w:t>
            </w: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 (</w:t>
            </w:r>
            <w:r w:rsidR="00B503E3"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ข</w:t>
            </w: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>)</w:t>
            </w:r>
            <w:r w:rsidR="00A46586"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>,</w:t>
            </w: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41228B"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>4</w:t>
            </w: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 (</w:t>
            </w:r>
            <w:r w:rsidR="002F28DA" w:rsidRPr="003067AA">
              <w:rPr>
                <w:rFonts w:asciiTheme="majorBidi" w:eastAsia="BrowalliaUPC" w:hAnsiTheme="majorBidi" w:cstheme="majorBidi" w:hint="cs"/>
                <w:color w:val="000000"/>
                <w:sz w:val="30"/>
                <w:szCs w:val="30"/>
                <w:cs/>
              </w:rPr>
              <w:t>ฏ</w:t>
            </w:r>
            <w:r w:rsidR="002F28DA"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>),</w:t>
            </w:r>
            <w:r w:rsidR="00DE02B2"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9631F1"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>9</w:t>
            </w:r>
            <w:r w:rsidR="00120E15"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FC1504" w:rsidRPr="003067AA">
              <w:rPr>
                <w:rFonts w:asciiTheme="majorBidi" w:eastAsia="BrowalliaUPC" w:hAnsiTheme="majorBidi" w:cstheme="majorBidi" w:hint="cs"/>
                <w:color w:val="000000"/>
                <w:sz w:val="30"/>
                <w:szCs w:val="30"/>
                <w:cs/>
              </w:rPr>
              <w:t xml:space="preserve">และ </w:t>
            </w:r>
            <w:r w:rsidR="009711B9"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>1</w:t>
            </w:r>
            <w:r w:rsidR="00120E15"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>6</w:t>
            </w:r>
          </w:p>
        </w:tc>
      </w:tr>
      <w:tr w:rsidR="00C35365" w:rsidRPr="00C20284" w14:paraId="038F6414" w14:textId="77777777" w:rsidTr="004F2F33">
        <w:trPr>
          <w:trHeight w:val="204"/>
        </w:trPr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FB038" w14:textId="77777777" w:rsidR="00C35365" w:rsidRPr="003067AA" w:rsidRDefault="00C35365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3067AA">
              <w:rPr>
                <w:rFonts w:asciiTheme="majorBidi" w:eastAsia="BrowalliaUPC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เรื่องสำคัญในการตรวจสอบ 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82425" w14:textId="77777777" w:rsidR="00C35365" w:rsidRPr="003067AA" w:rsidRDefault="00C35365" w:rsidP="0075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3067AA">
              <w:rPr>
                <w:rFonts w:asciiTheme="majorBidi" w:eastAsia="BrowalliaUPC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C35365" w:rsidRPr="00C20284" w14:paraId="1B372BD0" w14:textId="77777777" w:rsidTr="004F2F33">
        <w:trPr>
          <w:trHeight w:val="9143"/>
        </w:trPr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156E" w14:textId="754ECBBC" w:rsidR="00C35365" w:rsidRPr="003067AA" w:rsidRDefault="00C35365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กลุ่มบริษัทและบริษัทมีการลงทุนและดำเนินธุรกิจในหลายประเทศ และมีความเสี่ยงจากปัจจัยภายนอกต่างๆ เช่น ความผันผวนทางเศรษฐกิจ การเมือง ข้อกฎหมายและระเบียบการค้าต่างๆ การเปลี่ยนแปลงของสภาพแวดล้อม ภูมิอากาศ และโรคภัย ดังนั้น จึงมีความเสี่ยงที่ผลการดำเนินงานของบางธุรกิจและการลงท</w:t>
            </w:r>
            <w:r w:rsidR="007C2CD2"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ุนในบางประเทศอาจไม่เป็นไปตาม</w:t>
            </w:r>
            <w:r w:rsidR="00003EF1"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การ</w:t>
            </w: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 xml:space="preserve">คาดการณ์และประมาณการแรกเริ่มอย่างมีนัยสำคัญ และอาจส่งผลให้มูลค่าตามบัญชีของสินทรัพย์สูงกว่ามูลค่าที่คาดว่าจะได้รับคืนซึ่งอาจทำให้เกิดผลขาดทุนจากการด้อยค่า </w:t>
            </w:r>
          </w:p>
          <w:p w14:paraId="0AE5DF5A" w14:textId="77777777" w:rsidR="00C35365" w:rsidRPr="003067AA" w:rsidRDefault="00C35365" w:rsidP="0075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ข้าพเจ้าได้พิจารณาเรื่องนี้เป็นเรื่องสำคัญในการตรวจสอบเนื่องจากการทดสอบการด้อยค่าของผู้บริหารเกี่ยวข้องกับ</w:t>
            </w: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br/>
            </w: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 xml:space="preserve">การใช้ดุลยพินิจอย่างมีนัยสำคัญ 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30A0" w14:textId="77777777" w:rsidR="00C35365" w:rsidRPr="003067AA" w:rsidRDefault="00C35365" w:rsidP="00837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วิธีการตรวจสอบของข้าพเจ้าประกอบด้วย</w:t>
            </w:r>
          </w:p>
          <w:p w14:paraId="4B5E158E" w14:textId="6DE433F4" w:rsidR="00EF14EB" w:rsidRPr="003067AA" w:rsidRDefault="00C35365" w:rsidP="001B3149">
            <w:pPr>
              <w:numPr>
                <w:ilvl w:val="0"/>
                <w:numId w:val="10"/>
              </w:numPr>
              <w:tabs>
                <w:tab w:val="clear" w:pos="227"/>
                <w:tab w:val="clear" w:pos="4678"/>
                <w:tab w:val="left" w:pos="342"/>
                <w:tab w:val="left" w:pos="4584"/>
              </w:tabs>
              <w:autoSpaceDE w:val="0"/>
              <w:autoSpaceDN w:val="0"/>
              <w:adjustRightInd w:val="0"/>
              <w:spacing w:before="120"/>
              <w:ind w:left="360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การประเมินการพิจารณาของผู้บริหารเกี่ยวกับความสมเหตุสมผลของข้อบ่งชี้และการทดสอบการด้อยค่า</w:t>
            </w: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ของเงินลงทุน</w:t>
            </w:r>
            <w:r w:rsidR="00243DF5"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ในบริษัท</w:t>
            </w:r>
            <w:r w:rsidR="004E7A48">
              <w:rPr>
                <w:rFonts w:asciiTheme="majorBidi" w:eastAsia="BrowalliaUPC" w:hAnsiTheme="majorBidi" w:cstheme="majorBidi" w:hint="cs"/>
                <w:color w:val="000000"/>
                <w:sz w:val="30"/>
                <w:szCs w:val="30"/>
                <w:cs/>
              </w:rPr>
              <w:t>ย่อย</w:t>
            </w: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และค่าความนิยม รวมทั้ง</w:t>
            </w:r>
            <w:r w:rsidR="00EF14EB"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lang w:val="en-GB"/>
              </w:rPr>
              <w:t xml:space="preserve"> </w:t>
            </w:r>
            <w:r w:rsidR="00EF14EB"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ประเมินข้อสมมติที่สำคัญซึ่งสนับสนุนการคาดการณ์</w:t>
            </w:r>
            <w:r w:rsidR="00713BFC"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ของผู้บริหาร</w:t>
            </w: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</w:p>
          <w:p w14:paraId="34242624" w14:textId="45BBA963" w:rsidR="00C35365" w:rsidRPr="003067AA" w:rsidRDefault="00C35365" w:rsidP="001B3149">
            <w:pPr>
              <w:numPr>
                <w:ilvl w:val="0"/>
                <w:numId w:val="10"/>
              </w:numPr>
              <w:tabs>
                <w:tab w:val="clear" w:pos="227"/>
                <w:tab w:val="clear" w:pos="4678"/>
                <w:tab w:val="left" w:pos="342"/>
                <w:tab w:val="left" w:pos="4584"/>
              </w:tabs>
              <w:autoSpaceDE w:val="0"/>
              <w:autoSpaceDN w:val="0"/>
              <w:adjustRightInd w:val="0"/>
              <w:spacing w:before="120"/>
              <w:ind w:left="360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การสอบถามผู้บริหารเกี่ยวกับแบบจำลองการคิดลดกระแสเงินสด รวมถึงการทำความเข้าใจธุรกิจ</w:t>
            </w:r>
            <w:r w:rsidR="009B6392"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และ</w:t>
            </w:r>
            <w:r w:rsidR="00077862"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lang w:val="en-GB"/>
              </w:rPr>
              <w:t xml:space="preserve">     </w:t>
            </w:r>
            <w:r w:rsidR="006267EE"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lang w:val="en-GB"/>
              </w:rPr>
              <w:br/>
            </w: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กลยุทธ์ของกลุ่มบริษัทและบริษัท </w:t>
            </w:r>
          </w:p>
          <w:p w14:paraId="4101003B" w14:textId="2879B8EB" w:rsidR="009B6392" w:rsidRPr="003067AA" w:rsidRDefault="00C35365" w:rsidP="001B3149">
            <w:pPr>
              <w:numPr>
                <w:ilvl w:val="0"/>
                <w:numId w:val="10"/>
              </w:numPr>
              <w:tabs>
                <w:tab w:val="clear" w:pos="227"/>
                <w:tab w:val="clear" w:pos="4678"/>
                <w:tab w:val="left" w:pos="342"/>
                <w:tab w:val="left" w:pos="4584"/>
              </w:tabs>
              <w:autoSpaceDE w:val="0"/>
              <w:autoSpaceDN w:val="0"/>
              <w:adjustRightInd w:val="0"/>
              <w:spacing w:before="120"/>
              <w:ind w:left="360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การประเมินความเหมาะสมของข้อสมมติที่สำคัญที่ใช้ในการจัดทำประมาณกระแสเงินสดที่จะได้รับในอนาคตคิดลดเป็นมูลค่าปัจจุบันของผู้บริหาร โดยเปรียบเทียบข้อสมมติหลักกับแหล่งข้อมูลทั้งภายในและภายนอก พิจารณาความแม่นยำของประมาณการกระแสเงินสดโดยเปรียบเทียบประมาณการในอดีตกับผลการดำเนินงานที่เกิดขึ้นจริง และ</w:t>
            </w:r>
            <w:r w:rsidR="009B6392"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สุ่มทดสอบข้อมูลและข้อสมมติหลักที่ใช้ในแบบจำลองคิดลดกระแสเงินสดตลอดจนทดสอบการคำนวณ</w:t>
            </w:r>
          </w:p>
          <w:p w14:paraId="333AA1B4" w14:textId="77777777" w:rsidR="00C35365" w:rsidRPr="003067AA" w:rsidRDefault="00C35365" w:rsidP="001B3149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ind w:left="360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การประเมินความเพียงพอของการเปิดเผยข้อมูลตามมาตรฐานการรายงานทางการเงินที่เกี่ยวข้อง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  <w:p w14:paraId="1CD10EF2" w14:textId="4A4A1C28" w:rsidR="00902071" w:rsidRPr="003067AA" w:rsidRDefault="00902071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</w:tbl>
    <w:p w14:paraId="3A4F7190" w14:textId="77777777" w:rsidR="003B4176" w:rsidRPr="003067AA" w:rsidRDefault="003B4176">
      <w:pPr>
        <w:rPr>
          <w:rFonts w:asciiTheme="majorBidi" w:hAnsiTheme="majorBidi" w:cstheme="majorBidi"/>
        </w:rPr>
      </w:pPr>
      <w:r w:rsidRPr="003067AA">
        <w:rPr>
          <w:rFonts w:asciiTheme="majorBidi" w:hAnsiTheme="majorBidi" w:cstheme="majorBidi"/>
        </w:rPr>
        <w:br w:type="page"/>
      </w:r>
    </w:p>
    <w:tbl>
      <w:tblPr>
        <w:tblW w:w="981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5040"/>
      </w:tblGrid>
      <w:tr w:rsidR="009341B2" w:rsidRPr="00C20284" w14:paraId="7118F868" w14:textId="77777777" w:rsidTr="00367ADF">
        <w:trPr>
          <w:trHeight w:val="370"/>
          <w:tblHeader/>
        </w:trPr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2D4C3" w14:textId="77777777" w:rsidR="00C35365" w:rsidRPr="003067AA" w:rsidRDefault="00C35365" w:rsidP="00FC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54" w:lineRule="exact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lastRenderedPageBreak/>
              <w:t>การวัดมูลค่าสินทรัพย์ชีวภาพ</w:t>
            </w:r>
          </w:p>
        </w:tc>
      </w:tr>
      <w:tr w:rsidR="009341B2" w:rsidRPr="00C20284" w14:paraId="72F8B5CF" w14:textId="77777777" w:rsidTr="00367ADF">
        <w:trPr>
          <w:trHeight w:val="202"/>
          <w:tblHeader/>
        </w:trPr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E9721" w14:textId="5024051D" w:rsidR="00C35365" w:rsidRPr="003067AA" w:rsidRDefault="00C35365" w:rsidP="00FC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54" w:lineRule="exact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8807A8"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>4</w:t>
            </w: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 (</w:t>
            </w: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ซ</w:t>
            </w: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) </w:t>
            </w: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 xml:space="preserve">และ </w:t>
            </w:r>
            <w:r w:rsidR="00721F51"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>8</w:t>
            </w:r>
          </w:p>
        </w:tc>
      </w:tr>
      <w:tr w:rsidR="009341B2" w:rsidRPr="00C20284" w14:paraId="5BBE8609" w14:textId="77777777" w:rsidTr="00367ADF">
        <w:trPr>
          <w:trHeight w:val="253"/>
          <w:tblHeader/>
        </w:trPr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3CAD2" w14:textId="77777777" w:rsidR="00C35365" w:rsidRPr="003067AA" w:rsidRDefault="00C35365" w:rsidP="00FC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54" w:lineRule="exact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3067AA">
              <w:rPr>
                <w:rFonts w:asciiTheme="majorBidi" w:eastAsia="BrowalliaUPC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เรื่องสำคัญในการตรวจสอบ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8C79B" w14:textId="77777777" w:rsidR="00C35365" w:rsidRPr="003067AA" w:rsidRDefault="00C35365" w:rsidP="00FC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54" w:lineRule="exact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3067AA">
              <w:rPr>
                <w:rFonts w:asciiTheme="majorBidi" w:eastAsia="BrowalliaUPC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ได้ตรวจสอบเรื่องดังกล่าวอย่างไร </w:t>
            </w:r>
          </w:p>
        </w:tc>
      </w:tr>
      <w:tr w:rsidR="00751429" w:rsidRPr="00C20284" w14:paraId="1D5548EF" w14:textId="77777777" w:rsidTr="00367ADF">
        <w:trPr>
          <w:trHeight w:val="3880"/>
        </w:trPr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E382" w14:textId="77777777" w:rsidR="00C35365" w:rsidRPr="003067AA" w:rsidRDefault="00C35365" w:rsidP="00FC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354" w:lineRule="exact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กลุ่มบริษัทวัดมูลค่าสินทรัพย์ชีวภาพบางประเภทด้วยมูลค่ายุติธรรมหักต้นทุนในการขาย ผู้บริหารประเมินมูลค่ายุติธรรมโดยใช้วิธีเปรียบเทียบข้อมูลตลาด</w:t>
            </w: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lang w:bidi="ar-SA"/>
              </w:rPr>
              <w:t xml:space="preserve"> </w:t>
            </w: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และมีการใช้ข้อมูลที่ไม่สามารถสังเกตได้ที่มีนัยสำคัญ เช่น</w:t>
            </w: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lang w:bidi="ar-SA"/>
              </w:rPr>
              <w:t xml:space="preserve"> </w:t>
            </w: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ราคาที่อ้างอิงราคาตลาด ณ วันสิ้นรอบระยะเวลารายงาน</w:t>
            </w: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  <w:p w14:paraId="36ACBCB5" w14:textId="77777777" w:rsidR="00C35365" w:rsidRPr="003067AA" w:rsidRDefault="00C35365" w:rsidP="00FC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354" w:lineRule="exact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ข้าพเจ้าได้พิจารณาเรื่องนี้เป็นเรื่องสำคัญในการตรวจสอบเนื่องจากการประมาณมูลค่ายุติธรรมของสินทรัพย์ชีวภาพของผู้บริหารเกี่ยวข้องกับการใช้ดุลยพินิจที่มีนัยสำคัญ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345D" w14:textId="77777777" w:rsidR="00C35365" w:rsidRPr="003067AA" w:rsidRDefault="00C35365" w:rsidP="00FC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354" w:lineRule="exact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วิธีการตรวจสอบของข้าพเจ้าประกอบด้วย</w:t>
            </w:r>
          </w:p>
          <w:p w14:paraId="1D7587A3" w14:textId="77777777" w:rsidR="00C35365" w:rsidRPr="003067AA" w:rsidRDefault="00C35365" w:rsidP="00FC0E10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354" w:lineRule="exact"/>
              <w:ind w:left="342" w:hanging="270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การประเมินวิธีการที่ผู้บริหารใช้ในการพิจารณาวัดมูลค่าสินทรัพย์ชีวภาพ ข้อมูลที่ใช้ในการจัดประเภท การแบ่งอายุ น้ำหนักและปริมาณของสินทรัพย์ชีวภาพ และเปรียบเทียบราคาอ้างอิงที่</w:t>
            </w:r>
            <w:r w:rsidRPr="003067AA">
              <w:rPr>
                <w:rFonts w:asciiTheme="majorBidi" w:eastAsia="BrowalliaUPC" w:hAnsiTheme="majorBidi" w:cstheme="majorBidi"/>
                <w:b/>
                <w:color w:val="000000"/>
                <w:sz w:val="30"/>
                <w:szCs w:val="30"/>
                <w:cs/>
              </w:rPr>
              <w:t>กลุ่มบริษัท</w:t>
            </w: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 xml:space="preserve">นำมาใช้ในการวัดมูลค่ากับแหล่งข้อมูลทั้งภายในและภายนอกและราคาตลาดที่มีอยู่ ณ วันที่ในรายงาน </w:t>
            </w:r>
          </w:p>
          <w:p w14:paraId="40E1465E" w14:textId="77777777" w:rsidR="00C35365" w:rsidRPr="003067AA" w:rsidRDefault="00C35365" w:rsidP="00FC0E10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354" w:lineRule="exact"/>
              <w:ind w:left="342" w:hanging="270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3067AA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การประเมินความเพียงพอของการเปิดเผยข้อมูลตามมาตรฐานการรายงานทางการเงินที่เกี่ยวข้อง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  <w:tr w:rsidR="009341B2" w:rsidRPr="00C20284" w14:paraId="087A805B" w14:textId="77777777" w:rsidTr="00367ADF">
        <w:trPr>
          <w:trHeight w:hRule="exact" w:val="69"/>
        </w:trPr>
        <w:tc>
          <w:tcPr>
            <w:tcW w:w="47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EA95A5" w14:textId="77777777" w:rsidR="00DF3CCD" w:rsidRPr="003067AA" w:rsidRDefault="00DF3CC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7BA520" w14:textId="77777777" w:rsidR="00DF3CCD" w:rsidRPr="003067AA" w:rsidRDefault="00DF3CC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center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</w:tbl>
    <w:p w14:paraId="385E739D" w14:textId="77777777" w:rsidR="00DF3CCD" w:rsidRPr="003067AA" w:rsidRDefault="00DF3CCD">
      <w:pPr>
        <w:autoSpaceDE w:val="0"/>
        <w:autoSpaceDN w:val="0"/>
        <w:adjustRightInd w:val="0"/>
        <w:spacing w:after="80" w:line="240" w:lineRule="auto"/>
        <w:jc w:val="both"/>
        <w:rPr>
          <w:rFonts w:asciiTheme="majorBidi" w:hAnsiTheme="majorBidi" w:cstheme="majorBidi"/>
          <w:sz w:val="2"/>
          <w:szCs w:val="2"/>
        </w:rPr>
      </w:pPr>
    </w:p>
    <w:p w14:paraId="69B7E63D" w14:textId="358AF56E" w:rsidR="00C35365" w:rsidRPr="00431464" w:rsidRDefault="00DF3CCD" w:rsidP="00431464">
      <w:pPr>
        <w:autoSpaceDE w:val="0"/>
        <w:autoSpaceDN w:val="0"/>
        <w:adjustRightInd w:val="0"/>
        <w:spacing w:after="80" w:line="240" w:lineRule="auto"/>
        <w:jc w:val="both"/>
        <w:rPr>
          <w:rFonts w:asciiTheme="majorBidi" w:hAnsiTheme="majorBidi" w:cstheme="majorBidi"/>
          <w:i/>
          <w:iCs/>
          <w:sz w:val="16"/>
          <w:szCs w:val="16"/>
        </w:rPr>
      </w:pPr>
      <w:r w:rsidRPr="003067AA">
        <w:rPr>
          <w:rFonts w:asciiTheme="majorBidi" w:hAnsiTheme="majorBidi" w:cstheme="majorBidi"/>
          <w:i/>
          <w:iCs/>
          <w:sz w:val="30"/>
          <w:szCs w:val="30"/>
        </w:rPr>
        <w:br/>
      </w:r>
      <w:r w:rsidR="00C35365" w:rsidRPr="003067AA">
        <w:rPr>
          <w:rFonts w:asciiTheme="majorBidi" w:hAnsiTheme="majorBidi" w:cstheme="majorBidi"/>
          <w:i/>
          <w:iCs/>
          <w:sz w:val="30"/>
          <w:szCs w:val="30"/>
          <w:cs/>
        </w:rPr>
        <w:t>ข้อมูลอื่น</w:t>
      </w:r>
    </w:p>
    <w:p w14:paraId="4F08B090" w14:textId="77777777" w:rsidR="00C35365" w:rsidRPr="003067AA" w:rsidRDefault="00C35365" w:rsidP="002B1F7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B6A6E90" w14:textId="77777777" w:rsidR="00C35365" w:rsidRPr="003067AA" w:rsidRDefault="00C35365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rowalliaUPC" w:hAnsiTheme="majorBidi" w:cstheme="majorBidi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</w:t>
      </w:r>
      <w:r w:rsidRPr="003067AA">
        <w:rPr>
          <w:rFonts w:asciiTheme="majorBidi" w:eastAsia="BrowalliaUPC" w:hAnsiTheme="majorBidi" w:cstheme="majorBidi"/>
          <w:sz w:val="30"/>
          <w:szCs w:val="30"/>
          <w:cs/>
        </w:rPr>
        <w:t>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  <w:r w:rsidRPr="003067AA">
        <w:rPr>
          <w:rFonts w:asciiTheme="majorBidi" w:eastAsia="BrowalliaUPC" w:hAnsiTheme="majorBidi" w:cstheme="majorBidi"/>
          <w:sz w:val="30"/>
          <w:szCs w:val="30"/>
        </w:rPr>
        <w:t xml:space="preserve"> </w:t>
      </w:r>
    </w:p>
    <w:p w14:paraId="5D205384" w14:textId="77777777" w:rsidR="00C35365" w:rsidRPr="003067AA" w:rsidRDefault="00C35365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rowalliaUPC" w:hAnsiTheme="majorBidi" w:cstheme="majorBidi"/>
          <w:sz w:val="30"/>
          <w:szCs w:val="30"/>
        </w:rPr>
      </w:pPr>
    </w:p>
    <w:p w14:paraId="3C30DA8D" w14:textId="77777777" w:rsidR="00C35365" w:rsidRPr="003067AA" w:rsidRDefault="00C35365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393D26C5" w14:textId="77777777" w:rsidR="00C35365" w:rsidRPr="003067AA" w:rsidRDefault="00C35365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</w:p>
    <w:p w14:paraId="7A051B58" w14:textId="77777777" w:rsidR="00C35365" w:rsidRPr="003067AA" w:rsidRDefault="00C35365" w:rsidP="002B1F7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0F6FF9F" w14:textId="77777777" w:rsidR="00C35365" w:rsidRPr="003067AA" w:rsidRDefault="00C35365" w:rsidP="002B1F7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EB94BF5" w14:textId="77777777" w:rsidR="009A5F68" w:rsidRPr="003067AA" w:rsidRDefault="009A5F68" w:rsidP="002B1F7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5A3BDA2" w14:textId="77777777" w:rsidR="009A5F68" w:rsidRDefault="009A5F68" w:rsidP="002B1F72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7E07103" w14:textId="3B31A0C9" w:rsidR="00D66590" w:rsidRDefault="00D6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5AEE292" w14:textId="77777777" w:rsidR="00C35365" w:rsidRPr="003067AA" w:rsidRDefault="00C35365" w:rsidP="002B1F72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136B21D" w14:textId="77777777" w:rsidR="00C35365" w:rsidRPr="003067AA" w:rsidRDefault="00C35365" w:rsidP="002B1F72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A5BC96A" w14:textId="77777777" w:rsidR="00562E53" w:rsidRPr="003067AA" w:rsidRDefault="00C35365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rowalliaUPC" w:hAnsiTheme="majorBidi" w:cstheme="majorBidi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</w:t>
      </w:r>
      <w:r w:rsidRPr="003067AA">
        <w:rPr>
          <w:rFonts w:asciiTheme="majorBidi" w:eastAsia="BrowalliaUPC" w:hAnsiTheme="majorBidi" w:cstheme="majorBidi"/>
          <w:sz w:val="30"/>
          <w:szCs w:val="30"/>
          <w:cs/>
        </w:rPr>
        <w:t>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3067AA">
        <w:rPr>
          <w:rFonts w:asciiTheme="majorBidi" w:eastAsia="BrowalliaUPC" w:hAnsiTheme="majorBidi" w:cstheme="majorBidi"/>
          <w:sz w:val="30"/>
          <w:szCs w:val="30"/>
        </w:rPr>
        <w:t xml:space="preserve"> </w:t>
      </w:r>
    </w:p>
    <w:p w14:paraId="5E4AE144" w14:textId="77777777" w:rsidR="00562E53" w:rsidRPr="003067AA" w:rsidRDefault="00562E53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rowalliaUPC" w:hAnsiTheme="majorBidi" w:cstheme="majorBidi"/>
          <w:sz w:val="30"/>
          <w:szCs w:val="30"/>
        </w:rPr>
      </w:pPr>
    </w:p>
    <w:p w14:paraId="79B0CDE8" w14:textId="77777777" w:rsidR="00C35365" w:rsidRPr="003067AA" w:rsidRDefault="00C35365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</w:t>
      </w:r>
      <w:r w:rsidRPr="003067AA">
        <w:rPr>
          <w:rFonts w:asciiTheme="majorBidi" w:hAnsiTheme="majorBidi" w:cstheme="majorBidi"/>
          <w:sz w:val="30"/>
          <w:szCs w:val="30"/>
        </w:rPr>
        <w:t xml:space="preserve"> (</w:t>
      </w:r>
      <w:r w:rsidRPr="003067AA">
        <w:rPr>
          <w:rFonts w:asciiTheme="majorBidi" w:hAnsiTheme="majorBidi" w:cstheme="majorBidi"/>
          <w:sz w:val="30"/>
          <w:szCs w:val="30"/>
          <w:cs/>
        </w:rPr>
        <w:t>ตามความเหมาะสม</w:t>
      </w:r>
      <w:r w:rsidRPr="003067AA">
        <w:rPr>
          <w:rFonts w:asciiTheme="majorBidi" w:hAnsiTheme="majorBidi" w:cstheme="majorBidi"/>
          <w:sz w:val="30"/>
          <w:szCs w:val="30"/>
        </w:rPr>
        <w:t xml:space="preserve">) </w:t>
      </w:r>
      <w:r w:rsidRPr="003067AA">
        <w:rPr>
          <w:rFonts w:asciiTheme="majorBidi" w:hAnsiTheme="majorBidi" w:cstheme="majorBidi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="007012A7"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ED8462E" w14:textId="77777777" w:rsidR="00C35365" w:rsidRPr="003067AA" w:rsidRDefault="00C35365" w:rsidP="002B1F7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A0900CB" w14:textId="77777777" w:rsidR="00C35365" w:rsidRPr="003067AA" w:rsidRDefault="00C35365" w:rsidP="002B1F7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66703A6B" w14:textId="77777777" w:rsidR="00C35365" w:rsidRPr="003067AA" w:rsidRDefault="00C35365" w:rsidP="002B1F72">
      <w:pPr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p w14:paraId="7A7E106E" w14:textId="385C5762" w:rsidR="00C35365" w:rsidRPr="003067AA" w:rsidRDefault="00C35365" w:rsidP="00FC0E10">
      <w:pPr>
        <w:spacing w:line="360" w:lineRule="exac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1494BF0" w14:textId="77777777" w:rsidR="00C35365" w:rsidRPr="003067AA" w:rsidRDefault="00C35365" w:rsidP="00FC0E10">
      <w:pPr>
        <w:spacing w:line="360" w:lineRule="exact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3F31952" w14:textId="77777777" w:rsidR="00C35365" w:rsidRPr="003067AA" w:rsidRDefault="00C35365" w:rsidP="00FC0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</w:t>
      </w:r>
      <w:r w:rsidRPr="003067AA">
        <w:rPr>
          <w:rFonts w:asciiTheme="majorBidi" w:hAnsiTheme="majorBidi" w:cstheme="majorBidi"/>
          <w:sz w:val="30"/>
          <w:szCs w:val="30"/>
          <w:cs/>
        </w:rPr>
        <w:t>ล่านี้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</w:p>
    <w:p w14:paraId="201F1E2E" w14:textId="49911588" w:rsidR="00431464" w:rsidRDefault="00431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rowalliaUPC" w:hAnsiTheme="majorBidi" w:cstheme="majorBidi"/>
          <w:color w:val="000000"/>
          <w:sz w:val="20"/>
          <w:szCs w:val="20"/>
        </w:rPr>
      </w:pPr>
      <w:r>
        <w:rPr>
          <w:rFonts w:asciiTheme="majorBidi" w:eastAsia="BrowalliaUPC" w:hAnsiTheme="majorBidi" w:cstheme="majorBidi"/>
          <w:color w:val="000000"/>
          <w:sz w:val="20"/>
          <w:szCs w:val="20"/>
        </w:rPr>
        <w:br w:type="page"/>
      </w:r>
    </w:p>
    <w:p w14:paraId="64D597CF" w14:textId="77777777" w:rsidR="00C35365" w:rsidRPr="003067AA" w:rsidRDefault="00C35365" w:rsidP="00FC0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lastRenderedPageBreak/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712DDCE1" w14:textId="77777777" w:rsidR="00C35365" w:rsidRPr="003067AA" w:rsidRDefault="00C35365" w:rsidP="00FC0E10">
      <w:pPr>
        <w:spacing w:line="360" w:lineRule="exact"/>
        <w:jc w:val="thaiDistribute"/>
        <w:rPr>
          <w:rFonts w:asciiTheme="majorBidi" w:eastAsia="BrowalliaUPC" w:hAnsiTheme="majorBidi" w:cstheme="majorBidi"/>
          <w:color w:val="000000"/>
          <w:sz w:val="20"/>
          <w:szCs w:val="20"/>
        </w:rPr>
      </w:pPr>
    </w:p>
    <w:p w14:paraId="077F872C" w14:textId="77777777" w:rsidR="00C35365" w:rsidRPr="003067AA" w:rsidRDefault="00C35365" w:rsidP="00FC0E10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ind w:left="360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        </w:t>
      </w:r>
      <w:r w:rsidR="00014507" w:rsidRPr="003067AA">
        <w:rPr>
          <w:rFonts w:asciiTheme="majorBidi" w:eastAsia="BrowalliaUPC" w:hAnsiTheme="majorBidi" w:cstheme="majorBidi"/>
          <w:color w:val="000000"/>
          <w:sz w:val="30"/>
          <w:szCs w:val="30"/>
        </w:rPr>
        <w:br/>
      </w: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27157F5" w14:textId="77777777" w:rsidR="00562E53" w:rsidRPr="003067AA" w:rsidRDefault="00562E53" w:rsidP="00FC0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ind w:left="360"/>
        <w:jc w:val="thaiDistribute"/>
        <w:rPr>
          <w:rFonts w:asciiTheme="majorBidi" w:eastAsia="BrowalliaUPC" w:hAnsiTheme="majorBidi" w:cstheme="majorBidi"/>
          <w:color w:val="000000"/>
          <w:sz w:val="20"/>
          <w:szCs w:val="20"/>
        </w:rPr>
      </w:pPr>
    </w:p>
    <w:p w14:paraId="11483BF5" w14:textId="77777777" w:rsidR="00C35365" w:rsidRPr="003067AA" w:rsidRDefault="00C35365" w:rsidP="00FC0E10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ind w:left="360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 </w:t>
      </w:r>
    </w:p>
    <w:p w14:paraId="1B30D357" w14:textId="77777777" w:rsidR="00C35365" w:rsidRPr="003067AA" w:rsidRDefault="00C35365" w:rsidP="00FC0E10">
      <w:pPr>
        <w:pStyle w:val="ListParagraph"/>
        <w:spacing w:line="360" w:lineRule="exact"/>
        <w:rPr>
          <w:rFonts w:asciiTheme="majorBidi" w:eastAsia="BrowalliaUPC" w:hAnsiTheme="majorBidi" w:cstheme="majorBidi"/>
          <w:color w:val="000000"/>
          <w:sz w:val="20"/>
          <w:szCs w:val="20"/>
        </w:rPr>
      </w:pPr>
    </w:p>
    <w:p w14:paraId="3B285FF6" w14:textId="77777777" w:rsidR="002C2D2E" w:rsidRPr="003067AA" w:rsidRDefault="00C35365" w:rsidP="00FC0E10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ind w:left="360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6F6326B" w14:textId="77777777" w:rsidR="002C2D2E" w:rsidRPr="003067AA" w:rsidRDefault="002C2D2E" w:rsidP="00FC0E10">
      <w:pPr>
        <w:pStyle w:val="ListParagraph"/>
        <w:spacing w:line="360" w:lineRule="exact"/>
        <w:rPr>
          <w:rFonts w:asciiTheme="majorBidi" w:eastAsia="BrowalliaUPC" w:hAnsiTheme="majorBidi" w:cstheme="majorBidi"/>
          <w:color w:val="000000"/>
          <w:sz w:val="20"/>
          <w:szCs w:val="20"/>
          <w:cs/>
        </w:rPr>
      </w:pPr>
    </w:p>
    <w:p w14:paraId="7DF8E25F" w14:textId="77777777" w:rsidR="00C35365" w:rsidRPr="003067AA" w:rsidRDefault="00C35365" w:rsidP="00FC0E10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ind w:left="360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562E53"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โดยให้ข้อสังเกต</w:t>
      </w: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ถึงการเปิดเผยข้อมูลในงบการเงินรวมและงบการเงินเฉพาะกิจการ</w:t>
      </w:r>
      <w:r w:rsidR="00562E53"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ที่เกี่ยวข้อง</w:t>
      </w: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</w:t>
      </w:r>
      <w:r w:rsidRPr="003067AA">
        <w:rPr>
          <w:rFonts w:asciiTheme="majorBidi" w:eastAsia="BrowalliaUPC" w:hAnsiTheme="majorBidi" w:cstheme="majorBidi"/>
          <w:sz w:val="30"/>
          <w:szCs w:val="30"/>
          <w:cs/>
        </w:rPr>
        <w:t xml:space="preserve">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F1DF5DE" w14:textId="77777777" w:rsidR="00586654" w:rsidRPr="003067AA" w:rsidRDefault="00586654" w:rsidP="008C6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ind w:left="360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</w:p>
    <w:p w14:paraId="50115CDC" w14:textId="77777777" w:rsidR="00C35365" w:rsidRPr="003067AA" w:rsidRDefault="00C35365" w:rsidP="00FC0E10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ind w:left="360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</w:t>
      </w:r>
      <w:r w:rsidR="00562E53"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รแสดงรายการและเหตุการณ์ในรูปแบบ</w:t>
      </w: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="00562E53"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หรือไม่</w:t>
      </w: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 xml:space="preserve"> </w:t>
      </w:r>
    </w:p>
    <w:p w14:paraId="4524319F" w14:textId="77777777" w:rsidR="00C35365" w:rsidRPr="003067AA" w:rsidRDefault="00C35365" w:rsidP="00FC0E10">
      <w:pPr>
        <w:pStyle w:val="ListParagraph"/>
        <w:spacing w:line="360" w:lineRule="exact"/>
        <w:rPr>
          <w:rFonts w:asciiTheme="majorBidi" w:eastAsia="BrowalliaUPC" w:hAnsiTheme="majorBidi" w:cstheme="majorBidi"/>
          <w:color w:val="000000"/>
          <w:szCs w:val="24"/>
        </w:rPr>
      </w:pPr>
    </w:p>
    <w:p w14:paraId="18908877" w14:textId="77777777" w:rsidR="00C35365" w:rsidRPr="003067AA" w:rsidRDefault="00C35365" w:rsidP="00FC0E10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ind w:left="360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  <w:r w:rsidRPr="003067AA">
        <w:rPr>
          <w:rFonts w:asciiTheme="majorBidi" w:eastAsia="BrowalliaUPC" w:hAnsiTheme="majorBidi" w:cstheme="majorBidi"/>
          <w:color w:val="000000"/>
          <w:sz w:val="30"/>
          <w:szCs w:val="30"/>
        </w:rPr>
        <w:t xml:space="preserve"> </w:t>
      </w:r>
    </w:p>
    <w:p w14:paraId="7BCFFFB0" w14:textId="45665F85" w:rsidR="00431464" w:rsidRDefault="00431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rowalliaUPC" w:hAnsiTheme="majorBidi" w:cstheme="majorBidi"/>
          <w:sz w:val="24"/>
          <w:szCs w:val="24"/>
        </w:rPr>
      </w:pPr>
      <w:r>
        <w:rPr>
          <w:rFonts w:asciiTheme="majorBidi" w:eastAsia="BrowalliaUPC" w:hAnsiTheme="majorBidi" w:cstheme="majorBidi"/>
          <w:sz w:val="24"/>
          <w:szCs w:val="24"/>
        </w:rPr>
        <w:br w:type="page"/>
      </w:r>
    </w:p>
    <w:p w14:paraId="7591078F" w14:textId="77777777" w:rsidR="00C35365" w:rsidRPr="003067AA" w:rsidRDefault="007A6465" w:rsidP="00FC0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jc w:val="thaiDistribute"/>
        <w:rPr>
          <w:rFonts w:asciiTheme="majorBidi" w:eastAsia="BrowalliaUPC" w:hAnsiTheme="majorBidi" w:cstheme="majorBidi"/>
          <w:sz w:val="30"/>
          <w:szCs w:val="30"/>
        </w:rPr>
      </w:pPr>
      <w:r w:rsidRPr="003067AA">
        <w:rPr>
          <w:rFonts w:asciiTheme="majorBidi" w:eastAsia="BrowalliaUPC" w:hAnsiTheme="majorBidi" w:cstheme="majorBidi"/>
          <w:sz w:val="30"/>
          <w:szCs w:val="30"/>
          <w:cs/>
        </w:rPr>
        <w:lastRenderedPageBreak/>
        <w:t>ข้าพเจ้าได้สื่อสารกับผู้มีหน</w:t>
      </w:r>
      <w:r w:rsidR="00562E53" w:rsidRPr="003067AA">
        <w:rPr>
          <w:rFonts w:asciiTheme="majorBidi" w:eastAsia="BrowalliaUPC" w:hAnsiTheme="majorBidi" w:cstheme="majorBidi"/>
          <w:sz w:val="30"/>
          <w:szCs w:val="30"/>
          <w:cs/>
        </w:rPr>
        <w:t>้าที่ในการกำกับดูแลในเรื่องต่าง</w:t>
      </w:r>
      <w:r w:rsidR="002C2D2E" w:rsidRPr="003067AA">
        <w:rPr>
          <w:rFonts w:asciiTheme="majorBidi" w:eastAsia="BrowalliaUPC" w:hAnsiTheme="majorBidi" w:cstheme="majorBidi"/>
          <w:sz w:val="30"/>
          <w:szCs w:val="30"/>
          <w:cs/>
        </w:rPr>
        <w:t>ๆ</w:t>
      </w:r>
      <w:r w:rsidR="00A36997" w:rsidRPr="003067AA">
        <w:rPr>
          <w:rFonts w:asciiTheme="majorBidi" w:eastAsia="BrowalliaUPC" w:hAnsiTheme="majorBidi" w:cstheme="majorBidi"/>
          <w:sz w:val="30"/>
          <w:szCs w:val="30"/>
          <w:cs/>
        </w:rPr>
        <w:t xml:space="preserve"> </w:t>
      </w:r>
      <w:r w:rsidRPr="003067AA">
        <w:rPr>
          <w:rFonts w:asciiTheme="majorBidi" w:eastAsia="BrowalliaUPC" w:hAnsiTheme="majorBidi" w:cstheme="majorBidi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7DBE645" w14:textId="77777777" w:rsidR="007A6465" w:rsidRPr="003067AA" w:rsidRDefault="007A6465" w:rsidP="00FC0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jc w:val="thaiDistribute"/>
        <w:rPr>
          <w:rFonts w:asciiTheme="majorBidi" w:eastAsia="BrowalliaUPC" w:hAnsiTheme="majorBidi" w:cstheme="majorBidi"/>
          <w:sz w:val="24"/>
          <w:szCs w:val="24"/>
        </w:rPr>
      </w:pPr>
    </w:p>
    <w:p w14:paraId="2A1DBF82" w14:textId="749B2129" w:rsidR="00C35365" w:rsidRPr="003067AA" w:rsidRDefault="00C35365" w:rsidP="00FC0E10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164525" w:rsidRPr="003067A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AA319A" w:rsidRPr="003067AA">
        <w:rPr>
          <w:rFonts w:asciiTheme="majorBidi" w:hAnsiTheme="majorBidi" w:cstheme="majorBidi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2489AEB" w14:textId="77777777" w:rsidR="00C35365" w:rsidRPr="003067AA" w:rsidRDefault="00C35365" w:rsidP="00FC0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ind w:left="360"/>
        <w:jc w:val="thaiDistribute"/>
        <w:rPr>
          <w:rFonts w:asciiTheme="majorBidi" w:eastAsia="BrowalliaUPC" w:hAnsiTheme="majorBidi" w:cstheme="majorBidi"/>
          <w:sz w:val="24"/>
          <w:szCs w:val="24"/>
        </w:rPr>
      </w:pPr>
    </w:p>
    <w:p w14:paraId="466C0828" w14:textId="77777777" w:rsidR="00C35365" w:rsidRPr="003067AA" w:rsidRDefault="00C35365" w:rsidP="00FC0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jc w:val="thaiDistribute"/>
        <w:rPr>
          <w:rFonts w:asciiTheme="majorBidi" w:eastAsia="BrowalliaUPC" w:hAnsiTheme="majorBidi" w:cstheme="majorBidi"/>
          <w:sz w:val="30"/>
          <w:szCs w:val="30"/>
        </w:rPr>
      </w:pPr>
      <w:r w:rsidRPr="003067AA">
        <w:rPr>
          <w:rFonts w:asciiTheme="majorBidi" w:eastAsia="BrowalliaUPC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D04786" w:rsidRPr="003067AA">
        <w:rPr>
          <w:rFonts w:asciiTheme="majorBidi" w:eastAsia="BrowalliaUPC" w:hAnsiTheme="majorBidi" w:cstheme="majorBidi"/>
          <w:sz w:val="30"/>
          <w:szCs w:val="30"/>
          <w:cs/>
        </w:rPr>
        <w:t>ๆ</w:t>
      </w:r>
      <w:r w:rsidR="00A36997" w:rsidRPr="003067AA">
        <w:rPr>
          <w:rFonts w:asciiTheme="majorBidi" w:eastAsia="BrowalliaUPC" w:hAnsiTheme="majorBidi" w:cstheme="majorBidi"/>
          <w:sz w:val="30"/>
          <w:szCs w:val="30"/>
          <w:cs/>
        </w:rPr>
        <w:t xml:space="preserve"> </w:t>
      </w:r>
      <w:r w:rsidRPr="003067AA">
        <w:rPr>
          <w:rFonts w:asciiTheme="majorBidi" w:eastAsia="BrowalliaUPC" w:hAnsiTheme="majorBidi" w:cstheme="majorBidi"/>
          <w:sz w:val="30"/>
          <w:szCs w:val="30"/>
          <w:cs/>
        </w:rPr>
        <w:t>ที่มีนัยสำคัญที่สุดในการตรวจสอบ</w:t>
      </w:r>
      <w:r w:rsidRPr="003067AA">
        <w:rPr>
          <w:rFonts w:asciiTheme="majorBidi" w:eastAsia="BrowalliaUPC" w:hAnsiTheme="majorBidi" w:cstheme="majorBidi"/>
          <w:sz w:val="30"/>
          <w:szCs w:val="30"/>
          <w:cs/>
        </w:rPr>
        <w:br/>
      </w:r>
      <w:r w:rsidRPr="003067AA">
        <w:rPr>
          <w:rFonts w:asciiTheme="majorBidi" w:eastAsia="BrowalliaUPC" w:hAnsiTheme="majorBidi" w:cstheme="majorBidi"/>
          <w:spacing w:val="-4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</w:t>
      </w:r>
      <w:r w:rsidRPr="003067AA">
        <w:rPr>
          <w:rFonts w:asciiTheme="majorBidi" w:eastAsia="BrowalliaUPC" w:hAnsiTheme="majorBidi" w:cstheme="majorBidi"/>
          <w:sz w:val="30"/>
          <w:szCs w:val="30"/>
          <w:cs/>
        </w:rPr>
        <w:t>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0733D0E" w14:textId="01E5EC33" w:rsidR="002C2D2E" w:rsidRPr="003067AA" w:rsidRDefault="002C2D2E" w:rsidP="00FC0E10">
      <w:pPr>
        <w:spacing w:line="360" w:lineRule="exact"/>
        <w:jc w:val="thaiDistribute"/>
        <w:rPr>
          <w:rFonts w:asciiTheme="majorBidi" w:eastAsia="BrowalliaUPC" w:hAnsiTheme="majorBidi" w:cstheme="majorBidi"/>
          <w:sz w:val="30"/>
          <w:szCs w:val="30"/>
        </w:rPr>
      </w:pPr>
    </w:p>
    <w:p w14:paraId="6CA30C48" w14:textId="69AFC754" w:rsidR="00EA6B48" w:rsidRPr="003067AA" w:rsidRDefault="00EA6B48" w:rsidP="00FC0E10">
      <w:pPr>
        <w:spacing w:line="360" w:lineRule="exact"/>
        <w:jc w:val="thaiDistribute"/>
        <w:rPr>
          <w:rFonts w:asciiTheme="majorBidi" w:eastAsia="BrowalliaUPC" w:hAnsiTheme="majorBidi" w:cstheme="majorBidi"/>
          <w:sz w:val="30"/>
          <w:szCs w:val="30"/>
        </w:rPr>
      </w:pPr>
    </w:p>
    <w:p w14:paraId="177ECD57" w14:textId="0106A5D2" w:rsidR="00EA6B48" w:rsidRPr="003067AA" w:rsidRDefault="00EA6B48" w:rsidP="00FC0E10">
      <w:pPr>
        <w:spacing w:line="360" w:lineRule="exact"/>
        <w:jc w:val="thaiDistribute"/>
        <w:rPr>
          <w:rFonts w:asciiTheme="majorBidi" w:eastAsia="BrowalliaUPC" w:hAnsiTheme="majorBidi" w:cstheme="majorBidi"/>
          <w:sz w:val="30"/>
          <w:szCs w:val="30"/>
        </w:rPr>
      </w:pPr>
    </w:p>
    <w:p w14:paraId="2ABE655F" w14:textId="77777777" w:rsidR="006361BC" w:rsidRPr="003067AA" w:rsidRDefault="006361BC" w:rsidP="00FC0E10">
      <w:pPr>
        <w:spacing w:line="360" w:lineRule="exact"/>
        <w:jc w:val="thaiDistribute"/>
        <w:rPr>
          <w:rFonts w:asciiTheme="majorBidi" w:eastAsia="BrowalliaUPC" w:hAnsiTheme="majorBidi" w:cstheme="majorBidi"/>
          <w:sz w:val="30"/>
          <w:szCs w:val="30"/>
        </w:rPr>
      </w:pPr>
    </w:p>
    <w:p w14:paraId="73644DE8" w14:textId="4373B3C6" w:rsidR="00EA6B48" w:rsidRPr="003067AA" w:rsidRDefault="00EA6B48" w:rsidP="00FC0E10">
      <w:pPr>
        <w:spacing w:line="360" w:lineRule="exact"/>
        <w:jc w:val="thaiDistribute"/>
        <w:rPr>
          <w:rFonts w:asciiTheme="majorBidi" w:eastAsia="BrowalliaUPC" w:hAnsiTheme="majorBidi" w:cstheme="majorBidi"/>
          <w:sz w:val="30"/>
          <w:szCs w:val="30"/>
        </w:rPr>
      </w:pPr>
    </w:p>
    <w:p w14:paraId="3D62C2B7" w14:textId="236790FA" w:rsidR="00C35365" w:rsidRPr="003067AA" w:rsidRDefault="00D137A2" w:rsidP="00FC0E10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eastAsia="BrowalliaUPC" w:hAnsiTheme="majorBidi" w:cstheme="majorBidi"/>
          <w:sz w:val="30"/>
          <w:szCs w:val="30"/>
        </w:rPr>
        <w:t>(</w:t>
      </w:r>
      <w:r w:rsidR="00AC497C" w:rsidRPr="003067AA">
        <w:rPr>
          <w:rFonts w:asciiTheme="majorBidi" w:hAnsiTheme="majorBidi" w:cstheme="majorBidi"/>
          <w:sz w:val="30"/>
          <w:szCs w:val="30"/>
          <w:cs/>
        </w:rPr>
        <w:t>นา</w:t>
      </w:r>
      <w:r w:rsidR="006267EE" w:rsidRPr="003067AA">
        <w:rPr>
          <w:rFonts w:asciiTheme="majorBidi" w:hAnsiTheme="majorBidi" w:cstheme="majorBidi"/>
          <w:sz w:val="30"/>
          <w:szCs w:val="30"/>
          <w:cs/>
        </w:rPr>
        <w:t>งมัญชุภา สิงห์สุขสวัสดิ์</w:t>
      </w:r>
      <w:r w:rsidR="006F316E" w:rsidRPr="003067AA">
        <w:rPr>
          <w:rFonts w:asciiTheme="majorBidi" w:hAnsiTheme="majorBidi" w:cstheme="majorBidi"/>
          <w:sz w:val="30"/>
          <w:szCs w:val="30"/>
          <w:cs/>
        </w:rPr>
        <w:t>)</w:t>
      </w:r>
      <w:r w:rsidR="00AC497C"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5365" w:rsidRPr="003067AA">
        <w:rPr>
          <w:rFonts w:asciiTheme="majorBidi" w:hAnsiTheme="majorBidi" w:cstheme="majorBidi"/>
          <w:sz w:val="30"/>
          <w:szCs w:val="30"/>
        </w:rPr>
        <w:t xml:space="preserve">                           </w:t>
      </w:r>
    </w:p>
    <w:p w14:paraId="10D4AFD7" w14:textId="77777777" w:rsidR="00C35365" w:rsidRPr="003067AA" w:rsidRDefault="00C35365" w:rsidP="00FC0E10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4A6A77EA" w14:textId="40EE0CC9" w:rsidR="00C35365" w:rsidRPr="003067AA" w:rsidRDefault="00C35365" w:rsidP="00FC0E10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9711B9" w:rsidRPr="003067AA">
        <w:rPr>
          <w:rFonts w:asciiTheme="majorBidi" w:hAnsiTheme="majorBidi" w:cstheme="majorBidi"/>
          <w:sz w:val="30"/>
          <w:szCs w:val="30"/>
        </w:rPr>
        <w:t>6112</w:t>
      </w:r>
    </w:p>
    <w:p w14:paraId="7187174F" w14:textId="77777777" w:rsidR="00C35365" w:rsidRPr="003067AA" w:rsidRDefault="00C35365" w:rsidP="00FC0E10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6962097" w14:textId="77777777" w:rsidR="00C35365" w:rsidRPr="003067AA" w:rsidRDefault="00C35365" w:rsidP="00FC0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080"/>
        </w:tabs>
        <w:spacing w:line="360" w:lineRule="exact"/>
        <w:ind w:right="-45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บริษัท เคพีเอ็มจี ภูมิไชย สอบบัญชี จำกัด </w:t>
      </w:r>
      <w:r w:rsidRPr="003067AA">
        <w:rPr>
          <w:rFonts w:asciiTheme="majorBidi" w:hAnsiTheme="majorBidi" w:cstheme="majorBidi"/>
          <w:sz w:val="30"/>
          <w:szCs w:val="30"/>
          <w:cs/>
          <w:lang w:val="th-TH"/>
        </w:rPr>
        <w:br/>
        <w:t xml:space="preserve">กรุงเทพมหานคร </w:t>
      </w:r>
    </w:p>
    <w:p w14:paraId="6972FE2B" w14:textId="5BD74523" w:rsidR="008C496F" w:rsidRPr="00EC72E7" w:rsidRDefault="00EC72E7" w:rsidP="00FC0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080"/>
        </w:tabs>
        <w:spacing w:line="360" w:lineRule="exact"/>
        <w:ind w:right="-45"/>
        <w:rPr>
          <w:rFonts w:asciiTheme="majorBidi" w:hAnsiTheme="majorBidi" w:cstheme="majorBidi"/>
          <w:sz w:val="30"/>
          <w:szCs w:val="30"/>
        </w:rPr>
      </w:pPr>
      <w:r w:rsidRPr="00EC72E7">
        <w:rPr>
          <w:rFonts w:asciiTheme="majorBidi" w:hAnsiTheme="majorBidi" w:cstheme="majorBidi"/>
          <w:sz w:val="30"/>
          <w:szCs w:val="30"/>
        </w:rPr>
        <w:t>24</w:t>
      </w:r>
      <w:r w:rsidR="0021354F" w:rsidRPr="00EC72E7"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 </w:t>
      </w:r>
      <w:r w:rsidR="009711B9" w:rsidRPr="00EC72E7">
        <w:rPr>
          <w:rFonts w:asciiTheme="majorBidi" w:hAnsiTheme="majorBidi" w:cstheme="majorBidi"/>
          <w:sz w:val="30"/>
          <w:szCs w:val="30"/>
        </w:rPr>
        <w:t>256</w:t>
      </w:r>
      <w:r w:rsidR="0021354F" w:rsidRPr="00EC72E7">
        <w:rPr>
          <w:rFonts w:asciiTheme="majorBidi" w:hAnsiTheme="majorBidi" w:cstheme="majorBidi" w:hint="cs"/>
          <w:sz w:val="30"/>
          <w:szCs w:val="30"/>
          <w:cs/>
        </w:rPr>
        <w:t>6</w:t>
      </w:r>
    </w:p>
    <w:p w14:paraId="7365FBD3" w14:textId="77777777" w:rsidR="00B469EA" w:rsidRDefault="00B469EA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36" w:hanging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B469EA" w:rsidSect="00017A7A">
      <w:headerReference w:type="default" r:id="rId18"/>
      <w:footerReference w:type="default" r:id="rId19"/>
      <w:pgSz w:w="11907" w:h="16840" w:code="9"/>
      <w:pgMar w:top="691" w:right="1152" w:bottom="576" w:left="116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41C39" w14:textId="77777777" w:rsidR="00404F7C" w:rsidRDefault="00404F7C" w:rsidP="004956B4">
      <w:r>
        <w:separator/>
      </w:r>
    </w:p>
  </w:endnote>
  <w:endnote w:type="continuationSeparator" w:id="0">
    <w:p w14:paraId="19AC27CD" w14:textId="77777777" w:rsidR="00404F7C" w:rsidRDefault="00404F7C" w:rsidP="004956B4">
      <w:r>
        <w:continuationSeparator/>
      </w:r>
    </w:p>
  </w:endnote>
  <w:endnote w:type="continuationNotice" w:id="1">
    <w:p w14:paraId="48BA1853" w14:textId="77777777" w:rsidR="00404F7C" w:rsidRDefault="00404F7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A0E74" w14:textId="365A3C3B" w:rsidR="00B27673" w:rsidRDefault="00B27673" w:rsidP="00864539">
    <w:pPr>
      <w:pStyle w:val="Footer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12</w:t>
    </w:r>
    <w:r w:rsidRPr="009711B9">
      <w:rPr>
        <w:noProof/>
      </w:rPr>
      <w:t>3</w:t>
    </w:r>
    <w:r>
      <w:rPr>
        <w:noProof/>
      </w:rPr>
      <w:fldChar w:fldCharType="end"/>
    </w:r>
  </w:p>
  <w:p w14:paraId="6CC95101" w14:textId="77777777" w:rsidR="00B27673" w:rsidRDefault="00B27673" w:rsidP="00867B55">
    <w:pPr>
      <w:pStyle w:val="Footer"/>
      <w:tabs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DD971" w14:textId="77777777" w:rsidR="00B27673" w:rsidRPr="00EB12F2" w:rsidRDefault="00B27673" w:rsidP="00867B5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10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5F555" w14:textId="77777777" w:rsidR="00B27673" w:rsidRPr="00DF155E" w:rsidRDefault="00B27673" w:rsidP="00F047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54"/>
      </w:tabs>
      <w:rPr>
        <w:rFonts w:ascii="Univers LT Std 45 Light" w:hAnsi="Univers LT Std 45 Light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513826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C9EDC9C" w14:textId="26E50822" w:rsidR="00D66590" w:rsidRPr="00D66590" w:rsidRDefault="00D6659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6659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6659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6659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6659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6659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D6E9D" w14:textId="77777777" w:rsidR="00404F7C" w:rsidRDefault="00404F7C" w:rsidP="004956B4">
      <w:r>
        <w:separator/>
      </w:r>
    </w:p>
  </w:footnote>
  <w:footnote w:type="continuationSeparator" w:id="0">
    <w:p w14:paraId="70792BCB" w14:textId="77777777" w:rsidR="00404F7C" w:rsidRDefault="00404F7C" w:rsidP="004956B4">
      <w:r>
        <w:continuationSeparator/>
      </w:r>
    </w:p>
  </w:footnote>
  <w:footnote w:type="continuationNotice" w:id="1">
    <w:p w14:paraId="452DD8DA" w14:textId="77777777" w:rsidR="00404F7C" w:rsidRDefault="00404F7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DB235" w14:textId="77777777" w:rsidR="00B27673" w:rsidRDefault="00B27673">
    <w:pPr>
      <w:pStyle w:val="Header"/>
    </w:pPr>
  </w:p>
  <w:p w14:paraId="790F94F2" w14:textId="77777777" w:rsidR="00B27673" w:rsidRDefault="00B2767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E5148" w14:textId="77777777" w:rsidR="00B27673" w:rsidRDefault="00B27673">
    <w:pPr>
      <w:pStyle w:val="Header"/>
    </w:pPr>
  </w:p>
  <w:p w14:paraId="0D49B316" w14:textId="77777777" w:rsidR="00B27673" w:rsidRDefault="00B2767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7CAB6" w14:textId="77777777" w:rsidR="00B27673" w:rsidRDefault="00B27673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sz w:val="30"/>
        <w:szCs w:val="30"/>
      </w:rPr>
    </w:pPr>
  </w:p>
  <w:p w14:paraId="39189118" w14:textId="77777777" w:rsidR="00B27673" w:rsidRDefault="00B27673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sz w:val="30"/>
        <w:szCs w:val="30"/>
      </w:rPr>
    </w:pPr>
  </w:p>
  <w:p w14:paraId="7E830B8C" w14:textId="77777777" w:rsidR="00B27673" w:rsidRDefault="00B27673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sz w:val="30"/>
        <w:szCs w:val="30"/>
      </w:rPr>
    </w:pPr>
  </w:p>
  <w:p w14:paraId="045F0528" w14:textId="77777777" w:rsidR="00B27673" w:rsidRDefault="00B27673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sz w:val="30"/>
        <w:szCs w:val="30"/>
      </w:rPr>
    </w:pPr>
  </w:p>
  <w:p w14:paraId="4C55766B" w14:textId="77777777" w:rsidR="00B27673" w:rsidRDefault="00B27673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sz w:val="30"/>
        <w:szCs w:val="30"/>
      </w:rPr>
    </w:pPr>
  </w:p>
  <w:p w14:paraId="05ACCB21" w14:textId="77777777" w:rsidR="00B27673" w:rsidRDefault="00B27673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sz w:val="30"/>
        <w:szCs w:val="30"/>
      </w:rPr>
    </w:pPr>
  </w:p>
  <w:p w14:paraId="50F965D0" w14:textId="77777777" w:rsidR="00B27673" w:rsidRPr="00BC7C47" w:rsidRDefault="00B27673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CBB58" w14:textId="77777777" w:rsidR="00B27673" w:rsidRDefault="00B27673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b/>
        <w:bCs/>
        <w:sz w:val="32"/>
        <w:szCs w:val="32"/>
      </w:rPr>
    </w:pPr>
  </w:p>
  <w:p w14:paraId="5EFBCD93" w14:textId="77777777" w:rsidR="00B27673" w:rsidRDefault="00B27673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b/>
        <w:bCs/>
        <w:sz w:val="32"/>
        <w:szCs w:val="32"/>
      </w:rPr>
    </w:pPr>
  </w:p>
  <w:p w14:paraId="7D0A597D" w14:textId="77777777" w:rsidR="00B27673" w:rsidRDefault="00B27673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b/>
        <w:bCs/>
        <w:sz w:val="32"/>
        <w:szCs w:val="32"/>
      </w:rPr>
    </w:pPr>
  </w:p>
  <w:p w14:paraId="11180F7E" w14:textId="77777777" w:rsidR="00B27673" w:rsidRDefault="00B27673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b/>
        <w:bCs/>
        <w:sz w:val="32"/>
        <w:szCs w:val="32"/>
      </w:rPr>
    </w:pPr>
  </w:p>
  <w:p w14:paraId="63170AA5" w14:textId="77777777" w:rsidR="00B27673" w:rsidRDefault="00B27673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b/>
        <w:bCs/>
        <w:sz w:val="32"/>
        <w:szCs w:val="32"/>
      </w:rPr>
    </w:pPr>
  </w:p>
  <w:p w14:paraId="06004CCA" w14:textId="77777777" w:rsidR="00B27673" w:rsidRDefault="00B27673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b/>
        <w:bCs/>
        <w:sz w:val="32"/>
        <w:szCs w:val="32"/>
      </w:rPr>
    </w:pPr>
  </w:p>
  <w:p w14:paraId="548E83A0" w14:textId="77777777" w:rsidR="00B27673" w:rsidRDefault="00B27673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b/>
        <w:bCs/>
        <w:sz w:val="32"/>
        <w:szCs w:val="32"/>
      </w:rPr>
    </w:pPr>
  </w:p>
  <w:p w14:paraId="7A5C6B56" w14:textId="77777777" w:rsidR="00B27673" w:rsidRDefault="00B27673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BFFFE" w14:textId="58F40AA6" w:rsidR="00017A7A" w:rsidRPr="00D66590" w:rsidRDefault="00017A7A" w:rsidP="00DD40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</w:p>
  <w:p w14:paraId="2549771F" w14:textId="0E6B9A8F" w:rsidR="00D66590" w:rsidRPr="00D66590" w:rsidRDefault="00D66590" w:rsidP="00DD40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</w:p>
  <w:p w14:paraId="51151F90" w14:textId="417052CC" w:rsidR="00D66590" w:rsidRDefault="00D66590" w:rsidP="00DD40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</w:p>
  <w:p w14:paraId="0D25452A" w14:textId="77777777" w:rsidR="00D66590" w:rsidRPr="00D66590" w:rsidRDefault="00D66590" w:rsidP="00DD40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3571C"/>
    <w:multiLevelType w:val="hybridMultilevel"/>
    <w:tmpl w:val="582643C0"/>
    <w:lvl w:ilvl="0" w:tplc="BB24C97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DE364F06" w:tentative="1">
      <w:start w:val="1"/>
      <w:numFmt w:val="lowerLetter"/>
      <w:lvlText w:val="%2."/>
      <w:lvlJc w:val="left"/>
      <w:pPr>
        <w:ind w:left="1620" w:hanging="360"/>
      </w:pPr>
    </w:lvl>
    <w:lvl w:ilvl="2" w:tplc="29F284BA" w:tentative="1">
      <w:start w:val="1"/>
      <w:numFmt w:val="lowerRoman"/>
      <w:lvlText w:val="%3."/>
      <w:lvlJc w:val="right"/>
      <w:pPr>
        <w:ind w:left="2340" w:hanging="180"/>
      </w:pPr>
    </w:lvl>
    <w:lvl w:ilvl="3" w:tplc="5D34EEC2" w:tentative="1">
      <w:start w:val="1"/>
      <w:numFmt w:val="decimal"/>
      <w:lvlText w:val="%4."/>
      <w:lvlJc w:val="left"/>
      <w:pPr>
        <w:ind w:left="3060" w:hanging="360"/>
      </w:pPr>
    </w:lvl>
    <w:lvl w:ilvl="4" w:tplc="40848D22" w:tentative="1">
      <w:start w:val="1"/>
      <w:numFmt w:val="lowerLetter"/>
      <w:lvlText w:val="%5."/>
      <w:lvlJc w:val="left"/>
      <w:pPr>
        <w:ind w:left="3780" w:hanging="360"/>
      </w:pPr>
    </w:lvl>
    <w:lvl w:ilvl="5" w:tplc="DA4E9CB8" w:tentative="1">
      <w:start w:val="1"/>
      <w:numFmt w:val="lowerRoman"/>
      <w:lvlText w:val="%6."/>
      <w:lvlJc w:val="right"/>
      <w:pPr>
        <w:ind w:left="4500" w:hanging="180"/>
      </w:pPr>
    </w:lvl>
    <w:lvl w:ilvl="6" w:tplc="EE48EF88" w:tentative="1">
      <w:start w:val="1"/>
      <w:numFmt w:val="decimal"/>
      <w:lvlText w:val="%7."/>
      <w:lvlJc w:val="left"/>
      <w:pPr>
        <w:ind w:left="5220" w:hanging="360"/>
      </w:pPr>
    </w:lvl>
    <w:lvl w:ilvl="7" w:tplc="C6AC4D7E" w:tentative="1">
      <w:start w:val="1"/>
      <w:numFmt w:val="lowerLetter"/>
      <w:lvlText w:val="%8."/>
      <w:lvlJc w:val="left"/>
      <w:pPr>
        <w:ind w:left="5940" w:hanging="360"/>
      </w:pPr>
    </w:lvl>
    <w:lvl w:ilvl="8" w:tplc="2988C5F4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EF43F0"/>
    <w:multiLevelType w:val="hybridMultilevel"/>
    <w:tmpl w:val="4176A002"/>
    <w:lvl w:ilvl="0" w:tplc="2C4A90BC">
      <w:start w:val="3"/>
      <w:numFmt w:val="thaiLetters"/>
      <w:lvlText w:val="(%1)"/>
      <w:lvlJc w:val="left"/>
      <w:pPr>
        <w:ind w:left="720" w:hanging="360"/>
      </w:pPr>
      <w:rPr>
        <w:rFonts w:hint="default"/>
        <w:b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13B2E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MS Mincho" w:hAnsi="MS Mincho" w:hint="default"/>
        <w:color w:val="auto"/>
        <w:sz w:val="24"/>
      </w:rPr>
    </w:lvl>
  </w:abstractNum>
  <w:abstractNum w:abstractNumId="3" w15:restartNumberingAfterBreak="0">
    <w:nsid w:val="0C636B12"/>
    <w:multiLevelType w:val="hybridMultilevel"/>
    <w:tmpl w:val="D974F6E2"/>
    <w:lvl w:ilvl="0" w:tplc="5F4C5C00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D2F6850"/>
    <w:multiLevelType w:val="hybridMultilevel"/>
    <w:tmpl w:val="3DC61E0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Univers LT Std 45 Light" w:hAnsi="Univers LT Std 45 Light" w:cs="Calibri Light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MS Gothic" w:hAnsi="MS Gothic" w:cs="MS Gothic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Univers LT Std 45 Light" w:hAnsi="Univers LT Std 45 Light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MS Gothic" w:hAnsi="MS Gothic" w:cs="MS Gothic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Univers LT Std 45 Light" w:hAnsi="Univers LT Std 45 Light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MS Gothic" w:hAnsi="MS Gothic" w:cs="MS Gothic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Univers LT Std 45 Light" w:hAnsi="Univers LT Std 45 Light" w:hint="default"/>
      </w:rPr>
    </w:lvl>
  </w:abstractNum>
  <w:abstractNum w:abstractNumId="5" w15:restartNumberingAfterBreak="0">
    <w:nsid w:val="0DD60216"/>
    <w:multiLevelType w:val="singleLevel"/>
    <w:tmpl w:val="C1EAB31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  <w:color w:val="auto"/>
        <w:sz w:val="24"/>
      </w:rPr>
    </w:lvl>
  </w:abstractNum>
  <w:abstractNum w:abstractNumId="6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7" w15:restartNumberingAfterBreak="0">
    <w:nsid w:val="17277799"/>
    <w:multiLevelType w:val="hybridMultilevel"/>
    <w:tmpl w:val="8A34895A"/>
    <w:lvl w:ilvl="0" w:tplc="45CABD60">
      <w:start w:val="1"/>
      <w:numFmt w:val="decimal"/>
      <w:lvlText w:val="%1)"/>
      <w:lvlJc w:val="left"/>
      <w:pPr>
        <w:ind w:left="117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BFB225F"/>
    <w:multiLevelType w:val="hybridMultilevel"/>
    <w:tmpl w:val="DF82FCFC"/>
    <w:lvl w:ilvl="0" w:tplc="E620E120">
      <w:start w:val="1"/>
      <w:numFmt w:val="thaiLetters"/>
      <w:lvlText w:val="(%1)"/>
      <w:lvlJc w:val="left"/>
      <w:pPr>
        <w:ind w:left="900" w:hanging="360"/>
      </w:pPr>
      <w:rPr>
        <w:rFonts w:ascii="Univers LT Std 45 Light" w:hAnsi="Univers LT Std 45 Light" w:cs="Univers LT Std 45 Light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23807CA"/>
    <w:multiLevelType w:val="hybridMultilevel"/>
    <w:tmpl w:val="D0D63200"/>
    <w:lvl w:ilvl="0" w:tplc="813091D4">
      <w:start w:val="1"/>
      <w:numFmt w:val="thaiLetters"/>
      <w:lvlText w:val="(%1)"/>
      <w:lvlJc w:val="left"/>
      <w:pPr>
        <w:ind w:left="1440" w:hanging="360"/>
      </w:pPr>
      <w:rPr>
        <w:rFonts w:ascii="Univers LT Std 45 Light" w:hAnsi="Univers LT Std 45 Light" w:cs="Univers LT Std 45 Light"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77E4FA4"/>
    <w:multiLevelType w:val="hybridMultilevel"/>
    <w:tmpl w:val="0310F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MS Gothic" w:hAnsi="MS Gothic" w:cs="MS Gothic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Univers LT Std 45 Light" w:hAnsi="Univers LT Std 45 Light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MS Mincho" w:hAnsi="MS Mincho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MS Gothic" w:hAnsi="MS Gothic" w:cs="MS Gothic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Univers LT Std 45 Light" w:hAnsi="Univers LT Std 45 Light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MS Mincho" w:hAnsi="MS Mincho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MS Gothic" w:hAnsi="MS Gothic" w:cs="MS Gothic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Univers LT Std 45 Light" w:hAnsi="Univers LT Std 45 Light" w:hint="default"/>
      </w:rPr>
    </w:lvl>
  </w:abstractNum>
  <w:abstractNum w:abstractNumId="12" w15:restartNumberingAfterBreak="0">
    <w:nsid w:val="27F50E31"/>
    <w:multiLevelType w:val="singleLevel"/>
    <w:tmpl w:val="15E40A1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  <w:color w:val="auto"/>
        <w:sz w:val="24"/>
      </w:rPr>
    </w:lvl>
  </w:abstractNum>
  <w:abstractNum w:abstractNumId="13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4" w15:restartNumberingAfterBreak="0">
    <w:nsid w:val="330A5009"/>
    <w:multiLevelType w:val="multilevel"/>
    <w:tmpl w:val="944467E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.%1%2.%3"/>
      <w:lvlJc w:val="left"/>
      <w:pPr>
        <w:tabs>
          <w:tab w:val="num" w:pos="810"/>
        </w:tabs>
        <w:ind w:left="810" w:hanging="720"/>
      </w:pPr>
    </w:lvl>
    <w:lvl w:ilvl="3">
      <w:start w:val="1"/>
      <w:numFmt w:val="decimal"/>
      <w:lvlText w:val="%1.%2.%3.%4"/>
      <w:lvlJc w:val="left"/>
      <w:pPr>
        <w:tabs>
          <w:tab w:val="num" w:pos="954"/>
        </w:tabs>
        <w:ind w:left="954" w:hanging="864"/>
      </w:pPr>
    </w:lvl>
    <w:lvl w:ilvl="4">
      <w:start w:val="1"/>
      <w:numFmt w:val="decimal"/>
      <w:lvlText w:val="%1.%2.%3.%4.%5"/>
      <w:lvlJc w:val="left"/>
      <w:pPr>
        <w:tabs>
          <w:tab w:val="num" w:pos="1098"/>
        </w:tabs>
        <w:ind w:left="1098" w:hanging="1008"/>
      </w:p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24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386"/>
        </w:tabs>
        <w:ind w:left="138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530"/>
        </w:tabs>
        <w:ind w:left="153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674"/>
        </w:tabs>
        <w:ind w:left="1674" w:hanging="1584"/>
      </w:pPr>
    </w:lvl>
  </w:abstractNum>
  <w:abstractNum w:abstractNumId="15" w15:restartNumberingAfterBreak="0">
    <w:nsid w:val="3FC94AA7"/>
    <w:multiLevelType w:val="hybridMultilevel"/>
    <w:tmpl w:val="40DE01E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MS Gothic" w:hAnsi="MS Gothic" w:cs="MS Gothic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Univers LT Std 45 Light" w:hAnsi="Univers LT Std 45 Light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MS Mincho" w:hAnsi="MS Mincho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MS Gothic" w:hAnsi="MS Gothic" w:cs="MS Gothic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Univers LT Std 45 Light" w:hAnsi="Univers LT Std 45 Light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MS Mincho" w:hAnsi="MS Mincho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MS Gothic" w:hAnsi="MS Gothic" w:cs="MS Gothic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Univers LT Std 45 Light" w:hAnsi="Univers LT Std 45 Light" w:hint="default"/>
      </w:rPr>
    </w:lvl>
  </w:abstractNum>
  <w:abstractNum w:abstractNumId="16" w15:restartNumberingAfterBreak="0">
    <w:nsid w:val="40A70C41"/>
    <w:multiLevelType w:val="hybridMultilevel"/>
    <w:tmpl w:val="A268D742"/>
    <w:lvl w:ilvl="0" w:tplc="333004F2">
      <w:start w:val="1"/>
      <w:numFmt w:val="thaiLetters"/>
      <w:lvlText w:val="(%1)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1" w:tplc="2A080006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2DE05BFE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BB9854A8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FD6C1E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420E76C6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2C4E1B8E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56F45B70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D70492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41146599"/>
    <w:multiLevelType w:val="hybridMultilevel"/>
    <w:tmpl w:val="D61807B2"/>
    <w:lvl w:ilvl="0" w:tplc="EBB89F8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F91439C4">
      <w:start w:val="1"/>
      <w:numFmt w:val="lowerLetter"/>
      <w:lvlText w:val="%2."/>
      <w:lvlJc w:val="left"/>
      <w:pPr>
        <w:ind w:left="1620" w:hanging="360"/>
      </w:pPr>
    </w:lvl>
    <w:lvl w:ilvl="2" w:tplc="5F5E2536" w:tentative="1">
      <w:start w:val="1"/>
      <w:numFmt w:val="lowerRoman"/>
      <w:lvlText w:val="%3."/>
      <w:lvlJc w:val="right"/>
      <w:pPr>
        <w:ind w:left="2340" w:hanging="180"/>
      </w:pPr>
    </w:lvl>
    <w:lvl w:ilvl="3" w:tplc="03701AD0" w:tentative="1">
      <w:start w:val="1"/>
      <w:numFmt w:val="decimal"/>
      <w:lvlText w:val="%4."/>
      <w:lvlJc w:val="left"/>
      <w:pPr>
        <w:ind w:left="3060" w:hanging="360"/>
      </w:pPr>
    </w:lvl>
    <w:lvl w:ilvl="4" w:tplc="18548E74" w:tentative="1">
      <w:start w:val="1"/>
      <w:numFmt w:val="lowerLetter"/>
      <w:lvlText w:val="%5."/>
      <w:lvlJc w:val="left"/>
      <w:pPr>
        <w:ind w:left="3780" w:hanging="360"/>
      </w:pPr>
    </w:lvl>
    <w:lvl w:ilvl="5" w:tplc="649ACCFC" w:tentative="1">
      <w:start w:val="1"/>
      <w:numFmt w:val="lowerRoman"/>
      <w:lvlText w:val="%6."/>
      <w:lvlJc w:val="right"/>
      <w:pPr>
        <w:ind w:left="4500" w:hanging="180"/>
      </w:pPr>
    </w:lvl>
    <w:lvl w:ilvl="6" w:tplc="5F06F9FA" w:tentative="1">
      <w:start w:val="1"/>
      <w:numFmt w:val="decimal"/>
      <w:lvlText w:val="%7."/>
      <w:lvlJc w:val="left"/>
      <w:pPr>
        <w:ind w:left="5220" w:hanging="360"/>
      </w:pPr>
    </w:lvl>
    <w:lvl w:ilvl="7" w:tplc="A076732E" w:tentative="1">
      <w:start w:val="1"/>
      <w:numFmt w:val="lowerLetter"/>
      <w:lvlText w:val="%8."/>
      <w:lvlJc w:val="left"/>
      <w:pPr>
        <w:ind w:left="5940" w:hanging="360"/>
      </w:pPr>
    </w:lvl>
    <w:lvl w:ilvl="8" w:tplc="0CF697D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310025A"/>
    <w:multiLevelType w:val="hybridMultilevel"/>
    <w:tmpl w:val="CF847B94"/>
    <w:lvl w:ilvl="0" w:tplc="F6C8F1BE">
      <w:start w:val="15"/>
      <w:numFmt w:val="thaiLetters"/>
      <w:lvlText w:val="(%1)"/>
      <w:lvlJc w:val="left"/>
      <w:pPr>
        <w:ind w:left="900" w:hanging="360"/>
      </w:pPr>
      <w:rPr>
        <w:rFonts w:ascii="Univers LT Std 45 Light" w:hAnsi="Univers LT Std 45 Light" w:cs="Univers LT Std 45 Light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F62C7E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</w:abstractNum>
  <w:abstractNum w:abstractNumId="20" w15:restartNumberingAfterBreak="0">
    <w:nsid w:val="56BA68D9"/>
    <w:multiLevelType w:val="hybridMultilevel"/>
    <w:tmpl w:val="9BF69620"/>
    <w:lvl w:ilvl="0" w:tplc="8D765404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E787EE0"/>
    <w:multiLevelType w:val="hybridMultilevel"/>
    <w:tmpl w:val="35125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MS Mincho" w:hAnsi="MS Mincho" w:hint="default"/>
        <w:color w:val="auto"/>
        <w:sz w:val="24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MS Gothic" w:hAnsi="MS Gothic" w:cs="MS Goth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Univers LT Std 45 Light" w:hAnsi="Univers LT Std 45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MS Gothic" w:hAnsi="MS Gothic" w:cs="MS Gothic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Univers LT Std 45 Light" w:hAnsi="Univers LT Std 45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MS Gothic" w:hAnsi="MS Gothic" w:cs="MS Gothic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Univers LT Std 45 Light" w:hAnsi="Univers LT Std 45 Light" w:hint="default"/>
      </w:rPr>
    </w:lvl>
  </w:abstractNum>
  <w:abstractNum w:abstractNumId="22" w15:restartNumberingAfterBreak="0">
    <w:nsid w:val="6FE021F4"/>
    <w:multiLevelType w:val="hybridMultilevel"/>
    <w:tmpl w:val="15E8E054"/>
    <w:lvl w:ilvl="0" w:tplc="2BCA3C5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10933"/>
    <w:multiLevelType w:val="hybridMultilevel"/>
    <w:tmpl w:val="239A5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MS Gothic" w:hAnsi="MS Gothic" w:cs="MS Goth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Univers LT Std 45 Light" w:hAnsi="Univers LT Std 45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MS Gothic" w:hAnsi="MS Gothic" w:cs="MS Gothic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Univers LT Std 45 Light" w:hAnsi="Univers LT Std 45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MS Gothic" w:hAnsi="MS Gothic" w:cs="MS Gothic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Univers LT Std 45 Light" w:hAnsi="Univers LT Std 45 Light" w:hint="default"/>
      </w:rPr>
    </w:lvl>
  </w:abstractNum>
  <w:abstractNum w:abstractNumId="24" w15:restartNumberingAfterBreak="0">
    <w:nsid w:val="74C2122E"/>
    <w:multiLevelType w:val="hybridMultilevel"/>
    <w:tmpl w:val="A9FCC4A6"/>
    <w:lvl w:ilvl="0" w:tplc="9C3E86EA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8150C68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Univers LT Std 45 Light" w:hAnsi="Univers LT Std 45 Light" w:hint="default"/>
        <w:color w:val="auto"/>
        <w:sz w:val="22"/>
      </w:rPr>
    </w:lvl>
  </w:abstractNum>
  <w:abstractNum w:abstractNumId="2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Univers LT Std 45 Light" w:hAnsi="Univers LT Std 45 Light" w:cs="Calibri Light" w:hint="default"/>
        <w:color w:val="auto"/>
        <w:sz w:val="22"/>
      </w:rPr>
    </w:lvl>
  </w:abstractNum>
  <w:num w:numId="1" w16cid:durableId="2087989327">
    <w:abstractNumId w:val="14"/>
  </w:num>
  <w:num w:numId="2" w16cid:durableId="487868620">
    <w:abstractNumId w:val="16"/>
  </w:num>
  <w:num w:numId="3" w16cid:durableId="890726902">
    <w:abstractNumId w:val="0"/>
  </w:num>
  <w:num w:numId="4" w16cid:durableId="1130241769">
    <w:abstractNumId w:val="17"/>
  </w:num>
  <w:num w:numId="5" w16cid:durableId="299576657">
    <w:abstractNumId w:val="15"/>
  </w:num>
  <w:num w:numId="6" w16cid:durableId="1184788566">
    <w:abstractNumId w:val="23"/>
  </w:num>
  <w:num w:numId="7" w16cid:durableId="1489175940">
    <w:abstractNumId w:val="20"/>
  </w:num>
  <w:num w:numId="8" w16cid:durableId="1794865848">
    <w:abstractNumId w:val="11"/>
  </w:num>
  <w:num w:numId="9" w16cid:durableId="1222131537">
    <w:abstractNumId w:val="13"/>
  </w:num>
  <w:num w:numId="10" w16cid:durableId="2141343920">
    <w:abstractNumId w:val="19"/>
  </w:num>
  <w:num w:numId="11" w16cid:durableId="885338548">
    <w:abstractNumId w:val="6"/>
  </w:num>
  <w:num w:numId="12" w16cid:durableId="1017004008">
    <w:abstractNumId w:val="10"/>
  </w:num>
  <w:num w:numId="13" w16cid:durableId="1634754765">
    <w:abstractNumId w:val="7"/>
  </w:num>
  <w:num w:numId="14" w16cid:durableId="1758205837">
    <w:abstractNumId w:val="26"/>
  </w:num>
  <w:num w:numId="15" w16cid:durableId="1890263987">
    <w:abstractNumId w:val="8"/>
  </w:num>
  <w:num w:numId="16" w16cid:durableId="834611060">
    <w:abstractNumId w:val="22"/>
  </w:num>
  <w:num w:numId="17" w16cid:durableId="944728873">
    <w:abstractNumId w:val="24"/>
  </w:num>
  <w:num w:numId="18" w16cid:durableId="1644507801">
    <w:abstractNumId w:val="1"/>
  </w:num>
  <w:num w:numId="19" w16cid:durableId="1286346804">
    <w:abstractNumId w:val="2"/>
  </w:num>
  <w:num w:numId="20" w16cid:durableId="1056783492">
    <w:abstractNumId w:val="12"/>
  </w:num>
  <w:num w:numId="21" w16cid:durableId="1047528365">
    <w:abstractNumId w:val="21"/>
  </w:num>
  <w:num w:numId="22" w16cid:durableId="1988969941">
    <w:abstractNumId w:val="14"/>
  </w:num>
  <w:num w:numId="23" w16cid:durableId="811366036">
    <w:abstractNumId w:val="4"/>
  </w:num>
  <w:num w:numId="24" w16cid:durableId="1844280405">
    <w:abstractNumId w:val="9"/>
  </w:num>
  <w:num w:numId="25" w16cid:durableId="323510653">
    <w:abstractNumId w:val="14"/>
  </w:num>
  <w:num w:numId="26" w16cid:durableId="1944654175">
    <w:abstractNumId w:val="5"/>
  </w:num>
  <w:num w:numId="27" w16cid:durableId="1072195413">
    <w:abstractNumId w:val="25"/>
  </w:num>
  <w:num w:numId="28" w16cid:durableId="1388532961">
    <w:abstractNumId w:val="3"/>
  </w:num>
  <w:num w:numId="29" w16cid:durableId="767653645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01C"/>
    <w:rsid w:val="00000029"/>
    <w:rsid w:val="00000062"/>
    <w:rsid w:val="00000117"/>
    <w:rsid w:val="000002D9"/>
    <w:rsid w:val="00000448"/>
    <w:rsid w:val="00000599"/>
    <w:rsid w:val="00000896"/>
    <w:rsid w:val="00000910"/>
    <w:rsid w:val="0000091F"/>
    <w:rsid w:val="00000924"/>
    <w:rsid w:val="000009C6"/>
    <w:rsid w:val="000009E4"/>
    <w:rsid w:val="00000B4F"/>
    <w:rsid w:val="00000B80"/>
    <w:rsid w:val="00000C69"/>
    <w:rsid w:val="00000CFF"/>
    <w:rsid w:val="00000D21"/>
    <w:rsid w:val="00000D4D"/>
    <w:rsid w:val="00000DE4"/>
    <w:rsid w:val="00000E59"/>
    <w:rsid w:val="00000EC8"/>
    <w:rsid w:val="00000FCF"/>
    <w:rsid w:val="00001054"/>
    <w:rsid w:val="000013EE"/>
    <w:rsid w:val="00001434"/>
    <w:rsid w:val="000014C4"/>
    <w:rsid w:val="000015DB"/>
    <w:rsid w:val="0000174B"/>
    <w:rsid w:val="0000184C"/>
    <w:rsid w:val="000019A2"/>
    <w:rsid w:val="000019C7"/>
    <w:rsid w:val="000019E4"/>
    <w:rsid w:val="00001A27"/>
    <w:rsid w:val="00001B2E"/>
    <w:rsid w:val="00001C23"/>
    <w:rsid w:val="00001D28"/>
    <w:rsid w:val="00001E22"/>
    <w:rsid w:val="000022C2"/>
    <w:rsid w:val="00002354"/>
    <w:rsid w:val="000023E5"/>
    <w:rsid w:val="000023F8"/>
    <w:rsid w:val="0000272C"/>
    <w:rsid w:val="0000273C"/>
    <w:rsid w:val="00002839"/>
    <w:rsid w:val="000029EF"/>
    <w:rsid w:val="00002AC2"/>
    <w:rsid w:val="00002BEE"/>
    <w:rsid w:val="00002C79"/>
    <w:rsid w:val="00002D4D"/>
    <w:rsid w:val="00002E70"/>
    <w:rsid w:val="00002EDD"/>
    <w:rsid w:val="00002F04"/>
    <w:rsid w:val="00002FF7"/>
    <w:rsid w:val="00003007"/>
    <w:rsid w:val="000031FB"/>
    <w:rsid w:val="000031FC"/>
    <w:rsid w:val="00003484"/>
    <w:rsid w:val="000034AB"/>
    <w:rsid w:val="00003525"/>
    <w:rsid w:val="00003575"/>
    <w:rsid w:val="00003586"/>
    <w:rsid w:val="000035D0"/>
    <w:rsid w:val="0000362B"/>
    <w:rsid w:val="0000366F"/>
    <w:rsid w:val="000038B3"/>
    <w:rsid w:val="00003A39"/>
    <w:rsid w:val="00003CB1"/>
    <w:rsid w:val="00003CF4"/>
    <w:rsid w:val="00003EF1"/>
    <w:rsid w:val="00003F1C"/>
    <w:rsid w:val="0000410B"/>
    <w:rsid w:val="000041F4"/>
    <w:rsid w:val="000043A2"/>
    <w:rsid w:val="000043C7"/>
    <w:rsid w:val="0000455B"/>
    <w:rsid w:val="00004566"/>
    <w:rsid w:val="0000467F"/>
    <w:rsid w:val="00004699"/>
    <w:rsid w:val="000046B0"/>
    <w:rsid w:val="00004868"/>
    <w:rsid w:val="0000488E"/>
    <w:rsid w:val="000048DE"/>
    <w:rsid w:val="00004BE1"/>
    <w:rsid w:val="00004C17"/>
    <w:rsid w:val="00004DB5"/>
    <w:rsid w:val="00004DB6"/>
    <w:rsid w:val="00004F39"/>
    <w:rsid w:val="00004FD7"/>
    <w:rsid w:val="0000504F"/>
    <w:rsid w:val="00005053"/>
    <w:rsid w:val="000050ED"/>
    <w:rsid w:val="0000513A"/>
    <w:rsid w:val="0000525D"/>
    <w:rsid w:val="0000536D"/>
    <w:rsid w:val="00005420"/>
    <w:rsid w:val="00005785"/>
    <w:rsid w:val="000057BD"/>
    <w:rsid w:val="000058EE"/>
    <w:rsid w:val="00005965"/>
    <w:rsid w:val="0000597F"/>
    <w:rsid w:val="000059C8"/>
    <w:rsid w:val="00005ADB"/>
    <w:rsid w:val="00005BDC"/>
    <w:rsid w:val="00005CCA"/>
    <w:rsid w:val="00005CEA"/>
    <w:rsid w:val="00005D6D"/>
    <w:rsid w:val="00005EF3"/>
    <w:rsid w:val="00005F38"/>
    <w:rsid w:val="00005FD4"/>
    <w:rsid w:val="000060E7"/>
    <w:rsid w:val="0000620C"/>
    <w:rsid w:val="00006276"/>
    <w:rsid w:val="000062A7"/>
    <w:rsid w:val="00006317"/>
    <w:rsid w:val="000065DA"/>
    <w:rsid w:val="000065E3"/>
    <w:rsid w:val="00006607"/>
    <w:rsid w:val="000066BE"/>
    <w:rsid w:val="0000695D"/>
    <w:rsid w:val="00006A08"/>
    <w:rsid w:val="00006A1C"/>
    <w:rsid w:val="00006AE2"/>
    <w:rsid w:val="00006AFB"/>
    <w:rsid w:val="00006C3F"/>
    <w:rsid w:val="00006C53"/>
    <w:rsid w:val="00006CCA"/>
    <w:rsid w:val="00006DA5"/>
    <w:rsid w:val="00006E19"/>
    <w:rsid w:val="00006E72"/>
    <w:rsid w:val="00007201"/>
    <w:rsid w:val="0000723D"/>
    <w:rsid w:val="00007259"/>
    <w:rsid w:val="000072A5"/>
    <w:rsid w:val="000073A3"/>
    <w:rsid w:val="00007622"/>
    <w:rsid w:val="00007869"/>
    <w:rsid w:val="000078EF"/>
    <w:rsid w:val="00007A3C"/>
    <w:rsid w:val="00007A6D"/>
    <w:rsid w:val="00007AEB"/>
    <w:rsid w:val="00007BA8"/>
    <w:rsid w:val="00007CE2"/>
    <w:rsid w:val="00007DEF"/>
    <w:rsid w:val="00007EC7"/>
    <w:rsid w:val="000101AE"/>
    <w:rsid w:val="000102A1"/>
    <w:rsid w:val="0001036E"/>
    <w:rsid w:val="00010613"/>
    <w:rsid w:val="0001090D"/>
    <w:rsid w:val="00010A3F"/>
    <w:rsid w:val="00010AAE"/>
    <w:rsid w:val="00010C2B"/>
    <w:rsid w:val="00010CEF"/>
    <w:rsid w:val="00010D91"/>
    <w:rsid w:val="000110EC"/>
    <w:rsid w:val="00011108"/>
    <w:rsid w:val="00011192"/>
    <w:rsid w:val="000111A0"/>
    <w:rsid w:val="00011239"/>
    <w:rsid w:val="000112F0"/>
    <w:rsid w:val="00011350"/>
    <w:rsid w:val="0001146B"/>
    <w:rsid w:val="000115A5"/>
    <w:rsid w:val="0001160C"/>
    <w:rsid w:val="000116A0"/>
    <w:rsid w:val="00011734"/>
    <w:rsid w:val="00011746"/>
    <w:rsid w:val="00011D4B"/>
    <w:rsid w:val="00011E28"/>
    <w:rsid w:val="00011E44"/>
    <w:rsid w:val="00011ED1"/>
    <w:rsid w:val="00012007"/>
    <w:rsid w:val="0001236F"/>
    <w:rsid w:val="000123CF"/>
    <w:rsid w:val="00012414"/>
    <w:rsid w:val="0001281B"/>
    <w:rsid w:val="0001288E"/>
    <w:rsid w:val="000128D3"/>
    <w:rsid w:val="00012973"/>
    <w:rsid w:val="00012A1C"/>
    <w:rsid w:val="00012B60"/>
    <w:rsid w:val="00012BAD"/>
    <w:rsid w:val="00012BFB"/>
    <w:rsid w:val="00012E56"/>
    <w:rsid w:val="00012E75"/>
    <w:rsid w:val="0001308B"/>
    <w:rsid w:val="0001311D"/>
    <w:rsid w:val="000132EA"/>
    <w:rsid w:val="00013635"/>
    <w:rsid w:val="00013679"/>
    <w:rsid w:val="000136D7"/>
    <w:rsid w:val="00013704"/>
    <w:rsid w:val="0001373F"/>
    <w:rsid w:val="000137C6"/>
    <w:rsid w:val="0001385E"/>
    <w:rsid w:val="0001387D"/>
    <w:rsid w:val="000139A4"/>
    <w:rsid w:val="00013AF4"/>
    <w:rsid w:val="00013C42"/>
    <w:rsid w:val="00013CB1"/>
    <w:rsid w:val="00013D40"/>
    <w:rsid w:val="00013D52"/>
    <w:rsid w:val="00013DDD"/>
    <w:rsid w:val="00013E8C"/>
    <w:rsid w:val="00013EA3"/>
    <w:rsid w:val="00013F46"/>
    <w:rsid w:val="00013FBB"/>
    <w:rsid w:val="00014102"/>
    <w:rsid w:val="00014507"/>
    <w:rsid w:val="00014673"/>
    <w:rsid w:val="00014826"/>
    <w:rsid w:val="0001498C"/>
    <w:rsid w:val="000149B9"/>
    <w:rsid w:val="00014B39"/>
    <w:rsid w:val="00014C1D"/>
    <w:rsid w:val="00014C67"/>
    <w:rsid w:val="00014E30"/>
    <w:rsid w:val="00014F05"/>
    <w:rsid w:val="00014F8A"/>
    <w:rsid w:val="00015077"/>
    <w:rsid w:val="0001520F"/>
    <w:rsid w:val="00015237"/>
    <w:rsid w:val="00015282"/>
    <w:rsid w:val="00015357"/>
    <w:rsid w:val="00015393"/>
    <w:rsid w:val="000153B7"/>
    <w:rsid w:val="0001545B"/>
    <w:rsid w:val="0001565F"/>
    <w:rsid w:val="0001573D"/>
    <w:rsid w:val="00015815"/>
    <w:rsid w:val="000158EC"/>
    <w:rsid w:val="00015957"/>
    <w:rsid w:val="00015C11"/>
    <w:rsid w:val="00015C15"/>
    <w:rsid w:val="00015D4F"/>
    <w:rsid w:val="00015DC2"/>
    <w:rsid w:val="00015E76"/>
    <w:rsid w:val="00015EDD"/>
    <w:rsid w:val="00015F18"/>
    <w:rsid w:val="0001602E"/>
    <w:rsid w:val="0001607F"/>
    <w:rsid w:val="000160E6"/>
    <w:rsid w:val="0001615D"/>
    <w:rsid w:val="00016172"/>
    <w:rsid w:val="000161EB"/>
    <w:rsid w:val="00016485"/>
    <w:rsid w:val="000164A3"/>
    <w:rsid w:val="000165A4"/>
    <w:rsid w:val="000165DD"/>
    <w:rsid w:val="00016938"/>
    <w:rsid w:val="00016A0B"/>
    <w:rsid w:val="00016A4F"/>
    <w:rsid w:val="00016B9C"/>
    <w:rsid w:val="00016BC9"/>
    <w:rsid w:val="00016DC9"/>
    <w:rsid w:val="00016F6D"/>
    <w:rsid w:val="0001706B"/>
    <w:rsid w:val="00017136"/>
    <w:rsid w:val="000171A4"/>
    <w:rsid w:val="000171D8"/>
    <w:rsid w:val="0001725E"/>
    <w:rsid w:val="00017288"/>
    <w:rsid w:val="000172E6"/>
    <w:rsid w:val="000177EA"/>
    <w:rsid w:val="000177FC"/>
    <w:rsid w:val="000178ED"/>
    <w:rsid w:val="00017A0B"/>
    <w:rsid w:val="00017A7A"/>
    <w:rsid w:val="00017ABE"/>
    <w:rsid w:val="00017C84"/>
    <w:rsid w:val="00017D92"/>
    <w:rsid w:val="00017E6F"/>
    <w:rsid w:val="00017EB9"/>
    <w:rsid w:val="00017EEF"/>
    <w:rsid w:val="00017FE8"/>
    <w:rsid w:val="000200E3"/>
    <w:rsid w:val="00020190"/>
    <w:rsid w:val="000203A4"/>
    <w:rsid w:val="00020454"/>
    <w:rsid w:val="0002049C"/>
    <w:rsid w:val="000205A0"/>
    <w:rsid w:val="000206B1"/>
    <w:rsid w:val="000207D5"/>
    <w:rsid w:val="00020955"/>
    <w:rsid w:val="00020AAD"/>
    <w:rsid w:val="00020AE5"/>
    <w:rsid w:val="00020B21"/>
    <w:rsid w:val="00020C9C"/>
    <w:rsid w:val="00020DF6"/>
    <w:rsid w:val="00020F6C"/>
    <w:rsid w:val="00020F76"/>
    <w:rsid w:val="0002112C"/>
    <w:rsid w:val="0002123C"/>
    <w:rsid w:val="00021310"/>
    <w:rsid w:val="0002133A"/>
    <w:rsid w:val="000213A0"/>
    <w:rsid w:val="000213E7"/>
    <w:rsid w:val="00021433"/>
    <w:rsid w:val="000215E4"/>
    <w:rsid w:val="0002160C"/>
    <w:rsid w:val="00021927"/>
    <w:rsid w:val="00021933"/>
    <w:rsid w:val="000219AD"/>
    <w:rsid w:val="00021A69"/>
    <w:rsid w:val="00021AD6"/>
    <w:rsid w:val="00021BC1"/>
    <w:rsid w:val="00021ECF"/>
    <w:rsid w:val="00022029"/>
    <w:rsid w:val="0002206A"/>
    <w:rsid w:val="00022163"/>
    <w:rsid w:val="00022252"/>
    <w:rsid w:val="000222B9"/>
    <w:rsid w:val="00022423"/>
    <w:rsid w:val="0002243D"/>
    <w:rsid w:val="000226E3"/>
    <w:rsid w:val="000227D7"/>
    <w:rsid w:val="0002280A"/>
    <w:rsid w:val="00022819"/>
    <w:rsid w:val="0002282F"/>
    <w:rsid w:val="00022851"/>
    <w:rsid w:val="00022987"/>
    <w:rsid w:val="00022BD2"/>
    <w:rsid w:val="00022C95"/>
    <w:rsid w:val="00022CF8"/>
    <w:rsid w:val="00022D27"/>
    <w:rsid w:val="00022E97"/>
    <w:rsid w:val="00022EF3"/>
    <w:rsid w:val="000231F6"/>
    <w:rsid w:val="0002327A"/>
    <w:rsid w:val="000232A2"/>
    <w:rsid w:val="000232AF"/>
    <w:rsid w:val="00023377"/>
    <w:rsid w:val="00023390"/>
    <w:rsid w:val="000233ED"/>
    <w:rsid w:val="0002369A"/>
    <w:rsid w:val="00023744"/>
    <w:rsid w:val="0002379B"/>
    <w:rsid w:val="000237C4"/>
    <w:rsid w:val="000238E9"/>
    <w:rsid w:val="00023B20"/>
    <w:rsid w:val="00023B37"/>
    <w:rsid w:val="00023CBB"/>
    <w:rsid w:val="00023DEA"/>
    <w:rsid w:val="00023E11"/>
    <w:rsid w:val="00023E63"/>
    <w:rsid w:val="00023ECF"/>
    <w:rsid w:val="00023F18"/>
    <w:rsid w:val="00023F24"/>
    <w:rsid w:val="00023F8C"/>
    <w:rsid w:val="00024053"/>
    <w:rsid w:val="00024088"/>
    <w:rsid w:val="000241E1"/>
    <w:rsid w:val="0002426A"/>
    <w:rsid w:val="0002426C"/>
    <w:rsid w:val="0002439B"/>
    <w:rsid w:val="000243FF"/>
    <w:rsid w:val="0002447A"/>
    <w:rsid w:val="0002458F"/>
    <w:rsid w:val="000245B2"/>
    <w:rsid w:val="000246C7"/>
    <w:rsid w:val="00024810"/>
    <w:rsid w:val="0002489D"/>
    <w:rsid w:val="000248FD"/>
    <w:rsid w:val="00024AC0"/>
    <w:rsid w:val="00024B70"/>
    <w:rsid w:val="00024BE6"/>
    <w:rsid w:val="00024CA3"/>
    <w:rsid w:val="00024D19"/>
    <w:rsid w:val="00024E16"/>
    <w:rsid w:val="00024E1F"/>
    <w:rsid w:val="00024EF7"/>
    <w:rsid w:val="00024FF6"/>
    <w:rsid w:val="00024FFA"/>
    <w:rsid w:val="00025078"/>
    <w:rsid w:val="0002521C"/>
    <w:rsid w:val="0002534B"/>
    <w:rsid w:val="000253F7"/>
    <w:rsid w:val="00025425"/>
    <w:rsid w:val="000255C8"/>
    <w:rsid w:val="00025719"/>
    <w:rsid w:val="0002582F"/>
    <w:rsid w:val="000259A7"/>
    <w:rsid w:val="000259BB"/>
    <w:rsid w:val="000259F5"/>
    <w:rsid w:val="00025A3A"/>
    <w:rsid w:val="00025B96"/>
    <w:rsid w:val="00025C1E"/>
    <w:rsid w:val="00025C26"/>
    <w:rsid w:val="00025CDF"/>
    <w:rsid w:val="00025D14"/>
    <w:rsid w:val="00025EFC"/>
    <w:rsid w:val="00025FD3"/>
    <w:rsid w:val="000261B7"/>
    <w:rsid w:val="0002623D"/>
    <w:rsid w:val="0002632C"/>
    <w:rsid w:val="00026455"/>
    <w:rsid w:val="0002651B"/>
    <w:rsid w:val="00026533"/>
    <w:rsid w:val="000265B2"/>
    <w:rsid w:val="000265E1"/>
    <w:rsid w:val="000265F1"/>
    <w:rsid w:val="00026695"/>
    <w:rsid w:val="000266A2"/>
    <w:rsid w:val="000267FB"/>
    <w:rsid w:val="00026895"/>
    <w:rsid w:val="000268B5"/>
    <w:rsid w:val="0002693E"/>
    <w:rsid w:val="0002697A"/>
    <w:rsid w:val="00026D61"/>
    <w:rsid w:val="00026FA3"/>
    <w:rsid w:val="00027026"/>
    <w:rsid w:val="00027039"/>
    <w:rsid w:val="000271CE"/>
    <w:rsid w:val="00027237"/>
    <w:rsid w:val="000272FE"/>
    <w:rsid w:val="00027310"/>
    <w:rsid w:val="000273E2"/>
    <w:rsid w:val="00027410"/>
    <w:rsid w:val="000275BC"/>
    <w:rsid w:val="00027695"/>
    <w:rsid w:val="0002777E"/>
    <w:rsid w:val="00027953"/>
    <w:rsid w:val="000279CF"/>
    <w:rsid w:val="00027A5B"/>
    <w:rsid w:val="00027B24"/>
    <w:rsid w:val="00027B55"/>
    <w:rsid w:val="00027B7A"/>
    <w:rsid w:val="00027C1D"/>
    <w:rsid w:val="00027D0B"/>
    <w:rsid w:val="00027D8A"/>
    <w:rsid w:val="00027DFE"/>
    <w:rsid w:val="00027F4D"/>
    <w:rsid w:val="00027F72"/>
    <w:rsid w:val="00027F80"/>
    <w:rsid w:val="00027FB3"/>
    <w:rsid w:val="0003005D"/>
    <w:rsid w:val="00030165"/>
    <w:rsid w:val="000301C0"/>
    <w:rsid w:val="000301EB"/>
    <w:rsid w:val="00030294"/>
    <w:rsid w:val="0003037E"/>
    <w:rsid w:val="00030506"/>
    <w:rsid w:val="0003050A"/>
    <w:rsid w:val="0003050B"/>
    <w:rsid w:val="00030568"/>
    <w:rsid w:val="0003060F"/>
    <w:rsid w:val="0003061C"/>
    <w:rsid w:val="00030750"/>
    <w:rsid w:val="00030ABE"/>
    <w:rsid w:val="00030B2A"/>
    <w:rsid w:val="00030C01"/>
    <w:rsid w:val="00030CCC"/>
    <w:rsid w:val="00030D07"/>
    <w:rsid w:val="00030D83"/>
    <w:rsid w:val="00031071"/>
    <w:rsid w:val="0003128D"/>
    <w:rsid w:val="00031375"/>
    <w:rsid w:val="000313AE"/>
    <w:rsid w:val="000313F3"/>
    <w:rsid w:val="000314FB"/>
    <w:rsid w:val="00031597"/>
    <w:rsid w:val="000315A7"/>
    <w:rsid w:val="00031664"/>
    <w:rsid w:val="00031757"/>
    <w:rsid w:val="00031951"/>
    <w:rsid w:val="00031A1D"/>
    <w:rsid w:val="00031BD4"/>
    <w:rsid w:val="00031C38"/>
    <w:rsid w:val="00031C43"/>
    <w:rsid w:val="00031D36"/>
    <w:rsid w:val="00031E74"/>
    <w:rsid w:val="00031EEC"/>
    <w:rsid w:val="000321EE"/>
    <w:rsid w:val="0003233F"/>
    <w:rsid w:val="000323CA"/>
    <w:rsid w:val="00032551"/>
    <w:rsid w:val="000325F7"/>
    <w:rsid w:val="000325FF"/>
    <w:rsid w:val="00032700"/>
    <w:rsid w:val="00032788"/>
    <w:rsid w:val="00032985"/>
    <w:rsid w:val="00032A39"/>
    <w:rsid w:val="00032B75"/>
    <w:rsid w:val="00032EEC"/>
    <w:rsid w:val="00032F4D"/>
    <w:rsid w:val="0003302D"/>
    <w:rsid w:val="00033033"/>
    <w:rsid w:val="00033047"/>
    <w:rsid w:val="00033069"/>
    <w:rsid w:val="000330AA"/>
    <w:rsid w:val="000332A5"/>
    <w:rsid w:val="000332D1"/>
    <w:rsid w:val="000332DD"/>
    <w:rsid w:val="0003341D"/>
    <w:rsid w:val="00033493"/>
    <w:rsid w:val="0003353C"/>
    <w:rsid w:val="00033666"/>
    <w:rsid w:val="0003373C"/>
    <w:rsid w:val="0003376D"/>
    <w:rsid w:val="00033803"/>
    <w:rsid w:val="00033995"/>
    <w:rsid w:val="000339B8"/>
    <w:rsid w:val="00033A15"/>
    <w:rsid w:val="00033BBF"/>
    <w:rsid w:val="00033CE1"/>
    <w:rsid w:val="00033DC9"/>
    <w:rsid w:val="00034031"/>
    <w:rsid w:val="000340BF"/>
    <w:rsid w:val="000340D2"/>
    <w:rsid w:val="0003418E"/>
    <w:rsid w:val="00034263"/>
    <w:rsid w:val="000342DF"/>
    <w:rsid w:val="00034391"/>
    <w:rsid w:val="0003445F"/>
    <w:rsid w:val="0003450C"/>
    <w:rsid w:val="0003483C"/>
    <w:rsid w:val="00034853"/>
    <w:rsid w:val="0003490D"/>
    <w:rsid w:val="000349DE"/>
    <w:rsid w:val="00034AAD"/>
    <w:rsid w:val="00034BEA"/>
    <w:rsid w:val="00034C18"/>
    <w:rsid w:val="00034F80"/>
    <w:rsid w:val="00035031"/>
    <w:rsid w:val="00035298"/>
    <w:rsid w:val="0003540A"/>
    <w:rsid w:val="000354B7"/>
    <w:rsid w:val="000354D7"/>
    <w:rsid w:val="0003552A"/>
    <w:rsid w:val="0003557D"/>
    <w:rsid w:val="000355B9"/>
    <w:rsid w:val="0003567D"/>
    <w:rsid w:val="00035680"/>
    <w:rsid w:val="000356CC"/>
    <w:rsid w:val="0003578C"/>
    <w:rsid w:val="000357A4"/>
    <w:rsid w:val="00035920"/>
    <w:rsid w:val="0003594D"/>
    <w:rsid w:val="00035AA5"/>
    <w:rsid w:val="00035AF9"/>
    <w:rsid w:val="00035CAF"/>
    <w:rsid w:val="00035CC6"/>
    <w:rsid w:val="00035ED1"/>
    <w:rsid w:val="00036114"/>
    <w:rsid w:val="00036141"/>
    <w:rsid w:val="000363B5"/>
    <w:rsid w:val="00036643"/>
    <w:rsid w:val="00036803"/>
    <w:rsid w:val="00036902"/>
    <w:rsid w:val="00036927"/>
    <w:rsid w:val="00036A93"/>
    <w:rsid w:val="00036BA5"/>
    <w:rsid w:val="00036C5D"/>
    <w:rsid w:val="00036E3F"/>
    <w:rsid w:val="00036EAF"/>
    <w:rsid w:val="00036FDA"/>
    <w:rsid w:val="00037043"/>
    <w:rsid w:val="00037155"/>
    <w:rsid w:val="000371F5"/>
    <w:rsid w:val="00037293"/>
    <w:rsid w:val="00037345"/>
    <w:rsid w:val="000373E1"/>
    <w:rsid w:val="00037416"/>
    <w:rsid w:val="0003747C"/>
    <w:rsid w:val="000374B2"/>
    <w:rsid w:val="00037583"/>
    <w:rsid w:val="000376B9"/>
    <w:rsid w:val="000376F9"/>
    <w:rsid w:val="000377D1"/>
    <w:rsid w:val="00037841"/>
    <w:rsid w:val="00037985"/>
    <w:rsid w:val="00037B04"/>
    <w:rsid w:val="00037B2F"/>
    <w:rsid w:val="00037C89"/>
    <w:rsid w:val="00037DC2"/>
    <w:rsid w:val="00037E53"/>
    <w:rsid w:val="00037EFC"/>
    <w:rsid w:val="00037FCC"/>
    <w:rsid w:val="0004001F"/>
    <w:rsid w:val="00040082"/>
    <w:rsid w:val="000400C7"/>
    <w:rsid w:val="00040303"/>
    <w:rsid w:val="00040354"/>
    <w:rsid w:val="0004040F"/>
    <w:rsid w:val="000404C5"/>
    <w:rsid w:val="00040516"/>
    <w:rsid w:val="000406B3"/>
    <w:rsid w:val="000407DF"/>
    <w:rsid w:val="00040831"/>
    <w:rsid w:val="0004088C"/>
    <w:rsid w:val="00040917"/>
    <w:rsid w:val="00040AB0"/>
    <w:rsid w:val="00040E36"/>
    <w:rsid w:val="00040FD1"/>
    <w:rsid w:val="00040FFD"/>
    <w:rsid w:val="0004111B"/>
    <w:rsid w:val="000411E2"/>
    <w:rsid w:val="000411E7"/>
    <w:rsid w:val="00041224"/>
    <w:rsid w:val="000412C6"/>
    <w:rsid w:val="000412DE"/>
    <w:rsid w:val="0004152F"/>
    <w:rsid w:val="00041776"/>
    <w:rsid w:val="00041792"/>
    <w:rsid w:val="0004189C"/>
    <w:rsid w:val="000418C1"/>
    <w:rsid w:val="000418D6"/>
    <w:rsid w:val="00041E2D"/>
    <w:rsid w:val="00041EA9"/>
    <w:rsid w:val="00041F37"/>
    <w:rsid w:val="00041F62"/>
    <w:rsid w:val="00042080"/>
    <w:rsid w:val="000422D2"/>
    <w:rsid w:val="00042339"/>
    <w:rsid w:val="000423AF"/>
    <w:rsid w:val="000423B6"/>
    <w:rsid w:val="0004259D"/>
    <w:rsid w:val="00042673"/>
    <w:rsid w:val="00042827"/>
    <w:rsid w:val="00042884"/>
    <w:rsid w:val="000428A6"/>
    <w:rsid w:val="00042932"/>
    <w:rsid w:val="00042A11"/>
    <w:rsid w:val="00042AE7"/>
    <w:rsid w:val="00042C04"/>
    <w:rsid w:val="00042C08"/>
    <w:rsid w:val="00042D4E"/>
    <w:rsid w:val="00042EB5"/>
    <w:rsid w:val="00042F22"/>
    <w:rsid w:val="00043156"/>
    <w:rsid w:val="000431DF"/>
    <w:rsid w:val="000431EA"/>
    <w:rsid w:val="0004340C"/>
    <w:rsid w:val="0004352B"/>
    <w:rsid w:val="00043580"/>
    <w:rsid w:val="000435F9"/>
    <w:rsid w:val="0004368E"/>
    <w:rsid w:val="000436F7"/>
    <w:rsid w:val="00043788"/>
    <w:rsid w:val="00043916"/>
    <w:rsid w:val="00043A7D"/>
    <w:rsid w:val="00043C2F"/>
    <w:rsid w:val="00043CEE"/>
    <w:rsid w:val="00043D40"/>
    <w:rsid w:val="00043EE6"/>
    <w:rsid w:val="00044057"/>
    <w:rsid w:val="000440C8"/>
    <w:rsid w:val="000440E6"/>
    <w:rsid w:val="000440FA"/>
    <w:rsid w:val="000442A4"/>
    <w:rsid w:val="00044393"/>
    <w:rsid w:val="000443A4"/>
    <w:rsid w:val="000444D8"/>
    <w:rsid w:val="00044588"/>
    <w:rsid w:val="000445A4"/>
    <w:rsid w:val="000445A8"/>
    <w:rsid w:val="0004472E"/>
    <w:rsid w:val="000447BB"/>
    <w:rsid w:val="000447F9"/>
    <w:rsid w:val="00044923"/>
    <w:rsid w:val="00044AAB"/>
    <w:rsid w:val="00044B9A"/>
    <w:rsid w:val="00044C03"/>
    <w:rsid w:val="00044CDB"/>
    <w:rsid w:val="00044E28"/>
    <w:rsid w:val="00044EC0"/>
    <w:rsid w:val="00045125"/>
    <w:rsid w:val="00045149"/>
    <w:rsid w:val="000451D5"/>
    <w:rsid w:val="000451F6"/>
    <w:rsid w:val="000452FE"/>
    <w:rsid w:val="000453AB"/>
    <w:rsid w:val="00045428"/>
    <w:rsid w:val="00045501"/>
    <w:rsid w:val="00045608"/>
    <w:rsid w:val="00045665"/>
    <w:rsid w:val="00045728"/>
    <w:rsid w:val="000457D0"/>
    <w:rsid w:val="0004585D"/>
    <w:rsid w:val="000459BD"/>
    <w:rsid w:val="00045A27"/>
    <w:rsid w:val="00045A2B"/>
    <w:rsid w:val="00045A6A"/>
    <w:rsid w:val="00045A97"/>
    <w:rsid w:val="00045AFD"/>
    <w:rsid w:val="00045B04"/>
    <w:rsid w:val="00045B6D"/>
    <w:rsid w:val="00045C41"/>
    <w:rsid w:val="00045DCA"/>
    <w:rsid w:val="00045E37"/>
    <w:rsid w:val="00045EA4"/>
    <w:rsid w:val="0004618E"/>
    <w:rsid w:val="00046358"/>
    <w:rsid w:val="0004635A"/>
    <w:rsid w:val="00046419"/>
    <w:rsid w:val="000464C9"/>
    <w:rsid w:val="0004660E"/>
    <w:rsid w:val="0004665A"/>
    <w:rsid w:val="00046907"/>
    <w:rsid w:val="00046BA8"/>
    <w:rsid w:val="00046D78"/>
    <w:rsid w:val="00046D91"/>
    <w:rsid w:val="00046DFA"/>
    <w:rsid w:val="00046E06"/>
    <w:rsid w:val="00046E32"/>
    <w:rsid w:val="00046EA0"/>
    <w:rsid w:val="00046F98"/>
    <w:rsid w:val="00047076"/>
    <w:rsid w:val="0004709D"/>
    <w:rsid w:val="00047130"/>
    <w:rsid w:val="00047199"/>
    <w:rsid w:val="000471E5"/>
    <w:rsid w:val="0004742C"/>
    <w:rsid w:val="000474D1"/>
    <w:rsid w:val="000474E4"/>
    <w:rsid w:val="000474F2"/>
    <w:rsid w:val="00047560"/>
    <w:rsid w:val="00047617"/>
    <w:rsid w:val="0004781A"/>
    <w:rsid w:val="000478E8"/>
    <w:rsid w:val="00047921"/>
    <w:rsid w:val="00047969"/>
    <w:rsid w:val="000479BE"/>
    <w:rsid w:val="000479DD"/>
    <w:rsid w:val="00047A6D"/>
    <w:rsid w:val="00047CB0"/>
    <w:rsid w:val="00047CE3"/>
    <w:rsid w:val="00047D77"/>
    <w:rsid w:val="00047E2D"/>
    <w:rsid w:val="00047EF9"/>
    <w:rsid w:val="00047F8A"/>
    <w:rsid w:val="00047FFC"/>
    <w:rsid w:val="00050197"/>
    <w:rsid w:val="00050203"/>
    <w:rsid w:val="00050237"/>
    <w:rsid w:val="0005024C"/>
    <w:rsid w:val="00050460"/>
    <w:rsid w:val="00050469"/>
    <w:rsid w:val="000506F1"/>
    <w:rsid w:val="000508AF"/>
    <w:rsid w:val="00050A70"/>
    <w:rsid w:val="00050B02"/>
    <w:rsid w:val="00050B30"/>
    <w:rsid w:val="00050DDD"/>
    <w:rsid w:val="00050ECD"/>
    <w:rsid w:val="00050F58"/>
    <w:rsid w:val="00050F74"/>
    <w:rsid w:val="000510DE"/>
    <w:rsid w:val="00051103"/>
    <w:rsid w:val="000512B8"/>
    <w:rsid w:val="0005136A"/>
    <w:rsid w:val="00051378"/>
    <w:rsid w:val="00051452"/>
    <w:rsid w:val="0005159D"/>
    <w:rsid w:val="00051833"/>
    <w:rsid w:val="000518F3"/>
    <w:rsid w:val="00051957"/>
    <w:rsid w:val="0005195B"/>
    <w:rsid w:val="00051C8E"/>
    <w:rsid w:val="00051CA7"/>
    <w:rsid w:val="00051D91"/>
    <w:rsid w:val="00051E59"/>
    <w:rsid w:val="00051F4C"/>
    <w:rsid w:val="000521F0"/>
    <w:rsid w:val="000522F0"/>
    <w:rsid w:val="00052341"/>
    <w:rsid w:val="00052557"/>
    <w:rsid w:val="0005263E"/>
    <w:rsid w:val="00052886"/>
    <w:rsid w:val="00052908"/>
    <w:rsid w:val="00052B13"/>
    <w:rsid w:val="00052B29"/>
    <w:rsid w:val="00052C0C"/>
    <w:rsid w:val="00052CA8"/>
    <w:rsid w:val="00052EAE"/>
    <w:rsid w:val="00052EF0"/>
    <w:rsid w:val="00052F9B"/>
    <w:rsid w:val="00053055"/>
    <w:rsid w:val="000531A8"/>
    <w:rsid w:val="000532B3"/>
    <w:rsid w:val="000532D6"/>
    <w:rsid w:val="0005332B"/>
    <w:rsid w:val="00053471"/>
    <w:rsid w:val="00053495"/>
    <w:rsid w:val="000535E5"/>
    <w:rsid w:val="000535E6"/>
    <w:rsid w:val="00053645"/>
    <w:rsid w:val="00053680"/>
    <w:rsid w:val="00053871"/>
    <w:rsid w:val="00053885"/>
    <w:rsid w:val="00053A0B"/>
    <w:rsid w:val="00053A9A"/>
    <w:rsid w:val="00053C25"/>
    <w:rsid w:val="00053E0A"/>
    <w:rsid w:val="00053E45"/>
    <w:rsid w:val="00053FCD"/>
    <w:rsid w:val="00054067"/>
    <w:rsid w:val="0005412C"/>
    <w:rsid w:val="0005417F"/>
    <w:rsid w:val="000541FB"/>
    <w:rsid w:val="00054288"/>
    <w:rsid w:val="00054376"/>
    <w:rsid w:val="000543B5"/>
    <w:rsid w:val="000543B8"/>
    <w:rsid w:val="00054411"/>
    <w:rsid w:val="0005458C"/>
    <w:rsid w:val="00054674"/>
    <w:rsid w:val="0005472E"/>
    <w:rsid w:val="0005478B"/>
    <w:rsid w:val="00054797"/>
    <w:rsid w:val="00054B42"/>
    <w:rsid w:val="00054C6D"/>
    <w:rsid w:val="00054D6A"/>
    <w:rsid w:val="00054E4F"/>
    <w:rsid w:val="00054E5A"/>
    <w:rsid w:val="0005502B"/>
    <w:rsid w:val="0005505B"/>
    <w:rsid w:val="000550B7"/>
    <w:rsid w:val="0005514A"/>
    <w:rsid w:val="0005521E"/>
    <w:rsid w:val="00055234"/>
    <w:rsid w:val="00055361"/>
    <w:rsid w:val="000553ED"/>
    <w:rsid w:val="00055412"/>
    <w:rsid w:val="00055421"/>
    <w:rsid w:val="00055530"/>
    <w:rsid w:val="0005559F"/>
    <w:rsid w:val="00055610"/>
    <w:rsid w:val="0005565E"/>
    <w:rsid w:val="000556E7"/>
    <w:rsid w:val="0005578F"/>
    <w:rsid w:val="000557E1"/>
    <w:rsid w:val="00055818"/>
    <w:rsid w:val="00055960"/>
    <w:rsid w:val="00055963"/>
    <w:rsid w:val="000559A7"/>
    <w:rsid w:val="00055BA5"/>
    <w:rsid w:val="00055C06"/>
    <w:rsid w:val="00055D63"/>
    <w:rsid w:val="00055F7D"/>
    <w:rsid w:val="00056316"/>
    <w:rsid w:val="00056598"/>
    <w:rsid w:val="000565C2"/>
    <w:rsid w:val="00056636"/>
    <w:rsid w:val="0005678F"/>
    <w:rsid w:val="00056906"/>
    <w:rsid w:val="00056ACA"/>
    <w:rsid w:val="00056B46"/>
    <w:rsid w:val="00056BC9"/>
    <w:rsid w:val="00056E15"/>
    <w:rsid w:val="00056E44"/>
    <w:rsid w:val="00056E9F"/>
    <w:rsid w:val="0005708C"/>
    <w:rsid w:val="000570B0"/>
    <w:rsid w:val="000570CD"/>
    <w:rsid w:val="000570D4"/>
    <w:rsid w:val="00057136"/>
    <w:rsid w:val="00057143"/>
    <w:rsid w:val="00057339"/>
    <w:rsid w:val="000573C0"/>
    <w:rsid w:val="00057407"/>
    <w:rsid w:val="000574DA"/>
    <w:rsid w:val="0005761E"/>
    <w:rsid w:val="00057641"/>
    <w:rsid w:val="000576F7"/>
    <w:rsid w:val="000577A2"/>
    <w:rsid w:val="0005799C"/>
    <w:rsid w:val="000579B2"/>
    <w:rsid w:val="000579BE"/>
    <w:rsid w:val="00057AC5"/>
    <w:rsid w:val="00057B3E"/>
    <w:rsid w:val="00057D44"/>
    <w:rsid w:val="00057DE0"/>
    <w:rsid w:val="00057E4C"/>
    <w:rsid w:val="00057E76"/>
    <w:rsid w:val="00057EF8"/>
    <w:rsid w:val="00057F80"/>
    <w:rsid w:val="0006008F"/>
    <w:rsid w:val="0006013E"/>
    <w:rsid w:val="00060185"/>
    <w:rsid w:val="0006038B"/>
    <w:rsid w:val="00060457"/>
    <w:rsid w:val="000604B5"/>
    <w:rsid w:val="00060700"/>
    <w:rsid w:val="000607A2"/>
    <w:rsid w:val="00060B54"/>
    <w:rsid w:val="00060BFD"/>
    <w:rsid w:val="00060C24"/>
    <w:rsid w:val="00060CD1"/>
    <w:rsid w:val="00060D12"/>
    <w:rsid w:val="00060D5E"/>
    <w:rsid w:val="00060D77"/>
    <w:rsid w:val="00060DB6"/>
    <w:rsid w:val="00060DC0"/>
    <w:rsid w:val="00060E77"/>
    <w:rsid w:val="00060EB2"/>
    <w:rsid w:val="00060F33"/>
    <w:rsid w:val="00061037"/>
    <w:rsid w:val="0006132F"/>
    <w:rsid w:val="000613C2"/>
    <w:rsid w:val="0006142F"/>
    <w:rsid w:val="00061511"/>
    <w:rsid w:val="000615D9"/>
    <w:rsid w:val="00061810"/>
    <w:rsid w:val="0006192B"/>
    <w:rsid w:val="00061CD9"/>
    <w:rsid w:val="00061D3C"/>
    <w:rsid w:val="00061F19"/>
    <w:rsid w:val="00061F9F"/>
    <w:rsid w:val="00062020"/>
    <w:rsid w:val="0006229F"/>
    <w:rsid w:val="000622B0"/>
    <w:rsid w:val="00062378"/>
    <w:rsid w:val="0006244A"/>
    <w:rsid w:val="000626AD"/>
    <w:rsid w:val="000626C9"/>
    <w:rsid w:val="000626CB"/>
    <w:rsid w:val="00062B71"/>
    <w:rsid w:val="00062CEC"/>
    <w:rsid w:val="00062D8F"/>
    <w:rsid w:val="00062F3E"/>
    <w:rsid w:val="0006310B"/>
    <w:rsid w:val="0006312C"/>
    <w:rsid w:val="00063137"/>
    <w:rsid w:val="0006329D"/>
    <w:rsid w:val="00063428"/>
    <w:rsid w:val="0006354B"/>
    <w:rsid w:val="00063794"/>
    <w:rsid w:val="00063822"/>
    <w:rsid w:val="00063897"/>
    <w:rsid w:val="000638D7"/>
    <w:rsid w:val="00063D62"/>
    <w:rsid w:val="00063DD0"/>
    <w:rsid w:val="00063F67"/>
    <w:rsid w:val="00063F6E"/>
    <w:rsid w:val="00063FA7"/>
    <w:rsid w:val="000640A0"/>
    <w:rsid w:val="00064314"/>
    <w:rsid w:val="00064471"/>
    <w:rsid w:val="00064599"/>
    <w:rsid w:val="00064643"/>
    <w:rsid w:val="000646A7"/>
    <w:rsid w:val="000646FB"/>
    <w:rsid w:val="00064711"/>
    <w:rsid w:val="00064812"/>
    <w:rsid w:val="000649C7"/>
    <w:rsid w:val="00064A95"/>
    <w:rsid w:val="00064B78"/>
    <w:rsid w:val="00064BFE"/>
    <w:rsid w:val="00064C17"/>
    <w:rsid w:val="00064E2B"/>
    <w:rsid w:val="00064EE0"/>
    <w:rsid w:val="00064F02"/>
    <w:rsid w:val="00065296"/>
    <w:rsid w:val="000652A4"/>
    <w:rsid w:val="000656E1"/>
    <w:rsid w:val="000657BB"/>
    <w:rsid w:val="00065807"/>
    <w:rsid w:val="00065846"/>
    <w:rsid w:val="0006586C"/>
    <w:rsid w:val="000658EA"/>
    <w:rsid w:val="0006594B"/>
    <w:rsid w:val="00065ADE"/>
    <w:rsid w:val="00065BDC"/>
    <w:rsid w:val="00065C80"/>
    <w:rsid w:val="00065C96"/>
    <w:rsid w:val="00065D6B"/>
    <w:rsid w:val="00065F1D"/>
    <w:rsid w:val="000664C6"/>
    <w:rsid w:val="000665D4"/>
    <w:rsid w:val="0006674A"/>
    <w:rsid w:val="000667A3"/>
    <w:rsid w:val="0006680F"/>
    <w:rsid w:val="00066962"/>
    <w:rsid w:val="00066AF6"/>
    <w:rsid w:val="00066B5D"/>
    <w:rsid w:val="00066B9F"/>
    <w:rsid w:val="00066F25"/>
    <w:rsid w:val="000671D7"/>
    <w:rsid w:val="0006723F"/>
    <w:rsid w:val="000672D2"/>
    <w:rsid w:val="0006733F"/>
    <w:rsid w:val="0006741C"/>
    <w:rsid w:val="00067A06"/>
    <w:rsid w:val="00067A7C"/>
    <w:rsid w:val="00067AB5"/>
    <w:rsid w:val="00067B8F"/>
    <w:rsid w:val="00067BC0"/>
    <w:rsid w:val="00067C82"/>
    <w:rsid w:val="00067D18"/>
    <w:rsid w:val="00067D22"/>
    <w:rsid w:val="00067D23"/>
    <w:rsid w:val="00067D6A"/>
    <w:rsid w:val="00067ED8"/>
    <w:rsid w:val="00067EE6"/>
    <w:rsid w:val="00070088"/>
    <w:rsid w:val="0007023C"/>
    <w:rsid w:val="000702F1"/>
    <w:rsid w:val="000703C3"/>
    <w:rsid w:val="00070589"/>
    <w:rsid w:val="0007063C"/>
    <w:rsid w:val="0007068E"/>
    <w:rsid w:val="000706B9"/>
    <w:rsid w:val="00070754"/>
    <w:rsid w:val="0007077B"/>
    <w:rsid w:val="0007079D"/>
    <w:rsid w:val="00070861"/>
    <w:rsid w:val="00070908"/>
    <w:rsid w:val="00070B1B"/>
    <w:rsid w:val="00070B9B"/>
    <w:rsid w:val="00070BFF"/>
    <w:rsid w:val="00070CE6"/>
    <w:rsid w:val="00070D0D"/>
    <w:rsid w:val="00070F1A"/>
    <w:rsid w:val="000710D8"/>
    <w:rsid w:val="000711BD"/>
    <w:rsid w:val="0007126C"/>
    <w:rsid w:val="00071296"/>
    <w:rsid w:val="0007143A"/>
    <w:rsid w:val="000715AA"/>
    <w:rsid w:val="000715C0"/>
    <w:rsid w:val="0007168B"/>
    <w:rsid w:val="000716D7"/>
    <w:rsid w:val="000717F6"/>
    <w:rsid w:val="0007186D"/>
    <w:rsid w:val="000719AE"/>
    <w:rsid w:val="000719CC"/>
    <w:rsid w:val="00071D72"/>
    <w:rsid w:val="00071DCC"/>
    <w:rsid w:val="00071EDD"/>
    <w:rsid w:val="00071F77"/>
    <w:rsid w:val="00071F95"/>
    <w:rsid w:val="00071FC1"/>
    <w:rsid w:val="00072004"/>
    <w:rsid w:val="00072122"/>
    <w:rsid w:val="000721E4"/>
    <w:rsid w:val="00072306"/>
    <w:rsid w:val="00072381"/>
    <w:rsid w:val="00072393"/>
    <w:rsid w:val="00072485"/>
    <w:rsid w:val="00072610"/>
    <w:rsid w:val="000726AA"/>
    <w:rsid w:val="00072713"/>
    <w:rsid w:val="0007277C"/>
    <w:rsid w:val="000727A4"/>
    <w:rsid w:val="000727BD"/>
    <w:rsid w:val="0007296E"/>
    <w:rsid w:val="00072A1D"/>
    <w:rsid w:val="00072BB7"/>
    <w:rsid w:val="00072C0A"/>
    <w:rsid w:val="00072D01"/>
    <w:rsid w:val="0007302E"/>
    <w:rsid w:val="00073094"/>
    <w:rsid w:val="000730CF"/>
    <w:rsid w:val="00073441"/>
    <w:rsid w:val="000735C7"/>
    <w:rsid w:val="0007367C"/>
    <w:rsid w:val="0007372A"/>
    <w:rsid w:val="000737F4"/>
    <w:rsid w:val="000738D7"/>
    <w:rsid w:val="00073ACD"/>
    <w:rsid w:val="00073B32"/>
    <w:rsid w:val="00073BC4"/>
    <w:rsid w:val="00073C86"/>
    <w:rsid w:val="00073EE0"/>
    <w:rsid w:val="00073F20"/>
    <w:rsid w:val="000741B5"/>
    <w:rsid w:val="0007430E"/>
    <w:rsid w:val="00074358"/>
    <w:rsid w:val="000743D3"/>
    <w:rsid w:val="00074411"/>
    <w:rsid w:val="000744FA"/>
    <w:rsid w:val="000745D6"/>
    <w:rsid w:val="000747BC"/>
    <w:rsid w:val="00074997"/>
    <w:rsid w:val="00074B22"/>
    <w:rsid w:val="00074CEA"/>
    <w:rsid w:val="00074EB9"/>
    <w:rsid w:val="00074FF5"/>
    <w:rsid w:val="00075066"/>
    <w:rsid w:val="0007509B"/>
    <w:rsid w:val="00075189"/>
    <w:rsid w:val="000751B4"/>
    <w:rsid w:val="0007539F"/>
    <w:rsid w:val="000753E9"/>
    <w:rsid w:val="000754C0"/>
    <w:rsid w:val="000754D3"/>
    <w:rsid w:val="0007557D"/>
    <w:rsid w:val="00075603"/>
    <w:rsid w:val="0007572F"/>
    <w:rsid w:val="00075740"/>
    <w:rsid w:val="000757CB"/>
    <w:rsid w:val="000758FD"/>
    <w:rsid w:val="000759B4"/>
    <w:rsid w:val="000759BC"/>
    <w:rsid w:val="000759D6"/>
    <w:rsid w:val="00075A40"/>
    <w:rsid w:val="00075A8B"/>
    <w:rsid w:val="00075BA6"/>
    <w:rsid w:val="00075C9A"/>
    <w:rsid w:val="00075CAB"/>
    <w:rsid w:val="00075D73"/>
    <w:rsid w:val="00075E03"/>
    <w:rsid w:val="00075E55"/>
    <w:rsid w:val="00075EB9"/>
    <w:rsid w:val="00075EF6"/>
    <w:rsid w:val="00075FA8"/>
    <w:rsid w:val="00076003"/>
    <w:rsid w:val="0007601B"/>
    <w:rsid w:val="0007616E"/>
    <w:rsid w:val="0007619E"/>
    <w:rsid w:val="0007638C"/>
    <w:rsid w:val="000763BF"/>
    <w:rsid w:val="000764E8"/>
    <w:rsid w:val="000765AC"/>
    <w:rsid w:val="0007679B"/>
    <w:rsid w:val="00076805"/>
    <w:rsid w:val="00076934"/>
    <w:rsid w:val="00076946"/>
    <w:rsid w:val="00076AA5"/>
    <w:rsid w:val="00076AB9"/>
    <w:rsid w:val="00076B0B"/>
    <w:rsid w:val="00076B2F"/>
    <w:rsid w:val="00076C11"/>
    <w:rsid w:val="000770F6"/>
    <w:rsid w:val="000771C3"/>
    <w:rsid w:val="00077255"/>
    <w:rsid w:val="000772FF"/>
    <w:rsid w:val="000774AC"/>
    <w:rsid w:val="000774FF"/>
    <w:rsid w:val="0007754A"/>
    <w:rsid w:val="00077683"/>
    <w:rsid w:val="000777FC"/>
    <w:rsid w:val="00077862"/>
    <w:rsid w:val="0007787C"/>
    <w:rsid w:val="0007794B"/>
    <w:rsid w:val="00077A99"/>
    <w:rsid w:val="00077B43"/>
    <w:rsid w:val="00077B85"/>
    <w:rsid w:val="00077D95"/>
    <w:rsid w:val="00077F0B"/>
    <w:rsid w:val="00077FA2"/>
    <w:rsid w:val="00077FB7"/>
    <w:rsid w:val="00080125"/>
    <w:rsid w:val="0008035C"/>
    <w:rsid w:val="00080481"/>
    <w:rsid w:val="000804DE"/>
    <w:rsid w:val="0008054A"/>
    <w:rsid w:val="0008057E"/>
    <w:rsid w:val="000805D9"/>
    <w:rsid w:val="00080731"/>
    <w:rsid w:val="0008078C"/>
    <w:rsid w:val="0008079C"/>
    <w:rsid w:val="000808CD"/>
    <w:rsid w:val="00080905"/>
    <w:rsid w:val="000809A5"/>
    <w:rsid w:val="000809CC"/>
    <w:rsid w:val="00080ACA"/>
    <w:rsid w:val="00080ADD"/>
    <w:rsid w:val="00080B29"/>
    <w:rsid w:val="00080C50"/>
    <w:rsid w:val="00080C70"/>
    <w:rsid w:val="00080D4C"/>
    <w:rsid w:val="00080D4E"/>
    <w:rsid w:val="00080D81"/>
    <w:rsid w:val="00080DB8"/>
    <w:rsid w:val="00080E4B"/>
    <w:rsid w:val="00080FFB"/>
    <w:rsid w:val="000810CD"/>
    <w:rsid w:val="000810E5"/>
    <w:rsid w:val="000810F7"/>
    <w:rsid w:val="000813B8"/>
    <w:rsid w:val="00081428"/>
    <w:rsid w:val="0008146C"/>
    <w:rsid w:val="0008166C"/>
    <w:rsid w:val="000817CD"/>
    <w:rsid w:val="00081808"/>
    <w:rsid w:val="00081840"/>
    <w:rsid w:val="0008188B"/>
    <w:rsid w:val="000818FE"/>
    <w:rsid w:val="00081915"/>
    <w:rsid w:val="00081DA4"/>
    <w:rsid w:val="00081F54"/>
    <w:rsid w:val="00082089"/>
    <w:rsid w:val="00082134"/>
    <w:rsid w:val="0008214B"/>
    <w:rsid w:val="0008217A"/>
    <w:rsid w:val="000821C3"/>
    <w:rsid w:val="00082379"/>
    <w:rsid w:val="000823E4"/>
    <w:rsid w:val="000824C7"/>
    <w:rsid w:val="000824FE"/>
    <w:rsid w:val="0008250C"/>
    <w:rsid w:val="0008264F"/>
    <w:rsid w:val="0008269E"/>
    <w:rsid w:val="00082707"/>
    <w:rsid w:val="00082722"/>
    <w:rsid w:val="00082726"/>
    <w:rsid w:val="00082872"/>
    <w:rsid w:val="000829A4"/>
    <w:rsid w:val="000829E6"/>
    <w:rsid w:val="00082A1E"/>
    <w:rsid w:val="00082B1F"/>
    <w:rsid w:val="00082B84"/>
    <w:rsid w:val="00082BA9"/>
    <w:rsid w:val="00082C40"/>
    <w:rsid w:val="00082CC0"/>
    <w:rsid w:val="00082EAD"/>
    <w:rsid w:val="00082F02"/>
    <w:rsid w:val="00083117"/>
    <w:rsid w:val="00083241"/>
    <w:rsid w:val="0008349C"/>
    <w:rsid w:val="00083535"/>
    <w:rsid w:val="0008356D"/>
    <w:rsid w:val="00083654"/>
    <w:rsid w:val="000837A4"/>
    <w:rsid w:val="000837C6"/>
    <w:rsid w:val="0008383D"/>
    <w:rsid w:val="000838F4"/>
    <w:rsid w:val="0008398C"/>
    <w:rsid w:val="00083ACC"/>
    <w:rsid w:val="00083CB0"/>
    <w:rsid w:val="00083D03"/>
    <w:rsid w:val="00083E87"/>
    <w:rsid w:val="00083FB7"/>
    <w:rsid w:val="000840A6"/>
    <w:rsid w:val="000840AB"/>
    <w:rsid w:val="000840F7"/>
    <w:rsid w:val="00084107"/>
    <w:rsid w:val="0008417E"/>
    <w:rsid w:val="0008419D"/>
    <w:rsid w:val="000841D5"/>
    <w:rsid w:val="000841FA"/>
    <w:rsid w:val="0008424C"/>
    <w:rsid w:val="00084539"/>
    <w:rsid w:val="000845C0"/>
    <w:rsid w:val="000845C1"/>
    <w:rsid w:val="0008466E"/>
    <w:rsid w:val="0008471E"/>
    <w:rsid w:val="00084837"/>
    <w:rsid w:val="0008487E"/>
    <w:rsid w:val="000849C5"/>
    <w:rsid w:val="00084B02"/>
    <w:rsid w:val="00084BDF"/>
    <w:rsid w:val="00084D0F"/>
    <w:rsid w:val="000850AF"/>
    <w:rsid w:val="000851B5"/>
    <w:rsid w:val="00085279"/>
    <w:rsid w:val="00085384"/>
    <w:rsid w:val="000855BE"/>
    <w:rsid w:val="000856A2"/>
    <w:rsid w:val="000856CA"/>
    <w:rsid w:val="000857D8"/>
    <w:rsid w:val="000857F9"/>
    <w:rsid w:val="00085B70"/>
    <w:rsid w:val="00085B73"/>
    <w:rsid w:val="00085B90"/>
    <w:rsid w:val="00085C06"/>
    <w:rsid w:val="00085E8B"/>
    <w:rsid w:val="00085F4E"/>
    <w:rsid w:val="00086032"/>
    <w:rsid w:val="00086033"/>
    <w:rsid w:val="000860CF"/>
    <w:rsid w:val="00086108"/>
    <w:rsid w:val="0008614F"/>
    <w:rsid w:val="000861BE"/>
    <w:rsid w:val="00086276"/>
    <w:rsid w:val="0008627F"/>
    <w:rsid w:val="00086302"/>
    <w:rsid w:val="00086316"/>
    <w:rsid w:val="0008635F"/>
    <w:rsid w:val="000864E1"/>
    <w:rsid w:val="00086670"/>
    <w:rsid w:val="00086772"/>
    <w:rsid w:val="0008687C"/>
    <w:rsid w:val="000868B6"/>
    <w:rsid w:val="000868ED"/>
    <w:rsid w:val="00086A48"/>
    <w:rsid w:val="00086B64"/>
    <w:rsid w:val="00086C61"/>
    <w:rsid w:val="00086C72"/>
    <w:rsid w:val="00086C9B"/>
    <w:rsid w:val="00086E34"/>
    <w:rsid w:val="00087074"/>
    <w:rsid w:val="000871CF"/>
    <w:rsid w:val="00087387"/>
    <w:rsid w:val="000873D6"/>
    <w:rsid w:val="000875A9"/>
    <w:rsid w:val="000877B0"/>
    <w:rsid w:val="00087907"/>
    <w:rsid w:val="00087A25"/>
    <w:rsid w:val="00087A95"/>
    <w:rsid w:val="00087BEA"/>
    <w:rsid w:val="00087C19"/>
    <w:rsid w:val="00087C9A"/>
    <w:rsid w:val="00087CD7"/>
    <w:rsid w:val="00087E93"/>
    <w:rsid w:val="0009009C"/>
    <w:rsid w:val="00090170"/>
    <w:rsid w:val="000901EB"/>
    <w:rsid w:val="00090217"/>
    <w:rsid w:val="0009029C"/>
    <w:rsid w:val="00090353"/>
    <w:rsid w:val="00090389"/>
    <w:rsid w:val="0009046A"/>
    <w:rsid w:val="000904F6"/>
    <w:rsid w:val="00090634"/>
    <w:rsid w:val="0009077E"/>
    <w:rsid w:val="00090885"/>
    <w:rsid w:val="0009091F"/>
    <w:rsid w:val="000909FD"/>
    <w:rsid w:val="00090A67"/>
    <w:rsid w:val="00090A71"/>
    <w:rsid w:val="00090A82"/>
    <w:rsid w:val="00090B60"/>
    <w:rsid w:val="00090BE9"/>
    <w:rsid w:val="00090CCA"/>
    <w:rsid w:val="00090D59"/>
    <w:rsid w:val="00090E3E"/>
    <w:rsid w:val="000910DB"/>
    <w:rsid w:val="0009121E"/>
    <w:rsid w:val="000912F6"/>
    <w:rsid w:val="000913D3"/>
    <w:rsid w:val="00091527"/>
    <w:rsid w:val="000915F7"/>
    <w:rsid w:val="00091608"/>
    <w:rsid w:val="00091779"/>
    <w:rsid w:val="00091840"/>
    <w:rsid w:val="00091A6F"/>
    <w:rsid w:val="00091AC9"/>
    <w:rsid w:val="00091BE7"/>
    <w:rsid w:val="00091C07"/>
    <w:rsid w:val="00091D45"/>
    <w:rsid w:val="00091D88"/>
    <w:rsid w:val="00091F7D"/>
    <w:rsid w:val="00092046"/>
    <w:rsid w:val="000920AA"/>
    <w:rsid w:val="00092134"/>
    <w:rsid w:val="00092162"/>
    <w:rsid w:val="00092227"/>
    <w:rsid w:val="0009224F"/>
    <w:rsid w:val="000923B3"/>
    <w:rsid w:val="00092452"/>
    <w:rsid w:val="00092474"/>
    <w:rsid w:val="00092535"/>
    <w:rsid w:val="0009258B"/>
    <w:rsid w:val="000925A6"/>
    <w:rsid w:val="0009260C"/>
    <w:rsid w:val="00092641"/>
    <w:rsid w:val="00092661"/>
    <w:rsid w:val="000926B2"/>
    <w:rsid w:val="000927DB"/>
    <w:rsid w:val="00092943"/>
    <w:rsid w:val="00092A1F"/>
    <w:rsid w:val="00092A2C"/>
    <w:rsid w:val="00092AC3"/>
    <w:rsid w:val="00092B2C"/>
    <w:rsid w:val="00092C16"/>
    <w:rsid w:val="00092D62"/>
    <w:rsid w:val="00092DD9"/>
    <w:rsid w:val="00092EE0"/>
    <w:rsid w:val="0009332F"/>
    <w:rsid w:val="0009345A"/>
    <w:rsid w:val="00093722"/>
    <w:rsid w:val="00093807"/>
    <w:rsid w:val="0009394F"/>
    <w:rsid w:val="00093956"/>
    <w:rsid w:val="00093972"/>
    <w:rsid w:val="00093A25"/>
    <w:rsid w:val="00093B2C"/>
    <w:rsid w:val="00093B91"/>
    <w:rsid w:val="00093BAF"/>
    <w:rsid w:val="00093BD3"/>
    <w:rsid w:val="00093C54"/>
    <w:rsid w:val="00093D33"/>
    <w:rsid w:val="00093FE7"/>
    <w:rsid w:val="00093FF5"/>
    <w:rsid w:val="00093FF8"/>
    <w:rsid w:val="00094005"/>
    <w:rsid w:val="000940B1"/>
    <w:rsid w:val="000940BD"/>
    <w:rsid w:val="000943D5"/>
    <w:rsid w:val="000943E6"/>
    <w:rsid w:val="00094649"/>
    <w:rsid w:val="0009499E"/>
    <w:rsid w:val="00094AA8"/>
    <w:rsid w:val="00094BE1"/>
    <w:rsid w:val="00094CE7"/>
    <w:rsid w:val="00094D35"/>
    <w:rsid w:val="00094DD8"/>
    <w:rsid w:val="00094DFE"/>
    <w:rsid w:val="00094E36"/>
    <w:rsid w:val="00094ED3"/>
    <w:rsid w:val="00094EFF"/>
    <w:rsid w:val="0009507E"/>
    <w:rsid w:val="00095185"/>
    <w:rsid w:val="000951CE"/>
    <w:rsid w:val="000952C9"/>
    <w:rsid w:val="000952EF"/>
    <w:rsid w:val="000953D3"/>
    <w:rsid w:val="0009544C"/>
    <w:rsid w:val="00095717"/>
    <w:rsid w:val="000957CE"/>
    <w:rsid w:val="00095924"/>
    <w:rsid w:val="00095A7D"/>
    <w:rsid w:val="00095DFE"/>
    <w:rsid w:val="0009601F"/>
    <w:rsid w:val="0009610B"/>
    <w:rsid w:val="0009614E"/>
    <w:rsid w:val="0009630F"/>
    <w:rsid w:val="0009631A"/>
    <w:rsid w:val="000963EC"/>
    <w:rsid w:val="000963F8"/>
    <w:rsid w:val="000964F0"/>
    <w:rsid w:val="000967EC"/>
    <w:rsid w:val="000968D9"/>
    <w:rsid w:val="00096A89"/>
    <w:rsid w:val="00096A8B"/>
    <w:rsid w:val="00096B71"/>
    <w:rsid w:val="00096BCA"/>
    <w:rsid w:val="00096BF3"/>
    <w:rsid w:val="00096DC6"/>
    <w:rsid w:val="00096E92"/>
    <w:rsid w:val="00096F54"/>
    <w:rsid w:val="00096FCD"/>
    <w:rsid w:val="000970CE"/>
    <w:rsid w:val="000971EF"/>
    <w:rsid w:val="0009721E"/>
    <w:rsid w:val="00097272"/>
    <w:rsid w:val="0009727B"/>
    <w:rsid w:val="00097398"/>
    <w:rsid w:val="000974DD"/>
    <w:rsid w:val="0009756E"/>
    <w:rsid w:val="0009759B"/>
    <w:rsid w:val="000975CD"/>
    <w:rsid w:val="000976EE"/>
    <w:rsid w:val="000979E3"/>
    <w:rsid w:val="000979F0"/>
    <w:rsid w:val="00097CA0"/>
    <w:rsid w:val="00097FE2"/>
    <w:rsid w:val="000A0067"/>
    <w:rsid w:val="000A01A5"/>
    <w:rsid w:val="000A0218"/>
    <w:rsid w:val="000A0294"/>
    <w:rsid w:val="000A02B9"/>
    <w:rsid w:val="000A045D"/>
    <w:rsid w:val="000A059B"/>
    <w:rsid w:val="000A0653"/>
    <w:rsid w:val="000A0686"/>
    <w:rsid w:val="000A072D"/>
    <w:rsid w:val="000A0964"/>
    <w:rsid w:val="000A09E3"/>
    <w:rsid w:val="000A0B37"/>
    <w:rsid w:val="000A0B5F"/>
    <w:rsid w:val="000A0B64"/>
    <w:rsid w:val="000A0D40"/>
    <w:rsid w:val="000A0D6E"/>
    <w:rsid w:val="000A0D81"/>
    <w:rsid w:val="000A0DB1"/>
    <w:rsid w:val="000A0EA3"/>
    <w:rsid w:val="000A10A9"/>
    <w:rsid w:val="000A1170"/>
    <w:rsid w:val="000A11EB"/>
    <w:rsid w:val="000A129B"/>
    <w:rsid w:val="000A12F2"/>
    <w:rsid w:val="000A1572"/>
    <w:rsid w:val="000A1585"/>
    <w:rsid w:val="000A1623"/>
    <w:rsid w:val="000A1713"/>
    <w:rsid w:val="000A1783"/>
    <w:rsid w:val="000A18AB"/>
    <w:rsid w:val="000A199E"/>
    <w:rsid w:val="000A1A9C"/>
    <w:rsid w:val="000A1CC2"/>
    <w:rsid w:val="000A1DEA"/>
    <w:rsid w:val="000A1E17"/>
    <w:rsid w:val="000A1ED3"/>
    <w:rsid w:val="000A1F96"/>
    <w:rsid w:val="000A2213"/>
    <w:rsid w:val="000A231A"/>
    <w:rsid w:val="000A25C9"/>
    <w:rsid w:val="000A2648"/>
    <w:rsid w:val="000A2686"/>
    <w:rsid w:val="000A2691"/>
    <w:rsid w:val="000A273E"/>
    <w:rsid w:val="000A2788"/>
    <w:rsid w:val="000A288F"/>
    <w:rsid w:val="000A2980"/>
    <w:rsid w:val="000A2A0A"/>
    <w:rsid w:val="000A2A8B"/>
    <w:rsid w:val="000A2B90"/>
    <w:rsid w:val="000A2CBC"/>
    <w:rsid w:val="000A2CFD"/>
    <w:rsid w:val="000A2DBE"/>
    <w:rsid w:val="000A2E2B"/>
    <w:rsid w:val="000A2F68"/>
    <w:rsid w:val="000A30E3"/>
    <w:rsid w:val="000A31CD"/>
    <w:rsid w:val="000A31D8"/>
    <w:rsid w:val="000A337B"/>
    <w:rsid w:val="000A33BB"/>
    <w:rsid w:val="000A341D"/>
    <w:rsid w:val="000A3466"/>
    <w:rsid w:val="000A34CA"/>
    <w:rsid w:val="000A3572"/>
    <w:rsid w:val="000A3662"/>
    <w:rsid w:val="000A3788"/>
    <w:rsid w:val="000A37E0"/>
    <w:rsid w:val="000A3816"/>
    <w:rsid w:val="000A388B"/>
    <w:rsid w:val="000A391D"/>
    <w:rsid w:val="000A3924"/>
    <w:rsid w:val="000A3941"/>
    <w:rsid w:val="000A3A41"/>
    <w:rsid w:val="000A3AB9"/>
    <w:rsid w:val="000A3C4A"/>
    <w:rsid w:val="000A3C70"/>
    <w:rsid w:val="000A3CF4"/>
    <w:rsid w:val="000A3D10"/>
    <w:rsid w:val="000A3DD8"/>
    <w:rsid w:val="000A3F89"/>
    <w:rsid w:val="000A3FCA"/>
    <w:rsid w:val="000A3FCB"/>
    <w:rsid w:val="000A40A9"/>
    <w:rsid w:val="000A423A"/>
    <w:rsid w:val="000A429A"/>
    <w:rsid w:val="000A4308"/>
    <w:rsid w:val="000A4409"/>
    <w:rsid w:val="000A44FC"/>
    <w:rsid w:val="000A4561"/>
    <w:rsid w:val="000A467A"/>
    <w:rsid w:val="000A47EC"/>
    <w:rsid w:val="000A4817"/>
    <w:rsid w:val="000A49E8"/>
    <w:rsid w:val="000A4B51"/>
    <w:rsid w:val="000A4CCA"/>
    <w:rsid w:val="000A4CD3"/>
    <w:rsid w:val="000A4E7C"/>
    <w:rsid w:val="000A4EFE"/>
    <w:rsid w:val="000A5029"/>
    <w:rsid w:val="000A52A8"/>
    <w:rsid w:val="000A530C"/>
    <w:rsid w:val="000A5367"/>
    <w:rsid w:val="000A54F0"/>
    <w:rsid w:val="000A5596"/>
    <w:rsid w:val="000A580D"/>
    <w:rsid w:val="000A588C"/>
    <w:rsid w:val="000A588E"/>
    <w:rsid w:val="000A58D5"/>
    <w:rsid w:val="000A5988"/>
    <w:rsid w:val="000A59FB"/>
    <w:rsid w:val="000A5B0B"/>
    <w:rsid w:val="000A5BBE"/>
    <w:rsid w:val="000A5CA8"/>
    <w:rsid w:val="000A5D08"/>
    <w:rsid w:val="000A5D68"/>
    <w:rsid w:val="000A5D75"/>
    <w:rsid w:val="000A5E29"/>
    <w:rsid w:val="000A6050"/>
    <w:rsid w:val="000A6250"/>
    <w:rsid w:val="000A62C5"/>
    <w:rsid w:val="000A65BB"/>
    <w:rsid w:val="000A6777"/>
    <w:rsid w:val="000A67A9"/>
    <w:rsid w:val="000A67CE"/>
    <w:rsid w:val="000A67DA"/>
    <w:rsid w:val="000A681F"/>
    <w:rsid w:val="000A68A7"/>
    <w:rsid w:val="000A6A40"/>
    <w:rsid w:val="000A6A5A"/>
    <w:rsid w:val="000A6A7B"/>
    <w:rsid w:val="000A6C35"/>
    <w:rsid w:val="000A6C59"/>
    <w:rsid w:val="000A6E9E"/>
    <w:rsid w:val="000A6EB7"/>
    <w:rsid w:val="000A6F7B"/>
    <w:rsid w:val="000A700F"/>
    <w:rsid w:val="000A703D"/>
    <w:rsid w:val="000A70CB"/>
    <w:rsid w:val="000A7225"/>
    <w:rsid w:val="000A72CF"/>
    <w:rsid w:val="000A7375"/>
    <w:rsid w:val="000A74B1"/>
    <w:rsid w:val="000A74B7"/>
    <w:rsid w:val="000A7521"/>
    <w:rsid w:val="000A768C"/>
    <w:rsid w:val="000A76CF"/>
    <w:rsid w:val="000A7929"/>
    <w:rsid w:val="000A7937"/>
    <w:rsid w:val="000A7987"/>
    <w:rsid w:val="000A799E"/>
    <w:rsid w:val="000A7B23"/>
    <w:rsid w:val="000A7BD8"/>
    <w:rsid w:val="000A7C34"/>
    <w:rsid w:val="000A7CAC"/>
    <w:rsid w:val="000A7CC8"/>
    <w:rsid w:val="000A7F01"/>
    <w:rsid w:val="000A7F90"/>
    <w:rsid w:val="000B0055"/>
    <w:rsid w:val="000B0105"/>
    <w:rsid w:val="000B01C9"/>
    <w:rsid w:val="000B01F4"/>
    <w:rsid w:val="000B02E0"/>
    <w:rsid w:val="000B03A0"/>
    <w:rsid w:val="000B06BC"/>
    <w:rsid w:val="000B0703"/>
    <w:rsid w:val="000B0720"/>
    <w:rsid w:val="000B07B3"/>
    <w:rsid w:val="000B0819"/>
    <w:rsid w:val="000B08E5"/>
    <w:rsid w:val="000B0A5B"/>
    <w:rsid w:val="000B0A7A"/>
    <w:rsid w:val="000B0C76"/>
    <w:rsid w:val="000B0D21"/>
    <w:rsid w:val="000B0E74"/>
    <w:rsid w:val="000B0FED"/>
    <w:rsid w:val="000B1046"/>
    <w:rsid w:val="000B1236"/>
    <w:rsid w:val="000B126D"/>
    <w:rsid w:val="000B13E9"/>
    <w:rsid w:val="000B13F3"/>
    <w:rsid w:val="000B15A3"/>
    <w:rsid w:val="000B16B7"/>
    <w:rsid w:val="000B170A"/>
    <w:rsid w:val="000B1729"/>
    <w:rsid w:val="000B177C"/>
    <w:rsid w:val="000B179D"/>
    <w:rsid w:val="000B1881"/>
    <w:rsid w:val="000B1B44"/>
    <w:rsid w:val="000B1C94"/>
    <w:rsid w:val="000B1CF4"/>
    <w:rsid w:val="000B1D47"/>
    <w:rsid w:val="000B1E79"/>
    <w:rsid w:val="000B1E9A"/>
    <w:rsid w:val="000B1EFE"/>
    <w:rsid w:val="000B1F50"/>
    <w:rsid w:val="000B203D"/>
    <w:rsid w:val="000B205D"/>
    <w:rsid w:val="000B209A"/>
    <w:rsid w:val="000B20D2"/>
    <w:rsid w:val="000B20FB"/>
    <w:rsid w:val="000B2105"/>
    <w:rsid w:val="000B23FD"/>
    <w:rsid w:val="000B2720"/>
    <w:rsid w:val="000B27A1"/>
    <w:rsid w:val="000B2809"/>
    <w:rsid w:val="000B2839"/>
    <w:rsid w:val="000B2936"/>
    <w:rsid w:val="000B2957"/>
    <w:rsid w:val="000B2B29"/>
    <w:rsid w:val="000B2BD9"/>
    <w:rsid w:val="000B2C78"/>
    <w:rsid w:val="000B2CBF"/>
    <w:rsid w:val="000B2F59"/>
    <w:rsid w:val="000B2FAF"/>
    <w:rsid w:val="000B2FDD"/>
    <w:rsid w:val="000B3046"/>
    <w:rsid w:val="000B30F6"/>
    <w:rsid w:val="000B328E"/>
    <w:rsid w:val="000B331F"/>
    <w:rsid w:val="000B33FE"/>
    <w:rsid w:val="000B3408"/>
    <w:rsid w:val="000B3411"/>
    <w:rsid w:val="000B345A"/>
    <w:rsid w:val="000B34C7"/>
    <w:rsid w:val="000B366A"/>
    <w:rsid w:val="000B3763"/>
    <w:rsid w:val="000B38D2"/>
    <w:rsid w:val="000B38F3"/>
    <w:rsid w:val="000B3981"/>
    <w:rsid w:val="000B39E3"/>
    <w:rsid w:val="000B3A15"/>
    <w:rsid w:val="000B3AB2"/>
    <w:rsid w:val="000B3AE6"/>
    <w:rsid w:val="000B3C89"/>
    <w:rsid w:val="000B3F01"/>
    <w:rsid w:val="000B3F82"/>
    <w:rsid w:val="000B4098"/>
    <w:rsid w:val="000B412F"/>
    <w:rsid w:val="000B4134"/>
    <w:rsid w:val="000B421C"/>
    <w:rsid w:val="000B42F2"/>
    <w:rsid w:val="000B4323"/>
    <w:rsid w:val="000B4425"/>
    <w:rsid w:val="000B47D0"/>
    <w:rsid w:val="000B4886"/>
    <w:rsid w:val="000B49B3"/>
    <w:rsid w:val="000B49F3"/>
    <w:rsid w:val="000B4AE1"/>
    <w:rsid w:val="000B4BCD"/>
    <w:rsid w:val="000B4C58"/>
    <w:rsid w:val="000B4E11"/>
    <w:rsid w:val="000B4E88"/>
    <w:rsid w:val="000B4FBA"/>
    <w:rsid w:val="000B50DB"/>
    <w:rsid w:val="000B52C4"/>
    <w:rsid w:val="000B5461"/>
    <w:rsid w:val="000B558C"/>
    <w:rsid w:val="000B564D"/>
    <w:rsid w:val="000B56F9"/>
    <w:rsid w:val="000B575B"/>
    <w:rsid w:val="000B5785"/>
    <w:rsid w:val="000B58DC"/>
    <w:rsid w:val="000B590B"/>
    <w:rsid w:val="000B59B2"/>
    <w:rsid w:val="000B59B3"/>
    <w:rsid w:val="000B5A5F"/>
    <w:rsid w:val="000B5C7E"/>
    <w:rsid w:val="000B5DAF"/>
    <w:rsid w:val="000B5E80"/>
    <w:rsid w:val="000B603E"/>
    <w:rsid w:val="000B6057"/>
    <w:rsid w:val="000B6090"/>
    <w:rsid w:val="000B62BF"/>
    <w:rsid w:val="000B644B"/>
    <w:rsid w:val="000B65CF"/>
    <w:rsid w:val="000B695E"/>
    <w:rsid w:val="000B6A47"/>
    <w:rsid w:val="000B6DB8"/>
    <w:rsid w:val="000B6DE0"/>
    <w:rsid w:val="000B6F48"/>
    <w:rsid w:val="000B71CC"/>
    <w:rsid w:val="000B7206"/>
    <w:rsid w:val="000B7218"/>
    <w:rsid w:val="000B7226"/>
    <w:rsid w:val="000B7297"/>
    <w:rsid w:val="000B750A"/>
    <w:rsid w:val="000B770A"/>
    <w:rsid w:val="000B78AD"/>
    <w:rsid w:val="000B78C6"/>
    <w:rsid w:val="000B78D0"/>
    <w:rsid w:val="000B7A60"/>
    <w:rsid w:val="000B7EEE"/>
    <w:rsid w:val="000B7F82"/>
    <w:rsid w:val="000C0034"/>
    <w:rsid w:val="000C005D"/>
    <w:rsid w:val="000C01C0"/>
    <w:rsid w:val="000C01FD"/>
    <w:rsid w:val="000C0365"/>
    <w:rsid w:val="000C0370"/>
    <w:rsid w:val="000C0387"/>
    <w:rsid w:val="000C04B1"/>
    <w:rsid w:val="000C051C"/>
    <w:rsid w:val="000C051E"/>
    <w:rsid w:val="000C0580"/>
    <w:rsid w:val="000C06B3"/>
    <w:rsid w:val="000C06CA"/>
    <w:rsid w:val="000C0738"/>
    <w:rsid w:val="000C0759"/>
    <w:rsid w:val="000C0776"/>
    <w:rsid w:val="000C07BF"/>
    <w:rsid w:val="000C0864"/>
    <w:rsid w:val="000C088E"/>
    <w:rsid w:val="000C0946"/>
    <w:rsid w:val="000C099A"/>
    <w:rsid w:val="000C0B10"/>
    <w:rsid w:val="000C0C66"/>
    <w:rsid w:val="000C0C94"/>
    <w:rsid w:val="000C0C9D"/>
    <w:rsid w:val="000C0FD3"/>
    <w:rsid w:val="000C134E"/>
    <w:rsid w:val="000C16D5"/>
    <w:rsid w:val="000C1771"/>
    <w:rsid w:val="000C1822"/>
    <w:rsid w:val="000C18BA"/>
    <w:rsid w:val="000C193C"/>
    <w:rsid w:val="000C194F"/>
    <w:rsid w:val="000C1C2C"/>
    <w:rsid w:val="000C1C85"/>
    <w:rsid w:val="000C1CC9"/>
    <w:rsid w:val="000C1D48"/>
    <w:rsid w:val="000C1E68"/>
    <w:rsid w:val="000C2123"/>
    <w:rsid w:val="000C21FE"/>
    <w:rsid w:val="000C226B"/>
    <w:rsid w:val="000C22C7"/>
    <w:rsid w:val="000C2333"/>
    <w:rsid w:val="000C23D5"/>
    <w:rsid w:val="000C2450"/>
    <w:rsid w:val="000C25A4"/>
    <w:rsid w:val="000C26C0"/>
    <w:rsid w:val="000C2842"/>
    <w:rsid w:val="000C2A4A"/>
    <w:rsid w:val="000C2C47"/>
    <w:rsid w:val="000C2CC1"/>
    <w:rsid w:val="000C2DC2"/>
    <w:rsid w:val="000C2E8F"/>
    <w:rsid w:val="000C2FDA"/>
    <w:rsid w:val="000C3347"/>
    <w:rsid w:val="000C33F8"/>
    <w:rsid w:val="000C3459"/>
    <w:rsid w:val="000C352C"/>
    <w:rsid w:val="000C367D"/>
    <w:rsid w:val="000C3793"/>
    <w:rsid w:val="000C382A"/>
    <w:rsid w:val="000C393A"/>
    <w:rsid w:val="000C3986"/>
    <w:rsid w:val="000C39A9"/>
    <w:rsid w:val="000C3A6A"/>
    <w:rsid w:val="000C3AC8"/>
    <w:rsid w:val="000C3B41"/>
    <w:rsid w:val="000C3D0A"/>
    <w:rsid w:val="000C3D32"/>
    <w:rsid w:val="000C3D47"/>
    <w:rsid w:val="000C3DE0"/>
    <w:rsid w:val="000C3E03"/>
    <w:rsid w:val="000C3EEF"/>
    <w:rsid w:val="000C3F8E"/>
    <w:rsid w:val="000C432D"/>
    <w:rsid w:val="000C4478"/>
    <w:rsid w:val="000C45E1"/>
    <w:rsid w:val="000C45E2"/>
    <w:rsid w:val="000C45E3"/>
    <w:rsid w:val="000C4788"/>
    <w:rsid w:val="000C479F"/>
    <w:rsid w:val="000C4846"/>
    <w:rsid w:val="000C4A0A"/>
    <w:rsid w:val="000C4A22"/>
    <w:rsid w:val="000C4D41"/>
    <w:rsid w:val="000C4D8A"/>
    <w:rsid w:val="000C4E1A"/>
    <w:rsid w:val="000C4F26"/>
    <w:rsid w:val="000C4F5E"/>
    <w:rsid w:val="000C519B"/>
    <w:rsid w:val="000C51D9"/>
    <w:rsid w:val="000C534B"/>
    <w:rsid w:val="000C53C3"/>
    <w:rsid w:val="000C5437"/>
    <w:rsid w:val="000C5514"/>
    <w:rsid w:val="000C564A"/>
    <w:rsid w:val="000C572B"/>
    <w:rsid w:val="000C5765"/>
    <w:rsid w:val="000C57CA"/>
    <w:rsid w:val="000C5851"/>
    <w:rsid w:val="000C5956"/>
    <w:rsid w:val="000C5966"/>
    <w:rsid w:val="000C5B66"/>
    <w:rsid w:val="000C5CC3"/>
    <w:rsid w:val="000C5D71"/>
    <w:rsid w:val="000C5DB2"/>
    <w:rsid w:val="000C5DC6"/>
    <w:rsid w:val="000C5E54"/>
    <w:rsid w:val="000C5E65"/>
    <w:rsid w:val="000C5EE7"/>
    <w:rsid w:val="000C5FAF"/>
    <w:rsid w:val="000C6110"/>
    <w:rsid w:val="000C6162"/>
    <w:rsid w:val="000C61AE"/>
    <w:rsid w:val="000C61BB"/>
    <w:rsid w:val="000C63D6"/>
    <w:rsid w:val="000C651F"/>
    <w:rsid w:val="000C65AB"/>
    <w:rsid w:val="000C666A"/>
    <w:rsid w:val="000C670E"/>
    <w:rsid w:val="000C6999"/>
    <w:rsid w:val="000C69C6"/>
    <w:rsid w:val="000C6A49"/>
    <w:rsid w:val="000C6B5A"/>
    <w:rsid w:val="000C6D34"/>
    <w:rsid w:val="000C6DF0"/>
    <w:rsid w:val="000C6F68"/>
    <w:rsid w:val="000C6FAE"/>
    <w:rsid w:val="000C6FEC"/>
    <w:rsid w:val="000C708F"/>
    <w:rsid w:val="000C7095"/>
    <w:rsid w:val="000C7104"/>
    <w:rsid w:val="000C7182"/>
    <w:rsid w:val="000C71AE"/>
    <w:rsid w:val="000C74A7"/>
    <w:rsid w:val="000C75CA"/>
    <w:rsid w:val="000C76A8"/>
    <w:rsid w:val="000C773B"/>
    <w:rsid w:val="000C78FF"/>
    <w:rsid w:val="000C7A2C"/>
    <w:rsid w:val="000C7B6B"/>
    <w:rsid w:val="000C7BF5"/>
    <w:rsid w:val="000C7C24"/>
    <w:rsid w:val="000C7C83"/>
    <w:rsid w:val="000C7CB3"/>
    <w:rsid w:val="000C7E14"/>
    <w:rsid w:val="000C7F8A"/>
    <w:rsid w:val="000D0081"/>
    <w:rsid w:val="000D00F5"/>
    <w:rsid w:val="000D03E3"/>
    <w:rsid w:val="000D049C"/>
    <w:rsid w:val="000D0538"/>
    <w:rsid w:val="000D05B3"/>
    <w:rsid w:val="000D05F1"/>
    <w:rsid w:val="000D06C2"/>
    <w:rsid w:val="000D06DE"/>
    <w:rsid w:val="000D073C"/>
    <w:rsid w:val="000D0745"/>
    <w:rsid w:val="000D07D8"/>
    <w:rsid w:val="000D08B5"/>
    <w:rsid w:val="000D0ACA"/>
    <w:rsid w:val="000D0B6E"/>
    <w:rsid w:val="000D0B78"/>
    <w:rsid w:val="000D0B9E"/>
    <w:rsid w:val="000D0C19"/>
    <w:rsid w:val="000D0CCC"/>
    <w:rsid w:val="000D0D00"/>
    <w:rsid w:val="000D0DB8"/>
    <w:rsid w:val="000D0DE3"/>
    <w:rsid w:val="000D0E55"/>
    <w:rsid w:val="000D0E73"/>
    <w:rsid w:val="000D0EC6"/>
    <w:rsid w:val="000D10C0"/>
    <w:rsid w:val="000D11D3"/>
    <w:rsid w:val="000D1254"/>
    <w:rsid w:val="000D14CC"/>
    <w:rsid w:val="000D1692"/>
    <w:rsid w:val="000D17DA"/>
    <w:rsid w:val="000D1833"/>
    <w:rsid w:val="000D199B"/>
    <w:rsid w:val="000D1A69"/>
    <w:rsid w:val="000D1A6B"/>
    <w:rsid w:val="000D1AB9"/>
    <w:rsid w:val="000D1CC9"/>
    <w:rsid w:val="000D1FE0"/>
    <w:rsid w:val="000D219C"/>
    <w:rsid w:val="000D21E8"/>
    <w:rsid w:val="000D221C"/>
    <w:rsid w:val="000D2298"/>
    <w:rsid w:val="000D2333"/>
    <w:rsid w:val="000D2335"/>
    <w:rsid w:val="000D248B"/>
    <w:rsid w:val="000D24CD"/>
    <w:rsid w:val="000D26E2"/>
    <w:rsid w:val="000D2753"/>
    <w:rsid w:val="000D280F"/>
    <w:rsid w:val="000D28AF"/>
    <w:rsid w:val="000D2979"/>
    <w:rsid w:val="000D2A24"/>
    <w:rsid w:val="000D2B5B"/>
    <w:rsid w:val="000D2B86"/>
    <w:rsid w:val="000D2BAF"/>
    <w:rsid w:val="000D30FB"/>
    <w:rsid w:val="000D312D"/>
    <w:rsid w:val="000D323B"/>
    <w:rsid w:val="000D3362"/>
    <w:rsid w:val="000D33B4"/>
    <w:rsid w:val="000D3455"/>
    <w:rsid w:val="000D37DE"/>
    <w:rsid w:val="000D38B2"/>
    <w:rsid w:val="000D3911"/>
    <w:rsid w:val="000D3952"/>
    <w:rsid w:val="000D3995"/>
    <w:rsid w:val="000D39FD"/>
    <w:rsid w:val="000D3A44"/>
    <w:rsid w:val="000D3A8E"/>
    <w:rsid w:val="000D3A8F"/>
    <w:rsid w:val="000D3B0A"/>
    <w:rsid w:val="000D3D56"/>
    <w:rsid w:val="000D3D65"/>
    <w:rsid w:val="000D3EDB"/>
    <w:rsid w:val="000D3F15"/>
    <w:rsid w:val="000D3F5A"/>
    <w:rsid w:val="000D4017"/>
    <w:rsid w:val="000D403E"/>
    <w:rsid w:val="000D4071"/>
    <w:rsid w:val="000D41FB"/>
    <w:rsid w:val="000D42B9"/>
    <w:rsid w:val="000D4418"/>
    <w:rsid w:val="000D46E0"/>
    <w:rsid w:val="000D47FF"/>
    <w:rsid w:val="000D48AC"/>
    <w:rsid w:val="000D4901"/>
    <w:rsid w:val="000D4ACB"/>
    <w:rsid w:val="000D4C5D"/>
    <w:rsid w:val="000D4EDF"/>
    <w:rsid w:val="000D5008"/>
    <w:rsid w:val="000D50A0"/>
    <w:rsid w:val="000D511E"/>
    <w:rsid w:val="000D5187"/>
    <w:rsid w:val="000D52C4"/>
    <w:rsid w:val="000D5423"/>
    <w:rsid w:val="000D54AE"/>
    <w:rsid w:val="000D5565"/>
    <w:rsid w:val="000D5729"/>
    <w:rsid w:val="000D575F"/>
    <w:rsid w:val="000D58B8"/>
    <w:rsid w:val="000D596B"/>
    <w:rsid w:val="000D5AB7"/>
    <w:rsid w:val="000D5E25"/>
    <w:rsid w:val="000D5E5A"/>
    <w:rsid w:val="000D5E9D"/>
    <w:rsid w:val="000D5FC5"/>
    <w:rsid w:val="000D6058"/>
    <w:rsid w:val="000D6121"/>
    <w:rsid w:val="000D6484"/>
    <w:rsid w:val="000D654C"/>
    <w:rsid w:val="000D6601"/>
    <w:rsid w:val="000D66D1"/>
    <w:rsid w:val="000D673E"/>
    <w:rsid w:val="000D6854"/>
    <w:rsid w:val="000D6971"/>
    <w:rsid w:val="000D6976"/>
    <w:rsid w:val="000D6AF0"/>
    <w:rsid w:val="000D6B8C"/>
    <w:rsid w:val="000D6BC5"/>
    <w:rsid w:val="000D6C51"/>
    <w:rsid w:val="000D7081"/>
    <w:rsid w:val="000D7101"/>
    <w:rsid w:val="000D71CC"/>
    <w:rsid w:val="000D723F"/>
    <w:rsid w:val="000D728A"/>
    <w:rsid w:val="000D72A9"/>
    <w:rsid w:val="000D72B1"/>
    <w:rsid w:val="000D7391"/>
    <w:rsid w:val="000D7459"/>
    <w:rsid w:val="000D7520"/>
    <w:rsid w:val="000D7593"/>
    <w:rsid w:val="000D7604"/>
    <w:rsid w:val="000D7655"/>
    <w:rsid w:val="000D765E"/>
    <w:rsid w:val="000D76A3"/>
    <w:rsid w:val="000D76D6"/>
    <w:rsid w:val="000D7710"/>
    <w:rsid w:val="000D7896"/>
    <w:rsid w:val="000D79DC"/>
    <w:rsid w:val="000D79F2"/>
    <w:rsid w:val="000D7C67"/>
    <w:rsid w:val="000D7C94"/>
    <w:rsid w:val="000D7E51"/>
    <w:rsid w:val="000E0062"/>
    <w:rsid w:val="000E0302"/>
    <w:rsid w:val="000E034D"/>
    <w:rsid w:val="000E0369"/>
    <w:rsid w:val="000E04A4"/>
    <w:rsid w:val="000E0568"/>
    <w:rsid w:val="000E06F1"/>
    <w:rsid w:val="000E0773"/>
    <w:rsid w:val="000E0CD0"/>
    <w:rsid w:val="000E0D18"/>
    <w:rsid w:val="000E0D44"/>
    <w:rsid w:val="000E0EB6"/>
    <w:rsid w:val="000E1019"/>
    <w:rsid w:val="000E10F4"/>
    <w:rsid w:val="000E11C6"/>
    <w:rsid w:val="000E11F9"/>
    <w:rsid w:val="000E12F8"/>
    <w:rsid w:val="000E140C"/>
    <w:rsid w:val="000E154B"/>
    <w:rsid w:val="000E1718"/>
    <w:rsid w:val="000E1A14"/>
    <w:rsid w:val="000E1A82"/>
    <w:rsid w:val="000E1B04"/>
    <w:rsid w:val="000E1C17"/>
    <w:rsid w:val="000E1CA2"/>
    <w:rsid w:val="000E1D2C"/>
    <w:rsid w:val="000E1DAC"/>
    <w:rsid w:val="000E20ED"/>
    <w:rsid w:val="000E2166"/>
    <w:rsid w:val="000E22C2"/>
    <w:rsid w:val="000E2395"/>
    <w:rsid w:val="000E2474"/>
    <w:rsid w:val="000E24D0"/>
    <w:rsid w:val="000E251D"/>
    <w:rsid w:val="000E2578"/>
    <w:rsid w:val="000E26F6"/>
    <w:rsid w:val="000E27F4"/>
    <w:rsid w:val="000E28CB"/>
    <w:rsid w:val="000E29CA"/>
    <w:rsid w:val="000E2A6E"/>
    <w:rsid w:val="000E2ADD"/>
    <w:rsid w:val="000E2B53"/>
    <w:rsid w:val="000E2C09"/>
    <w:rsid w:val="000E2C1F"/>
    <w:rsid w:val="000E2DF5"/>
    <w:rsid w:val="000E3120"/>
    <w:rsid w:val="000E3149"/>
    <w:rsid w:val="000E3196"/>
    <w:rsid w:val="000E3255"/>
    <w:rsid w:val="000E3286"/>
    <w:rsid w:val="000E32C6"/>
    <w:rsid w:val="000E338D"/>
    <w:rsid w:val="000E341C"/>
    <w:rsid w:val="000E35BC"/>
    <w:rsid w:val="000E387C"/>
    <w:rsid w:val="000E391A"/>
    <w:rsid w:val="000E3A06"/>
    <w:rsid w:val="000E3A15"/>
    <w:rsid w:val="000E3B6C"/>
    <w:rsid w:val="000E3D1D"/>
    <w:rsid w:val="000E3E2D"/>
    <w:rsid w:val="000E3EE5"/>
    <w:rsid w:val="000E3FCF"/>
    <w:rsid w:val="000E4011"/>
    <w:rsid w:val="000E40AA"/>
    <w:rsid w:val="000E4210"/>
    <w:rsid w:val="000E42AE"/>
    <w:rsid w:val="000E42BD"/>
    <w:rsid w:val="000E4490"/>
    <w:rsid w:val="000E4654"/>
    <w:rsid w:val="000E4880"/>
    <w:rsid w:val="000E489D"/>
    <w:rsid w:val="000E48A5"/>
    <w:rsid w:val="000E4918"/>
    <w:rsid w:val="000E49CB"/>
    <w:rsid w:val="000E4B78"/>
    <w:rsid w:val="000E4BB5"/>
    <w:rsid w:val="000E4BF4"/>
    <w:rsid w:val="000E511E"/>
    <w:rsid w:val="000E51C9"/>
    <w:rsid w:val="000E53FE"/>
    <w:rsid w:val="000E551D"/>
    <w:rsid w:val="000E5545"/>
    <w:rsid w:val="000E5599"/>
    <w:rsid w:val="000E55C6"/>
    <w:rsid w:val="000E57A8"/>
    <w:rsid w:val="000E57CD"/>
    <w:rsid w:val="000E581A"/>
    <w:rsid w:val="000E5900"/>
    <w:rsid w:val="000E592C"/>
    <w:rsid w:val="000E5C0A"/>
    <w:rsid w:val="000E5CB4"/>
    <w:rsid w:val="000E5CB8"/>
    <w:rsid w:val="000E5D03"/>
    <w:rsid w:val="000E5DCC"/>
    <w:rsid w:val="000E5EB1"/>
    <w:rsid w:val="000E5F00"/>
    <w:rsid w:val="000E5FA0"/>
    <w:rsid w:val="000E5FA9"/>
    <w:rsid w:val="000E5FB9"/>
    <w:rsid w:val="000E6133"/>
    <w:rsid w:val="000E626A"/>
    <w:rsid w:val="000E62EB"/>
    <w:rsid w:val="000E64E7"/>
    <w:rsid w:val="000E6538"/>
    <w:rsid w:val="000E6570"/>
    <w:rsid w:val="000E65C0"/>
    <w:rsid w:val="000E6615"/>
    <w:rsid w:val="000E6744"/>
    <w:rsid w:val="000E68B4"/>
    <w:rsid w:val="000E6969"/>
    <w:rsid w:val="000E6A6E"/>
    <w:rsid w:val="000E6A79"/>
    <w:rsid w:val="000E6BF9"/>
    <w:rsid w:val="000E6CE2"/>
    <w:rsid w:val="000E6CEA"/>
    <w:rsid w:val="000E6D06"/>
    <w:rsid w:val="000E6F77"/>
    <w:rsid w:val="000E705D"/>
    <w:rsid w:val="000E7272"/>
    <w:rsid w:val="000E72B1"/>
    <w:rsid w:val="000E72BC"/>
    <w:rsid w:val="000E73AD"/>
    <w:rsid w:val="000E746C"/>
    <w:rsid w:val="000E74E0"/>
    <w:rsid w:val="000E74E2"/>
    <w:rsid w:val="000E7584"/>
    <w:rsid w:val="000E7618"/>
    <w:rsid w:val="000E76A5"/>
    <w:rsid w:val="000E7823"/>
    <w:rsid w:val="000E79EC"/>
    <w:rsid w:val="000E7CF4"/>
    <w:rsid w:val="000E7D39"/>
    <w:rsid w:val="000E7D68"/>
    <w:rsid w:val="000E7E13"/>
    <w:rsid w:val="000E7E2F"/>
    <w:rsid w:val="000E7E65"/>
    <w:rsid w:val="000E7E81"/>
    <w:rsid w:val="000E7FCD"/>
    <w:rsid w:val="000F004B"/>
    <w:rsid w:val="000F0284"/>
    <w:rsid w:val="000F02B5"/>
    <w:rsid w:val="000F0350"/>
    <w:rsid w:val="000F0516"/>
    <w:rsid w:val="000F0569"/>
    <w:rsid w:val="000F05D2"/>
    <w:rsid w:val="000F0606"/>
    <w:rsid w:val="000F06A1"/>
    <w:rsid w:val="000F06B1"/>
    <w:rsid w:val="000F0711"/>
    <w:rsid w:val="000F0848"/>
    <w:rsid w:val="000F0881"/>
    <w:rsid w:val="000F08E7"/>
    <w:rsid w:val="000F0A90"/>
    <w:rsid w:val="000F0AFE"/>
    <w:rsid w:val="000F0C4D"/>
    <w:rsid w:val="000F0C4F"/>
    <w:rsid w:val="000F0CAA"/>
    <w:rsid w:val="000F0DAC"/>
    <w:rsid w:val="000F0DBD"/>
    <w:rsid w:val="000F0E69"/>
    <w:rsid w:val="000F0F60"/>
    <w:rsid w:val="000F0FB0"/>
    <w:rsid w:val="000F0FC2"/>
    <w:rsid w:val="000F11A5"/>
    <w:rsid w:val="000F1205"/>
    <w:rsid w:val="000F12C8"/>
    <w:rsid w:val="000F136A"/>
    <w:rsid w:val="000F13C0"/>
    <w:rsid w:val="000F13F8"/>
    <w:rsid w:val="000F149F"/>
    <w:rsid w:val="000F15DD"/>
    <w:rsid w:val="000F176F"/>
    <w:rsid w:val="000F1898"/>
    <w:rsid w:val="000F18A9"/>
    <w:rsid w:val="000F1C35"/>
    <w:rsid w:val="000F1C46"/>
    <w:rsid w:val="000F1CB8"/>
    <w:rsid w:val="000F1CF1"/>
    <w:rsid w:val="000F1DB8"/>
    <w:rsid w:val="000F1E8A"/>
    <w:rsid w:val="000F2096"/>
    <w:rsid w:val="000F2109"/>
    <w:rsid w:val="000F22C4"/>
    <w:rsid w:val="000F233E"/>
    <w:rsid w:val="000F2423"/>
    <w:rsid w:val="000F24E3"/>
    <w:rsid w:val="000F2553"/>
    <w:rsid w:val="000F25E8"/>
    <w:rsid w:val="000F2682"/>
    <w:rsid w:val="000F26ED"/>
    <w:rsid w:val="000F280C"/>
    <w:rsid w:val="000F28EA"/>
    <w:rsid w:val="000F29D8"/>
    <w:rsid w:val="000F2A46"/>
    <w:rsid w:val="000F2B7F"/>
    <w:rsid w:val="000F2C65"/>
    <w:rsid w:val="000F2CA9"/>
    <w:rsid w:val="000F2CF7"/>
    <w:rsid w:val="000F2D73"/>
    <w:rsid w:val="000F2E2E"/>
    <w:rsid w:val="000F2E90"/>
    <w:rsid w:val="000F2F42"/>
    <w:rsid w:val="000F3206"/>
    <w:rsid w:val="000F3309"/>
    <w:rsid w:val="000F3447"/>
    <w:rsid w:val="000F3449"/>
    <w:rsid w:val="000F346F"/>
    <w:rsid w:val="000F348B"/>
    <w:rsid w:val="000F3498"/>
    <w:rsid w:val="000F371E"/>
    <w:rsid w:val="000F3817"/>
    <w:rsid w:val="000F3899"/>
    <w:rsid w:val="000F389A"/>
    <w:rsid w:val="000F3903"/>
    <w:rsid w:val="000F3947"/>
    <w:rsid w:val="000F3A21"/>
    <w:rsid w:val="000F3A78"/>
    <w:rsid w:val="000F3BB8"/>
    <w:rsid w:val="000F3D72"/>
    <w:rsid w:val="000F3DEB"/>
    <w:rsid w:val="000F3E52"/>
    <w:rsid w:val="000F3F2C"/>
    <w:rsid w:val="000F3FEC"/>
    <w:rsid w:val="000F410E"/>
    <w:rsid w:val="000F41CD"/>
    <w:rsid w:val="000F4234"/>
    <w:rsid w:val="000F42B7"/>
    <w:rsid w:val="000F461B"/>
    <w:rsid w:val="000F4731"/>
    <w:rsid w:val="000F4764"/>
    <w:rsid w:val="000F47B7"/>
    <w:rsid w:val="000F47E7"/>
    <w:rsid w:val="000F480A"/>
    <w:rsid w:val="000F48FB"/>
    <w:rsid w:val="000F4B22"/>
    <w:rsid w:val="000F4C13"/>
    <w:rsid w:val="000F4CEF"/>
    <w:rsid w:val="000F4E6E"/>
    <w:rsid w:val="000F5130"/>
    <w:rsid w:val="000F51F7"/>
    <w:rsid w:val="000F5207"/>
    <w:rsid w:val="000F5256"/>
    <w:rsid w:val="000F525A"/>
    <w:rsid w:val="000F52B1"/>
    <w:rsid w:val="000F54D1"/>
    <w:rsid w:val="000F551B"/>
    <w:rsid w:val="000F55B7"/>
    <w:rsid w:val="000F5786"/>
    <w:rsid w:val="000F5AA8"/>
    <w:rsid w:val="000F5AE0"/>
    <w:rsid w:val="000F5AE7"/>
    <w:rsid w:val="000F5C04"/>
    <w:rsid w:val="000F5C66"/>
    <w:rsid w:val="000F5C75"/>
    <w:rsid w:val="000F5F20"/>
    <w:rsid w:val="000F6205"/>
    <w:rsid w:val="000F629E"/>
    <w:rsid w:val="000F65C7"/>
    <w:rsid w:val="000F6AD7"/>
    <w:rsid w:val="000F6B44"/>
    <w:rsid w:val="000F6C5D"/>
    <w:rsid w:val="000F6C82"/>
    <w:rsid w:val="000F6CD8"/>
    <w:rsid w:val="000F6CDE"/>
    <w:rsid w:val="000F6D91"/>
    <w:rsid w:val="000F6F49"/>
    <w:rsid w:val="000F70F9"/>
    <w:rsid w:val="000F71D4"/>
    <w:rsid w:val="000F732D"/>
    <w:rsid w:val="000F733C"/>
    <w:rsid w:val="000F7571"/>
    <w:rsid w:val="000F7582"/>
    <w:rsid w:val="000F785F"/>
    <w:rsid w:val="000F7869"/>
    <w:rsid w:val="000F78AF"/>
    <w:rsid w:val="000F7975"/>
    <w:rsid w:val="000F79AE"/>
    <w:rsid w:val="000F7B82"/>
    <w:rsid w:val="000F7BC2"/>
    <w:rsid w:val="000F7C54"/>
    <w:rsid w:val="000F7D59"/>
    <w:rsid w:val="000F7D97"/>
    <w:rsid w:val="000F7DA6"/>
    <w:rsid w:val="000F7EC9"/>
    <w:rsid w:val="00100014"/>
    <w:rsid w:val="001000E2"/>
    <w:rsid w:val="00100273"/>
    <w:rsid w:val="0010029B"/>
    <w:rsid w:val="0010041F"/>
    <w:rsid w:val="0010047C"/>
    <w:rsid w:val="001004C0"/>
    <w:rsid w:val="0010056C"/>
    <w:rsid w:val="00100600"/>
    <w:rsid w:val="0010066B"/>
    <w:rsid w:val="001006B5"/>
    <w:rsid w:val="001006F6"/>
    <w:rsid w:val="0010072C"/>
    <w:rsid w:val="0010081C"/>
    <w:rsid w:val="00100876"/>
    <w:rsid w:val="001009DE"/>
    <w:rsid w:val="00100A2B"/>
    <w:rsid w:val="00100BA9"/>
    <w:rsid w:val="00100BB0"/>
    <w:rsid w:val="00100C4A"/>
    <w:rsid w:val="00100CE0"/>
    <w:rsid w:val="00100D2A"/>
    <w:rsid w:val="00100DC2"/>
    <w:rsid w:val="00100E79"/>
    <w:rsid w:val="00100F9B"/>
    <w:rsid w:val="00100FFF"/>
    <w:rsid w:val="00101222"/>
    <w:rsid w:val="0010138E"/>
    <w:rsid w:val="0010152C"/>
    <w:rsid w:val="00101561"/>
    <w:rsid w:val="001017F8"/>
    <w:rsid w:val="001018D1"/>
    <w:rsid w:val="00101941"/>
    <w:rsid w:val="00101B3F"/>
    <w:rsid w:val="00101C0D"/>
    <w:rsid w:val="00101C1F"/>
    <w:rsid w:val="00101C5D"/>
    <w:rsid w:val="00101CB0"/>
    <w:rsid w:val="00101E96"/>
    <w:rsid w:val="00101EE5"/>
    <w:rsid w:val="00101F5B"/>
    <w:rsid w:val="00101FA3"/>
    <w:rsid w:val="00102046"/>
    <w:rsid w:val="00102136"/>
    <w:rsid w:val="0010216D"/>
    <w:rsid w:val="00102216"/>
    <w:rsid w:val="00102319"/>
    <w:rsid w:val="0010248F"/>
    <w:rsid w:val="00102494"/>
    <w:rsid w:val="00102516"/>
    <w:rsid w:val="001027FA"/>
    <w:rsid w:val="0010291D"/>
    <w:rsid w:val="00102B90"/>
    <w:rsid w:val="00102C47"/>
    <w:rsid w:val="00102CB5"/>
    <w:rsid w:val="00102D5E"/>
    <w:rsid w:val="00102DEC"/>
    <w:rsid w:val="00102E41"/>
    <w:rsid w:val="00102EB7"/>
    <w:rsid w:val="00102FAD"/>
    <w:rsid w:val="00103021"/>
    <w:rsid w:val="001030A2"/>
    <w:rsid w:val="001031AD"/>
    <w:rsid w:val="001032BF"/>
    <w:rsid w:val="00103322"/>
    <w:rsid w:val="00103403"/>
    <w:rsid w:val="001034C3"/>
    <w:rsid w:val="001034F3"/>
    <w:rsid w:val="0010358E"/>
    <w:rsid w:val="00103657"/>
    <w:rsid w:val="001036DF"/>
    <w:rsid w:val="001036F6"/>
    <w:rsid w:val="001037B9"/>
    <w:rsid w:val="00103AB0"/>
    <w:rsid w:val="00103B58"/>
    <w:rsid w:val="00103C1C"/>
    <w:rsid w:val="00103C2A"/>
    <w:rsid w:val="00103C6B"/>
    <w:rsid w:val="00103D6F"/>
    <w:rsid w:val="00103E5D"/>
    <w:rsid w:val="00103F39"/>
    <w:rsid w:val="00104158"/>
    <w:rsid w:val="0010440D"/>
    <w:rsid w:val="0010446E"/>
    <w:rsid w:val="00104539"/>
    <w:rsid w:val="00104692"/>
    <w:rsid w:val="0010471F"/>
    <w:rsid w:val="0010477C"/>
    <w:rsid w:val="00104887"/>
    <w:rsid w:val="001048F2"/>
    <w:rsid w:val="001048F5"/>
    <w:rsid w:val="001049C7"/>
    <w:rsid w:val="00104A5C"/>
    <w:rsid w:val="00104C1B"/>
    <w:rsid w:val="00104EFB"/>
    <w:rsid w:val="0010506F"/>
    <w:rsid w:val="001051E3"/>
    <w:rsid w:val="001051FF"/>
    <w:rsid w:val="00105243"/>
    <w:rsid w:val="00105269"/>
    <w:rsid w:val="001053C1"/>
    <w:rsid w:val="001053E5"/>
    <w:rsid w:val="00105480"/>
    <w:rsid w:val="001055C8"/>
    <w:rsid w:val="001055D4"/>
    <w:rsid w:val="00105666"/>
    <w:rsid w:val="001056A2"/>
    <w:rsid w:val="001058C7"/>
    <w:rsid w:val="001058F4"/>
    <w:rsid w:val="00105969"/>
    <w:rsid w:val="001059A6"/>
    <w:rsid w:val="00105A26"/>
    <w:rsid w:val="00105B33"/>
    <w:rsid w:val="00105CB6"/>
    <w:rsid w:val="00105D6E"/>
    <w:rsid w:val="00105D9C"/>
    <w:rsid w:val="00105E0B"/>
    <w:rsid w:val="00105E2F"/>
    <w:rsid w:val="00105F75"/>
    <w:rsid w:val="00105F8C"/>
    <w:rsid w:val="00105FDD"/>
    <w:rsid w:val="00106034"/>
    <w:rsid w:val="0010603C"/>
    <w:rsid w:val="001061D1"/>
    <w:rsid w:val="001062F2"/>
    <w:rsid w:val="00106321"/>
    <w:rsid w:val="001063FE"/>
    <w:rsid w:val="00106409"/>
    <w:rsid w:val="001065C3"/>
    <w:rsid w:val="0010666F"/>
    <w:rsid w:val="001066CD"/>
    <w:rsid w:val="001069B1"/>
    <w:rsid w:val="00106ABC"/>
    <w:rsid w:val="00106B48"/>
    <w:rsid w:val="00106BFA"/>
    <w:rsid w:val="00106C03"/>
    <w:rsid w:val="00106C7C"/>
    <w:rsid w:val="00106D89"/>
    <w:rsid w:val="00106D90"/>
    <w:rsid w:val="00106F27"/>
    <w:rsid w:val="00107019"/>
    <w:rsid w:val="001070D4"/>
    <w:rsid w:val="0010712D"/>
    <w:rsid w:val="0010723A"/>
    <w:rsid w:val="00107293"/>
    <w:rsid w:val="001072DA"/>
    <w:rsid w:val="00107386"/>
    <w:rsid w:val="00107417"/>
    <w:rsid w:val="0010743B"/>
    <w:rsid w:val="00107535"/>
    <w:rsid w:val="001077C4"/>
    <w:rsid w:val="00107886"/>
    <w:rsid w:val="00107A03"/>
    <w:rsid w:val="00107A0C"/>
    <w:rsid w:val="00107B30"/>
    <w:rsid w:val="00107B41"/>
    <w:rsid w:val="00107BA9"/>
    <w:rsid w:val="00107BE3"/>
    <w:rsid w:val="00107C3B"/>
    <w:rsid w:val="00107D8B"/>
    <w:rsid w:val="00107F8D"/>
    <w:rsid w:val="0011000C"/>
    <w:rsid w:val="001101AA"/>
    <w:rsid w:val="00110331"/>
    <w:rsid w:val="00110397"/>
    <w:rsid w:val="001103BB"/>
    <w:rsid w:val="001103D1"/>
    <w:rsid w:val="0011068A"/>
    <w:rsid w:val="001107EC"/>
    <w:rsid w:val="001107EF"/>
    <w:rsid w:val="00110835"/>
    <w:rsid w:val="00110987"/>
    <w:rsid w:val="001109CD"/>
    <w:rsid w:val="00110A4B"/>
    <w:rsid w:val="00110C1F"/>
    <w:rsid w:val="00110CE0"/>
    <w:rsid w:val="00110DA3"/>
    <w:rsid w:val="00111047"/>
    <w:rsid w:val="001111E5"/>
    <w:rsid w:val="0011120E"/>
    <w:rsid w:val="0011122A"/>
    <w:rsid w:val="00111265"/>
    <w:rsid w:val="001112BF"/>
    <w:rsid w:val="00111499"/>
    <w:rsid w:val="001114C7"/>
    <w:rsid w:val="0011175A"/>
    <w:rsid w:val="0011193B"/>
    <w:rsid w:val="0011199A"/>
    <w:rsid w:val="00111A0A"/>
    <w:rsid w:val="00111A9D"/>
    <w:rsid w:val="00111ADB"/>
    <w:rsid w:val="00111B7B"/>
    <w:rsid w:val="00111C7F"/>
    <w:rsid w:val="00111F9A"/>
    <w:rsid w:val="00111FF1"/>
    <w:rsid w:val="0011207E"/>
    <w:rsid w:val="00112084"/>
    <w:rsid w:val="001123AE"/>
    <w:rsid w:val="00112539"/>
    <w:rsid w:val="00112593"/>
    <w:rsid w:val="00112726"/>
    <w:rsid w:val="001129B5"/>
    <w:rsid w:val="001129F7"/>
    <w:rsid w:val="00112B16"/>
    <w:rsid w:val="00112BF8"/>
    <w:rsid w:val="00112D14"/>
    <w:rsid w:val="00112E00"/>
    <w:rsid w:val="00112E50"/>
    <w:rsid w:val="00112E63"/>
    <w:rsid w:val="00112EB9"/>
    <w:rsid w:val="00112EFD"/>
    <w:rsid w:val="00112F24"/>
    <w:rsid w:val="00112F28"/>
    <w:rsid w:val="00112F9E"/>
    <w:rsid w:val="001132FE"/>
    <w:rsid w:val="00113313"/>
    <w:rsid w:val="0011333C"/>
    <w:rsid w:val="001133B5"/>
    <w:rsid w:val="00113477"/>
    <w:rsid w:val="00113856"/>
    <w:rsid w:val="001138E7"/>
    <w:rsid w:val="00113AB8"/>
    <w:rsid w:val="00113E48"/>
    <w:rsid w:val="001140D8"/>
    <w:rsid w:val="00114247"/>
    <w:rsid w:val="00114296"/>
    <w:rsid w:val="00114313"/>
    <w:rsid w:val="00114378"/>
    <w:rsid w:val="001143CC"/>
    <w:rsid w:val="001144C0"/>
    <w:rsid w:val="001144CE"/>
    <w:rsid w:val="001144DE"/>
    <w:rsid w:val="001145BC"/>
    <w:rsid w:val="001145D2"/>
    <w:rsid w:val="001146FB"/>
    <w:rsid w:val="00114702"/>
    <w:rsid w:val="0011486E"/>
    <w:rsid w:val="001148E3"/>
    <w:rsid w:val="0011491D"/>
    <w:rsid w:val="0011498E"/>
    <w:rsid w:val="001149A6"/>
    <w:rsid w:val="001149FD"/>
    <w:rsid w:val="00114A7C"/>
    <w:rsid w:val="00114ACB"/>
    <w:rsid w:val="00114BAD"/>
    <w:rsid w:val="00114C62"/>
    <w:rsid w:val="00114FE2"/>
    <w:rsid w:val="00115024"/>
    <w:rsid w:val="001150B5"/>
    <w:rsid w:val="00115184"/>
    <w:rsid w:val="001151D7"/>
    <w:rsid w:val="00115252"/>
    <w:rsid w:val="001153E5"/>
    <w:rsid w:val="0011544A"/>
    <w:rsid w:val="001154AC"/>
    <w:rsid w:val="00115514"/>
    <w:rsid w:val="001156A8"/>
    <w:rsid w:val="0011571E"/>
    <w:rsid w:val="00115B37"/>
    <w:rsid w:val="00115C70"/>
    <w:rsid w:val="00115C76"/>
    <w:rsid w:val="00115CBC"/>
    <w:rsid w:val="00115CD6"/>
    <w:rsid w:val="00115DC1"/>
    <w:rsid w:val="00115DD8"/>
    <w:rsid w:val="00115E56"/>
    <w:rsid w:val="00115F5B"/>
    <w:rsid w:val="00115FC5"/>
    <w:rsid w:val="001160E2"/>
    <w:rsid w:val="001161C7"/>
    <w:rsid w:val="001162EC"/>
    <w:rsid w:val="00116421"/>
    <w:rsid w:val="0011643A"/>
    <w:rsid w:val="001165AA"/>
    <w:rsid w:val="001166A4"/>
    <w:rsid w:val="001167B7"/>
    <w:rsid w:val="00116826"/>
    <w:rsid w:val="00116927"/>
    <w:rsid w:val="00116948"/>
    <w:rsid w:val="00116A99"/>
    <w:rsid w:val="00116CE6"/>
    <w:rsid w:val="00116D3E"/>
    <w:rsid w:val="00116E76"/>
    <w:rsid w:val="00116FE2"/>
    <w:rsid w:val="0011703C"/>
    <w:rsid w:val="0011710C"/>
    <w:rsid w:val="00117156"/>
    <w:rsid w:val="0011719C"/>
    <w:rsid w:val="0011741A"/>
    <w:rsid w:val="0011743D"/>
    <w:rsid w:val="001174EC"/>
    <w:rsid w:val="0011754C"/>
    <w:rsid w:val="001177EF"/>
    <w:rsid w:val="0011799D"/>
    <w:rsid w:val="00117ABF"/>
    <w:rsid w:val="00117B45"/>
    <w:rsid w:val="00117D72"/>
    <w:rsid w:val="00117DA0"/>
    <w:rsid w:val="00117E35"/>
    <w:rsid w:val="00117F4A"/>
    <w:rsid w:val="00117F7C"/>
    <w:rsid w:val="00117FE4"/>
    <w:rsid w:val="0012015C"/>
    <w:rsid w:val="00120256"/>
    <w:rsid w:val="0012028D"/>
    <w:rsid w:val="001202F2"/>
    <w:rsid w:val="001202FE"/>
    <w:rsid w:val="00120302"/>
    <w:rsid w:val="001205EC"/>
    <w:rsid w:val="00120639"/>
    <w:rsid w:val="00120818"/>
    <w:rsid w:val="00120847"/>
    <w:rsid w:val="001209AB"/>
    <w:rsid w:val="001209B0"/>
    <w:rsid w:val="00120BD2"/>
    <w:rsid w:val="00120E15"/>
    <w:rsid w:val="00120F2F"/>
    <w:rsid w:val="00120FD9"/>
    <w:rsid w:val="0012124C"/>
    <w:rsid w:val="00121317"/>
    <w:rsid w:val="0012133B"/>
    <w:rsid w:val="001213D6"/>
    <w:rsid w:val="001214B1"/>
    <w:rsid w:val="0012152C"/>
    <w:rsid w:val="00121626"/>
    <w:rsid w:val="001216B7"/>
    <w:rsid w:val="001216D8"/>
    <w:rsid w:val="00121707"/>
    <w:rsid w:val="00121934"/>
    <w:rsid w:val="001219E5"/>
    <w:rsid w:val="001219F2"/>
    <w:rsid w:val="00121A95"/>
    <w:rsid w:val="00121AA2"/>
    <w:rsid w:val="00121B70"/>
    <w:rsid w:val="00121C08"/>
    <w:rsid w:val="00121C61"/>
    <w:rsid w:val="00121EB0"/>
    <w:rsid w:val="00121F6A"/>
    <w:rsid w:val="00121F94"/>
    <w:rsid w:val="0012209C"/>
    <w:rsid w:val="00122195"/>
    <w:rsid w:val="0012229C"/>
    <w:rsid w:val="001222AB"/>
    <w:rsid w:val="00122431"/>
    <w:rsid w:val="0012243A"/>
    <w:rsid w:val="00122516"/>
    <w:rsid w:val="00122560"/>
    <w:rsid w:val="001225D4"/>
    <w:rsid w:val="0012266A"/>
    <w:rsid w:val="001226E3"/>
    <w:rsid w:val="00122764"/>
    <w:rsid w:val="00122809"/>
    <w:rsid w:val="00122A79"/>
    <w:rsid w:val="00122AEA"/>
    <w:rsid w:val="00122BD6"/>
    <w:rsid w:val="00122C3F"/>
    <w:rsid w:val="00122CB0"/>
    <w:rsid w:val="00122D5B"/>
    <w:rsid w:val="00122E83"/>
    <w:rsid w:val="00122EA9"/>
    <w:rsid w:val="00122EBB"/>
    <w:rsid w:val="00122FF7"/>
    <w:rsid w:val="00123062"/>
    <w:rsid w:val="001230EE"/>
    <w:rsid w:val="00123170"/>
    <w:rsid w:val="00123285"/>
    <w:rsid w:val="00123393"/>
    <w:rsid w:val="0012352C"/>
    <w:rsid w:val="00123602"/>
    <w:rsid w:val="00123608"/>
    <w:rsid w:val="00123897"/>
    <w:rsid w:val="001238D8"/>
    <w:rsid w:val="001239B3"/>
    <w:rsid w:val="00123C4C"/>
    <w:rsid w:val="00123C66"/>
    <w:rsid w:val="00123C77"/>
    <w:rsid w:val="00123DB8"/>
    <w:rsid w:val="00123DC8"/>
    <w:rsid w:val="00123DD4"/>
    <w:rsid w:val="001240A7"/>
    <w:rsid w:val="00124103"/>
    <w:rsid w:val="00124125"/>
    <w:rsid w:val="0012427D"/>
    <w:rsid w:val="001242B0"/>
    <w:rsid w:val="001242C0"/>
    <w:rsid w:val="001242F6"/>
    <w:rsid w:val="001243A1"/>
    <w:rsid w:val="001243CF"/>
    <w:rsid w:val="0012442E"/>
    <w:rsid w:val="00124476"/>
    <w:rsid w:val="00124481"/>
    <w:rsid w:val="00124503"/>
    <w:rsid w:val="001245F1"/>
    <w:rsid w:val="00124623"/>
    <w:rsid w:val="00124693"/>
    <w:rsid w:val="0012469B"/>
    <w:rsid w:val="001248EE"/>
    <w:rsid w:val="0012498F"/>
    <w:rsid w:val="00124A1E"/>
    <w:rsid w:val="00124A3F"/>
    <w:rsid w:val="00124BD3"/>
    <w:rsid w:val="00124EEC"/>
    <w:rsid w:val="00124F5D"/>
    <w:rsid w:val="00124FD9"/>
    <w:rsid w:val="0012506D"/>
    <w:rsid w:val="00125097"/>
    <w:rsid w:val="001250B3"/>
    <w:rsid w:val="0012538E"/>
    <w:rsid w:val="001253B8"/>
    <w:rsid w:val="00125438"/>
    <w:rsid w:val="00125481"/>
    <w:rsid w:val="0012548E"/>
    <w:rsid w:val="00125713"/>
    <w:rsid w:val="0012587D"/>
    <w:rsid w:val="00125919"/>
    <w:rsid w:val="00125938"/>
    <w:rsid w:val="001259DD"/>
    <w:rsid w:val="00125B3D"/>
    <w:rsid w:val="00125B59"/>
    <w:rsid w:val="00125C60"/>
    <w:rsid w:val="00125CB4"/>
    <w:rsid w:val="00125E1A"/>
    <w:rsid w:val="0012605A"/>
    <w:rsid w:val="00126152"/>
    <w:rsid w:val="001261B1"/>
    <w:rsid w:val="001262F3"/>
    <w:rsid w:val="001264E9"/>
    <w:rsid w:val="00126639"/>
    <w:rsid w:val="0012668E"/>
    <w:rsid w:val="001267E1"/>
    <w:rsid w:val="0012690D"/>
    <w:rsid w:val="00126B28"/>
    <w:rsid w:val="00126BBF"/>
    <w:rsid w:val="00126C10"/>
    <w:rsid w:val="00126CA4"/>
    <w:rsid w:val="00126CCF"/>
    <w:rsid w:val="00126E1A"/>
    <w:rsid w:val="00126F66"/>
    <w:rsid w:val="00126F95"/>
    <w:rsid w:val="001270E0"/>
    <w:rsid w:val="00127173"/>
    <w:rsid w:val="00127299"/>
    <w:rsid w:val="00127317"/>
    <w:rsid w:val="00127356"/>
    <w:rsid w:val="00127419"/>
    <w:rsid w:val="001274E9"/>
    <w:rsid w:val="00127579"/>
    <w:rsid w:val="001278CD"/>
    <w:rsid w:val="00127929"/>
    <w:rsid w:val="00127BFD"/>
    <w:rsid w:val="00127D45"/>
    <w:rsid w:val="00127D75"/>
    <w:rsid w:val="00127EA3"/>
    <w:rsid w:val="00130144"/>
    <w:rsid w:val="0013020B"/>
    <w:rsid w:val="0013020D"/>
    <w:rsid w:val="0013034D"/>
    <w:rsid w:val="0013034F"/>
    <w:rsid w:val="0013039B"/>
    <w:rsid w:val="001303D4"/>
    <w:rsid w:val="0013046F"/>
    <w:rsid w:val="0013055F"/>
    <w:rsid w:val="00130595"/>
    <w:rsid w:val="00130667"/>
    <w:rsid w:val="00130853"/>
    <w:rsid w:val="00130874"/>
    <w:rsid w:val="001309E6"/>
    <w:rsid w:val="00130A05"/>
    <w:rsid w:val="00130A77"/>
    <w:rsid w:val="00130ADC"/>
    <w:rsid w:val="00130E86"/>
    <w:rsid w:val="00130F0C"/>
    <w:rsid w:val="00130FB2"/>
    <w:rsid w:val="00130FBC"/>
    <w:rsid w:val="00130FE4"/>
    <w:rsid w:val="00131059"/>
    <w:rsid w:val="0013115D"/>
    <w:rsid w:val="00131301"/>
    <w:rsid w:val="00131318"/>
    <w:rsid w:val="001313F5"/>
    <w:rsid w:val="00131410"/>
    <w:rsid w:val="001314C0"/>
    <w:rsid w:val="00131779"/>
    <w:rsid w:val="0013183D"/>
    <w:rsid w:val="001319E4"/>
    <w:rsid w:val="00131A42"/>
    <w:rsid w:val="00131AA7"/>
    <w:rsid w:val="00131C7F"/>
    <w:rsid w:val="00131CCD"/>
    <w:rsid w:val="00131DCB"/>
    <w:rsid w:val="00131E42"/>
    <w:rsid w:val="00132190"/>
    <w:rsid w:val="001321BF"/>
    <w:rsid w:val="001321CE"/>
    <w:rsid w:val="001321E1"/>
    <w:rsid w:val="00132269"/>
    <w:rsid w:val="0013229F"/>
    <w:rsid w:val="00132529"/>
    <w:rsid w:val="001326C8"/>
    <w:rsid w:val="001329B6"/>
    <w:rsid w:val="00132EA0"/>
    <w:rsid w:val="00132F1B"/>
    <w:rsid w:val="00132FA8"/>
    <w:rsid w:val="00132FD2"/>
    <w:rsid w:val="0013302E"/>
    <w:rsid w:val="0013310F"/>
    <w:rsid w:val="00133176"/>
    <w:rsid w:val="00133488"/>
    <w:rsid w:val="001334A2"/>
    <w:rsid w:val="0013362D"/>
    <w:rsid w:val="0013377B"/>
    <w:rsid w:val="0013383D"/>
    <w:rsid w:val="00133887"/>
    <w:rsid w:val="001338DF"/>
    <w:rsid w:val="001338FF"/>
    <w:rsid w:val="0013395A"/>
    <w:rsid w:val="001339FE"/>
    <w:rsid w:val="00133A38"/>
    <w:rsid w:val="00133C4F"/>
    <w:rsid w:val="00133D07"/>
    <w:rsid w:val="00133DE2"/>
    <w:rsid w:val="00133E81"/>
    <w:rsid w:val="00133F1E"/>
    <w:rsid w:val="00133FA0"/>
    <w:rsid w:val="001340AF"/>
    <w:rsid w:val="00134147"/>
    <w:rsid w:val="001341CC"/>
    <w:rsid w:val="001341DF"/>
    <w:rsid w:val="001341ED"/>
    <w:rsid w:val="00134438"/>
    <w:rsid w:val="00134459"/>
    <w:rsid w:val="001344B6"/>
    <w:rsid w:val="00134578"/>
    <w:rsid w:val="00134669"/>
    <w:rsid w:val="00134861"/>
    <w:rsid w:val="0013486F"/>
    <w:rsid w:val="001349BC"/>
    <w:rsid w:val="00134AB5"/>
    <w:rsid w:val="0013509D"/>
    <w:rsid w:val="001350E9"/>
    <w:rsid w:val="0013524D"/>
    <w:rsid w:val="0013526B"/>
    <w:rsid w:val="00135272"/>
    <w:rsid w:val="0013532A"/>
    <w:rsid w:val="00135413"/>
    <w:rsid w:val="001354B4"/>
    <w:rsid w:val="0013555C"/>
    <w:rsid w:val="001356F5"/>
    <w:rsid w:val="0013579E"/>
    <w:rsid w:val="001357DA"/>
    <w:rsid w:val="00135833"/>
    <w:rsid w:val="00135A66"/>
    <w:rsid w:val="00135BBB"/>
    <w:rsid w:val="00135BE7"/>
    <w:rsid w:val="00135C92"/>
    <w:rsid w:val="00135D85"/>
    <w:rsid w:val="00135E7B"/>
    <w:rsid w:val="00135E9D"/>
    <w:rsid w:val="00135FE0"/>
    <w:rsid w:val="0013621D"/>
    <w:rsid w:val="00136242"/>
    <w:rsid w:val="0013637E"/>
    <w:rsid w:val="001363BE"/>
    <w:rsid w:val="00136460"/>
    <w:rsid w:val="001364A7"/>
    <w:rsid w:val="0013654C"/>
    <w:rsid w:val="0013679B"/>
    <w:rsid w:val="00136874"/>
    <w:rsid w:val="00136A88"/>
    <w:rsid w:val="00136ACE"/>
    <w:rsid w:val="00136AFE"/>
    <w:rsid w:val="00136C2F"/>
    <w:rsid w:val="00136E6D"/>
    <w:rsid w:val="00137186"/>
    <w:rsid w:val="001371BA"/>
    <w:rsid w:val="001372A1"/>
    <w:rsid w:val="001372E4"/>
    <w:rsid w:val="00137308"/>
    <w:rsid w:val="0013734E"/>
    <w:rsid w:val="00137355"/>
    <w:rsid w:val="0013738F"/>
    <w:rsid w:val="001373D6"/>
    <w:rsid w:val="001373DE"/>
    <w:rsid w:val="001374A0"/>
    <w:rsid w:val="00137590"/>
    <w:rsid w:val="001375AB"/>
    <w:rsid w:val="00137628"/>
    <w:rsid w:val="00137742"/>
    <w:rsid w:val="00137780"/>
    <w:rsid w:val="00137B14"/>
    <w:rsid w:val="00137C27"/>
    <w:rsid w:val="00137CFC"/>
    <w:rsid w:val="00137F2B"/>
    <w:rsid w:val="0014006E"/>
    <w:rsid w:val="001400E7"/>
    <w:rsid w:val="001400ED"/>
    <w:rsid w:val="001401F3"/>
    <w:rsid w:val="00140227"/>
    <w:rsid w:val="001402B5"/>
    <w:rsid w:val="001402D7"/>
    <w:rsid w:val="001402EA"/>
    <w:rsid w:val="001404C1"/>
    <w:rsid w:val="001405CF"/>
    <w:rsid w:val="00140614"/>
    <w:rsid w:val="00140716"/>
    <w:rsid w:val="00140B9C"/>
    <w:rsid w:val="00140D56"/>
    <w:rsid w:val="00140F64"/>
    <w:rsid w:val="00140F9F"/>
    <w:rsid w:val="00140FB7"/>
    <w:rsid w:val="00141051"/>
    <w:rsid w:val="00141434"/>
    <w:rsid w:val="00141644"/>
    <w:rsid w:val="001416FD"/>
    <w:rsid w:val="001418BD"/>
    <w:rsid w:val="00141A6C"/>
    <w:rsid w:val="00141B74"/>
    <w:rsid w:val="00141B94"/>
    <w:rsid w:val="00141BBA"/>
    <w:rsid w:val="00141CBB"/>
    <w:rsid w:val="00141D2B"/>
    <w:rsid w:val="00141E15"/>
    <w:rsid w:val="00141E51"/>
    <w:rsid w:val="00141E64"/>
    <w:rsid w:val="00142081"/>
    <w:rsid w:val="0014219D"/>
    <w:rsid w:val="0014228B"/>
    <w:rsid w:val="001422E5"/>
    <w:rsid w:val="0014234A"/>
    <w:rsid w:val="0014234D"/>
    <w:rsid w:val="001423EB"/>
    <w:rsid w:val="00142476"/>
    <w:rsid w:val="001424C1"/>
    <w:rsid w:val="001424F7"/>
    <w:rsid w:val="0014257C"/>
    <w:rsid w:val="001427DC"/>
    <w:rsid w:val="001427DE"/>
    <w:rsid w:val="00142928"/>
    <w:rsid w:val="00142A1D"/>
    <w:rsid w:val="00142A2C"/>
    <w:rsid w:val="00142A44"/>
    <w:rsid w:val="00142DA3"/>
    <w:rsid w:val="00142DEA"/>
    <w:rsid w:val="00142E4C"/>
    <w:rsid w:val="00142EB7"/>
    <w:rsid w:val="00142FFD"/>
    <w:rsid w:val="00143167"/>
    <w:rsid w:val="0014336A"/>
    <w:rsid w:val="0014359A"/>
    <w:rsid w:val="001435F3"/>
    <w:rsid w:val="0014361E"/>
    <w:rsid w:val="001436ED"/>
    <w:rsid w:val="00143829"/>
    <w:rsid w:val="00143935"/>
    <w:rsid w:val="001439E9"/>
    <w:rsid w:val="00143A49"/>
    <w:rsid w:val="00143CD2"/>
    <w:rsid w:val="00143CDF"/>
    <w:rsid w:val="00143D7F"/>
    <w:rsid w:val="00143E30"/>
    <w:rsid w:val="00143E76"/>
    <w:rsid w:val="00143F53"/>
    <w:rsid w:val="0014406C"/>
    <w:rsid w:val="00144077"/>
    <w:rsid w:val="0014407E"/>
    <w:rsid w:val="001443B8"/>
    <w:rsid w:val="00144416"/>
    <w:rsid w:val="001445BE"/>
    <w:rsid w:val="00144C18"/>
    <w:rsid w:val="00144C5E"/>
    <w:rsid w:val="00144CCE"/>
    <w:rsid w:val="00144E20"/>
    <w:rsid w:val="00144E8D"/>
    <w:rsid w:val="00144FED"/>
    <w:rsid w:val="00145070"/>
    <w:rsid w:val="00145237"/>
    <w:rsid w:val="00145268"/>
    <w:rsid w:val="001452D7"/>
    <w:rsid w:val="0014539F"/>
    <w:rsid w:val="001453D5"/>
    <w:rsid w:val="00145560"/>
    <w:rsid w:val="00145597"/>
    <w:rsid w:val="001455A3"/>
    <w:rsid w:val="001456C9"/>
    <w:rsid w:val="00145717"/>
    <w:rsid w:val="00145748"/>
    <w:rsid w:val="00145ADC"/>
    <w:rsid w:val="00145B8D"/>
    <w:rsid w:val="00145E24"/>
    <w:rsid w:val="00145E60"/>
    <w:rsid w:val="00145EEB"/>
    <w:rsid w:val="00145F46"/>
    <w:rsid w:val="00145FC7"/>
    <w:rsid w:val="00146034"/>
    <w:rsid w:val="00146280"/>
    <w:rsid w:val="001462D6"/>
    <w:rsid w:val="00146425"/>
    <w:rsid w:val="001465C7"/>
    <w:rsid w:val="00146710"/>
    <w:rsid w:val="001467F5"/>
    <w:rsid w:val="0014688F"/>
    <w:rsid w:val="001468EB"/>
    <w:rsid w:val="0014694F"/>
    <w:rsid w:val="001469F7"/>
    <w:rsid w:val="00146A0B"/>
    <w:rsid w:val="00146A2A"/>
    <w:rsid w:val="00146B81"/>
    <w:rsid w:val="00146C91"/>
    <w:rsid w:val="00146DC2"/>
    <w:rsid w:val="00146E97"/>
    <w:rsid w:val="00146F2B"/>
    <w:rsid w:val="00146F70"/>
    <w:rsid w:val="00146F84"/>
    <w:rsid w:val="00147044"/>
    <w:rsid w:val="00147045"/>
    <w:rsid w:val="00147089"/>
    <w:rsid w:val="00147192"/>
    <w:rsid w:val="00147216"/>
    <w:rsid w:val="001472BD"/>
    <w:rsid w:val="0014732D"/>
    <w:rsid w:val="001473A0"/>
    <w:rsid w:val="001473A5"/>
    <w:rsid w:val="00147436"/>
    <w:rsid w:val="00147487"/>
    <w:rsid w:val="001474A5"/>
    <w:rsid w:val="001474C6"/>
    <w:rsid w:val="00147593"/>
    <w:rsid w:val="00147638"/>
    <w:rsid w:val="001476E4"/>
    <w:rsid w:val="00147785"/>
    <w:rsid w:val="001477DB"/>
    <w:rsid w:val="001478A0"/>
    <w:rsid w:val="001478E8"/>
    <w:rsid w:val="001479AB"/>
    <w:rsid w:val="001479DE"/>
    <w:rsid w:val="00147A3F"/>
    <w:rsid w:val="00147A9E"/>
    <w:rsid w:val="00147B4D"/>
    <w:rsid w:val="00147B60"/>
    <w:rsid w:val="00147C5E"/>
    <w:rsid w:val="00147E50"/>
    <w:rsid w:val="00147EDA"/>
    <w:rsid w:val="00147F67"/>
    <w:rsid w:val="00147F8D"/>
    <w:rsid w:val="001500B5"/>
    <w:rsid w:val="001502C2"/>
    <w:rsid w:val="00150415"/>
    <w:rsid w:val="0015043E"/>
    <w:rsid w:val="00150458"/>
    <w:rsid w:val="00150519"/>
    <w:rsid w:val="00150629"/>
    <w:rsid w:val="0015062A"/>
    <w:rsid w:val="0015065B"/>
    <w:rsid w:val="00150694"/>
    <w:rsid w:val="0015092C"/>
    <w:rsid w:val="00150996"/>
    <w:rsid w:val="00150A09"/>
    <w:rsid w:val="00150A2B"/>
    <w:rsid w:val="00150AF1"/>
    <w:rsid w:val="00150CC0"/>
    <w:rsid w:val="00150D9B"/>
    <w:rsid w:val="00150EB6"/>
    <w:rsid w:val="00151110"/>
    <w:rsid w:val="001511D0"/>
    <w:rsid w:val="00151205"/>
    <w:rsid w:val="0015120E"/>
    <w:rsid w:val="00151229"/>
    <w:rsid w:val="00151345"/>
    <w:rsid w:val="0015140D"/>
    <w:rsid w:val="00151479"/>
    <w:rsid w:val="00151514"/>
    <w:rsid w:val="001515CE"/>
    <w:rsid w:val="00151693"/>
    <w:rsid w:val="001517BC"/>
    <w:rsid w:val="00151862"/>
    <w:rsid w:val="001519C7"/>
    <w:rsid w:val="00151A35"/>
    <w:rsid w:val="00151A6B"/>
    <w:rsid w:val="00151CA2"/>
    <w:rsid w:val="00151CC2"/>
    <w:rsid w:val="00151E25"/>
    <w:rsid w:val="00151E7B"/>
    <w:rsid w:val="00151FBB"/>
    <w:rsid w:val="00151FC0"/>
    <w:rsid w:val="00151FE3"/>
    <w:rsid w:val="0015214A"/>
    <w:rsid w:val="00152523"/>
    <w:rsid w:val="00152697"/>
    <w:rsid w:val="00152772"/>
    <w:rsid w:val="0015278E"/>
    <w:rsid w:val="00152801"/>
    <w:rsid w:val="00152860"/>
    <w:rsid w:val="001528F2"/>
    <w:rsid w:val="00152926"/>
    <w:rsid w:val="001529EC"/>
    <w:rsid w:val="00152B25"/>
    <w:rsid w:val="00152B69"/>
    <w:rsid w:val="00152BF6"/>
    <w:rsid w:val="00152BFC"/>
    <w:rsid w:val="00152E26"/>
    <w:rsid w:val="0015317C"/>
    <w:rsid w:val="00153193"/>
    <w:rsid w:val="00153222"/>
    <w:rsid w:val="00153341"/>
    <w:rsid w:val="00153429"/>
    <w:rsid w:val="00153466"/>
    <w:rsid w:val="00153475"/>
    <w:rsid w:val="001535A8"/>
    <w:rsid w:val="001536E6"/>
    <w:rsid w:val="0015374E"/>
    <w:rsid w:val="00153786"/>
    <w:rsid w:val="0015386D"/>
    <w:rsid w:val="001538A8"/>
    <w:rsid w:val="00153902"/>
    <w:rsid w:val="00153924"/>
    <w:rsid w:val="00153930"/>
    <w:rsid w:val="00153AA2"/>
    <w:rsid w:val="00153B19"/>
    <w:rsid w:val="00153D08"/>
    <w:rsid w:val="00153FB9"/>
    <w:rsid w:val="0015400A"/>
    <w:rsid w:val="00154010"/>
    <w:rsid w:val="0015406F"/>
    <w:rsid w:val="0015407B"/>
    <w:rsid w:val="0015407D"/>
    <w:rsid w:val="00154198"/>
    <w:rsid w:val="001542A4"/>
    <w:rsid w:val="00154322"/>
    <w:rsid w:val="00154395"/>
    <w:rsid w:val="001543C1"/>
    <w:rsid w:val="00154518"/>
    <w:rsid w:val="0015457D"/>
    <w:rsid w:val="0015467C"/>
    <w:rsid w:val="0015468E"/>
    <w:rsid w:val="0015470C"/>
    <w:rsid w:val="00154741"/>
    <w:rsid w:val="00154911"/>
    <w:rsid w:val="00154989"/>
    <w:rsid w:val="00154A82"/>
    <w:rsid w:val="00154BA6"/>
    <w:rsid w:val="00154BDD"/>
    <w:rsid w:val="00154EED"/>
    <w:rsid w:val="00154FF0"/>
    <w:rsid w:val="0015508D"/>
    <w:rsid w:val="001552BF"/>
    <w:rsid w:val="0015542F"/>
    <w:rsid w:val="0015561E"/>
    <w:rsid w:val="0015563A"/>
    <w:rsid w:val="00155720"/>
    <w:rsid w:val="00155786"/>
    <w:rsid w:val="001557DC"/>
    <w:rsid w:val="001558D9"/>
    <w:rsid w:val="001558F9"/>
    <w:rsid w:val="001559F5"/>
    <w:rsid w:val="00155B55"/>
    <w:rsid w:val="00155DC4"/>
    <w:rsid w:val="00156172"/>
    <w:rsid w:val="00156198"/>
    <w:rsid w:val="001561D3"/>
    <w:rsid w:val="00156263"/>
    <w:rsid w:val="001562A0"/>
    <w:rsid w:val="001562F6"/>
    <w:rsid w:val="001562FF"/>
    <w:rsid w:val="00156304"/>
    <w:rsid w:val="0015647F"/>
    <w:rsid w:val="00156552"/>
    <w:rsid w:val="001565F4"/>
    <w:rsid w:val="00156657"/>
    <w:rsid w:val="0015681B"/>
    <w:rsid w:val="00156836"/>
    <w:rsid w:val="00156858"/>
    <w:rsid w:val="00156875"/>
    <w:rsid w:val="001568E7"/>
    <w:rsid w:val="00156919"/>
    <w:rsid w:val="0015694F"/>
    <w:rsid w:val="00156AAE"/>
    <w:rsid w:val="00156AF0"/>
    <w:rsid w:val="00156B64"/>
    <w:rsid w:val="00156D32"/>
    <w:rsid w:val="00156D86"/>
    <w:rsid w:val="00156E83"/>
    <w:rsid w:val="00156EB6"/>
    <w:rsid w:val="00156EF9"/>
    <w:rsid w:val="001571D8"/>
    <w:rsid w:val="001571FE"/>
    <w:rsid w:val="00157213"/>
    <w:rsid w:val="001572B7"/>
    <w:rsid w:val="001572C5"/>
    <w:rsid w:val="00157598"/>
    <w:rsid w:val="001575FC"/>
    <w:rsid w:val="0015760F"/>
    <w:rsid w:val="001577C6"/>
    <w:rsid w:val="0015783D"/>
    <w:rsid w:val="00157880"/>
    <w:rsid w:val="001579DB"/>
    <w:rsid w:val="00157C85"/>
    <w:rsid w:val="00157D3A"/>
    <w:rsid w:val="00157DB5"/>
    <w:rsid w:val="00157E1B"/>
    <w:rsid w:val="001600B5"/>
    <w:rsid w:val="0016011B"/>
    <w:rsid w:val="001601ED"/>
    <w:rsid w:val="0016031E"/>
    <w:rsid w:val="0016031F"/>
    <w:rsid w:val="001604FA"/>
    <w:rsid w:val="00160552"/>
    <w:rsid w:val="0016079A"/>
    <w:rsid w:val="00160810"/>
    <w:rsid w:val="001608B2"/>
    <w:rsid w:val="0016091C"/>
    <w:rsid w:val="0016098A"/>
    <w:rsid w:val="00160A59"/>
    <w:rsid w:val="00160B21"/>
    <w:rsid w:val="00160B26"/>
    <w:rsid w:val="00160C3D"/>
    <w:rsid w:val="00160D1C"/>
    <w:rsid w:val="00160D8E"/>
    <w:rsid w:val="00160DE3"/>
    <w:rsid w:val="00160FCF"/>
    <w:rsid w:val="00161006"/>
    <w:rsid w:val="001610E7"/>
    <w:rsid w:val="0016125F"/>
    <w:rsid w:val="001612C9"/>
    <w:rsid w:val="00161323"/>
    <w:rsid w:val="0016138F"/>
    <w:rsid w:val="00161784"/>
    <w:rsid w:val="001618A1"/>
    <w:rsid w:val="00161A2D"/>
    <w:rsid w:val="00161B10"/>
    <w:rsid w:val="00161B52"/>
    <w:rsid w:val="00161CB4"/>
    <w:rsid w:val="00161D4F"/>
    <w:rsid w:val="00161D6E"/>
    <w:rsid w:val="00161E26"/>
    <w:rsid w:val="00161F25"/>
    <w:rsid w:val="00162005"/>
    <w:rsid w:val="0016207F"/>
    <w:rsid w:val="001620C9"/>
    <w:rsid w:val="0016213C"/>
    <w:rsid w:val="0016236C"/>
    <w:rsid w:val="00162846"/>
    <w:rsid w:val="001628B6"/>
    <w:rsid w:val="001628DA"/>
    <w:rsid w:val="00162935"/>
    <w:rsid w:val="00162967"/>
    <w:rsid w:val="00162C15"/>
    <w:rsid w:val="00162C74"/>
    <w:rsid w:val="00162DC5"/>
    <w:rsid w:val="00162F96"/>
    <w:rsid w:val="001631C4"/>
    <w:rsid w:val="00163354"/>
    <w:rsid w:val="0016339C"/>
    <w:rsid w:val="001635E8"/>
    <w:rsid w:val="00163623"/>
    <w:rsid w:val="0016369B"/>
    <w:rsid w:val="00163715"/>
    <w:rsid w:val="001637E2"/>
    <w:rsid w:val="00163864"/>
    <w:rsid w:val="0016396D"/>
    <w:rsid w:val="00163B25"/>
    <w:rsid w:val="00163C01"/>
    <w:rsid w:val="00163C29"/>
    <w:rsid w:val="00163E3F"/>
    <w:rsid w:val="00163EB3"/>
    <w:rsid w:val="001640A4"/>
    <w:rsid w:val="00164196"/>
    <w:rsid w:val="0016427A"/>
    <w:rsid w:val="00164390"/>
    <w:rsid w:val="0016448A"/>
    <w:rsid w:val="00164525"/>
    <w:rsid w:val="00164598"/>
    <w:rsid w:val="0016459C"/>
    <w:rsid w:val="001649BD"/>
    <w:rsid w:val="00164A7B"/>
    <w:rsid w:val="00164BC3"/>
    <w:rsid w:val="00164BCF"/>
    <w:rsid w:val="00164C94"/>
    <w:rsid w:val="00164D34"/>
    <w:rsid w:val="00164F2B"/>
    <w:rsid w:val="001650B3"/>
    <w:rsid w:val="001651F4"/>
    <w:rsid w:val="00165245"/>
    <w:rsid w:val="0016531B"/>
    <w:rsid w:val="001653B2"/>
    <w:rsid w:val="001653F0"/>
    <w:rsid w:val="00165502"/>
    <w:rsid w:val="00165552"/>
    <w:rsid w:val="0016563D"/>
    <w:rsid w:val="00165731"/>
    <w:rsid w:val="00165A69"/>
    <w:rsid w:val="00165B0C"/>
    <w:rsid w:val="00165B4C"/>
    <w:rsid w:val="00165BB4"/>
    <w:rsid w:val="00165C30"/>
    <w:rsid w:val="00165CC4"/>
    <w:rsid w:val="00165D18"/>
    <w:rsid w:val="00165DCF"/>
    <w:rsid w:val="00165E6A"/>
    <w:rsid w:val="00165E7B"/>
    <w:rsid w:val="00165ED3"/>
    <w:rsid w:val="00165FCB"/>
    <w:rsid w:val="00166304"/>
    <w:rsid w:val="001663F2"/>
    <w:rsid w:val="00166776"/>
    <w:rsid w:val="0016686D"/>
    <w:rsid w:val="001668CB"/>
    <w:rsid w:val="001668EE"/>
    <w:rsid w:val="00166967"/>
    <w:rsid w:val="00166977"/>
    <w:rsid w:val="00166A49"/>
    <w:rsid w:val="00166B3F"/>
    <w:rsid w:val="00166B7B"/>
    <w:rsid w:val="00166CEC"/>
    <w:rsid w:val="00166DF9"/>
    <w:rsid w:val="0016711F"/>
    <w:rsid w:val="00167192"/>
    <w:rsid w:val="00167208"/>
    <w:rsid w:val="0016720C"/>
    <w:rsid w:val="00167360"/>
    <w:rsid w:val="0016738E"/>
    <w:rsid w:val="00167496"/>
    <w:rsid w:val="0016750E"/>
    <w:rsid w:val="001675D4"/>
    <w:rsid w:val="00167612"/>
    <w:rsid w:val="001676E2"/>
    <w:rsid w:val="00167720"/>
    <w:rsid w:val="00167771"/>
    <w:rsid w:val="00167814"/>
    <w:rsid w:val="00167857"/>
    <w:rsid w:val="00167A0F"/>
    <w:rsid w:val="00167AAB"/>
    <w:rsid w:val="00167C22"/>
    <w:rsid w:val="00167D08"/>
    <w:rsid w:val="00167E7F"/>
    <w:rsid w:val="00167F3B"/>
    <w:rsid w:val="00170065"/>
    <w:rsid w:val="00170150"/>
    <w:rsid w:val="001701BB"/>
    <w:rsid w:val="001701FB"/>
    <w:rsid w:val="001705E8"/>
    <w:rsid w:val="0017065E"/>
    <w:rsid w:val="00170778"/>
    <w:rsid w:val="001708B1"/>
    <w:rsid w:val="00170984"/>
    <w:rsid w:val="001709F8"/>
    <w:rsid w:val="00170A17"/>
    <w:rsid w:val="00170B0A"/>
    <w:rsid w:val="00170C13"/>
    <w:rsid w:val="00170C3F"/>
    <w:rsid w:val="00170D3F"/>
    <w:rsid w:val="00170D4B"/>
    <w:rsid w:val="001710D4"/>
    <w:rsid w:val="001711A1"/>
    <w:rsid w:val="00171254"/>
    <w:rsid w:val="00171301"/>
    <w:rsid w:val="00171385"/>
    <w:rsid w:val="001714FE"/>
    <w:rsid w:val="00171846"/>
    <w:rsid w:val="0017192F"/>
    <w:rsid w:val="00171970"/>
    <w:rsid w:val="00171B8D"/>
    <w:rsid w:val="00171BB1"/>
    <w:rsid w:val="00171BCD"/>
    <w:rsid w:val="00171D05"/>
    <w:rsid w:val="00171DF8"/>
    <w:rsid w:val="00171E62"/>
    <w:rsid w:val="00171ED8"/>
    <w:rsid w:val="00171FBD"/>
    <w:rsid w:val="00172075"/>
    <w:rsid w:val="0017236A"/>
    <w:rsid w:val="00172516"/>
    <w:rsid w:val="0017256A"/>
    <w:rsid w:val="001725D8"/>
    <w:rsid w:val="001725F5"/>
    <w:rsid w:val="00172641"/>
    <w:rsid w:val="001727DB"/>
    <w:rsid w:val="001728BE"/>
    <w:rsid w:val="0017299C"/>
    <w:rsid w:val="00172B88"/>
    <w:rsid w:val="00172C0A"/>
    <w:rsid w:val="00172CF0"/>
    <w:rsid w:val="00172D25"/>
    <w:rsid w:val="00172D32"/>
    <w:rsid w:val="00172DB2"/>
    <w:rsid w:val="00172DE7"/>
    <w:rsid w:val="00172E6F"/>
    <w:rsid w:val="00172EA8"/>
    <w:rsid w:val="00172F06"/>
    <w:rsid w:val="0017303F"/>
    <w:rsid w:val="001731A7"/>
    <w:rsid w:val="00173212"/>
    <w:rsid w:val="0017325B"/>
    <w:rsid w:val="001732A8"/>
    <w:rsid w:val="00173408"/>
    <w:rsid w:val="0017365A"/>
    <w:rsid w:val="0017369F"/>
    <w:rsid w:val="00173785"/>
    <w:rsid w:val="0017380A"/>
    <w:rsid w:val="001739A9"/>
    <w:rsid w:val="00173CD5"/>
    <w:rsid w:val="00173E5B"/>
    <w:rsid w:val="00173F09"/>
    <w:rsid w:val="0017403B"/>
    <w:rsid w:val="001740B4"/>
    <w:rsid w:val="00174139"/>
    <w:rsid w:val="0017414E"/>
    <w:rsid w:val="0017432D"/>
    <w:rsid w:val="001745A8"/>
    <w:rsid w:val="00174683"/>
    <w:rsid w:val="001746FB"/>
    <w:rsid w:val="00174766"/>
    <w:rsid w:val="001747D3"/>
    <w:rsid w:val="0017480D"/>
    <w:rsid w:val="0017482B"/>
    <w:rsid w:val="00174944"/>
    <w:rsid w:val="00174A65"/>
    <w:rsid w:val="00174B6D"/>
    <w:rsid w:val="00174C8F"/>
    <w:rsid w:val="00174F31"/>
    <w:rsid w:val="00174F5F"/>
    <w:rsid w:val="00174FD8"/>
    <w:rsid w:val="001750D0"/>
    <w:rsid w:val="0017546E"/>
    <w:rsid w:val="00175580"/>
    <w:rsid w:val="001755FA"/>
    <w:rsid w:val="001756C6"/>
    <w:rsid w:val="00175731"/>
    <w:rsid w:val="001757C4"/>
    <w:rsid w:val="001757DD"/>
    <w:rsid w:val="001758A3"/>
    <w:rsid w:val="001758AA"/>
    <w:rsid w:val="001758CB"/>
    <w:rsid w:val="00175AD3"/>
    <w:rsid w:val="00175E59"/>
    <w:rsid w:val="00175F11"/>
    <w:rsid w:val="0017605D"/>
    <w:rsid w:val="0017611E"/>
    <w:rsid w:val="00176256"/>
    <w:rsid w:val="00176281"/>
    <w:rsid w:val="001762AD"/>
    <w:rsid w:val="001762F1"/>
    <w:rsid w:val="001762FA"/>
    <w:rsid w:val="00176369"/>
    <w:rsid w:val="001764A8"/>
    <w:rsid w:val="001765C7"/>
    <w:rsid w:val="00176802"/>
    <w:rsid w:val="00176A46"/>
    <w:rsid w:val="00176C05"/>
    <w:rsid w:val="00176C1C"/>
    <w:rsid w:val="00176C48"/>
    <w:rsid w:val="00176CA2"/>
    <w:rsid w:val="00176E17"/>
    <w:rsid w:val="00176E1F"/>
    <w:rsid w:val="00176EE3"/>
    <w:rsid w:val="00176FB1"/>
    <w:rsid w:val="00177234"/>
    <w:rsid w:val="0017727E"/>
    <w:rsid w:val="00177355"/>
    <w:rsid w:val="00177387"/>
    <w:rsid w:val="001774F0"/>
    <w:rsid w:val="00177739"/>
    <w:rsid w:val="0017791C"/>
    <w:rsid w:val="00177968"/>
    <w:rsid w:val="0017797F"/>
    <w:rsid w:val="00177C3B"/>
    <w:rsid w:val="00177CB9"/>
    <w:rsid w:val="00177DB3"/>
    <w:rsid w:val="00177DD4"/>
    <w:rsid w:val="00177E69"/>
    <w:rsid w:val="001802BA"/>
    <w:rsid w:val="001804A2"/>
    <w:rsid w:val="001804BB"/>
    <w:rsid w:val="0018051A"/>
    <w:rsid w:val="0018053D"/>
    <w:rsid w:val="00180569"/>
    <w:rsid w:val="001805D2"/>
    <w:rsid w:val="001806A8"/>
    <w:rsid w:val="00180725"/>
    <w:rsid w:val="00180800"/>
    <w:rsid w:val="00180880"/>
    <w:rsid w:val="001808C6"/>
    <w:rsid w:val="0018092C"/>
    <w:rsid w:val="00180A0A"/>
    <w:rsid w:val="00180AEF"/>
    <w:rsid w:val="00180C3C"/>
    <w:rsid w:val="00180DC6"/>
    <w:rsid w:val="00180F3B"/>
    <w:rsid w:val="00180F3D"/>
    <w:rsid w:val="00180FB5"/>
    <w:rsid w:val="00181100"/>
    <w:rsid w:val="001812A3"/>
    <w:rsid w:val="0018140B"/>
    <w:rsid w:val="00181487"/>
    <w:rsid w:val="001814A4"/>
    <w:rsid w:val="001814A6"/>
    <w:rsid w:val="001814FB"/>
    <w:rsid w:val="0018159A"/>
    <w:rsid w:val="0018166F"/>
    <w:rsid w:val="001818A6"/>
    <w:rsid w:val="001819F8"/>
    <w:rsid w:val="00181A9D"/>
    <w:rsid w:val="00181B3F"/>
    <w:rsid w:val="00181D50"/>
    <w:rsid w:val="00181EE6"/>
    <w:rsid w:val="00181F47"/>
    <w:rsid w:val="00181FFF"/>
    <w:rsid w:val="00182022"/>
    <w:rsid w:val="001820E2"/>
    <w:rsid w:val="00182146"/>
    <w:rsid w:val="001822BB"/>
    <w:rsid w:val="001822C5"/>
    <w:rsid w:val="001823AB"/>
    <w:rsid w:val="001823E3"/>
    <w:rsid w:val="00182523"/>
    <w:rsid w:val="00182527"/>
    <w:rsid w:val="00182636"/>
    <w:rsid w:val="001826EE"/>
    <w:rsid w:val="0018277A"/>
    <w:rsid w:val="0018298A"/>
    <w:rsid w:val="001829C5"/>
    <w:rsid w:val="00182A2D"/>
    <w:rsid w:val="00182A32"/>
    <w:rsid w:val="00182AE6"/>
    <w:rsid w:val="00182AFF"/>
    <w:rsid w:val="00182E34"/>
    <w:rsid w:val="00182EB2"/>
    <w:rsid w:val="00182F4D"/>
    <w:rsid w:val="0018303F"/>
    <w:rsid w:val="001830C4"/>
    <w:rsid w:val="001833C2"/>
    <w:rsid w:val="001833CF"/>
    <w:rsid w:val="001833FE"/>
    <w:rsid w:val="0018340A"/>
    <w:rsid w:val="00183434"/>
    <w:rsid w:val="00183437"/>
    <w:rsid w:val="00183565"/>
    <w:rsid w:val="0018360B"/>
    <w:rsid w:val="001836E4"/>
    <w:rsid w:val="0018372E"/>
    <w:rsid w:val="0018382F"/>
    <w:rsid w:val="0018387E"/>
    <w:rsid w:val="00183880"/>
    <w:rsid w:val="001838A7"/>
    <w:rsid w:val="001838C6"/>
    <w:rsid w:val="0018391F"/>
    <w:rsid w:val="00183975"/>
    <w:rsid w:val="00183BC3"/>
    <w:rsid w:val="00183C60"/>
    <w:rsid w:val="00183D67"/>
    <w:rsid w:val="00183DE3"/>
    <w:rsid w:val="00183E5F"/>
    <w:rsid w:val="00184171"/>
    <w:rsid w:val="0018424D"/>
    <w:rsid w:val="0018425C"/>
    <w:rsid w:val="00184364"/>
    <w:rsid w:val="00184383"/>
    <w:rsid w:val="00184509"/>
    <w:rsid w:val="0018451E"/>
    <w:rsid w:val="00184610"/>
    <w:rsid w:val="00184649"/>
    <w:rsid w:val="00184691"/>
    <w:rsid w:val="001846A4"/>
    <w:rsid w:val="001847D7"/>
    <w:rsid w:val="00184878"/>
    <w:rsid w:val="001848A9"/>
    <w:rsid w:val="001848D9"/>
    <w:rsid w:val="0018493F"/>
    <w:rsid w:val="00184A10"/>
    <w:rsid w:val="00184AB2"/>
    <w:rsid w:val="00184B85"/>
    <w:rsid w:val="00184D00"/>
    <w:rsid w:val="00184F9B"/>
    <w:rsid w:val="00184FB6"/>
    <w:rsid w:val="00184FDA"/>
    <w:rsid w:val="001852B7"/>
    <w:rsid w:val="0018532A"/>
    <w:rsid w:val="001853E2"/>
    <w:rsid w:val="001853F3"/>
    <w:rsid w:val="001855B6"/>
    <w:rsid w:val="001855C3"/>
    <w:rsid w:val="001855ED"/>
    <w:rsid w:val="001856B9"/>
    <w:rsid w:val="0018579D"/>
    <w:rsid w:val="00185811"/>
    <w:rsid w:val="001858AB"/>
    <w:rsid w:val="001858EC"/>
    <w:rsid w:val="0018599D"/>
    <w:rsid w:val="00185A0A"/>
    <w:rsid w:val="00185A5A"/>
    <w:rsid w:val="00185C66"/>
    <w:rsid w:val="00185CD5"/>
    <w:rsid w:val="00185CFC"/>
    <w:rsid w:val="00185D29"/>
    <w:rsid w:val="00185E1F"/>
    <w:rsid w:val="00185E33"/>
    <w:rsid w:val="00185E96"/>
    <w:rsid w:val="00185F55"/>
    <w:rsid w:val="00185FB6"/>
    <w:rsid w:val="00185FCC"/>
    <w:rsid w:val="00186075"/>
    <w:rsid w:val="00186181"/>
    <w:rsid w:val="00186350"/>
    <w:rsid w:val="00186378"/>
    <w:rsid w:val="00186468"/>
    <w:rsid w:val="00186526"/>
    <w:rsid w:val="0018655F"/>
    <w:rsid w:val="0018657D"/>
    <w:rsid w:val="00186675"/>
    <w:rsid w:val="0018671E"/>
    <w:rsid w:val="00186751"/>
    <w:rsid w:val="00186797"/>
    <w:rsid w:val="00186891"/>
    <w:rsid w:val="001868AA"/>
    <w:rsid w:val="00186A96"/>
    <w:rsid w:val="00186C1E"/>
    <w:rsid w:val="00186D4A"/>
    <w:rsid w:val="00187045"/>
    <w:rsid w:val="001870F5"/>
    <w:rsid w:val="00187161"/>
    <w:rsid w:val="00187179"/>
    <w:rsid w:val="001872C7"/>
    <w:rsid w:val="0018735F"/>
    <w:rsid w:val="00187423"/>
    <w:rsid w:val="0018745F"/>
    <w:rsid w:val="0018754B"/>
    <w:rsid w:val="00187550"/>
    <w:rsid w:val="001876F9"/>
    <w:rsid w:val="001878B4"/>
    <w:rsid w:val="001879DB"/>
    <w:rsid w:val="00187A37"/>
    <w:rsid w:val="00187B51"/>
    <w:rsid w:val="00187BD0"/>
    <w:rsid w:val="00187C4D"/>
    <w:rsid w:val="00187D7D"/>
    <w:rsid w:val="00187F97"/>
    <w:rsid w:val="00187F9E"/>
    <w:rsid w:val="00190055"/>
    <w:rsid w:val="00190064"/>
    <w:rsid w:val="001900A8"/>
    <w:rsid w:val="001900B5"/>
    <w:rsid w:val="001900FE"/>
    <w:rsid w:val="00190452"/>
    <w:rsid w:val="001905F9"/>
    <w:rsid w:val="00190732"/>
    <w:rsid w:val="0019087C"/>
    <w:rsid w:val="00190890"/>
    <w:rsid w:val="00190982"/>
    <w:rsid w:val="00190A4D"/>
    <w:rsid w:val="00190B04"/>
    <w:rsid w:val="00190BC1"/>
    <w:rsid w:val="00190EBC"/>
    <w:rsid w:val="00191046"/>
    <w:rsid w:val="0019120D"/>
    <w:rsid w:val="001915A5"/>
    <w:rsid w:val="001916C6"/>
    <w:rsid w:val="00191870"/>
    <w:rsid w:val="00191B63"/>
    <w:rsid w:val="00191B85"/>
    <w:rsid w:val="00191BA5"/>
    <w:rsid w:val="00191BE5"/>
    <w:rsid w:val="00191F4B"/>
    <w:rsid w:val="00192018"/>
    <w:rsid w:val="00192148"/>
    <w:rsid w:val="001921B8"/>
    <w:rsid w:val="001922A5"/>
    <w:rsid w:val="00192482"/>
    <w:rsid w:val="00192497"/>
    <w:rsid w:val="00192564"/>
    <w:rsid w:val="001925A2"/>
    <w:rsid w:val="001926C5"/>
    <w:rsid w:val="00192774"/>
    <w:rsid w:val="00192882"/>
    <w:rsid w:val="00192944"/>
    <w:rsid w:val="00192A56"/>
    <w:rsid w:val="00192A57"/>
    <w:rsid w:val="00192C08"/>
    <w:rsid w:val="00192C09"/>
    <w:rsid w:val="00192C63"/>
    <w:rsid w:val="00192CE8"/>
    <w:rsid w:val="00192D36"/>
    <w:rsid w:val="00192D3E"/>
    <w:rsid w:val="00192F0A"/>
    <w:rsid w:val="00192F5D"/>
    <w:rsid w:val="00192F90"/>
    <w:rsid w:val="00193004"/>
    <w:rsid w:val="00193024"/>
    <w:rsid w:val="00193069"/>
    <w:rsid w:val="00193106"/>
    <w:rsid w:val="001931FE"/>
    <w:rsid w:val="00193419"/>
    <w:rsid w:val="001935A4"/>
    <w:rsid w:val="0019375A"/>
    <w:rsid w:val="00193783"/>
    <w:rsid w:val="001937BE"/>
    <w:rsid w:val="001937C0"/>
    <w:rsid w:val="001937CE"/>
    <w:rsid w:val="0019382C"/>
    <w:rsid w:val="00193857"/>
    <w:rsid w:val="001938F5"/>
    <w:rsid w:val="0019393F"/>
    <w:rsid w:val="00193A7D"/>
    <w:rsid w:val="00193B02"/>
    <w:rsid w:val="00193B09"/>
    <w:rsid w:val="00193B72"/>
    <w:rsid w:val="00193BD1"/>
    <w:rsid w:val="00193BE3"/>
    <w:rsid w:val="00193C3B"/>
    <w:rsid w:val="00193C5D"/>
    <w:rsid w:val="00193C8E"/>
    <w:rsid w:val="00193CA1"/>
    <w:rsid w:val="00193D18"/>
    <w:rsid w:val="00193D71"/>
    <w:rsid w:val="00193DB1"/>
    <w:rsid w:val="00193F8D"/>
    <w:rsid w:val="00194114"/>
    <w:rsid w:val="00194196"/>
    <w:rsid w:val="001944D2"/>
    <w:rsid w:val="00194523"/>
    <w:rsid w:val="0019464B"/>
    <w:rsid w:val="00194757"/>
    <w:rsid w:val="00194769"/>
    <w:rsid w:val="00194906"/>
    <w:rsid w:val="0019490E"/>
    <w:rsid w:val="00194947"/>
    <w:rsid w:val="001949AB"/>
    <w:rsid w:val="00194BD3"/>
    <w:rsid w:val="00194C06"/>
    <w:rsid w:val="00194C9E"/>
    <w:rsid w:val="00194D64"/>
    <w:rsid w:val="00194DAE"/>
    <w:rsid w:val="00194DB3"/>
    <w:rsid w:val="00194F3F"/>
    <w:rsid w:val="00194F4D"/>
    <w:rsid w:val="0019519A"/>
    <w:rsid w:val="00195240"/>
    <w:rsid w:val="00195360"/>
    <w:rsid w:val="001953FE"/>
    <w:rsid w:val="001958A7"/>
    <w:rsid w:val="00195A0E"/>
    <w:rsid w:val="00195AD0"/>
    <w:rsid w:val="00195B34"/>
    <w:rsid w:val="00195DED"/>
    <w:rsid w:val="00195E27"/>
    <w:rsid w:val="00195EF7"/>
    <w:rsid w:val="001960B8"/>
    <w:rsid w:val="00196115"/>
    <w:rsid w:val="00196284"/>
    <w:rsid w:val="001965CE"/>
    <w:rsid w:val="00196729"/>
    <w:rsid w:val="0019672D"/>
    <w:rsid w:val="001967D1"/>
    <w:rsid w:val="001967DF"/>
    <w:rsid w:val="00196814"/>
    <w:rsid w:val="001968EC"/>
    <w:rsid w:val="00196968"/>
    <w:rsid w:val="00196A3A"/>
    <w:rsid w:val="00196A7C"/>
    <w:rsid w:val="00196AB0"/>
    <w:rsid w:val="00196B67"/>
    <w:rsid w:val="00196BC6"/>
    <w:rsid w:val="00196CBC"/>
    <w:rsid w:val="00196DB5"/>
    <w:rsid w:val="00196EA7"/>
    <w:rsid w:val="0019703D"/>
    <w:rsid w:val="00197041"/>
    <w:rsid w:val="001970C8"/>
    <w:rsid w:val="001971E6"/>
    <w:rsid w:val="0019727B"/>
    <w:rsid w:val="0019740C"/>
    <w:rsid w:val="0019744B"/>
    <w:rsid w:val="0019751B"/>
    <w:rsid w:val="00197609"/>
    <w:rsid w:val="0019765A"/>
    <w:rsid w:val="0019779D"/>
    <w:rsid w:val="0019786E"/>
    <w:rsid w:val="001979BD"/>
    <w:rsid w:val="00197A6C"/>
    <w:rsid w:val="00197AE2"/>
    <w:rsid w:val="00197C36"/>
    <w:rsid w:val="00197DC0"/>
    <w:rsid w:val="00197DFD"/>
    <w:rsid w:val="00197EC9"/>
    <w:rsid w:val="001A00A7"/>
    <w:rsid w:val="001A0101"/>
    <w:rsid w:val="001A011C"/>
    <w:rsid w:val="001A02C7"/>
    <w:rsid w:val="001A0624"/>
    <w:rsid w:val="001A064B"/>
    <w:rsid w:val="001A06B3"/>
    <w:rsid w:val="001A06E4"/>
    <w:rsid w:val="001A073B"/>
    <w:rsid w:val="001A07BE"/>
    <w:rsid w:val="001A089A"/>
    <w:rsid w:val="001A08D8"/>
    <w:rsid w:val="001A08FB"/>
    <w:rsid w:val="001A0900"/>
    <w:rsid w:val="001A090F"/>
    <w:rsid w:val="001A0EA9"/>
    <w:rsid w:val="001A0F17"/>
    <w:rsid w:val="001A1074"/>
    <w:rsid w:val="001A1267"/>
    <w:rsid w:val="001A12A0"/>
    <w:rsid w:val="001A1325"/>
    <w:rsid w:val="001A1712"/>
    <w:rsid w:val="001A18BF"/>
    <w:rsid w:val="001A19E5"/>
    <w:rsid w:val="001A1AA9"/>
    <w:rsid w:val="001A1B53"/>
    <w:rsid w:val="001A1C43"/>
    <w:rsid w:val="001A1C4D"/>
    <w:rsid w:val="001A1C8E"/>
    <w:rsid w:val="001A1F6E"/>
    <w:rsid w:val="001A1F78"/>
    <w:rsid w:val="001A2016"/>
    <w:rsid w:val="001A20B0"/>
    <w:rsid w:val="001A2127"/>
    <w:rsid w:val="001A21AA"/>
    <w:rsid w:val="001A21E1"/>
    <w:rsid w:val="001A2395"/>
    <w:rsid w:val="001A23E7"/>
    <w:rsid w:val="001A24A0"/>
    <w:rsid w:val="001A25C0"/>
    <w:rsid w:val="001A269B"/>
    <w:rsid w:val="001A26F5"/>
    <w:rsid w:val="001A2749"/>
    <w:rsid w:val="001A27A3"/>
    <w:rsid w:val="001A2968"/>
    <w:rsid w:val="001A29A9"/>
    <w:rsid w:val="001A2A57"/>
    <w:rsid w:val="001A2CC5"/>
    <w:rsid w:val="001A2D23"/>
    <w:rsid w:val="001A2D69"/>
    <w:rsid w:val="001A2E56"/>
    <w:rsid w:val="001A2EEF"/>
    <w:rsid w:val="001A302E"/>
    <w:rsid w:val="001A3184"/>
    <w:rsid w:val="001A3244"/>
    <w:rsid w:val="001A3283"/>
    <w:rsid w:val="001A33D5"/>
    <w:rsid w:val="001A33F3"/>
    <w:rsid w:val="001A354E"/>
    <w:rsid w:val="001A375F"/>
    <w:rsid w:val="001A377D"/>
    <w:rsid w:val="001A3845"/>
    <w:rsid w:val="001A38F7"/>
    <w:rsid w:val="001A390F"/>
    <w:rsid w:val="001A3925"/>
    <w:rsid w:val="001A3953"/>
    <w:rsid w:val="001A39A8"/>
    <w:rsid w:val="001A3A82"/>
    <w:rsid w:val="001A3AB4"/>
    <w:rsid w:val="001A3B52"/>
    <w:rsid w:val="001A3BCE"/>
    <w:rsid w:val="001A3BE1"/>
    <w:rsid w:val="001A3BFB"/>
    <w:rsid w:val="001A3C17"/>
    <w:rsid w:val="001A3CC7"/>
    <w:rsid w:val="001A3D22"/>
    <w:rsid w:val="001A3D72"/>
    <w:rsid w:val="001A3EEB"/>
    <w:rsid w:val="001A4063"/>
    <w:rsid w:val="001A424F"/>
    <w:rsid w:val="001A42B9"/>
    <w:rsid w:val="001A42DC"/>
    <w:rsid w:val="001A43B2"/>
    <w:rsid w:val="001A43C2"/>
    <w:rsid w:val="001A44E3"/>
    <w:rsid w:val="001A4630"/>
    <w:rsid w:val="001A4727"/>
    <w:rsid w:val="001A480C"/>
    <w:rsid w:val="001A482A"/>
    <w:rsid w:val="001A48FA"/>
    <w:rsid w:val="001A49CE"/>
    <w:rsid w:val="001A4AB6"/>
    <w:rsid w:val="001A4B5C"/>
    <w:rsid w:val="001A4D8D"/>
    <w:rsid w:val="001A4EA6"/>
    <w:rsid w:val="001A4F4D"/>
    <w:rsid w:val="001A4FD4"/>
    <w:rsid w:val="001A50A5"/>
    <w:rsid w:val="001A515B"/>
    <w:rsid w:val="001A51CC"/>
    <w:rsid w:val="001A5211"/>
    <w:rsid w:val="001A52EB"/>
    <w:rsid w:val="001A55B1"/>
    <w:rsid w:val="001A5666"/>
    <w:rsid w:val="001A570E"/>
    <w:rsid w:val="001A572B"/>
    <w:rsid w:val="001A573C"/>
    <w:rsid w:val="001A5ABC"/>
    <w:rsid w:val="001A5D69"/>
    <w:rsid w:val="001A5E70"/>
    <w:rsid w:val="001A60FE"/>
    <w:rsid w:val="001A634D"/>
    <w:rsid w:val="001A64C4"/>
    <w:rsid w:val="001A64CB"/>
    <w:rsid w:val="001A6667"/>
    <w:rsid w:val="001A6797"/>
    <w:rsid w:val="001A67A4"/>
    <w:rsid w:val="001A688C"/>
    <w:rsid w:val="001A6A4A"/>
    <w:rsid w:val="001A6A52"/>
    <w:rsid w:val="001A6B0A"/>
    <w:rsid w:val="001A6BEF"/>
    <w:rsid w:val="001A6D02"/>
    <w:rsid w:val="001A6DA4"/>
    <w:rsid w:val="001A6E7E"/>
    <w:rsid w:val="001A6FE7"/>
    <w:rsid w:val="001A70EA"/>
    <w:rsid w:val="001A71A1"/>
    <w:rsid w:val="001A71A9"/>
    <w:rsid w:val="001A71ED"/>
    <w:rsid w:val="001A730E"/>
    <w:rsid w:val="001A73BE"/>
    <w:rsid w:val="001A740E"/>
    <w:rsid w:val="001A74A9"/>
    <w:rsid w:val="001A7543"/>
    <w:rsid w:val="001A757C"/>
    <w:rsid w:val="001A769A"/>
    <w:rsid w:val="001A76DF"/>
    <w:rsid w:val="001A775D"/>
    <w:rsid w:val="001A7A0C"/>
    <w:rsid w:val="001A7AD1"/>
    <w:rsid w:val="001A7C8B"/>
    <w:rsid w:val="001A7D0E"/>
    <w:rsid w:val="001A7D7B"/>
    <w:rsid w:val="001A7F07"/>
    <w:rsid w:val="001B00D2"/>
    <w:rsid w:val="001B010E"/>
    <w:rsid w:val="001B01F0"/>
    <w:rsid w:val="001B02AE"/>
    <w:rsid w:val="001B02FA"/>
    <w:rsid w:val="001B03AE"/>
    <w:rsid w:val="001B03F4"/>
    <w:rsid w:val="001B0662"/>
    <w:rsid w:val="001B0732"/>
    <w:rsid w:val="001B0736"/>
    <w:rsid w:val="001B0781"/>
    <w:rsid w:val="001B0920"/>
    <w:rsid w:val="001B0934"/>
    <w:rsid w:val="001B0969"/>
    <w:rsid w:val="001B09D4"/>
    <w:rsid w:val="001B0A99"/>
    <w:rsid w:val="001B0E32"/>
    <w:rsid w:val="001B1008"/>
    <w:rsid w:val="001B102B"/>
    <w:rsid w:val="001B112B"/>
    <w:rsid w:val="001B1315"/>
    <w:rsid w:val="001B1443"/>
    <w:rsid w:val="001B1597"/>
    <w:rsid w:val="001B16F3"/>
    <w:rsid w:val="001B1743"/>
    <w:rsid w:val="001B1772"/>
    <w:rsid w:val="001B180F"/>
    <w:rsid w:val="001B18C9"/>
    <w:rsid w:val="001B19B7"/>
    <w:rsid w:val="001B1C3F"/>
    <w:rsid w:val="001B1C98"/>
    <w:rsid w:val="001B1D39"/>
    <w:rsid w:val="001B1DF3"/>
    <w:rsid w:val="001B1EA6"/>
    <w:rsid w:val="001B1ED8"/>
    <w:rsid w:val="001B1EDD"/>
    <w:rsid w:val="001B1F61"/>
    <w:rsid w:val="001B1F75"/>
    <w:rsid w:val="001B1FF0"/>
    <w:rsid w:val="001B21A5"/>
    <w:rsid w:val="001B21C6"/>
    <w:rsid w:val="001B2264"/>
    <w:rsid w:val="001B22A2"/>
    <w:rsid w:val="001B22B7"/>
    <w:rsid w:val="001B230A"/>
    <w:rsid w:val="001B245A"/>
    <w:rsid w:val="001B2462"/>
    <w:rsid w:val="001B24A0"/>
    <w:rsid w:val="001B283E"/>
    <w:rsid w:val="001B28C2"/>
    <w:rsid w:val="001B29E9"/>
    <w:rsid w:val="001B2A21"/>
    <w:rsid w:val="001B2A76"/>
    <w:rsid w:val="001B2A98"/>
    <w:rsid w:val="001B3081"/>
    <w:rsid w:val="001B3133"/>
    <w:rsid w:val="001B3149"/>
    <w:rsid w:val="001B31F8"/>
    <w:rsid w:val="001B3251"/>
    <w:rsid w:val="001B3405"/>
    <w:rsid w:val="001B34B1"/>
    <w:rsid w:val="001B34BD"/>
    <w:rsid w:val="001B35B5"/>
    <w:rsid w:val="001B36AB"/>
    <w:rsid w:val="001B3764"/>
    <w:rsid w:val="001B3835"/>
    <w:rsid w:val="001B383D"/>
    <w:rsid w:val="001B3961"/>
    <w:rsid w:val="001B3B02"/>
    <w:rsid w:val="001B3BB1"/>
    <w:rsid w:val="001B3BFA"/>
    <w:rsid w:val="001B3C2E"/>
    <w:rsid w:val="001B3C8F"/>
    <w:rsid w:val="001B3CA0"/>
    <w:rsid w:val="001B3E7A"/>
    <w:rsid w:val="001B3FAA"/>
    <w:rsid w:val="001B40AD"/>
    <w:rsid w:val="001B427F"/>
    <w:rsid w:val="001B437E"/>
    <w:rsid w:val="001B438E"/>
    <w:rsid w:val="001B4426"/>
    <w:rsid w:val="001B45C8"/>
    <w:rsid w:val="001B466C"/>
    <w:rsid w:val="001B4696"/>
    <w:rsid w:val="001B46B3"/>
    <w:rsid w:val="001B46F4"/>
    <w:rsid w:val="001B48B7"/>
    <w:rsid w:val="001B48EC"/>
    <w:rsid w:val="001B4984"/>
    <w:rsid w:val="001B49BA"/>
    <w:rsid w:val="001B4A35"/>
    <w:rsid w:val="001B4AAA"/>
    <w:rsid w:val="001B4B11"/>
    <w:rsid w:val="001B4C12"/>
    <w:rsid w:val="001B4D8B"/>
    <w:rsid w:val="001B4E58"/>
    <w:rsid w:val="001B4F16"/>
    <w:rsid w:val="001B4F27"/>
    <w:rsid w:val="001B5119"/>
    <w:rsid w:val="001B5290"/>
    <w:rsid w:val="001B54A1"/>
    <w:rsid w:val="001B5832"/>
    <w:rsid w:val="001B58A4"/>
    <w:rsid w:val="001B58E1"/>
    <w:rsid w:val="001B5964"/>
    <w:rsid w:val="001B5AF0"/>
    <w:rsid w:val="001B5B0A"/>
    <w:rsid w:val="001B5C11"/>
    <w:rsid w:val="001B5CF9"/>
    <w:rsid w:val="001B5D9F"/>
    <w:rsid w:val="001B5F02"/>
    <w:rsid w:val="001B5F39"/>
    <w:rsid w:val="001B5F63"/>
    <w:rsid w:val="001B5F6D"/>
    <w:rsid w:val="001B6153"/>
    <w:rsid w:val="001B6335"/>
    <w:rsid w:val="001B63F6"/>
    <w:rsid w:val="001B6407"/>
    <w:rsid w:val="001B6413"/>
    <w:rsid w:val="001B6518"/>
    <w:rsid w:val="001B6533"/>
    <w:rsid w:val="001B6654"/>
    <w:rsid w:val="001B66A7"/>
    <w:rsid w:val="001B6734"/>
    <w:rsid w:val="001B6A09"/>
    <w:rsid w:val="001B6AA2"/>
    <w:rsid w:val="001B6DD5"/>
    <w:rsid w:val="001B6F94"/>
    <w:rsid w:val="001B6FA0"/>
    <w:rsid w:val="001B70B1"/>
    <w:rsid w:val="001B70D5"/>
    <w:rsid w:val="001B7124"/>
    <w:rsid w:val="001B727A"/>
    <w:rsid w:val="001B74F1"/>
    <w:rsid w:val="001B759C"/>
    <w:rsid w:val="001B7735"/>
    <w:rsid w:val="001B7797"/>
    <w:rsid w:val="001B789C"/>
    <w:rsid w:val="001B7918"/>
    <w:rsid w:val="001B7967"/>
    <w:rsid w:val="001B79C1"/>
    <w:rsid w:val="001B79FC"/>
    <w:rsid w:val="001B7B73"/>
    <w:rsid w:val="001B7CF5"/>
    <w:rsid w:val="001B7FF6"/>
    <w:rsid w:val="001C00C8"/>
    <w:rsid w:val="001C015A"/>
    <w:rsid w:val="001C0297"/>
    <w:rsid w:val="001C02AC"/>
    <w:rsid w:val="001C02E2"/>
    <w:rsid w:val="001C034C"/>
    <w:rsid w:val="001C03D3"/>
    <w:rsid w:val="001C0499"/>
    <w:rsid w:val="001C07BE"/>
    <w:rsid w:val="001C07F6"/>
    <w:rsid w:val="001C0A31"/>
    <w:rsid w:val="001C0AA3"/>
    <w:rsid w:val="001C0B38"/>
    <w:rsid w:val="001C0B8F"/>
    <w:rsid w:val="001C0D60"/>
    <w:rsid w:val="001C0E2E"/>
    <w:rsid w:val="001C0ED0"/>
    <w:rsid w:val="001C0F8C"/>
    <w:rsid w:val="001C0FB6"/>
    <w:rsid w:val="001C102A"/>
    <w:rsid w:val="001C11CB"/>
    <w:rsid w:val="001C120D"/>
    <w:rsid w:val="001C1240"/>
    <w:rsid w:val="001C1295"/>
    <w:rsid w:val="001C12A5"/>
    <w:rsid w:val="001C1490"/>
    <w:rsid w:val="001C159D"/>
    <w:rsid w:val="001C1611"/>
    <w:rsid w:val="001C161F"/>
    <w:rsid w:val="001C168E"/>
    <w:rsid w:val="001C16A1"/>
    <w:rsid w:val="001C16C2"/>
    <w:rsid w:val="001C16C5"/>
    <w:rsid w:val="001C16DA"/>
    <w:rsid w:val="001C16F1"/>
    <w:rsid w:val="001C1735"/>
    <w:rsid w:val="001C1747"/>
    <w:rsid w:val="001C1995"/>
    <w:rsid w:val="001C1A3B"/>
    <w:rsid w:val="001C1D23"/>
    <w:rsid w:val="001C1E67"/>
    <w:rsid w:val="001C1EAB"/>
    <w:rsid w:val="001C20FC"/>
    <w:rsid w:val="001C2109"/>
    <w:rsid w:val="001C236B"/>
    <w:rsid w:val="001C2426"/>
    <w:rsid w:val="001C24F9"/>
    <w:rsid w:val="001C25AF"/>
    <w:rsid w:val="001C296C"/>
    <w:rsid w:val="001C2A11"/>
    <w:rsid w:val="001C2B5E"/>
    <w:rsid w:val="001C2CB4"/>
    <w:rsid w:val="001C2D57"/>
    <w:rsid w:val="001C2E3B"/>
    <w:rsid w:val="001C2EC8"/>
    <w:rsid w:val="001C2F67"/>
    <w:rsid w:val="001C2F92"/>
    <w:rsid w:val="001C3038"/>
    <w:rsid w:val="001C3089"/>
    <w:rsid w:val="001C3280"/>
    <w:rsid w:val="001C3697"/>
    <w:rsid w:val="001C374F"/>
    <w:rsid w:val="001C382D"/>
    <w:rsid w:val="001C38A3"/>
    <w:rsid w:val="001C38BD"/>
    <w:rsid w:val="001C3A18"/>
    <w:rsid w:val="001C3A5F"/>
    <w:rsid w:val="001C3A6E"/>
    <w:rsid w:val="001C3B2D"/>
    <w:rsid w:val="001C3C64"/>
    <w:rsid w:val="001C3C76"/>
    <w:rsid w:val="001C3D56"/>
    <w:rsid w:val="001C3D65"/>
    <w:rsid w:val="001C4192"/>
    <w:rsid w:val="001C41AC"/>
    <w:rsid w:val="001C4207"/>
    <w:rsid w:val="001C423C"/>
    <w:rsid w:val="001C446B"/>
    <w:rsid w:val="001C458F"/>
    <w:rsid w:val="001C45D2"/>
    <w:rsid w:val="001C46B1"/>
    <w:rsid w:val="001C477A"/>
    <w:rsid w:val="001C47C5"/>
    <w:rsid w:val="001C47D7"/>
    <w:rsid w:val="001C4810"/>
    <w:rsid w:val="001C4933"/>
    <w:rsid w:val="001C4A45"/>
    <w:rsid w:val="001C4B88"/>
    <w:rsid w:val="001C4BC4"/>
    <w:rsid w:val="001C4D39"/>
    <w:rsid w:val="001C4D9A"/>
    <w:rsid w:val="001C4DE8"/>
    <w:rsid w:val="001C4EF3"/>
    <w:rsid w:val="001C50B3"/>
    <w:rsid w:val="001C5118"/>
    <w:rsid w:val="001C5185"/>
    <w:rsid w:val="001C524E"/>
    <w:rsid w:val="001C525A"/>
    <w:rsid w:val="001C529D"/>
    <w:rsid w:val="001C5416"/>
    <w:rsid w:val="001C5460"/>
    <w:rsid w:val="001C5563"/>
    <w:rsid w:val="001C55DA"/>
    <w:rsid w:val="001C57EB"/>
    <w:rsid w:val="001C57EE"/>
    <w:rsid w:val="001C57FD"/>
    <w:rsid w:val="001C58FA"/>
    <w:rsid w:val="001C591A"/>
    <w:rsid w:val="001C599E"/>
    <w:rsid w:val="001C59DA"/>
    <w:rsid w:val="001C5A0A"/>
    <w:rsid w:val="001C5BC5"/>
    <w:rsid w:val="001C5C3E"/>
    <w:rsid w:val="001C5D54"/>
    <w:rsid w:val="001C6056"/>
    <w:rsid w:val="001C6066"/>
    <w:rsid w:val="001C609A"/>
    <w:rsid w:val="001C61DC"/>
    <w:rsid w:val="001C6244"/>
    <w:rsid w:val="001C645A"/>
    <w:rsid w:val="001C6512"/>
    <w:rsid w:val="001C65C7"/>
    <w:rsid w:val="001C65DF"/>
    <w:rsid w:val="001C6655"/>
    <w:rsid w:val="001C66EE"/>
    <w:rsid w:val="001C6866"/>
    <w:rsid w:val="001C6971"/>
    <w:rsid w:val="001C699F"/>
    <w:rsid w:val="001C6AF1"/>
    <w:rsid w:val="001C6C0B"/>
    <w:rsid w:val="001C6D0D"/>
    <w:rsid w:val="001C6D32"/>
    <w:rsid w:val="001C6DCF"/>
    <w:rsid w:val="001C6F72"/>
    <w:rsid w:val="001C6FC2"/>
    <w:rsid w:val="001C7149"/>
    <w:rsid w:val="001C7179"/>
    <w:rsid w:val="001C7228"/>
    <w:rsid w:val="001C737B"/>
    <w:rsid w:val="001C73C3"/>
    <w:rsid w:val="001C73E2"/>
    <w:rsid w:val="001C7415"/>
    <w:rsid w:val="001C7430"/>
    <w:rsid w:val="001C74AB"/>
    <w:rsid w:val="001C74D1"/>
    <w:rsid w:val="001C754A"/>
    <w:rsid w:val="001C77C7"/>
    <w:rsid w:val="001C77FA"/>
    <w:rsid w:val="001C7869"/>
    <w:rsid w:val="001C787E"/>
    <w:rsid w:val="001C78D4"/>
    <w:rsid w:val="001C7A9F"/>
    <w:rsid w:val="001C7C5E"/>
    <w:rsid w:val="001C7C7D"/>
    <w:rsid w:val="001C7CDD"/>
    <w:rsid w:val="001C7DCC"/>
    <w:rsid w:val="001C7DEF"/>
    <w:rsid w:val="001C7E19"/>
    <w:rsid w:val="001C7E51"/>
    <w:rsid w:val="001C7EE0"/>
    <w:rsid w:val="001C7FF1"/>
    <w:rsid w:val="001D005A"/>
    <w:rsid w:val="001D00DF"/>
    <w:rsid w:val="001D0160"/>
    <w:rsid w:val="001D0215"/>
    <w:rsid w:val="001D0255"/>
    <w:rsid w:val="001D04D0"/>
    <w:rsid w:val="001D0596"/>
    <w:rsid w:val="001D0706"/>
    <w:rsid w:val="001D08C1"/>
    <w:rsid w:val="001D0BED"/>
    <w:rsid w:val="001D0BF6"/>
    <w:rsid w:val="001D0C62"/>
    <w:rsid w:val="001D0CBE"/>
    <w:rsid w:val="001D0D19"/>
    <w:rsid w:val="001D0E13"/>
    <w:rsid w:val="001D0EF0"/>
    <w:rsid w:val="001D1058"/>
    <w:rsid w:val="001D10E1"/>
    <w:rsid w:val="001D116D"/>
    <w:rsid w:val="001D1285"/>
    <w:rsid w:val="001D12CB"/>
    <w:rsid w:val="001D14BD"/>
    <w:rsid w:val="001D1ACB"/>
    <w:rsid w:val="001D1AFB"/>
    <w:rsid w:val="001D1B0A"/>
    <w:rsid w:val="001D1C9F"/>
    <w:rsid w:val="001D2067"/>
    <w:rsid w:val="001D20F4"/>
    <w:rsid w:val="001D2190"/>
    <w:rsid w:val="001D21D0"/>
    <w:rsid w:val="001D2204"/>
    <w:rsid w:val="001D224B"/>
    <w:rsid w:val="001D236A"/>
    <w:rsid w:val="001D23A9"/>
    <w:rsid w:val="001D24EE"/>
    <w:rsid w:val="001D2560"/>
    <w:rsid w:val="001D25A1"/>
    <w:rsid w:val="001D2602"/>
    <w:rsid w:val="001D262B"/>
    <w:rsid w:val="001D265F"/>
    <w:rsid w:val="001D26A5"/>
    <w:rsid w:val="001D2758"/>
    <w:rsid w:val="001D2973"/>
    <w:rsid w:val="001D2CA8"/>
    <w:rsid w:val="001D2D4B"/>
    <w:rsid w:val="001D2DBE"/>
    <w:rsid w:val="001D2DC2"/>
    <w:rsid w:val="001D2E88"/>
    <w:rsid w:val="001D2EB6"/>
    <w:rsid w:val="001D2EC5"/>
    <w:rsid w:val="001D2F93"/>
    <w:rsid w:val="001D3222"/>
    <w:rsid w:val="001D3271"/>
    <w:rsid w:val="001D336E"/>
    <w:rsid w:val="001D33CA"/>
    <w:rsid w:val="001D3453"/>
    <w:rsid w:val="001D34D6"/>
    <w:rsid w:val="001D35E8"/>
    <w:rsid w:val="001D370E"/>
    <w:rsid w:val="001D3737"/>
    <w:rsid w:val="001D3D38"/>
    <w:rsid w:val="001D3D3F"/>
    <w:rsid w:val="001D3DE3"/>
    <w:rsid w:val="001D3E97"/>
    <w:rsid w:val="001D409B"/>
    <w:rsid w:val="001D40B3"/>
    <w:rsid w:val="001D40BE"/>
    <w:rsid w:val="001D41A9"/>
    <w:rsid w:val="001D41C2"/>
    <w:rsid w:val="001D41E8"/>
    <w:rsid w:val="001D420E"/>
    <w:rsid w:val="001D42F8"/>
    <w:rsid w:val="001D4328"/>
    <w:rsid w:val="001D452A"/>
    <w:rsid w:val="001D459C"/>
    <w:rsid w:val="001D4613"/>
    <w:rsid w:val="001D46FA"/>
    <w:rsid w:val="001D4857"/>
    <w:rsid w:val="001D48C4"/>
    <w:rsid w:val="001D4A87"/>
    <w:rsid w:val="001D4B5C"/>
    <w:rsid w:val="001D4BA2"/>
    <w:rsid w:val="001D4CEE"/>
    <w:rsid w:val="001D4D91"/>
    <w:rsid w:val="001D4F4C"/>
    <w:rsid w:val="001D4F50"/>
    <w:rsid w:val="001D50EA"/>
    <w:rsid w:val="001D5184"/>
    <w:rsid w:val="001D5435"/>
    <w:rsid w:val="001D56A2"/>
    <w:rsid w:val="001D57C5"/>
    <w:rsid w:val="001D5802"/>
    <w:rsid w:val="001D581E"/>
    <w:rsid w:val="001D5AEA"/>
    <w:rsid w:val="001D5AF4"/>
    <w:rsid w:val="001D5B12"/>
    <w:rsid w:val="001D5B1C"/>
    <w:rsid w:val="001D5BB3"/>
    <w:rsid w:val="001D5C32"/>
    <w:rsid w:val="001D5D4C"/>
    <w:rsid w:val="001D5EA0"/>
    <w:rsid w:val="001D5F7F"/>
    <w:rsid w:val="001D6006"/>
    <w:rsid w:val="001D6124"/>
    <w:rsid w:val="001D61D8"/>
    <w:rsid w:val="001D6291"/>
    <w:rsid w:val="001D636E"/>
    <w:rsid w:val="001D6489"/>
    <w:rsid w:val="001D666C"/>
    <w:rsid w:val="001D681C"/>
    <w:rsid w:val="001D6898"/>
    <w:rsid w:val="001D696D"/>
    <w:rsid w:val="001D69E1"/>
    <w:rsid w:val="001D6A24"/>
    <w:rsid w:val="001D6A56"/>
    <w:rsid w:val="001D6AE6"/>
    <w:rsid w:val="001D6BD5"/>
    <w:rsid w:val="001D6BEA"/>
    <w:rsid w:val="001D6BF5"/>
    <w:rsid w:val="001D6C86"/>
    <w:rsid w:val="001D6E1A"/>
    <w:rsid w:val="001D6E36"/>
    <w:rsid w:val="001D6F13"/>
    <w:rsid w:val="001D705B"/>
    <w:rsid w:val="001D7114"/>
    <w:rsid w:val="001D7275"/>
    <w:rsid w:val="001D727D"/>
    <w:rsid w:val="001D7283"/>
    <w:rsid w:val="001D7310"/>
    <w:rsid w:val="001D73E3"/>
    <w:rsid w:val="001D73E4"/>
    <w:rsid w:val="001D7691"/>
    <w:rsid w:val="001D7728"/>
    <w:rsid w:val="001D79D7"/>
    <w:rsid w:val="001D79F2"/>
    <w:rsid w:val="001D7A73"/>
    <w:rsid w:val="001D7B6C"/>
    <w:rsid w:val="001D7BCA"/>
    <w:rsid w:val="001D7CC7"/>
    <w:rsid w:val="001D7E99"/>
    <w:rsid w:val="001E0009"/>
    <w:rsid w:val="001E0041"/>
    <w:rsid w:val="001E0081"/>
    <w:rsid w:val="001E0162"/>
    <w:rsid w:val="001E021D"/>
    <w:rsid w:val="001E0346"/>
    <w:rsid w:val="001E0499"/>
    <w:rsid w:val="001E0551"/>
    <w:rsid w:val="001E05C8"/>
    <w:rsid w:val="001E05E8"/>
    <w:rsid w:val="001E0663"/>
    <w:rsid w:val="001E07B4"/>
    <w:rsid w:val="001E081F"/>
    <w:rsid w:val="001E08DA"/>
    <w:rsid w:val="001E0982"/>
    <w:rsid w:val="001E098A"/>
    <w:rsid w:val="001E0BDA"/>
    <w:rsid w:val="001E0C1C"/>
    <w:rsid w:val="001E0C79"/>
    <w:rsid w:val="001E1253"/>
    <w:rsid w:val="001E12DA"/>
    <w:rsid w:val="001E12E6"/>
    <w:rsid w:val="001E13E6"/>
    <w:rsid w:val="001E144E"/>
    <w:rsid w:val="001E166E"/>
    <w:rsid w:val="001E169D"/>
    <w:rsid w:val="001E1899"/>
    <w:rsid w:val="001E191E"/>
    <w:rsid w:val="001E1980"/>
    <w:rsid w:val="001E1997"/>
    <w:rsid w:val="001E1A5D"/>
    <w:rsid w:val="001E1C75"/>
    <w:rsid w:val="001E1CAA"/>
    <w:rsid w:val="001E1CC4"/>
    <w:rsid w:val="001E1CEE"/>
    <w:rsid w:val="001E1CF3"/>
    <w:rsid w:val="001E1FDF"/>
    <w:rsid w:val="001E22CE"/>
    <w:rsid w:val="001E22F2"/>
    <w:rsid w:val="001E2302"/>
    <w:rsid w:val="001E231C"/>
    <w:rsid w:val="001E2410"/>
    <w:rsid w:val="001E24FF"/>
    <w:rsid w:val="001E250E"/>
    <w:rsid w:val="001E2613"/>
    <w:rsid w:val="001E2670"/>
    <w:rsid w:val="001E26FD"/>
    <w:rsid w:val="001E28F5"/>
    <w:rsid w:val="001E2A4F"/>
    <w:rsid w:val="001E2AA9"/>
    <w:rsid w:val="001E2AD0"/>
    <w:rsid w:val="001E2C62"/>
    <w:rsid w:val="001E2F36"/>
    <w:rsid w:val="001E2FBA"/>
    <w:rsid w:val="001E3308"/>
    <w:rsid w:val="001E3466"/>
    <w:rsid w:val="001E3495"/>
    <w:rsid w:val="001E352A"/>
    <w:rsid w:val="001E3540"/>
    <w:rsid w:val="001E38AA"/>
    <w:rsid w:val="001E3B77"/>
    <w:rsid w:val="001E3B8F"/>
    <w:rsid w:val="001E3D1B"/>
    <w:rsid w:val="001E3D2A"/>
    <w:rsid w:val="001E3D8B"/>
    <w:rsid w:val="001E3DC8"/>
    <w:rsid w:val="001E3F5A"/>
    <w:rsid w:val="001E4012"/>
    <w:rsid w:val="001E41AC"/>
    <w:rsid w:val="001E434F"/>
    <w:rsid w:val="001E4722"/>
    <w:rsid w:val="001E472B"/>
    <w:rsid w:val="001E47D6"/>
    <w:rsid w:val="001E47EB"/>
    <w:rsid w:val="001E4816"/>
    <w:rsid w:val="001E4926"/>
    <w:rsid w:val="001E4AB7"/>
    <w:rsid w:val="001E4B22"/>
    <w:rsid w:val="001E4CFE"/>
    <w:rsid w:val="001E4E01"/>
    <w:rsid w:val="001E4EC5"/>
    <w:rsid w:val="001E4FE9"/>
    <w:rsid w:val="001E5009"/>
    <w:rsid w:val="001E5416"/>
    <w:rsid w:val="001E54A8"/>
    <w:rsid w:val="001E54D4"/>
    <w:rsid w:val="001E5515"/>
    <w:rsid w:val="001E55AC"/>
    <w:rsid w:val="001E57D0"/>
    <w:rsid w:val="001E5874"/>
    <w:rsid w:val="001E5C68"/>
    <w:rsid w:val="001E5CFB"/>
    <w:rsid w:val="001E5DA7"/>
    <w:rsid w:val="001E5E83"/>
    <w:rsid w:val="001E5EB6"/>
    <w:rsid w:val="001E5F38"/>
    <w:rsid w:val="001E5F5A"/>
    <w:rsid w:val="001E6013"/>
    <w:rsid w:val="001E6031"/>
    <w:rsid w:val="001E60C1"/>
    <w:rsid w:val="001E60DC"/>
    <w:rsid w:val="001E6408"/>
    <w:rsid w:val="001E64D3"/>
    <w:rsid w:val="001E652C"/>
    <w:rsid w:val="001E65BD"/>
    <w:rsid w:val="001E6655"/>
    <w:rsid w:val="001E669C"/>
    <w:rsid w:val="001E67F0"/>
    <w:rsid w:val="001E6810"/>
    <w:rsid w:val="001E689B"/>
    <w:rsid w:val="001E68CB"/>
    <w:rsid w:val="001E690C"/>
    <w:rsid w:val="001E69E3"/>
    <w:rsid w:val="001E6A5B"/>
    <w:rsid w:val="001E6B24"/>
    <w:rsid w:val="001E6B51"/>
    <w:rsid w:val="001E6BE7"/>
    <w:rsid w:val="001E6DE4"/>
    <w:rsid w:val="001E6FA0"/>
    <w:rsid w:val="001E6FFD"/>
    <w:rsid w:val="001E723B"/>
    <w:rsid w:val="001E7294"/>
    <w:rsid w:val="001E734B"/>
    <w:rsid w:val="001E7484"/>
    <w:rsid w:val="001E775E"/>
    <w:rsid w:val="001E781B"/>
    <w:rsid w:val="001E789C"/>
    <w:rsid w:val="001E7A04"/>
    <w:rsid w:val="001E7A87"/>
    <w:rsid w:val="001E7B02"/>
    <w:rsid w:val="001E7E16"/>
    <w:rsid w:val="001E7EA7"/>
    <w:rsid w:val="001E7F1B"/>
    <w:rsid w:val="001E7F6A"/>
    <w:rsid w:val="001E7FC3"/>
    <w:rsid w:val="001F00AF"/>
    <w:rsid w:val="001F019F"/>
    <w:rsid w:val="001F0264"/>
    <w:rsid w:val="001F050E"/>
    <w:rsid w:val="001F05AF"/>
    <w:rsid w:val="001F060C"/>
    <w:rsid w:val="001F084B"/>
    <w:rsid w:val="001F09A3"/>
    <w:rsid w:val="001F0A0D"/>
    <w:rsid w:val="001F0A57"/>
    <w:rsid w:val="001F0A9C"/>
    <w:rsid w:val="001F0B5E"/>
    <w:rsid w:val="001F0C69"/>
    <w:rsid w:val="001F0D29"/>
    <w:rsid w:val="001F0DD1"/>
    <w:rsid w:val="001F0E7C"/>
    <w:rsid w:val="001F0EC2"/>
    <w:rsid w:val="001F0ED3"/>
    <w:rsid w:val="001F0F80"/>
    <w:rsid w:val="001F0FD0"/>
    <w:rsid w:val="001F1116"/>
    <w:rsid w:val="001F1201"/>
    <w:rsid w:val="001F1381"/>
    <w:rsid w:val="001F14DB"/>
    <w:rsid w:val="001F15CC"/>
    <w:rsid w:val="001F1687"/>
    <w:rsid w:val="001F1786"/>
    <w:rsid w:val="001F183C"/>
    <w:rsid w:val="001F199A"/>
    <w:rsid w:val="001F1B88"/>
    <w:rsid w:val="001F1C12"/>
    <w:rsid w:val="001F1D42"/>
    <w:rsid w:val="001F1DCD"/>
    <w:rsid w:val="001F1EEB"/>
    <w:rsid w:val="001F1F9A"/>
    <w:rsid w:val="001F1FBF"/>
    <w:rsid w:val="001F1FEA"/>
    <w:rsid w:val="001F1FF7"/>
    <w:rsid w:val="001F20DE"/>
    <w:rsid w:val="001F20E8"/>
    <w:rsid w:val="001F2222"/>
    <w:rsid w:val="001F226F"/>
    <w:rsid w:val="001F2279"/>
    <w:rsid w:val="001F2563"/>
    <w:rsid w:val="001F25E2"/>
    <w:rsid w:val="001F2609"/>
    <w:rsid w:val="001F26D0"/>
    <w:rsid w:val="001F2702"/>
    <w:rsid w:val="001F2B19"/>
    <w:rsid w:val="001F2C59"/>
    <w:rsid w:val="001F2D9E"/>
    <w:rsid w:val="001F2EE6"/>
    <w:rsid w:val="001F2FC2"/>
    <w:rsid w:val="001F300F"/>
    <w:rsid w:val="001F3443"/>
    <w:rsid w:val="001F35DE"/>
    <w:rsid w:val="001F35F2"/>
    <w:rsid w:val="001F3643"/>
    <w:rsid w:val="001F38B8"/>
    <w:rsid w:val="001F38E3"/>
    <w:rsid w:val="001F3A11"/>
    <w:rsid w:val="001F3B43"/>
    <w:rsid w:val="001F3BB8"/>
    <w:rsid w:val="001F3CD3"/>
    <w:rsid w:val="001F3F63"/>
    <w:rsid w:val="001F4086"/>
    <w:rsid w:val="001F4165"/>
    <w:rsid w:val="001F41EF"/>
    <w:rsid w:val="001F4376"/>
    <w:rsid w:val="001F4460"/>
    <w:rsid w:val="001F4516"/>
    <w:rsid w:val="001F462E"/>
    <w:rsid w:val="001F489E"/>
    <w:rsid w:val="001F489F"/>
    <w:rsid w:val="001F48CE"/>
    <w:rsid w:val="001F4A04"/>
    <w:rsid w:val="001F4A97"/>
    <w:rsid w:val="001F4B6D"/>
    <w:rsid w:val="001F4B95"/>
    <w:rsid w:val="001F4C83"/>
    <w:rsid w:val="001F4C9E"/>
    <w:rsid w:val="001F4D1E"/>
    <w:rsid w:val="001F4DDF"/>
    <w:rsid w:val="001F4FF0"/>
    <w:rsid w:val="001F5018"/>
    <w:rsid w:val="001F502B"/>
    <w:rsid w:val="001F50EA"/>
    <w:rsid w:val="001F50F3"/>
    <w:rsid w:val="001F51EB"/>
    <w:rsid w:val="001F5269"/>
    <w:rsid w:val="001F545C"/>
    <w:rsid w:val="001F55FF"/>
    <w:rsid w:val="001F56B3"/>
    <w:rsid w:val="001F57B2"/>
    <w:rsid w:val="001F57C8"/>
    <w:rsid w:val="001F581D"/>
    <w:rsid w:val="001F5942"/>
    <w:rsid w:val="001F5A0A"/>
    <w:rsid w:val="001F5AAD"/>
    <w:rsid w:val="001F5B2E"/>
    <w:rsid w:val="001F5B85"/>
    <w:rsid w:val="001F5C62"/>
    <w:rsid w:val="001F5DD2"/>
    <w:rsid w:val="001F5F04"/>
    <w:rsid w:val="001F600D"/>
    <w:rsid w:val="001F614C"/>
    <w:rsid w:val="001F6307"/>
    <w:rsid w:val="001F63AB"/>
    <w:rsid w:val="001F644E"/>
    <w:rsid w:val="001F6620"/>
    <w:rsid w:val="001F6661"/>
    <w:rsid w:val="001F672E"/>
    <w:rsid w:val="001F683B"/>
    <w:rsid w:val="001F6C5B"/>
    <w:rsid w:val="001F6D6A"/>
    <w:rsid w:val="001F6FE0"/>
    <w:rsid w:val="001F7075"/>
    <w:rsid w:val="001F7124"/>
    <w:rsid w:val="001F7192"/>
    <w:rsid w:val="001F7254"/>
    <w:rsid w:val="001F7287"/>
    <w:rsid w:val="001F72D9"/>
    <w:rsid w:val="001F72FF"/>
    <w:rsid w:val="001F742B"/>
    <w:rsid w:val="001F745B"/>
    <w:rsid w:val="001F74F5"/>
    <w:rsid w:val="001F750D"/>
    <w:rsid w:val="001F7667"/>
    <w:rsid w:val="001F76A3"/>
    <w:rsid w:val="001F7909"/>
    <w:rsid w:val="001F79C1"/>
    <w:rsid w:val="001F7A88"/>
    <w:rsid w:val="001F7CD2"/>
    <w:rsid w:val="001F7F1E"/>
    <w:rsid w:val="00200065"/>
    <w:rsid w:val="0020012D"/>
    <w:rsid w:val="0020024C"/>
    <w:rsid w:val="00200355"/>
    <w:rsid w:val="00200525"/>
    <w:rsid w:val="002006A9"/>
    <w:rsid w:val="002008D9"/>
    <w:rsid w:val="0020099A"/>
    <w:rsid w:val="00200D7C"/>
    <w:rsid w:val="002010A7"/>
    <w:rsid w:val="00201140"/>
    <w:rsid w:val="00201174"/>
    <w:rsid w:val="002013AF"/>
    <w:rsid w:val="00201438"/>
    <w:rsid w:val="00201519"/>
    <w:rsid w:val="00201529"/>
    <w:rsid w:val="0020176B"/>
    <w:rsid w:val="0020178D"/>
    <w:rsid w:val="002019A4"/>
    <w:rsid w:val="00201A3B"/>
    <w:rsid w:val="00201AA4"/>
    <w:rsid w:val="00201B36"/>
    <w:rsid w:val="00201B98"/>
    <w:rsid w:val="00201D53"/>
    <w:rsid w:val="00201F6A"/>
    <w:rsid w:val="00201F95"/>
    <w:rsid w:val="00201F97"/>
    <w:rsid w:val="00201F9A"/>
    <w:rsid w:val="00202096"/>
    <w:rsid w:val="002020AE"/>
    <w:rsid w:val="002020F9"/>
    <w:rsid w:val="00202156"/>
    <w:rsid w:val="002021A1"/>
    <w:rsid w:val="002021A7"/>
    <w:rsid w:val="00202246"/>
    <w:rsid w:val="002022F5"/>
    <w:rsid w:val="002023DD"/>
    <w:rsid w:val="002024A1"/>
    <w:rsid w:val="00202654"/>
    <w:rsid w:val="00202764"/>
    <w:rsid w:val="0020278C"/>
    <w:rsid w:val="00202AFA"/>
    <w:rsid w:val="00202BD3"/>
    <w:rsid w:val="00202E11"/>
    <w:rsid w:val="00202E21"/>
    <w:rsid w:val="0020307C"/>
    <w:rsid w:val="0020310F"/>
    <w:rsid w:val="00203123"/>
    <w:rsid w:val="002033A6"/>
    <w:rsid w:val="0020343E"/>
    <w:rsid w:val="00203501"/>
    <w:rsid w:val="0020354E"/>
    <w:rsid w:val="0020357E"/>
    <w:rsid w:val="002035B9"/>
    <w:rsid w:val="002035DE"/>
    <w:rsid w:val="00203660"/>
    <w:rsid w:val="00203760"/>
    <w:rsid w:val="002037FE"/>
    <w:rsid w:val="0020388C"/>
    <w:rsid w:val="0020395E"/>
    <w:rsid w:val="00203A54"/>
    <w:rsid w:val="00203A60"/>
    <w:rsid w:val="00203A6B"/>
    <w:rsid w:val="00203A88"/>
    <w:rsid w:val="00203BC2"/>
    <w:rsid w:val="00203F37"/>
    <w:rsid w:val="00203F66"/>
    <w:rsid w:val="00203FA9"/>
    <w:rsid w:val="00203FDE"/>
    <w:rsid w:val="002040EC"/>
    <w:rsid w:val="00204144"/>
    <w:rsid w:val="0020415D"/>
    <w:rsid w:val="002041C1"/>
    <w:rsid w:val="002041D3"/>
    <w:rsid w:val="0020437C"/>
    <w:rsid w:val="002043FA"/>
    <w:rsid w:val="002044A0"/>
    <w:rsid w:val="0020454A"/>
    <w:rsid w:val="00204578"/>
    <w:rsid w:val="00204891"/>
    <w:rsid w:val="00204B6D"/>
    <w:rsid w:val="00204C6D"/>
    <w:rsid w:val="00204C79"/>
    <w:rsid w:val="00204CE6"/>
    <w:rsid w:val="00204D24"/>
    <w:rsid w:val="00204D9D"/>
    <w:rsid w:val="002052DD"/>
    <w:rsid w:val="002055B0"/>
    <w:rsid w:val="00205605"/>
    <w:rsid w:val="00205733"/>
    <w:rsid w:val="002058A6"/>
    <w:rsid w:val="002058C0"/>
    <w:rsid w:val="00205910"/>
    <w:rsid w:val="0020592E"/>
    <w:rsid w:val="00205B5C"/>
    <w:rsid w:val="00205BC1"/>
    <w:rsid w:val="00205E5B"/>
    <w:rsid w:val="002062B4"/>
    <w:rsid w:val="002063AE"/>
    <w:rsid w:val="0020642A"/>
    <w:rsid w:val="0020653E"/>
    <w:rsid w:val="0020658D"/>
    <w:rsid w:val="00206653"/>
    <w:rsid w:val="002067A4"/>
    <w:rsid w:val="00206931"/>
    <w:rsid w:val="00206A04"/>
    <w:rsid w:val="00206B6C"/>
    <w:rsid w:val="00206B85"/>
    <w:rsid w:val="00206BA4"/>
    <w:rsid w:val="00206C80"/>
    <w:rsid w:val="00206C9D"/>
    <w:rsid w:val="00206CBD"/>
    <w:rsid w:val="00206D77"/>
    <w:rsid w:val="00206F66"/>
    <w:rsid w:val="00206F8B"/>
    <w:rsid w:val="0020701D"/>
    <w:rsid w:val="0020707A"/>
    <w:rsid w:val="00207211"/>
    <w:rsid w:val="002072AD"/>
    <w:rsid w:val="002072C8"/>
    <w:rsid w:val="002072F0"/>
    <w:rsid w:val="002073EB"/>
    <w:rsid w:val="002074EC"/>
    <w:rsid w:val="00207500"/>
    <w:rsid w:val="00207562"/>
    <w:rsid w:val="002075F1"/>
    <w:rsid w:val="00207632"/>
    <w:rsid w:val="002076E0"/>
    <w:rsid w:val="002076E7"/>
    <w:rsid w:val="00207701"/>
    <w:rsid w:val="00207768"/>
    <w:rsid w:val="0020778F"/>
    <w:rsid w:val="0020781D"/>
    <w:rsid w:val="002078F1"/>
    <w:rsid w:val="00207AE5"/>
    <w:rsid w:val="00207B18"/>
    <w:rsid w:val="00207B88"/>
    <w:rsid w:val="00207C3A"/>
    <w:rsid w:val="00207CF5"/>
    <w:rsid w:val="00207EF6"/>
    <w:rsid w:val="00207FD6"/>
    <w:rsid w:val="002100A2"/>
    <w:rsid w:val="002100BC"/>
    <w:rsid w:val="00210233"/>
    <w:rsid w:val="002102B2"/>
    <w:rsid w:val="0021031D"/>
    <w:rsid w:val="00210534"/>
    <w:rsid w:val="0021056F"/>
    <w:rsid w:val="00210581"/>
    <w:rsid w:val="002105D4"/>
    <w:rsid w:val="002105EE"/>
    <w:rsid w:val="00210651"/>
    <w:rsid w:val="00210822"/>
    <w:rsid w:val="00210B51"/>
    <w:rsid w:val="00210DD4"/>
    <w:rsid w:val="00210DD9"/>
    <w:rsid w:val="0021102D"/>
    <w:rsid w:val="00211199"/>
    <w:rsid w:val="0021120A"/>
    <w:rsid w:val="002114A1"/>
    <w:rsid w:val="0021158F"/>
    <w:rsid w:val="00211677"/>
    <w:rsid w:val="002116A9"/>
    <w:rsid w:val="002117B4"/>
    <w:rsid w:val="002117F8"/>
    <w:rsid w:val="002117FD"/>
    <w:rsid w:val="0021183E"/>
    <w:rsid w:val="002118E1"/>
    <w:rsid w:val="00211977"/>
    <w:rsid w:val="00211981"/>
    <w:rsid w:val="00211B11"/>
    <w:rsid w:val="00211B1A"/>
    <w:rsid w:val="00211D22"/>
    <w:rsid w:val="00211EF4"/>
    <w:rsid w:val="002121CB"/>
    <w:rsid w:val="002121D1"/>
    <w:rsid w:val="002121DE"/>
    <w:rsid w:val="00212350"/>
    <w:rsid w:val="0021255D"/>
    <w:rsid w:val="002125A7"/>
    <w:rsid w:val="00212833"/>
    <w:rsid w:val="00212967"/>
    <w:rsid w:val="00212A05"/>
    <w:rsid w:val="00212A4C"/>
    <w:rsid w:val="00212A9E"/>
    <w:rsid w:val="00212B5A"/>
    <w:rsid w:val="00212CA4"/>
    <w:rsid w:val="00212D02"/>
    <w:rsid w:val="00212EDC"/>
    <w:rsid w:val="00212F6A"/>
    <w:rsid w:val="00212F81"/>
    <w:rsid w:val="00213077"/>
    <w:rsid w:val="0021317D"/>
    <w:rsid w:val="0021323A"/>
    <w:rsid w:val="002132FC"/>
    <w:rsid w:val="00213455"/>
    <w:rsid w:val="00213482"/>
    <w:rsid w:val="002134A7"/>
    <w:rsid w:val="0021354F"/>
    <w:rsid w:val="0021359A"/>
    <w:rsid w:val="00213680"/>
    <w:rsid w:val="002137B7"/>
    <w:rsid w:val="00213874"/>
    <w:rsid w:val="00213C5D"/>
    <w:rsid w:val="00213EC2"/>
    <w:rsid w:val="002142E8"/>
    <w:rsid w:val="0021452C"/>
    <w:rsid w:val="00214674"/>
    <w:rsid w:val="0021468E"/>
    <w:rsid w:val="002146F5"/>
    <w:rsid w:val="00214790"/>
    <w:rsid w:val="002147DD"/>
    <w:rsid w:val="00214A34"/>
    <w:rsid w:val="00214AB1"/>
    <w:rsid w:val="00214AD9"/>
    <w:rsid w:val="00214D04"/>
    <w:rsid w:val="00214FAB"/>
    <w:rsid w:val="00214FD1"/>
    <w:rsid w:val="00215008"/>
    <w:rsid w:val="00215040"/>
    <w:rsid w:val="0021516E"/>
    <w:rsid w:val="00215171"/>
    <w:rsid w:val="00215179"/>
    <w:rsid w:val="0021528D"/>
    <w:rsid w:val="0021531B"/>
    <w:rsid w:val="002153C0"/>
    <w:rsid w:val="00215727"/>
    <w:rsid w:val="00215838"/>
    <w:rsid w:val="00215B28"/>
    <w:rsid w:val="00215C13"/>
    <w:rsid w:val="00215C2C"/>
    <w:rsid w:val="00215CC0"/>
    <w:rsid w:val="00215CE0"/>
    <w:rsid w:val="00215FAD"/>
    <w:rsid w:val="002160C1"/>
    <w:rsid w:val="00216211"/>
    <w:rsid w:val="00216527"/>
    <w:rsid w:val="0021682E"/>
    <w:rsid w:val="002168DD"/>
    <w:rsid w:val="002168FC"/>
    <w:rsid w:val="0021693A"/>
    <w:rsid w:val="00216950"/>
    <w:rsid w:val="002169C0"/>
    <w:rsid w:val="002169F2"/>
    <w:rsid w:val="00216C6B"/>
    <w:rsid w:val="00216D19"/>
    <w:rsid w:val="00216D1A"/>
    <w:rsid w:val="00216D32"/>
    <w:rsid w:val="00216D44"/>
    <w:rsid w:val="0021717A"/>
    <w:rsid w:val="00217198"/>
    <w:rsid w:val="0021732F"/>
    <w:rsid w:val="00217373"/>
    <w:rsid w:val="002173DC"/>
    <w:rsid w:val="00217521"/>
    <w:rsid w:val="00217532"/>
    <w:rsid w:val="002176B9"/>
    <w:rsid w:val="0021783D"/>
    <w:rsid w:val="0021789F"/>
    <w:rsid w:val="00217988"/>
    <w:rsid w:val="00217A6D"/>
    <w:rsid w:val="00217AFB"/>
    <w:rsid w:val="00217C23"/>
    <w:rsid w:val="00217C30"/>
    <w:rsid w:val="00217C41"/>
    <w:rsid w:val="00217C63"/>
    <w:rsid w:val="00217C6A"/>
    <w:rsid w:val="00217E88"/>
    <w:rsid w:val="00217FAA"/>
    <w:rsid w:val="00220175"/>
    <w:rsid w:val="00220189"/>
    <w:rsid w:val="002201B6"/>
    <w:rsid w:val="0022045A"/>
    <w:rsid w:val="002204FA"/>
    <w:rsid w:val="0022051B"/>
    <w:rsid w:val="00220773"/>
    <w:rsid w:val="002207F7"/>
    <w:rsid w:val="00220882"/>
    <w:rsid w:val="00220886"/>
    <w:rsid w:val="00220A41"/>
    <w:rsid w:val="00220D41"/>
    <w:rsid w:val="00220D60"/>
    <w:rsid w:val="00220ECC"/>
    <w:rsid w:val="00220F21"/>
    <w:rsid w:val="00220F36"/>
    <w:rsid w:val="0022100E"/>
    <w:rsid w:val="002212CE"/>
    <w:rsid w:val="00221600"/>
    <w:rsid w:val="00221624"/>
    <w:rsid w:val="0022162F"/>
    <w:rsid w:val="00221634"/>
    <w:rsid w:val="00221804"/>
    <w:rsid w:val="00221929"/>
    <w:rsid w:val="00221988"/>
    <w:rsid w:val="00221C0F"/>
    <w:rsid w:val="00221C5B"/>
    <w:rsid w:val="00221C75"/>
    <w:rsid w:val="00221DEF"/>
    <w:rsid w:val="00221E20"/>
    <w:rsid w:val="00221F46"/>
    <w:rsid w:val="00221F8B"/>
    <w:rsid w:val="0022203E"/>
    <w:rsid w:val="00222461"/>
    <w:rsid w:val="00222599"/>
    <w:rsid w:val="0022269E"/>
    <w:rsid w:val="002226D2"/>
    <w:rsid w:val="0022296C"/>
    <w:rsid w:val="00222AA4"/>
    <w:rsid w:val="00222BDF"/>
    <w:rsid w:val="00222C01"/>
    <w:rsid w:val="00222C0A"/>
    <w:rsid w:val="00222C1E"/>
    <w:rsid w:val="00222C96"/>
    <w:rsid w:val="00222D9F"/>
    <w:rsid w:val="00222DA6"/>
    <w:rsid w:val="00222DE7"/>
    <w:rsid w:val="00223026"/>
    <w:rsid w:val="00223045"/>
    <w:rsid w:val="002230DF"/>
    <w:rsid w:val="002231E9"/>
    <w:rsid w:val="002232CB"/>
    <w:rsid w:val="00223305"/>
    <w:rsid w:val="0022331E"/>
    <w:rsid w:val="00223386"/>
    <w:rsid w:val="0022349F"/>
    <w:rsid w:val="002234A1"/>
    <w:rsid w:val="002234B6"/>
    <w:rsid w:val="0022356C"/>
    <w:rsid w:val="00223602"/>
    <w:rsid w:val="00223725"/>
    <w:rsid w:val="00223760"/>
    <w:rsid w:val="0022389D"/>
    <w:rsid w:val="00223A18"/>
    <w:rsid w:val="00223A1A"/>
    <w:rsid w:val="00223A3C"/>
    <w:rsid w:val="00223ACC"/>
    <w:rsid w:val="00223DC2"/>
    <w:rsid w:val="00223E55"/>
    <w:rsid w:val="00223E85"/>
    <w:rsid w:val="00223FA4"/>
    <w:rsid w:val="002240F1"/>
    <w:rsid w:val="002242A4"/>
    <w:rsid w:val="002242DB"/>
    <w:rsid w:val="0022431C"/>
    <w:rsid w:val="00224454"/>
    <w:rsid w:val="002245ED"/>
    <w:rsid w:val="0022473A"/>
    <w:rsid w:val="00224744"/>
    <w:rsid w:val="00224971"/>
    <w:rsid w:val="002249E6"/>
    <w:rsid w:val="00224B8C"/>
    <w:rsid w:val="00224BF2"/>
    <w:rsid w:val="00224DA9"/>
    <w:rsid w:val="0022504A"/>
    <w:rsid w:val="00225051"/>
    <w:rsid w:val="00225139"/>
    <w:rsid w:val="0022516D"/>
    <w:rsid w:val="002251D0"/>
    <w:rsid w:val="002253BD"/>
    <w:rsid w:val="0022553D"/>
    <w:rsid w:val="00225551"/>
    <w:rsid w:val="002257A1"/>
    <w:rsid w:val="00225A52"/>
    <w:rsid w:val="00225A76"/>
    <w:rsid w:val="00225A9F"/>
    <w:rsid w:val="00225D61"/>
    <w:rsid w:val="00225E0C"/>
    <w:rsid w:val="00225E11"/>
    <w:rsid w:val="00225FF9"/>
    <w:rsid w:val="0022633F"/>
    <w:rsid w:val="00226454"/>
    <w:rsid w:val="00226475"/>
    <w:rsid w:val="0022650C"/>
    <w:rsid w:val="002265D7"/>
    <w:rsid w:val="00226640"/>
    <w:rsid w:val="00226645"/>
    <w:rsid w:val="002267F8"/>
    <w:rsid w:val="002268BB"/>
    <w:rsid w:val="00226996"/>
    <w:rsid w:val="0022699C"/>
    <w:rsid w:val="00226A0F"/>
    <w:rsid w:val="00226A53"/>
    <w:rsid w:val="00226B6B"/>
    <w:rsid w:val="00226D52"/>
    <w:rsid w:val="00226D83"/>
    <w:rsid w:val="00226DB6"/>
    <w:rsid w:val="00226E19"/>
    <w:rsid w:val="00226F41"/>
    <w:rsid w:val="0022704F"/>
    <w:rsid w:val="002270F5"/>
    <w:rsid w:val="00227189"/>
    <w:rsid w:val="002272A5"/>
    <w:rsid w:val="00227463"/>
    <w:rsid w:val="002274A3"/>
    <w:rsid w:val="00227528"/>
    <w:rsid w:val="0022758B"/>
    <w:rsid w:val="00227595"/>
    <w:rsid w:val="0022763C"/>
    <w:rsid w:val="0022768C"/>
    <w:rsid w:val="002276D2"/>
    <w:rsid w:val="0022779C"/>
    <w:rsid w:val="00227A9F"/>
    <w:rsid w:val="00227C14"/>
    <w:rsid w:val="00227C20"/>
    <w:rsid w:val="00227DC0"/>
    <w:rsid w:val="00227E5D"/>
    <w:rsid w:val="00227E85"/>
    <w:rsid w:val="00230204"/>
    <w:rsid w:val="0023023C"/>
    <w:rsid w:val="002302FC"/>
    <w:rsid w:val="00230392"/>
    <w:rsid w:val="00230396"/>
    <w:rsid w:val="002303F2"/>
    <w:rsid w:val="00230459"/>
    <w:rsid w:val="00230611"/>
    <w:rsid w:val="0023085C"/>
    <w:rsid w:val="00230923"/>
    <w:rsid w:val="00230CED"/>
    <w:rsid w:val="00230E03"/>
    <w:rsid w:val="002310A4"/>
    <w:rsid w:val="002310E5"/>
    <w:rsid w:val="002310F4"/>
    <w:rsid w:val="0023123B"/>
    <w:rsid w:val="00231242"/>
    <w:rsid w:val="0023187C"/>
    <w:rsid w:val="002318C2"/>
    <w:rsid w:val="002319A9"/>
    <w:rsid w:val="00231A08"/>
    <w:rsid w:val="00231A3E"/>
    <w:rsid w:val="00231C5E"/>
    <w:rsid w:val="00231CEA"/>
    <w:rsid w:val="00231DD5"/>
    <w:rsid w:val="00231E1B"/>
    <w:rsid w:val="00231E3C"/>
    <w:rsid w:val="00231E4E"/>
    <w:rsid w:val="00231E57"/>
    <w:rsid w:val="0023211F"/>
    <w:rsid w:val="0023213B"/>
    <w:rsid w:val="00232146"/>
    <w:rsid w:val="00232341"/>
    <w:rsid w:val="00232465"/>
    <w:rsid w:val="00232474"/>
    <w:rsid w:val="00232494"/>
    <w:rsid w:val="0023258E"/>
    <w:rsid w:val="00232641"/>
    <w:rsid w:val="002326D0"/>
    <w:rsid w:val="00232775"/>
    <w:rsid w:val="00232839"/>
    <w:rsid w:val="0023297B"/>
    <w:rsid w:val="00232A0B"/>
    <w:rsid w:val="00232A15"/>
    <w:rsid w:val="00232B1C"/>
    <w:rsid w:val="00232CB1"/>
    <w:rsid w:val="00232D6C"/>
    <w:rsid w:val="00232DDC"/>
    <w:rsid w:val="00232EC3"/>
    <w:rsid w:val="00232F24"/>
    <w:rsid w:val="00232FF0"/>
    <w:rsid w:val="0023305B"/>
    <w:rsid w:val="0023308A"/>
    <w:rsid w:val="00233221"/>
    <w:rsid w:val="00233366"/>
    <w:rsid w:val="0023366E"/>
    <w:rsid w:val="0023367A"/>
    <w:rsid w:val="002336C2"/>
    <w:rsid w:val="002337FC"/>
    <w:rsid w:val="002338E8"/>
    <w:rsid w:val="00233964"/>
    <w:rsid w:val="00233B66"/>
    <w:rsid w:val="00233B90"/>
    <w:rsid w:val="00233EF8"/>
    <w:rsid w:val="00233F27"/>
    <w:rsid w:val="00233F34"/>
    <w:rsid w:val="0023412E"/>
    <w:rsid w:val="002343F2"/>
    <w:rsid w:val="0023448B"/>
    <w:rsid w:val="002344C2"/>
    <w:rsid w:val="002345C9"/>
    <w:rsid w:val="002345F0"/>
    <w:rsid w:val="002345FB"/>
    <w:rsid w:val="002348A9"/>
    <w:rsid w:val="00234A61"/>
    <w:rsid w:val="00234B19"/>
    <w:rsid w:val="00234B8F"/>
    <w:rsid w:val="00234C6F"/>
    <w:rsid w:val="00234DF3"/>
    <w:rsid w:val="00234F65"/>
    <w:rsid w:val="00234F9F"/>
    <w:rsid w:val="00235204"/>
    <w:rsid w:val="00235220"/>
    <w:rsid w:val="00235317"/>
    <w:rsid w:val="002353BE"/>
    <w:rsid w:val="002354CC"/>
    <w:rsid w:val="00235530"/>
    <w:rsid w:val="002355B7"/>
    <w:rsid w:val="0023583E"/>
    <w:rsid w:val="00235844"/>
    <w:rsid w:val="002359AC"/>
    <w:rsid w:val="00235A2C"/>
    <w:rsid w:val="00235BAD"/>
    <w:rsid w:val="00235CB8"/>
    <w:rsid w:val="00235D82"/>
    <w:rsid w:val="00235FD8"/>
    <w:rsid w:val="00236114"/>
    <w:rsid w:val="0023623B"/>
    <w:rsid w:val="00236315"/>
    <w:rsid w:val="002367AA"/>
    <w:rsid w:val="00236885"/>
    <w:rsid w:val="0023697E"/>
    <w:rsid w:val="00236B78"/>
    <w:rsid w:val="00236C47"/>
    <w:rsid w:val="00236C74"/>
    <w:rsid w:val="00236D16"/>
    <w:rsid w:val="00236F28"/>
    <w:rsid w:val="0023703A"/>
    <w:rsid w:val="00237040"/>
    <w:rsid w:val="002370C4"/>
    <w:rsid w:val="0023744D"/>
    <w:rsid w:val="00237595"/>
    <w:rsid w:val="002375C6"/>
    <w:rsid w:val="00237742"/>
    <w:rsid w:val="00237913"/>
    <w:rsid w:val="00237971"/>
    <w:rsid w:val="00237A62"/>
    <w:rsid w:val="00237D83"/>
    <w:rsid w:val="00237D9C"/>
    <w:rsid w:val="00237DA1"/>
    <w:rsid w:val="00237EAD"/>
    <w:rsid w:val="0024016F"/>
    <w:rsid w:val="002401EB"/>
    <w:rsid w:val="00240217"/>
    <w:rsid w:val="0024026F"/>
    <w:rsid w:val="0024035D"/>
    <w:rsid w:val="0024037E"/>
    <w:rsid w:val="00240505"/>
    <w:rsid w:val="0024065E"/>
    <w:rsid w:val="002406AD"/>
    <w:rsid w:val="002407A0"/>
    <w:rsid w:val="0024087E"/>
    <w:rsid w:val="0024089D"/>
    <w:rsid w:val="002409E4"/>
    <w:rsid w:val="00240AFD"/>
    <w:rsid w:val="00240B0C"/>
    <w:rsid w:val="00240CB5"/>
    <w:rsid w:val="00240D85"/>
    <w:rsid w:val="00240F17"/>
    <w:rsid w:val="00240F63"/>
    <w:rsid w:val="00241121"/>
    <w:rsid w:val="00241126"/>
    <w:rsid w:val="002413C6"/>
    <w:rsid w:val="00241597"/>
    <w:rsid w:val="00241665"/>
    <w:rsid w:val="00241682"/>
    <w:rsid w:val="00241757"/>
    <w:rsid w:val="002417F3"/>
    <w:rsid w:val="002417F5"/>
    <w:rsid w:val="00241824"/>
    <w:rsid w:val="0024182E"/>
    <w:rsid w:val="00241880"/>
    <w:rsid w:val="002419D0"/>
    <w:rsid w:val="00241A3D"/>
    <w:rsid w:val="00241AF0"/>
    <w:rsid w:val="00241B52"/>
    <w:rsid w:val="00241B8F"/>
    <w:rsid w:val="00241BEF"/>
    <w:rsid w:val="00241CB2"/>
    <w:rsid w:val="00241D10"/>
    <w:rsid w:val="00241D55"/>
    <w:rsid w:val="00241EAD"/>
    <w:rsid w:val="00241EBE"/>
    <w:rsid w:val="00241F03"/>
    <w:rsid w:val="00241F8A"/>
    <w:rsid w:val="00241FBC"/>
    <w:rsid w:val="00242069"/>
    <w:rsid w:val="00242083"/>
    <w:rsid w:val="002421D2"/>
    <w:rsid w:val="00242298"/>
    <w:rsid w:val="002423B7"/>
    <w:rsid w:val="002423F5"/>
    <w:rsid w:val="00242492"/>
    <w:rsid w:val="002424A3"/>
    <w:rsid w:val="00242511"/>
    <w:rsid w:val="0024270F"/>
    <w:rsid w:val="002427E4"/>
    <w:rsid w:val="002428EB"/>
    <w:rsid w:val="002428F0"/>
    <w:rsid w:val="00242932"/>
    <w:rsid w:val="00242952"/>
    <w:rsid w:val="00242AAA"/>
    <w:rsid w:val="00242B48"/>
    <w:rsid w:val="00242B57"/>
    <w:rsid w:val="00242C63"/>
    <w:rsid w:val="00242E66"/>
    <w:rsid w:val="00243061"/>
    <w:rsid w:val="002430D5"/>
    <w:rsid w:val="0024312D"/>
    <w:rsid w:val="00243150"/>
    <w:rsid w:val="002431B5"/>
    <w:rsid w:val="002432C3"/>
    <w:rsid w:val="002432E9"/>
    <w:rsid w:val="002432FC"/>
    <w:rsid w:val="00243335"/>
    <w:rsid w:val="0024339B"/>
    <w:rsid w:val="00243460"/>
    <w:rsid w:val="0024348E"/>
    <w:rsid w:val="00243517"/>
    <w:rsid w:val="00243769"/>
    <w:rsid w:val="0024376F"/>
    <w:rsid w:val="002437C8"/>
    <w:rsid w:val="00243A64"/>
    <w:rsid w:val="00243B5E"/>
    <w:rsid w:val="00243B6C"/>
    <w:rsid w:val="00243B8F"/>
    <w:rsid w:val="00243BE5"/>
    <w:rsid w:val="00243C6D"/>
    <w:rsid w:val="00243D8D"/>
    <w:rsid w:val="00243DF5"/>
    <w:rsid w:val="00243E00"/>
    <w:rsid w:val="00243E01"/>
    <w:rsid w:val="00243EBF"/>
    <w:rsid w:val="00243FAE"/>
    <w:rsid w:val="0024432B"/>
    <w:rsid w:val="002445EB"/>
    <w:rsid w:val="002448DD"/>
    <w:rsid w:val="00244A85"/>
    <w:rsid w:val="00244ADF"/>
    <w:rsid w:val="00244B32"/>
    <w:rsid w:val="00244BB0"/>
    <w:rsid w:val="00244CE9"/>
    <w:rsid w:val="00244D22"/>
    <w:rsid w:val="00244D8A"/>
    <w:rsid w:val="00244DB9"/>
    <w:rsid w:val="00244DBA"/>
    <w:rsid w:val="00244DDF"/>
    <w:rsid w:val="00244E7D"/>
    <w:rsid w:val="00244F4E"/>
    <w:rsid w:val="00244FEE"/>
    <w:rsid w:val="0024524F"/>
    <w:rsid w:val="002454FB"/>
    <w:rsid w:val="00245634"/>
    <w:rsid w:val="002457C2"/>
    <w:rsid w:val="00245825"/>
    <w:rsid w:val="002459D3"/>
    <w:rsid w:val="00245A2B"/>
    <w:rsid w:val="00245A2C"/>
    <w:rsid w:val="00245A42"/>
    <w:rsid w:val="00245AC9"/>
    <w:rsid w:val="00245AFF"/>
    <w:rsid w:val="00245B6B"/>
    <w:rsid w:val="00245C59"/>
    <w:rsid w:val="00245C74"/>
    <w:rsid w:val="00245CF3"/>
    <w:rsid w:val="00245FE9"/>
    <w:rsid w:val="002460A3"/>
    <w:rsid w:val="00246176"/>
    <w:rsid w:val="00246199"/>
    <w:rsid w:val="0024624B"/>
    <w:rsid w:val="002462BC"/>
    <w:rsid w:val="00246327"/>
    <w:rsid w:val="00246401"/>
    <w:rsid w:val="00246492"/>
    <w:rsid w:val="0024651E"/>
    <w:rsid w:val="002468CC"/>
    <w:rsid w:val="002469A4"/>
    <w:rsid w:val="0024714A"/>
    <w:rsid w:val="002471C5"/>
    <w:rsid w:val="00247214"/>
    <w:rsid w:val="00247334"/>
    <w:rsid w:val="00247369"/>
    <w:rsid w:val="00247403"/>
    <w:rsid w:val="00247559"/>
    <w:rsid w:val="00247661"/>
    <w:rsid w:val="00247712"/>
    <w:rsid w:val="0024773A"/>
    <w:rsid w:val="00247803"/>
    <w:rsid w:val="00247885"/>
    <w:rsid w:val="0024796F"/>
    <w:rsid w:val="00247994"/>
    <w:rsid w:val="00247A88"/>
    <w:rsid w:val="00247C4F"/>
    <w:rsid w:val="00247C97"/>
    <w:rsid w:val="00247C9C"/>
    <w:rsid w:val="00247CB0"/>
    <w:rsid w:val="00247CDF"/>
    <w:rsid w:val="00247ED9"/>
    <w:rsid w:val="00247F14"/>
    <w:rsid w:val="0025010C"/>
    <w:rsid w:val="0025022A"/>
    <w:rsid w:val="00250262"/>
    <w:rsid w:val="00250416"/>
    <w:rsid w:val="00250509"/>
    <w:rsid w:val="00250626"/>
    <w:rsid w:val="00250659"/>
    <w:rsid w:val="0025066E"/>
    <w:rsid w:val="0025078B"/>
    <w:rsid w:val="002508C5"/>
    <w:rsid w:val="002508D7"/>
    <w:rsid w:val="00250978"/>
    <w:rsid w:val="00250ABF"/>
    <w:rsid w:val="00250B24"/>
    <w:rsid w:val="00250BB5"/>
    <w:rsid w:val="00250C0A"/>
    <w:rsid w:val="00250CF5"/>
    <w:rsid w:val="00250CF8"/>
    <w:rsid w:val="00250E0E"/>
    <w:rsid w:val="00250E47"/>
    <w:rsid w:val="00250E6A"/>
    <w:rsid w:val="002510BC"/>
    <w:rsid w:val="002511EA"/>
    <w:rsid w:val="00251241"/>
    <w:rsid w:val="002515DC"/>
    <w:rsid w:val="00251621"/>
    <w:rsid w:val="00251787"/>
    <w:rsid w:val="002518F1"/>
    <w:rsid w:val="00251A1A"/>
    <w:rsid w:val="00251B9B"/>
    <w:rsid w:val="00251DD0"/>
    <w:rsid w:val="00251F06"/>
    <w:rsid w:val="00251FC4"/>
    <w:rsid w:val="0025200A"/>
    <w:rsid w:val="00252294"/>
    <w:rsid w:val="002523B0"/>
    <w:rsid w:val="00252423"/>
    <w:rsid w:val="00252441"/>
    <w:rsid w:val="00252491"/>
    <w:rsid w:val="00252590"/>
    <w:rsid w:val="00252599"/>
    <w:rsid w:val="00252767"/>
    <w:rsid w:val="002528F0"/>
    <w:rsid w:val="002529DB"/>
    <w:rsid w:val="00252B58"/>
    <w:rsid w:val="00252C55"/>
    <w:rsid w:val="00252C81"/>
    <w:rsid w:val="00252EB6"/>
    <w:rsid w:val="00252F84"/>
    <w:rsid w:val="00252FAE"/>
    <w:rsid w:val="00253237"/>
    <w:rsid w:val="00253238"/>
    <w:rsid w:val="002532D6"/>
    <w:rsid w:val="002532EB"/>
    <w:rsid w:val="00253434"/>
    <w:rsid w:val="00253447"/>
    <w:rsid w:val="00253535"/>
    <w:rsid w:val="002535D9"/>
    <w:rsid w:val="00253657"/>
    <w:rsid w:val="0025367B"/>
    <w:rsid w:val="0025372F"/>
    <w:rsid w:val="00253762"/>
    <w:rsid w:val="002537B2"/>
    <w:rsid w:val="00253834"/>
    <w:rsid w:val="0025385F"/>
    <w:rsid w:val="002538BF"/>
    <w:rsid w:val="00253A75"/>
    <w:rsid w:val="00253AC8"/>
    <w:rsid w:val="00253B30"/>
    <w:rsid w:val="00253C34"/>
    <w:rsid w:val="00253D70"/>
    <w:rsid w:val="00253F68"/>
    <w:rsid w:val="00253FDD"/>
    <w:rsid w:val="002540F3"/>
    <w:rsid w:val="0025420F"/>
    <w:rsid w:val="002542E9"/>
    <w:rsid w:val="0025430D"/>
    <w:rsid w:val="0025441E"/>
    <w:rsid w:val="002544BF"/>
    <w:rsid w:val="0025454B"/>
    <w:rsid w:val="00254739"/>
    <w:rsid w:val="0025474A"/>
    <w:rsid w:val="002547F9"/>
    <w:rsid w:val="00254817"/>
    <w:rsid w:val="0025497D"/>
    <w:rsid w:val="00254AFC"/>
    <w:rsid w:val="00254BB3"/>
    <w:rsid w:val="00254BEA"/>
    <w:rsid w:val="00254EB8"/>
    <w:rsid w:val="0025502F"/>
    <w:rsid w:val="00255138"/>
    <w:rsid w:val="002556E8"/>
    <w:rsid w:val="002558E1"/>
    <w:rsid w:val="00255A18"/>
    <w:rsid w:val="00255BA7"/>
    <w:rsid w:val="00255BD5"/>
    <w:rsid w:val="00255D2E"/>
    <w:rsid w:val="00255D38"/>
    <w:rsid w:val="00255DDF"/>
    <w:rsid w:val="00255E12"/>
    <w:rsid w:val="00255E53"/>
    <w:rsid w:val="00255E71"/>
    <w:rsid w:val="00255F11"/>
    <w:rsid w:val="00256045"/>
    <w:rsid w:val="00256211"/>
    <w:rsid w:val="0025636A"/>
    <w:rsid w:val="0025637E"/>
    <w:rsid w:val="00256385"/>
    <w:rsid w:val="002563CB"/>
    <w:rsid w:val="002563F6"/>
    <w:rsid w:val="0025641B"/>
    <w:rsid w:val="00256425"/>
    <w:rsid w:val="0025660F"/>
    <w:rsid w:val="00256695"/>
    <w:rsid w:val="002567A5"/>
    <w:rsid w:val="002569B6"/>
    <w:rsid w:val="002569BE"/>
    <w:rsid w:val="00256A04"/>
    <w:rsid w:val="00256A9A"/>
    <w:rsid w:val="00256D6D"/>
    <w:rsid w:val="00256D95"/>
    <w:rsid w:val="00256DDB"/>
    <w:rsid w:val="00256F60"/>
    <w:rsid w:val="0025702C"/>
    <w:rsid w:val="002570EC"/>
    <w:rsid w:val="0025714A"/>
    <w:rsid w:val="0025715A"/>
    <w:rsid w:val="002571A9"/>
    <w:rsid w:val="0025733D"/>
    <w:rsid w:val="002574BC"/>
    <w:rsid w:val="00257524"/>
    <w:rsid w:val="0025775D"/>
    <w:rsid w:val="002577E2"/>
    <w:rsid w:val="00257971"/>
    <w:rsid w:val="00257989"/>
    <w:rsid w:val="002579D3"/>
    <w:rsid w:val="00257ACD"/>
    <w:rsid w:val="00257B0D"/>
    <w:rsid w:val="00257B9C"/>
    <w:rsid w:val="00257BF5"/>
    <w:rsid w:val="00257C99"/>
    <w:rsid w:val="00257CA1"/>
    <w:rsid w:val="00257CA3"/>
    <w:rsid w:val="00257E2F"/>
    <w:rsid w:val="002600B5"/>
    <w:rsid w:val="002601BE"/>
    <w:rsid w:val="0026052A"/>
    <w:rsid w:val="00260621"/>
    <w:rsid w:val="002609E7"/>
    <w:rsid w:val="002609F0"/>
    <w:rsid w:val="00260A76"/>
    <w:rsid w:val="00260B6F"/>
    <w:rsid w:val="00260BA6"/>
    <w:rsid w:val="00260C70"/>
    <w:rsid w:val="00260D1D"/>
    <w:rsid w:val="00260F92"/>
    <w:rsid w:val="00260FD4"/>
    <w:rsid w:val="0026110F"/>
    <w:rsid w:val="0026113A"/>
    <w:rsid w:val="00261156"/>
    <w:rsid w:val="002611A3"/>
    <w:rsid w:val="002611A6"/>
    <w:rsid w:val="002612A5"/>
    <w:rsid w:val="002613DD"/>
    <w:rsid w:val="00261405"/>
    <w:rsid w:val="00261412"/>
    <w:rsid w:val="00261428"/>
    <w:rsid w:val="00261455"/>
    <w:rsid w:val="00261592"/>
    <w:rsid w:val="00261596"/>
    <w:rsid w:val="002615FA"/>
    <w:rsid w:val="002616A6"/>
    <w:rsid w:val="0026192F"/>
    <w:rsid w:val="0026195D"/>
    <w:rsid w:val="00261A8E"/>
    <w:rsid w:val="00261AAB"/>
    <w:rsid w:val="00261AB8"/>
    <w:rsid w:val="00261AC7"/>
    <w:rsid w:val="00261B83"/>
    <w:rsid w:val="00261C7E"/>
    <w:rsid w:val="00261F1B"/>
    <w:rsid w:val="00261FC1"/>
    <w:rsid w:val="00261FF6"/>
    <w:rsid w:val="00262287"/>
    <w:rsid w:val="002622C8"/>
    <w:rsid w:val="002623B2"/>
    <w:rsid w:val="00262405"/>
    <w:rsid w:val="002624A7"/>
    <w:rsid w:val="0026252E"/>
    <w:rsid w:val="002625A6"/>
    <w:rsid w:val="00262916"/>
    <w:rsid w:val="00262CA9"/>
    <w:rsid w:val="00262D1B"/>
    <w:rsid w:val="00262D76"/>
    <w:rsid w:val="00262DD5"/>
    <w:rsid w:val="00262E02"/>
    <w:rsid w:val="00262F4D"/>
    <w:rsid w:val="00263029"/>
    <w:rsid w:val="00263119"/>
    <w:rsid w:val="00263125"/>
    <w:rsid w:val="0026312B"/>
    <w:rsid w:val="0026322A"/>
    <w:rsid w:val="00263251"/>
    <w:rsid w:val="002633C5"/>
    <w:rsid w:val="002634A3"/>
    <w:rsid w:val="002634A5"/>
    <w:rsid w:val="00263564"/>
    <w:rsid w:val="00263769"/>
    <w:rsid w:val="0026379D"/>
    <w:rsid w:val="002637AC"/>
    <w:rsid w:val="00263838"/>
    <w:rsid w:val="00263875"/>
    <w:rsid w:val="00263916"/>
    <w:rsid w:val="00263994"/>
    <w:rsid w:val="00263A4C"/>
    <w:rsid w:val="00263AC2"/>
    <w:rsid w:val="00263B67"/>
    <w:rsid w:val="00263EF1"/>
    <w:rsid w:val="00263F0E"/>
    <w:rsid w:val="00263F7D"/>
    <w:rsid w:val="00264186"/>
    <w:rsid w:val="00264341"/>
    <w:rsid w:val="0026436B"/>
    <w:rsid w:val="00264395"/>
    <w:rsid w:val="0026442A"/>
    <w:rsid w:val="00264465"/>
    <w:rsid w:val="0026458F"/>
    <w:rsid w:val="00264696"/>
    <w:rsid w:val="002646B3"/>
    <w:rsid w:val="00264991"/>
    <w:rsid w:val="002649F6"/>
    <w:rsid w:val="00264BCB"/>
    <w:rsid w:val="00264C1A"/>
    <w:rsid w:val="00264C51"/>
    <w:rsid w:val="00264FE4"/>
    <w:rsid w:val="00264FEA"/>
    <w:rsid w:val="0026507E"/>
    <w:rsid w:val="0026523E"/>
    <w:rsid w:val="002652D7"/>
    <w:rsid w:val="00265502"/>
    <w:rsid w:val="002656F1"/>
    <w:rsid w:val="00265735"/>
    <w:rsid w:val="0026581F"/>
    <w:rsid w:val="00265954"/>
    <w:rsid w:val="00265A63"/>
    <w:rsid w:val="00265A99"/>
    <w:rsid w:val="00265AA6"/>
    <w:rsid w:val="00265C2E"/>
    <w:rsid w:val="00265D67"/>
    <w:rsid w:val="00265D9B"/>
    <w:rsid w:val="00265DE9"/>
    <w:rsid w:val="00265EF2"/>
    <w:rsid w:val="00265F4B"/>
    <w:rsid w:val="00266258"/>
    <w:rsid w:val="0026636E"/>
    <w:rsid w:val="00266387"/>
    <w:rsid w:val="0026640E"/>
    <w:rsid w:val="0026652A"/>
    <w:rsid w:val="00266660"/>
    <w:rsid w:val="0026669A"/>
    <w:rsid w:val="0026670F"/>
    <w:rsid w:val="002667B5"/>
    <w:rsid w:val="002667F9"/>
    <w:rsid w:val="00266874"/>
    <w:rsid w:val="0026695B"/>
    <w:rsid w:val="00266A0A"/>
    <w:rsid w:val="00266B25"/>
    <w:rsid w:val="00266B72"/>
    <w:rsid w:val="00266BB7"/>
    <w:rsid w:val="00266C0B"/>
    <w:rsid w:val="00266CF3"/>
    <w:rsid w:val="00266DD6"/>
    <w:rsid w:val="00266E2B"/>
    <w:rsid w:val="00266F7D"/>
    <w:rsid w:val="00266FFE"/>
    <w:rsid w:val="002670AF"/>
    <w:rsid w:val="002671A5"/>
    <w:rsid w:val="002671BA"/>
    <w:rsid w:val="002672FD"/>
    <w:rsid w:val="002673AD"/>
    <w:rsid w:val="00267412"/>
    <w:rsid w:val="00267500"/>
    <w:rsid w:val="0026754A"/>
    <w:rsid w:val="002675AE"/>
    <w:rsid w:val="002675E2"/>
    <w:rsid w:val="002675FE"/>
    <w:rsid w:val="00267803"/>
    <w:rsid w:val="00267933"/>
    <w:rsid w:val="002679EE"/>
    <w:rsid w:val="00267A88"/>
    <w:rsid w:val="00267B2A"/>
    <w:rsid w:val="00267CAF"/>
    <w:rsid w:val="00267EF7"/>
    <w:rsid w:val="00267FD0"/>
    <w:rsid w:val="00267FDA"/>
    <w:rsid w:val="00270066"/>
    <w:rsid w:val="00270126"/>
    <w:rsid w:val="002702F8"/>
    <w:rsid w:val="002703E1"/>
    <w:rsid w:val="00270420"/>
    <w:rsid w:val="00270429"/>
    <w:rsid w:val="00270451"/>
    <w:rsid w:val="002704A1"/>
    <w:rsid w:val="0027079D"/>
    <w:rsid w:val="002707C6"/>
    <w:rsid w:val="002707F9"/>
    <w:rsid w:val="00270A84"/>
    <w:rsid w:val="00270A85"/>
    <w:rsid w:val="00270BB1"/>
    <w:rsid w:val="00270C70"/>
    <w:rsid w:val="00270C79"/>
    <w:rsid w:val="00270E0C"/>
    <w:rsid w:val="0027108F"/>
    <w:rsid w:val="00271172"/>
    <w:rsid w:val="00271224"/>
    <w:rsid w:val="0027136A"/>
    <w:rsid w:val="0027138E"/>
    <w:rsid w:val="002716B3"/>
    <w:rsid w:val="00271842"/>
    <w:rsid w:val="00271A07"/>
    <w:rsid w:val="00271A4E"/>
    <w:rsid w:val="00271A82"/>
    <w:rsid w:val="00271B6F"/>
    <w:rsid w:val="00271DD9"/>
    <w:rsid w:val="00271F16"/>
    <w:rsid w:val="00272069"/>
    <w:rsid w:val="002720EC"/>
    <w:rsid w:val="002721B5"/>
    <w:rsid w:val="00272200"/>
    <w:rsid w:val="00272289"/>
    <w:rsid w:val="002722A4"/>
    <w:rsid w:val="002722CA"/>
    <w:rsid w:val="00272391"/>
    <w:rsid w:val="002723FE"/>
    <w:rsid w:val="0027240A"/>
    <w:rsid w:val="002726AA"/>
    <w:rsid w:val="0027275F"/>
    <w:rsid w:val="002728A0"/>
    <w:rsid w:val="002728B7"/>
    <w:rsid w:val="00272935"/>
    <w:rsid w:val="0027293B"/>
    <w:rsid w:val="002729E5"/>
    <w:rsid w:val="00272B21"/>
    <w:rsid w:val="00272BE6"/>
    <w:rsid w:val="00272CC4"/>
    <w:rsid w:val="00272F1A"/>
    <w:rsid w:val="0027306D"/>
    <w:rsid w:val="002730C7"/>
    <w:rsid w:val="00273153"/>
    <w:rsid w:val="00273284"/>
    <w:rsid w:val="002733B7"/>
    <w:rsid w:val="002734F6"/>
    <w:rsid w:val="00273505"/>
    <w:rsid w:val="002736F0"/>
    <w:rsid w:val="002737FD"/>
    <w:rsid w:val="002739D3"/>
    <w:rsid w:val="00273A19"/>
    <w:rsid w:val="00273C64"/>
    <w:rsid w:val="00273EFE"/>
    <w:rsid w:val="00273FFA"/>
    <w:rsid w:val="0027402D"/>
    <w:rsid w:val="0027413D"/>
    <w:rsid w:val="00274168"/>
    <w:rsid w:val="002743FE"/>
    <w:rsid w:val="002744D8"/>
    <w:rsid w:val="002745FE"/>
    <w:rsid w:val="0027460F"/>
    <w:rsid w:val="0027469F"/>
    <w:rsid w:val="002746D4"/>
    <w:rsid w:val="002746EE"/>
    <w:rsid w:val="00274788"/>
    <w:rsid w:val="002748B6"/>
    <w:rsid w:val="002748D5"/>
    <w:rsid w:val="002749A9"/>
    <w:rsid w:val="00274DA7"/>
    <w:rsid w:val="00274F18"/>
    <w:rsid w:val="00275011"/>
    <w:rsid w:val="00275173"/>
    <w:rsid w:val="002751B1"/>
    <w:rsid w:val="00275214"/>
    <w:rsid w:val="00275303"/>
    <w:rsid w:val="002754A3"/>
    <w:rsid w:val="002754B7"/>
    <w:rsid w:val="002754FB"/>
    <w:rsid w:val="00275605"/>
    <w:rsid w:val="0027580F"/>
    <w:rsid w:val="002759AA"/>
    <w:rsid w:val="00275A95"/>
    <w:rsid w:val="00275C2C"/>
    <w:rsid w:val="00275DBC"/>
    <w:rsid w:val="00275F65"/>
    <w:rsid w:val="00276049"/>
    <w:rsid w:val="002760CE"/>
    <w:rsid w:val="00276139"/>
    <w:rsid w:val="00276228"/>
    <w:rsid w:val="00276244"/>
    <w:rsid w:val="00276363"/>
    <w:rsid w:val="002763AD"/>
    <w:rsid w:val="00276486"/>
    <w:rsid w:val="0027648E"/>
    <w:rsid w:val="002764CA"/>
    <w:rsid w:val="0027656E"/>
    <w:rsid w:val="002766E7"/>
    <w:rsid w:val="002766E8"/>
    <w:rsid w:val="00276750"/>
    <w:rsid w:val="00276770"/>
    <w:rsid w:val="00276872"/>
    <w:rsid w:val="00276AE6"/>
    <w:rsid w:val="00276B87"/>
    <w:rsid w:val="00276C33"/>
    <w:rsid w:val="00276D00"/>
    <w:rsid w:val="00276DC0"/>
    <w:rsid w:val="00276E12"/>
    <w:rsid w:val="00276E17"/>
    <w:rsid w:val="00276F8A"/>
    <w:rsid w:val="0027717B"/>
    <w:rsid w:val="00277195"/>
    <w:rsid w:val="00277220"/>
    <w:rsid w:val="00277264"/>
    <w:rsid w:val="002772E9"/>
    <w:rsid w:val="0027737A"/>
    <w:rsid w:val="00277522"/>
    <w:rsid w:val="0027753B"/>
    <w:rsid w:val="002775DE"/>
    <w:rsid w:val="00277604"/>
    <w:rsid w:val="00277626"/>
    <w:rsid w:val="00277716"/>
    <w:rsid w:val="0027783F"/>
    <w:rsid w:val="00277846"/>
    <w:rsid w:val="00277856"/>
    <w:rsid w:val="002778B3"/>
    <w:rsid w:val="002778CD"/>
    <w:rsid w:val="00277C82"/>
    <w:rsid w:val="00277DE9"/>
    <w:rsid w:val="00277E1D"/>
    <w:rsid w:val="00277EF7"/>
    <w:rsid w:val="00277F24"/>
    <w:rsid w:val="00280043"/>
    <w:rsid w:val="0028005F"/>
    <w:rsid w:val="0028009E"/>
    <w:rsid w:val="002801BB"/>
    <w:rsid w:val="002802BF"/>
    <w:rsid w:val="002803B9"/>
    <w:rsid w:val="0028060D"/>
    <w:rsid w:val="00280869"/>
    <w:rsid w:val="0028093A"/>
    <w:rsid w:val="00280A40"/>
    <w:rsid w:val="00280BBA"/>
    <w:rsid w:val="00280E5E"/>
    <w:rsid w:val="00280EDB"/>
    <w:rsid w:val="002810C2"/>
    <w:rsid w:val="00281181"/>
    <w:rsid w:val="002812C0"/>
    <w:rsid w:val="002812E8"/>
    <w:rsid w:val="002814D8"/>
    <w:rsid w:val="00281506"/>
    <w:rsid w:val="00281626"/>
    <w:rsid w:val="00281691"/>
    <w:rsid w:val="00281709"/>
    <w:rsid w:val="00281806"/>
    <w:rsid w:val="002818F0"/>
    <w:rsid w:val="00281924"/>
    <w:rsid w:val="00281987"/>
    <w:rsid w:val="002819DB"/>
    <w:rsid w:val="00281A0D"/>
    <w:rsid w:val="00281CDA"/>
    <w:rsid w:val="00281CE6"/>
    <w:rsid w:val="00281DDC"/>
    <w:rsid w:val="00281EB0"/>
    <w:rsid w:val="00281FD6"/>
    <w:rsid w:val="00282315"/>
    <w:rsid w:val="00282398"/>
    <w:rsid w:val="0028246B"/>
    <w:rsid w:val="00282570"/>
    <w:rsid w:val="00282592"/>
    <w:rsid w:val="0028259B"/>
    <w:rsid w:val="002825E1"/>
    <w:rsid w:val="0028268C"/>
    <w:rsid w:val="002827B8"/>
    <w:rsid w:val="002827F7"/>
    <w:rsid w:val="00282A55"/>
    <w:rsid w:val="00282A87"/>
    <w:rsid w:val="00282A9B"/>
    <w:rsid w:val="00282B58"/>
    <w:rsid w:val="00282C28"/>
    <w:rsid w:val="00282CCF"/>
    <w:rsid w:val="00282CE3"/>
    <w:rsid w:val="0028316A"/>
    <w:rsid w:val="0028335B"/>
    <w:rsid w:val="0028336C"/>
    <w:rsid w:val="00283549"/>
    <w:rsid w:val="00283575"/>
    <w:rsid w:val="00283707"/>
    <w:rsid w:val="002838CF"/>
    <w:rsid w:val="002838E4"/>
    <w:rsid w:val="00283B94"/>
    <w:rsid w:val="00283D69"/>
    <w:rsid w:val="00283EFC"/>
    <w:rsid w:val="00284262"/>
    <w:rsid w:val="0028455E"/>
    <w:rsid w:val="002845A4"/>
    <w:rsid w:val="00284660"/>
    <w:rsid w:val="002848A4"/>
    <w:rsid w:val="00284A6B"/>
    <w:rsid w:val="00284B0A"/>
    <w:rsid w:val="00284B3A"/>
    <w:rsid w:val="00284D6F"/>
    <w:rsid w:val="00284D8D"/>
    <w:rsid w:val="00284DF3"/>
    <w:rsid w:val="00284E29"/>
    <w:rsid w:val="00284ECC"/>
    <w:rsid w:val="00284EF3"/>
    <w:rsid w:val="00284FA0"/>
    <w:rsid w:val="00285009"/>
    <w:rsid w:val="002850E3"/>
    <w:rsid w:val="002850ED"/>
    <w:rsid w:val="00285110"/>
    <w:rsid w:val="00285595"/>
    <w:rsid w:val="002855D4"/>
    <w:rsid w:val="0028576D"/>
    <w:rsid w:val="002857DC"/>
    <w:rsid w:val="00285885"/>
    <w:rsid w:val="00285A7B"/>
    <w:rsid w:val="00285AA0"/>
    <w:rsid w:val="00285AAB"/>
    <w:rsid w:val="00285BA9"/>
    <w:rsid w:val="00285BED"/>
    <w:rsid w:val="00285C3E"/>
    <w:rsid w:val="00285E56"/>
    <w:rsid w:val="00286055"/>
    <w:rsid w:val="00286065"/>
    <w:rsid w:val="00286223"/>
    <w:rsid w:val="00286250"/>
    <w:rsid w:val="00286321"/>
    <w:rsid w:val="0028632D"/>
    <w:rsid w:val="00286340"/>
    <w:rsid w:val="0028643E"/>
    <w:rsid w:val="002864E0"/>
    <w:rsid w:val="00286505"/>
    <w:rsid w:val="0028652B"/>
    <w:rsid w:val="00286574"/>
    <w:rsid w:val="002866B6"/>
    <w:rsid w:val="00286849"/>
    <w:rsid w:val="00286C3F"/>
    <w:rsid w:val="00286C60"/>
    <w:rsid w:val="00286CCE"/>
    <w:rsid w:val="00286EC8"/>
    <w:rsid w:val="00286F58"/>
    <w:rsid w:val="00286F8B"/>
    <w:rsid w:val="00287038"/>
    <w:rsid w:val="002870FE"/>
    <w:rsid w:val="00287176"/>
    <w:rsid w:val="002871D2"/>
    <w:rsid w:val="00287292"/>
    <w:rsid w:val="002872B3"/>
    <w:rsid w:val="00287481"/>
    <w:rsid w:val="00287664"/>
    <w:rsid w:val="0028791B"/>
    <w:rsid w:val="0028799D"/>
    <w:rsid w:val="00287A8B"/>
    <w:rsid w:val="00287AA4"/>
    <w:rsid w:val="00287AC8"/>
    <w:rsid w:val="00287BDD"/>
    <w:rsid w:val="00287D5F"/>
    <w:rsid w:val="00287E3A"/>
    <w:rsid w:val="00287FFC"/>
    <w:rsid w:val="0029017C"/>
    <w:rsid w:val="002901C2"/>
    <w:rsid w:val="0029032B"/>
    <w:rsid w:val="0029033A"/>
    <w:rsid w:val="00290408"/>
    <w:rsid w:val="00290476"/>
    <w:rsid w:val="002904CF"/>
    <w:rsid w:val="002904EC"/>
    <w:rsid w:val="0029056D"/>
    <w:rsid w:val="0029069D"/>
    <w:rsid w:val="002906EB"/>
    <w:rsid w:val="002907CE"/>
    <w:rsid w:val="00290880"/>
    <w:rsid w:val="002908DF"/>
    <w:rsid w:val="00290930"/>
    <w:rsid w:val="002909D2"/>
    <w:rsid w:val="00290A66"/>
    <w:rsid w:val="00290BA8"/>
    <w:rsid w:val="00290BF1"/>
    <w:rsid w:val="00290CB1"/>
    <w:rsid w:val="00290FAB"/>
    <w:rsid w:val="0029100C"/>
    <w:rsid w:val="0029105B"/>
    <w:rsid w:val="00291166"/>
    <w:rsid w:val="002911DE"/>
    <w:rsid w:val="002914F1"/>
    <w:rsid w:val="0029170D"/>
    <w:rsid w:val="00291871"/>
    <w:rsid w:val="002918A2"/>
    <w:rsid w:val="0029193B"/>
    <w:rsid w:val="00291A6D"/>
    <w:rsid w:val="00291A8B"/>
    <w:rsid w:val="00291AC3"/>
    <w:rsid w:val="00291C63"/>
    <w:rsid w:val="00291CCF"/>
    <w:rsid w:val="0029203D"/>
    <w:rsid w:val="0029205E"/>
    <w:rsid w:val="002920C3"/>
    <w:rsid w:val="00292297"/>
    <w:rsid w:val="002923EA"/>
    <w:rsid w:val="002924C4"/>
    <w:rsid w:val="0029280C"/>
    <w:rsid w:val="00292986"/>
    <w:rsid w:val="00292B12"/>
    <w:rsid w:val="00292C11"/>
    <w:rsid w:val="00292C82"/>
    <w:rsid w:val="00292C9B"/>
    <w:rsid w:val="00292D3D"/>
    <w:rsid w:val="00292D9B"/>
    <w:rsid w:val="00292E84"/>
    <w:rsid w:val="00292ED2"/>
    <w:rsid w:val="00292EF6"/>
    <w:rsid w:val="002930F6"/>
    <w:rsid w:val="00293113"/>
    <w:rsid w:val="002932AF"/>
    <w:rsid w:val="002932F2"/>
    <w:rsid w:val="00293325"/>
    <w:rsid w:val="002933F1"/>
    <w:rsid w:val="00293455"/>
    <w:rsid w:val="0029349D"/>
    <w:rsid w:val="002934B3"/>
    <w:rsid w:val="0029351B"/>
    <w:rsid w:val="002935FB"/>
    <w:rsid w:val="00293804"/>
    <w:rsid w:val="0029389F"/>
    <w:rsid w:val="002938E7"/>
    <w:rsid w:val="002939C1"/>
    <w:rsid w:val="00293A4B"/>
    <w:rsid w:val="00293A61"/>
    <w:rsid w:val="00293B84"/>
    <w:rsid w:val="00293D30"/>
    <w:rsid w:val="00293FB0"/>
    <w:rsid w:val="002940B0"/>
    <w:rsid w:val="00294101"/>
    <w:rsid w:val="00294181"/>
    <w:rsid w:val="00294277"/>
    <w:rsid w:val="002942BE"/>
    <w:rsid w:val="002943AE"/>
    <w:rsid w:val="002944B9"/>
    <w:rsid w:val="0029456E"/>
    <w:rsid w:val="00294638"/>
    <w:rsid w:val="002948F2"/>
    <w:rsid w:val="00294AA0"/>
    <w:rsid w:val="00294AB8"/>
    <w:rsid w:val="00294BB1"/>
    <w:rsid w:val="00294C42"/>
    <w:rsid w:val="00294D76"/>
    <w:rsid w:val="00294FFB"/>
    <w:rsid w:val="0029514E"/>
    <w:rsid w:val="00295184"/>
    <w:rsid w:val="0029518F"/>
    <w:rsid w:val="0029521B"/>
    <w:rsid w:val="00295239"/>
    <w:rsid w:val="00295262"/>
    <w:rsid w:val="00295295"/>
    <w:rsid w:val="00295404"/>
    <w:rsid w:val="002954F1"/>
    <w:rsid w:val="0029562A"/>
    <w:rsid w:val="00295AA4"/>
    <w:rsid w:val="00295B21"/>
    <w:rsid w:val="00295B77"/>
    <w:rsid w:val="00295BC0"/>
    <w:rsid w:val="00295C84"/>
    <w:rsid w:val="00295D68"/>
    <w:rsid w:val="00295E3E"/>
    <w:rsid w:val="00295F03"/>
    <w:rsid w:val="00295F30"/>
    <w:rsid w:val="00295FB2"/>
    <w:rsid w:val="0029601F"/>
    <w:rsid w:val="00296096"/>
    <w:rsid w:val="00296163"/>
    <w:rsid w:val="002961C2"/>
    <w:rsid w:val="002961FC"/>
    <w:rsid w:val="002962C4"/>
    <w:rsid w:val="00296428"/>
    <w:rsid w:val="00296519"/>
    <w:rsid w:val="0029679D"/>
    <w:rsid w:val="00296811"/>
    <w:rsid w:val="00296823"/>
    <w:rsid w:val="0029685F"/>
    <w:rsid w:val="0029690D"/>
    <w:rsid w:val="00296A84"/>
    <w:rsid w:val="00296AB6"/>
    <w:rsid w:val="00296BCF"/>
    <w:rsid w:val="00296D17"/>
    <w:rsid w:val="00296E0A"/>
    <w:rsid w:val="0029702F"/>
    <w:rsid w:val="002970D2"/>
    <w:rsid w:val="002970F2"/>
    <w:rsid w:val="002970FF"/>
    <w:rsid w:val="00297136"/>
    <w:rsid w:val="00297216"/>
    <w:rsid w:val="00297264"/>
    <w:rsid w:val="002972A7"/>
    <w:rsid w:val="002972AB"/>
    <w:rsid w:val="00297425"/>
    <w:rsid w:val="002974FD"/>
    <w:rsid w:val="0029760C"/>
    <w:rsid w:val="002976EE"/>
    <w:rsid w:val="00297728"/>
    <w:rsid w:val="00297855"/>
    <w:rsid w:val="00297873"/>
    <w:rsid w:val="00297BA2"/>
    <w:rsid w:val="00297D4B"/>
    <w:rsid w:val="00297F41"/>
    <w:rsid w:val="00297F58"/>
    <w:rsid w:val="002A000A"/>
    <w:rsid w:val="002A007E"/>
    <w:rsid w:val="002A01A4"/>
    <w:rsid w:val="002A01D3"/>
    <w:rsid w:val="002A01F8"/>
    <w:rsid w:val="002A02BD"/>
    <w:rsid w:val="002A0359"/>
    <w:rsid w:val="002A0405"/>
    <w:rsid w:val="002A044D"/>
    <w:rsid w:val="002A04CC"/>
    <w:rsid w:val="002A04E5"/>
    <w:rsid w:val="002A05DB"/>
    <w:rsid w:val="002A065D"/>
    <w:rsid w:val="002A0735"/>
    <w:rsid w:val="002A07DC"/>
    <w:rsid w:val="002A080A"/>
    <w:rsid w:val="002A0837"/>
    <w:rsid w:val="002A0996"/>
    <w:rsid w:val="002A09AC"/>
    <w:rsid w:val="002A0A0F"/>
    <w:rsid w:val="002A0C15"/>
    <w:rsid w:val="002A0CA4"/>
    <w:rsid w:val="002A0E75"/>
    <w:rsid w:val="002A0E85"/>
    <w:rsid w:val="002A0F79"/>
    <w:rsid w:val="002A113D"/>
    <w:rsid w:val="002A1151"/>
    <w:rsid w:val="002A11A9"/>
    <w:rsid w:val="002A12E1"/>
    <w:rsid w:val="002A1304"/>
    <w:rsid w:val="002A153F"/>
    <w:rsid w:val="002A1543"/>
    <w:rsid w:val="002A1607"/>
    <w:rsid w:val="002A16AD"/>
    <w:rsid w:val="002A1810"/>
    <w:rsid w:val="002A1848"/>
    <w:rsid w:val="002A1853"/>
    <w:rsid w:val="002A1C2D"/>
    <w:rsid w:val="002A1C73"/>
    <w:rsid w:val="002A1C95"/>
    <w:rsid w:val="002A1D3F"/>
    <w:rsid w:val="002A1D5F"/>
    <w:rsid w:val="002A1DB9"/>
    <w:rsid w:val="002A1E38"/>
    <w:rsid w:val="002A1F5F"/>
    <w:rsid w:val="002A2005"/>
    <w:rsid w:val="002A2089"/>
    <w:rsid w:val="002A20EF"/>
    <w:rsid w:val="002A22F9"/>
    <w:rsid w:val="002A24B1"/>
    <w:rsid w:val="002A276B"/>
    <w:rsid w:val="002A2809"/>
    <w:rsid w:val="002A2882"/>
    <w:rsid w:val="002A28F4"/>
    <w:rsid w:val="002A29B7"/>
    <w:rsid w:val="002A2B05"/>
    <w:rsid w:val="002A2BA0"/>
    <w:rsid w:val="002A2BF1"/>
    <w:rsid w:val="002A2C10"/>
    <w:rsid w:val="002A2C4A"/>
    <w:rsid w:val="002A2F39"/>
    <w:rsid w:val="002A2F63"/>
    <w:rsid w:val="002A2FFF"/>
    <w:rsid w:val="002A30D2"/>
    <w:rsid w:val="002A342A"/>
    <w:rsid w:val="002A351E"/>
    <w:rsid w:val="002A352F"/>
    <w:rsid w:val="002A3627"/>
    <w:rsid w:val="002A36AF"/>
    <w:rsid w:val="002A36C2"/>
    <w:rsid w:val="002A39E7"/>
    <w:rsid w:val="002A3BB0"/>
    <w:rsid w:val="002A3E27"/>
    <w:rsid w:val="002A3F01"/>
    <w:rsid w:val="002A402C"/>
    <w:rsid w:val="002A405B"/>
    <w:rsid w:val="002A40D3"/>
    <w:rsid w:val="002A4105"/>
    <w:rsid w:val="002A444C"/>
    <w:rsid w:val="002A44AB"/>
    <w:rsid w:val="002A45AA"/>
    <w:rsid w:val="002A49E3"/>
    <w:rsid w:val="002A4B0F"/>
    <w:rsid w:val="002A4C1E"/>
    <w:rsid w:val="002A4D48"/>
    <w:rsid w:val="002A4DE9"/>
    <w:rsid w:val="002A4E2A"/>
    <w:rsid w:val="002A4E94"/>
    <w:rsid w:val="002A4F26"/>
    <w:rsid w:val="002A4FD0"/>
    <w:rsid w:val="002A512E"/>
    <w:rsid w:val="002A51B7"/>
    <w:rsid w:val="002A53E4"/>
    <w:rsid w:val="002A55E8"/>
    <w:rsid w:val="002A5929"/>
    <w:rsid w:val="002A5B06"/>
    <w:rsid w:val="002A5B35"/>
    <w:rsid w:val="002A5B87"/>
    <w:rsid w:val="002A5CAF"/>
    <w:rsid w:val="002A5CEC"/>
    <w:rsid w:val="002A5EA5"/>
    <w:rsid w:val="002A5EE4"/>
    <w:rsid w:val="002A5F88"/>
    <w:rsid w:val="002A6277"/>
    <w:rsid w:val="002A6286"/>
    <w:rsid w:val="002A6297"/>
    <w:rsid w:val="002A631A"/>
    <w:rsid w:val="002A65F2"/>
    <w:rsid w:val="002A6705"/>
    <w:rsid w:val="002A6757"/>
    <w:rsid w:val="002A67A8"/>
    <w:rsid w:val="002A6830"/>
    <w:rsid w:val="002A6866"/>
    <w:rsid w:val="002A6897"/>
    <w:rsid w:val="002A68B0"/>
    <w:rsid w:val="002A6ADE"/>
    <w:rsid w:val="002A6D0D"/>
    <w:rsid w:val="002A6DA5"/>
    <w:rsid w:val="002A6EBB"/>
    <w:rsid w:val="002A6F8E"/>
    <w:rsid w:val="002A706B"/>
    <w:rsid w:val="002A70C1"/>
    <w:rsid w:val="002A711C"/>
    <w:rsid w:val="002A722C"/>
    <w:rsid w:val="002A7557"/>
    <w:rsid w:val="002A75A7"/>
    <w:rsid w:val="002A7647"/>
    <w:rsid w:val="002A775F"/>
    <w:rsid w:val="002A7792"/>
    <w:rsid w:val="002A784F"/>
    <w:rsid w:val="002A7940"/>
    <w:rsid w:val="002A7952"/>
    <w:rsid w:val="002A7AD8"/>
    <w:rsid w:val="002A7D80"/>
    <w:rsid w:val="002A7E26"/>
    <w:rsid w:val="002A7F14"/>
    <w:rsid w:val="002A7F78"/>
    <w:rsid w:val="002B0262"/>
    <w:rsid w:val="002B03A9"/>
    <w:rsid w:val="002B04EA"/>
    <w:rsid w:val="002B0574"/>
    <w:rsid w:val="002B0757"/>
    <w:rsid w:val="002B07A0"/>
    <w:rsid w:val="002B0810"/>
    <w:rsid w:val="002B090D"/>
    <w:rsid w:val="002B0983"/>
    <w:rsid w:val="002B0A5F"/>
    <w:rsid w:val="002B0A84"/>
    <w:rsid w:val="002B0AB1"/>
    <w:rsid w:val="002B0B64"/>
    <w:rsid w:val="002B0BA0"/>
    <w:rsid w:val="002B0BBA"/>
    <w:rsid w:val="002B0CC3"/>
    <w:rsid w:val="002B0D24"/>
    <w:rsid w:val="002B0D33"/>
    <w:rsid w:val="002B0D4E"/>
    <w:rsid w:val="002B0D53"/>
    <w:rsid w:val="002B0DC5"/>
    <w:rsid w:val="002B0DEB"/>
    <w:rsid w:val="002B0E9E"/>
    <w:rsid w:val="002B0EBE"/>
    <w:rsid w:val="002B0F20"/>
    <w:rsid w:val="002B1108"/>
    <w:rsid w:val="002B12EF"/>
    <w:rsid w:val="002B1326"/>
    <w:rsid w:val="002B1497"/>
    <w:rsid w:val="002B14DF"/>
    <w:rsid w:val="002B1542"/>
    <w:rsid w:val="002B19F9"/>
    <w:rsid w:val="002B1A37"/>
    <w:rsid w:val="002B1D08"/>
    <w:rsid w:val="002B1DF6"/>
    <w:rsid w:val="002B1F72"/>
    <w:rsid w:val="002B1F86"/>
    <w:rsid w:val="002B2007"/>
    <w:rsid w:val="002B2553"/>
    <w:rsid w:val="002B2807"/>
    <w:rsid w:val="002B2A34"/>
    <w:rsid w:val="002B2B02"/>
    <w:rsid w:val="002B2BF7"/>
    <w:rsid w:val="002B2C08"/>
    <w:rsid w:val="002B2D12"/>
    <w:rsid w:val="002B2DCF"/>
    <w:rsid w:val="002B33BA"/>
    <w:rsid w:val="002B33F6"/>
    <w:rsid w:val="002B34CC"/>
    <w:rsid w:val="002B392F"/>
    <w:rsid w:val="002B3987"/>
    <w:rsid w:val="002B3BA5"/>
    <w:rsid w:val="002B3D35"/>
    <w:rsid w:val="002B3E67"/>
    <w:rsid w:val="002B41EC"/>
    <w:rsid w:val="002B430B"/>
    <w:rsid w:val="002B439E"/>
    <w:rsid w:val="002B43C1"/>
    <w:rsid w:val="002B44FD"/>
    <w:rsid w:val="002B4703"/>
    <w:rsid w:val="002B471A"/>
    <w:rsid w:val="002B4775"/>
    <w:rsid w:val="002B47AD"/>
    <w:rsid w:val="002B491E"/>
    <w:rsid w:val="002B492C"/>
    <w:rsid w:val="002B4941"/>
    <w:rsid w:val="002B49FB"/>
    <w:rsid w:val="002B4A43"/>
    <w:rsid w:val="002B4B0B"/>
    <w:rsid w:val="002B4C7C"/>
    <w:rsid w:val="002B4CB1"/>
    <w:rsid w:val="002B4EA2"/>
    <w:rsid w:val="002B5084"/>
    <w:rsid w:val="002B50F2"/>
    <w:rsid w:val="002B516A"/>
    <w:rsid w:val="002B51B2"/>
    <w:rsid w:val="002B52A0"/>
    <w:rsid w:val="002B5393"/>
    <w:rsid w:val="002B53CD"/>
    <w:rsid w:val="002B5439"/>
    <w:rsid w:val="002B5488"/>
    <w:rsid w:val="002B55E8"/>
    <w:rsid w:val="002B56ED"/>
    <w:rsid w:val="002B5796"/>
    <w:rsid w:val="002B57E8"/>
    <w:rsid w:val="002B5A53"/>
    <w:rsid w:val="002B5B7E"/>
    <w:rsid w:val="002B5B97"/>
    <w:rsid w:val="002B5BB8"/>
    <w:rsid w:val="002B5E2B"/>
    <w:rsid w:val="002B5E77"/>
    <w:rsid w:val="002B5E83"/>
    <w:rsid w:val="002B5E8A"/>
    <w:rsid w:val="002B6107"/>
    <w:rsid w:val="002B625B"/>
    <w:rsid w:val="002B6280"/>
    <w:rsid w:val="002B62E6"/>
    <w:rsid w:val="002B64E4"/>
    <w:rsid w:val="002B6563"/>
    <w:rsid w:val="002B66D6"/>
    <w:rsid w:val="002B6757"/>
    <w:rsid w:val="002B676F"/>
    <w:rsid w:val="002B6812"/>
    <w:rsid w:val="002B6836"/>
    <w:rsid w:val="002B6944"/>
    <w:rsid w:val="002B6A4C"/>
    <w:rsid w:val="002B6ACD"/>
    <w:rsid w:val="002B6B80"/>
    <w:rsid w:val="002B6CC8"/>
    <w:rsid w:val="002B6D18"/>
    <w:rsid w:val="002B6D7A"/>
    <w:rsid w:val="002B6DBA"/>
    <w:rsid w:val="002B6DE6"/>
    <w:rsid w:val="002B6EDB"/>
    <w:rsid w:val="002B6EF9"/>
    <w:rsid w:val="002B6FF4"/>
    <w:rsid w:val="002B700E"/>
    <w:rsid w:val="002B70DD"/>
    <w:rsid w:val="002B70E9"/>
    <w:rsid w:val="002B72B5"/>
    <w:rsid w:val="002B72C0"/>
    <w:rsid w:val="002B743F"/>
    <w:rsid w:val="002B751A"/>
    <w:rsid w:val="002B75D7"/>
    <w:rsid w:val="002B75EE"/>
    <w:rsid w:val="002B7604"/>
    <w:rsid w:val="002B780D"/>
    <w:rsid w:val="002B7A7C"/>
    <w:rsid w:val="002B7BE3"/>
    <w:rsid w:val="002B7CD7"/>
    <w:rsid w:val="002B7D3D"/>
    <w:rsid w:val="002B7DA9"/>
    <w:rsid w:val="002B7F6F"/>
    <w:rsid w:val="002B7F95"/>
    <w:rsid w:val="002C0090"/>
    <w:rsid w:val="002C0132"/>
    <w:rsid w:val="002C029D"/>
    <w:rsid w:val="002C0312"/>
    <w:rsid w:val="002C0314"/>
    <w:rsid w:val="002C0362"/>
    <w:rsid w:val="002C03A0"/>
    <w:rsid w:val="002C03A8"/>
    <w:rsid w:val="002C0536"/>
    <w:rsid w:val="002C05E5"/>
    <w:rsid w:val="002C06DA"/>
    <w:rsid w:val="002C0843"/>
    <w:rsid w:val="002C0961"/>
    <w:rsid w:val="002C09BA"/>
    <w:rsid w:val="002C0ACA"/>
    <w:rsid w:val="002C0EB5"/>
    <w:rsid w:val="002C1194"/>
    <w:rsid w:val="002C11B7"/>
    <w:rsid w:val="002C13A2"/>
    <w:rsid w:val="002C13BE"/>
    <w:rsid w:val="002C1457"/>
    <w:rsid w:val="002C1634"/>
    <w:rsid w:val="002C163A"/>
    <w:rsid w:val="002C16AE"/>
    <w:rsid w:val="002C1741"/>
    <w:rsid w:val="002C1885"/>
    <w:rsid w:val="002C1AFD"/>
    <w:rsid w:val="002C1CB8"/>
    <w:rsid w:val="002C1E69"/>
    <w:rsid w:val="002C1F47"/>
    <w:rsid w:val="002C1F4D"/>
    <w:rsid w:val="002C1FB9"/>
    <w:rsid w:val="002C20A1"/>
    <w:rsid w:val="002C21B3"/>
    <w:rsid w:val="002C22BC"/>
    <w:rsid w:val="002C241A"/>
    <w:rsid w:val="002C2469"/>
    <w:rsid w:val="002C247F"/>
    <w:rsid w:val="002C2511"/>
    <w:rsid w:val="002C2522"/>
    <w:rsid w:val="002C2593"/>
    <w:rsid w:val="002C25B7"/>
    <w:rsid w:val="002C2696"/>
    <w:rsid w:val="002C2777"/>
    <w:rsid w:val="002C282E"/>
    <w:rsid w:val="002C2D2E"/>
    <w:rsid w:val="002C2F41"/>
    <w:rsid w:val="002C3117"/>
    <w:rsid w:val="002C3167"/>
    <w:rsid w:val="002C3182"/>
    <w:rsid w:val="002C32DC"/>
    <w:rsid w:val="002C3397"/>
    <w:rsid w:val="002C3408"/>
    <w:rsid w:val="002C3420"/>
    <w:rsid w:val="002C350F"/>
    <w:rsid w:val="002C362C"/>
    <w:rsid w:val="002C3635"/>
    <w:rsid w:val="002C36EB"/>
    <w:rsid w:val="002C374A"/>
    <w:rsid w:val="002C37FC"/>
    <w:rsid w:val="002C3800"/>
    <w:rsid w:val="002C389F"/>
    <w:rsid w:val="002C395D"/>
    <w:rsid w:val="002C39BE"/>
    <w:rsid w:val="002C3A87"/>
    <w:rsid w:val="002C3E72"/>
    <w:rsid w:val="002C3F11"/>
    <w:rsid w:val="002C3F4F"/>
    <w:rsid w:val="002C4043"/>
    <w:rsid w:val="002C40ED"/>
    <w:rsid w:val="002C417F"/>
    <w:rsid w:val="002C4223"/>
    <w:rsid w:val="002C4266"/>
    <w:rsid w:val="002C430E"/>
    <w:rsid w:val="002C4334"/>
    <w:rsid w:val="002C43AC"/>
    <w:rsid w:val="002C43F0"/>
    <w:rsid w:val="002C447D"/>
    <w:rsid w:val="002C4553"/>
    <w:rsid w:val="002C4674"/>
    <w:rsid w:val="002C4688"/>
    <w:rsid w:val="002C4699"/>
    <w:rsid w:val="002C4711"/>
    <w:rsid w:val="002C482C"/>
    <w:rsid w:val="002C4964"/>
    <w:rsid w:val="002C4974"/>
    <w:rsid w:val="002C4D70"/>
    <w:rsid w:val="002C4D82"/>
    <w:rsid w:val="002C4E3E"/>
    <w:rsid w:val="002C4EB2"/>
    <w:rsid w:val="002C4FCA"/>
    <w:rsid w:val="002C5135"/>
    <w:rsid w:val="002C5239"/>
    <w:rsid w:val="002C5298"/>
    <w:rsid w:val="002C52D8"/>
    <w:rsid w:val="002C52E9"/>
    <w:rsid w:val="002C53E3"/>
    <w:rsid w:val="002C5477"/>
    <w:rsid w:val="002C54A6"/>
    <w:rsid w:val="002C5531"/>
    <w:rsid w:val="002C567F"/>
    <w:rsid w:val="002C5720"/>
    <w:rsid w:val="002C58C2"/>
    <w:rsid w:val="002C595D"/>
    <w:rsid w:val="002C59F8"/>
    <w:rsid w:val="002C5A6B"/>
    <w:rsid w:val="002C5A70"/>
    <w:rsid w:val="002C5C17"/>
    <w:rsid w:val="002C5C20"/>
    <w:rsid w:val="002C5CA9"/>
    <w:rsid w:val="002C5D91"/>
    <w:rsid w:val="002C5DB7"/>
    <w:rsid w:val="002C5F48"/>
    <w:rsid w:val="002C61C7"/>
    <w:rsid w:val="002C62C1"/>
    <w:rsid w:val="002C648F"/>
    <w:rsid w:val="002C6718"/>
    <w:rsid w:val="002C6724"/>
    <w:rsid w:val="002C6A79"/>
    <w:rsid w:val="002C6AF9"/>
    <w:rsid w:val="002C6BE7"/>
    <w:rsid w:val="002C6E51"/>
    <w:rsid w:val="002C6EC3"/>
    <w:rsid w:val="002C6F9A"/>
    <w:rsid w:val="002C701D"/>
    <w:rsid w:val="002C719F"/>
    <w:rsid w:val="002C71AC"/>
    <w:rsid w:val="002C71E9"/>
    <w:rsid w:val="002C743C"/>
    <w:rsid w:val="002C754E"/>
    <w:rsid w:val="002C7575"/>
    <w:rsid w:val="002C778A"/>
    <w:rsid w:val="002C7828"/>
    <w:rsid w:val="002C787C"/>
    <w:rsid w:val="002C796E"/>
    <w:rsid w:val="002C7A6A"/>
    <w:rsid w:val="002C7ABB"/>
    <w:rsid w:val="002C7B30"/>
    <w:rsid w:val="002C7CB7"/>
    <w:rsid w:val="002C7D04"/>
    <w:rsid w:val="002C7D32"/>
    <w:rsid w:val="002C7D82"/>
    <w:rsid w:val="002C7DB3"/>
    <w:rsid w:val="002C7DC3"/>
    <w:rsid w:val="002C7DCA"/>
    <w:rsid w:val="002C7F3F"/>
    <w:rsid w:val="002C7F65"/>
    <w:rsid w:val="002D001F"/>
    <w:rsid w:val="002D0044"/>
    <w:rsid w:val="002D004A"/>
    <w:rsid w:val="002D0091"/>
    <w:rsid w:val="002D0228"/>
    <w:rsid w:val="002D042E"/>
    <w:rsid w:val="002D0627"/>
    <w:rsid w:val="002D06DF"/>
    <w:rsid w:val="002D0A03"/>
    <w:rsid w:val="002D0A74"/>
    <w:rsid w:val="002D0A75"/>
    <w:rsid w:val="002D0B90"/>
    <w:rsid w:val="002D0BBA"/>
    <w:rsid w:val="002D0CEB"/>
    <w:rsid w:val="002D0D65"/>
    <w:rsid w:val="002D0D83"/>
    <w:rsid w:val="002D0E5B"/>
    <w:rsid w:val="002D0F4D"/>
    <w:rsid w:val="002D0F9F"/>
    <w:rsid w:val="002D103A"/>
    <w:rsid w:val="002D109B"/>
    <w:rsid w:val="002D1123"/>
    <w:rsid w:val="002D113D"/>
    <w:rsid w:val="002D11C9"/>
    <w:rsid w:val="002D13AD"/>
    <w:rsid w:val="002D154C"/>
    <w:rsid w:val="002D15E1"/>
    <w:rsid w:val="002D16FC"/>
    <w:rsid w:val="002D17BA"/>
    <w:rsid w:val="002D180C"/>
    <w:rsid w:val="002D18A8"/>
    <w:rsid w:val="002D1927"/>
    <w:rsid w:val="002D1A02"/>
    <w:rsid w:val="002D1A32"/>
    <w:rsid w:val="002D1AAC"/>
    <w:rsid w:val="002D1BF5"/>
    <w:rsid w:val="002D1CAF"/>
    <w:rsid w:val="002D1D21"/>
    <w:rsid w:val="002D1E13"/>
    <w:rsid w:val="002D1E1A"/>
    <w:rsid w:val="002D1F71"/>
    <w:rsid w:val="002D1FA8"/>
    <w:rsid w:val="002D207C"/>
    <w:rsid w:val="002D23D2"/>
    <w:rsid w:val="002D23E0"/>
    <w:rsid w:val="002D2424"/>
    <w:rsid w:val="002D26B6"/>
    <w:rsid w:val="002D2754"/>
    <w:rsid w:val="002D2757"/>
    <w:rsid w:val="002D296A"/>
    <w:rsid w:val="002D2985"/>
    <w:rsid w:val="002D2A6B"/>
    <w:rsid w:val="002D2AA0"/>
    <w:rsid w:val="002D2B3D"/>
    <w:rsid w:val="002D2C94"/>
    <w:rsid w:val="002D2CE5"/>
    <w:rsid w:val="002D2ECB"/>
    <w:rsid w:val="002D30D1"/>
    <w:rsid w:val="002D31D8"/>
    <w:rsid w:val="002D328A"/>
    <w:rsid w:val="002D3294"/>
    <w:rsid w:val="002D32BF"/>
    <w:rsid w:val="002D33FB"/>
    <w:rsid w:val="002D3566"/>
    <w:rsid w:val="002D394D"/>
    <w:rsid w:val="002D39BD"/>
    <w:rsid w:val="002D3B1A"/>
    <w:rsid w:val="002D3B82"/>
    <w:rsid w:val="002D3BC8"/>
    <w:rsid w:val="002D3DE1"/>
    <w:rsid w:val="002D3E80"/>
    <w:rsid w:val="002D3EE2"/>
    <w:rsid w:val="002D3F8E"/>
    <w:rsid w:val="002D4046"/>
    <w:rsid w:val="002D41B9"/>
    <w:rsid w:val="002D427C"/>
    <w:rsid w:val="002D42AB"/>
    <w:rsid w:val="002D471B"/>
    <w:rsid w:val="002D4745"/>
    <w:rsid w:val="002D47DB"/>
    <w:rsid w:val="002D4817"/>
    <w:rsid w:val="002D4C0F"/>
    <w:rsid w:val="002D4C5D"/>
    <w:rsid w:val="002D4CB3"/>
    <w:rsid w:val="002D4CFD"/>
    <w:rsid w:val="002D4F59"/>
    <w:rsid w:val="002D500C"/>
    <w:rsid w:val="002D5167"/>
    <w:rsid w:val="002D51F4"/>
    <w:rsid w:val="002D52F5"/>
    <w:rsid w:val="002D5330"/>
    <w:rsid w:val="002D53D7"/>
    <w:rsid w:val="002D54C4"/>
    <w:rsid w:val="002D558F"/>
    <w:rsid w:val="002D55B8"/>
    <w:rsid w:val="002D55CA"/>
    <w:rsid w:val="002D5624"/>
    <w:rsid w:val="002D5703"/>
    <w:rsid w:val="002D5965"/>
    <w:rsid w:val="002D5971"/>
    <w:rsid w:val="002D5986"/>
    <w:rsid w:val="002D599F"/>
    <w:rsid w:val="002D59E1"/>
    <w:rsid w:val="002D5B2F"/>
    <w:rsid w:val="002D5C24"/>
    <w:rsid w:val="002D5C87"/>
    <w:rsid w:val="002D5CA0"/>
    <w:rsid w:val="002D5DE9"/>
    <w:rsid w:val="002D5E08"/>
    <w:rsid w:val="002D5E99"/>
    <w:rsid w:val="002D5FD1"/>
    <w:rsid w:val="002D601A"/>
    <w:rsid w:val="002D6110"/>
    <w:rsid w:val="002D6124"/>
    <w:rsid w:val="002D61BF"/>
    <w:rsid w:val="002D61D9"/>
    <w:rsid w:val="002D626A"/>
    <w:rsid w:val="002D6307"/>
    <w:rsid w:val="002D6412"/>
    <w:rsid w:val="002D642B"/>
    <w:rsid w:val="002D647A"/>
    <w:rsid w:val="002D6739"/>
    <w:rsid w:val="002D680D"/>
    <w:rsid w:val="002D68CC"/>
    <w:rsid w:val="002D68ED"/>
    <w:rsid w:val="002D68F9"/>
    <w:rsid w:val="002D6930"/>
    <w:rsid w:val="002D6942"/>
    <w:rsid w:val="002D6A12"/>
    <w:rsid w:val="002D6AC4"/>
    <w:rsid w:val="002D6BA7"/>
    <w:rsid w:val="002D6BC4"/>
    <w:rsid w:val="002D6C79"/>
    <w:rsid w:val="002D6F94"/>
    <w:rsid w:val="002D6F9B"/>
    <w:rsid w:val="002D7287"/>
    <w:rsid w:val="002D729A"/>
    <w:rsid w:val="002D72DC"/>
    <w:rsid w:val="002D7305"/>
    <w:rsid w:val="002D73BE"/>
    <w:rsid w:val="002D7481"/>
    <w:rsid w:val="002D758E"/>
    <w:rsid w:val="002D7593"/>
    <w:rsid w:val="002D75D2"/>
    <w:rsid w:val="002D789E"/>
    <w:rsid w:val="002D795E"/>
    <w:rsid w:val="002D797E"/>
    <w:rsid w:val="002D7C90"/>
    <w:rsid w:val="002D7D39"/>
    <w:rsid w:val="002D7D7A"/>
    <w:rsid w:val="002D7E59"/>
    <w:rsid w:val="002E0251"/>
    <w:rsid w:val="002E02B6"/>
    <w:rsid w:val="002E051F"/>
    <w:rsid w:val="002E052E"/>
    <w:rsid w:val="002E05CD"/>
    <w:rsid w:val="002E0637"/>
    <w:rsid w:val="002E0805"/>
    <w:rsid w:val="002E0869"/>
    <w:rsid w:val="002E0912"/>
    <w:rsid w:val="002E0A95"/>
    <w:rsid w:val="002E0AE3"/>
    <w:rsid w:val="002E0B00"/>
    <w:rsid w:val="002E0DAE"/>
    <w:rsid w:val="002E1078"/>
    <w:rsid w:val="002E10B9"/>
    <w:rsid w:val="002E10D2"/>
    <w:rsid w:val="002E11BF"/>
    <w:rsid w:val="002E12C0"/>
    <w:rsid w:val="002E1302"/>
    <w:rsid w:val="002E14E1"/>
    <w:rsid w:val="002E16E2"/>
    <w:rsid w:val="002E1B8B"/>
    <w:rsid w:val="002E1B8D"/>
    <w:rsid w:val="002E1BC0"/>
    <w:rsid w:val="002E1BCA"/>
    <w:rsid w:val="002E1D41"/>
    <w:rsid w:val="002E1E7C"/>
    <w:rsid w:val="002E1EC2"/>
    <w:rsid w:val="002E2070"/>
    <w:rsid w:val="002E213F"/>
    <w:rsid w:val="002E222C"/>
    <w:rsid w:val="002E2301"/>
    <w:rsid w:val="002E2379"/>
    <w:rsid w:val="002E237E"/>
    <w:rsid w:val="002E2463"/>
    <w:rsid w:val="002E2519"/>
    <w:rsid w:val="002E2573"/>
    <w:rsid w:val="002E2578"/>
    <w:rsid w:val="002E25AB"/>
    <w:rsid w:val="002E2640"/>
    <w:rsid w:val="002E2742"/>
    <w:rsid w:val="002E2750"/>
    <w:rsid w:val="002E2783"/>
    <w:rsid w:val="002E27CF"/>
    <w:rsid w:val="002E29BE"/>
    <w:rsid w:val="002E29D5"/>
    <w:rsid w:val="002E2A2E"/>
    <w:rsid w:val="002E2A62"/>
    <w:rsid w:val="002E2B96"/>
    <w:rsid w:val="002E2C19"/>
    <w:rsid w:val="002E2C64"/>
    <w:rsid w:val="002E2C84"/>
    <w:rsid w:val="002E2E1E"/>
    <w:rsid w:val="002E2F73"/>
    <w:rsid w:val="002E2FE5"/>
    <w:rsid w:val="002E3034"/>
    <w:rsid w:val="002E3072"/>
    <w:rsid w:val="002E30E6"/>
    <w:rsid w:val="002E3390"/>
    <w:rsid w:val="002E345B"/>
    <w:rsid w:val="002E3529"/>
    <w:rsid w:val="002E3570"/>
    <w:rsid w:val="002E36A6"/>
    <w:rsid w:val="002E371A"/>
    <w:rsid w:val="002E371C"/>
    <w:rsid w:val="002E381A"/>
    <w:rsid w:val="002E3A82"/>
    <w:rsid w:val="002E3AA4"/>
    <w:rsid w:val="002E3AD7"/>
    <w:rsid w:val="002E3B1E"/>
    <w:rsid w:val="002E3C3C"/>
    <w:rsid w:val="002E3C7A"/>
    <w:rsid w:val="002E3C87"/>
    <w:rsid w:val="002E3C98"/>
    <w:rsid w:val="002E3CD0"/>
    <w:rsid w:val="002E3E5C"/>
    <w:rsid w:val="002E4139"/>
    <w:rsid w:val="002E43CE"/>
    <w:rsid w:val="002E4420"/>
    <w:rsid w:val="002E4634"/>
    <w:rsid w:val="002E4653"/>
    <w:rsid w:val="002E46BF"/>
    <w:rsid w:val="002E4978"/>
    <w:rsid w:val="002E49AF"/>
    <w:rsid w:val="002E4A01"/>
    <w:rsid w:val="002E4AF8"/>
    <w:rsid w:val="002E4B18"/>
    <w:rsid w:val="002E4DE5"/>
    <w:rsid w:val="002E4F16"/>
    <w:rsid w:val="002E4FB6"/>
    <w:rsid w:val="002E5305"/>
    <w:rsid w:val="002E5442"/>
    <w:rsid w:val="002E57FD"/>
    <w:rsid w:val="002E5851"/>
    <w:rsid w:val="002E58B4"/>
    <w:rsid w:val="002E58C3"/>
    <w:rsid w:val="002E595B"/>
    <w:rsid w:val="002E5C38"/>
    <w:rsid w:val="002E5F44"/>
    <w:rsid w:val="002E601D"/>
    <w:rsid w:val="002E6073"/>
    <w:rsid w:val="002E60D1"/>
    <w:rsid w:val="002E6346"/>
    <w:rsid w:val="002E63BD"/>
    <w:rsid w:val="002E64A5"/>
    <w:rsid w:val="002E66A9"/>
    <w:rsid w:val="002E66D5"/>
    <w:rsid w:val="002E67E2"/>
    <w:rsid w:val="002E68A0"/>
    <w:rsid w:val="002E698D"/>
    <w:rsid w:val="002E6A1E"/>
    <w:rsid w:val="002E6A3D"/>
    <w:rsid w:val="002E6CC2"/>
    <w:rsid w:val="002E6D71"/>
    <w:rsid w:val="002E6DA5"/>
    <w:rsid w:val="002E6DBA"/>
    <w:rsid w:val="002E6E94"/>
    <w:rsid w:val="002E6F07"/>
    <w:rsid w:val="002E6F55"/>
    <w:rsid w:val="002E6FA6"/>
    <w:rsid w:val="002E7088"/>
    <w:rsid w:val="002E70CE"/>
    <w:rsid w:val="002E70DB"/>
    <w:rsid w:val="002E715C"/>
    <w:rsid w:val="002E71A2"/>
    <w:rsid w:val="002E7318"/>
    <w:rsid w:val="002E7348"/>
    <w:rsid w:val="002E741A"/>
    <w:rsid w:val="002E7473"/>
    <w:rsid w:val="002E765B"/>
    <w:rsid w:val="002E7663"/>
    <w:rsid w:val="002E7774"/>
    <w:rsid w:val="002E7AA2"/>
    <w:rsid w:val="002E7B4A"/>
    <w:rsid w:val="002E7CA9"/>
    <w:rsid w:val="002E7CE7"/>
    <w:rsid w:val="002E7FF3"/>
    <w:rsid w:val="002F01AC"/>
    <w:rsid w:val="002F0233"/>
    <w:rsid w:val="002F03CA"/>
    <w:rsid w:val="002F04B5"/>
    <w:rsid w:val="002F0516"/>
    <w:rsid w:val="002F061B"/>
    <w:rsid w:val="002F076D"/>
    <w:rsid w:val="002F07D5"/>
    <w:rsid w:val="002F07E3"/>
    <w:rsid w:val="002F0880"/>
    <w:rsid w:val="002F08D7"/>
    <w:rsid w:val="002F0A1E"/>
    <w:rsid w:val="002F0C2F"/>
    <w:rsid w:val="002F0CF8"/>
    <w:rsid w:val="002F0CFC"/>
    <w:rsid w:val="002F0D59"/>
    <w:rsid w:val="002F0F1F"/>
    <w:rsid w:val="002F0F2C"/>
    <w:rsid w:val="002F0F94"/>
    <w:rsid w:val="002F1066"/>
    <w:rsid w:val="002F10C5"/>
    <w:rsid w:val="002F123C"/>
    <w:rsid w:val="002F139D"/>
    <w:rsid w:val="002F148E"/>
    <w:rsid w:val="002F1554"/>
    <w:rsid w:val="002F1751"/>
    <w:rsid w:val="002F175F"/>
    <w:rsid w:val="002F179B"/>
    <w:rsid w:val="002F1910"/>
    <w:rsid w:val="002F19AC"/>
    <w:rsid w:val="002F1A18"/>
    <w:rsid w:val="002F1BFF"/>
    <w:rsid w:val="002F1CD1"/>
    <w:rsid w:val="002F1DC6"/>
    <w:rsid w:val="002F1FD0"/>
    <w:rsid w:val="002F2022"/>
    <w:rsid w:val="002F203C"/>
    <w:rsid w:val="002F2420"/>
    <w:rsid w:val="002F259A"/>
    <w:rsid w:val="002F25F0"/>
    <w:rsid w:val="002F27D6"/>
    <w:rsid w:val="002F28DA"/>
    <w:rsid w:val="002F28F0"/>
    <w:rsid w:val="002F2947"/>
    <w:rsid w:val="002F2A85"/>
    <w:rsid w:val="002F2AC2"/>
    <w:rsid w:val="002F2AF5"/>
    <w:rsid w:val="002F2BC5"/>
    <w:rsid w:val="002F2C2C"/>
    <w:rsid w:val="002F2C7D"/>
    <w:rsid w:val="002F2DBC"/>
    <w:rsid w:val="002F2DCC"/>
    <w:rsid w:val="002F2E51"/>
    <w:rsid w:val="002F2EC1"/>
    <w:rsid w:val="002F2F30"/>
    <w:rsid w:val="002F2F5C"/>
    <w:rsid w:val="002F2F83"/>
    <w:rsid w:val="002F3136"/>
    <w:rsid w:val="002F32B4"/>
    <w:rsid w:val="002F32F9"/>
    <w:rsid w:val="002F3376"/>
    <w:rsid w:val="002F33BF"/>
    <w:rsid w:val="002F34E2"/>
    <w:rsid w:val="002F3A2C"/>
    <w:rsid w:val="002F3AF3"/>
    <w:rsid w:val="002F3CB7"/>
    <w:rsid w:val="002F3D68"/>
    <w:rsid w:val="002F3DC0"/>
    <w:rsid w:val="002F3F8B"/>
    <w:rsid w:val="002F3FD0"/>
    <w:rsid w:val="002F4075"/>
    <w:rsid w:val="002F4093"/>
    <w:rsid w:val="002F4106"/>
    <w:rsid w:val="002F414B"/>
    <w:rsid w:val="002F425A"/>
    <w:rsid w:val="002F433C"/>
    <w:rsid w:val="002F44EC"/>
    <w:rsid w:val="002F44F5"/>
    <w:rsid w:val="002F45FD"/>
    <w:rsid w:val="002F465E"/>
    <w:rsid w:val="002F473C"/>
    <w:rsid w:val="002F481C"/>
    <w:rsid w:val="002F494E"/>
    <w:rsid w:val="002F4A35"/>
    <w:rsid w:val="002F4AEA"/>
    <w:rsid w:val="002F4CB2"/>
    <w:rsid w:val="002F4D69"/>
    <w:rsid w:val="002F4F81"/>
    <w:rsid w:val="002F501F"/>
    <w:rsid w:val="002F50D1"/>
    <w:rsid w:val="002F5103"/>
    <w:rsid w:val="002F53BB"/>
    <w:rsid w:val="002F5593"/>
    <w:rsid w:val="002F56C7"/>
    <w:rsid w:val="002F56F0"/>
    <w:rsid w:val="002F5708"/>
    <w:rsid w:val="002F57EC"/>
    <w:rsid w:val="002F5A3F"/>
    <w:rsid w:val="002F5BCE"/>
    <w:rsid w:val="002F5C7E"/>
    <w:rsid w:val="002F5CF6"/>
    <w:rsid w:val="002F5E58"/>
    <w:rsid w:val="002F5F00"/>
    <w:rsid w:val="002F5F3F"/>
    <w:rsid w:val="002F5F7D"/>
    <w:rsid w:val="002F60B4"/>
    <w:rsid w:val="002F61CD"/>
    <w:rsid w:val="002F62C2"/>
    <w:rsid w:val="002F6446"/>
    <w:rsid w:val="002F67C6"/>
    <w:rsid w:val="002F684D"/>
    <w:rsid w:val="002F6B9B"/>
    <w:rsid w:val="002F6CCB"/>
    <w:rsid w:val="002F6D8D"/>
    <w:rsid w:val="002F6E05"/>
    <w:rsid w:val="002F709A"/>
    <w:rsid w:val="002F70FC"/>
    <w:rsid w:val="002F7224"/>
    <w:rsid w:val="002F7449"/>
    <w:rsid w:val="002F7471"/>
    <w:rsid w:val="002F775E"/>
    <w:rsid w:val="002F78D1"/>
    <w:rsid w:val="002F799C"/>
    <w:rsid w:val="002F79E4"/>
    <w:rsid w:val="002F7A39"/>
    <w:rsid w:val="002F7A62"/>
    <w:rsid w:val="002F7AB4"/>
    <w:rsid w:val="002F7B58"/>
    <w:rsid w:val="002F7C20"/>
    <w:rsid w:val="002F7C2C"/>
    <w:rsid w:val="002F7D68"/>
    <w:rsid w:val="002F7F2F"/>
    <w:rsid w:val="00300077"/>
    <w:rsid w:val="00300121"/>
    <w:rsid w:val="003001D6"/>
    <w:rsid w:val="003002C0"/>
    <w:rsid w:val="00300348"/>
    <w:rsid w:val="0030036F"/>
    <w:rsid w:val="00300378"/>
    <w:rsid w:val="0030041C"/>
    <w:rsid w:val="00300708"/>
    <w:rsid w:val="00300836"/>
    <w:rsid w:val="0030085A"/>
    <w:rsid w:val="0030086C"/>
    <w:rsid w:val="003008BD"/>
    <w:rsid w:val="003008CD"/>
    <w:rsid w:val="003009B8"/>
    <w:rsid w:val="00300A8F"/>
    <w:rsid w:val="00300D44"/>
    <w:rsid w:val="00300DC5"/>
    <w:rsid w:val="00300DD8"/>
    <w:rsid w:val="00300E2D"/>
    <w:rsid w:val="00300FA1"/>
    <w:rsid w:val="00300FEB"/>
    <w:rsid w:val="003010E9"/>
    <w:rsid w:val="003012CA"/>
    <w:rsid w:val="00301452"/>
    <w:rsid w:val="0030174D"/>
    <w:rsid w:val="00301847"/>
    <w:rsid w:val="00301872"/>
    <w:rsid w:val="0030195D"/>
    <w:rsid w:val="00301A3C"/>
    <w:rsid w:val="00301A47"/>
    <w:rsid w:val="00301A65"/>
    <w:rsid w:val="00301BB2"/>
    <w:rsid w:val="00301BB7"/>
    <w:rsid w:val="00301C1C"/>
    <w:rsid w:val="00301C37"/>
    <w:rsid w:val="00301DD9"/>
    <w:rsid w:val="00301DE0"/>
    <w:rsid w:val="00301E57"/>
    <w:rsid w:val="00301F60"/>
    <w:rsid w:val="00301FA0"/>
    <w:rsid w:val="00302038"/>
    <w:rsid w:val="0030208F"/>
    <w:rsid w:val="0030212A"/>
    <w:rsid w:val="003022E8"/>
    <w:rsid w:val="003022FE"/>
    <w:rsid w:val="003023C5"/>
    <w:rsid w:val="003024F3"/>
    <w:rsid w:val="0030256B"/>
    <w:rsid w:val="0030257D"/>
    <w:rsid w:val="00302604"/>
    <w:rsid w:val="00302D67"/>
    <w:rsid w:val="00302E1B"/>
    <w:rsid w:val="00302F63"/>
    <w:rsid w:val="00303021"/>
    <w:rsid w:val="0030303C"/>
    <w:rsid w:val="0030318E"/>
    <w:rsid w:val="003031FF"/>
    <w:rsid w:val="00303248"/>
    <w:rsid w:val="0030336E"/>
    <w:rsid w:val="00303390"/>
    <w:rsid w:val="00303480"/>
    <w:rsid w:val="003036E9"/>
    <w:rsid w:val="00303803"/>
    <w:rsid w:val="00303A15"/>
    <w:rsid w:val="00303A4B"/>
    <w:rsid w:val="00303AD6"/>
    <w:rsid w:val="00303B1C"/>
    <w:rsid w:val="00303B6C"/>
    <w:rsid w:val="00303B7F"/>
    <w:rsid w:val="00303BC7"/>
    <w:rsid w:val="00303C16"/>
    <w:rsid w:val="00303C9A"/>
    <w:rsid w:val="00303CA4"/>
    <w:rsid w:val="00303CF5"/>
    <w:rsid w:val="00303FFE"/>
    <w:rsid w:val="0030406D"/>
    <w:rsid w:val="00304136"/>
    <w:rsid w:val="0030417A"/>
    <w:rsid w:val="003045F3"/>
    <w:rsid w:val="00304629"/>
    <w:rsid w:val="00304776"/>
    <w:rsid w:val="00304833"/>
    <w:rsid w:val="00304938"/>
    <w:rsid w:val="003049EF"/>
    <w:rsid w:val="00304A0B"/>
    <w:rsid w:val="00304BA7"/>
    <w:rsid w:val="00304D61"/>
    <w:rsid w:val="00304EEC"/>
    <w:rsid w:val="00304F46"/>
    <w:rsid w:val="00304FBF"/>
    <w:rsid w:val="00305007"/>
    <w:rsid w:val="00305033"/>
    <w:rsid w:val="00305037"/>
    <w:rsid w:val="0030511B"/>
    <w:rsid w:val="003051E1"/>
    <w:rsid w:val="00305236"/>
    <w:rsid w:val="003052F6"/>
    <w:rsid w:val="0030540C"/>
    <w:rsid w:val="00305412"/>
    <w:rsid w:val="0030544C"/>
    <w:rsid w:val="003055A7"/>
    <w:rsid w:val="00305623"/>
    <w:rsid w:val="0030565B"/>
    <w:rsid w:val="00305683"/>
    <w:rsid w:val="003056CC"/>
    <w:rsid w:val="003057D6"/>
    <w:rsid w:val="003058F8"/>
    <w:rsid w:val="003058FC"/>
    <w:rsid w:val="00305961"/>
    <w:rsid w:val="00305A92"/>
    <w:rsid w:val="00305B66"/>
    <w:rsid w:val="00305B74"/>
    <w:rsid w:val="00305D06"/>
    <w:rsid w:val="00305DE8"/>
    <w:rsid w:val="00305F9F"/>
    <w:rsid w:val="0030612B"/>
    <w:rsid w:val="00306152"/>
    <w:rsid w:val="00306154"/>
    <w:rsid w:val="003061D4"/>
    <w:rsid w:val="00306309"/>
    <w:rsid w:val="0030630A"/>
    <w:rsid w:val="00306519"/>
    <w:rsid w:val="00306591"/>
    <w:rsid w:val="00306793"/>
    <w:rsid w:val="003067AA"/>
    <w:rsid w:val="00306935"/>
    <w:rsid w:val="0030693C"/>
    <w:rsid w:val="00306A0E"/>
    <w:rsid w:val="00306A97"/>
    <w:rsid w:val="00306B81"/>
    <w:rsid w:val="00306CFA"/>
    <w:rsid w:val="00306DE1"/>
    <w:rsid w:val="0030709B"/>
    <w:rsid w:val="003070A8"/>
    <w:rsid w:val="00307222"/>
    <w:rsid w:val="0030725A"/>
    <w:rsid w:val="003072EE"/>
    <w:rsid w:val="00307312"/>
    <w:rsid w:val="00307377"/>
    <w:rsid w:val="003073CC"/>
    <w:rsid w:val="003073D1"/>
    <w:rsid w:val="0030761F"/>
    <w:rsid w:val="00307821"/>
    <w:rsid w:val="00307914"/>
    <w:rsid w:val="003079ED"/>
    <w:rsid w:val="00307A24"/>
    <w:rsid w:val="00307BF2"/>
    <w:rsid w:val="00307D62"/>
    <w:rsid w:val="00307D7B"/>
    <w:rsid w:val="00307D92"/>
    <w:rsid w:val="00307EC4"/>
    <w:rsid w:val="0031006D"/>
    <w:rsid w:val="00310088"/>
    <w:rsid w:val="003100EF"/>
    <w:rsid w:val="00310282"/>
    <w:rsid w:val="0031029A"/>
    <w:rsid w:val="003104A4"/>
    <w:rsid w:val="003104D3"/>
    <w:rsid w:val="003105A1"/>
    <w:rsid w:val="0031063F"/>
    <w:rsid w:val="0031064C"/>
    <w:rsid w:val="0031094C"/>
    <w:rsid w:val="00310C9C"/>
    <w:rsid w:val="00310D36"/>
    <w:rsid w:val="00310D51"/>
    <w:rsid w:val="00310F03"/>
    <w:rsid w:val="00310F4D"/>
    <w:rsid w:val="00310FBE"/>
    <w:rsid w:val="00310FF3"/>
    <w:rsid w:val="003110BE"/>
    <w:rsid w:val="0031121F"/>
    <w:rsid w:val="003113C4"/>
    <w:rsid w:val="003114C9"/>
    <w:rsid w:val="00311555"/>
    <w:rsid w:val="0031157F"/>
    <w:rsid w:val="0031159A"/>
    <w:rsid w:val="003116C5"/>
    <w:rsid w:val="0031172B"/>
    <w:rsid w:val="003119FE"/>
    <w:rsid w:val="00311B78"/>
    <w:rsid w:val="00311BBB"/>
    <w:rsid w:val="00311D04"/>
    <w:rsid w:val="00311D5F"/>
    <w:rsid w:val="00311EE4"/>
    <w:rsid w:val="00311FB7"/>
    <w:rsid w:val="0031203A"/>
    <w:rsid w:val="00312058"/>
    <w:rsid w:val="003120CA"/>
    <w:rsid w:val="0031214A"/>
    <w:rsid w:val="00312166"/>
    <w:rsid w:val="00312178"/>
    <w:rsid w:val="00312215"/>
    <w:rsid w:val="003122AB"/>
    <w:rsid w:val="003122E2"/>
    <w:rsid w:val="0031239A"/>
    <w:rsid w:val="0031239F"/>
    <w:rsid w:val="0031241C"/>
    <w:rsid w:val="0031258E"/>
    <w:rsid w:val="003125DC"/>
    <w:rsid w:val="003127E2"/>
    <w:rsid w:val="00312808"/>
    <w:rsid w:val="00312816"/>
    <w:rsid w:val="00312898"/>
    <w:rsid w:val="00312BC2"/>
    <w:rsid w:val="00312BC8"/>
    <w:rsid w:val="00312CA4"/>
    <w:rsid w:val="00312D26"/>
    <w:rsid w:val="00312D33"/>
    <w:rsid w:val="00312DC2"/>
    <w:rsid w:val="00313070"/>
    <w:rsid w:val="0031308C"/>
    <w:rsid w:val="00313193"/>
    <w:rsid w:val="003131A2"/>
    <w:rsid w:val="003131E0"/>
    <w:rsid w:val="003133D4"/>
    <w:rsid w:val="0031358C"/>
    <w:rsid w:val="003135FE"/>
    <w:rsid w:val="003136BF"/>
    <w:rsid w:val="0031384A"/>
    <w:rsid w:val="003138D4"/>
    <w:rsid w:val="00313B8A"/>
    <w:rsid w:val="00313BE0"/>
    <w:rsid w:val="00313C99"/>
    <w:rsid w:val="00313CF8"/>
    <w:rsid w:val="00313D84"/>
    <w:rsid w:val="00313E19"/>
    <w:rsid w:val="00313E39"/>
    <w:rsid w:val="00313E63"/>
    <w:rsid w:val="00313F3F"/>
    <w:rsid w:val="003140E5"/>
    <w:rsid w:val="003140E6"/>
    <w:rsid w:val="00314165"/>
    <w:rsid w:val="00314177"/>
    <w:rsid w:val="003141F8"/>
    <w:rsid w:val="00314420"/>
    <w:rsid w:val="00314461"/>
    <w:rsid w:val="0031449B"/>
    <w:rsid w:val="00314522"/>
    <w:rsid w:val="00314622"/>
    <w:rsid w:val="00314650"/>
    <w:rsid w:val="00314695"/>
    <w:rsid w:val="003146A5"/>
    <w:rsid w:val="003147B2"/>
    <w:rsid w:val="003148D3"/>
    <w:rsid w:val="003149D5"/>
    <w:rsid w:val="00314B04"/>
    <w:rsid w:val="00314B29"/>
    <w:rsid w:val="00314B45"/>
    <w:rsid w:val="00314BCC"/>
    <w:rsid w:val="00314BFB"/>
    <w:rsid w:val="00314E14"/>
    <w:rsid w:val="00314E60"/>
    <w:rsid w:val="00314F51"/>
    <w:rsid w:val="0031500B"/>
    <w:rsid w:val="0031501C"/>
    <w:rsid w:val="00315051"/>
    <w:rsid w:val="00315192"/>
    <w:rsid w:val="00315267"/>
    <w:rsid w:val="003152A9"/>
    <w:rsid w:val="0031532C"/>
    <w:rsid w:val="003154AC"/>
    <w:rsid w:val="0031556F"/>
    <w:rsid w:val="00315648"/>
    <w:rsid w:val="00315653"/>
    <w:rsid w:val="003156C8"/>
    <w:rsid w:val="00315837"/>
    <w:rsid w:val="003158CA"/>
    <w:rsid w:val="003158F6"/>
    <w:rsid w:val="00315999"/>
    <w:rsid w:val="003159EE"/>
    <w:rsid w:val="00315A08"/>
    <w:rsid w:val="00315B47"/>
    <w:rsid w:val="00315B6C"/>
    <w:rsid w:val="00315CEE"/>
    <w:rsid w:val="00315CEF"/>
    <w:rsid w:val="00315D59"/>
    <w:rsid w:val="00315DA2"/>
    <w:rsid w:val="00315FE1"/>
    <w:rsid w:val="00316003"/>
    <w:rsid w:val="00316064"/>
    <w:rsid w:val="00316074"/>
    <w:rsid w:val="00316107"/>
    <w:rsid w:val="003163A8"/>
    <w:rsid w:val="003165DB"/>
    <w:rsid w:val="00316731"/>
    <w:rsid w:val="00316907"/>
    <w:rsid w:val="00316A79"/>
    <w:rsid w:val="00316BE5"/>
    <w:rsid w:val="00316C6C"/>
    <w:rsid w:val="00316C70"/>
    <w:rsid w:val="00316D32"/>
    <w:rsid w:val="00316E21"/>
    <w:rsid w:val="00316F3A"/>
    <w:rsid w:val="00316FFA"/>
    <w:rsid w:val="00317061"/>
    <w:rsid w:val="00317139"/>
    <w:rsid w:val="0031718A"/>
    <w:rsid w:val="003171C5"/>
    <w:rsid w:val="00317240"/>
    <w:rsid w:val="0031736B"/>
    <w:rsid w:val="00317407"/>
    <w:rsid w:val="00317479"/>
    <w:rsid w:val="003174A8"/>
    <w:rsid w:val="003174B8"/>
    <w:rsid w:val="003175C7"/>
    <w:rsid w:val="00317668"/>
    <w:rsid w:val="003177D7"/>
    <w:rsid w:val="003177F0"/>
    <w:rsid w:val="00317809"/>
    <w:rsid w:val="0031780E"/>
    <w:rsid w:val="0031785C"/>
    <w:rsid w:val="00317969"/>
    <w:rsid w:val="0031797C"/>
    <w:rsid w:val="003179DF"/>
    <w:rsid w:val="00317A52"/>
    <w:rsid w:val="00317A56"/>
    <w:rsid w:val="00317BEF"/>
    <w:rsid w:val="00317C1E"/>
    <w:rsid w:val="00317CD9"/>
    <w:rsid w:val="00317CEE"/>
    <w:rsid w:val="00317D5F"/>
    <w:rsid w:val="00317D79"/>
    <w:rsid w:val="00317E99"/>
    <w:rsid w:val="00317EDB"/>
    <w:rsid w:val="00320015"/>
    <w:rsid w:val="003200C2"/>
    <w:rsid w:val="00320124"/>
    <w:rsid w:val="003201E1"/>
    <w:rsid w:val="00320254"/>
    <w:rsid w:val="00320280"/>
    <w:rsid w:val="00320307"/>
    <w:rsid w:val="0032068D"/>
    <w:rsid w:val="00320A12"/>
    <w:rsid w:val="00320A80"/>
    <w:rsid w:val="00320BBB"/>
    <w:rsid w:val="00320C02"/>
    <w:rsid w:val="00320C67"/>
    <w:rsid w:val="00320C80"/>
    <w:rsid w:val="00320E0D"/>
    <w:rsid w:val="00320E8A"/>
    <w:rsid w:val="003210D5"/>
    <w:rsid w:val="003213DC"/>
    <w:rsid w:val="003215E9"/>
    <w:rsid w:val="0032160D"/>
    <w:rsid w:val="00321660"/>
    <w:rsid w:val="0032169B"/>
    <w:rsid w:val="0032188F"/>
    <w:rsid w:val="0032191D"/>
    <w:rsid w:val="0032193C"/>
    <w:rsid w:val="00321A49"/>
    <w:rsid w:val="00321ABD"/>
    <w:rsid w:val="00321ADE"/>
    <w:rsid w:val="00321AEF"/>
    <w:rsid w:val="00321AF4"/>
    <w:rsid w:val="00321B6F"/>
    <w:rsid w:val="00321C31"/>
    <w:rsid w:val="00321CDF"/>
    <w:rsid w:val="00321D09"/>
    <w:rsid w:val="00321F03"/>
    <w:rsid w:val="00321FFA"/>
    <w:rsid w:val="00322052"/>
    <w:rsid w:val="0032222E"/>
    <w:rsid w:val="0032226B"/>
    <w:rsid w:val="003222AE"/>
    <w:rsid w:val="003222F2"/>
    <w:rsid w:val="00322326"/>
    <w:rsid w:val="0032248F"/>
    <w:rsid w:val="003224D2"/>
    <w:rsid w:val="0032257C"/>
    <w:rsid w:val="003225A8"/>
    <w:rsid w:val="003225DF"/>
    <w:rsid w:val="00322924"/>
    <w:rsid w:val="003229C9"/>
    <w:rsid w:val="00322B98"/>
    <w:rsid w:val="00322D87"/>
    <w:rsid w:val="00322DD7"/>
    <w:rsid w:val="00322DED"/>
    <w:rsid w:val="00322E31"/>
    <w:rsid w:val="00322E7B"/>
    <w:rsid w:val="00322FBC"/>
    <w:rsid w:val="00323234"/>
    <w:rsid w:val="003232BB"/>
    <w:rsid w:val="003232EA"/>
    <w:rsid w:val="00323343"/>
    <w:rsid w:val="00323757"/>
    <w:rsid w:val="00323784"/>
    <w:rsid w:val="003237AA"/>
    <w:rsid w:val="0032388B"/>
    <w:rsid w:val="003239B7"/>
    <w:rsid w:val="003239F1"/>
    <w:rsid w:val="00323AC6"/>
    <w:rsid w:val="00323B28"/>
    <w:rsid w:val="00323D37"/>
    <w:rsid w:val="00323D3F"/>
    <w:rsid w:val="00323ED5"/>
    <w:rsid w:val="00323F31"/>
    <w:rsid w:val="00323F77"/>
    <w:rsid w:val="00324012"/>
    <w:rsid w:val="003240E4"/>
    <w:rsid w:val="003241AB"/>
    <w:rsid w:val="00324223"/>
    <w:rsid w:val="003243DD"/>
    <w:rsid w:val="003243F9"/>
    <w:rsid w:val="00324436"/>
    <w:rsid w:val="00324483"/>
    <w:rsid w:val="003245FB"/>
    <w:rsid w:val="00324904"/>
    <w:rsid w:val="00324A98"/>
    <w:rsid w:val="00324B85"/>
    <w:rsid w:val="00324C56"/>
    <w:rsid w:val="00324CA4"/>
    <w:rsid w:val="00324CC3"/>
    <w:rsid w:val="00324D00"/>
    <w:rsid w:val="00324E4E"/>
    <w:rsid w:val="00324F00"/>
    <w:rsid w:val="003251F6"/>
    <w:rsid w:val="0032545D"/>
    <w:rsid w:val="00325733"/>
    <w:rsid w:val="00325898"/>
    <w:rsid w:val="003259EE"/>
    <w:rsid w:val="00325ADD"/>
    <w:rsid w:val="00325BF3"/>
    <w:rsid w:val="00325C7C"/>
    <w:rsid w:val="00325D43"/>
    <w:rsid w:val="00325DD3"/>
    <w:rsid w:val="00325E41"/>
    <w:rsid w:val="00325E67"/>
    <w:rsid w:val="0032615E"/>
    <w:rsid w:val="0032640C"/>
    <w:rsid w:val="0032652A"/>
    <w:rsid w:val="0032664B"/>
    <w:rsid w:val="00326739"/>
    <w:rsid w:val="00326798"/>
    <w:rsid w:val="0032679C"/>
    <w:rsid w:val="00326879"/>
    <w:rsid w:val="00326A9B"/>
    <w:rsid w:val="00326AD7"/>
    <w:rsid w:val="00326B24"/>
    <w:rsid w:val="00326B5E"/>
    <w:rsid w:val="00326DAF"/>
    <w:rsid w:val="00326FEF"/>
    <w:rsid w:val="00327066"/>
    <w:rsid w:val="003270C8"/>
    <w:rsid w:val="00327155"/>
    <w:rsid w:val="003271AC"/>
    <w:rsid w:val="003271F2"/>
    <w:rsid w:val="00327517"/>
    <w:rsid w:val="003275D0"/>
    <w:rsid w:val="003276D8"/>
    <w:rsid w:val="0032771E"/>
    <w:rsid w:val="003277FF"/>
    <w:rsid w:val="0032787A"/>
    <w:rsid w:val="003278EC"/>
    <w:rsid w:val="00327A62"/>
    <w:rsid w:val="00327A7F"/>
    <w:rsid w:val="00327AE6"/>
    <w:rsid w:val="00327B2F"/>
    <w:rsid w:val="00327B75"/>
    <w:rsid w:val="00327B94"/>
    <w:rsid w:val="00327C50"/>
    <w:rsid w:val="00327CA6"/>
    <w:rsid w:val="00327CAE"/>
    <w:rsid w:val="00327CC7"/>
    <w:rsid w:val="00327DA9"/>
    <w:rsid w:val="00327E14"/>
    <w:rsid w:val="00327E5E"/>
    <w:rsid w:val="00327F90"/>
    <w:rsid w:val="003300B0"/>
    <w:rsid w:val="003300CF"/>
    <w:rsid w:val="00330111"/>
    <w:rsid w:val="00330118"/>
    <w:rsid w:val="0033029F"/>
    <w:rsid w:val="003302CE"/>
    <w:rsid w:val="003302D8"/>
    <w:rsid w:val="003304AF"/>
    <w:rsid w:val="003304D8"/>
    <w:rsid w:val="0033063C"/>
    <w:rsid w:val="003306C8"/>
    <w:rsid w:val="003306E5"/>
    <w:rsid w:val="00330712"/>
    <w:rsid w:val="00330936"/>
    <w:rsid w:val="0033099C"/>
    <w:rsid w:val="00330B5C"/>
    <w:rsid w:val="00330C69"/>
    <w:rsid w:val="00330E48"/>
    <w:rsid w:val="00330E59"/>
    <w:rsid w:val="00330F0E"/>
    <w:rsid w:val="00330F83"/>
    <w:rsid w:val="00331034"/>
    <w:rsid w:val="00331048"/>
    <w:rsid w:val="00331203"/>
    <w:rsid w:val="003312C0"/>
    <w:rsid w:val="00331301"/>
    <w:rsid w:val="0033137B"/>
    <w:rsid w:val="0033156E"/>
    <w:rsid w:val="003317B2"/>
    <w:rsid w:val="003318BD"/>
    <w:rsid w:val="003318C1"/>
    <w:rsid w:val="0033198B"/>
    <w:rsid w:val="00331A74"/>
    <w:rsid w:val="00331A7C"/>
    <w:rsid w:val="00331B15"/>
    <w:rsid w:val="00331B32"/>
    <w:rsid w:val="00331B80"/>
    <w:rsid w:val="00331E06"/>
    <w:rsid w:val="00331E60"/>
    <w:rsid w:val="00331FAC"/>
    <w:rsid w:val="00332151"/>
    <w:rsid w:val="003321DB"/>
    <w:rsid w:val="00332574"/>
    <w:rsid w:val="00332579"/>
    <w:rsid w:val="003325E1"/>
    <w:rsid w:val="00332690"/>
    <w:rsid w:val="0033278C"/>
    <w:rsid w:val="003327C8"/>
    <w:rsid w:val="0033296C"/>
    <w:rsid w:val="00332A24"/>
    <w:rsid w:val="00332B45"/>
    <w:rsid w:val="00332B61"/>
    <w:rsid w:val="00332BAD"/>
    <w:rsid w:val="00332BB2"/>
    <w:rsid w:val="00332BF5"/>
    <w:rsid w:val="00332D12"/>
    <w:rsid w:val="00332D40"/>
    <w:rsid w:val="0033328D"/>
    <w:rsid w:val="003332E8"/>
    <w:rsid w:val="003332ED"/>
    <w:rsid w:val="003333C0"/>
    <w:rsid w:val="00333435"/>
    <w:rsid w:val="00333467"/>
    <w:rsid w:val="0033358D"/>
    <w:rsid w:val="003336F7"/>
    <w:rsid w:val="0033374A"/>
    <w:rsid w:val="00333AAD"/>
    <w:rsid w:val="00333AF8"/>
    <w:rsid w:val="00333B57"/>
    <w:rsid w:val="00333CBD"/>
    <w:rsid w:val="00333E0F"/>
    <w:rsid w:val="00333E54"/>
    <w:rsid w:val="00333FF3"/>
    <w:rsid w:val="003341D5"/>
    <w:rsid w:val="00334247"/>
    <w:rsid w:val="00334347"/>
    <w:rsid w:val="00334678"/>
    <w:rsid w:val="003347FF"/>
    <w:rsid w:val="0033483D"/>
    <w:rsid w:val="003348AA"/>
    <w:rsid w:val="0033497A"/>
    <w:rsid w:val="003349A4"/>
    <w:rsid w:val="00334A10"/>
    <w:rsid w:val="00334A38"/>
    <w:rsid w:val="00334A40"/>
    <w:rsid w:val="00334A54"/>
    <w:rsid w:val="00334C70"/>
    <w:rsid w:val="00334D3E"/>
    <w:rsid w:val="00334D4A"/>
    <w:rsid w:val="00334F51"/>
    <w:rsid w:val="00334F97"/>
    <w:rsid w:val="00334FAB"/>
    <w:rsid w:val="003350CB"/>
    <w:rsid w:val="003350E6"/>
    <w:rsid w:val="00335141"/>
    <w:rsid w:val="00335172"/>
    <w:rsid w:val="00335200"/>
    <w:rsid w:val="0033525D"/>
    <w:rsid w:val="0033526D"/>
    <w:rsid w:val="00335338"/>
    <w:rsid w:val="00335368"/>
    <w:rsid w:val="003354AF"/>
    <w:rsid w:val="003354F9"/>
    <w:rsid w:val="003354FC"/>
    <w:rsid w:val="0033556A"/>
    <w:rsid w:val="003355FE"/>
    <w:rsid w:val="003356C4"/>
    <w:rsid w:val="003357BF"/>
    <w:rsid w:val="003357D4"/>
    <w:rsid w:val="00335883"/>
    <w:rsid w:val="0033588D"/>
    <w:rsid w:val="003358C4"/>
    <w:rsid w:val="00335A7C"/>
    <w:rsid w:val="00335AB4"/>
    <w:rsid w:val="00335B0C"/>
    <w:rsid w:val="00335C0E"/>
    <w:rsid w:val="00335CA0"/>
    <w:rsid w:val="00335CC9"/>
    <w:rsid w:val="00335CDC"/>
    <w:rsid w:val="00335D7C"/>
    <w:rsid w:val="00335EC4"/>
    <w:rsid w:val="00335F8C"/>
    <w:rsid w:val="00335FDE"/>
    <w:rsid w:val="0033600C"/>
    <w:rsid w:val="003361F0"/>
    <w:rsid w:val="00336280"/>
    <w:rsid w:val="0033642D"/>
    <w:rsid w:val="003364C4"/>
    <w:rsid w:val="003365AB"/>
    <w:rsid w:val="00336606"/>
    <w:rsid w:val="003367B3"/>
    <w:rsid w:val="00336804"/>
    <w:rsid w:val="003368FD"/>
    <w:rsid w:val="00336A21"/>
    <w:rsid w:val="00336A74"/>
    <w:rsid w:val="00336AB5"/>
    <w:rsid w:val="00336CC1"/>
    <w:rsid w:val="00336D53"/>
    <w:rsid w:val="00336EA8"/>
    <w:rsid w:val="00336EE2"/>
    <w:rsid w:val="003371A5"/>
    <w:rsid w:val="0033726A"/>
    <w:rsid w:val="003372CF"/>
    <w:rsid w:val="00337371"/>
    <w:rsid w:val="003374BC"/>
    <w:rsid w:val="00337638"/>
    <w:rsid w:val="0033763A"/>
    <w:rsid w:val="0033772A"/>
    <w:rsid w:val="00337B20"/>
    <w:rsid w:val="00337BC0"/>
    <w:rsid w:val="00337CFA"/>
    <w:rsid w:val="00337E81"/>
    <w:rsid w:val="00337F3F"/>
    <w:rsid w:val="003400F1"/>
    <w:rsid w:val="00340220"/>
    <w:rsid w:val="003403BE"/>
    <w:rsid w:val="003403DF"/>
    <w:rsid w:val="003403F4"/>
    <w:rsid w:val="00340554"/>
    <w:rsid w:val="00340557"/>
    <w:rsid w:val="00340642"/>
    <w:rsid w:val="003406B9"/>
    <w:rsid w:val="00340781"/>
    <w:rsid w:val="00340944"/>
    <w:rsid w:val="003409B9"/>
    <w:rsid w:val="00340AA3"/>
    <w:rsid w:val="00340B5A"/>
    <w:rsid w:val="00340B91"/>
    <w:rsid w:val="00340D2F"/>
    <w:rsid w:val="00340D3B"/>
    <w:rsid w:val="00340D40"/>
    <w:rsid w:val="00340D75"/>
    <w:rsid w:val="00340DC8"/>
    <w:rsid w:val="00340F58"/>
    <w:rsid w:val="00341154"/>
    <w:rsid w:val="00341222"/>
    <w:rsid w:val="00341282"/>
    <w:rsid w:val="0034138D"/>
    <w:rsid w:val="003413D9"/>
    <w:rsid w:val="00341431"/>
    <w:rsid w:val="003415F6"/>
    <w:rsid w:val="0034164C"/>
    <w:rsid w:val="00341674"/>
    <w:rsid w:val="00341763"/>
    <w:rsid w:val="0034177B"/>
    <w:rsid w:val="003418B4"/>
    <w:rsid w:val="003418CB"/>
    <w:rsid w:val="00341914"/>
    <w:rsid w:val="003419D6"/>
    <w:rsid w:val="003419F9"/>
    <w:rsid w:val="00341A0B"/>
    <w:rsid w:val="00341A0F"/>
    <w:rsid w:val="00341B62"/>
    <w:rsid w:val="00341D66"/>
    <w:rsid w:val="00341FB1"/>
    <w:rsid w:val="003420C8"/>
    <w:rsid w:val="00342169"/>
    <w:rsid w:val="003422E3"/>
    <w:rsid w:val="00342397"/>
    <w:rsid w:val="00342409"/>
    <w:rsid w:val="0034255F"/>
    <w:rsid w:val="00342586"/>
    <w:rsid w:val="00342602"/>
    <w:rsid w:val="003426EB"/>
    <w:rsid w:val="003427AE"/>
    <w:rsid w:val="00342E99"/>
    <w:rsid w:val="00342F02"/>
    <w:rsid w:val="003431A0"/>
    <w:rsid w:val="00343313"/>
    <w:rsid w:val="00343475"/>
    <w:rsid w:val="00343524"/>
    <w:rsid w:val="003435CD"/>
    <w:rsid w:val="00343894"/>
    <w:rsid w:val="00343B15"/>
    <w:rsid w:val="0034404D"/>
    <w:rsid w:val="003441A0"/>
    <w:rsid w:val="0034431D"/>
    <w:rsid w:val="003443A1"/>
    <w:rsid w:val="00344476"/>
    <w:rsid w:val="0034447D"/>
    <w:rsid w:val="00344532"/>
    <w:rsid w:val="00344735"/>
    <w:rsid w:val="00344746"/>
    <w:rsid w:val="00344769"/>
    <w:rsid w:val="0034484A"/>
    <w:rsid w:val="003448CA"/>
    <w:rsid w:val="00344B23"/>
    <w:rsid w:val="00344B57"/>
    <w:rsid w:val="00344C8E"/>
    <w:rsid w:val="00344CA1"/>
    <w:rsid w:val="00344E62"/>
    <w:rsid w:val="003453DB"/>
    <w:rsid w:val="00345505"/>
    <w:rsid w:val="003455DD"/>
    <w:rsid w:val="0034561B"/>
    <w:rsid w:val="00345729"/>
    <w:rsid w:val="0034576B"/>
    <w:rsid w:val="0034590F"/>
    <w:rsid w:val="00345942"/>
    <w:rsid w:val="003459D5"/>
    <w:rsid w:val="00345A21"/>
    <w:rsid w:val="00345B29"/>
    <w:rsid w:val="00345C07"/>
    <w:rsid w:val="00345C0C"/>
    <w:rsid w:val="00345C26"/>
    <w:rsid w:val="00345C55"/>
    <w:rsid w:val="00345D6C"/>
    <w:rsid w:val="00345D92"/>
    <w:rsid w:val="00345F10"/>
    <w:rsid w:val="00345F55"/>
    <w:rsid w:val="00345F8D"/>
    <w:rsid w:val="00346016"/>
    <w:rsid w:val="003462C5"/>
    <w:rsid w:val="00346364"/>
    <w:rsid w:val="0034646B"/>
    <w:rsid w:val="00346528"/>
    <w:rsid w:val="00346548"/>
    <w:rsid w:val="00346566"/>
    <w:rsid w:val="00346669"/>
    <w:rsid w:val="00346778"/>
    <w:rsid w:val="003467CE"/>
    <w:rsid w:val="00346863"/>
    <w:rsid w:val="0034690A"/>
    <w:rsid w:val="00346995"/>
    <w:rsid w:val="003469DC"/>
    <w:rsid w:val="00346B99"/>
    <w:rsid w:val="00346BEA"/>
    <w:rsid w:val="00346CE0"/>
    <w:rsid w:val="00346D53"/>
    <w:rsid w:val="00346D77"/>
    <w:rsid w:val="00346E29"/>
    <w:rsid w:val="00346E91"/>
    <w:rsid w:val="003470F9"/>
    <w:rsid w:val="00347195"/>
    <w:rsid w:val="00347212"/>
    <w:rsid w:val="0034728C"/>
    <w:rsid w:val="003473F0"/>
    <w:rsid w:val="003475BD"/>
    <w:rsid w:val="003477C8"/>
    <w:rsid w:val="00347902"/>
    <w:rsid w:val="0034798F"/>
    <w:rsid w:val="00347AF9"/>
    <w:rsid w:val="00347CC1"/>
    <w:rsid w:val="00347E0D"/>
    <w:rsid w:val="00347E2C"/>
    <w:rsid w:val="00347EBF"/>
    <w:rsid w:val="00347F0E"/>
    <w:rsid w:val="00350429"/>
    <w:rsid w:val="00350533"/>
    <w:rsid w:val="00350722"/>
    <w:rsid w:val="00350783"/>
    <w:rsid w:val="003508EE"/>
    <w:rsid w:val="00350942"/>
    <w:rsid w:val="00350968"/>
    <w:rsid w:val="00350AF0"/>
    <w:rsid w:val="00350B21"/>
    <w:rsid w:val="00350C64"/>
    <w:rsid w:val="00350D30"/>
    <w:rsid w:val="00350D88"/>
    <w:rsid w:val="00350E2F"/>
    <w:rsid w:val="00350F85"/>
    <w:rsid w:val="00350FDD"/>
    <w:rsid w:val="00351277"/>
    <w:rsid w:val="003512E2"/>
    <w:rsid w:val="00351435"/>
    <w:rsid w:val="0035147A"/>
    <w:rsid w:val="003514AF"/>
    <w:rsid w:val="003514FF"/>
    <w:rsid w:val="00351590"/>
    <w:rsid w:val="003516A5"/>
    <w:rsid w:val="003516E8"/>
    <w:rsid w:val="0035173D"/>
    <w:rsid w:val="00351923"/>
    <w:rsid w:val="00351A78"/>
    <w:rsid w:val="00351B26"/>
    <w:rsid w:val="00351CCD"/>
    <w:rsid w:val="00351EF2"/>
    <w:rsid w:val="00351F8D"/>
    <w:rsid w:val="00352009"/>
    <w:rsid w:val="00352027"/>
    <w:rsid w:val="0035222A"/>
    <w:rsid w:val="00352334"/>
    <w:rsid w:val="00352359"/>
    <w:rsid w:val="00352365"/>
    <w:rsid w:val="003523B5"/>
    <w:rsid w:val="003523F7"/>
    <w:rsid w:val="0035250B"/>
    <w:rsid w:val="003525B6"/>
    <w:rsid w:val="0035262E"/>
    <w:rsid w:val="003526F3"/>
    <w:rsid w:val="00352738"/>
    <w:rsid w:val="003528FF"/>
    <w:rsid w:val="00352978"/>
    <w:rsid w:val="00352A55"/>
    <w:rsid w:val="00352B31"/>
    <w:rsid w:val="00352CAD"/>
    <w:rsid w:val="00352D19"/>
    <w:rsid w:val="00352D23"/>
    <w:rsid w:val="00352D9F"/>
    <w:rsid w:val="00352E15"/>
    <w:rsid w:val="00352E4B"/>
    <w:rsid w:val="00352F11"/>
    <w:rsid w:val="0035306A"/>
    <w:rsid w:val="003534CE"/>
    <w:rsid w:val="003535A8"/>
    <w:rsid w:val="00353902"/>
    <w:rsid w:val="003539E9"/>
    <w:rsid w:val="003539F8"/>
    <w:rsid w:val="00353A48"/>
    <w:rsid w:val="00353BA0"/>
    <w:rsid w:val="00353BC2"/>
    <w:rsid w:val="00353CD7"/>
    <w:rsid w:val="00353EE9"/>
    <w:rsid w:val="00353EF7"/>
    <w:rsid w:val="00353F77"/>
    <w:rsid w:val="00353FFD"/>
    <w:rsid w:val="003541B8"/>
    <w:rsid w:val="003542AE"/>
    <w:rsid w:val="0035442F"/>
    <w:rsid w:val="0035467B"/>
    <w:rsid w:val="00354794"/>
    <w:rsid w:val="003547A9"/>
    <w:rsid w:val="003547CA"/>
    <w:rsid w:val="003548C4"/>
    <w:rsid w:val="00354973"/>
    <w:rsid w:val="003549C0"/>
    <w:rsid w:val="00354B50"/>
    <w:rsid w:val="00354BBC"/>
    <w:rsid w:val="00354E45"/>
    <w:rsid w:val="00354E52"/>
    <w:rsid w:val="00354F1F"/>
    <w:rsid w:val="00355043"/>
    <w:rsid w:val="00355124"/>
    <w:rsid w:val="0035533C"/>
    <w:rsid w:val="003553E7"/>
    <w:rsid w:val="00355437"/>
    <w:rsid w:val="0035548B"/>
    <w:rsid w:val="00355643"/>
    <w:rsid w:val="00355831"/>
    <w:rsid w:val="0035585D"/>
    <w:rsid w:val="00355880"/>
    <w:rsid w:val="00355884"/>
    <w:rsid w:val="00355EB5"/>
    <w:rsid w:val="0035618D"/>
    <w:rsid w:val="00356262"/>
    <w:rsid w:val="003562B4"/>
    <w:rsid w:val="003562D6"/>
    <w:rsid w:val="003563A8"/>
    <w:rsid w:val="003564E1"/>
    <w:rsid w:val="0035678A"/>
    <w:rsid w:val="00356812"/>
    <w:rsid w:val="00356886"/>
    <w:rsid w:val="00356906"/>
    <w:rsid w:val="003569B0"/>
    <w:rsid w:val="003569B5"/>
    <w:rsid w:val="00356A46"/>
    <w:rsid w:val="00356AFA"/>
    <w:rsid w:val="00356D4E"/>
    <w:rsid w:val="00356F4A"/>
    <w:rsid w:val="0035713A"/>
    <w:rsid w:val="00357197"/>
    <w:rsid w:val="00357210"/>
    <w:rsid w:val="003572C3"/>
    <w:rsid w:val="0035742D"/>
    <w:rsid w:val="003574B9"/>
    <w:rsid w:val="003574C4"/>
    <w:rsid w:val="0035768C"/>
    <w:rsid w:val="0035773A"/>
    <w:rsid w:val="00357916"/>
    <w:rsid w:val="00357ADA"/>
    <w:rsid w:val="00357BA8"/>
    <w:rsid w:val="00357BDC"/>
    <w:rsid w:val="00357C07"/>
    <w:rsid w:val="00360007"/>
    <w:rsid w:val="00360225"/>
    <w:rsid w:val="00360327"/>
    <w:rsid w:val="0036032A"/>
    <w:rsid w:val="003603BD"/>
    <w:rsid w:val="00360493"/>
    <w:rsid w:val="0036053C"/>
    <w:rsid w:val="00360567"/>
    <w:rsid w:val="003605A8"/>
    <w:rsid w:val="003605FB"/>
    <w:rsid w:val="003605FC"/>
    <w:rsid w:val="00360681"/>
    <w:rsid w:val="0036079C"/>
    <w:rsid w:val="003607B7"/>
    <w:rsid w:val="00360958"/>
    <w:rsid w:val="003609E3"/>
    <w:rsid w:val="00360A34"/>
    <w:rsid w:val="00360A9E"/>
    <w:rsid w:val="00360B2B"/>
    <w:rsid w:val="00360C0C"/>
    <w:rsid w:val="00360E5C"/>
    <w:rsid w:val="00360E95"/>
    <w:rsid w:val="00360F00"/>
    <w:rsid w:val="00360F91"/>
    <w:rsid w:val="00361060"/>
    <w:rsid w:val="00361194"/>
    <w:rsid w:val="003612A0"/>
    <w:rsid w:val="003612E2"/>
    <w:rsid w:val="00361318"/>
    <w:rsid w:val="003613B1"/>
    <w:rsid w:val="0036161E"/>
    <w:rsid w:val="00361659"/>
    <w:rsid w:val="0036176F"/>
    <w:rsid w:val="0036189E"/>
    <w:rsid w:val="00361B22"/>
    <w:rsid w:val="00361C12"/>
    <w:rsid w:val="00361C55"/>
    <w:rsid w:val="00361CE0"/>
    <w:rsid w:val="00361DC2"/>
    <w:rsid w:val="00361DD8"/>
    <w:rsid w:val="00362091"/>
    <w:rsid w:val="0036217B"/>
    <w:rsid w:val="003622A3"/>
    <w:rsid w:val="0036246A"/>
    <w:rsid w:val="0036252D"/>
    <w:rsid w:val="00362564"/>
    <w:rsid w:val="0036256A"/>
    <w:rsid w:val="00362630"/>
    <w:rsid w:val="00362675"/>
    <w:rsid w:val="0036272D"/>
    <w:rsid w:val="00362770"/>
    <w:rsid w:val="00362831"/>
    <w:rsid w:val="003629C8"/>
    <w:rsid w:val="00362B10"/>
    <w:rsid w:val="00362C29"/>
    <w:rsid w:val="00362C65"/>
    <w:rsid w:val="00362E2F"/>
    <w:rsid w:val="00362F03"/>
    <w:rsid w:val="00362FB0"/>
    <w:rsid w:val="00363080"/>
    <w:rsid w:val="0036308E"/>
    <w:rsid w:val="003630A0"/>
    <w:rsid w:val="00363242"/>
    <w:rsid w:val="003632F5"/>
    <w:rsid w:val="0036330C"/>
    <w:rsid w:val="003633BD"/>
    <w:rsid w:val="003634E4"/>
    <w:rsid w:val="0036350E"/>
    <w:rsid w:val="00363684"/>
    <w:rsid w:val="003636F6"/>
    <w:rsid w:val="00363700"/>
    <w:rsid w:val="003638DD"/>
    <w:rsid w:val="00363960"/>
    <w:rsid w:val="00363989"/>
    <w:rsid w:val="003639EE"/>
    <w:rsid w:val="00363A11"/>
    <w:rsid w:val="00363B36"/>
    <w:rsid w:val="00363BBC"/>
    <w:rsid w:val="00363BE1"/>
    <w:rsid w:val="00363E08"/>
    <w:rsid w:val="00363EB1"/>
    <w:rsid w:val="00364086"/>
    <w:rsid w:val="003640C8"/>
    <w:rsid w:val="0036413E"/>
    <w:rsid w:val="00364150"/>
    <w:rsid w:val="0036441D"/>
    <w:rsid w:val="00364480"/>
    <w:rsid w:val="003644F3"/>
    <w:rsid w:val="00364567"/>
    <w:rsid w:val="003645BF"/>
    <w:rsid w:val="003645C2"/>
    <w:rsid w:val="003645D7"/>
    <w:rsid w:val="0036484F"/>
    <w:rsid w:val="0036486D"/>
    <w:rsid w:val="00364951"/>
    <w:rsid w:val="003649AD"/>
    <w:rsid w:val="00364A0C"/>
    <w:rsid w:val="00364B08"/>
    <w:rsid w:val="00364C8C"/>
    <w:rsid w:val="00364E74"/>
    <w:rsid w:val="00364ED8"/>
    <w:rsid w:val="00364EE3"/>
    <w:rsid w:val="003653E4"/>
    <w:rsid w:val="0036557B"/>
    <w:rsid w:val="0036557C"/>
    <w:rsid w:val="003655C9"/>
    <w:rsid w:val="0036571B"/>
    <w:rsid w:val="0036571F"/>
    <w:rsid w:val="003658A9"/>
    <w:rsid w:val="00365912"/>
    <w:rsid w:val="00365965"/>
    <w:rsid w:val="00365A83"/>
    <w:rsid w:val="00365AB4"/>
    <w:rsid w:val="00365B02"/>
    <w:rsid w:val="00365C8B"/>
    <w:rsid w:val="00365DAB"/>
    <w:rsid w:val="00365E0F"/>
    <w:rsid w:val="00365F1D"/>
    <w:rsid w:val="00365F84"/>
    <w:rsid w:val="003660FD"/>
    <w:rsid w:val="003662FD"/>
    <w:rsid w:val="0036631A"/>
    <w:rsid w:val="0036636D"/>
    <w:rsid w:val="00366425"/>
    <w:rsid w:val="00366878"/>
    <w:rsid w:val="0036698C"/>
    <w:rsid w:val="00366B54"/>
    <w:rsid w:val="00366EE6"/>
    <w:rsid w:val="00366EF4"/>
    <w:rsid w:val="0036702D"/>
    <w:rsid w:val="003671D8"/>
    <w:rsid w:val="00367204"/>
    <w:rsid w:val="00367207"/>
    <w:rsid w:val="0036736C"/>
    <w:rsid w:val="003674C0"/>
    <w:rsid w:val="003675FE"/>
    <w:rsid w:val="00367784"/>
    <w:rsid w:val="003677A3"/>
    <w:rsid w:val="003677FC"/>
    <w:rsid w:val="003679DD"/>
    <w:rsid w:val="00367A9E"/>
    <w:rsid w:val="00367AC9"/>
    <w:rsid w:val="00367ADF"/>
    <w:rsid w:val="00367B85"/>
    <w:rsid w:val="00367BA3"/>
    <w:rsid w:val="00367BB8"/>
    <w:rsid w:val="00367D98"/>
    <w:rsid w:val="00367E27"/>
    <w:rsid w:val="00370082"/>
    <w:rsid w:val="00370095"/>
    <w:rsid w:val="003701DD"/>
    <w:rsid w:val="00370404"/>
    <w:rsid w:val="003704AE"/>
    <w:rsid w:val="00370597"/>
    <w:rsid w:val="00370684"/>
    <w:rsid w:val="003706E9"/>
    <w:rsid w:val="0037079C"/>
    <w:rsid w:val="003707BB"/>
    <w:rsid w:val="00370811"/>
    <w:rsid w:val="00370B86"/>
    <w:rsid w:val="00370B98"/>
    <w:rsid w:val="00370BC2"/>
    <w:rsid w:val="00370D69"/>
    <w:rsid w:val="00370E2B"/>
    <w:rsid w:val="00370F73"/>
    <w:rsid w:val="00370F7B"/>
    <w:rsid w:val="00370F95"/>
    <w:rsid w:val="00370FDE"/>
    <w:rsid w:val="00371168"/>
    <w:rsid w:val="0037128C"/>
    <w:rsid w:val="00371359"/>
    <w:rsid w:val="0037140F"/>
    <w:rsid w:val="00371432"/>
    <w:rsid w:val="0037158A"/>
    <w:rsid w:val="00371630"/>
    <w:rsid w:val="00371631"/>
    <w:rsid w:val="0037167C"/>
    <w:rsid w:val="0037169D"/>
    <w:rsid w:val="0037171D"/>
    <w:rsid w:val="00371934"/>
    <w:rsid w:val="00371A22"/>
    <w:rsid w:val="00371A41"/>
    <w:rsid w:val="00371AB2"/>
    <w:rsid w:val="00371B8D"/>
    <w:rsid w:val="00371C36"/>
    <w:rsid w:val="00371D85"/>
    <w:rsid w:val="00371E12"/>
    <w:rsid w:val="00371E68"/>
    <w:rsid w:val="00371EA9"/>
    <w:rsid w:val="00371EF3"/>
    <w:rsid w:val="00371F33"/>
    <w:rsid w:val="00371FA9"/>
    <w:rsid w:val="00372021"/>
    <w:rsid w:val="0037202B"/>
    <w:rsid w:val="003720B5"/>
    <w:rsid w:val="00372279"/>
    <w:rsid w:val="003722A8"/>
    <w:rsid w:val="0037251D"/>
    <w:rsid w:val="00372674"/>
    <w:rsid w:val="003727FF"/>
    <w:rsid w:val="0037286C"/>
    <w:rsid w:val="003728CC"/>
    <w:rsid w:val="003728CE"/>
    <w:rsid w:val="00372B3C"/>
    <w:rsid w:val="00372B46"/>
    <w:rsid w:val="00372D9D"/>
    <w:rsid w:val="00372FDF"/>
    <w:rsid w:val="003730E9"/>
    <w:rsid w:val="00373179"/>
    <w:rsid w:val="00373193"/>
    <w:rsid w:val="003731D1"/>
    <w:rsid w:val="00373392"/>
    <w:rsid w:val="00373394"/>
    <w:rsid w:val="003735B9"/>
    <w:rsid w:val="00373631"/>
    <w:rsid w:val="00373748"/>
    <w:rsid w:val="0037377E"/>
    <w:rsid w:val="003737AE"/>
    <w:rsid w:val="00373954"/>
    <w:rsid w:val="00373A5C"/>
    <w:rsid w:val="00373A91"/>
    <w:rsid w:val="00373D69"/>
    <w:rsid w:val="00373D7A"/>
    <w:rsid w:val="00374031"/>
    <w:rsid w:val="003741EA"/>
    <w:rsid w:val="0037440B"/>
    <w:rsid w:val="0037451D"/>
    <w:rsid w:val="003745E0"/>
    <w:rsid w:val="0037464F"/>
    <w:rsid w:val="0037465B"/>
    <w:rsid w:val="003747F8"/>
    <w:rsid w:val="003749E1"/>
    <w:rsid w:val="003749F4"/>
    <w:rsid w:val="00374A6A"/>
    <w:rsid w:val="00374A94"/>
    <w:rsid w:val="00374AC4"/>
    <w:rsid w:val="00374DBD"/>
    <w:rsid w:val="00374E18"/>
    <w:rsid w:val="00374FCA"/>
    <w:rsid w:val="003751E8"/>
    <w:rsid w:val="00375211"/>
    <w:rsid w:val="00375351"/>
    <w:rsid w:val="003754D4"/>
    <w:rsid w:val="00375567"/>
    <w:rsid w:val="00375887"/>
    <w:rsid w:val="003758CA"/>
    <w:rsid w:val="00375AB4"/>
    <w:rsid w:val="00375BFF"/>
    <w:rsid w:val="00375CC8"/>
    <w:rsid w:val="00375D32"/>
    <w:rsid w:val="00375E08"/>
    <w:rsid w:val="00375E95"/>
    <w:rsid w:val="00375F5C"/>
    <w:rsid w:val="00376201"/>
    <w:rsid w:val="003762D2"/>
    <w:rsid w:val="00376302"/>
    <w:rsid w:val="00376464"/>
    <w:rsid w:val="00376678"/>
    <w:rsid w:val="003766EC"/>
    <w:rsid w:val="00376868"/>
    <w:rsid w:val="00376938"/>
    <w:rsid w:val="003769A7"/>
    <w:rsid w:val="003769DF"/>
    <w:rsid w:val="00376A29"/>
    <w:rsid w:val="00376CA2"/>
    <w:rsid w:val="00376CDB"/>
    <w:rsid w:val="003770B1"/>
    <w:rsid w:val="0037714E"/>
    <w:rsid w:val="00377157"/>
    <w:rsid w:val="00377614"/>
    <w:rsid w:val="00377653"/>
    <w:rsid w:val="00377728"/>
    <w:rsid w:val="00377743"/>
    <w:rsid w:val="003779A4"/>
    <w:rsid w:val="00377C95"/>
    <w:rsid w:val="00377F08"/>
    <w:rsid w:val="003800CA"/>
    <w:rsid w:val="0038022F"/>
    <w:rsid w:val="0038030A"/>
    <w:rsid w:val="00380338"/>
    <w:rsid w:val="00380410"/>
    <w:rsid w:val="00380567"/>
    <w:rsid w:val="00380574"/>
    <w:rsid w:val="00380679"/>
    <w:rsid w:val="0038073C"/>
    <w:rsid w:val="003807FC"/>
    <w:rsid w:val="0038081D"/>
    <w:rsid w:val="0038096D"/>
    <w:rsid w:val="0038097B"/>
    <w:rsid w:val="00380A64"/>
    <w:rsid w:val="00380ACB"/>
    <w:rsid w:val="00380B1E"/>
    <w:rsid w:val="00380B9D"/>
    <w:rsid w:val="00380ECC"/>
    <w:rsid w:val="00380F90"/>
    <w:rsid w:val="00380FF2"/>
    <w:rsid w:val="0038102D"/>
    <w:rsid w:val="0038109F"/>
    <w:rsid w:val="0038119D"/>
    <w:rsid w:val="00381403"/>
    <w:rsid w:val="003815B2"/>
    <w:rsid w:val="003815BE"/>
    <w:rsid w:val="003816CE"/>
    <w:rsid w:val="00381768"/>
    <w:rsid w:val="00381781"/>
    <w:rsid w:val="003817A3"/>
    <w:rsid w:val="00381936"/>
    <w:rsid w:val="003819FD"/>
    <w:rsid w:val="00381B10"/>
    <w:rsid w:val="00381B71"/>
    <w:rsid w:val="00381DC8"/>
    <w:rsid w:val="00381F1D"/>
    <w:rsid w:val="00381F47"/>
    <w:rsid w:val="003820E4"/>
    <w:rsid w:val="00382183"/>
    <w:rsid w:val="003821BA"/>
    <w:rsid w:val="00382292"/>
    <w:rsid w:val="0038234D"/>
    <w:rsid w:val="0038242A"/>
    <w:rsid w:val="003824F3"/>
    <w:rsid w:val="003824FD"/>
    <w:rsid w:val="00382533"/>
    <w:rsid w:val="00382645"/>
    <w:rsid w:val="003828D5"/>
    <w:rsid w:val="00382A23"/>
    <w:rsid w:val="00382D58"/>
    <w:rsid w:val="00382D8D"/>
    <w:rsid w:val="00383061"/>
    <w:rsid w:val="003830C8"/>
    <w:rsid w:val="00383297"/>
    <w:rsid w:val="003832D6"/>
    <w:rsid w:val="00383428"/>
    <w:rsid w:val="00383448"/>
    <w:rsid w:val="003835B4"/>
    <w:rsid w:val="003836B8"/>
    <w:rsid w:val="003836E1"/>
    <w:rsid w:val="00383879"/>
    <w:rsid w:val="0038398D"/>
    <w:rsid w:val="003839DF"/>
    <w:rsid w:val="00383A47"/>
    <w:rsid w:val="00383ACF"/>
    <w:rsid w:val="00383B86"/>
    <w:rsid w:val="00383C1A"/>
    <w:rsid w:val="00383D2A"/>
    <w:rsid w:val="00383DBC"/>
    <w:rsid w:val="00383E3F"/>
    <w:rsid w:val="00384057"/>
    <w:rsid w:val="003841C4"/>
    <w:rsid w:val="003841EE"/>
    <w:rsid w:val="003842C8"/>
    <w:rsid w:val="003843F8"/>
    <w:rsid w:val="00384631"/>
    <w:rsid w:val="0038463C"/>
    <w:rsid w:val="00384651"/>
    <w:rsid w:val="00384925"/>
    <w:rsid w:val="00384949"/>
    <w:rsid w:val="003849FE"/>
    <w:rsid w:val="00384A01"/>
    <w:rsid w:val="00384A33"/>
    <w:rsid w:val="00384B94"/>
    <w:rsid w:val="00384BAF"/>
    <w:rsid w:val="003851BF"/>
    <w:rsid w:val="00385284"/>
    <w:rsid w:val="0038540D"/>
    <w:rsid w:val="0038545B"/>
    <w:rsid w:val="0038577F"/>
    <w:rsid w:val="003857AD"/>
    <w:rsid w:val="00385813"/>
    <w:rsid w:val="003859D0"/>
    <w:rsid w:val="00385A71"/>
    <w:rsid w:val="00385AD9"/>
    <w:rsid w:val="00385CD2"/>
    <w:rsid w:val="00385CFD"/>
    <w:rsid w:val="00385EC3"/>
    <w:rsid w:val="00385ED7"/>
    <w:rsid w:val="00385F28"/>
    <w:rsid w:val="00386000"/>
    <w:rsid w:val="00386041"/>
    <w:rsid w:val="003860C8"/>
    <w:rsid w:val="00386147"/>
    <w:rsid w:val="003863D2"/>
    <w:rsid w:val="0038643E"/>
    <w:rsid w:val="003865E7"/>
    <w:rsid w:val="0038665A"/>
    <w:rsid w:val="00386678"/>
    <w:rsid w:val="0038675E"/>
    <w:rsid w:val="00386770"/>
    <w:rsid w:val="003867A9"/>
    <w:rsid w:val="003868D0"/>
    <w:rsid w:val="00386964"/>
    <w:rsid w:val="00386AB5"/>
    <w:rsid w:val="00386BC5"/>
    <w:rsid w:val="00386CF6"/>
    <w:rsid w:val="00386D3B"/>
    <w:rsid w:val="00386D6E"/>
    <w:rsid w:val="00386DA8"/>
    <w:rsid w:val="00386DF2"/>
    <w:rsid w:val="00386E06"/>
    <w:rsid w:val="00386F5D"/>
    <w:rsid w:val="003870AD"/>
    <w:rsid w:val="003870F9"/>
    <w:rsid w:val="003871D5"/>
    <w:rsid w:val="00387283"/>
    <w:rsid w:val="003873AC"/>
    <w:rsid w:val="003873F7"/>
    <w:rsid w:val="003877D2"/>
    <w:rsid w:val="00387A15"/>
    <w:rsid w:val="00387A1E"/>
    <w:rsid w:val="00387B8B"/>
    <w:rsid w:val="00387BB3"/>
    <w:rsid w:val="00387C56"/>
    <w:rsid w:val="00387C63"/>
    <w:rsid w:val="00387CAF"/>
    <w:rsid w:val="00387DAA"/>
    <w:rsid w:val="00387E55"/>
    <w:rsid w:val="00387F24"/>
    <w:rsid w:val="00387F7D"/>
    <w:rsid w:val="003900F6"/>
    <w:rsid w:val="0039021F"/>
    <w:rsid w:val="00390261"/>
    <w:rsid w:val="00390285"/>
    <w:rsid w:val="00390333"/>
    <w:rsid w:val="003904BE"/>
    <w:rsid w:val="003904F3"/>
    <w:rsid w:val="00390510"/>
    <w:rsid w:val="00390588"/>
    <w:rsid w:val="00390596"/>
    <w:rsid w:val="003905D2"/>
    <w:rsid w:val="003906BE"/>
    <w:rsid w:val="0039078B"/>
    <w:rsid w:val="00390977"/>
    <w:rsid w:val="00390994"/>
    <w:rsid w:val="003909F3"/>
    <w:rsid w:val="00390A25"/>
    <w:rsid w:val="00390A90"/>
    <w:rsid w:val="00390BBE"/>
    <w:rsid w:val="00390C51"/>
    <w:rsid w:val="00390CE2"/>
    <w:rsid w:val="00390D01"/>
    <w:rsid w:val="00390EB1"/>
    <w:rsid w:val="00390EC6"/>
    <w:rsid w:val="00390F2D"/>
    <w:rsid w:val="00391145"/>
    <w:rsid w:val="00391351"/>
    <w:rsid w:val="0039145D"/>
    <w:rsid w:val="00391580"/>
    <w:rsid w:val="00391A50"/>
    <w:rsid w:val="00391A62"/>
    <w:rsid w:val="00391D03"/>
    <w:rsid w:val="00391D3B"/>
    <w:rsid w:val="00391D76"/>
    <w:rsid w:val="00391D81"/>
    <w:rsid w:val="00391FA3"/>
    <w:rsid w:val="00392013"/>
    <w:rsid w:val="00392344"/>
    <w:rsid w:val="00392394"/>
    <w:rsid w:val="00392475"/>
    <w:rsid w:val="0039247E"/>
    <w:rsid w:val="00392582"/>
    <w:rsid w:val="00392606"/>
    <w:rsid w:val="00392723"/>
    <w:rsid w:val="00392797"/>
    <w:rsid w:val="00392919"/>
    <w:rsid w:val="00392924"/>
    <w:rsid w:val="00392B1C"/>
    <w:rsid w:val="00392B9D"/>
    <w:rsid w:val="0039314A"/>
    <w:rsid w:val="0039323E"/>
    <w:rsid w:val="003932A3"/>
    <w:rsid w:val="003933A2"/>
    <w:rsid w:val="00393655"/>
    <w:rsid w:val="0039366F"/>
    <w:rsid w:val="0039378B"/>
    <w:rsid w:val="003937F8"/>
    <w:rsid w:val="0039392E"/>
    <w:rsid w:val="00393986"/>
    <w:rsid w:val="00393C96"/>
    <w:rsid w:val="00393D23"/>
    <w:rsid w:val="00393D2D"/>
    <w:rsid w:val="00393FEA"/>
    <w:rsid w:val="00394001"/>
    <w:rsid w:val="0039402A"/>
    <w:rsid w:val="003940B4"/>
    <w:rsid w:val="0039427A"/>
    <w:rsid w:val="0039441C"/>
    <w:rsid w:val="00394450"/>
    <w:rsid w:val="003944FC"/>
    <w:rsid w:val="0039476D"/>
    <w:rsid w:val="00394959"/>
    <w:rsid w:val="00394AB7"/>
    <w:rsid w:val="00394B57"/>
    <w:rsid w:val="00394D94"/>
    <w:rsid w:val="00394DFB"/>
    <w:rsid w:val="00394ECA"/>
    <w:rsid w:val="00394FD1"/>
    <w:rsid w:val="0039507A"/>
    <w:rsid w:val="00395100"/>
    <w:rsid w:val="0039526F"/>
    <w:rsid w:val="003954BE"/>
    <w:rsid w:val="003954DF"/>
    <w:rsid w:val="00395558"/>
    <w:rsid w:val="0039562B"/>
    <w:rsid w:val="00395A16"/>
    <w:rsid w:val="00395ABA"/>
    <w:rsid w:val="00395B86"/>
    <w:rsid w:val="00395CD7"/>
    <w:rsid w:val="00395D23"/>
    <w:rsid w:val="00395D45"/>
    <w:rsid w:val="00395D96"/>
    <w:rsid w:val="00395F13"/>
    <w:rsid w:val="00395F6F"/>
    <w:rsid w:val="00395FD1"/>
    <w:rsid w:val="003960A1"/>
    <w:rsid w:val="003960C6"/>
    <w:rsid w:val="00396323"/>
    <w:rsid w:val="00396560"/>
    <w:rsid w:val="003965C9"/>
    <w:rsid w:val="003965D2"/>
    <w:rsid w:val="003966F0"/>
    <w:rsid w:val="0039675E"/>
    <w:rsid w:val="003967CA"/>
    <w:rsid w:val="00396856"/>
    <w:rsid w:val="00396871"/>
    <w:rsid w:val="00396947"/>
    <w:rsid w:val="003969CC"/>
    <w:rsid w:val="00396C04"/>
    <w:rsid w:val="00396C58"/>
    <w:rsid w:val="00396E2D"/>
    <w:rsid w:val="00396E98"/>
    <w:rsid w:val="00396F79"/>
    <w:rsid w:val="003970CB"/>
    <w:rsid w:val="0039714A"/>
    <w:rsid w:val="00397197"/>
    <w:rsid w:val="003972FB"/>
    <w:rsid w:val="003974D1"/>
    <w:rsid w:val="003974DF"/>
    <w:rsid w:val="00397574"/>
    <w:rsid w:val="00397608"/>
    <w:rsid w:val="00397A8E"/>
    <w:rsid w:val="00397B5C"/>
    <w:rsid w:val="00397B97"/>
    <w:rsid w:val="00397C00"/>
    <w:rsid w:val="00397C0F"/>
    <w:rsid w:val="00397D45"/>
    <w:rsid w:val="00397DD3"/>
    <w:rsid w:val="00397EB8"/>
    <w:rsid w:val="00397F91"/>
    <w:rsid w:val="003A00B2"/>
    <w:rsid w:val="003A00F1"/>
    <w:rsid w:val="003A01AE"/>
    <w:rsid w:val="003A01B7"/>
    <w:rsid w:val="003A02B8"/>
    <w:rsid w:val="003A0339"/>
    <w:rsid w:val="003A03AC"/>
    <w:rsid w:val="003A05DC"/>
    <w:rsid w:val="003A0710"/>
    <w:rsid w:val="003A0737"/>
    <w:rsid w:val="003A093D"/>
    <w:rsid w:val="003A0968"/>
    <w:rsid w:val="003A097E"/>
    <w:rsid w:val="003A098B"/>
    <w:rsid w:val="003A0A69"/>
    <w:rsid w:val="003A0AA4"/>
    <w:rsid w:val="003A0B41"/>
    <w:rsid w:val="003A0C9B"/>
    <w:rsid w:val="003A0D52"/>
    <w:rsid w:val="003A112D"/>
    <w:rsid w:val="003A11D3"/>
    <w:rsid w:val="003A1345"/>
    <w:rsid w:val="003A15D2"/>
    <w:rsid w:val="003A168C"/>
    <w:rsid w:val="003A16D3"/>
    <w:rsid w:val="003A1720"/>
    <w:rsid w:val="003A1761"/>
    <w:rsid w:val="003A17B8"/>
    <w:rsid w:val="003A1826"/>
    <w:rsid w:val="003A1896"/>
    <w:rsid w:val="003A191D"/>
    <w:rsid w:val="003A197A"/>
    <w:rsid w:val="003A1B34"/>
    <w:rsid w:val="003A1C30"/>
    <w:rsid w:val="003A1C3C"/>
    <w:rsid w:val="003A1C50"/>
    <w:rsid w:val="003A1C81"/>
    <w:rsid w:val="003A1EDB"/>
    <w:rsid w:val="003A20E9"/>
    <w:rsid w:val="003A2221"/>
    <w:rsid w:val="003A243B"/>
    <w:rsid w:val="003A2491"/>
    <w:rsid w:val="003A2542"/>
    <w:rsid w:val="003A26C2"/>
    <w:rsid w:val="003A2802"/>
    <w:rsid w:val="003A299B"/>
    <w:rsid w:val="003A2B83"/>
    <w:rsid w:val="003A2C79"/>
    <w:rsid w:val="003A2D40"/>
    <w:rsid w:val="003A2DA7"/>
    <w:rsid w:val="003A2E60"/>
    <w:rsid w:val="003A3160"/>
    <w:rsid w:val="003A31E9"/>
    <w:rsid w:val="003A31F8"/>
    <w:rsid w:val="003A32C7"/>
    <w:rsid w:val="003A3526"/>
    <w:rsid w:val="003A378C"/>
    <w:rsid w:val="003A395D"/>
    <w:rsid w:val="003A3A65"/>
    <w:rsid w:val="003A3B97"/>
    <w:rsid w:val="003A3C08"/>
    <w:rsid w:val="003A3C85"/>
    <w:rsid w:val="003A3CBE"/>
    <w:rsid w:val="003A40A1"/>
    <w:rsid w:val="003A40BE"/>
    <w:rsid w:val="003A41F8"/>
    <w:rsid w:val="003A4200"/>
    <w:rsid w:val="003A4246"/>
    <w:rsid w:val="003A42A5"/>
    <w:rsid w:val="003A42AF"/>
    <w:rsid w:val="003A442A"/>
    <w:rsid w:val="003A442E"/>
    <w:rsid w:val="003A4479"/>
    <w:rsid w:val="003A456A"/>
    <w:rsid w:val="003A4597"/>
    <w:rsid w:val="003A45FB"/>
    <w:rsid w:val="003A46B8"/>
    <w:rsid w:val="003A479E"/>
    <w:rsid w:val="003A480F"/>
    <w:rsid w:val="003A4890"/>
    <w:rsid w:val="003A4AAE"/>
    <w:rsid w:val="003A4C89"/>
    <w:rsid w:val="003A4D91"/>
    <w:rsid w:val="003A4EB7"/>
    <w:rsid w:val="003A4F85"/>
    <w:rsid w:val="003A4FDB"/>
    <w:rsid w:val="003A4FF1"/>
    <w:rsid w:val="003A5026"/>
    <w:rsid w:val="003A523D"/>
    <w:rsid w:val="003A5571"/>
    <w:rsid w:val="003A5680"/>
    <w:rsid w:val="003A5692"/>
    <w:rsid w:val="003A5753"/>
    <w:rsid w:val="003A57DE"/>
    <w:rsid w:val="003A59DC"/>
    <w:rsid w:val="003A5A01"/>
    <w:rsid w:val="003A5A78"/>
    <w:rsid w:val="003A5B98"/>
    <w:rsid w:val="003A5C1A"/>
    <w:rsid w:val="003A5C8D"/>
    <w:rsid w:val="003A5CE2"/>
    <w:rsid w:val="003A5D54"/>
    <w:rsid w:val="003A5E50"/>
    <w:rsid w:val="003A5EC6"/>
    <w:rsid w:val="003A5FAB"/>
    <w:rsid w:val="003A5FD4"/>
    <w:rsid w:val="003A601A"/>
    <w:rsid w:val="003A6072"/>
    <w:rsid w:val="003A60BB"/>
    <w:rsid w:val="003A6139"/>
    <w:rsid w:val="003A62D1"/>
    <w:rsid w:val="003A62D7"/>
    <w:rsid w:val="003A6322"/>
    <w:rsid w:val="003A64AC"/>
    <w:rsid w:val="003A6517"/>
    <w:rsid w:val="003A6574"/>
    <w:rsid w:val="003A6583"/>
    <w:rsid w:val="003A68FB"/>
    <w:rsid w:val="003A69EE"/>
    <w:rsid w:val="003A6A0F"/>
    <w:rsid w:val="003A6B2E"/>
    <w:rsid w:val="003A6B7B"/>
    <w:rsid w:val="003A6C5F"/>
    <w:rsid w:val="003A6EDB"/>
    <w:rsid w:val="003A6FB5"/>
    <w:rsid w:val="003A7034"/>
    <w:rsid w:val="003A7092"/>
    <w:rsid w:val="003A715C"/>
    <w:rsid w:val="003A7241"/>
    <w:rsid w:val="003A72C4"/>
    <w:rsid w:val="003A72D5"/>
    <w:rsid w:val="003A7351"/>
    <w:rsid w:val="003A7426"/>
    <w:rsid w:val="003A7452"/>
    <w:rsid w:val="003A7839"/>
    <w:rsid w:val="003A78E1"/>
    <w:rsid w:val="003A7A56"/>
    <w:rsid w:val="003A7CD1"/>
    <w:rsid w:val="003A7DEA"/>
    <w:rsid w:val="003A7EA2"/>
    <w:rsid w:val="003B0087"/>
    <w:rsid w:val="003B01A2"/>
    <w:rsid w:val="003B01F2"/>
    <w:rsid w:val="003B0381"/>
    <w:rsid w:val="003B03C8"/>
    <w:rsid w:val="003B043E"/>
    <w:rsid w:val="003B051D"/>
    <w:rsid w:val="003B0617"/>
    <w:rsid w:val="003B0683"/>
    <w:rsid w:val="003B068A"/>
    <w:rsid w:val="003B07CB"/>
    <w:rsid w:val="003B09B8"/>
    <w:rsid w:val="003B09F5"/>
    <w:rsid w:val="003B0F22"/>
    <w:rsid w:val="003B100D"/>
    <w:rsid w:val="003B102F"/>
    <w:rsid w:val="003B107D"/>
    <w:rsid w:val="003B11A0"/>
    <w:rsid w:val="003B1496"/>
    <w:rsid w:val="003B171F"/>
    <w:rsid w:val="003B18D8"/>
    <w:rsid w:val="003B1995"/>
    <w:rsid w:val="003B1ABB"/>
    <w:rsid w:val="003B1DFE"/>
    <w:rsid w:val="003B1EB9"/>
    <w:rsid w:val="003B1F7F"/>
    <w:rsid w:val="003B1FED"/>
    <w:rsid w:val="003B2059"/>
    <w:rsid w:val="003B20C3"/>
    <w:rsid w:val="003B22FF"/>
    <w:rsid w:val="003B233C"/>
    <w:rsid w:val="003B2448"/>
    <w:rsid w:val="003B2512"/>
    <w:rsid w:val="003B257E"/>
    <w:rsid w:val="003B2698"/>
    <w:rsid w:val="003B26A7"/>
    <w:rsid w:val="003B28D4"/>
    <w:rsid w:val="003B28EC"/>
    <w:rsid w:val="003B28F2"/>
    <w:rsid w:val="003B2995"/>
    <w:rsid w:val="003B2A7C"/>
    <w:rsid w:val="003B2C4F"/>
    <w:rsid w:val="003B2C5C"/>
    <w:rsid w:val="003B2E18"/>
    <w:rsid w:val="003B2E6F"/>
    <w:rsid w:val="003B2F58"/>
    <w:rsid w:val="003B2FFB"/>
    <w:rsid w:val="003B3071"/>
    <w:rsid w:val="003B3098"/>
    <w:rsid w:val="003B313C"/>
    <w:rsid w:val="003B31E2"/>
    <w:rsid w:val="003B3348"/>
    <w:rsid w:val="003B3390"/>
    <w:rsid w:val="003B344F"/>
    <w:rsid w:val="003B36BE"/>
    <w:rsid w:val="003B3755"/>
    <w:rsid w:val="003B3953"/>
    <w:rsid w:val="003B3956"/>
    <w:rsid w:val="003B3A17"/>
    <w:rsid w:val="003B3B11"/>
    <w:rsid w:val="003B3B37"/>
    <w:rsid w:val="003B3B6C"/>
    <w:rsid w:val="003B3CAC"/>
    <w:rsid w:val="003B3D5A"/>
    <w:rsid w:val="003B3E1F"/>
    <w:rsid w:val="003B3F77"/>
    <w:rsid w:val="003B4069"/>
    <w:rsid w:val="003B4176"/>
    <w:rsid w:val="003B4222"/>
    <w:rsid w:val="003B4238"/>
    <w:rsid w:val="003B42DE"/>
    <w:rsid w:val="003B444B"/>
    <w:rsid w:val="003B44E2"/>
    <w:rsid w:val="003B4654"/>
    <w:rsid w:val="003B475A"/>
    <w:rsid w:val="003B4923"/>
    <w:rsid w:val="003B4E0E"/>
    <w:rsid w:val="003B4E8C"/>
    <w:rsid w:val="003B4F5A"/>
    <w:rsid w:val="003B4F78"/>
    <w:rsid w:val="003B52AD"/>
    <w:rsid w:val="003B52B8"/>
    <w:rsid w:val="003B532B"/>
    <w:rsid w:val="003B5341"/>
    <w:rsid w:val="003B542C"/>
    <w:rsid w:val="003B544B"/>
    <w:rsid w:val="003B5459"/>
    <w:rsid w:val="003B54FB"/>
    <w:rsid w:val="003B55FF"/>
    <w:rsid w:val="003B5602"/>
    <w:rsid w:val="003B5665"/>
    <w:rsid w:val="003B5783"/>
    <w:rsid w:val="003B57FA"/>
    <w:rsid w:val="003B592B"/>
    <w:rsid w:val="003B5B50"/>
    <w:rsid w:val="003B5D62"/>
    <w:rsid w:val="003B5F57"/>
    <w:rsid w:val="003B6018"/>
    <w:rsid w:val="003B6071"/>
    <w:rsid w:val="003B6170"/>
    <w:rsid w:val="003B6247"/>
    <w:rsid w:val="003B624C"/>
    <w:rsid w:val="003B6351"/>
    <w:rsid w:val="003B6602"/>
    <w:rsid w:val="003B6667"/>
    <w:rsid w:val="003B66E4"/>
    <w:rsid w:val="003B6852"/>
    <w:rsid w:val="003B6995"/>
    <w:rsid w:val="003B6C0B"/>
    <w:rsid w:val="003B6E24"/>
    <w:rsid w:val="003B6E96"/>
    <w:rsid w:val="003B6EDC"/>
    <w:rsid w:val="003B6F04"/>
    <w:rsid w:val="003B6F30"/>
    <w:rsid w:val="003B6FEB"/>
    <w:rsid w:val="003B704F"/>
    <w:rsid w:val="003B71B4"/>
    <w:rsid w:val="003B72D5"/>
    <w:rsid w:val="003B74E3"/>
    <w:rsid w:val="003B7564"/>
    <w:rsid w:val="003B75A9"/>
    <w:rsid w:val="003B7738"/>
    <w:rsid w:val="003B782F"/>
    <w:rsid w:val="003B7832"/>
    <w:rsid w:val="003B784A"/>
    <w:rsid w:val="003B796D"/>
    <w:rsid w:val="003B79C0"/>
    <w:rsid w:val="003B7A00"/>
    <w:rsid w:val="003B7A55"/>
    <w:rsid w:val="003B7A66"/>
    <w:rsid w:val="003B7A73"/>
    <w:rsid w:val="003B7AE8"/>
    <w:rsid w:val="003B7B01"/>
    <w:rsid w:val="003B7B8E"/>
    <w:rsid w:val="003B7D54"/>
    <w:rsid w:val="003B7E68"/>
    <w:rsid w:val="003B7F3F"/>
    <w:rsid w:val="003C0039"/>
    <w:rsid w:val="003C00E0"/>
    <w:rsid w:val="003C01D8"/>
    <w:rsid w:val="003C034A"/>
    <w:rsid w:val="003C037C"/>
    <w:rsid w:val="003C03B7"/>
    <w:rsid w:val="003C0401"/>
    <w:rsid w:val="003C046E"/>
    <w:rsid w:val="003C05BF"/>
    <w:rsid w:val="003C0676"/>
    <w:rsid w:val="003C0703"/>
    <w:rsid w:val="003C0798"/>
    <w:rsid w:val="003C0A01"/>
    <w:rsid w:val="003C0B24"/>
    <w:rsid w:val="003C0B5B"/>
    <w:rsid w:val="003C0B9C"/>
    <w:rsid w:val="003C0BA8"/>
    <w:rsid w:val="003C0C39"/>
    <w:rsid w:val="003C0DB4"/>
    <w:rsid w:val="003C0DF0"/>
    <w:rsid w:val="003C1220"/>
    <w:rsid w:val="003C12D0"/>
    <w:rsid w:val="003C1323"/>
    <w:rsid w:val="003C136A"/>
    <w:rsid w:val="003C14D8"/>
    <w:rsid w:val="003C14FC"/>
    <w:rsid w:val="003C1578"/>
    <w:rsid w:val="003C158D"/>
    <w:rsid w:val="003C170C"/>
    <w:rsid w:val="003C177F"/>
    <w:rsid w:val="003C17B4"/>
    <w:rsid w:val="003C1841"/>
    <w:rsid w:val="003C1843"/>
    <w:rsid w:val="003C199E"/>
    <w:rsid w:val="003C1D4D"/>
    <w:rsid w:val="003C1E2F"/>
    <w:rsid w:val="003C20CE"/>
    <w:rsid w:val="003C21D6"/>
    <w:rsid w:val="003C2243"/>
    <w:rsid w:val="003C225C"/>
    <w:rsid w:val="003C225D"/>
    <w:rsid w:val="003C22C5"/>
    <w:rsid w:val="003C2366"/>
    <w:rsid w:val="003C2445"/>
    <w:rsid w:val="003C2486"/>
    <w:rsid w:val="003C27EB"/>
    <w:rsid w:val="003C28D7"/>
    <w:rsid w:val="003C2958"/>
    <w:rsid w:val="003C2A39"/>
    <w:rsid w:val="003C2C5B"/>
    <w:rsid w:val="003C2CCC"/>
    <w:rsid w:val="003C2D00"/>
    <w:rsid w:val="003C2D05"/>
    <w:rsid w:val="003C2E6B"/>
    <w:rsid w:val="003C2E90"/>
    <w:rsid w:val="003C2FDC"/>
    <w:rsid w:val="003C301C"/>
    <w:rsid w:val="003C3076"/>
    <w:rsid w:val="003C3193"/>
    <w:rsid w:val="003C3559"/>
    <w:rsid w:val="003C36EE"/>
    <w:rsid w:val="003C388D"/>
    <w:rsid w:val="003C38F7"/>
    <w:rsid w:val="003C394F"/>
    <w:rsid w:val="003C39AE"/>
    <w:rsid w:val="003C3BA9"/>
    <w:rsid w:val="003C3E04"/>
    <w:rsid w:val="003C3E70"/>
    <w:rsid w:val="003C3F66"/>
    <w:rsid w:val="003C3FC3"/>
    <w:rsid w:val="003C4038"/>
    <w:rsid w:val="003C40A6"/>
    <w:rsid w:val="003C41C0"/>
    <w:rsid w:val="003C4293"/>
    <w:rsid w:val="003C42A3"/>
    <w:rsid w:val="003C432C"/>
    <w:rsid w:val="003C434B"/>
    <w:rsid w:val="003C43C4"/>
    <w:rsid w:val="003C43F0"/>
    <w:rsid w:val="003C445A"/>
    <w:rsid w:val="003C44C4"/>
    <w:rsid w:val="003C44DB"/>
    <w:rsid w:val="003C450C"/>
    <w:rsid w:val="003C4620"/>
    <w:rsid w:val="003C4676"/>
    <w:rsid w:val="003C4706"/>
    <w:rsid w:val="003C4B5A"/>
    <w:rsid w:val="003C4CB4"/>
    <w:rsid w:val="003C4CD3"/>
    <w:rsid w:val="003C4DB1"/>
    <w:rsid w:val="003C4E25"/>
    <w:rsid w:val="003C4FFD"/>
    <w:rsid w:val="003C501F"/>
    <w:rsid w:val="003C5036"/>
    <w:rsid w:val="003C5070"/>
    <w:rsid w:val="003C50B0"/>
    <w:rsid w:val="003C511A"/>
    <w:rsid w:val="003C5237"/>
    <w:rsid w:val="003C52C9"/>
    <w:rsid w:val="003C530C"/>
    <w:rsid w:val="003C53D7"/>
    <w:rsid w:val="003C548F"/>
    <w:rsid w:val="003C54EA"/>
    <w:rsid w:val="003C55D9"/>
    <w:rsid w:val="003C55F5"/>
    <w:rsid w:val="003C578A"/>
    <w:rsid w:val="003C5817"/>
    <w:rsid w:val="003C58D9"/>
    <w:rsid w:val="003C5998"/>
    <w:rsid w:val="003C5A63"/>
    <w:rsid w:val="003C601C"/>
    <w:rsid w:val="003C602E"/>
    <w:rsid w:val="003C627B"/>
    <w:rsid w:val="003C627F"/>
    <w:rsid w:val="003C63A3"/>
    <w:rsid w:val="003C63D4"/>
    <w:rsid w:val="003C63F4"/>
    <w:rsid w:val="003C64ED"/>
    <w:rsid w:val="003C6613"/>
    <w:rsid w:val="003C6868"/>
    <w:rsid w:val="003C68EC"/>
    <w:rsid w:val="003C6910"/>
    <w:rsid w:val="003C6915"/>
    <w:rsid w:val="003C6B1E"/>
    <w:rsid w:val="003C6BAE"/>
    <w:rsid w:val="003C6D0C"/>
    <w:rsid w:val="003C6DEE"/>
    <w:rsid w:val="003C6E33"/>
    <w:rsid w:val="003C7020"/>
    <w:rsid w:val="003C7198"/>
    <w:rsid w:val="003C71FC"/>
    <w:rsid w:val="003C74D7"/>
    <w:rsid w:val="003C763A"/>
    <w:rsid w:val="003C763B"/>
    <w:rsid w:val="003C768A"/>
    <w:rsid w:val="003C78A2"/>
    <w:rsid w:val="003C7957"/>
    <w:rsid w:val="003C799A"/>
    <w:rsid w:val="003C7A18"/>
    <w:rsid w:val="003C7AF2"/>
    <w:rsid w:val="003C7B4C"/>
    <w:rsid w:val="003C7B4D"/>
    <w:rsid w:val="003C7B93"/>
    <w:rsid w:val="003C7C3F"/>
    <w:rsid w:val="003D019B"/>
    <w:rsid w:val="003D030E"/>
    <w:rsid w:val="003D0342"/>
    <w:rsid w:val="003D036B"/>
    <w:rsid w:val="003D03B4"/>
    <w:rsid w:val="003D047F"/>
    <w:rsid w:val="003D0523"/>
    <w:rsid w:val="003D07C3"/>
    <w:rsid w:val="003D08FF"/>
    <w:rsid w:val="003D0937"/>
    <w:rsid w:val="003D0955"/>
    <w:rsid w:val="003D09BD"/>
    <w:rsid w:val="003D0A24"/>
    <w:rsid w:val="003D0BF6"/>
    <w:rsid w:val="003D0DB0"/>
    <w:rsid w:val="003D0E6B"/>
    <w:rsid w:val="003D0E9B"/>
    <w:rsid w:val="003D0F18"/>
    <w:rsid w:val="003D1054"/>
    <w:rsid w:val="003D11CC"/>
    <w:rsid w:val="003D12EE"/>
    <w:rsid w:val="003D134E"/>
    <w:rsid w:val="003D1351"/>
    <w:rsid w:val="003D1522"/>
    <w:rsid w:val="003D154E"/>
    <w:rsid w:val="003D177A"/>
    <w:rsid w:val="003D17F5"/>
    <w:rsid w:val="003D1809"/>
    <w:rsid w:val="003D193D"/>
    <w:rsid w:val="003D198E"/>
    <w:rsid w:val="003D19EC"/>
    <w:rsid w:val="003D1A56"/>
    <w:rsid w:val="003D1ED2"/>
    <w:rsid w:val="003D1F89"/>
    <w:rsid w:val="003D1FA7"/>
    <w:rsid w:val="003D205C"/>
    <w:rsid w:val="003D20DD"/>
    <w:rsid w:val="003D216A"/>
    <w:rsid w:val="003D2369"/>
    <w:rsid w:val="003D245F"/>
    <w:rsid w:val="003D24D3"/>
    <w:rsid w:val="003D253C"/>
    <w:rsid w:val="003D2738"/>
    <w:rsid w:val="003D276B"/>
    <w:rsid w:val="003D27DD"/>
    <w:rsid w:val="003D296A"/>
    <w:rsid w:val="003D2A22"/>
    <w:rsid w:val="003D2ACD"/>
    <w:rsid w:val="003D2B4A"/>
    <w:rsid w:val="003D2BAE"/>
    <w:rsid w:val="003D2D04"/>
    <w:rsid w:val="003D2D59"/>
    <w:rsid w:val="003D3035"/>
    <w:rsid w:val="003D3095"/>
    <w:rsid w:val="003D3194"/>
    <w:rsid w:val="003D3256"/>
    <w:rsid w:val="003D325C"/>
    <w:rsid w:val="003D368E"/>
    <w:rsid w:val="003D38AB"/>
    <w:rsid w:val="003D390F"/>
    <w:rsid w:val="003D396D"/>
    <w:rsid w:val="003D39FD"/>
    <w:rsid w:val="003D3ADD"/>
    <w:rsid w:val="003D3BBE"/>
    <w:rsid w:val="003D3C01"/>
    <w:rsid w:val="003D3E4D"/>
    <w:rsid w:val="003D3E93"/>
    <w:rsid w:val="003D3EF6"/>
    <w:rsid w:val="003D3F92"/>
    <w:rsid w:val="003D4009"/>
    <w:rsid w:val="003D4066"/>
    <w:rsid w:val="003D4300"/>
    <w:rsid w:val="003D4384"/>
    <w:rsid w:val="003D453D"/>
    <w:rsid w:val="003D455B"/>
    <w:rsid w:val="003D46E9"/>
    <w:rsid w:val="003D4849"/>
    <w:rsid w:val="003D4AEF"/>
    <w:rsid w:val="003D4AF2"/>
    <w:rsid w:val="003D4B40"/>
    <w:rsid w:val="003D4B78"/>
    <w:rsid w:val="003D4CC2"/>
    <w:rsid w:val="003D4D2F"/>
    <w:rsid w:val="003D4EB5"/>
    <w:rsid w:val="003D4F30"/>
    <w:rsid w:val="003D4FAA"/>
    <w:rsid w:val="003D5272"/>
    <w:rsid w:val="003D52D8"/>
    <w:rsid w:val="003D5597"/>
    <w:rsid w:val="003D55C3"/>
    <w:rsid w:val="003D5620"/>
    <w:rsid w:val="003D56F7"/>
    <w:rsid w:val="003D5713"/>
    <w:rsid w:val="003D57B5"/>
    <w:rsid w:val="003D585F"/>
    <w:rsid w:val="003D58A3"/>
    <w:rsid w:val="003D5927"/>
    <w:rsid w:val="003D5AFC"/>
    <w:rsid w:val="003D5BB9"/>
    <w:rsid w:val="003D5C28"/>
    <w:rsid w:val="003D5C2E"/>
    <w:rsid w:val="003D5D19"/>
    <w:rsid w:val="003D5D7B"/>
    <w:rsid w:val="003D5D90"/>
    <w:rsid w:val="003D5DE0"/>
    <w:rsid w:val="003D5F0A"/>
    <w:rsid w:val="003D5F0D"/>
    <w:rsid w:val="003D5FA0"/>
    <w:rsid w:val="003D5FF2"/>
    <w:rsid w:val="003D61C3"/>
    <w:rsid w:val="003D623D"/>
    <w:rsid w:val="003D62BF"/>
    <w:rsid w:val="003D62E0"/>
    <w:rsid w:val="003D6504"/>
    <w:rsid w:val="003D6506"/>
    <w:rsid w:val="003D65F4"/>
    <w:rsid w:val="003D6697"/>
    <w:rsid w:val="003D6784"/>
    <w:rsid w:val="003D67AF"/>
    <w:rsid w:val="003D67FC"/>
    <w:rsid w:val="003D6963"/>
    <w:rsid w:val="003D6A17"/>
    <w:rsid w:val="003D6A37"/>
    <w:rsid w:val="003D6AE7"/>
    <w:rsid w:val="003D6B85"/>
    <w:rsid w:val="003D6C34"/>
    <w:rsid w:val="003D6CA6"/>
    <w:rsid w:val="003D6D2A"/>
    <w:rsid w:val="003D6D5B"/>
    <w:rsid w:val="003D6DEB"/>
    <w:rsid w:val="003D6E0E"/>
    <w:rsid w:val="003D6E19"/>
    <w:rsid w:val="003D6E67"/>
    <w:rsid w:val="003D7014"/>
    <w:rsid w:val="003D709A"/>
    <w:rsid w:val="003D7111"/>
    <w:rsid w:val="003D71D0"/>
    <w:rsid w:val="003D7389"/>
    <w:rsid w:val="003D7453"/>
    <w:rsid w:val="003D7492"/>
    <w:rsid w:val="003D74AB"/>
    <w:rsid w:val="003D7536"/>
    <w:rsid w:val="003D75B3"/>
    <w:rsid w:val="003D75E7"/>
    <w:rsid w:val="003D765D"/>
    <w:rsid w:val="003D7692"/>
    <w:rsid w:val="003D7693"/>
    <w:rsid w:val="003D77D8"/>
    <w:rsid w:val="003D7895"/>
    <w:rsid w:val="003D7958"/>
    <w:rsid w:val="003D799C"/>
    <w:rsid w:val="003D7B21"/>
    <w:rsid w:val="003D7C9B"/>
    <w:rsid w:val="003D7D4A"/>
    <w:rsid w:val="003D7EDE"/>
    <w:rsid w:val="003D7EDF"/>
    <w:rsid w:val="003D7F29"/>
    <w:rsid w:val="003D7F33"/>
    <w:rsid w:val="003E02FF"/>
    <w:rsid w:val="003E0415"/>
    <w:rsid w:val="003E0465"/>
    <w:rsid w:val="003E04C6"/>
    <w:rsid w:val="003E050E"/>
    <w:rsid w:val="003E05A4"/>
    <w:rsid w:val="003E060D"/>
    <w:rsid w:val="003E0799"/>
    <w:rsid w:val="003E082C"/>
    <w:rsid w:val="003E084B"/>
    <w:rsid w:val="003E08A7"/>
    <w:rsid w:val="003E0B8C"/>
    <w:rsid w:val="003E0BA2"/>
    <w:rsid w:val="003E0C22"/>
    <w:rsid w:val="003E0D20"/>
    <w:rsid w:val="003E0EC3"/>
    <w:rsid w:val="003E0F93"/>
    <w:rsid w:val="003E1270"/>
    <w:rsid w:val="003E128C"/>
    <w:rsid w:val="003E12CA"/>
    <w:rsid w:val="003E1440"/>
    <w:rsid w:val="003E17ED"/>
    <w:rsid w:val="003E1949"/>
    <w:rsid w:val="003E19E3"/>
    <w:rsid w:val="003E1A75"/>
    <w:rsid w:val="003E1A85"/>
    <w:rsid w:val="003E1B1D"/>
    <w:rsid w:val="003E1CD8"/>
    <w:rsid w:val="003E1EA4"/>
    <w:rsid w:val="003E1F49"/>
    <w:rsid w:val="003E20B5"/>
    <w:rsid w:val="003E20D3"/>
    <w:rsid w:val="003E2302"/>
    <w:rsid w:val="003E2371"/>
    <w:rsid w:val="003E2473"/>
    <w:rsid w:val="003E24FB"/>
    <w:rsid w:val="003E264D"/>
    <w:rsid w:val="003E267D"/>
    <w:rsid w:val="003E2757"/>
    <w:rsid w:val="003E2AA5"/>
    <w:rsid w:val="003E2B62"/>
    <w:rsid w:val="003E2BFE"/>
    <w:rsid w:val="003E2F8A"/>
    <w:rsid w:val="003E30B2"/>
    <w:rsid w:val="003E3109"/>
    <w:rsid w:val="003E3218"/>
    <w:rsid w:val="003E32B3"/>
    <w:rsid w:val="003E342E"/>
    <w:rsid w:val="003E3501"/>
    <w:rsid w:val="003E3628"/>
    <w:rsid w:val="003E37A2"/>
    <w:rsid w:val="003E392C"/>
    <w:rsid w:val="003E3B50"/>
    <w:rsid w:val="003E3D0B"/>
    <w:rsid w:val="003E3D18"/>
    <w:rsid w:val="003E3DC6"/>
    <w:rsid w:val="003E3EBA"/>
    <w:rsid w:val="003E3EEA"/>
    <w:rsid w:val="003E3F7D"/>
    <w:rsid w:val="003E3FA1"/>
    <w:rsid w:val="003E40A0"/>
    <w:rsid w:val="003E42B6"/>
    <w:rsid w:val="003E42FD"/>
    <w:rsid w:val="003E4303"/>
    <w:rsid w:val="003E433A"/>
    <w:rsid w:val="003E436E"/>
    <w:rsid w:val="003E44CF"/>
    <w:rsid w:val="003E4565"/>
    <w:rsid w:val="003E4720"/>
    <w:rsid w:val="003E47AF"/>
    <w:rsid w:val="003E483E"/>
    <w:rsid w:val="003E486F"/>
    <w:rsid w:val="003E495B"/>
    <w:rsid w:val="003E49A4"/>
    <w:rsid w:val="003E49B0"/>
    <w:rsid w:val="003E4A16"/>
    <w:rsid w:val="003E4A92"/>
    <w:rsid w:val="003E4B0D"/>
    <w:rsid w:val="003E4B5F"/>
    <w:rsid w:val="003E4B88"/>
    <w:rsid w:val="003E4C42"/>
    <w:rsid w:val="003E4DC8"/>
    <w:rsid w:val="003E4E37"/>
    <w:rsid w:val="003E4F67"/>
    <w:rsid w:val="003E5126"/>
    <w:rsid w:val="003E523E"/>
    <w:rsid w:val="003E53E0"/>
    <w:rsid w:val="003E53F2"/>
    <w:rsid w:val="003E5434"/>
    <w:rsid w:val="003E5559"/>
    <w:rsid w:val="003E559B"/>
    <w:rsid w:val="003E562B"/>
    <w:rsid w:val="003E56D4"/>
    <w:rsid w:val="003E582C"/>
    <w:rsid w:val="003E5895"/>
    <w:rsid w:val="003E58AD"/>
    <w:rsid w:val="003E5999"/>
    <w:rsid w:val="003E5A98"/>
    <w:rsid w:val="003E5B5F"/>
    <w:rsid w:val="003E5DD2"/>
    <w:rsid w:val="003E5E55"/>
    <w:rsid w:val="003E61D4"/>
    <w:rsid w:val="003E62B6"/>
    <w:rsid w:val="003E646D"/>
    <w:rsid w:val="003E64A4"/>
    <w:rsid w:val="003E64F8"/>
    <w:rsid w:val="003E653A"/>
    <w:rsid w:val="003E668A"/>
    <w:rsid w:val="003E683A"/>
    <w:rsid w:val="003E6890"/>
    <w:rsid w:val="003E68C4"/>
    <w:rsid w:val="003E6983"/>
    <w:rsid w:val="003E6A0C"/>
    <w:rsid w:val="003E6A94"/>
    <w:rsid w:val="003E6ACB"/>
    <w:rsid w:val="003E6B63"/>
    <w:rsid w:val="003E6B7D"/>
    <w:rsid w:val="003E6D39"/>
    <w:rsid w:val="003E6E29"/>
    <w:rsid w:val="003E6E72"/>
    <w:rsid w:val="003E6F62"/>
    <w:rsid w:val="003E6FD0"/>
    <w:rsid w:val="003E7001"/>
    <w:rsid w:val="003E7033"/>
    <w:rsid w:val="003E7069"/>
    <w:rsid w:val="003E729B"/>
    <w:rsid w:val="003E72DE"/>
    <w:rsid w:val="003E7336"/>
    <w:rsid w:val="003E7568"/>
    <w:rsid w:val="003E75E2"/>
    <w:rsid w:val="003E7812"/>
    <w:rsid w:val="003E7851"/>
    <w:rsid w:val="003E7879"/>
    <w:rsid w:val="003E78C1"/>
    <w:rsid w:val="003E7CC4"/>
    <w:rsid w:val="003E7CF2"/>
    <w:rsid w:val="003E7D40"/>
    <w:rsid w:val="003E7D49"/>
    <w:rsid w:val="003E7E09"/>
    <w:rsid w:val="003E7E40"/>
    <w:rsid w:val="003E7E44"/>
    <w:rsid w:val="003E7F0F"/>
    <w:rsid w:val="003E7F3D"/>
    <w:rsid w:val="003E7F82"/>
    <w:rsid w:val="003E7FF7"/>
    <w:rsid w:val="003F0069"/>
    <w:rsid w:val="003F00A9"/>
    <w:rsid w:val="003F0358"/>
    <w:rsid w:val="003F0364"/>
    <w:rsid w:val="003F04BD"/>
    <w:rsid w:val="003F05AE"/>
    <w:rsid w:val="003F0630"/>
    <w:rsid w:val="003F06C1"/>
    <w:rsid w:val="003F06E1"/>
    <w:rsid w:val="003F0974"/>
    <w:rsid w:val="003F0A2D"/>
    <w:rsid w:val="003F0AC8"/>
    <w:rsid w:val="003F0AD1"/>
    <w:rsid w:val="003F0B40"/>
    <w:rsid w:val="003F0BAC"/>
    <w:rsid w:val="003F0C47"/>
    <w:rsid w:val="003F0DA4"/>
    <w:rsid w:val="003F0DAE"/>
    <w:rsid w:val="003F0EBC"/>
    <w:rsid w:val="003F1224"/>
    <w:rsid w:val="003F1386"/>
    <w:rsid w:val="003F14D7"/>
    <w:rsid w:val="003F15C2"/>
    <w:rsid w:val="003F16A1"/>
    <w:rsid w:val="003F17D2"/>
    <w:rsid w:val="003F1C99"/>
    <w:rsid w:val="003F1D71"/>
    <w:rsid w:val="003F1D7F"/>
    <w:rsid w:val="003F1F10"/>
    <w:rsid w:val="003F1F70"/>
    <w:rsid w:val="003F1FF2"/>
    <w:rsid w:val="003F201B"/>
    <w:rsid w:val="003F204F"/>
    <w:rsid w:val="003F20D4"/>
    <w:rsid w:val="003F21C1"/>
    <w:rsid w:val="003F21FE"/>
    <w:rsid w:val="003F22D4"/>
    <w:rsid w:val="003F2308"/>
    <w:rsid w:val="003F2371"/>
    <w:rsid w:val="003F24FF"/>
    <w:rsid w:val="003F2515"/>
    <w:rsid w:val="003F253C"/>
    <w:rsid w:val="003F25B4"/>
    <w:rsid w:val="003F25C1"/>
    <w:rsid w:val="003F25E6"/>
    <w:rsid w:val="003F26B8"/>
    <w:rsid w:val="003F272D"/>
    <w:rsid w:val="003F2732"/>
    <w:rsid w:val="003F27C8"/>
    <w:rsid w:val="003F288C"/>
    <w:rsid w:val="003F2A74"/>
    <w:rsid w:val="003F2E9C"/>
    <w:rsid w:val="003F311C"/>
    <w:rsid w:val="003F31C7"/>
    <w:rsid w:val="003F3238"/>
    <w:rsid w:val="003F32CE"/>
    <w:rsid w:val="003F32CF"/>
    <w:rsid w:val="003F3394"/>
    <w:rsid w:val="003F33A5"/>
    <w:rsid w:val="003F36A8"/>
    <w:rsid w:val="003F3740"/>
    <w:rsid w:val="003F37A0"/>
    <w:rsid w:val="003F3879"/>
    <w:rsid w:val="003F3963"/>
    <w:rsid w:val="003F3A1A"/>
    <w:rsid w:val="003F3AAD"/>
    <w:rsid w:val="003F3C44"/>
    <w:rsid w:val="003F3D04"/>
    <w:rsid w:val="003F3D50"/>
    <w:rsid w:val="003F3FDD"/>
    <w:rsid w:val="003F41C6"/>
    <w:rsid w:val="003F4254"/>
    <w:rsid w:val="003F42A2"/>
    <w:rsid w:val="003F436F"/>
    <w:rsid w:val="003F4466"/>
    <w:rsid w:val="003F44F5"/>
    <w:rsid w:val="003F459E"/>
    <w:rsid w:val="003F4649"/>
    <w:rsid w:val="003F4754"/>
    <w:rsid w:val="003F4798"/>
    <w:rsid w:val="003F4960"/>
    <w:rsid w:val="003F49A2"/>
    <w:rsid w:val="003F4B0E"/>
    <w:rsid w:val="003F4B72"/>
    <w:rsid w:val="003F4BA6"/>
    <w:rsid w:val="003F4C0D"/>
    <w:rsid w:val="003F4E0A"/>
    <w:rsid w:val="003F4E41"/>
    <w:rsid w:val="003F4FEB"/>
    <w:rsid w:val="003F503E"/>
    <w:rsid w:val="003F50E4"/>
    <w:rsid w:val="003F510C"/>
    <w:rsid w:val="003F5242"/>
    <w:rsid w:val="003F535D"/>
    <w:rsid w:val="003F546D"/>
    <w:rsid w:val="003F555E"/>
    <w:rsid w:val="003F56CA"/>
    <w:rsid w:val="003F5777"/>
    <w:rsid w:val="003F57C0"/>
    <w:rsid w:val="003F580B"/>
    <w:rsid w:val="003F5BAA"/>
    <w:rsid w:val="003F5BCD"/>
    <w:rsid w:val="003F5C16"/>
    <w:rsid w:val="003F5C36"/>
    <w:rsid w:val="003F5C65"/>
    <w:rsid w:val="003F5CCC"/>
    <w:rsid w:val="003F5D72"/>
    <w:rsid w:val="003F5DCD"/>
    <w:rsid w:val="003F5DF3"/>
    <w:rsid w:val="003F6174"/>
    <w:rsid w:val="003F6188"/>
    <w:rsid w:val="003F6192"/>
    <w:rsid w:val="003F6277"/>
    <w:rsid w:val="003F62E9"/>
    <w:rsid w:val="003F6342"/>
    <w:rsid w:val="003F63DF"/>
    <w:rsid w:val="003F641D"/>
    <w:rsid w:val="003F6540"/>
    <w:rsid w:val="003F675B"/>
    <w:rsid w:val="003F6762"/>
    <w:rsid w:val="003F67BD"/>
    <w:rsid w:val="003F6961"/>
    <w:rsid w:val="003F6A23"/>
    <w:rsid w:val="003F6A4C"/>
    <w:rsid w:val="003F6A7D"/>
    <w:rsid w:val="003F6AB8"/>
    <w:rsid w:val="003F6AD3"/>
    <w:rsid w:val="003F6B0C"/>
    <w:rsid w:val="003F6BE3"/>
    <w:rsid w:val="003F6D52"/>
    <w:rsid w:val="003F6DE1"/>
    <w:rsid w:val="003F6F24"/>
    <w:rsid w:val="003F6FB6"/>
    <w:rsid w:val="003F7195"/>
    <w:rsid w:val="003F723A"/>
    <w:rsid w:val="003F72A3"/>
    <w:rsid w:val="003F73B3"/>
    <w:rsid w:val="003F7442"/>
    <w:rsid w:val="003F747D"/>
    <w:rsid w:val="003F750C"/>
    <w:rsid w:val="003F7586"/>
    <w:rsid w:val="003F7634"/>
    <w:rsid w:val="003F7696"/>
    <w:rsid w:val="003F76CB"/>
    <w:rsid w:val="003F7938"/>
    <w:rsid w:val="003F79D9"/>
    <w:rsid w:val="003F7A02"/>
    <w:rsid w:val="003F7ABD"/>
    <w:rsid w:val="003F7BEB"/>
    <w:rsid w:val="003F7DD3"/>
    <w:rsid w:val="003F7EAD"/>
    <w:rsid w:val="003F7F8B"/>
    <w:rsid w:val="003F7F94"/>
    <w:rsid w:val="00400007"/>
    <w:rsid w:val="00400114"/>
    <w:rsid w:val="00400152"/>
    <w:rsid w:val="004003BF"/>
    <w:rsid w:val="004003E0"/>
    <w:rsid w:val="004004D4"/>
    <w:rsid w:val="004004D6"/>
    <w:rsid w:val="00400512"/>
    <w:rsid w:val="0040054E"/>
    <w:rsid w:val="00400703"/>
    <w:rsid w:val="0040076A"/>
    <w:rsid w:val="0040076B"/>
    <w:rsid w:val="0040083D"/>
    <w:rsid w:val="00400862"/>
    <w:rsid w:val="0040090D"/>
    <w:rsid w:val="004009F4"/>
    <w:rsid w:val="004009FC"/>
    <w:rsid w:val="00400A2B"/>
    <w:rsid w:val="00400A2D"/>
    <w:rsid w:val="00400A86"/>
    <w:rsid w:val="00400C68"/>
    <w:rsid w:val="00400D5A"/>
    <w:rsid w:val="00400E75"/>
    <w:rsid w:val="00400E9D"/>
    <w:rsid w:val="00400EB4"/>
    <w:rsid w:val="00400F2C"/>
    <w:rsid w:val="00400F90"/>
    <w:rsid w:val="00400FB8"/>
    <w:rsid w:val="00401247"/>
    <w:rsid w:val="00401260"/>
    <w:rsid w:val="004012D1"/>
    <w:rsid w:val="0040142A"/>
    <w:rsid w:val="00401491"/>
    <w:rsid w:val="0040150C"/>
    <w:rsid w:val="00401547"/>
    <w:rsid w:val="004015FF"/>
    <w:rsid w:val="00401741"/>
    <w:rsid w:val="00401B4A"/>
    <w:rsid w:val="00401BE2"/>
    <w:rsid w:val="00401BE7"/>
    <w:rsid w:val="00401DB8"/>
    <w:rsid w:val="00401E5E"/>
    <w:rsid w:val="00401EB9"/>
    <w:rsid w:val="00401EE8"/>
    <w:rsid w:val="00401EF2"/>
    <w:rsid w:val="00401F0A"/>
    <w:rsid w:val="00401F42"/>
    <w:rsid w:val="00401FCB"/>
    <w:rsid w:val="00402172"/>
    <w:rsid w:val="004021E8"/>
    <w:rsid w:val="004022F9"/>
    <w:rsid w:val="004023B1"/>
    <w:rsid w:val="004023B5"/>
    <w:rsid w:val="00402500"/>
    <w:rsid w:val="00402605"/>
    <w:rsid w:val="0040266D"/>
    <w:rsid w:val="004027C7"/>
    <w:rsid w:val="004028F4"/>
    <w:rsid w:val="004029A4"/>
    <w:rsid w:val="00402A30"/>
    <w:rsid w:val="00402AE6"/>
    <w:rsid w:val="00402B3C"/>
    <w:rsid w:val="00402C52"/>
    <w:rsid w:val="00402CA8"/>
    <w:rsid w:val="00402D8D"/>
    <w:rsid w:val="00402E3F"/>
    <w:rsid w:val="00402E7A"/>
    <w:rsid w:val="00402EA9"/>
    <w:rsid w:val="00402EC5"/>
    <w:rsid w:val="004030A5"/>
    <w:rsid w:val="00403110"/>
    <w:rsid w:val="0040318F"/>
    <w:rsid w:val="004033F9"/>
    <w:rsid w:val="0040341D"/>
    <w:rsid w:val="00403456"/>
    <w:rsid w:val="0040353F"/>
    <w:rsid w:val="00403744"/>
    <w:rsid w:val="00403787"/>
    <w:rsid w:val="004037DF"/>
    <w:rsid w:val="00403823"/>
    <w:rsid w:val="004038C4"/>
    <w:rsid w:val="0040395F"/>
    <w:rsid w:val="00403980"/>
    <w:rsid w:val="004039D9"/>
    <w:rsid w:val="00403D3B"/>
    <w:rsid w:val="00403D95"/>
    <w:rsid w:val="00403EEC"/>
    <w:rsid w:val="004040C5"/>
    <w:rsid w:val="004040FB"/>
    <w:rsid w:val="00404180"/>
    <w:rsid w:val="00404186"/>
    <w:rsid w:val="004041B7"/>
    <w:rsid w:val="00404275"/>
    <w:rsid w:val="004043AD"/>
    <w:rsid w:val="00404434"/>
    <w:rsid w:val="0040447C"/>
    <w:rsid w:val="0040461A"/>
    <w:rsid w:val="00404635"/>
    <w:rsid w:val="00404773"/>
    <w:rsid w:val="004047A8"/>
    <w:rsid w:val="00404852"/>
    <w:rsid w:val="004049D1"/>
    <w:rsid w:val="004049E2"/>
    <w:rsid w:val="00404A31"/>
    <w:rsid w:val="00404A77"/>
    <w:rsid w:val="00404C9E"/>
    <w:rsid w:val="00404D97"/>
    <w:rsid w:val="00404E36"/>
    <w:rsid w:val="00404EC8"/>
    <w:rsid w:val="00404F03"/>
    <w:rsid w:val="00404F7C"/>
    <w:rsid w:val="00405256"/>
    <w:rsid w:val="00405280"/>
    <w:rsid w:val="0040529F"/>
    <w:rsid w:val="00405348"/>
    <w:rsid w:val="00405589"/>
    <w:rsid w:val="004055FA"/>
    <w:rsid w:val="00405854"/>
    <w:rsid w:val="004058E5"/>
    <w:rsid w:val="004059B4"/>
    <w:rsid w:val="00405BFE"/>
    <w:rsid w:val="00405C78"/>
    <w:rsid w:val="00405D0D"/>
    <w:rsid w:val="00405DE6"/>
    <w:rsid w:val="00405E43"/>
    <w:rsid w:val="00405E9E"/>
    <w:rsid w:val="00405EEF"/>
    <w:rsid w:val="00405EFA"/>
    <w:rsid w:val="00405F3F"/>
    <w:rsid w:val="00405FDF"/>
    <w:rsid w:val="0040608C"/>
    <w:rsid w:val="004060EA"/>
    <w:rsid w:val="0040613F"/>
    <w:rsid w:val="0040615D"/>
    <w:rsid w:val="00406160"/>
    <w:rsid w:val="004061D7"/>
    <w:rsid w:val="004062D3"/>
    <w:rsid w:val="004062E4"/>
    <w:rsid w:val="00406381"/>
    <w:rsid w:val="0040640B"/>
    <w:rsid w:val="0040644F"/>
    <w:rsid w:val="00406501"/>
    <w:rsid w:val="0040658F"/>
    <w:rsid w:val="0040663D"/>
    <w:rsid w:val="00406732"/>
    <w:rsid w:val="0040682D"/>
    <w:rsid w:val="00406854"/>
    <w:rsid w:val="00406871"/>
    <w:rsid w:val="00406AF0"/>
    <w:rsid w:val="00406E5B"/>
    <w:rsid w:val="0040707C"/>
    <w:rsid w:val="004070BE"/>
    <w:rsid w:val="00407102"/>
    <w:rsid w:val="0040722F"/>
    <w:rsid w:val="00407390"/>
    <w:rsid w:val="00407502"/>
    <w:rsid w:val="004076A7"/>
    <w:rsid w:val="004076CA"/>
    <w:rsid w:val="004076CD"/>
    <w:rsid w:val="0040781F"/>
    <w:rsid w:val="00407B1E"/>
    <w:rsid w:val="00407BA9"/>
    <w:rsid w:val="00407C81"/>
    <w:rsid w:val="00407D8D"/>
    <w:rsid w:val="00407E57"/>
    <w:rsid w:val="00407EF8"/>
    <w:rsid w:val="00407F82"/>
    <w:rsid w:val="004101F0"/>
    <w:rsid w:val="00410251"/>
    <w:rsid w:val="00410522"/>
    <w:rsid w:val="00410541"/>
    <w:rsid w:val="00410579"/>
    <w:rsid w:val="004105B4"/>
    <w:rsid w:val="00410678"/>
    <w:rsid w:val="0041071E"/>
    <w:rsid w:val="0041074E"/>
    <w:rsid w:val="00410922"/>
    <w:rsid w:val="00410942"/>
    <w:rsid w:val="004109AF"/>
    <w:rsid w:val="004109F9"/>
    <w:rsid w:val="00410AD9"/>
    <w:rsid w:val="00410BDE"/>
    <w:rsid w:val="00410C53"/>
    <w:rsid w:val="00410D7E"/>
    <w:rsid w:val="0041104A"/>
    <w:rsid w:val="00411104"/>
    <w:rsid w:val="00411181"/>
    <w:rsid w:val="004111A9"/>
    <w:rsid w:val="004112B2"/>
    <w:rsid w:val="0041138F"/>
    <w:rsid w:val="004113D5"/>
    <w:rsid w:val="004113EF"/>
    <w:rsid w:val="00411680"/>
    <w:rsid w:val="004117B6"/>
    <w:rsid w:val="004117D4"/>
    <w:rsid w:val="004119C5"/>
    <w:rsid w:val="00411A8B"/>
    <w:rsid w:val="00411AC3"/>
    <w:rsid w:val="00411B7F"/>
    <w:rsid w:val="00411B8F"/>
    <w:rsid w:val="00411C10"/>
    <w:rsid w:val="00411C74"/>
    <w:rsid w:val="00411CC3"/>
    <w:rsid w:val="00411DA6"/>
    <w:rsid w:val="00411DAC"/>
    <w:rsid w:val="00411EB0"/>
    <w:rsid w:val="00411F04"/>
    <w:rsid w:val="00412065"/>
    <w:rsid w:val="004120C5"/>
    <w:rsid w:val="00412160"/>
    <w:rsid w:val="0041216D"/>
    <w:rsid w:val="0041227A"/>
    <w:rsid w:val="0041228B"/>
    <w:rsid w:val="00412294"/>
    <w:rsid w:val="004123E4"/>
    <w:rsid w:val="00412464"/>
    <w:rsid w:val="00412665"/>
    <w:rsid w:val="0041268E"/>
    <w:rsid w:val="0041276B"/>
    <w:rsid w:val="004127C8"/>
    <w:rsid w:val="0041282D"/>
    <w:rsid w:val="00412903"/>
    <w:rsid w:val="00412A5B"/>
    <w:rsid w:val="00412A70"/>
    <w:rsid w:val="00412AF7"/>
    <w:rsid w:val="00412C2A"/>
    <w:rsid w:val="00412CD5"/>
    <w:rsid w:val="00412CF4"/>
    <w:rsid w:val="00412E50"/>
    <w:rsid w:val="00412E66"/>
    <w:rsid w:val="0041305F"/>
    <w:rsid w:val="004130C8"/>
    <w:rsid w:val="004130C9"/>
    <w:rsid w:val="00413157"/>
    <w:rsid w:val="00413252"/>
    <w:rsid w:val="00413363"/>
    <w:rsid w:val="00413519"/>
    <w:rsid w:val="0041352F"/>
    <w:rsid w:val="00413541"/>
    <w:rsid w:val="0041361C"/>
    <w:rsid w:val="0041364C"/>
    <w:rsid w:val="0041375D"/>
    <w:rsid w:val="00413AE1"/>
    <w:rsid w:val="00413C1D"/>
    <w:rsid w:val="00413CBF"/>
    <w:rsid w:val="004140E2"/>
    <w:rsid w:val="004141C8"/>
    <w:rsid w:val="00414344"/>
    <w:rsid w:val="004144DC"/>
    <w:rsid w:val="00414543"/>
    <w:rsid w:val="00414659"/>
    <w:rsid w:val="0041483F"/>
    <w:rsid w:val="00414862"/>
    <w:rsid w:val="00414946"/>
    <w:rsid w:val="0041499D"/>
    <w:rsid w:val="00414A02"/>
    <w:rsid w:val="00414AFC"/>
    <w:rsid w:val="00414BA3"/>
    <w:rsid w:val="00414BFB"/>
    <w:rsid w:val="00414E4B"/>
    <w:rsid w:val="00414FF0"/>
    <w:rsid w:val="00415088"/>
    <w:rsid w:val="004150CD"/>
    <w:rsid w:val="00415201"/>
    <w:rsid w:val="004152F2"/>
    <w:rsid w:val="0041534D"/>
    <w:rsid w:val="0041537F"/>
    <w:rsid w:val="004153C9"/>
    <w:rsid w:val="004155F5"/>
    <w:rsid w:val="00415605"/>
    <w:rsid w:val="00415769"/>
    <w:rsid w:val="00415794"/>
    <w:rsid w:val="004157EA"/>
    <w:rsid w:val="004158A6"/>
    <w:rsid w:val="004159D5"/>
    <w:rsid w:val="00415A62"/>
    <w:rsid w:val="00415ABB"/>
    <w:rsid w:val="00415AFD"/>
    <w:rsid w:val="00415B34"/>
    <w:rsid w:val="00415C09"/>
    <w:rsid w:val="00415F35"/>
    <w:rsid w:val="004160BB"/>
    <w:rsid w:val="0041620F"/>
    <w:rsid w:val="00416279"/>
    <w:rsid w:val="00416311"/>
    <w:rsid w:val="004164F6"/>
    <w:rsid w:val="00416557"/>
    <w:rsid w:val="00416559"/>
    <w:rsid w:val="004165A7"/>
    <w:rsid w:val="004166EA"/>
    <w:rsid w:val="00416733"/>
    <w:rsid w:val="00416834"/>
    <w:rsid w:val="0041688E"/>
    <w:rsid w:val="00416906"/>
    <w:rsid w:val="004169E5"/>
    <w:rsid w:val="00416B6B"/>
    <w:rsid w:val="00416D81"/>
    <w:rsid w:val="00416DA4"/>
    <w:rsid w:val="00416DB2"/>
    <w:rsid w:val="00416E3A"/>
    <w:rsid w:val="00416EA9"/>
    <w:rsid w:val="00416FBC"/>
    <w:rsid w:val="0041705F"/>
    <w:rsid w:val="00417130"/>
    <w:rsid w:val="004171C4"/>
    <w:rsid w:val="00417200"/>
    <w:rsid w:val="004172B9"/>
    <w:rsid w:val="004173C1"/>
    <w:rsid w:val="00417677"/>
    <w:rsid w:val="00417741"/>
    <w:rsid w:val="00417906"/>
    <w:rsid w:val="00417A23"/>
    <w:rsid w:val="00417BC9"/>
    <w:rsid w:val="00417E32"/>
    <w:rsid w:val="00417E62"/>
    <w:rsid w:val="00417E7B"/>
    <w:rsid w:val="00417FC4"/>
    <w:rsid w:val="004200BD"/>
    <w:rsid w:val="00420129"/>
    <w:rsid w:val="004201BE"/>
    <w:rsid w:val="00420249"/>
    <w:rsid w:val="00420286"/>
    <w:rsid w:val="004202F1"/>
    <w:rsid w:val="00420318"/>
    <w:rsid w:val="0042041D"/>
    <w:rsid w:val="00420465"/>
    <w:rsid w:val="004204D9"/>
    <w:rsid w:val="00420690"/>
    <w:rsid w:val="004206ED"/>
    <w:rsid w:val="00420741"/>
    <w:rsid w:val="004207FD"/>
    <w:rsid w:val="0042090E"/>
    <w:rsid w:val="00420B8C"/>
    <w:rsid w:val="00420C07"/>
    <w:rsid w:val="00420C70"/>
    <w:rsid w:val="00420C85"/>
    <w:rsid w:val="00420D4B"/>
    <w:rsid w:val="00420DCE"/>
    <w:rsid w:val="00420ECF"/>
    <w:rsid w:val="00420FC1"/>
    <w:rsid w:val="00421195"/>
    <w:rsid w:val="00421230"/>
    <w:rsid w:val="004212BC"/>
    <w:rsid w:val="00421400"/>
    <w:rsid w:val="00421401"/>
    <w:rsid w:val="00421443"/>
    <w:rsid w:val="004215A2"/>
    <w:rsid w:val="004215A6"/>
    <w:rsid w:val="00421738"/>
    <w:rsid w:val="00421A6A"/>
    <w:rsid w:val="00421B33"/>
    <w:rsid w:val="00421BAD"/>
    <w:rsid w:val="00421BF9"/>
    <w:rsid w:val="00421D44"/>
    <w:rsid w:val="00421E2D"/>
    <w:rsid w:val="00421F0E"/>
    <w:rsid w:val="00421F5F"/>
    <w:rsid w:val="00421F63"/>
    <w:rsid w:val="004220BE"/>
    <w:rsid w:val="00422156"/>
    <w:rsid w:val="00422199"/>
    <w:rsid w:val="00422256"/>
    <w:rsid w:val="004222D1"/>
    <w:rsid w:val="00422599"/>
    <w:rsid w:val="0042264F"/>
    <w:rsid w:val="0042279B"/>
    <w:rsid w:val="0042291B"/>
    <w:rsid w:val="00422A4D"/>
    <w:rsid w:val="00422AA7"/>
    <w:rsid w:val="00422B80"/>
    <w:rsid w:val="00422BF3"/>
    <w:rsid w:val="00423058"/>
    <w:rsid w:val="0042310B"/>
    <w:rsid w:val="00423177"/>
    <w:rsid w:val="004233A3"/>
    <w:rsid w:val="0042340E"/>
    <w:rsid w:val="0042343D"/>
    <w:rsid w:val="00423484"/>
    <w:rsid w:val="0042348F"/>
    <w:rsid w:val="0042371C"/>
    <w:rsid w:val="00423773"/>
    <w:rsid w:val="004237A5"/>
    <w:rsid w:val="00423806"/>
    <w:rsid w:val="0042393C"/>
    <w:rsid w:val="00423A4C"/>
    <w:rsid w:val="00423DA1"/>
    <w:rsid w:val="00423F8C"/>
    <w:rsid w:val="0042413A"/>
    <w:rsid w:val="00424191"/>
    <w:rsid w:val="004241F2"/>
    <w:rsid w:val="00424365"/>
    <w:rsid w:val="0042442D"/>
    <w:rsid w:val="00424600"/>
    <w:rsid w:val="00424636"/>
    <w:rsid w:val="00424696"/>
    <w:rsid w:val="004246D5"/>
    <w:rsid w:val="004247F8"/>
    <w:rsid w:val="00424863"/>
    <w:rsid w:val="00424B4C"/>
    <w:rsid w:val="00424BF1"/>
    <w:rsid w:val="00424BF5"/>
    <w:rsid w:val="00424C62"/>
    <w:rsid w:val="00424D53"/>
    <w:rsid w:val="00424DB9"/>
    <w:rsid w:val="00424F4B"/>
    <w:rsid w:val="00424F5C"/>
    <w:rsid w:val="004250FD"/>
    <w:rsid w:val="00425339"/>
    <w:rsid w:val="004253EE"/>
    <w:rsid w:val="004254D9"/>
    <w:rsid w:val="0042557E"/>
    <w:rsid w:val="004255ED"/>
    <w:rsid w:val="00425744"/>
    <w:rsid w:val="0042575C"/>
    <w:rsid w:val="004258CB"/>
    <w:rsid w:val="004259E2"/>
    <w:rsid w:val="00425B53"/>
    <w:rsid w:val="00425B75"/>
    <w:rsid w:val="00425CD5"/>
    <w:rsid w:val="00425D42"/>
    <w:rsid w:val="00425E7C"/>
    <w:rsid w:val="00425F77"/>
    <w:rsid w:val="00426083"/>
    <w:rsid w:val="0042611B"/>
    <w:rsid w:val="0042620C"/>
    <w:rsid w:val="0042633F"/>
    <w:rsid w:val="00426358"/>
    <w:rsid w:val="00426447"/>
    <w:rsid w:val="00426540"/>
    <w:rsid w:val="00426922"/>
    <w:rsid w:val="004269A6"/>
    <w:rsid w:val="00426A2F"/>
    <w:rsid w:val="00426A98"/>
    <w:rsid w:val="00426B5D"/>
    <w:rsid w:val="00426C3F"/>
    <w:rsid w:val="00426F43"/>
    <w:rsid w:val="00426F55"/>
    <w:rsid w:val="00426F96"/>
    <w:rsid w:val="00426FAF"/>
    <w:rsid w:val="0042716F"/>
    <w:rsid w:val="00427319"/>
    <w:rsid w:val="0042746F"/>
    <w:rsid w:val="00427625"/>
    <w:rsid w:val="00427644"/>
    <w:rsid w:val="004277CE"/>
    <w:rsid w:val="00427B8B"/>
    <w:rsid w:val="00427BB3"/>
    <w:rsid w:val="00427C13"/>
    <w:rsid w:val="00427CE0"/>
    <w:rsid w:val="00427D36"/>
    <w:rsid w:val="00427E47"/>
    <w:rsid w:val="00427E4D"/>
    <w:rsid w:val="00430052"/>
    <w:rsid w:val="004300C7"/>
    <w:rsid w:val="00430180"/>
    <w:rsid w:val="0043019B"/>
    <w:rsid w:val="004301D6"/>
    <w:rsid w:val="00430281"/>
    <w:rsid w:val="0043028A"/>
    <w:rsid w:val="004302BD"/>
    <w:rsid w:val="004302D0"/>
    <w:rsid w:val="004303C9"/>
    <w:rsid w:val="0043046E"/>
    <w:rsid w:val="004304C6"/>
    <w:rsid w:val="00430526"/>
    <w:rsid w:val="00430618"/>
    <w:rsid w:val="004306BD"/>
    <w:rsid w:val="00430738"/>
    <w:rsid w:val="004308CC"/>
    <w:rsid w:val="004308D6"/>
    <w:rsid w:val="00430969"/>
    <w:rsid w:val="00430A72"/>
    <w:rsid w:val="00430BC2"/>
    <w:rsid w:val="00430BFA"/>
    <w:rsid w:val="00430C95"/>
    <w:rsid w:val="00430EFA"/>
    <w:rsid w:val="0043117C"/>
    <w:rsid w:val="0043132F"/>
    <w:rsid w:val="00431354"/>
    <w:rsid w:val="00431415"/>
    <w:rsid w:val="00431432"/>
    <w:rsid w:val="00431464"/>
    <w:rsid w:val="00431478"/>
    <w:rsid w:val="0043149E"/>
    <w:rsid w:val="0043179B"/>
    <w:rsid w:val="004317A7"/>
    <w:rsid w:val="0043188E"/>
    <w:rsid w:val="00431897"/>
    <w:rsid w:val="00431A8A"/>
    <w:rsid w:val="00431A9D"/>
    <w:rsid w:val="00431AFD"/>
    <w:rsid w:val="00431BD6"/>
    <w:rsid w:val="00431CC5"/>
    <w:rsid w:val="00431E23"/>
    <w:rsid w:val="00431E35"/>
    <w:rsid w:val="00431E3F"/>
    <w:rsid w:val="00431F26"/>
    <w:rsid w:val="00431FA2"/>
    <w:rsid w:val="00432026"/>
    <w:rsid w:val="00432134"/>
    <w:rsid w:val="00432191"/>
    <w:rsid w:val="0043225A"/>
    <w:rsid w:val="004322A6"/>
    <w:rsid w:val="0043233C"/>
    <w:rsid w:val="004323B2"/>
    <w:rsid w:val="00432534"/>
    <w:rsid w:val="0043266C"/>
    <w:rsid w:val="00432797"/>
    <w:rsid w:val="00432845"/>
    <w:rsid w:val="00432BBB"/>
    <w:rsid w:val="00432BF8"/>
    <w:rsid w:val="00432EC9"/>
    <w:rsid w:val="00432ED3"/>
    <w:rsid w:val="00432ED5"/>
    <w:rsid w:val="00432EFD"/>
    <w:rsid w:val="00432F95"/>
    <w:rsid w:val="0043309B"/>
    <w:rsid w:val="004331EE"/>
    <w:rsid w:val="004332B2"/>
    <w:rsid w:val="004332C5"/>
    <w:rsid w:val="004332DA"/>
    <w:rsid w:val="004334E4"/>
    <w:rsid w:val="00433605"/>
    <w:rsid w:val="004336D3"/>
    <w:rsid w:val="00433AFE"/>
    <w:rsid w:val="00433B6D"/>
    <w:rsid w:val="00433BA8"/>
    <w:rsid w:val="00433BC1"/>
    <w:rsid w:val="00433E5A"/>
    <w:rsid w:val="00433F1A"/>
    <w:rsid w:val="00433FB7"/>
    <w:rsid w:val="0043408F"/>
    <w:rsid w:val="00434121"/>
    <w:rsid w:val="0043413E"/>
    <w:rsid w:val="004343A9"/>
    <w:rsid w:val="00434413"/>
    <w:rsid w:val="004345D4"/>
    <w:rsid w:val="00434618"/>
    <w:rsid w:val="00434633"/>
    <w:rsid w:val="00434661"/>
    <w:rsid w:val="00434704"/>
    <w:rsid w:val="0043482F"/>
    <w:rsid w:val="0043485C"/>
    <w:rsid w:val="00434909"/>
    <w:rsid w:val="00434931"/>
    <w:rsid w:val="0043498D"/>
    <w:rsid w:val="004349CB"/>
    <w:rsid w:val="004349E4"/>
    <w:rsid w:val="00434BAF"/>
    <w:rsid w:val="00434BE4"/>
    <w:rsid w:val="00434DE5"/>
    <w:rsid w:val="00434F15"/>
    <w:rsid w:val="00434FF1"/>
    <w:rsid w:val="0043501B"/>
    <w:rsid w:val="00435250"/>
    <w:rsid w:val="00435459"/>
    <w:rsid w:val="0043570D"/>
    <w:rsid w:val="00435828"/>
    <w:rsid w:val="004358A4"/>
    <w:rsid w:val="00435944"/>
    <w:rsid w:val="004359E6"/>
    <w:rsid w:val="00435E06"/>
    <w:rsid w:val="00435F93"/>
    <w:rsid w:val="0043623C"/>
    <w:rsid w:val="004362E1"/>
    <w:rsid w:val="004362E3"/>
    <w:rsid w:val="0043649F"/>
    <w:rsid w:val="004364B2"/>
    <w:rsid w:val="004365D5"/>
    <w:rsid w:val="004365EC"/>
    <w:rsid w:val="0043668A"/>
    <w:rsid w:val="00436836"/>
    <w:rsid w:val="00436886"/>
    <w:rsid w:val="00436BBA"/>
    <w:rsid w:val="00436C75"/>
    <w:rsid w:val="00436C77"/>
    <w:rsid w:val="00436C7A"/>
    <w:rsid w:val="00436D30"/>
    <w:rsid w:val="00436F61"/>
    <w:rsid w:val="00437171"/>
    <w:rsid w:val="00437475"/>
    <w:rsid w:val="00437495"/>
    <w:rsid w:val="004375F4"/>
    <w:rsid w:val="0043789A"/>
    <w:rsid w:val="004378E0"/>
    <w:rsid w:val="004378F3"/>
    <w:rsid w:val="0043795F"/>
    <w:rsid w:val="00437A39"/>
    <w:rsid w:val="00437A8E"/>
    <w:rsid w:val="00437A99"/>
    <w:rsid w:val="00437B65"/>
    <w:rsid w:val="00437DE6"/>
    <w:rsid w:val="00437E23"/>
    <w:rsid w:val="00437F1D"/>
    <w:rsid w:val="00440044"/>
    <w:rsid w:val="00440510"/>
    <w:rsid w:val="00440735"/>
    <w:rsid w:val="004407D1"/>
    <w:rsid w:val="004407D8"/>
    <w:rsid w:val="0044081C"/>
    <w:rsid w:val="004408AD"/>
    <w:rsid w:val="00440904"/>
    <w:rsid w:val="004409A8"/>
    <w:rsid w:val="00440C72"/>
    <w:rsid w:val="00440DEC"/>
    <w:rsid w:val="00440E32"/>
    <w:rsid w:val="00441036"/>
    <w:rsid w:val="004411D7"/>
    <w:rsid w:val="00441259"/>
    <w:rsid w:val="00441284"/>
    <w:rsid w:val="00441545"/>
    <w:rsid w:val="00441575"/>
    <w:rsid w:val="004415AB"/>
    <w:rsid w:val="00441658"/>
    <w:rsid w:val="004416DA"/>
    <w:rsid w:val="004416EA"/>
    <w:rsid w:val="004417E3"/>
    <w:rsid w:val="00441923"/>
    <w:rsid w:val="00441973"/>
    <w:rsid w:val="00441A9A"/>
    <w:rsid w:val="00441C6F"/>
    <w:rsid w:val="00441F22"/>
    <w:rsid w:val="00442187"/>
    <w:rsid w:val="00442254"/>
    <w:rsid w:val="004423A2"/>
    <w:rsid w:val="004426BD"/>
    <w:rsid w:val="004426CD"/>
    <w:rsid w:val="00442829"/>
    <w:rsid w:val="00442927"/>
    <w:rsid w:val="0044294F"/>
    <w:rsid w:val="00442A01"/>
    <w:rsid w:val="00442B8F"/>
    <w:rsid w:val="00442BA6"/>
    <w:rsid w:val="00442C07"/>
    <w:rsid w:val="00442C7C"/>
    <w:rsid w:val="0044312A"/>
    <w:rsid w:val="00443184"/>
    <w:rsid w:val="0044321F"/>
    <w:rsid w:val="0044323E"/>
    <w:rsid w:val="00443311"/>
    <w:rsid w:val="00443404"/>
    <w:rsid w:val="00443453"/>
    <w:rsid w:val="00443476"/>
    <w:rsid w:val="0044351B"/>
    <w:rsid w:val="00443604"/>
    <w:rsid w:val="00443741"/>
    <w:rsid w:val="0044378A"/>
    <w:rsid w:val="004437B3"/>
    <w:rsid w:val="00443990"/>
    <w:rsid w:val="00443AE7"/>
    <w:rsid w:val="00443B2A"/>
    <w:rsid w:val="00443B77"/>
    <w:rsid w:val="00443B90"/>
    <w:rsid w:val="00443CC4"/>
    <w:rsid w:val="00443CDF"/>
    <w:rsid w:val="00443E7E"/>
    <w:rsid w:val="00443ED8"/>
    <w:rsid w:val="00443F22"/>
    <w:rsid w:val="00444068"/>
    <w:rsid w:val="004440D2"/>
    <w:rsid w:val="004446AA"/>
    <w:rsid w:val="004446D7"/>
    <w:rsid w:val="004446D9"/>
    <w:rsid w:val="00444719"/>
    <w:rsid w:val="00444A32"/>
    <w:rsid w:val="00444AB6"/>
    <w:rsid w:val="00444C32"/>
    <w:rsid w:val="00444D0D"/>
    <w:rsid w:val="00444E33"/>
    <w:rsid w:val="00444E57"/>
    <w:rsid w:val="00444ECA"/>
    <w:rsid w:val="00445018"/>
    <w:rsid w:val="00445077"/>
    <w:rsid w:val="0044509E"/>
    <w:rsid w:val="00445124"/>
    <w:rsid w:val="00445183"/>
    <w:rsid w:val="004451CC"/>
    <w:rsid w:val="004452DB"/>
    <w:rsid w:val="00445345"/>
    <w:rsid w:val="004456A5"/>
    <w:rsid w:val="0044574C"/>
    <w:rsid w:val="0044586B"/>
    <w:rsid w:val="00445A0E"/>
    <w:rsid w:val="00445D64"/>
    <w:rsid w:val="00445D86"/>
    <w:rsid w:val="00445ED0"/>
    <w:rsid w:val="00446217"/>
    <w:rsid w:val="00446378"/>
    <w:rsid w:val="00446385"/>
    <w:rsid w:val="00446470"/>
    <w:rsid w:val="004464B3"/>
    <w:rsid w:val="00446591"/>
    <w:rsid w:val="00446619"/>
    <w:rsid w:val="004466C4"/>
    <w:rsid w:val="004467DF"/>
    <w:rsid w:val="00446804"/>
    <w:rsid w:val="004469DF"/>
    <w:rsid w:val="004469F8"/>
    <w:rsid w:val="00446AE0"/>
    <w:rsid w:val="00446B48"/>
    <w:rsid w:val="00446C01"/>
    <w:rsid w:val="00446CF3"/>
    <w:rsid w:val="00446DD4"/>
    <w:rsid w:val="00446DD8"/>
    <w:rsid w:val="00446DDB"/>
    <w:rsid w:val="00446E88"/>
    <w:rsid w:val="00446ED4"/>
    <w:rsid w:val="00446F9A"/>
    <w:rsid w:val="00446FAC"/>
    <w:rsid w:val="00447246"/>
    <w:rsid w:val="004472CD"/>
    <w:rsid w:val="004474FF"/>
    <w:rsid w:val="00447582"/>
    <w:rsid w:val="004477EC"/>
    <w:rsid w:val="00447822"/>
    <w:rsid w:val="004479D6"/>
    <w:rsid w:val="00447B80"/>
    <w:rsid w:val="00447C63"/>
    <w:rsid w:val="00447C7D"/>
    <w:rsid w:val="00447D47"/>
    <w:rsid w:val="00447D8F"/>
    <w:rsid w:val="00447D9D"/>
    <w:rsid w:val="00447E6D"/>
    <w:rsid w:val="004500CB"/>
    <w:rsid w:val="00450354"/>
    <w:rsid w:val="004505B5"/>
    <w:rsid w:val="004505BD"/>
    <w:rsid w:val="00450726"/>
    <w:rsid w:val="00450808"/>
    <w:rsid w:val="004508BB"/>
    <w:rsid w:val="004509B6"/>
    <w:rsid w:val="00450A00"/>
    <w:rsid w:val="00450A63"/>
    <w:rsid w:val="00450AB9"/>
    <w:rsid w:val="00450B32"/>
    <w:rsid w:val="00450CB1"/>
    <w:rsid w:val="00450D0A"/>
    <w:rsid w:val="00450F20"/>
    <w:rsid w:val="0045111F"/>
    <w:rsid w:val="004511F1"/>
    <w:rsid w:val="00451201"/>
    <w:rsid w:val="0045120F"/>
    <w:rsid w:val="00451251"/>
    <w:rsid w:val="00451297"/>
    <w:rsid w:val="004513F3"/>
    <w:rsid w:val="00451444"/>
    <w:rsid w:val="0045144F"/>
    <w:rsid w:val="00451472"/>
    <w:rsid w:val="00451680"/>
    <w:rsid w:val="00451691"/>
    <w:rsid w:val="004516A6"/>
    <w:rsid w:val="00451798"/>
    <w:rsid w:val="004517C0"/>
    <w:rsid w:val="0045195B"/>
    <w:rsid w:val="00451990"/>
    <w:rsid w:val="004519DF"/>
    <w:rsid w:val="00451C48"/>
    <w:rsid w:val="00451D80"/>
    <w:rsid w:val="00451E2D"/>
    <w:rsid w:val="00451E63"/>
    <w:rsid w:val="00451EAE"/>
    <w:rsid w:val="00451F5E"/>
    <w:rsid w:val="00451F87"/>
    <w:rsid w:val="004520EE"/>
    <w:rsid w:val="0045229A"/>
    <w:rsid w:val="004523BC"/>
    <w:rsid w:val="00452619"/>
    <w:rsid w:val="0045282D"/>
    <w:rsid w:val="00452A1B"/>
    <w:rsid w:val="00452CF1"/>
    <w:rsid w:val="00452DC4"/>
    <w:rsid w:val="00452E88"/>
    <w:rsid w:val="00453025"/>
    <w:rsid w:val="004530DD"/>
    <w:rsid w:val="0045332F"/>
    <w:rsid w:val="004533D4"/>
    <w:rsid w:val="00453473"/>
    <w:rsid w:val="0045354F"/>
    <w:rsid w:val="004535BF"/>
    <w:rsid w:val="00453667"/>
    <w:rsid w:val="0045369E"/>
    <w:rsid w:val="004536F2"/>
    <w:rsid w:val="004536FE"/>
    <w:rsid w:val="004537C8"/>
    <w:rsid w:val="004537D2"/>
    <w:rsid w:val="0045385E"/>
    <w:rsid w:val="00453AE3"/>
    <w:rsid w:val="00453B64"/>
    <w:rsid w:val="00453C27"/>
    <w:rsid w:val="00453C36"/>
    <w:rsid w:val="00453DFE"/>
    <w:rsid w:val="0045413F"/>
    <w:rsid w:val="004541EC"/>
    <w:rsid w:val="00454339"/>
    <w:rsid w:val="00454408"/>
    <w:rsid w:val="00454454"/>
    <w:rsid w:val="0045446D"/>
    <w:rsid w:val="004544DE"/>
    <w:rsid w:val="00454660"/>
    <w:rsid w:val="0045475E"/>
    <w:rsid w:val="00454AF1"/>
    <w:rsid w:val="00454C7C"/>
    <w:rsid w:val="00454E2C"/>
    <w:rsid w:val="00454E4F"/>
    <w:rsid w:val="00454EA9"/>
    <w:rsid w:val="00454FD3"/>
    <w:rsid w:val="00455048"/>
    <w:rsid w:val="0045507D"/>
    <w:rsid w:val="004550E6"/>
    <w:rsid w:val="00455173"/>
    <w:rsid w:val="004551BE"/>
    <w:rsid w:val="00455243"/>
    <w:rsid w:val="004552A2"/>
    <w:rsid w:val="0045536C"/>
    <w:rsid w:val="0045573F"/>
    <w:rsid w:val="004559E7"/>
    <w:rsid w:val="00455B1B"/>
    <w:rsid w:val="00455E6A"/>
    <w:rsid w:val="00455ECC"/>
    <w:rsid w:val="00456025"/>
    <w:rsid w:val="004561A6"/>
    <w:rsid w:val="00456229"/>
    <w:rsid w:val="004563F0"/>
    <w:rsid w:val="00456494"/>
    <w:rsid w:val="00456546"/>
    <w:rsid w:val="0045654A"/>
    <w:rsid w:val="0045658B"/>
    <w:rsid w:val="00456687"/>
    <w:rsid w:val="00456696"/>
    <w:rsid w:val="004566AE"/>
    <w:rsid w:val="00456706"/>
    <w:rsid w:val="004567B7"/>
    <w:rsid w:val="00456A11"/>
    <w:rsid w:val="00456B8F"/>
    <w:rsid w:val="00456B9B"/>
    <w:rsid w:val="00456C56"/>
    <w:rsid w:val="00456C6F"/>
    <w:rsid w:val="00456E1D"/>
    <w:rsid w:val="00456E84"/>
    <w:rsid w:val="00456EE9"/>
    <w:rsid w:val="00456F14"/>
    <w:rsid w:val="00456F4B"/>
    <w:rsid w:val="0045736C"/>
    <w:rsid w:val="004575C8"/>
    <w:rsid w:val="004576F3"/>
    <w:rsid w:val="0045788B"/>
    <w:rsid w:val="004578F3"/>
    <w:rsid w:val="00457B8E"/>
    <w:rsid w:val="00457C18"/>
    <w:rsid w:val="00457C49"/>
    <w:rsid w:val="00457E33"/>
    <w:rsid w:val="00457F8F"/>
    <w:rsid w:val="004600E8"/>
    <w:rsid w:val="0046012D"/>
    <w:rsid w:val="004601AA"/>
    <w:rsid w:val="004601CD"/>
    <w:rsid w:val="004602A1"/>
    <w:rsid w:val="00460660"/>
    <w:rsid w:val="004606DF"/>
    <w:rsid w:val="0046076F"/>
    <w:rsid w:val="00460859"/>
    <w:rsid w:val="00460B2D"/>
    <w:rsid w:val="00460C79"/>
    <w:rsid w:val="00460EDC"/>
    <w:rsid w:val="00460F97"/>
    <w:rsid w:val="0046126B"/>
    <w:rsid w:val="00461771"/>
    <w:rsid w:val="004617C6"/>
    <w:rsid w:val="004617E1"/>
    <w:rsid w:val="00461994"/>
    <w:rsid w:val="00461A23"/>
    <w:rsid w:val="00461A76"/>
    <w:rsid w:val="00461A7C"/>
    <w:rsid w:val="00461C56"/>
    <w:rsid w:val="00461C60"/>
    <w:rsid w:val="00461D52"/>
    <w:rsid w:val="00461DBE"/>
    <w:rsid w:val="00461DD3"/>
    <w:rsid w:val="00461FCF"/>
    <w:rsid w:val="00462012"/>
    <w:rsid w:val="00462020"/>
    <w:rsid w:val="004620FE"/>
    <w:rsid w:val="00462282"/>
    <w:rsid w:val="00462288"/>
    <w:rsid w:val="004622FF"/>
    <w:rsid w:val="00462319"/>
    <w:rsid w:val="00462320"/>
    <w:rsid w:val="004624C4"/>
    <w:rsid w:val="004624DF"/>
    <w:rsid w:val="0046270D"/>
    <w:rsid w:val="00462747"/>
    <w:rsid w:val="004627A3"/>
    <w:rsid w:val="0046281C"/>
    <w:rsid w:val="00462BA8"/>
    <w:rsid w:val="00462CB2"/>
    <w:rsid w:val="00462D4E"/>
    <w:rsid w:val="00462D5B"/>
    <w:rsid w:val="00462F45"/>
    <w:rsid w:val="00462F97"/>
    <w:rsid w:val="00462FDB"/>
    <w:rsid w:val="00462FEC"/>
    <w:rsid w:val="00463095"/>
    <w:rsid w:val="004630C5"/>
    <w:rsid w:val="004630CE"/>
    <w:rsid w:val="00463100"/>
    <w:rsid w:val="00463128"/>
    <w:rsid w:val="004632FD"/>
    <w:rsid w:val="00463351"/>
    <w:rsid w:val="004633FB"/>
    <w:rsid w:val="00463424"/>
    <w:rsid w:val="0046357D"/>
    <w:rsid w:val="0046364B"/>
    <w:rsid w:val="00463777"/>
    <w:rsid w:val="004637E2"/>
    <w:rsid w:val="004638F6"/>
    <w:rsid w:val="0046394D"/>
    <w:rsid w:val="00463A35"/>
    <w:rsid w:val="00463B17"/>
    <w:rsid w:val="00463B56"/>
    <w:rsid w:val="00463BB0"/>
    <w:rsid w:val="00463C66"/>
    <w:rsid w:val="00463E98"/>
    <w:rsid w:val="00463F25"/>
    <w:rsid w:val="00464076"/>
    <w:rsid w:val="004640D9"/>
    <w:rsid w:val="004641FB"/>
    <w:rsid w:val="004642F9"/>
    <w:rsid w:val="004643A0"/>
    <w:rsid w:val="00464487"/>
    <w:rsid w:val="004644E1"/>
    <w:rsid w:val="00464720"/>
    <w:rsid w:val="004648D3"/>
    <w:rsid w:val="004648DF"/>
    <w:rsid w:val="00464AE7"/>
    <w:rsid w:val="00464B32"/>
    <w:rsid w:val="00464CC1"/>
    <w:rsid w:val="00464D39"/>
    <w:rsid w:val="00464D3A"/>
    <w:rsid w:val="00464EDD"/>
    <w:rsid w:val="00464F3C"/>
    <w:rsid w:val="00465057"/>
    <w:rsid w:val="004651C5"/>
    <w:rsid w:val="00465258"/>
    <w:rsid w:val="0046539B"/>
    <w:rsid w:val="004653BC"/>
    <w:rsid w:val="00465427"/>
    <w:rsid w:val="0046546A"/>
    <w:rsid w:val="004654F6"/>
    <w:rsid w:val="0046552D"/>
    <w:rsid w:val="0046562A"/>
    <w:rsid w:val="004659AA"/>
    <w:rsid w:val="00465A3B"/>
    <w:rsid w:val="00465BB8"/>
    <w:rsid w:val="00465C8B"/>
    <w:rsid w:val="00465CA8"/>
    <w:rsid w:val="00465CAF"/>
    <w:rsid w:val="00465D29"/>
    <w:rsid w:val="00465F0C"/>
    <w:rsid w:val="00465FAE"/>
    <w:rsid w:val="00466196"/>
    <w:rsid w:val="0046629A"/>
    <w:rsid w:val="00466495"/>
    <w:rsid w:val="00466500"/>
    <w:rsid w:val="004666F3"/>
    <w:rsid w:val="004668E1"/>
    <w:rsid w:val="00466A5B"/>
    <w:rsid w:val="00466BF7"/>
    <w:rsid w:val="00466C0E"/>
    <w:rsid w:val="00466CDE"/>
    <w:rsid w:val="00466CF4"/>
    <w:rsid w:val="00466E4E"/>
    <w:rsid w:val="00466EB2"/>
    <w:rsid w:val="00467126"/>
    <w:rsid w:val="00467146"/>
    <w:rsid w:val="004671FE"/>
    <w:rsid w:val="0046726D"/>
    <w:rsid w:val="00467441"/>
    <w:rsid w:val="0046744D"/>
    <w:rsid w:val="0046752A"/>
    <w:rsid w:val="004675BB"/>
    <w:rsid w:val="00467635"/>
    <w:rsid w:val="00467655"/>
    <w:rsid w:val="004676E6"/>
    <w:rsid w:val="00467710"/>
    <w:rsid w:val="004679AE"/>
    <w:rsid w:val="00467AAC"/>
    <w:rsid w:val="00467B71"/>
    <w:rsid w:val="00467C97"/>
    <w:rsid w:val="00467E14"/>
    <w:rsid w:val="00467E46"/>
    <w:rsid w:val="00467F36"/>
    <w:rsid w:val="004700B3"/>
    <w:rsid w:val="004702B2"/>
    <w:rsid w:val="004704B9"/>
    <w:rsid w:val="004705D3"/>
    <w:rsid w:val="004706EC"/>
    <w:rsid w:val="0047071E"/>
    <w:rsid w:val="004707B2"/>
    <w:rsid w:val="0047080C"/>
    <w:rsid w:val="00470B59"/>
    <w:rsid w:val="00470BB0"/>
    <w:rsid w:val="00470CA1"/>
    <w:rsid w:val="00470D0C"/>
    <w:rsid w:val="00470DE8"/>
    <w:rsid w:val="00470E2A"/>
    <w:rsid w:val="0047104F"/>
    <w:rsid w:val="004710E6"/>
    <w:rsid w:val="00471117"/>
    <w:rsid w:val="00471135"/>
    <w:rsid w:val="004711A2"/>
    <w:rsid w:val="00471206"/>
    <w:rsid w:val="00471232"/>
    <w:rsid w:val="0047145B"/>
    <w:rsid w:val="00471510"/>
    <w:rsid w:val="0047151E"/>
    <w:rsid w:val="0047166C"/>
    <w:rsid w:val="004716EF"/>
    <w:rsid w:val="004717FC"/>
    <w:rsid w:val="00471B7A"/>
    <w:rsid w:val="00471CED"/>
    <w:rsid w:val="00471D17"/>
    <w:rsid w:val="00471D34"/>
    <w:rsid w:val="00471E27"/>
    <w:rsid w:val="00471F40"/>
    <w:rsid w:val="00471FA6"/>
    <w:rsid w:val="00472024"/>
    <w:rsid w:val="004721C3"/>
    <w:rsid w:val="00472223"/>
    <w:rsid w:val="004723CD"/>
    <w:rsid w:val="00472431"/>
    <w:rsid w:val="004724E8"/>
    <w:rsid w:val="004725EF"/>
    <w:rsid w:val="00472628"/>
    <w:rsid w:val="00472653"/>
    <w:rsid w:val="0047265A"/>
    <w:rsid w:val="00472785"/>
    <w:rsid w:val="00472818"/>
    <w:rsid w:val="00472901"/>
    <w:rsid w:val="00472975"/>
    <w:rsid w:val="00472A00"/>
    <w:rsid w:val="00472A1C"/>
    <w:rsid w:val="00472C2E"/>
    <w:rsid w:val="00472CF6"/>
    <w:rsid w:val="00472CFB"/>
    <w:rsid w:val="00472D6A"/>
    <w:rsid w:val="00472DDA"/>
    <w:rsid w:val="00472ECE"/>
    <w:rsid w:val="00472F62"/>
    <w:rsid w:val="00472FFA"/>
    <w:rsid w:val="0047314E"/>
    <w:rsid w:val="00473184"/>
    <w:rsid w:val="004731C7"/>
    <w:rsid w:val="00473236"/>
    <w:rsid w:val="004733B7"/>
    <w:rsid w:val="004733D6"/>
    <w:rsid w:val="004734B6"/>
    <w:rsid w:val="004734FE"/>
    <w:rsid w:val="00473504"/>
    <w:rsid w:val="004736A8"/>
    <w:rsid w:val="0047370D"/>
    <w:rsid w:val="004738DB"/>
    <w:rsid w:val="004738E9"/>
    <w:rsid w:val="004739D8"/>
    <w:rsid w:val="00473A00"/>
    <w:rsid w:val="00473B9B"/>
    <w:rsid w:val="00473C1E"/>
    <w:rsid w:val="00473E06"/>
    <w:rsid w:val="00473F21"/>
    <w:rsid w:val="004740BE"/>
    <w:rsid w:val="0047415B"/>
    <w:rsid w:val="004741A6"/>
    <w:rsid w:val="004741E7"/>
    <w:rsid w:val="00474207"/>
    <w:rsid w:val="00474235"/>
    <w:rsid w:val="004743D4"/>
    <w:rsid w:val="00474405"/>
    <w:rsid w:val="00474482"/>
    <w:rsid w:val="004744F5"/>
    <w:rsid w:val="004745ED"/>
    <w:rsid w:val="0047466A"/>
    <w:rsid w:val="00474829"/>
    <w:rsid w:val="00474869"/>
    <w:rsid w:val="00474876"/>
    <w:rsid w:val="00474A2A"/>
    <w:rsid w:val="00474B36"/>
    <w:rsid w:val="00474B94"/>
    <w:rsid w:val="00474D1E"/>
    <w:rsid w:val="00474DD1"/>
    <w:rsid w:val="00474E18"/>
    <w:rsid w:val="00474F4B"/>
    <w:rsid w:val="00474F50"/>
    <w:rsid w:val="00475150"/>
    <w:rsid w:val="0047516C"/>
    <w:rsid w:val="004751BD"/>
    <w:rsid w:val="0047522F"/>
    <w:rsid w:val="004752CE"/>
    <w:rsid w:val="0047535A"/>
    <w:rsid w:val="00475417"/>
    <w:rsid w:val="00475538"/>
    <w:rsid w:val="00475683"/>
    <w:rsid w:val="004756D4"/>
    <w:rsid w:val="004756D8"/>
    <w:rsid w:val="004758B5"/>
    <w:rsid w:val="00475914"/>
    <w:rsid w:val="00475AC5"/>
    <w:rsid w:val="00475ADE"/>
    <w:rsid w:val="00475B38"/>
    <w:rsid w:val="00475C55"/>
    <w:rsid w:val="00475C5F"/>
    <w:rsid w:val="00475D6A"/>
    <w:rsid w:val="00475E74"/>
    <w:rsid w:val="00476067"/>
    <w:rsid w:val="004760C4"/>
    <w:rsid w:val="004762D1"/>
    <w:rsid w:val="0047631E"/>
    <w:rsid w:val="00476425"/>
    <w:rsid w:val="004764AF"/>
    <w:rsid w:val="0047652D"/>
    <w:rsid w:val="004765C0"/>
    <w:rsid w:val="00476659"/>
    <w:rsid w:val="0047668F"/>
    <w:rsid w:val="004767D0"/>
    <w:rsid w:val="004767E5"/>
    <w:rsid w:val="004768E5"/>
    <w:rsid w:val="004768FF"/>
    <w:rsid w:val="004769EE"/>
    <w:rsid w:val="00476AA7"/>
    <w:rsid w:val="00476B86"/>
    <w:rsid w:val="00476D41"/>
    <w:rsid w:val="00476E4A"/>
    <w:rsid w:val="00476F1A"/>
    <w:rsid w:val="00476FD9"/>
    <w:rsid w:val="004770E9"/>
    <w:rsid w:val="0047714F"/>
    <w:rsid w:val="00477172"/>
    <w:rsid w:val="004771AA"/>
    <w:rsid w:val="004771C8"/>
    <w:rsid w:val="00477346"/>
    <w:rsid w:val="004773B4"/>
    <w:rsid w:val="00477534"/>
    <w:rsid w:val="00477564"/>
    <w:rsid w:val="00477617"/>
    <w:rsid w:val="0047765B"/>
    <w:rsid w:val="00477832"/>
    <w:rsid w:val="00477858"/>
    <w:rsid w:val="004779DD"/>
    <w:rsid w:val="00477B2F"/>
    <w:rsid w:val="00477DDB"/>
    <w:rsid w:val="00477EA3"/>
    <w:rsid w:val="00480011"/>
    <w:rsid w:val="00480105"/>
    <w:rsid w:val="00480252"/>
    <w:rsid w:val="004805B4"/>
    <w:rsid w:val="00480761"/>
    <w:rsid w:val="0048090C"/>
    <w:rsid w:val="00480956"/>
    <w:rsid w:val="004809AC"/>
    <w:rsid w:val="00480B02"/>
    <w:rsid w:val="00480BAB"/>
    <w:rsid w:val="00480BAE"/>
    <w:rsid w:val="00480C66"/>
    <w:rsid w:val="00480C7F"/>
    <w:rsid w:val="00480D1D"/>
    <w:rsid w:val="00480E36"/>
    <w:rsid w:val="00480E51"/>
    <w:rsid w:val="00480FC9"/>
    <w:rsid w:val="00480FEF"/>
    <w:rsid w:val="0048128C"/>
    <w:rsid w:val="004812A9"/>
    <w:rsid w:val="004813C0"/>
    <w:rsid w:val="004814C2"/>
    <w:rsid w:val="0048165F"/>
    <w:rsid w:val="004817E4"/>
    <w:rsid w:val="00481965"/>
    <w:rsid w:val="004819B3"/>
    <w:rsid w:val="00481B42"/>
    <w:rsid w:val="00481BE3"/>
    <w:rsid w:val="00481C98"/>
    <w:rsid w:val="00481DCA"/>
    <w:rsid w:val="00481E6F"/>
    <w:rsid w:val="00481F59"/>
    <w:rsid w:val="00482091"/>
    <w:rsid w:val="004820CD"/>
    <w:rsid w:val="004820F6"/>
    <w:rsid w:val="004821C3"/>
    <w:rsid w:val="00482237"/>
    <w:rsid w:val="004822AF"/>
    <w:rsid w:val="004822C6"/>
    <w:rsid w:val="004822D4"/>
    <w:rsid w:val="00482305"/>
    <w:rsid w:val="004824CC"/>
    <w:rsid w:val="004826B3"/>
    <w:rsid w:val="00482976"/>
    <w:rsid w:val="00482A46"/>
    <w:rsid w:val="00482B45"/>
    <w:rsid w:val="00482D28"/>
    <w:rsid w:val="00482DC7"/>
    <w:rsid w:val="00482E65"/>
    <w:rsid w:val="00482F02"/>
    <w:rsid w:val="00482F78"/>
    <w:rsid w:val="0048312A"/>
    <w:rsid w:val="00483216"/>
    <w:rsid w:val="004833B7"/>
    <w:rsid w:val="004833D9"/>
    <w:rsid w:val="0048343E"/>
    <w:rsid w:val="004835DB"/>
    <w:rsid w:val="00483744"/>
    <w:rsid w:val="00483747"/>
    <w:rsid w:val="004837A7"/>
    <w:rsid w:val="004837C1"/>
    <w:rsid w:val="004837E2"/>
    <w:rsid w:val="00483879"/>
    <w:rsid w:val="0048399E"/>
    <w:rsid w:val="004839B9"/>
    <w:rsid w:val="004839F1"/>
    <w:rsid w:val="00483BFD"/>
    <w:rsid w:val="00483CAE"/>
    <w:rsid w:val="00483FE2"/>
    <w:rsid w:val="00484139"/>
    <w:rsid w:val="0048416D"/>
    <w:rsid w:val="0048416E"/>
    <w:rsid w:val="0048421A"/>
    <w:rsid w:val="00484381"/>
    <w:rsid w:val="00484537"/>
    <w:rsid w:val="0048453C"/>
    <w:rsid w:val="004846EC"/>
    <w:rsid w:val="00484742"/>
    <w:rsid w:val="0048479D"/>
    <w:rsid w:val="004848D9"/>
    <w:rsid w:val="00484946"/>
    <w:rsid w:val="00484B37"/>
    <w:rsid w:val="00484CFF"/>
    <w:rsid w:val="00484D04"/>
    <w:rsid w:val="004850D7"/>
    <w:rsid w:val="004851D0"/>
    <w:rsid w:val="0048526A"/>
    <w:rsid w:val="0048527E"/>
    <w:rsid w:val="00485295"/>
    <w:rsid w:val="004854A8"/>
    <w:rsid w:val="004854EA"/>
    <w:rsid w:val="00485528"/>
    <w:rsid w:val="00485777"/>
    <w:rsid w:val="00485820"/>
    <w:rsid w:val="00485AD2"/>
    <w:rsid w:val="00485B11"/>
    <w:rsid w:val="00485C3E"/>
    <w:rsid w:val="00485D51"/>
    <w:rsid w:val="00485E6F"/>
    <w:rsid w:val="00485FBA"/>
    <w:rsid w:val="00486001"/>
    <w:rsid w:val="00486003"/>
    <w:rsid w:val="0048602D"/>
    <w:rsid w:val="00486041"/>
    <w:rsid w:val="004861D7"/>
    <w:rsid w:val="004862AC"/>
    <w:rsid w:val="00486357"/>
    <w:rsid w:val="00486367"/>
    <w:rsid w:val="004864AE"/>
    <w:rsid w:val="004864D9"/>
    <w:rsid w:val="0048684E"/>
    <w:rsid w:val="004868DB"/>
    <w:rsid w:val="00486AA0"/>
    <w:rsid w:val="00486BB7"/>
    <w:rsid w:val="00486C3F"/>
    <w:rsid w:val="00486D9D"/>
    <w:rsid w:val="00486E0B"/>
    <w:rsid w:val="00486E76"/>
    <w:rsid w:val="00486E85"/>
    <w:rsid w:val="0048710E"/>
    <w:rsid w:val="004871B4"/>
    <w:rsid w:val="004871DB"/>
    <w:rsid w:val="00487246"/>
    <w:rsid w:val="00487453"/>
    <w:rsid w:val="0048749B"/>
    <w:rsid w:val="004875E9"/>
    <w:rsid w:val="00487709"/>
    <w:rsid w:val="004877A7"/>
    <w:rsid w:val="00487807"/>
    <w:rsid w:val="00487914"/>
    <w:rsid w:val="00487C0A"/>
    <w:rsid w:val="00487C0E"/>
    <w:rsid w:val="00487CC2"/>
    <w:rsid w:val="00487D8B"/>
    <w:rsid w:val="00487E38"/>
    <w:rsid w:val="00487E6C"/>
    <w:rsid w:val="00487F8A"/>
    <w:rsid w:val="00487FE4"/>
    <w:rsid w:val="00490087"/>
    <w:rsid w:val="0049017D"/>
    <w:rsid w:val="004901DC"/>
    <w:rsid w:val="0049022D"/>
    <w:rsid w:val="00490262"/>
    <w:rsid w:val="004902C4"/>
    <w:rsid w:val="00490373"/>
    <w:rsid w:val="004903C1"/>
    <w:rsid w:val="004903E7"/>
    <w:rsid w:val="00490406"/>
    <w:rsid w:val="0049055D"/>
    <w:rsid w:val="00490561"/>
    <w:rsid w:val="004905A1"/>
    <w:rsid w:val="004906F0"/>
    <w:rsid w:val="00490755"/>
    <w:rsid w:val="0049082A"/>
    <w:rsid w:val="00490928"/>
    <w:rsid w:val="00490AFB"/>
    <w:rsid w:val="00490AFE"/>
    <w:rsid w:val="00490BD8"/>
    <w:rsid w:val="00490C2C"/>
    <w:rsid w:val="00490EC0"/>
    <w:rsid w:val="00490F4E"/>
    <w:rsid w:val="00490F7E"/>
    <w:rsid w:val="00491063"/>
    <w:rsid w:val="00491097"/>
    <w:rsid w:val="004911CB"/>
    <w:rsid w:val="00491436"/>
    <w:rsid w:val="00491491"/>
    <w:rsid w:val="004915F2"/>
    <w:rsid w:val="0049160B"/>
    <w:rsid w:val="0049166F"/>
    <w:rsid w:val="0049178C"/>
    <w:rsid w:val="0049180D"/>
    <w:rsid w:val="004918AA"/>
    <w:rsid w:val="00491938"/>
    <w:rsid w:val="00491946"/>
    <w:rsid w:val="00491C62"/>
    <w:rsid w:val="00491CC9"/>
    <w:rsid w:val="00491D84"/>
    <w:rsid w:val="00491E91"/>
    <w:rsid w:val="00491E9F"/>
    <w:rsid w:val="00491F6C"/>
    <w:rsid w:val="0049223D"/>
    <w:rsid w:val="0049228E"/>
    <w:rsid w:val="004922B2"/>
    <w:rsid w:val="004922CA"/>
    <w:rsid w:val="00492468"/>
    <w:rsid w:val="004924B6"/>
    <w:rsid w:val="00492507"/>
    <w:rsid w:val="00492513"/>
    <w:rsid w:val="0049261C"/>
    <w:rsid w:val="004926D0"/>
    <w:rsid w:val="004927E5"/>
    <w:rsid w:val="004927F5"/>
    <w:rsid w:val="00492809"/>
    <w:rsid w:val="0049289F"/>
    <w:rsid w:val="004929D9"/>
    <w:rsid w:val="00492AD8"/>
    <w:rsid w:val="00492BF1"/>
    <w:rsid w:val="00492C1A"/>
    <w:rsid w:val="00492C9D"/>
    <w:rsid w:val="00492CCC"/>
    <w:rsid w:val="00492D38"/>
    <w:rsid w:val="00492E1E"/>
    <w:rsid w:val="00492E88"/>
    <w:rsid w:val="00492ECB"/>
    <w:rsid w:val="00492F03"/>
    <w:rsid w:val="00492F3A"/>
    <w:rsid w:val="00492F52"/>
    <w:rsid w:val="00492FA0"/>
    <w:rsid w:val="00493056"/>
    <w:rsid w:val="00493402"/>
    <w:rsid w:val="0049342E"/>
    <w:rsid w:val="0049347D"/>
    <w:rsid w:val="004936FD"/>
    <w:rsid w:val="00493732"/>
    <w:rsid w:val="00493847"/>
    <w:rsid w:val="00493947"/>
    <w:rsid w:val="0049399F"/>
    <w:rsid w:val="00493B49"/>
    <w:rsid w:val="00493B7A"/>
    <w:rsid w:val="00493BB7"/>
    <w:rsid w:val="00493C1D"/>
    <w:rsid w:val="00493E23"/>
    <w:rsid w:val="00493F6D"/>
    <w:rsid w:val="004940BA"/>
    <w:rsid w:val="004941A8"/>
    <w:rsid w:val="004941A9"/>
    <w:rsid w:val="004943AC"/>
    <w:rsid w:val="004944B5"/>
    <w:rsid w:val="00494514"/>
    <w:rsid w:val="00494584"/>
    <w:rsid w:val="004945B1"/>
    <w:rsid w:val="0049464B"/>
    <w:rsid w:val="0049471E"/>
    <w:rsid w:val="004949E1"/>
    <w:rsid w:val="00494A33"/>
    <w:rsid w:val="00494B46"/>
    <w:rsid w:val="00494BB9"/>
    <w:rsid w:val="00494C05"/>
    <w:rsid w:val="00494C69"/>
    <w:rsid w:val="00494F10"/>
    <w:rsid w:val="004950A6"/>
    <w:rsid w:val="00495333"/>
    <w:rsid w:val="00495448"/>
    <w:rsid w:val="004954EE"/>
    <w:rsid w:val="00495510"/>
    <w:rsid w:val="00495699"/>
    <w:rsid w:val="004956B4"/>
    <w:rsid w:val="004958F2"/>
    <w:rsid w:val="00495980"/>
    <w:rsid w:val="00495AE9"/>
    <w:rsid w:val="00495B82"/>
    <w:rsid w:val="00495BD8"/>
    <w:rsid w:val="00495C57"/>
    <w:rsid w:val="00495CD4"/>
    <w:rsid w:val="00495D8A"/>
    <w:rsid w:val="00496131"/>
    <w:rsid w:val="00496135"/>
    <w:rsid w:val="00496168"/>
    <w:rsid w:val="00496182"/>
    <w:rsid w:val="004961E4"/>
    <w:rsid w:val="004962A5"/>
    <w:rsid w:val="004962C9"/>
    <w:rsid w:val="0049630A"/>
    <w:rsid w:val="004963B4"/>
    <w:rsid w:val="004963EE"/>
    <w:rsid w:val="00496458"/>
    <w:rsid w:val="00496523"/>
    <w:rsid w:val="004968B9"/>
    <w:rsid w:val="00496D69"/>
    <w:rsid w:val="00496EED"/>
    <w:rsid w:val="00497007"/>
    <w:rsid w:val="00497138"/>
    <w:rsid w:val="00497159"/>
    <w:rsid w:val="0049716D"/>
    <w:rsid w:val="004971B9"/>
    <w:rsid w:val="00497241"/>
    <w:rsid w:val="00497389"/>
    <w:rsid w:val="0049744C"/>
    <w:rsid w:val="00497517"/>
    <w:rsid w:val="0049752D"/>
    <w:rsid w:val="004975EE"/>
    <w:rsid w:val="0049766C"/>
    <w:rsid w:val="00497938"/>
    <w:rsid w:val="00497B20"/>
    <w:rsid w:val="00497B9B"/>
    <w:rsid w:val="00497DF2"/>
    <w:rsid w:val="00497E61"/>
    <w:rsid w:val="00497E79"/>
    <w:rsid w:val="00497F99"/>
    <w:rsid w:val="004A0095"/>
    <w:rsid w:val="004A058D"/>
    <w:rsid w:val="004A059B"/>
    <w:rsid w:val="004A072F"/>
    <w:rsid w:val="004A0733"/>
    <w:rsid w:val="004A077E"/>
    <w:rsid w:val="004A0818"/>
    <w:rsid w:val="004A086F"/>
    <w:rsid w:val="004A0AAE"/>
    <w:rsid w:val="004A0BB9"/>
    <w:rsid w:val="004A0D37"/>
    <w:rsid w:val="004A0DFF"/>
    <w:rsid w:val="004A0F29"/>
    <w:rsid w:val="004A1013"/>
    <w:rsid w:val="004A1019"/>
    <w:rsid w:val="004A1029"/>
    <w:rsid w:val="004A1054"/>
    <w:rsid w:val="004A11F3"/>
    <w:rsid w:val="004A12D6"/>
    <w:rsid w:val="004A1328"/>
    <w:rsid w:val="004A136F"/>
    <w:rsid w:val="004A14D0"/>
    <w:rsid w:val="004A1541"/>
    <w:rsid w:val="004A1730"/>
    <w:rsid w:val="004A17AD"/>
    <w:rsid w:val="004A1838"/>
    <w:rsid w:val="004A1952"/>
    <w:rsid w:val="004A1A5C"/>
    <w:rsid w:val="004A1BE7"/>
    <w:rsid w:val="004A1D48"/>
    <w:rsid w:val="004A1E75"/>
    <w:rsid w:val="004A1FA5"/>
    <w:rsid w:val="004A2468"/>
    <w:rsid w:val="004A284B"/>
    <w:rsid w:val="004A296C"/>
    <w:rsid w:val="004A2AB2"/>
    <w:rsid w:val="004A2B34"/>
    <w:rsid w:val="004A2C72"/>
    <w:rsid w:val="004A2CD0"/>
    <w:rsid w:val="004A2DAF"/>
    <w:rsid w:val="004A2F2E"/>
    <w:rsid w:val="004A3207"/>
    <w:rsid w:val="004A3334"/>
    <w:rsid w:val="004A3350"/>
    <w:rsid w:val="004A36D7"/>
    <w:rsid w:val="004A38CD"/>
    <w:rsid w:val="004A3936"/>
    <w:rsid w:val="004A3944"/>
    <w:rsid w:val="004A3A41"/>
    <w:rsid w:val="004A3A87"/>
    <w:rsid w:val="004A3AEF"/>
    <w:rsid w:val="004A3B8B"/>
    <w:rsid w:val="004A3C5A"/>
    <w:rsid w:val="004A3DAA"/>
    <w:rsid w:val="004A3E24"/>
    <w:rsid w:val="004A3E2A"/>
    <w:rsid w:val="004A3F09"/>
    <w:rsid w:val="004A3F19"/>
    <w:rsid w:val="004A404F"/>
    <w:rsid w:val="004A405B"/>
    <w:rsid w:val="004A40B4"/>
    <w:rsid w:val="004A415B"/>
    <w:rsid w:val="004A416D"/>
    <w:rsid w:val="004A41AE"/>
    <w:rsid w:val="004A4513"/>
    <w:rsid w:val="004A4680"/>
    <w:rsid w:val="004A4697"/>
    <w:rsid w:val="004A4701"/>
    <w:rsid w:val="004A47A4"/>
    <w:rsid w:val="004A49E6"/>
    <w:rsid w:val="004A4B08"/>
    <w:rsid w:val="004A4D4D"/>
    <w:rsid w:val="004A4F8B"/>
    <w:rsid w:val="004A50BD"/>
    <w:rsid w:val="004A531F"/>
    <w:rsid w:val="004A53B6"/>
    <w:rsid w:val="004A5451"/>
    <w:rsid w:val="004A557B"/>
    <w:rsid w:val="004A57A4"/>
    <w:rsid w:val="004A57F9"/>
    <w:rsid w:val="004A57FF"/>
    <w:rsid w:val="004A5811"/>
    <w:rsid w:val="004A586B"/>
    <w:rsid w:val="004A5909"/>
    <w:rsid w:val="004A59C6"/>
    <w:rsid w:val="004A59D8"/>
    <w:rsid w:val="004A5A65"/>
    <w:rsid w:val="004A5A7D"/>
    <w:rsid w:val="004A5ADC"/>
    <w:rsid w:val="004A5B51"/>
    <w:rsid w:val="004A5D54"/>
    <w:rsid w:val="004A6023"/>
    <w:rsid w:val="004A6223"/>
    <w:rsid w:val="004A62A7"/>
    <w:rsid w:val="004A6370"/>
    <w:rsid w:val="004A63E3"/>
    <w:rsid w:val="004A64BB"/>
    <w:rsid w:val="004A6561"/>
    <w:rsid w:val="004A65D8"/>
    <w:rsid w:val="004A6732"/>
    <w:rsid w:val="004A689B"/>
    <w:rsid w:val="004A6946"/>
    <w:rsid w:val="004A69F4"/>
    <w:rsid w:val="004A6A7D"/>
    <w:rsid w:val="004A6B18"/>
    <w:rsid w:val="004A6B34"/>
    <w:rsid w:val="004A6BBD"/>
    <w:rsid w:val="004A6BC4"/>
    <w:rsid w:val="004A6C1F"/>
    <w:rsid w:val="004A6D28"/>
    <w:rsid w:val="004A6DF0"/>
    <w:rsid w:val="004A6E03"/>
    <w:rsid w:val="004A6E62"/>
    <w:rsid w:val="004A6EA6"/>
    <w:rsid w:val="004A6F52"/>
    <w:rsid w:val="004A6FB6"/>
    <w:rsid w:val="004A717B"/>
    <w:rsid w:val="004A71C9"/>
    <w:rsid w:val="004A73E5"/>
    <w:rsid w:val="004A7560"/>
    <w:rsid w:val="004A7727"/>
    <w:rsid w:val="004A77BF"/>
    <w:rsid w:val="004A7B2D"/>
    <w:rsid w:val="004A7BA4"/>
    <w:rsid w:val="004A7DA8"/>
    <w:rsid w:val="004A7E2E"/>
    <w:rsid w:val="004A7E43"/>
    <w:rsid w:val="004A7F85"/>
    <w:rsid w:val="004B003B"/>
    <w:rsid w:val="004B014B"/>
    <w:rsid w:val="004B01DB"/>
    <w:rsid w:val="004B0358"/>
    <w:rsid w:val="004B04DA"/>
    <w:rsid w:val="004B0596"/>
    <w:rsid w:val="004B05B8"/>
    <w:rsid w:val="004B06F3"/>
    <w:rsid w:val="004B0724"/>
    <w:rsid w:val="004B0827"/>
    <w:rsid w:val="004B0863"/>
    <w:rsid w:val="004B0C30"/>
    <w:rsid w:val="004B0C4F"/>
    <w:rsid w:val="004B0CD8"/>
    <w:rsid w:val="004B12E0"/>
    <w:rsid w:val="004B1527"/>
    <w:rsid w:val="004B1611"/>
    <w:rsid w:val="004B17B1"/>
    <w:rsid w:val="004B17F6"/>
    <w:rsid w:val="004B1818"/>
    <w:rsid w:val="004B18DF"/>
    <w:rsid w:val="004B199B"/>
    <w:rsid w:val="004B1BB4"/>
    <w:rsid w:val="004B1C39"/>
    <w:rsid w:val="004B1C70"/>
    <w:rsid w:val="004B1C9C"/>
    <w:rsid w:val="004B1D02"/>
    <w:rsid w:val="004B1D92"/>
    <w:rsid w:val="004B1DD1"/>
    <w:rsid w:val="004B1E95"/>
    <w:rsid w:val="004B1EBF"/>
    <w:rsid w:val="004B1ED5"/>
    <w:rsid w:val="004B209E"/>
    <w:rsid w:val="004B2594"/>
    <w:rsid w:val="004B26E9"/>
    <w:rsid w:val="004B2790"/>
    <w:rsid w:val="004B281C"/>
    <w:rsid w:val="004B29E1"/>
    <w:rsid w:val="004B2B8B"/>
    <w:rsid w:val="004B2C6A"/>
    <w:rsid w:val="004B2C96"/>
    <w:rsid w:val="004B2CCA"/>
    <w:rsid w:val="004B2D0E"/>
    <w:rsid w:val="004B2ED3"/>
    <w:rsid w:val="004B3018"/>
    <w:rsid w:val="004B3118"/>
    <w:rsid w:val="004B321F"/>
    <w:rsid w:val="004B326D"/>
    <w:rsid w:val="004B33C9"/>
    <w:rsid w:val="004B34C3"/>
    <w:rsid w:val="004B35E3"/>
    <w:rsid w:val="004B36B4"/>
    <w:rsid w:val="004B3749"/>
    <w:rsid w:val="004B38AA"/>
    <w:rsid w:val="004B3914"/>
    <w:rsid w:val="004B39D7"/>
    <w:rsid w:val="004B3A35"/>
    <w:rsid w:val="004B3DDA"/>
    <w:rsid w:val="004B3DE7"/>
    <w:rsid w:val="004B3EE5"/>
    <w:rsid w:val="004B3F7C"/>
    <w:rsid w:val="004B4070"/>
    <w:rsid w:val="004B40D6"/>
    <w:rsid w:val="004B415C"/>
    <w:rsid w:val="004B4267"/>
    <w:rsid w:val="004B42EB"/>
    <w:rsid w:val="004B42EE"/>
    <w:rsid w:val="004B439F"/>
    <w:rsid w:val="004B4477"/>
    <w:rsid w:val="004B454A"/>
    <w:rsid w:val="004B459D"/>
    <w:rsid w:val="004B45AD"/>
    <w:rsid w:val="004B463D"/>
    <w:rsid w:val="004B465F"/>
    <w:rsid w:val="004B4679"/>
    <w:rsid w:val="004B47B4"/>
    <w:rsid w:val="004B482B"/>
    <w:rsid w:val="004B4F90"/>
    <w:rsid w:val="004B4FA7"/>
    <w:rsid w:val="004B5114"/>
    <w:rsid w:val="004B52A0"/>
    <w:rsid w:val="004B52A9"/>
    <w:rsid w:val="004B52BB"/>
    <w:rsid w:val="004B53C8"/>
    <w:rsid w:val="004B53D8"/>
    <w:rsid w:val="004B548C"/>
    <w:rsid w:val="004B55B9"/>
    <w:rsid w:val="004B55F3"/>
    <w:rsid w:val="004B5643"/>
    <w:rsid w:val="004B591B"/>
    <w:rsid w:val="004B5BA8"/>
    <w:rsid w:val="004B5DC4"/>
    <w:rsid w:val="004B5F32"/>
    <w:rsid w:val="004B6177"/>
    <w:rsid w:val="004B6184"/>
    <w:rsid w:val="004B6278"/>
    <w:rsid w:val="004B62C8"/>
    <w:rsid w:val="004B631A"/>
    <w:rsid w:val="004B63F9"/>
    <w:rsid w:val="004B6449"/>
    <w:rsid w:val="004B66D4"/>
    <w:rsid w:val="004B690C"/>
    <w:rsid w:val="004B6922"/>
    <w:rsid w:val="004B6974"/>
    <w:rsid w:val="004B69D5"/>
    <w:rsid w:val="004B6A74"/>
    <w:rsid w:val="004B6B89"/>
    <w:rsid w:val="004B6C28"/>
    <w:rsid w:val="004B6CC3"/>
    <w:rsid w:val="004B6CD5"/>
    <w:rsid w:val="004B6CF0"/>
    <w:rsid w:val="004B6E10"/>
    <w:rsid w:val="004B6EC8"/>
    <w:rsid w:val="004B6F19"/>
    <w:rsid w:val="004B6FA1"/>
    <w:rsid w:val="004B706F"/>
    <w:rsid w:val="004B70B5"/>
    <w:rsid w:val="004B70D2"/>
    <w:rsid w:val="004B716D"/>
    <w:rsid w:val="004B7232"/>
    <w:rsid w:val="004B73AD"/>
    <w:rsid w:val="004B754A"/>
    <w:rsid w:val="004B7610"/>
    <w:rsid w:val="004B77AD"/>
    <w:rsid w:val="004B78B9"/>
    <w:rsid w:val="004B78F4"/>
    <w:rsid w:val="004B79F9"/>
    <w:rsid w:val="004B7A2A"/>
    <w:rsid w:val="004B7B08"/>
    <w:rsid w:val="004B7C4C"/>
    <w:rsid w:val="004B7D70"/>
    <w:rsid w:val="004B7F72"/>
    <w:rsid w:val="004B7FC5"/>
    <w:rsid w:val="004B7FF8"/>
    <w:rsid w:val="004C00D4"/>
    <w:rsid w:val="004C0213"/>
    <w:rsid w:val="004C0281"/>
    <w:rsid w:val="004C0454"/>
    <w:rsid w:val="004C0503"/>
    <w:rsid w:val="004C05CB"/>
    <w:rsid w:val="004C0989"/>
    <w:rsid w:val="004C0991"/>
    <w:rsid w:val="004C099F"/>
    <w:rsid w:val="004C0B5B"/>
    <w:rsid w:val="004C0BCE"/>
    <w:rsid w:val="004C0DA3"/>
    <w:rsid w:val="004C0DD5"/>
    <w:rsid w:val="004C0E94"/>
    <w:rsid w:val="004C0FF5"/>
    <w:rsid w:val="004C1004"/>
    <w:rsid w:val="004C1019"/>
    <w:rsid w:val="004C118A"/>
    <w:rsid w:val="004C11E4"/>
    <w:rsid w:val="004C130A"/>
    <w:rsid w:val="004C142A"/>
    <w:rsid w:val="004C14DC"/>
    <w:rsid w:val="004C14EF"/>
    <w:rsid w:val="004C16E4"/>
    <w:rsid w:val="004C18D4"/>
    <w:rsid w:val="004C191C"/>
    <w:rsid w:val="004C1AB3"/>
    <w:rsid w:val="004C1AFD"/>
    <w:rsid w:val="004C1B3E"/>
    <w:rsid w:val="004C1B4B"/>
    <w:rsid w:val="004C1BF9"/>
    <w:rsid w:val="004C1E0C"/>
    <w:rsid w:val="004C1F3F"/>
    <w:rsid w:val="004C1FA9"/>
    <w:rsid w:val="004C210B"/>
    <w:rsid w:val="004C2145"/>
    <w:rsid w:val="004C227F"/>
    <w:rsid w:val="004C22F7"/>
    <w:rsid w:val="004C2377"/>
    <w:rsid w:val="004C26A7"/>
    <w:rsid w:val="004C2755"/>
    <w:rsid w:val="004C27D3"/>
    <w:rsid w:val="004C295C"/>
    <w:rsid w:val="004C297C"/>
    <w:rsid w:val="004C2A1D"/>
    <w:rsid w:val="004C2AEE"/>
    <w:rsid w:val="004C2C66"/>
    <w:rsid w:val="004C2C6C"/>
    <w:rsid w:val="004C2FEE"/>
    <w:rsid w:val="004C3141"/>
    <w:rsid w:val="004C3221"/>
    <w:rsid w:val="004C3236"/>
    <w:rsid w:val="004C3328"/>
    <w:rsid w:val="004C33FD"/>
    <w:rsid w:val="004C3500"/>
    <w:rsid w:val="004C3578"/>
    <w:rsid w:val="004C35BC"/>
    <w:rsid w:val="004C365A"/>
    <w:rsid w:val="004C3764"/>
    <w:rsid w:val="004C3950"/>
    <w:rsid w:val="004C398D"/>
    <w:rsid w:val="004C39F1"/>
    <w:rsid w:val="004C3B2A"/>
    <w:rsid w:val="004C3B79"/>
    <w:rsid w:val="004C3D70"/>
    <w:rsid w:val="004C3DF0"/>
    <w:rsid w:val="004C3E1F"/>
    <w:rsid w:val="004C3E7E"/>
    <w:rsid w:val="004C3E8A"/>
    <w:rsid w:val="004C3E94"/>
    <w:rsid w:val="004C3E9F"/>
    <w:rsid w:val="004C3EB1"/>
    <w:rsid w:val="004C3EE2"/>
    <w:rsid w:val="004C3F65"/>
    <w:rsid w:val="004C3F7F"/>
    <w:rsid w:val="004C3FE6"/>
    <w:rsid w:val="004C411A"/>
    <w:rsid w:val="004C41E5"/>
    <w:rsid w:val="004C42E0"/>
    <w:rsid w:val="004C4474"/>
    <w:rsid w:val="004C4563"/>
    <w:rsid w:val="004C45A6"/>
    <w:rsid w:val="004C46D0"/>
    <w:rsid w:val="004C46EA"/>
    <w:rsid w:val="004C484D"/>
    <w:rsid w:val="004C4949"/>
    <w:rsid w:val="004C4973"/>
    <w:rsid w:val="004C49E0"/>
    <w:rsid w:val="004C4A3E"/>
    <w:rsid w:val="004C4AC9"/>
    <w:rsid w:val="004C4BB1"/>
    <w:rsid w:val="004C4BEE"/>
    <w:rsid w:val="004C4C22"/>
    <w:rsid w:val="004C4C27"/>
    <w:rsid w:val="004C4CEA"/>
    <w:rsid w:val="004C4D1C"/>
    <w:rsid w:val="004C4D54"/>
    <w:rsid w:val="004C4D57"/>
    <w:rsid w:val="004C4D67"/>
    <w:rsid w:val="004C4E33"/>
    <w:rsid w:val="004C4F8E"/>
    <w:rsid w:val="004C5041"/>
    <w:rsid w:val="004C507E"/>
    <w:rsid w:val="004C509E"/>
    <w:rsid w:val="004C510A"/>
    <w:rsid w:val="004C523E"/>
    <w:rsid w:val="004C529F"/>
    <w:rsid w:val="004C533F"/>
    <w:rsid w:val="004C5579"/>
    <w:rsid w:val="004C56B1"/>
    <w:rsid w:val="004C56F1"/>
    <w:rsid w:val="004C579B"/>
    <w:rsid w:val="004C579E"/>
    <w:rsid w:val="004C57C0"/>
    <w:rsid w:val="004C58BA"/>
    <w:rsid w:val="004C5A6D"/>
    <w:rsid w:val="004C5D36"/>
    <w:rsid w:val="004C5EC2"/>
    <w:rsid w:val="004C606D"/>
    <w:rsid w:val="004C613C"/>
    <w:rsid w:val="004C6240"/>
    <w:rsid w:val="004C636D"/>
    <w:rsid w:val="004C64CB"/>
    <w:rsid w:val="004C64E5"/>
    <w:rsid w:val="004C6655"/>
    <w:rsid w:val="004C6757"/>
    <w:rsid w:val="004C6855"/>
    <w:rsid w:val="004C68B3"/>
    <w:rsid w:val="004C6A02"/>
    <w:rsid w:val="004C6A2B"/>
    <w:rsid w:val="004C6BD3"/>
    <w:rsid w:val="004C6D1A"/>
    <w:rsid w:val="004C6FFF"/>
    <w:rsid w:val="004C72EB"/>
    <w:rsid w:val="004C738C"/>
    <w:rsid w:val="004C745D"/>
    <w:rsid w:val="004C747E"/>
    <w:rsid w:val="004C7653"/>
    <w:rsid w:val="004C7672"/>
    <w:rsid w:val="004C77EB"/>
    <w:rsid w:val="004C7881"/>
    <w:rsid w:val="004C78C2"/>
    <w:rsid w:val="004C7945"/>
    <w:rsid w:val="004C798E"/>
    <w:rsid w:val="004C7BFB"/>
    <w:rsid w:val="004C7C94"/>
    <w:rsid w:val="004C7DBC"/>
    <w:rsid w:val="004C7EB6"/>
    <w:rsid w:val="004C7FEC"/>
    <w:rsid w:val="004D0021"/>
    <w:rsid w:val="004D00A8"/>
    <w:rsid w:val="004D00CE"/>
    <w:rsid w:val="004D020B"/>
    <w:rsid w:val="004D0245"/>
    <w:rsid w:val="004D0294"/>
    <w:rsid w:val="004D034A"/>
    <w:rsid w:val="004D0394"/>
    <w:rsid w:val="004D04AF"/>
    <w:rsid w:val="004D0526"/>
    <w:rsid w:val="004D05A0"/>
    <w:rsid w:val="004D05A9"/>
    <w:rsid w:val="004D067A"/>
    <w:rsid w:val="004D07D1"/>
    <w:rsid w:val="004D0869"/>
    <w:rsid w:val="004D08E5"/>
    <w:rsid w:val="004D095C"/>
    <w:rsid w:val="004D0980"/>
    <w:rsid w:val="004D0A83"/>
    <w:rsid w:val="004D0A9C"/>
    <w:rsid w:val="004D0C7B"/>
    <w:rsid w:val="004D0D16"/>
    <w:rsid w:val="004D0FDA"/>
    <w:rsid w:val="004D117A"/>
    <w:rsid w:val="004D117E"/>
    <w:rsid w:val="004D11E9"/>
    <w:rsid w:val="004D11F0"/>
    <w:rsid w:val="004D1206"/>
    <w:rsid w:val="004D12DB"/>
    <w:rsid w:val="004D13B7"/>
    <w:rsid w:val="004D1491"/>
    <w:rsid w:val="004D14E4"/>
    <w:rsid w:val="004D15AE"/>
    <w:rsid w:val="004D1693"/>
    <w:rsid w:val="004D16BD"/>
    <w:rsid w:val="004D1765"/>
    <w:rsid w:val="004D19CC"/>
    <w:rsid w:val="004D1A57"/>
    <w:rsid w:val="004D1B8F"/>
    <w:rsid w:val="004D1BEE"/>
    <w:rsid w:val="004D1D7A"/>
    <w:rsid w:val="004D1DE5"/>
    <w:rsid w:val="004D1ECF"/>
    <w:rsid w:val="004D1F4E"/>
    <w:rsid w:val="004D1FD9"/>
    <w:rsid w:val="004D2405"/>
    <w:rsid w:val="004D2644"/>
    <w:rsid w:val="004D266C"/>
    <w:rsid w:val="004D26D9"/>
    <w:rsid w:val="004D283D"/>
    <w:rsid w:val="004D29D8"/>
    <w:rsid w:val="004D2A20"/>
    <w:rsid w:val="004D2BE3"/>
    <w:rsid w:val="004D2D44"/>
    <w:rsid w:val="004D2E62"/>
    <w:rsid w:val="004D2EB4"/>
    <w:rsid w:val="004D2F54"/>
    <w:rsid w:val="004D2FA4"/>
    <w:rsid w:val="004D30E3"/>
    <w:rsid w:val="004D30E9"/>
    <w:rsid w:val="004D3114"/>
    <w:rsid w:val="004D3175"/>
    <w:rsid w:val="004D31E8"/>
    <w:rsid w:val="004D3231"/>
    <w:rsid w:val="004D34A2"/>
    <w:rsid w:val="004D34B5"/>
    <w:rsid w:val="004D3501"/>
    <w:rsid w:val="004D3527"/>
    <w:rsid w:val="004D3531"/>
    <w:rsid w:val="004D389C"/>
    <w:rsid w:val="004D3955"/>
    <w:rsid w:val="004D39B7"/>
    <w:rsid w:val="004D3A61"/>
    <w:rsid w:val="004D3B30"/>
    <w:rsid w:val="004D3EB5"/>
    <w:rsid w:val="004D4145"/>
    <w:rsid w:val="004D4293"/>
    <w:rsid w:val="004D4433"/>
    <w:rsid w:val="004D45D4"/>
    <w:rsid w:val="004D496E"/>
    <w:rsid w:val="004D4AD6"/>
    <w:rsid w:val="004D4BAA"/>
    <w:rsid w:val="004D4C4A"/>
    <w:rsid w:val="004D4CAA"/>
    <w:rsid w:val="004D4F25"/>
    <w:rsid w:val="004D5062"/>
    <w:rsid w:val="004D515D"/>
    <w:rsid w:val="004D5169"/>
    <w:rsid w:val="004D52F3"/>
    <w:rsid w:val="004D5314"/>
    <w:rsid w:val="004D5315"/>
    <w:rsid w:val="004D550A"/>
    <w:rsid w:val="004D5525"/>
    <w:rsid w:val="004D552C"/>
    <w:rsid w:val="004D5588"/>
    <w:rsid w:val="004D58B6"/>
    <w:rsid w:val="004D591B"/>
    <w:rsid w:val="004D5AD0"/>
    <w:rsid w:val="004D5AF4"/>
    <w:rsid w:val="004D5B56"/>
    <w:rsid w:val="004D5C46"/>
    <w:rsid w:val="004D5D04"/>
    <w:rsid w:val="004D5EA5"/>
    <w:rsid w:val="004D5EBE"/>
    <w:rsid w:val="004D5ECA"/>
    <w:rsid w:val="004D5F36"/>
    <w:rsid w:val="004D5FD8"/>
    <w:rsid w:val="004D60B3"/>
    <w:rsid w:val="004D612C"/>
    <w:rsid w:val="004D62FF"/>
    <w:rsid w:val="004D6313"/>
    <w:rsid w:val="004D6355"/>
    <w:rsid w:val="004D6386"/>
    <w:rsid w:val="004D6388"/>
    <w:rsid w:val="004D6614"/>
    <w:rsid w:val="004D661B"/>
    <w:rsid w:val="004D66AE"/>
    <w:rsid w:val="004D67E6"/>
    <w:rsid w:val="004D6832"/>
    <w:rsid w:val="004D6893"/>
    <w:rsid w:val="004D69CF"/>
    <w:rsid w:val="004D6B96"/>
    <w:rsid w:val="004D6BC7"/>
    <w:rsid w:val="004D6C41"/>
    <w:rsid w:val="004D6CA2"/>
    <w:rsid w:val="004D6E5D"/>
    <w:rsid w:val="004D6EC0"/>
    <w:rsid w:val="004D6EE4"/>
    <w:rsid w:val="004D6F5E"/>
    <w:rsid w:val="004D6F95"/>
    <w:rsid w:val="004D7114"/>
    <w:rsid w:val="004D71DC"/>
    <w:rsid w:val="004D726F"/>
    <w:rsid w:val="004D7332"/>
    <w:rsid w:val="004D7380"/>
    <w:rsid w:val="004D7415"/>
    <w:rsid w:val="004D7425"/>
    <w:rsid w:val="004D7472"/>
    <w:rsid w:val="004D7615"/>
    <w:rsid w:val="004D7618"/>
    <w:rsid w:val="004D77F7"/>
    <w:rsid w:val="004D7B49"/>
    <w:rsid w:val="004D7C15"/>
    <w:rsid w:val="004D7C24"/>
    <w:rsid w:val="004D7D38"/>
    <w:rsid w:val="004D7DB4"/>
    <w:rsid w:val="004D7EDD"/>
    <w:rsid w:val="004E0028"/>
    <w:rsid w:val="004E01F6"/>
    <w:rsid w:val="004E0203"/>
    <w:rsid w:val="004E03CB"/>
    <w:rsid w:val="004E03DC"/>
    <w:rsid w:val="004E050D"/>
    <w:rsid w:val="004E052D"/>
    <w:rsid w:val="004E0609"/>
    <w:rsid w:val="004E07C6"/>
    <w:rsid w:val="004E098E"/>
    <w:rsid w:val="004E09A9"/>
    <w:rsid w:val="004E0A2E"/>
    <w:rsid w:val="004E0B43"/>
    <w:rsid w:val="004E0B69"/>
    <w:rsid w:val="004E0BAD"/>
    <w:rsid w:val="004E0DD0"/>
    <w:rsid w:val="004E0FFA"/>
    <w:rsid w:val="004E111F"/>
    <w:rsid w:val="004E11B5"/>
    <w:rsid w:val="004E1316"/>
    <w:rsid w:val="004E13E2"/>
    <w:rsid w:val="004E1420"/>
    <w:rsid w:val="004E15E7"/>
    <w:rsid w:val="004E1605"/>
    <w:rsid w:val="004E1657"/>
    <w:rsid w:val="004E16B7"/>
    <w:rsid w:val="004E1862"/>
    <w:rsid w:val="004E1A24"/>
    <w:rsid w:val="004E1B0D"/>
    <w:rsid w:val="004E1BB6"/>
    <w:rsid w:val="004E1BD1"/>
    <w:rsid w:val="004E1D55"/>
    <w:rsid w:val="004E1DB7"/>
    <w:rsid w:val="004E1DF6"/>
    <w:rsid w:val="004E1EE7"/>
    <w:rsid w:val="004E206D"/>
    <w:rsid w:val="004E20D4"/>
    <w:rsid w:val="004E2159"/>
    <w:rsid w:val="004E221E"/>
    <w:rsid w:val="004E23A7"/>
    <w:rsid w:val="004E24B8"/>
    <w:rsid w:val="004E251F"/>
    <w:rsid w:val="004E279F"/>
    <w:rsid w:val="004E27FA"/>
    <w:rsid w:val="004E2A7E"/>
    <w:rsid w:val="004E2B23"/>
    <w:rsid w:val="004E2B4A"/>
    <w:rsid w:val="004E2CB3"/>
    <w:rsid w:val="004E2DFA"/>
    <w:rsid w:val="004E2F28"/>
    <w:rsid w:val="004E2F45"/>
    <w:rsid w:val="004E2FDE"/>
    <w:rsid w:val="004E323E"/>
    <w:rsid w:val="004E35A9"/>
    <w:rsid w:val="004E35BE"/>
    <w:rsid w:val="004E35EF"/>
    <w:rsid w:val="004E35FA"/>
    <w:rsid w:val="004E3605"/>
    <w:rsid w:val="004E365D"/>
    <w:rsid w:val="004E37EC"/>
    <w:rsid w:val="004E3905"/>
    <w:rsid w:val="004E3925"/>
    <w:rsid w:val="004E3988"/>
    <w:rsid w:val="004E3A14"/>
    <w:rsid w:val="004E3A1B"/>
    <w:rsid w:val="004E3A73"/>
    <w:rsid w:val="004E3B13"/>
    <w:rsid w:val="004E3BB3"/>
    <w:rsid w:val="004E3BCB"/>
    <w:rsid w:val="004E3C16"/>
    <w:rsid w:val="004E3C26"/>
    <w:rsid w:val="004E3D14"/>
    <w:rsid w:val="004E3D6A"/>
    <w:rsid w:val="004E3D8A"/>
    <w:rsid w:val="004E3E9A"/>
    <w:rsid w:val="004E402A"/>
    <w:rsid w:val="004E40A3"/>
    <w:rsid w:val="004E40FF"/>
    <w:rsid w:val="004E4101"/>
    <w:rsid w:val="004E424B"/>
    <w:rsid w:val="004E4266"/>
    <w:rsid w:val="004E4427"/>
    <w:rsid w:val="004E44D7"/>
    <w:rsid w:val="004E4523"/>
    <w:rsid w:val="004E4596"/>
    <w:rsid w:val="004E468A"/>
    <w:rsid w:val="004E46CC"/>
    <w:rsid w:val="004E478B"/>
    <w:rsid w:val="004E4AE8"/>
    <w:rsid w:val="004E4BDF"/>
    <w:rsid w:val="004E4DE7"/>
    <w:rsid w:val="004E4F37"/>
    <w:rsid w:val="004E52DC"/>
    <w:rsid w:val="004E5359"/>
    <w:rsid w:val="004E553E"/>
    <w:rsid w:val="004E5566"/>
    <w:rsid w:val="004E562B"/>
    <w:rsid w:val="004E5893"/>
    <w:rsid w:val="004E58F4"/>
    <w:rsid w:val="004E5950"/>
    <w:rsid w:val="004E5AC0"/>
    <w:rsid w:val="004E60E7"/>
    <w:rsid w:val="004E6112"/>
    <w:rsid w:val="004E631D"/>
    <w:rsid w:val="004E643B"/>
    <w:rsid w:val="004E6447"/>
    <w:rsid w:val="004E644A"/>
    <w:rsid w:val="004E649A"/>
    <w:rsid w:val="004E657E"/>
    <w:rsid w:val="004E668D"/>
    <w:rsid w:val="004E66E4"/>
    <w:rsid w:val="004E6740"/>
    <w:rsid w:val="004E674B"/>
    <w:rsid w:val="004E681D"/>
    <w:rsid w:val="004E6866"/>
    <w:rsid w:val="004E6888"/>
    <w:rsid w:val="004E6935"/>
    <w:rsid w:val="004E6971"/>
    <w:rsid w:val="004E698C"/>
    <w:rsid w:val="004E6B20"/>
    <w:rsid w:val="004E6B4B"/>
    <w:rsid w:val="004E6C25"/>
    <w:rsid w:val="004E6D6D"/>
    <w:rsid w:val="004E6E9B"/>
    <w:rsid w:val="004E6EF6"/>
    <w:rsid w:val="004E6FF8"/>
    <w:rsid w:val="004E7007"/>
    <w:rsid w:val="004E7134"/>
    <w:rsid w:val="004E764E"/>
    <w:rsid w:val="004E788B"/>
    <w:rsid w:val="004E78F8"/>
    <w:rsid w:val="004E7983"/>
    <w:rsid w:val="004E79C2"/>
    <w:rsid w:val="004E79E7"/>
    <w:rsid w:val="004E7A48"/>
    <w:rsid w:val="004E7C00"/>
    <w:rsid w:val="004E7C1E"/>
    <w:rsid w:val="004E7C76"/>
    <w:rsid w:val="004E7E01"/>
    <w:rsid w:val="004E7F9C"/>
    <w:rsid w:val="004E7FBD"/>
    <w:rsid w:val="004F00ED"/>
    <w:rsid w:val="004F0137"/>
    <w:rsid w:val="004F0189"/>
    <w:rsid w:val="004F0444"/>
    <w:rsid w:val="004F0645"/>
    <w:rsid w:val="004F0707"/>
    <w:rsid w:val="004F0722"/>
    <w:rsid w:val="004F0837"/>
    <w:rsid w:val="004F0945"/>
    <w:rsid w:val="004F0B8B"/>
    <w:rsid w:val="004F0C16"/>
    <w:rsid w:val="004F0C27"/>
    <w:rsid w:val="004F0C8B"/>
    <w:rsid w:val="004F0E58"/>
    <w:rsid w:val="004F0EF6"/>
    <w:rsid w:val="004F0FC7"/>
    <w:rsid w:val="004F104F"/>
    <w:rsid w:val="004F140F"/>
    <w:rsid w:val="004F142D"/>
    <w:rsid w:val="004F151F"/>
    <w:rsid w:val="004F1580"/>
    <w:rsid w:val="004F15B6"/>
    <w:rsid w:val="004F16EA"/>
    <w:rsid w:val="004F1805"/>
    <w:rsid w:val="004F18B9"/>
    <w:rsid w:val="004F1AEE"/>
    <w:rsid w:val="004F1AEF"/>
    <w:rsid w:val="004F1B3D"/>
    <w:rsid w:val="004F1EC5"/>
    <w:rsid w:val="004F2215"/>
    <w:rsid w:val="004F23CE"/>
    <w:rsid w:val="004F254C"/>
    <w:rsid w:val="004F257E"/>
    <w:rsid w:val="004F26F9"/>
    <w:rsid w:val="004F2A83"/>
    <w:rsid w:val="004F2AB2"/>
    <w:rsid w:val="004F2AF1"/>
    <w:rsid w:val="004F2B0A"/>
    <w:rsid w:val="004F2B4D"/>
    <w:rsid w:val="004F2BED"/>
    <w:rsid w:val="004F2BF6"/>
    <w:rsid w:val="004F2C46"/>
    <w:rsid w:val="004F2D77"/>
    <w:rsid w:val="004F2F17"/>
    <w:rsid w:val="004F2F33"/>
    <w:rsid w:val="004F2FA6"/>
    <w:rsid w:val="004F3046"/>
    <w:rsid w:val="004F3108"/>
    <w:rsid w:val="004F310C"/>
    <w:rsid w:val="004F3119"/>
    <w:rsid w:val="004F3160"/>
    <w:rsid w:val="004F325D"/>
    <w:rsid w:val="004F3385"/>
    <w:rsid w:val="004F33F6"/>
    <w:rsid w:val="004F34CC"/>
    <w:rsid w:val="004F34DB"/>
    <w:rsid w:val="004F350C"/>
    <w:rsid w:val="004F37DE"/>
    <w:rsid w:val="004F39DB"/>
    <w:rsid w:val="004F3A98"/>
    <w:rsid w:val="004F3BE8"/>
    <w:rsid w:val="004F3C78"/>
    <w:rsid w:val="004F3C91"/>
    <w:rsid w:val="004F3EAD"/>
    <w:rsid w:val="004F3F8B"/>
    <w:rsid w:val="004F3FD0"/>
    <w:rsid w:val="004F4021"/>
    <w:rsid w:val="004F430E"/>
    <w:rsid w:val="004F432C"/>
    <w:rsid w:val="004F436E"/>
    <w:rsid w:val="004F445B"/>
    <w:rsid w:val="004F44F2"/>
    <w:rsid w:val="004F4505"/>
    <w:rsid w:val="004F4656"/>
    <w:rsid w:val="004F4670"/>
    <w:rsid w:val="004F468A"/>
    <w:rsid w:val="004F4700"/>
    <w:rsid w:val="004F4797"/>
    <w:rsid w:val="004F484D"/>
    <w:rsid w:val="004F48C2"/>
    <w:rsid w:val="004F48F1"/>
    <w:rsid w:val="004F493F"/>
    <w:rsid w:val="004F49D8"/>
    <w:rsid w:val="004F4A68"/>
    <w:rsid w:val="004F4B4F"/>
    <w:rsid w:val="004F5246"/>
    <w:rsid w:val="004F524F"/>
    <w:rsid w:val="004F5337"/>
    <w:rsid w:val="004F55F3"/>
    <w:rsid w:val="004F56E0"/>
    <w:rsid w:val="004F56EB"/>
    <w:rsid w:val="004F5772"/>
    <w:rsid w:val="004F5777"/>
    <w:rsid w:val="004F5A71"/>
    <w:rsid w:val="004F5A94"/>
    <w:rsid w:val="004F5AA7"/>
    <w:rsid w:val="004F5C0B"/>
    <w:rsid w:val="004F5C69"/>
    <w:rsid w:val="004F5D5F"/>
    <w:rsid w:val="004F5E36"/>
    <w:rsid w:val="004F5E8C"/>
    <w:rsid w:val="004F6031"/>
    <w:rsid w:val="004F6096"/>
    <w:rsid w:val="004F61DD"/>
    <w:rsid w:val="004F651D"/>
    <w:rsid w:val="004F658B"/>
    <w:rsid w:val="004F6707"/>
    <w:rsid w:val="004F670D"/>
    <w:rsid w:val="004F6793"/>
    <w:rsid w:val="004F6874"/>
    <w:rsid w:val="004F6990"/>
    <w:rsid w:val="004F69DF"/>
    <w:rsid w:val="004F6B8A"/>
    <w:rsid w:val="004F6BFB"/>
    <w:rsid w:val="004F6CA6"/>
    <w:rsid w:val="004F6D00"/>
    <w:rsid w:val="004F6EAB"/>
    <w:rsid w:val="004F6FA7"/>
    <w:rsid w:val="004F7014"/>
    <w:rsid w:val="004F702C"/>
    <w:rsid w:val="004F7128"/>
    <w:rsid w:val="004F7154"/>
    <w:rsid w:val="004F71D6"/>
    <w:rsid w:val="004F74A4"/>
    <w:rsid w:val="004F7515"/>
    <w:rsid w:val="004F7532"/>
    <w:rsid w:val="004F763D"/>
    <w:rsid w:val="004F78CB"/>
    <w:rsid w:val="004F78E4"/>
    <w:rsid w:val="004F7A42"/>
    <w:rsid w:val="004F7C34"/>
    <w:rsid w:val="004F7CA6"/>
    <w:rsid w:val="004F7CAE"/>
    <w:rsid w:val="004F7CEF"/>
    <w:rsid w:val="004F7CF1"/>
    <w:rsid w:val="004F7D42"/>
    <w:rsid w:val="004F7D67"/>
    <w:rsid w:val="004F7DA7"/>
    <w:rsid w:val="004F7E70"/>
    <w:rsid w:val="004F7E81"/>
    <w:rsid w:val="004F7EA2"/>
    <w:rsid w:val="00500159"/>
    <w:rsid w:val="00500161"/>
    <w:rsid w:val="0050017F"/>
    <w:rsid w:val="00500185"/>
    <w:rsid w:val="005001B7"/>
    <w:rsid w:val="00500210"/>
    <w:rsid w:val="0050029C"/>
    <w:rsid w:val="00500537"/>
    <w:rsid w:val="0050056A"/>
    <w:rsid w:val="0050060E"/>
    <w:rsid w:val="005007B8"/>
    <w:rsid w:val="00500886"/>
    <w:rsid w:val="00500A48"/>
    <w:rsid w:val="00500A7F"/>
    <w:rsid w:val="00500B50"/>
    <w:rsid w:val="00500D14"/>
    <w:rsid w:val="00500DB2"/>
    <w:rsid w:val="00500DE1"/>
    <w:rsid w:val="00500EBD"/>
    <w:rsid w:val="00500F46"/>
    <w:rsid w:val="005010B3"/>
    <w:rsid w:val="00501230"/>
    <w:rsid w:val="005012C3"/>
    <w:rsid w:val="005015C7"/>
    <w:rsid w:val="00501781"/>
    <w:rsid w:val="0050178F"/>
    <w:rsid w:val="00501ABD"/>
    <w:rsid w:val="00501BAC"/>
    <w:rsid w:val="00501BCC"/>
    <w:rsid w:val="00501C7E"/>
    <w:rsid w:val="00501D58"/>
    <w:rsid w:val="00501ED2"/>
    <w:rsid w:val="00501F5D"/>
    <w:rsid w:val="00501F81"/>
    <w:rsid w:val="00502026"/>
    <w:rsid w:val="00502091"/>
    <w:rsid w:val="005020FD"/>
    <w:rsid w:val="00502479"/>
    <w:rsid w:val="00502605"/>
    <w:rsid w:val="00502663"/>
    <w:rsid w:val="00502796"/>
    <w:rsid w:val="0050279F"/>
    <w:rsid w:val="005028FE"/>
    <w:rsid w:val="00502A10"/>
    <w:rsid w:val="00502A2A"/>
    <w:rsid w:val="00502B6E"/>
    <w:rsid w:val="00502BD8"/>
    <w:rsid w:val="00502D45"/>
    <w:rsid w:val="00502E71"/>
    <w:rsid w:val="00502E85"/>
    <w:rsid w:val="00502EC1"/>
    <w:rsid w:val="00502EC6"/>
    <w:rsid w:val="00502F26"/>
    <w:rsid w:val="00502F3D"/>
    <w:rsid w:val="00503018"/>
    <w:rsid w:val="005030AC"/>
    <w:rsid w:val="005030DE"/>
    <w:rsid w:val="0050313C"/>
    <w:rsid w:val="0050319E"/>
    <w:rsid w:val="00503225"/>
    <w:rsid w:val="0050323A"/>
    <w:rsid w:val="00503389"/>
    <w:rsid w:val="005034C4"/>
    <w:rsid w:val="00503679"/>
    <w:rsid w:val="005038FD"/>
    <w:rsid w:val="00503B18"/>
    <w:rsid w:val="00503B1D"/>
    <w:rsid w:val="00503C44"/>
    <w:rsid w:val="00503C4D"/>
    <w:rsid w:val="00503C5A"/>
    <w:rsid w:val="00503CAC"/>
    <w:rsid w:val="00503D6B"/>
    <w:rsid w:val="00503E8F"/>
    <w:rsid w:val="00503EB3"/>
    <w:rsid w:val="00503EC4"/>
    <w:rsid w:val="00503F81"/>
    <w:rsid w:val="005041A2"/>
    <w:rsid w:val="005041D6"/>
    <w:rsid w:val="005042D7"/>
    <w:rsid w:val="00504375"/>
    <w:rsid w:val="00504384"/>
    <w:rsid w:val="0050442A"/>
    <w:rsid w:val="00504505"/>
    <w:rsid w:val="00504595"/>
    <w:rsid w:val="005045AE"/>
    <w:rsid w:val="00504759"/>
    <w:rsid w:val="005047AF"/>
    <w:rsid w:val="005047C0"/>
    <w:rsid w:val="00504C2C"/>
    <w:rsid w:val="00504CB4"/>
    <w:rsid w:val="00504D51"/>
    <w:rsid w:val="00504DFC"/>
    <w:rsid w:val="00504F4B"/>
    <w:rsid w:val="00505035"/>
    <w:rsid w:val="00505135"/>
    <w:rsid w:val="00505184"/>
    <w:rsid w:val="00505240"/>
    <w:rsid w:val="00505398"/>
    <w:rsid w:val="005054EC"/>
    <w:rsid w:val="00505540"/>
    <w:rsid w:val="00505547"/>
    <w:rsid w:val="005057A3"/>
    <w:rsid w:val="0050582D"/>
    <w:rsid w:val="0050595F"/>
    <w:rsid w:val="00505A0A"/>
    <w:rsid w:val="00505AA4"/>
    <w:rsid w:val="00505B50"/>
    <w:rsid w:val="00505D57"/>
    <w:rsid w:val="00505DE1"/>
    <w:rsid w:val="00505F5A"/>
    <w:rsid w:val="00506014"/>
    <w:rsid w:val="0050604D"/>
    <w:rsid w:val="0050624B"/>
    <w:rsid w:val="00506269"/>
    <w:rsid w:val="005062B9"/>
    <w:rsid w:val="00506448"/>
    <w:rsid w:val="00506471"/>
    <w:rsid w:val="00506509"/>
    <w:rsid w:val="0050654D"/>
    <w:rsid w:val="005068B1"/>
    <w:rsid w:val="00506AD2"/>
    <w:rsid w:val="00506AF2"/>
    <w:rsid w:val="00506B2D"/>
    <w:rsid w:val="00506B67"/>
    <w:rsid w:val="00506B90"/>
    <w:rsid w:val="00506CCF"/>
    <w:rsid w:val="00506D15"/>
    <w:rsid w:val="00506DDB"/>
    <w:rsid w:val="00506E7A"/>
    <w:rsid w:val="00506F28"/>
    <w:rsid w:val="00507231"/>
    <w:rsid w:val="00507237"/>
    <w:rsid w:val="0050731D"/>
    <w:rsid w:val="0050743D"/>
    <w:rsid w:val="00507677"/>
    <w:rsid w:val="005076F1"/>
    <w:rsid w:val="005078F0"/>
    <w:rsid w:val="00507BF8"/>
    <w:rsid w:val="00507DF2"/>
    <w:rsid w:val="00507EF2"/>
    <w:rsid w:val="00507EF7"/>
    <w:rsid w:val="00507F0A"/>
    <w:rsid w:val="00510059"/>
    <w:rsid w:val="0051037C"/>
    <w:rsid w:val="0051041C"/>
    <w:rsid w:val="0051070B"/>
    <w:rsid w:val="005107B1"/>
    <w:rsid w:val="00510C04"/>
    <w:rsid w:val="00510C41"/>
    <w:rsid w:val="00510C79"/>
    <w:rsid w:val="00510DB1"/>
    <w:rsid w:val="005110E2"/>
    <w:rsid w:val="00511165"/>
    <w:rsid w:val="005111F0"/>
    <w:rsid w:val="005113F1"/>
    <w:rsid w:val="0051146E"/>
    <w:rsid w:val="005114EA"/>
    <w:rsid w:val="0051156A"/>
    <w:rsid w:val="00511624"/>
    <w:rsid w:val="005116F8"/>
    <w:rsid w:val="0051170E"/>
    <w:rsid w:val="005118D4"/>
    <w:rsid w:val="00511AC6"/>
    <w:rsid w:val="00511B1A"/>
    <w:rsid w:val="00511C83"/>
    <w:rsid w:val="00511CA5"/>
    <w:rsid w:val="00511CBF"/>
    <w:rsid w:val="00511EDE"/>
    <w:rsid w:val="00511F19"/>
    <w:rsid w:val="00511F28"/>
    <w:rsid w:val="0051203C"/>
    <w:rsid w:val="0051211C"/>
    <w:rsid w:val="005121D8"/>
    <w:rsid w:val="005122FA"/>
    <w:rsid w:val="0051235D"/>
    <w:rsid w:val="0051238E"/>
    <w:rsid w:val="00512546"/>
    <w:rsid w:val="005125A2"/>
    <w:rsid w:val="0051264F"/>
    <w:rsid w:val="005127C7"/>
    <w:rsid w:val="0051293D"/>
    <w:rsid w:val="0051298F"/>
    <w:rsid w:val="00512995"/>
    <w:rsid w:val="00512A39"/>
    <w:rsid w:val="00512B0F"/>
    <w:rsid w:val="00512C89"/>
    <w:rsid w:val="00512DF0"/>
    <w:rsid w:val="00512EA4"/>
    <w:rsid w:val="00512FE4"/>
    <w:rsid w:val="00513002"/>
    <w:rsid w:val="005130A7"/>
    <w:rsid w:val="005130E3"/>
    <w:rsid w:val="00513102"/>
    <w:rsid w:val="005132A1"/>
    <w:rsid w:val="005132CD"/>
    <w:rsid w:val="005135E6"/>
    <w:rsid w:val="00513663"/>
    <w:rsid w:val="00513689"/>
    <w:rsid w:val="00513704"/>
    <w:rsid w:val="005137B2"/>
    <w:rsid w:val="00513909"/>
    <w:rsid w:val="005139E4"/>
    <w:rsid w:val="00513B14"/>
    <w:rsid w:val="00513BB1"/>
    <w:rsid w:val="00513D43"/>
    <w:rsid w:val="00513D8A"/>
    <w:rsid w:val="00513EE9"/>
    <w:rsid w:val="00513FBE"/>
    <w:rsid w:val="00514156"/>
    <w:rsid w:val="005141C1"/>
    <w:rsid w:val="00514276"/>
    <w:rsid w:val="00514315"/>
    <w:rsid w:val="00514595"/>
    <w:rsid w:val="00514776"/>
    <w:rsid w:val="00514874"/>
    <w:rsid w:val="00514949"/>
    <w:rsid w:val="00514965"/>
    <w:rsid w:val="00514AF2"/>
    <w:rsid w:val="00514B22"/>
    <w:rsid w:val="00514C3D"/>
    <w:rsid w:val="00514ED2"/>
    <w:rsid w:val="00514EEA"/>
    <w:rsid w:val="00514F5C"/>
    <w:rsid w:val="00515000"/>
    <w:rsid w:val="005150D1"/>
    <w:rsid w:val="005151C7"/>
    <w:rsid w:val="005154D1"/>
    <w:rsid w:val="0051564B"/>
    <w:rsid w:val="005156AB"/>
    <w:rsid w:val="0051570E"/>
    <w:rsid w:val="00515784"/>
    <w:rsid w:val="005158B2"/>
    <w:rsid w:val="005158EB"/>
    <w:rsid w:val="00515A98"/>
    <w:rsid w:val="00515BCF"/>
    <w:rsid w:val="00515BD4"/>
    <w:rsid w:val="00515D95"/>
    <w:rsid w:val="00515DA4"/>
    <w:rsid w:val="00515E4B"/>
    <w:rsid w:val="00516226"/>
    <w:rsid w:val="0051632D"/>
    <w:rsid w:val="0051642F"/>
    <w:rsid w:val="00516506"/>
    <w:rsid w:val="005165D9"/>
    <w:rsid w:val="005166B4"/>
    <w:rsid w:val="005166E3"/>
    <w:rsid w:val="005167A9"/>
    <w:rsid w:val="005167FD"/>
    <w:rsid w:val="00516931"/>
    <w:rsid w:val="00516986"/>
    <w:rsid w:val="005169AE"/>
    <w:rsid w:val="00516A7B"/>
    <w:rsid w:val="00516A9C"/>
    <w:rsid w:val="00516ACE"/>
    <w:rsid w:val="00516BD8"/>
    <w:rsid w:val="00516C34"/>
    <w:rsid w:val="00516C4F"/>
    <w:rsid w:val="00516E78"/>
    <w:rsid w:val="00516EC0"/>
    <w:rsid w:val="00517067"/>
    <w:rsid w:val="00517382"/>
    <w:rsid w:val="00517417"/>
    <w:rsid w:val="00517493"/>
    <w:rsid w:val="005174FC"/>
    <w:rsid w:val="0051759C"/>
    <w:rsid w:val="00517713"/>
    <w:rsid w:val="00517901"/>
    <w:rsid w:val="00517974"/>
    <w:rsid w:val="00517AAA"/>
    <w:rsid w:val="00517B9F"/>
    <w:rsid w:val="00517D60"/>
    <w:rsid w:val="00517DAA"/>
    <w:rsid w:val="00517DBB"/>
    <w:rsid w:val="00517DE6"/>
    <w:rsid w:val="0052003C"/>
    <w:rsid w:val="00520045"/>
    <w:rsid w:val="005200BB"/>
    <w:rsid w:val="005200CD"/>
    <w:rsid w:val="00520106"/>
    <w:rsid w:val="00520360"/>
    <w:rsid w:val="005203EF"/>
    <w:rsid w:val="0052042E"/>
    <w:rsid w:val="00520459"/>
    <w:rsid w:val="00520466"/>
    <w:rsid w:val="005204B9"/>
    <w:rsid w:val="00520500"/>
    <w:rsid w:val="005205FC"/>
    <w:rsid w:val="0052073F"/>
    <w:rsid w:val="00520743"/>
    <w:rsid w:val="0052096F"/>
    <w:rsid w:val="00520B1F"/>
    <w:rsid w:val="00520C0D"/>
    <w:rsid w:val="00520C48"/>
    <w:rsid w:val="00520CA9"/>
    <w:rsid w:val="00520E07"/>
    <w:rsid w:val="00520E21"/>
    <w:rsid w:val="00520EEF"/>
    <w:rsid w:val="00520F2C"/>
    <w:rsid w:val="00520F2F"/>
    <w:rsid w:val="00520F9A"/>
    <w:rsid w:val="00520FAC"/>
    <w:rsid w:val="00521125"/>
    <w:rsid w:val="00521179"/>
    <w:rsid w:val="005214B0"/>
    <w:rsid w:val="0052155C"/>
    <w:rsid w:val="00521698"/>
    <w:rsid w:val="005216F2"/>
    <w:rsid w:val="005219D2"/>
    <w:rsid w:val="005219FB"/>
    <w:rsid w:val="00521A37"/>
    <w:rsid w:val="00521B6B"/>
    <w:rsid w:val="00521C31"/>
    <w:rsid w:val="00521DA6"/>
    <w:rsid w:val="00521F56"/>
    <w:rsid w:val="00521FF2"/>
    <w:rsid w:val="0052204C"/>
    <w:rsid w:val="0052216B"/>
    <w:rsid w:val="005221FC"/>
    <w:rsid w:val="005222C7"/>
    <w:rsid w:val="005222D8"/>
    <w:rsid w:val="005224D1"/>
    <w:rsid w:val="005225E9"/>
    <w:rsid w:val="0052277A"/>
    <w:rsid w:val="005227E2"/>
    <w:rsid w:val="005228A3"/>
    <w:rsid w:val="005229A6"/>
    <w:rsid w:val="005229FA"/>
    <w:rsid w:val="00522E6B"/>
    <w:rsid w:val="00522FA9"/>
    <w:rsid w:val="005236D6"/>
    <w:rsid w:val="00523755"/>
    <w:rsid w:val="005237C0"/>
    <w:rsid w:val="0052383E"/>
    <w:rsid w:val="00523A62"/>
    <w:rsid w:val="00523B22"/>
    <w:rsid w:val="00523C58"/>
    <w:rsid w:val="00523D01"/>
    <w:rsid w:val="00523FA6"/>
    <w:rsid w:val="00523FD5"/>
    <w:rsid w:val="005240BF"/>
    <w:rsid w:val="00524263"/>
    <w:rsid w:val="00524483"/>
    <w:rsid w:val="005244BB"/>
    <w:rsid w:val="0052451B"/>
    <w:rsid w:val="00524542"/>
    <w:rsid w:val="0052465D"/>
    <w:rsid w:val="0052467C"/>
    <w:rsid w:val="005246DB"/>
    <w:rsid w:val="00524710"/>
    <w:rsid w:val="0052491C"/>
    <w:rsid w:val="005249A5"/>
    <w:rsid w:val="00524A60"/>
    <w:rsid w:val="00524C7D"/>
    <w:rsid w:val="00524D40"/>
    <w:rsid w:val="00524DAE"/>
    <w:rsid w:val="00524E04"/>
    <w:rsid w:val="00524F45"/>
    <w:rsid w:val="00525096"/>
    <w:rsid w:val="005253C5"/>
    <w:rsid w:val="00525474"/>
    <w:rsid w:val="005254AD"/>
    <w:rsid w:val="00525551"/>
    <w:rsid w:val="00525570"/>
    <w:rsid w:val="005255D3"/>
    <w:rsid w:val="005256B0"/>
    <w:rsid w:val="00525760"/>
    <w:rsid w:val="0052584A"/>
    <w:rsid w:val="00525867"/>
    <w:rsid w:val="005258C7"/>
    <w:rsid w:val="005259CB"/>
    <w:rsid w:val="00525A1B"/>
    <w:rsid w:val="00525ACA"/>
    <w:rsid w:val="00525B16"/>
    <w:rsid w:val="00525B2B"/>
    <w:rsid w:val="00525BD1"/>
    <w:rsid w:val="00525C08"/>
    <w:rsid w:val="00525CDB"/>
    <w:rsid w:val="00525E80"/>
    <w:rsid w:val="00525F68"/>
    <w:rsid w:val="00526056"/>
    <w:rsid w:val="0052605B"/>
    <w:rsid w:val="00526126"/>
    <w:rsid w:val="0052638D"/>
    <w:rsid w:val="005263B7"/>
    <w:rsid w:val="0052641D"/>
    <w:rsid w:val="0052666D"/>
    <w:rsid w:val="00526856"/>
    <w:rsid w:val="00526895"/>
    <w:rsid w:val="0052696B"/>
    <w:rsid w:val="0052699A"/>
    <w:rsid w:val="005269A2"/>
    <w:rsid w:val="00526A72"/>
    <w:rsid w:val="00526B49"/>
    <w:rsid w:val="00526BC5"/>
    <w:rsid w:val="00526D17"/>
    <w:rsid w:val="00526D23"/>
    <w:rsid w:val="00526DF1"/>
    <w:rsid w:val="005270B5"/>
    <w:rsid w:val="00527116"/>
    <w:rsid w:val="005271C3"/>
    <w:rsid w:val="005271F4"/>
    <w:rsid w:val="00527236"/>
    <w:rsid w:val="00527375"/>
    <w:rsid w:val="005273AB"/>
    <w:rsid w:val="00527445"/>
    <w:rsid w:val="00527476"/>
    <w:rsid w:val="005275E4"/>
    <w:rsid w:val="0052763C"/>
    <w:rsid w:val="005276D4"/>
    <w:rsid w:val="0052782E"/>
    <w:rsid w:val="00527945"/>
    <w:rsid w:val="0052799D"/>
    <w:rsid w:val="005279A7"/>
    <w:rsid w:val="005279D6"/>
    <w:rsid w:val="00527BEF"/>
    <w:rsid w:val="00527D12"/>
    <w:rsid w:val="0053000D"/>
    <w:rsid w:val="0053000E"/>
    <w:rsid w:val="005300DE"/>
    <w:rsid w:val="00530120"/>
    <w:rsid w:val="005301E4"/>
    <w:rsid w:val="00530228"/>
    <w:rsid w:val="0053022F"/>
    <w:rsid w:val="005304B3"/>
    <w:rsid w:val="005304D5"/>
    <w:rsid w:val="0053050D"/>
    <w:rsid w:val="0053056C"/>
    <w:rsid w:val="0053059A"/>
    <w:rsid w:val="0053064F"/>
    <w:rsid w:val="005308A7"/>
    <w:rsid w:val="005308DD"/>
    <w:rsid w:val="005309D3"/>
    <w:rsid w:val="00530ADB"/>
    <w:rsid w:val="00530B54"/>
    <w:rsid w:val="00530B98"/>
    <w:rsid w:val="00530BF1"/>
    <w:rsid w:val="00530D13"/>
    <w:rsid w:val="00530D32"/>
    <w:rsid w:val="00530F2B"/>
    <w:rsid w:val="00531023"/>
    <w:rsid w:val="005310BF"/>
    <w:rsid w:val="00531108"/>
    <w:rsid w:val="005311AC"/>
    <w:rsid w:val="005311BB"/>
    <w:rsid w:val="005311EA"/>
    <w:rsid w:val="00531383"/>
    <w:rsid w:val="005313B6"/>
    <w:rsid w:val="00531559"/>
    <w:rsid w:val="00531806"/>
    <w:rsid w:val="005318B3"/>
    <w:rsid w:val="005319E3"/>
    <w:rsid w:val="00531A25"/>
    <w:rsid w:val="00531C3F"/>
    <w:rsid w:val="00531E56"/>
    <w:rsid w:val="00531EDD"/>
    <w:rsid w:val="00531F49"/>
    <w:rsid w:val="005320AD"/>
    <w:rsid w:val="0053213B"/>
    <w:rsid w:val="00532203"/>
    <w:rsid w:val="0053227F"/>
    <w:rsid w:val="0053228C"/>
    <w:rsid w:val="005322B8"/>
    <w:rsid w:val="00532303"/>
    <w:rsid w:val="00532320"/>
    <w:rsid w:val="00532333"/>
    <w:rsid w:val="005323C2"/>
    <w:rsid w:val="005323C4"/>
    <w:rsid w:val="005323F9"/>
    <w:rsid w:val="00532729"/>
    <w:rsid w:val="00532907"/>
    <w:rsid w:val="005329C5"/>
    <w:rsid w:val="005329F5"/>
    <w:rsid w:val="00532AA6"/>
    <w:rsid w:val="00532CB3"/>
    <w:rsid w:val="00532ECE"/>
    <w:rsid w:val="00532FA6"/>
    <w:rsid w:val="00533105"/>
    <w:rsid w:val="005333AC"/>
    <w:rsid w:val="00533465"/>
    <w:rsid w:val="0053368A"/>
    <w:rsid w:val="00533750"/>
    <w:rsid w:val="00533792"/>
    <w:rsid w:val="0053388F"/>
    <w:rsid w:val="0053394B"/>
    <w:rsid w:val="005339CD"/>
    <w:rsid w:val="005339DF"/>
    <w:rsid w:val="00533A13"/>
    <w:rsid w:val="00533AA6"/>
    <w:rsid w:val="00533B07"/>
    <w:rsid w:val="00533D1A"/>
    <w:rsid w:val="00533D74"/>
    <w:rsid w:val="00533E8C"/>
    <w:rsid w:val="00533FEE"/>
    <w:rsid w:val="0053400B"/>
    <w:rsid w:val="0053411A"/>
    <w:rsid w:val="00534208"/>
    <w:rsid w:val="00534241"/>
    <w:rsid w:val="00534250"/>
    <w:rsid w:val="0053449C"/>
    <w:rsid w:val="005346C1"/>
    <w:rsid w:val="005346FF"/>
    <w:rsid w:val="0053483A"/>
    <w:rsid w:val="00534CA6"/>
    <w:rsid w:val="00534CAC"/>
    <w:rsid w:val="00534CD4"/>
    <w:rsid w:val="00534E10"/>
    <w:rsid w:val="00534EF1"/>
    <w:rsid w:val="00534F18"/>
    <w:rsid w:val="00535069"/>
    <w:rsid w:val="005350BA"/>
    <w:rsid w:val="005350C6"/>
    <w:rsid w:val="00535107"/>
    <w:rsid w:val="00535288"/>
    <w:rsid w:val="005352CE"/>
    <w:rsid w:val="00535498"/>
    <w:rsid w:val="00535561"/>
    <w:rsid w:val="0053558E"/>
    <w:rsid w:val="005355B2"/>
    <w:rsid w:val="005355CB"/>
    <w:rsid w:val="00535630"/>
    <w:rsid w:val="005356FD"/>
    <w:rsid w:val="0053572A"/>
    <w:rsid w:val="00535816"/>
    <w:rsid w:val="005358CE"/>
    <w:rsid w:val="00535983"/>
    <w:rsid w:val="00535A86"/>
    <w:rsid w:val="00535B6A"/>
    <w:rsid w:val="00535BCB"/>
    <w:rsid w:val="00535CCE"/>
    <w:rsid w:val="00535FBF"/>
    <w:rsid w:val="0053600F"/>
    <w:rsid w:val="00536027"/>
    <w:rsid w:val="005360CF"/>
    <w:rsid w:val="005360D2"/>
    <w:rsid w:val="00536205"/>
    <w:rsid w:val="005362D9"/>
    <w:rsid w:val="00536301"/>
    <w:rsid w:val="0053640B"/>
    <w:rsid w:val="005365E7"/>
    <w:rsid w:val="0053668C"/>
    <w:rsid w:val="00536775"/>
    <w:rsid w:val="005367B9"/>
    <w:rsid w:val="005367F1"/>
    <w:rsid w:val="0053691F"/>
    <w:rsid w:val="00536A5C"/>
    <w:rsid w:val="00536BC3"/>
    <w:rsid w:val="00536C54"/>
    <w:rsid w:val="00536DD0"/>
    <w:rsid w:val="00537073"/>
    <w:rsid w:val="00537170"/>
    <w:rsid w:val="005371AF"/>
    <w:rsid w:val="005373E4"/>
    <w:rsid w:val="005375F1"/>
    <w:rsid w:val="00537662"/>
    <w:rsid w:val="00537720"/>
    <w:rsid w:val="0053778C"/>
    <w:rsid w:val="00537C38"/>
    <w:rsid w:val="00537DAF"/>
    <w:rsid w:val="00537EF8"/>
    <w:rsid w:val="00537F5F"/>
    <w:rsid w:val="005400E8"/>
    <w:rsid w:val="0054039B"/>
    <w:rsid w:val="0054047D"/>
    <w:rsid w:val="005406DD"/>
    <w:rsid w:val="005406EA"/>
    <w:rsid w:val="005407D8"/>
    <w:rsid w:val="005407F6"/>
    <w:rsid w:val="00540BEC"/>
    <w:rsid w:val="00540C33"/>
    <w:rsid w:val="00540D47"/>
    <w:rsid w:val="00540DD3"/>
    <w:rsid w:val="00541141"/>
    <w:rsid w:val="005413F5"/>
    <w:rsid w:val="0054143F"/>
    <w:rsid w:val="00541742"/>
    <w:rsid w:val="005418F9"/>
    <w:rsid w:val="0054194B"/>
    <w:rsid w:val="00541BE1"/>
    <w:rsid w:val="00541C6D"/>
    <w:rsid w:val="00541C6E"/>
    <w:rsid w:val="00541E4D"/>
    <w:rsid w:val="00541F9A"/>
    <w:rsid w:val="00541FA4"/>
    <w:rsid w:val="00542167"/>
    <w:rsid w:val="00542198"/>
    <w:rsid w:val="005422EE"/>
    <w:rsid w:val="0054241C"/>
    <w:rsid w:val="00542573"/>
    <w:rsid w:val="005425F9"/>
    <w:rsid w:val="0054266D"/>
    <w:rsid w:val="00542707"/>
    <w:rsid w:val="00542885"/>
    <w:rsid w:val="00542926"/>
    <w:rsid w:val="00542931"/>
    <w:rsid w:val="0054296E"/>
    <w:rsid w:val="00542C4D"/>
    <w:rsid w:val="00542D32"/>
    <w:rsid w:val="00542F5B"/>
    <w:rsid w:val="005430B5"/>
    <w:rsid w:val="0054312F"/>
    <w:rsid w:val="00543288"/>
    <w:rsid w:val="00543495"/>
    <w:rsid w:val="005434AB"/>
    <w:rsid w:val="00543708"/>
    <w:rsid w:val="0054382E"/>
    <w:rsid w:val="00543948"/>
    <w:rsid w:val="00543A9E"/>
    <w:rsid w:val="00543D65"/>
    <w:rsid w:val="00543D81"/>
    <w:rsid w:val="00543E11"/>
    <w:rsid w:val="00543FC6"/>
    <w:rsid w:val="005442B9"/>
    <w:rsid w:val="00544373"/>
    <w:rsid w:val="0054441A"/>
    <w:rsid w:val="005444DE"/>
    <w:rsid w:val="0054458C"/>
    <w:rsid w:val="0054464E"/>
    <w:rsid w:val="0054467D"/>
    <w:rsid w:val="005446E8"/>
    <w:rsid w:val="005446EC"/>
    <w:rsid w:val="005447FD"/>
    <w:rsid w:val="00544AA9"/>
    <w:rsid w:val="00544D4E"/>
    <w:rsid w:val="00544D51"/>
    <w:rsid w:val="00544DC9"/>
    <w:rsid w:val="00544E6B"/>
    <w:rsid w:val="00544EEE"/>
    <w:rsid w:val="00544FEE"/>
    <w:rsid w:val="0054503B"/>
    <w:rsid w:val="00545077"/>
    <w:rsid w:val="00545141"/>
    <w:rsid w:val="00545147"/>
    <w:rsid w:val="005453DD"/>
    <w:rsid w:val="00545513"/>
    <w:rsid w:val="00545530"/>
    <w:rsid w:val="0054555F"/>
    <w:rsid w:val="00545618"/>
    <w:rsid w:val="0054576E"/>
    <w:rsid w:val="005457DD"/>
    <w:rsid w:val="00545A21"/>
    <w:rsid w:val="00545AEE"/>
    <w:rsid w:val="00545B07"/>
    <w:rsid w:val="00545B12"/>
    <w:rsid w:val="00545B90"/>
    <w:rsid w:val="00545BF2"/>
    <w:rsid w:val="00545C4E"/>
    <w:rsid w:val="00545C5F"/>
    <w:rsid w:val="00545D97"/>
    <w:rsid w:val="00545E36"/>
    <w:rsid w:val="00545FC9"/>
    <w:rsid w:val="005460FB"/>
    <w:rsid w:val="005461D5"/>
    <w:rsid w:val="00546283"/>
    <w:rsid w:val="00546313"/>
    <w:rsid w:val="00546321"/>
    <w:rsid w:val="0054647E"/>
    <w:rsid w:val="00546514"/>
    <w:rsid w:val="00546620"/>
    <w:rsid w:val="00546A88"/>
    <w:rsid w:val="00546B9A"/>
    <w:rsid w:val="00546BAC"/>
    <w:rsid w:val="00546DA2"/>
    <w:rsid w:val="00546F00"/>
    <w:rsid w:val="00546F31"/>
    <w:rsid w:val="00546F7C"/>
    <w:rsid w:val="00546FA4"/>
    <w:rsid w:val="00547007"/>
    <w:rsid w:val="005472B8"/>
    <w:rsid w:val="00547432"/>
    <w:rsid w:val="00547558"/>
    <w:rsid w:val="005475AC"/>
    <w:rsid w:val="0054772A"/>
    <w:rsid w:val="00547D72"/>
    <w:rsid w:val="00547D93"/>
    <w:rsid w:val="00547DC2"/>
    <w:rsid w:val="00547DFA"/>
    <w:rsid w:val="00547EA0"/>
    <w:rsid w:val="005500D6"/>
    <w:rsid w:val="00550160"/>
    <w:rsid w:val="00550249"/>
    <w:rsid w:val="0055026E"/>
    <w:rsid w:val="0055030A"/>
    <w:rsid w:val="005503B2"/>
    <w:rsid w:val="005503FC"/>
    <w:rsid w:val="00550463"/>
    <w:rsid w:val="00550532"/>
    <w:rsid w:val="0055054B"/>
    <w:rsid w:val="005505B9"/>
    <w:rsid w:val="005505D8"/>
    <w:rsid w:val="005506D0"/>
    <w:rsid w:val="005506D3"/>
    <w:rsid w:val="0055074B"/>
    <w:rsid w:val="00550822"/>
    <w:rsid w:val="0055088B"/>
    <w:rsid w:val="005508FB"/>
    <w:rsid w:val="005509C8"/>
    <w:rsid w:val="00550A69"/>
    <w:rsid w:val="00550AF1"/>
    <w:rsid w:val="00550C4B"/>
    <w:rsid w:val="00550C9B"/>
    <w:rsid w:val="00550E0D"/>
    <w:rsid w:val="00550E2D"/>
    <w:rsid w:val="00550F74"/>
    <w:rsid w:val="005510D0"/>
    <w:rsid w:val="00551153"/>
    <w:rsid w:val="00551193"/>
    <w:rsid w:val="0055130C"/>
    <w:rsid w:val="005513C3"/>
    <w:rsid w:val="005515E3"/>
    <w:rsid w:val="00551656"/>
    <w:rsid w:val="0055167C"/>
    <w:rsid w:val="005516E2"/>
    <w:rsid w:val="005517B2"/>
    <w:rsid w:val="00551A08"/>
    <w:rsid w:val="00551AEC"/>
    <w:rsid w:val="00551BD1"/>
    <w:rsid w:val="00551CC2"/>
    <w:rsid w:val="00551D11"/>
    <w:rsid w:val="00551D69"/>
    <w:rsid w:val="00551ECE"/>
    <w:rsid w:val="00551F08"/>
    <w:rsid w:val="00551F16"/>
    <w:rsid w:val="00551F5B"/>
    <w:rsid w:val="00551FD4"/>
    <w:rsid w:val="0055208A"/>
    <w:rsid w:val="00552099"/>
    <w:rsid w:val="00552139"/>
    <w:rsid w:val="005521A7"/>
    <w:rsid w:val="0055226B"/>
    <w:rsid w:val="005522EA"/>
    <w:rsid w:val="0055238D"/>
    <w:rsid w:val="00552403"/>
    <w:rsid w:val="0055272B"/>
    <w:rsid w:val="00552770"/>
    <w:rsid w:val="0055278D"/>
    <w:rsid w:val="005527D6"/>
    <w:rsid w:val="00552890"/>
    <w:rsid w:val="005529E7"/>
    <w:rsid w:val="00552C3D"/>
    <w:rsid w:val="00552CCA"/>
    <w:rsid w:val="00552D29"/>
    <w:rsid w:val="00552D79"/>
    <w:rsid w:val="00552F10"/>
    <w:rsid w:val="00552FD4"/>
    <w:rsid w:val="00553025"/>
    <w:rsid w:val="0055302C"/>
    <w:rsid w:val="00553263"/>
    <w:rsid w:val="00553366"/>
    <w:rsid w:val="005534A6"/>
    <w:rsid w:val="005535AE"/>
    <w:rsid w:val="005536EF"/>
    <w:rsid w:val="005537C9"/>
    <w:rsid w:val="00553ACC"/>
    <w:rsid w:val="00553B68"/>
    <w:rsid w:val="00553BED"/>
    <w:rsid w:val="00553BF0"/>
    <w:rsid w:val="00553C6F"/>
    <w:rsid w:val="00553D0B"/>
    <w:rsid w:val="00553D54"/>
    <w:rsid w:val="00553DF0"/>
    <w:rsid w:val="00553E1C"/>
    <w:rsid w:val="00554057"/>
    <w:rsid w:val="00554078"/>
    <w:rsid w:val="005542EA"/>
    <w:rsid w:val="005544A9"/>
    <w:rsid w:val="00554531"/>
    <w:rsid w:val="005546F4"/>
    <w:rsid w:val="00554AAE"/>
    <w:rsid w:val="00554B58"/>
    <w:rsid w:val="00554B84"/>
    <w:rsid w:val="00554CBF"/>
    <w:rsid w:val="00554E05"/>
    <w:rsid w:val="00554E3A"/>
    <w:rsid w:val="005550CF"/>
    <w:rsid w:val="005550DD"/>
    <w:rsid w:val="00555139"/>
    <w:rsid w:val="005553A8"/>
    <w:rsid w:val="005553BA"/>
    <w:rsid w:val="005554A0"/>
    <w:rsid w:val="005556B3"/>
    <w:rsid w:val="00555843"/>
    <w:rsid w:val="00555847"/>
    <w:rsid w:val="00555A1E"/>
    <w:rsid w:val="00555A43"/>
    <w:rsid w:val="00555CC2"/>
    <w:rsid w:val="00555D67"/>
    <w:rsid w:val="00555DD6"/>
    <w:rsid w:val="00555DE9"/>
    <w:rsid w:val="00555F7B"/>
    <w:rsid w:val="00556098"/>
    <w:rsid w:val="005561C5"/>
    <w:rsid w:val="005561D7"/>
    <w:rsid w:val="00556334"/>
    <w:rsid w:val="00556481"/>
    <w:rsid w:val="00556483"/>
    <w:rsid w:val="0055651A"/>
    <w:rsid w:val="00556753"/>
    <w:rsid w:val="005567BD"/>
    <w:rsid w:val="00556870"/>
    <w:rsid w:val="005568A2"/>
    <w:rsid w:val="005568AB"/>
    <w:rsid w:val="005569F9"/>
    <w:rsid w:val="00556BF3"/>
    <w:rsid w:val="00556DBA"/>
    <w:rsid w:val="00556E08"/>
    <w:rsid w:val="00556F5C"/>
    <w:rsid w:val="00556F71"/>
    <w:rsid w:val="00556F9E"/>
    <w:rsid w:val="00557038"/>
    <w:rsid w:val="00557086"/>
    <w:rsid w:val="005571D4"/>
    <w:rsid w:val="0055721F"/>
    <w:rsid w:val="00557452"/>
    <w:rsid w:val="005574F5"/>
    <w:rsid w:val="00557548"/>
    <w:rsid w:val="0055760F"/>
    <w:rsid w:val="0055774E"/>
    <w:rsid w:val="0055774F"/>
    <w:rsid w:val="0055787D"/>
    <w:rsid w:val="0055787E"/>
    <w:rsid w:val="00557959"/>
    <w:rsid w:val="00557A42"/>
    <w:rsid w:val="00557A75"/>
    <w:rsid w:val="00557AB0"/>
    <w:rsid w:val="00557BC2"/>
    <w:rsid w:val="00557C1B"/>
    <w:rsid w:val="00557D60"/>
    <w:rsid w:val="00557DF2"/>
    <w:rsid w:val="00557E3F"/>
    <w:rsid w:val="00557EDA"/>
    <w:rsid w:val="00557EF3"/>
    <w:rsid w:val="00557F68"/>
    <w:rsid w:val="0056017D"/>
    <w:rsid w:val="005601B8"/>
    <w:rsid w:val="00560408"/>
    <w:rsid w:val="0056042B"/>
    <w:rsid w:val="0056046E"/>
    <w:rsid w:val="00560478"/>
    <w:rsid w:val="00560493"/>
    <w:rsid w:val="0056049D"/>
    <w:rsid w:val="00560649"/>
    <w:rsid w:val="0056067D"/>
    <w:rsid w:val="005606DF"/>
    <w:rsid w:val="0056079E"/>
    <w:rsid w:val="005607AC"/>
    <w:rsid w:val="0056091E"/>
    <w:rsid w:val="00560A8B"/>
    <w:rsid w:val="00560ACA"/>
    <w:rsid w:val="00560B47"/>
    <w:rsid w:val="00560D2F"/>
    <w:rsid w:val="00560D54"/>
    <w:rsid w:val="00560D83"/>
    <w:rsid w:val="00560E38"/>
    <w:rsid w:val="00560E62"/>
    <w:rsid w:val="00560ECE"/>
    <w:rsid w:val="00560F35"/>
    <w:rsid w:val="00560F97"/>
    <w:rsid w:val="00561015"/>
    <w:rsid w:val="0056104D"/>
    <w:rsid w:val="0056123E"/>
    <w:rsid w:val="00561350"/>
    <w:rsid w:val="005614CB"/>
    <w:rsid w:val="00561607"/>
    <w:rsid w:val="00561664"/>
    <w:rsid w:val="00561832"/>
    <w:rsid w:val="005618BD"/>
    <w:rsid w:val="00561B05"/>
    <w:rsid w:val="00561B54"/>
    <w:rsid w:val="00561C9B"/>
    <w:rsid w:val="00561E92"/>
    <w:rsid w:val="00561F2A"/>
    <w:rsid w:val="00561F51"/>
    <w:rsid w:val="0056206E"/>
    <w:rsid w:val="00562126"/>
    <w:rsid w:val="0056217A"/>
    <w:rsid w:val="0056219D"/>
    <w:rsid w:val="00562238"/>
    <w:rsid w:val="005622A6"/>
    <w:rsid w:val="0056241B"/>
    <w:rsid w:val="005624FF"/>
    <w:rsid w:val="00562506"/>
    <w:rsid w:val="00562569"/>
    <w:rsid w:val="005625E2"/>
    <w:rsid w:val="0056264A"/>
    <w:rsid w:val="0056272C"/>
    <w:rsid w:val="005627CF"/>
    <w:rsid w:val="00562878"/>
    <w:rsid w:val="005628E3"/>
    <w:rsid w:val="00562B2F"/>
    <w:rsid w:val="00562D0A"/>
    <w:rsid w:val="00562E53"/>
    <w:rsid w:val="00563280"/>
    <w:rsid w:val="005632CA"/>
    <w:rsid w:val="00563311"/>
    <w:rsid w:val="005636DD"/>
    <w:rsid w:val="005636DF"/>
    <w:rsid w:val="005637E4"/>
    <w:rsid w:val="00563849"/>
    <w:rsid w:val="0056392D"/>
    <w:rsid w:val="00563971"/>
    <w:rsid w:val="0056399E"/>
    <w:rsid w:val="00563A03"/>
    <w:rsid w:val="00563A5B"/>
    <w:rsid w:val="00563AD9"/>
    <w:rsid w:val="00563BBE"/>
    <w:rsid w:val="00563BC3"/>
    <w:rsid w:val="00563BE7"/>
    <w:rsid w:val="00563CFD"/>
    <w:rsid w:val="00563D01"/>
    <w:rsid w:val="00563E1F"/>
    <w:rsid w:val="00563E27"/>
    <w:rsid w:val="00563F51"/>
    <w:rsid w:val="00563F52"/>
    <w:rsid w:val="0056412E"/>
    <w:rsid w:val="005641BB"/>
    <w:rsid w:val="005642AD"/>
    <w:rsid w:val="00564347"/>
    <w:rsid w:val="0056434B"/>
    <w:rsid w:val="005646B7"/>
    <w:rsid w:val="005646ED"/>
    <w:rsid w:val="0056479A"/>
    <w:rsid w:val="005647E4"/>
    <w:rsid w:val="00564AF8"/>
    <w:rsid w:val="00564B77"/>
    <w:rsid w:val="00564C50"/>
    <w:rsid w:val="00564C7C"/>
    <w:rsid w:val="00564CA5"/>
    <w:rsid w:val="00564CB1"/>
    <w:rsid w:val="00564CC4"/>
    <w:rsid w:val="00564E7D"/>
    <w:rsid w:val="00564EAE"/>
    <w:rsid w:val="00564F57"/>
    <w:rsid w:val="00564FEF"/>
    <w:rsid w:val="00564FF6"/>
    <w:rsid w:val="0056508E"/>
    <w:rsid w:val="00565272"/>
    <w:rsid w:val="00565397"/>
    <w:rsid w:val="005653CF"/>
    <w:rsid w:val="005653F6"/>
    <w:rsid w:val="00565535"/>
    <w:rsid w:val="00565663"/>
    <w:rsid w:val="00565670"/>
    <w:rsid w:val="005656CD"/>
    <w:rsid w:val="00565714"/>
    <w:rsid w:val="0056584B"/>
    <w:rsid w:val="00565919"/>
    <w:rsid w:val="0056595D"/>
    <w:rsid w:val="005659EC"/>
    <w:rsid w:val="00565B47"/>
    <w:rsid w:val="00565B78"/>
    <w:rsid w:val="00565B8B"/>
    <w:rsid w:val="00565C21"/>
    <w:rsid w:val="00565C36"/>
    <w:rsid w:val="00565CE1"/>
    <w:rsid w:val="00565D84"/>
    <w:rsid w:val="00565F3D"/>
    <w:rsid w:val="00565FAE"/>
    <w:rsid w:val="0056600D"/>
    <w:rsid w:val="00566106"/>
    <w:rsid w:val="0056614F"/>
    <w:rsid w:val="00566392"/>
    <w:rsid w:val="005664D7"/>
    <w:rsid w:val="005666C2"/>
    <w:rsid w:val="0056687B"/>
    <w:rsid w:val="005668B4"/>
    <w:rsid w:val="005669CC"/>
    <w:rsid w:val="005669DC"/>
    <w:rsid w:val="00566A31"/>
    <w:rsid w:val="00566AB1"/>
    <w:rsid w:val="00566AF0"/>
    <w:rsid w:val="00566B46"/>
    <w:rsid w:val="00566BC8"/>
    <w:rsid w:val="00566C20"/>
    <w:rsid w:val="00566C25"/>
    <w:rsid w:val="00566C52"/>
    <w:rsid w:val="00566C7F"/>
    <w:rsid w:val="00566C86"/>
    <w:rsid w:val="00566D77"/>
    <w:rsid w:val="00566DC6"/>
    <w:rsid w:val="00566E9E"/>
    <w:rsid w:val="0056700F"/>
    <w:rsid w:val="00567016"/>
    <w:rsid w:val="00567038"/>
    <w:rsid w:val="0056709A"/>
    <w:rsid w:val="005670D7"/>
    <w:rsid w:val="00567108"/>
    <w:rsid w:val="00567197"/>
    <w:rsid w:val="005671C9"/>
    <w:rsid w:val="0056724E"/>
    <w:rsid w:val="005672BF"/>
    <w:rsid w:val="005672FF"/>
    <w:rsid w:val="0056739E"/>
    <w:rsid w:val="00567493"/>
    <w:rsid w:val="005674DC"/>
    <w:rsid w:val="0056752C"/>
    <w:rsid w:val="00567610"/>
    <w:rsid w:val="005676BB"/>
    <w:rsid w:val="005676D5"/>
    <w:rsid w:val="00567722"/>
    <w:rsid w:val="00567A01"/>
    <w:rsid w:val="00567BC0"/>
    <w:rsid w:val="00567C01"/>
    <w:rsid w:val="00567EE5"/>
    <w:rsid w:val="00567FE1"/>
    <w:rsid w:val="00570105"/>
    <w:rsid w:val="0057029F"/>
    <w:rsid w:val="00570351"/>
    <w:rsid w:val="005703C5"/>
    <w:rsid w:val="0057042C"/>
    <w:rsid w:val="005705F9"/>
    <w:rsid w:val="0057068E"/>
    <w:rsid w:val="00570701"/>
    <w:rsid w:val="00570741"/>
    <w:rsid w:val="00570789"/>
    <w:rsid w:val="00570880"/>
    <w:rsid w:val="005709F6"/>
    <w:rsid w:val="00570CA5"/>
    <w:rsid w:val="00570DEE"/>
    <w:rsid w:val="00570DF0"/>
    <w:rsid w:val="00570E0A"/>
    <w:rsid w:val="00570F94"/>
    <w:rsid w:val="00570FFD"/>
    <w:rsid w:val="0057100B"/>
    <w:rsid w:val="0057102C"/>
    <w:rsid w:val="0057105E"/>
    <w:rsid w:val="005710DE"/>
    <w:rsid w:val="005711A5"/>
    <w:rsid w:val="005711BF"/>
    <w:rsid w:val="005712BD"/>
    <w:rsid w:val="0057154B"/>
    <w:rsid w:val="005715F5"/>
    <w:rsid w:val="00571772"/>
    <w:rsid w:val="005717E4"/>
    <w:rsid w:val="00571834"/>
    <w:rsid w:val="00571940"/>
    <w:rsid w:val="00571959"/>
    <w:rsid w:val="00571B8D"/>
    <w:rsid w:val="00571BC6"/>
    <w:rsid w:val="00571C21"/>
    <w:rsid w:val="00571D2E"/>
    <w:rsid w:val="00571DB5"/>
    <w:rsid w:val="00571DC9"/>
    <w:rsid w:val="00571F22"/>
    <w:rsid w:val="00571FDF"/>
    <w:rsid w:val="0057203B"/>
    <w:rsid w:val="00572139"/>
    <w:rsid w:val="00572149"/>
    <w:rsid w:val="005722F8"/>
    <w:rsid w:val="0057242F"/>
    <w:rsid w:val="005724B1"/>
    <w:rsid w:val="005726EF"/>
    <w:rsid w:val="00572719"/>
    <w:rsid w:val="005727CC"/>
    <w:rsid w:val="00572A6E"/>
    <w:rsid w:val="00572AF7"/>
    <w:rsid w:val="00572AFE"/>
    <w:rsid w:val="00572BFD"/>
    <w:rsid w:val="00572C54"/>
    <w:rsid w:val="00572C72"/>
    <w:rsid w:val="00572C9A"/>
    <w:rsid w:val="00572DA9"/>
    <w:rsid w:val="00572E56"/>
    <w:rsid w:val="00572ED8"/>
    <w:rsid w:val="00572F54"/>
    <w:rsid w:val="00572F82"/>
    <w:rsid w:val="00572FF8"/>
    <w:rsid w:val="0057308A"/>
    <w:rsid w:val="00573096"/>
    <w:rsid w:val="005731D8"/>
    <w:rsid w:val="0057321B"/>
    <w:rsid w:val="005732AC"/>
    <w:rsid w:val="00573385"/>
    <w:rsid w:val="005733D4"/>
    <w:rsid w:val="00573488"/>
    <w:rsid w:val="00573493"/>
    <w:rsid w:val="00573505"/>
    <w:rsid w:val="00573579"/>
    <w:rsid w:val="00573641"/>
    <w:rsid w:val="00573723"/>
    <w:rsid w:val="005738A2"/>
    <w:rsid w:val="00573959"/>
    <w:rsid w:val="00573A55"/>
    <w:rsid w:val="00573C3F"/>
    <w:rsid w:val="00573C67"/>
    <w:rsid w:val="00573E91"/>
    <w:rsid w:val="00573F4E"/>
    <w:rsid w:val="00573F63"/>
    <w:rsid w:val="00573FCF"/>
    <w:rsid w:val="005740C6"/>
    <w:rsid w:val="00574278"/>
    <w:rsid w:val="0057428F"/>
    <w:rsid w:val="0057430C"/>
    <w:rsid w:val="005743E0"/>
    <w:rsid w:val="00574749"/>
    <w:rsid w:val="005747F4"/>
    <w:rsid w:val="0057481F"/>
    <w:rsid w:val="00574905"/>
    <w:rsid w:val="00574937"/>
    <w:rsid w:val="00574963"/>
    <w:rsid w:val="00574993"/>
    <w:rsid w:val="00574AD0"/>
    <w:rsid w:val="00574B2A"/>
    <w:rsid w:val="00574B7F"/>
    <w:rsid w:val="00574BA5"/>
    <w:rsid w:val="00574C8A"/>
    <w:rsid w:val="00574DEF"/>
    <w:rsid w:val="00574DFB"/>
    <w:rsid w:val="00575021"/>
    <w:rsid w:val="00575119"/>
    <w:rsid w:val="00575134"/>
    <w:rsid w:val="0057520A"/>
    <w:rsid w:val="0057534B"/>
    <w:rsid w:val="00575355"/>
    <w:rsid w:val="005753C6"/>
    <w:rsid w:val="005754D2"/>
    <w:rsid w:val="005756C9"/>
    <w:rsid w:val="005758A7"/>
    <w:rsid w:val="0057597F"/>
    <w:rsid w:val="005759E6"/>
    <w:rsid w:val="00575B7E"/>
    <w:rsid w:val="00575BC4"/>
    <w:rsid w:val="00575C2D"/>
    <w:rsid w:val="00575E73"/>
    <w:rsid w:val="00576152"/>
    <w:rsid w:val="005761A9"/>
    <w:rsid w:val="005764AA"/>
    <w:rsid w:val="005764BE"/>
    <w:rsid w:val="00576517"/>
    <w:rsid w:val="005765AC"/>
    <w:rsid w:val="005765F3"/>
    <w:rsid w:val="00576684"/>
    <w:rsid w:val="005766C9"/>
    <w:rsid w:val="005767DA"/>
    <w:rsid w:val="00576C0D"/>
    <w:rsid w:val="00576C56"/>
    <w:rsid w:val="00576D73"/>
    <w:rsid w:val="00576E20"/>
    <w:rsid w:val="00576F2D"/>
    <w:rsid w:val="00576F8E"/>
    <w:rsid w:val="00576FA1"/>
    <w:rsid w:val="00576FB4"/>
    <w:rsid w:val="00577017"/>
    <w:rsid w:val="0057707A"/>
    <w:rsid w:val="00577464"/>
    <w:rsid w:val="005774DE"/>
    <w:rsid w:val="0057750D"/>
    <w:rsid w:val="005775B6"/>
    <w:rsid w:val="0057761C"/>
    <w:rsid w:val="00577683"/>
    <w:rsid w:val="0057769F"/>
    <w:rsid w:val="005777F1"/>
    <w:rsid w:val="005778BF"/>
    <w:rsid w:val="0057790C"/>
    <w:rsid w:val="005779BE"/>
    <w:rsid w:val="00577B8B"/>
    <w:rsid w:val="00577F20"/>
    <w:rsid w:val="0058000D"/>
    <w:rsid w:val="00580104"/>
    <w:rsid w:val="005805C3"/>
    <w:rsid w:val="005805D8"/>
    <w:rsid w:val="005807D7"/>
    <w:rsid w:val="005807D8"/>
    <w:rsid w:val="0058092E"/>
    <w:rsid w:val="005809B1"/>
    <w:rsid w:val="005809E0"/>
    <w:rsid w:val="00580A0D"/>
    <w:rsid w:val="00580A53"/>
    <w:rsid w:val="00580A8C"/>
    <w:rsid w:val="00580A8D"/>
    <w:rsid w:val="00580BA5"/>
    <w:rsid w:val="00580BB4"/>
    <w:rsid w:val="00580BF1"/>
    <w:rsid w:val="00580E14"/>
    <w:rsid w:val="00580F65"/>
    <w:rsid w:val="0058105C"/>
    <w:rsid w:val="00581253"/>
    <w:rsid w:val="0058129B"/>
    <w:rsid w:val="005812BB"/>
    <w:rsid w:val="00581543"/>
    <w:rsid w:val="00581564"/>
    <w:rsid w:val="005816B3"/>
    <w:rsid w:val="005816E2"/>
    <w:rsid w:val="00581821"/>
    <w:rsid w:val="0058186C"/>
    <w:rsid w:val="00581936"/>
    <w:rsid w:val="00581B05"/>
    <w:rsid w:val="00581B8B"/>
    <w:rsid w:val="00581C75"/>
    <w:rsid w:val="00581C7D"/>
    <w:rsid w:val="00581DE6"/>
    <w:rsid w:val="00581E0B"/>
    <w:rsid w:val="00581E1E"/>
    <w:rsid w:val="00581E2F"/>
    <w:rsid w:val="00581FED"/>
    <w:rsid w:val="0058205A"/>
    <w:rsid w:val="00582069"/>
    <w:rsid w:val="00582097"/>
    <w:rsid w:val="0058217F"/>
    <w:rsid w:val="005821C2"/>
    <w:rsid w:val="005821D6"/>
    <w:rsid w:val="0058220B"/>
    <w:rsid w:val="0058220C"/>
    <w:rsid w:val="00582221"/>
    <w:rsid w:val="0058227F"/>
    <w:rsid w:val="0058233B"/>
    <w:rsid w:val="005823B4"/>
    <w:rsid w:val="00582632"/>
    <w:rsid w:val="00582639"/>
    <w:rsid w:val="00582667"/>
    <w:rsid w:val="00582806"/>
    <w:rsid w:val="005829A8"/>
    <w:rsid w:val="005829FC"/>
    <w:rsid w:val="00582A30"/>
    <w:rsid w:val="00582B86"/>
    <w:rsid w:val="00582C93"/>
    <w:rsid w:val="00582D4D"/>
    <w:rsid w:val="00582DEA"/>
    <w:rsid w:val="00582E0B"/>
    <w:rsid w:val="00582E46"/>
    <w:rsid w:val="00582FF4"/>
    <w:rsid w:val="0058311F"/>
    <w:rsid w:val="00583184"/>
    <w:rsid w:val="005831CC"/>
    <w:rsid w:val="005831E8"/>
    <w:rsid w:val="00583360"/>
    <w:rsid w:val="005833D7"/>
    <w:rsid w:val="005833E4"/>
    <w:rsid w:val="005835A5"/>
    <w:rsid w:val="00583646"/>
    <w:rsid w:val="00583765"/>
    <w:rsid w:val="00583774"/>
    <w:rsid w:val="005837B8"/>
    <w:rsid w:val="005837EA"/>
    <w:rsid w:val="00583975"/>
    <w:rsid w:val="00583B45"/>
    <w:rsid w:val="00583C63"/>
    <w:rsid w:val="00583D41"/>
    <w:rsid w:val="00583D94"/>
    <w:rsid w:val="00583DA3"/>
    <w:rsid w:val="00583DA4"/>
    <w:rsid w:val="00583FD9"/>
    <w:rsid w:val="005840D6"/>
    <w:rsid w:val="00584235"/>
    <w:rsid w:val="00584296"/>
    <w:rsid w:val="0058442C"/>
    <w:rsid w:val="00584554"/>
    <w:rsid w:val="00584697"/>
    <w:rsid w:val="00584746"/>
    <w:rsid w:val="00584758"/>
    <w:rsid w:val="00584759"/>
    <w:rsid w:val="0058484D"/>
    <w:rsid w:val="0058492E"/>
    <w:rsid w:val="0058497F"/>
    <w:rsid w:val="00584B13"/>
    <w:rsid w:val="00584B9A"/>
    <w:rsid w:val="00584C34"/>
    <w:rsid w:val="00584C5A"/>
    <w:rsid w:val="00584CE1"/>
    <w:rsid w:val="00584DCA"/>
    <w:rsid w:val="005850AA"/>
    <w:rsid w:val="00585150"/>
    <w:rsid w:val="00585203"/>
    <w:rsid w:val="00585209"/>
    <w:rsid w:val="005852B4"/>
    <w:rsid w:val="005852CA"/>
    <w:rsid w:val="005852FA"/>
    <w:rsid w:val="00585604"/>
    <w:rsid w:val="005856A0"/>
    <w:rsid w:val="005856F3"/>
    <w:rsid w:val="0058573E"/>
    <w:rsid w:val="00585840"/>
    <w:rsid w:val="00585854"/>
    <w:rsid w:val="00585998"/>
    <w:rsid w:val="00585A0F"/>
    <w:rsid w:val="00585A8A"/>
    <w:rsid w:val="00585B14"/>
    <w:rsid w:val="00585B63"/>
    <w:rsid w:val="00585B65"/>
    <w:rsid w:val="00585BF7"/>
    <w:rsid w:val="00585D02"/>
    <w:rsid w:val="00585DF2"/>
    <w:rsid w:val="00585FFB"/>
    <w:rsid w:val="0058606D"/>
    <w:rsid w:val="005860E0"/>
    <w:rsid w:val="00586278"/>
    <w:rsid w:val="0058637B"/>
    <w:rsid w:val="005863BB"/>
    <w:rsid w:val="005864A9"/>
    <w:rsid w:val="005864CB"/>
    <w:rsid w:val="00586505"/>
    <w:rsid w:val="00586591"/>
    <w:rsid w:val="00586654"/>
    <w:rsid w:val="005866B3"/>
    <w:rsid w:val="0058676A"/>
    <w:rsid w:val="0058676F"/>
    <w:rsid w:val="00586853"/>
    <w:rsid w:val="0058686C"/>
    <w:rsid w:val="005868BB"/>
    <w:rsid w:val="0058697B"/>
    <w:rsid w:val="00586A55"/>
    <w:rsid w:val="00586B1E"/>
    <w:rsid w:val="00586B7B"/>
    <w:rsid w:val="00586C02"/>
    <w:rsid w:val="00586D2A"/>
    <w:rsid w:val="00586EC7"/>
    <w:rsid w:val="00586FED"/>
    <w:rsid w:val="005870D8"/>
    <w:rsid w:val="00587563"/>
    <w:rsid w:val="00587564"/>
    <w:rsid w:val="00587625"/>
    <w:rsid w:val="0058763A"/>
    <w:rsid w:val="00587646"/>
    <w:rsid w:val="00587760"/>
    <w:rsid w:val="0058784F"/>
    <w:rsid w:val="00587B5C"/>
    <w:rsid w:val="00587BCE"/>
    <w:rsid w:val="00587CA5"/>
    <w:rsid w:val="00587D11"/>
    <w:rsid w:val="00587D3A"/>
    <w:rsid w:val="005903E3"/>
    <w:rsid w:val="00590410"/>
    <w:rsid w:val="00590793"/>
    <w:rsid w:val="00590796"/>
    <w:rsid w:val="005908D9"/>
    <w:rsid w:val="005909D6"/>
    <w:rsid w:val="00590B7A"/>
    <w:rsid w:val="00590B91"/>
    <w:rsid w:val="00590D37"/>
    <w:rsid w:val="00590DAF"/>
    <w:rsid w:val="00590E8A"/>
    <w:rsid w:val="00590ED3"/>
    <w:rsid w:val="0059127A"/>
    <w:rsid w:val="00591359"/>
    <w:rsid w:val="005914A0"/>
    <w:rsid w:val="005914D2"/>
    <w:rsid w:val="005917AE"/>
    <w:rsid w:val="00591ACD"/>
    <w:rsid w:val="00591AFA"/>
    <w:rsid w:val="00591B55"/>
    <w:rsid w:val="00591CAA"/>
    <w:rsid w:val="00591E90"/>
    <w:rsid w:val="005920CD"/>
    <w:rsid w:val="0059211A"/>
    <w:rsid w:val="00592207"/>
    <w:rsid w:val="00592211"/>
    <w:rsid w:val="00592283"/>
    <w:rsid w:val="0059238C"/>
    <w:rsid w:val="005923AE"/>
    <w:rsid w:val="00592521"/>
    <w:rsid w:val="00592585"/>
    <w:rsid w:val="005925D2"/>
    <w:rsid w:val="005925D9"/>
    <w:rsid w:val="0059267B"/>
    <w:rsid w:val="005926B4"/>
    <w:rsid w:val="00592730"/>
    <w:rsid w:val="00592791"/>
    <w:rsid w:val="00592948"/>
    <w:rsid w:val="00592BAC"/>
    <w:rsid w:val="00592CB1"/>
    <w:rsid w:val="00592E20"/>
    <w:rsid w:val="00592EC8"/>
    <w:rsid w:val="00592F65"/>
    <w:rsid w:val="005931D8"/>
    <w:rsid w:val="00593299"/>
    <w:rsid w:val="00593344"/>
    <w:rsid w:val="005933E3"/>
    <w:rsid w:val="005933EF"/>
    <w:rsid w:val="00593533"/>
    <w:rsid w:val="00593566"/>
    <w:rsid w:val="00593788"/>
    <w:rsid w:val="00593A91"/>
    <w:rsid w:val="00593AED"/>
    <w:rsid w:val="00593B76"/>
    <w:rsid w:val="00593D00"/>
    <w:rsid w:val="00593D1E"/>
    <w:rsid w:val="00593DE5"/>
    <w:rsid w:val="00593EA7"/>
    <w:rsid w:val="00593F25"/>
    <w:rsid w:val="00593FB7"/>
    <w:rsid w:val="00593FED"/>
    <w:rsid w:val="00594062"/>
    <w:rsid w:val="00594124"/>
    <w:rsid w:val="00594166"/>
    <w:rsid w:val="005941B4"/>
    <w:rsid w:val="00594379"/>
    <w:rsid w:val="00594387"/>
    <w:rsid w:val="00594419"/>
    <w:rsid w:val="0059449E"/>
    <w:rsid w:val="005946A6"/>
    <w:rsid w:val="005949DE"/>
    <w:rsid w:val="00594A3C"/>
    <w:rsid w:val="00594A77"/>
    <w:rsid w:val="00594B61"/>
    <w:rsid w:val="00594BB6"/>
    <w:rsid w:val="00594F48"/>
    <w:rsid w:val="00595068"/>
    <w:rsid w:val="0059513E"/>
    <w:rsid w:val="0059540D"/>
    <w:rsid w:val="005955FF"/>
    <w:rsid w:val="00595640"/>
    <w:rsid w:val="00595689"/>
    <w:rsid w:val="005956A5"/>
    <w:rsid w:val="005956CB"/>
    <w:rsid w:val="0059571B"/>
    <w:rsid w:val="005957B9"/>
    <w:rsid w:val="00595822"/>
    <w:rsid w:val="00595873"/>
    <w:rsid w:val="00595A5D"/>
    <w:rsid w:val="00595B21"/>
    <w:rsid w:val="00595D3A"/>
    <w:rsid w:val="00595D62"/>
    <w:rsid w:val="00595D91"/>
    <w:rsid w:val="00595DD6"/>
    <w:rsid w:val="00595DEE"/>
    <w:rsid w:val="00595F31"/>
    <w:rsid w:val="0059606C"/>
    <w:rsid w:val="0059617B"/>
    <w:rsid w:val="00596217"/>
    <w:rsid w:val="0059635B"/>
    <w:rsid w:val="005963A6"/>
    <w:rsid w:val="0059656D"/>
    <w:rsid w:val="005965AA"/>
    <w:rsid w:val="005965FB"/>
    <w:rsid w:val="005968A2"/>
    <w:rsid w:val="00596AEB"/>
    <w:rsid w:val="00596DF5"/>
    <w:rsid w:val="00596DFF"/>
    <w:rsid w:val="00597018"/>
    <w:rsid w:val="005970DC"/>
    <w:rsid w:val="005970ED"/>
    <w:rsid w:val="0059710B"/>
    <w:rsid w:val="005971B7"/>
    <w:rsid w:val="005975C1"/>
    <w:rsid w:val="005979F9"/>
    <w:rsid w:val="00597A50"/>
    <w:rsid w:val="00597B6B"/>
    <w:rsid w:val="00597BF7"/>
    <w:rsid w:val="00597D4A"/>
    <w:rsid w:val="00597F4F"/>
    <w:rsid w:val="00597FCB"/>
    <w:rsid w:val="005A00C3"/>
    <w:rsid w:val="005A00E0"/>
    <w:rsid w:val="005A011E"/>
    <w:rsid w:val="005A0246"/>
    <w:rsid w:val="005A025A"/>
    <w:rsid w:val="005A025F"/>
    <w:rsid w:val="005A0375"/>
    <w:rsid w:val="005A049F"/>
    <w:rsid w:val="005A0513"/>
    <w:rsid w:val="005A057F"/>
    <w:rsid w:val="005A05E1"/>
    <w:rsid w:val="005A0613"/>
    <w:rsid w:val="005A068D"/>
    <w:rsid w:val="005A083A"/>
    <w:rsid w:val="005A088E"/>
    <w:rsid w:val="005A08E8"/>
    <w:rsid w:val="005A0999"/>
    <w:rsid w:val="005A09B7"/>
    <w:rsid w:val="005A0AFB"/>
    <w:rsid w:val="005A0B3B"/>
    <w:rsid w:val="005A0B9A"/>
    <w:rsid w:val="005A0BBA"/>
    <w:rsid w:val="005A0CE1"/>
    <w:rsid w:val="005A0D55"/>
    <w:rsid w:val="005A0E14"/>
    <w:rsid w:val="005A0FCC"/>
    <w:rsid w:val="005A1163"/>
    <w:rsid w:val="005A129B"/>
    <w:rsid w:val="005A12D2"/>
    <w:rsid w:val="005A135E"/>
    <w:rsid w:val="005A13EA"/>
    <w:rsid w:val="005A1600"/>
    <w:rsid w:val="005A1660"/>
    <w:rsid w:val="005A1674"/>
    <w:rsid w:val="005A186D"/>
    <w:rsid w:val="005A19EE"/>
    <w:rsid w:val="005A1CDE"/>
    <w:rsid w:val="005A1D1F"/>
    <w:rsid w:val="005A1FD1"/>
    <w:rsid w:val="005A1FDB"/>
    <w:rsid w:val="005A1FFA"/>
    <w:rsid w:val="005A2037"/>
    <w:rsid w:val="005A2092"/>
    <w:rsid w:val="005A20B7"/>
    <w:rsid w:val="005A20D2"/>
    <w:rsid w:val="005A21E8"/>
    <w:rsid w:val="005A2274"/>
    <w:rsid w:val="005A23AD"/>
    <w:rsid w:val="005A247E"/>
    <w:rsid w:val="005A2557"/>
    <w:rsid w:val="005A25C8"/>
    <w:rsid w:val="005A25D4"/>
    <w:rsid w:val="005A26F5"/>
    <w:rsid w:val="005A2867"/>
    <w:rsid w:val="005A2B81"/>
    <w:rsid w:val="005A2ED8"/>
    <w:rsid w:val="005A3074"/>
    <w:rsid w:val="005A324A"/>
    <w:rsid w:val="005A327B"/>
    <w:rsid w:val="005A330A"/>
    <w:rsid w:val="005A337F"/>
    <w:rsid w:val="005A3459"/>
    <w:rsid w:val="005A34BF"/>
    <w:rsid w:val="005A354E"/>
    <w:rsid w:val="005A35C5"/>
    <w:rsid w:val="005A373B"/>
    <w:rsid w:val="005A39D5"/>
    <w:rsid w:val="005A3A79"/>
    <w:rsid w:val="005A3CAC"/>
    <w:rsid w:val="005A3D29"/>
    <w:rsid w:val="005A3D98"/>
    <w:rsid w:val="005A3EDF"/>
    <w:rsid w:val="005A3F2C"/>
    <w:rsid w:val="005A3F64"/>
    <w:rsid w:val="005A3FE0"/>
    <w:rsid w:val="005A40D3"/>
    <w:rsid w:val="005A416D"/>
    <w:rsid w:val="005A4219"/>
    <w:rsid w:val="005A426D"/>
    <w:rsid w:val="005A428D"/>
    <w:rsid w:val="005A447D"/>
    <w:rsid w:val="005A4486"/>
    <w:rsid w:val="005A459D"/>
    <w:rsid w:val="005A4780"/>
    <w:rsid w:val="005A483A"/>
    <w:rsid w:val="005A485D"/>
    <w:rsid w:val="005A48A8"/>
    <w:rsid w:val="005A4B5E"/>
    <w:rsid w:val="005A4B6D"/>
    <w:rsid w:val="005A4CB0"/>
    <w:rsid w:val="005A4D82"/>
    <w:rsid w:val="005A4F08"/>
    <w:rsid w:val="005A4F63"/>
    <w:rsid w:val="005A5055"/>
    <w:rsid w:val="005A50CB"/>
    <w:rsid w:val="005A50FF"/>
    <w:rsid w:val="005A5267"/>
    <w:rsid w:val="005A535E"/>
    <w:rsid w:val="005A5371"/>
    <w:rsid w:val="005A538B"/>
    <w:rsid w:val="005A5492"/>
    <w:rsid w:val="005A5495"/>
    <w:rsid w:val="005A55D0"/>
    <w:rsid w:val="005A5690"/>
    <w:rsid w:val="005A569F"/>
    <w:rsid w:val="005A56F2"/>
    <w:rsid w:val="005A5730"/>
    <w:rsid w:val="005A5891"/>
    <w:rsid w:val="005A5988"/>
    <w:rsid w:val="005A5A75"/>
    <w:rsid w:val="005A5E89"/>
    <w:rsid w:val="005A5ED7"/>
    <w:rsid w:val="005A5F4F"/>
    <w:rsid w:val="005A5FBB"/>
    <w:rsid w:val="005A5FD2"/>
    <w:rsid w:val="005A6026"/>
    <w:rsid w:val="005A619F"/>
    <w:rsid w:val="005A6372"/>
    <w:rsid w:val="005A6568"/>
    <w:rsid w:val="005A6734"/>
    <w:rsid w:val="005A67C6"/>
    <w:rsid w:val="005A68A5"/>
    <w:rsid w:val="005A68AF"/>
    <w:rsid w:val="005A69AB"/>
    <w:rsid w:val="005A6AF6"/>
    <w:rsid w:val="005A6AF8"/>
    <w:rsid w:val="005A6CE9"/>
    <w:rsid w:val="005A6E55"/>
    <w:rsid w:val="005A6E7E"/>
    <w:rsid w:val="005A70FA"/>
    <w:rsid w:val="005A71B5"/>
    <w:rsid w:val="005A71CC"/>
    <w:rsid w:val="005A71E0"/>
    <w:rsid w:val="005A71EE"/>
    <w:rsid w:val="005A720A"/>
    <w:rsid w:val="005A7364"/>
    <w:rsid w:val="005A74A6"/>
    <w:rsid w:val="005A7517"/>
    <w:rsid w:val="005A7528"/>
    <w:rsid w:val="005A7533"/>
    <w:rsid w:val="005A7723"/>
    <w:rsid w:val="005A77B7"/>
    <w:rsid w:val="005A7867"/>
    <w:rsid w:val="005A7A14"/>
    <w:rsid w:val="005A7B17"/>
    <w:rsid w:val="005A7CE6"/>
    <w:rsid w:val="005A7D58"/>
    <w:rsid w:val="005A7DE6"/>
    <w:rsid w:val="005A7E44"/>
    <w:rsid w:val="005B01E5"/>
    <w:rsid w:val="005B029C"/>
    <w:rsid w:val="005B047E"/>
    <w:rsid w:val="005B0526"/>
    <w:rsid w:val="005B068D"/>
    <w:rsid w:val="005B08A4"/>
    <w:rsid w:val="005B0A75"/>
    <w:rsid w:val="005B0AB2"/>
    <w:rsid w:val="005B0AE2"/>
    <w:rsid w:val="005B0AFB"/>
    <w:rsid w:val="005B0B6F"/>
    <w:rsid w:val="005B0C73"/>
    <w:rsid w:val="005B0C99"/>
    <w:rsid w:val="005B0D10"/>
    <w:rsid w:val="005B0E69"/>
    <w:rsid w:val="005B1176"/>
    <w:rsid w:val="005B1503"/>
    <w:rsid w:val="005B168D"/>
    <w:rsid w:val="005B16EA"/>
    <w:rsid w:val="005B174F"/>
    <w:rsid w:val="005B17B8"/>
    <w:rsid w:val="005B17E1"/>
    <w:rsid w:val="005B1867"/>
    <w:rsid w:val="005B18EA"/>
    <w:rsid w:val="005B19B3"/>
    <w:rsid w:val="005B1BB0"/>
    <w:rsid w:val="005B1EA1"/>
    <w:rsid w:val="005B1EBC"/>
    <w:rsid w:val="005B1ED5"/>
    <w:rsid w:val="005B235F"/>
    <w:rsid w:val="005B246C"/>
    <w:rsid w:val="005B2488"/>
    <w:rsid w:val="005B256D"/>
    <w:rsid w:val="005B2610"/>
    <w:rsid w:val="005B2ADB"/>
    <w:rsid w:val="005B2C1F"/>
    <w:rsid w:val="005B2C59"/>
    <w:rsid w:val="005B2C5E"/>
    <w:rsid w:val="005B2E1A"/>
    <w:rsid w:val="005B2EF6"/>
    <w:rsid w:val="005B2EFE"/>
    <w:rsid w:val="005B3086"/>
    <w:rsid w:val="005B3308"/>
    <w:rsid w:val="005B336F"/>
    <w:rsid w:val="005B33AA"/>
    <w:rsid w:val="005B3497"/>
    <w:rsid w:val="005B353C"/>
    <w:rsid w:val="005B35F3"/>
    <w:rsid w:val="005B373B"/>
    <w:rsid w:val="005B37D5"/>
    <w:rsid w:val="005B3944"/>
    <w:rsid w:val="005B394E"/>
    <w:rsid w:val="005B3A56"/>
    <w:rsid w:val="005B3B86"/>
    <w:rsid w:val="005B3B87"/>
    <w:rsid w:val="005B3C10"/>
    <w:rsid w:val="005B3C8D"/>
    <w:rsid w:val="005B3CD4"/>
    <w:rsid w:val="005B3F01"/>
    <w:rsid w:val="005B4198"/>
    <w:rsid w:val="005B4199"/>
    <w:rsid w:val="005B4201"/>
    <w:rsid w:val="005B426F"/>
    <w:rsid w:val="005B4520"/>
    <w:rsid w:val="005B4521"/>
    <w:rsid w:val="005B4571"/>
    <w:rsid w:val="005B4766"/>
    <w:rsid w:val="005B47DF"/>
    <w:rsid w:val="005B49F8"/>
    <w:rsid w:val="005B4A22"/>
    <w:rsid w:val="005B4DA4"/>
    <w:rsid w:val="005B4E99"/>
    <w:rsid w:val="005B4EAA"/>
    <w:rsid w:val="005B4EAC"/>
    <w:rsid w:val="005B5374"/>
    <w:rsid w:val="005B5480"/>
    <w:rsid w:val="005B5573"/>
    <w:rsid w:val="005B55FE"/>
    <w:rsid w:val="005B59B4"/>
    <w:rsid w:val="005B59E7"/>
    <w:rsid w:val="005B5ABD"/>
    <w:rsid w:val="005B5B6B"/>
    <w:rsid w:val="005B5C3A"/>
    <w:rsid w:val="005B5C79"/>
    <w:rsid w:val="005B6040"/>
    <w:rsid w:val="005B625C"/>
    <w:rsid w:val="005B63B7"/>
    <w:rsid w:val="005B63DB"/>
    <w:rsid w:val="005B64EE"/>
    <w:rsid w:val="005B654F"/>
    <w:rsid w:val="005B6729"/>
    <w:rsid w:val="005B6830"/>
    <w:rsid w:val="005B68D3"/>
    <w:rsid w:val="005B6A28"/>
    <w:rsid w:val="005B6AA2"/>
    <w:rsid w:val="005B6AD3"/>
    <w:rsid w:val="005B6CC1"/>
    <w:rsid w:val="005B6E2F"/>
    <w:rsid w:val="005B6E85"/>
    <w:rsid w:val="005B6EB8"/>
    <w:rsid w:val="005B6F31"/>
    <w:rsid w:val="005B70F4"/>
    <w:rsid w:val="005B7108"/>
    <w:rsid w:val="005B7145"/>
    <w:rsid w:val="005B71E2"/>
    <w:rsid w:val="005B7312"/>
    <w:rsid w:val="005B73EF"/>
    <w:rsid w:val="005B7412"/>
    <w:rsid w:val="005B7442"/>
    <w:rsid w:val="005B74FA"/>
    <w:rsid w:val="005B750E"/>
    <w:rsid w:val="005B76A7"/>
    <w:rsid w:val="005B76DB"/>
    <w:rsid w:val="005B7BBA"/>
    <w:rsid w:val="005B7DF0"/>
    <w:rsid w:val="005B7FAA"/>
    <w:rsid w:val="005C02E3"/>
    <w:rsid w:val="005C041D"/>
    <w:rsid w:val="005C05F7"/>
    <w:rsid w:val="005C09CE"/>
    <w:rsid w:val="005C0A64"/>
    <w:rsid w:val="005C0A91"/>
    <w:rsid w:val="005C0A9C"/>
    <w:rsid w:val="005C0B02"/>
    <w:rsid w:val="005C0B95"/>
    <w:rsid w:val="005C0B97"/>
    <w:rsid w:val="005C0BBC"/>
    <w:rsid w:val="005C0CF7"/>
    <w:rsid w:val="005C0D58"/>
    <w:rsid w:val="005C0DA8"/>
    <w:rsid w:val="005C0FB7"/>
    <w:rsid w:val="005C117B"/>
    <w:rsid w:val="005C11E7"/>
    <w:rsid w:val="005C1309"/>
    <w:rsid w:val="005C141E"/>
    <w:rsid w:val="005C14B5"/>
    <w:rsid w:val="005C1661"/>
    <w:rsid w:val="005C1869"/>
    <w:rsid w:val="005C19BA"/>
    <w:rsid w:val="005C19E7"/>
    <w:rsid w:val="005C1B34"/>
    <w:rsid w:val="005C1B37"/>
    <w:rsid w:val="005C1B50"/>
    <w:rsid w:val="005C1CA7"/>
    <w:rsid w:val="005C1CE0"/>
    <w:rsid w:val="005C1D6B"/>
    <w:rsid w:val="005C1DCA"/>
    <w:rsid w:val="005C1DE5"/>
    <w:rsid w:val="005C1EC9"/>
    <w:rsid w:val="005C2043"/>
    <w:rsid w:val="005C2118"/>
    <w:rsid w:val="005C215A"/>
    <w:rsid w:val="005C21AE"/>
    <w:rsid w:val="005C227E"/>
    <w:rsid w:val="005C2324"/>
    <w:rsid w:val="005C24D1"/>
    <w:rsid w:val="005C2551"/>
    <w:rsid w:val="005C2574"/>
    <w:rsid w:val="005C25F3"/>
    <w:rsid w:val="005C269C"/>
    <w:rsid w:val="005C26AB"/>
    <w:rsid w:val="005C26D1"/>
    <w:rsid w:val="005C2929"/>
    <w:rsid w:val="005C2969"/>
    <w:rsid w:val="005C29AD"/>
    <w:rsid w:val="005C2A8E"/>
    <w:rsid w:val="005C2C02"/>
    <w:rsid w:val="005C2C37"/>
    <w:rsid w:val="005C2E92"/>
    <w:rsid w:val="005C2F4A"/>
    <w:rsid w:val="005C2F5B"/>
    <w:rsid w:val="005C31B6"/>
    <w:rsid w:val="005C3201"/>
    <w:rsid w:val="005C326B"/>
    <w:rsid w:val="005C362C"/>
    <w:rsid w:val="005C3708"/>
    <w:rsid w:val="005C3787"/>
    <w:rsid w:val="005C37FF"/>
    <w:rsid w:val="005C3836"/>
    <w:rsid w:val="005C38C7"/>
    <w:rsid w:val="005C392A"/>
    <w:rsid w:val="005C394D"/>
    <w:rsid w:val="005C39EB"/>
    <w:rsid w:val="005C3A70"/>
    <w:rsid w:val="005C3BB3"/>
    <w:rsid w:val="005C3C20"/>
    <w:rsid w:val="005C3CD7"/>
    <w:rsid w:val="005C3DAA"/>
    <w:rsid w:val="005C3E96"/>
    <w:rsid w:val="005C3F72"/>
    <w:rsid w:val="005C3FB2"/>
    <w:rsid w:val="005C4001"/>
    <w:rsid w:val="005C404F"/>
    <w:rsid w:val="005C40E5"/>
    <w:rsid w:val="005C41D8"/>
    <w:rsid w:val="005C41D9"/>
    <w:rsid w:val="005C42A7"/>
    <w:rsid w:val="005C42B5"/>
    <w:rsid w:val="005C44AA"/>
    <w:rsid w:val="005C4570"/>
    <w:rsid w:val="005C471F"/>
    <w:rsid w:val="005C473A"/>
    <w:rsid w:val="005C480D"/>
    <w:rsid w:val="005C4835"/>
    <w:rsid w:val="005C4844"/>
    <w:rsid w:val="005C4873"/>
    <w:rsid w:val="005C487E"/>
    <w:rsid w:val="005C48AC"/>
    <w:rsid w:val="005C49B5"/>
    <w:rsid w:val="005C4A8E"/>
    <w:rsid w:val="005C4BE2"/>
    <w:rsid w:val="005C4DFE"/>
    <w:rsid w:val="005C4EAC"/>
    <w:rsid w:val="005C4ED8"/>
    <w:rsid w:val="005C5099"/>
    <w:rsid w:val="005C523B"/>
    <w:rsid w:val="005C526F"/>
    <w:rsid w:val="005C55F9"/>
    <w:rsid w:val="005C5611"/>
    <w:rsid w:val="005C59D8"/>
    <w:rsid w:val="005C5B2F"/>
    <w:rsid w:val="005C5BF2"/>
    <w:rsid w:val="005C5BFE"/>
    <w:rsid w:val="005C5C81"/>
    <w:rsid w:val="005C5E17"/>
    <w:rsid w:val="005C5E1F"/>
    <w:rsid w:val="005C5EC7"/>
    <w:rsid w:val="005C5F1B"/>
    <w:rsid w:val="005C5F38"/>
    <w:rsid w:val="005C602D"/>
    <w:rsid w:val="005C609A"/>
    <w:rsid w:val="005C6286"/>
    <w:rsid w:val="005C633A"/>
    <w:rsid w:val="005C6341"/>
    <w:rsid w:val="005C63A4"/>
    <w:rsid w:val="005C6505"/>
    <w:rsid w:val="005C6655"/>
    <w:rsid w:val="005C66D3"/>
    <w:rsid w:val="005C6731"/>
    <w:rsid w:val="005C6914"/>
    <w:rsid w:val="005C694D"/>
    <w:rsid w:val="005C6A7A"/>
    <w:rsid w:val="005C6C4B"/>
    <w:rsid w:val="005C6CAB"/>
    <w:rsid w:val="005C6CF7"/>
    <w:rsid w:val="005C6DE8"/>
    <w:rsid w:val="005C6E5D"/>
    <w:rsid w:val="005C712C"/>
    <w:rsid w:val="005C717D"/>
    <w:rsid w:val="005C7321"/>
    <w:rsid w:val="005C735C"/>
    <w:rsid w:val="005C7433"/>
    <w:rsid w:val="005C7555"/>
    <w:rsid w:val="005C7672"/>
    <w:rsid w:val="005C769A"/>
    <w:rsid w:val="005C7762"/>
    <w:rsid w:val="005C77BD"/>
    <w:rsid w:val="005C7882"/>
    <w:rsid w:val="005C79E3"/>
    <w:rsid w:val="005C7A53"/>
    <w:rsid w:val="005C7C54"/>
    <w:rsid w:val="005C7D60"/>
    <w:rsid w:val="005C7E37"/>
    <w:rsid w:val="005C7F36"/>
    <w:rsid w:val="005C7F4A"/>
    <w:rsid w:val="005C7FD1"/>
    <w:rsid w:val="005D005B"/>
    <w:rsid w:val="005D0163"/>
    <w:rsid w:val="005D016F"/>
    <w:rsid w:val="005D0207"/>
    <w:rsid w:val="005D0328"/>
    <w:rsid w:val="005D03DA"/>
    <w:rsid w:val="005D0550"/>
    <w:rsid w:val="005D06C9"/>
    <w:rsid w:val="005D0734"/>
    <w:rsid w:val="005D081A"/>
    <w:rsid w:val="005D0895"/>
    <w:rsid w:val="005D08DE"/>
    <w:rsid w:val="005D09B3"/>
    <w:rsid w:val="005D0AF2"/>
    <w:rsid w:val="005D0D18"/>
    <w:rsid w:val="005D0DBF"/>
    <w:rsid w:val="005D0E39"/>
    <w:rsid w:val="005D0F30"/>
    <w:rsid w:val="005D0F6B"/>
    <w:rsid w:val="005D1095"/>
    <w:rsid w:val="005D10B4"/>
    <w:rsid w:val="005D10F3"/>
    <w:rsid w:val="005D10FD"/>
    <w:rsid w:val="005D1189"/>
    <w:rsid w:val="005D11AC"/>
    <w:rsid w:val="005D11DA"/>
    <w:rsid w:val="005D11E3"/>
    <w:rsid w:val="005D1380"/>
    <w:rsid w:val="005D1384"/>
    <w:rsid w:val="005D13D2"/>
    <w:rsid w:val="005D1792"/>
    <w:rsid w:val="005D196B"/>
    <w:rsid w:val="005D1997"/>
    <w:rsid w:val="005D1A47"/>
    <w:rsid w:val="005D1A5B"/>
    <w:rsid w:val="005D1A7A"/>
    <w:rsid w:val="005D1BFA"/>
    <w:rsid w:val="005D1C0B"/>
    <w:rsid w:val="005D1C26"/>
    <w:rsid w:val="005D1C73"/>
    <w:rsid w:val="005D1E5C"/>
    <w:rsid w:val="005D204E"/>
    <w:rsid w:val="005D219D"/>
    <w:rsid w:val="005D22DD"/>
    <w:rsid w:val="005D22FC"/>
    <w:rsid w:val="005D2571"/>
    <w:rsid w:val="005D26B4"/>
    <w:rsid w:val="005D275F"/>
    <w:rsid w:val="005D27A0"/>
    <w:rsid w:val="005D27DF"/>
    <w:rsid w:val="005D2850"/>
    <w:rsid w:val="005D295C"/>
    <w:rsid w:val="005D2A2E"/>
    <w:rsid w:val="005D2B26"/>
    <w:rsid w:val="005D2D25"/>
    <w:rsid w:val="005D2D4F"/>
    <w:rsid w:val="005D2DE0"/>
    <w:rsid w:val="005D2E4E"/>
    <w:rsid w:val="005D2F4A"/>
    <w:rsid w:val="005D2F6A"/>
    <w:rsid w:val="005D307B"/>
    <w:rsid w:val="005D317E"/>
    <w:rsid w:val="005D31FF"/>
    <w:rsid w:val="005D331B"/>
    <w:rsid w:val="005D336A"/>
    <w:rsid w:val="005D33AB"/>
    <w:rsid w:val="005D342D"/>
    <w:rsid w:val="005D3689"/>
    <w:rsid w:val="005D3697"/>
    <w:rsid w:val="005D369A"/>
    <w:rsid w:val="005D36C9"/>
    <w:rsid w:val="005D36F5"/>
    <w:rsid w:val="005D383A"/>
    <w:rsid w:val="005D388C"/>
    <w:rsid w:val="005D38C1"/>
    <w:rsid w:val="005D399E"/>
    <w:rsid w:val="005D3BAA"/>
    <w:rsid w:val="005D3C1F"/>
    <w:rsid w:val="005D3D84"/>
    <w:rsid w:val="005D3FAD"/>
    <w:rsid w:val="005D3FC0"/>
    <w:rsid w:val="005D3FEB"/>
    <w:rsid w:val="005D4040"/>
    <w:rsid w:val="005D41F8"/>
    <w:rsid w:val="005D432F"/>
    <w:rsid w:val="005D436C"/>
    <w:rsid w:val="005D43B7"/>
    <w:rsid w:val="005D44A5"/>
    <w:rsid w:val="005D44B8"/>
    <w:rsid w:val="005D4598"/>
    <w:rsid w:val="005D4629"/>
    <w:rsid w:val="005D4630"/>
    <w:rsid w:val="005D4644"/>
    <w:rsid w:val="005D473B"/>
    <w:rsid w:val="005D47E2"/>
    <w:rsid w:val="005D4936"/>
    <w:rsid w:val="005D4A6B"/>
    <w:rsid w:val="005D4A7D"/>
    <w:rsid w:val="005D4D6F"/>
    <w:rsid w:val="005D4D73"/>
    <w:rsid w:val="005D4EA5"/>
    <w:rsid w:val="005D5032"/>
    <w:rsid w:val="005D50CE"/>
    <w:rsid w:val="005D50E4"/>
    <w:rsid w:val="005D5504"/>
    <w:rsid w:val="005D5536"/>
    <w:rsid w:val="005D55EC"/>
    <w:rsid w:val="005D56C0"/>
    <w:rsid w:val="005D577E"/>
    <w:rsid w:val="005D57E2"/>
    <w:rsid w:val="005D5B25"/>
    <w:rsid w:val="005D5BFF"/>
    <w:rsid w:val="005D5D70"/>
    <w:rsid w:val="005D616C"/>
    <w:rsid w:val="005D620E"/>
    <w:rsid w:val="005D629D"/>
    <w:rsid w:val="005D6383"/>
    <w:rsid w:val="005D63C5"/>
    <w:rsid w:val="005D644D"/>
    <w:rsid w:val="005D64A8"/>
    <w:rsid w:val="005D64B8"/>
    <w:rsid w:val="005D64BC"/>
    <w:rsid w:val="005D6534"/>
    <w:rsid w:val="005D65A8"/>
    <w:rsid w:val="005D65D6"/>
    <w:rsid w:val="005D665A"/>
    <w:rsid w:val="005D6682"/>
    <w:rsid w:val="005D6696"/>
    <w:rsid w:val="005D66F3"/>
    <w:rsid w:val="005D6748"/>
    <w:rsid w:val="005D68F7"/>
    <w:rsid w:val="005D6952"/>
    <w:rsid w:val="005D6B7F"/>
    <w:rsid w:val="005D6BA4"/>
    <w:rsid w:val="005D6BD6"/>
    <w:rsid w:val="005D6CA1"/>
    <w:rsid w:val="005D6D4F"/>
    <w:rsid w:val="005D6E69"/>
    <w:rsid w:val="005D6F1B"/>
    <w:rsid w:val="005D6FE2"/>
    <w:rsid w:val="005D7117"/>
    <w:rsid w:val="005D7201"/>
    <w:rsid w:val="005D7228"/>
    <w:rsid w:val="005D72DB"/>
    <w:rsid w:val="005D7333"/>
    <w:rsid w:val="005D73B9"/>
    <w:rsid w:val="005D7464"/>
    <w:rsid w:val="005D7832"/>
    <w:rsid w:val="005D7972"/>
    <w:rsid w:val="005D7AAC"/>
    <w:rsid w:val="005D7AFD"/>
    <w:rsid w:val="005D7C8D"/>
    <w:rsid w:val="005D7CEE"/>
    <w:rsid w:val="005D7DFE"/>
    <w:rsid w:val="005D7EFE"/>
    <w:rsid w:val="005D7F1D"/>
    <w:rsid w:val="005D7FCC"/>
    <w:rsid w:val="005E006D"/>
    <w:rsid w:val="005E0224"/>
    <w:rsid w:val="005E0424"/>
    <w:rsid w:val="005E04BC"/>
    <w:rsid w:val="005E04C6"/>
    <w:rsid w:val="005E04C8"/>
    <w:rsid w:val="005E06EF"/>
    <w:rsid w:val="005E06FE"/>
    <w:rsid w:val="005E08B2"/>
    <w:rsid w:val="005E0906"/>
    <w:rsid w:val="005E0E02"/>
    <w:rsid w:val="005E0E1D"/>
    <w:rsid w:val="005E1032"/>
    <w:rsid w:val="005E105A"/>
    <w:rsid w:val="005E115A"/>
    <w:rsid w:val="005E1270"/>
    <w:rsid w:val="005E12A7"/>
    <w:rsid w:val="005E12BE"/>
    <w:rsid w:val="005E1447"/>
    <w:rsid w:val="005E14F0"/>
    <w:rsid w:val="005E15A1"/>
    <w:rsid w:val="005E15F9"/>
    <w:rsid w:val="005E1620"/>
    <w:rsid w:val="005E16CA"/>
    <w:rsid w:val="005E1734"/>
    <w:rsid w:val="005E18F8"/>
    <w:rsid w:val="005E1942"/>
    <w:rsid w:val="005E1F6D"/>
    <w:rsid w:val="005E1F98"/>
    <w:rsid w:val="005E1F9E"/>
    <w:rsid w:val="005E2272"/>
    <w:rsid w:val="005E29B6"/>
    <w:rsid w:val="005E2A1D"/>
    <w:rsid w:val="005E2AFC"/>
    <w:rsid w:val="005E2C06"/>
    <w:rsid w:val="005E2D4D"/>
    <w:rsid w:val="005E2F87"/>
    <w:rsid w:val="005E2FA2"/>
    <w:rsid w:val="005E3213"/>
    <w:rsid w:val="005E3247"/>
    <w:rsid w:val="005E3302"/>
    <w:rsid w:val="005E3584"/>
    <w:rsid w:val="005E3599"/>
    <w:rsid w:val="005E35A7"/>
    <w:rsid w:val="005E36F0"/>
    <w:rsid w:val="005E3750"/>
    <w:rsid w:val="005E378D"/>
    <w:rsid w:val="005E37BF"/>
    <w:rsid w:val="005E3A37"/>
    <w:rsid w:val="005E3B5D"/>
    <w:rsid w:val="005E3C13"/>
    <w:rsid w:val="005E3CB1"/>
    <w:rsid w:val="005E3E99"/>
    <w:rsid w:val="005E3EA9"/>
    <w:rsid w:val="005E3F4E"/>
    <w:rsid w:val="005E426B"/>
    <w:rsid w:val="005E4384"/>
    <w:rsid w:val="005E43C2"/>
    <w:rsid w:val="005E4455"/>
    <w:rsid w:val="005E44A7"/>
    <w:rsid w:val="005E44E1"/>
    <w:rsid w:val="005E45B8"/>
    <w:rsid w:val="005E45EF"/>
    <w:rsid w:val="005E48FC"/>
    <w:rsid w:val="005E4984"/>
    <w:rsid w:val="005E4A77"/>
    <w:rsid w:val="005E4ADB"/>
    <w:rsid w:val="005E4B75"/>
    <w:rsid w:val="005E4C44"/>
    <w:rsid w:val="005E4C78"/>
    <w:rsid w:val="005E4DAA"/>
    <w:rsid w:val="005E4DD0"/>
    <w:rsid w:val="005E4E11"/>
    <w:rsid w:val="005E4E2D"/>
    <w:rsid w:val="005E4F50"/>
    <w:rsid w:val="005E5021"/>
    <w:rsid w:val="005E5047"/>
    <w:rsid w:val="005E51A6"/>
    <w:rsid w:val="005E5474"/>
    <w:rsid w:val="005E55CE"/>
    <w:rsid w:val="005E5741"/>
    <w:rsid w:val="005E5756"/>
    <w:rsid w:val="005E5792"/>
    <w:rsid w:val="005E58FC"/>
    <w:rsid w:val="005E595E"/>
    <w:rsid w:val="005E5989"/>
    <w:rsid w:val="005E5B88"/>
    <w:rsid w:val="005E5BA2"/>
    <w:rsid w:val="005E5C03"/>
    <w:rsid w:val="005E5C5C"/>
    <w:rsid w:val="005E5C6F"/>
    <w:rsid w:val="005E5D0C"/>
    <w:rsid w:val="005E5D0F"/>
    <w:rsid w:val="005E5EE2"/>
    <w:rsid w:val="005E5F74"/>
    <w:rsid w:val="005E5F90"/>
    <w:rsid w:val="005E60F9"/>
    <w:rsid w:val="005E611D"/>
    <w:rsid w:val="005E6151"/>
    <w:rsid w:val="005E6167"/>
    <w:rsid w:val="005E61C4"/>
    <w:rsid w:val="005E633A"/>
    <w:rsid w:val="005E637B"/>
    <w:rsid w:val="005E6384"/>
    <w:rsid w:val="005E64A7"/>
    <w:rsid w:val="005E64AD"/>
    <w:rsid w:val="005E64F3"/>
    <w:rsid w:val="005E65E6"/>
    <w:rsid w:val="005E6775"/>
    <w:rsid w:val="005E683D"/>
    <w:rsid w:val="005E6A12"/>
    <w:rsid w:val="005E6ACA"/>
    <w:rsid w:val="005E6B8C"/>
    <w:rsid w:val="005E6BB4"/>
    <w:rsid w:val="005E6BFB"/>
    <w:rsid w:val="005E6DE8"/>
    <w:rsid w:val="005E6EAE"/>
    <w:rsid w:val="005E6EB0"/>
    <w:rsid w:val="005E6F68"/>
    <w:rsid w:val="005E7035"/>
    <w:rsid w:val="005E747E"/>
    <w:rsid w:val="005E74C7"/>
    <w:rsid w:val="005E75DD"/>
    <w:rsid w:val="005E7646"/>
    <w:rsid w:val="005E79D5"/>
    <w:rsid w:val="005E7A78"/>
    <w:rsid w:val="005E7AA3"/>
    <w:rsid w:val="005E7AFE"/>
    <w:rsid w:val="005E7BB0"/>
    <w:rsid w:val="005E7BB1"/>
    <w:rsid w:val="005E7C1D"/>
    <w:rsid w:val="005E7C6A"/>
    <w:rsid w:val="005E7D41"/>
    <w:rsid w:val="005E7D63"/>
    <w:rsid w:val="005E7E6B"/>
    <w:rsid w:val="005E7F56"/>
    <w:rsid w:val="005E7FA6"/>
    <w:rsid w:val="005F00A1"/>
    <w:rsid w:val="005F00FE"/>
    <w:rsid w:val="005F0193"/>
    <w:rsid w:val="005F01AD"/>
    <w:rsid w:val="005F0231"/>
    <w:rsid w:val="005F025E"/>
    <w:rsid w:val="005F029C"/>
    <w:rsid w:val="005F053D"/>
    <w:rsid w:val="005F0595"/>
    <w:rsid w:val="005F081F"/>
    <w:rsid w:val="005F0883"/>
    <w:rsid w:val="005F08C8"/>
    <w:rsid w:val="005F090E"/>
    <w:rsid w:val="005F09DA"/>
    <w:rsid w:val="005F0BBA"/>
    <w:rsid w:val="005F0D70"/>
    <w:rsid w:val="005F0EBD"/>
    <w:rsid w:val="005F0FF4"/>
    <w:rsid w:val="005F0FFA"/>
    <w:rsid w:val="005F1005"/>
    <w:rsid w:val="005F1120"/>
    <w:rsid w:val="005F123E"/>
    <w:rsid w:val="005F16B2"/>
    <w:rsid w:val="005F1840"/>
    <w:rsid w:val="005F188B"/>
    <w:rsid w:val="005F1896"/>
    <w:rsid w:val="005F1B09"/>
    <w:rsid w:val="005F1BAB"/>
    <w:rsid w:val="005F1BEC"/>
    <w:rsid w:val="005F1C55"/>
    <w:rsid w:val="005F1CA0"/>
    <w:rsid w:val="005F1DA9"/>
    <w:rsid w:val="005F1E36"/>
    <w:rsid w:val="005F1EDD"/>
    <w:rsid w:val="005F2001"/>
    <w:rsid w:val="005F20FE"/>
    <w:rsid w:val="005F2137"/>
    <w:rsid w:val="005F2142"/>
    <w:rsid w:val="005F22B2"/>
    <w:rsid w:val="005F22EE"/>
    <w:rsid w:val="005F264B"/>
    <w:rsid w:val="005F2904"/>
    <w:rsid w:val="005F2944"/>
    <w:rsid w:val="005F2999"/>
    <w:rsid w:val="005F29FB"/>
    <w:rsid w:val="005F2A55"/>
    <w:rsid w:val="005F2A99"/>
    <w:rsid w:val="005F2AE4"/>
    <w:rsid w:val="005F2B1B"/>
    <w:rsid w:val="005F2B95"/>
    <w:rsid w:val="005F2C33"/>
    <w:rsid w:val="005F2D82"/>
    <w:rsid w:val="005F2DD2"/>
    <w:rsid w:val="005F2E40"/>
    <w:rsid w:val="005F2ED1"/>
    <w:rsid w:val="005F300C"/>
    <w:rsid w:val="005F300E"/>
    <w:rsid w:val="005F30E8"/>
    <w:rsid w:val="005F310F"/>
    <w:rsid w:val="005F32BC"/>
    <w:rsid w:val="005F34A6"/>
    <w:rsid w:val="005F3551"/>
    <w:rsid w:val="005F3607"/>
    <w:rsid w:val="005F3610"/>
    <w:rsid w:val="005F3922"/>
    <w:rsid w:val="005F394C"/>
    <w:rsid w:val="005F39FA"/>
    <w:rsid w:val="005F3A60"/>
    <w:rsid w:val="005F3AFE"/>
    <w:rsid w:val="005F3CBF"/>
    <w:rsid w:val="005F3D11"/>
    <w:rsid w:val="005F3DE8"/>
    <w:rsid w:val="005F40AD"/>
    <w:rsid w:val="005F40B7"/>
    <w:rsid w:val="005F41A0"/>
    <w:rsid w:val="005F4311"/>
    <w:rsid w:val="005F442C"/>
    <w:rsid w:val="005F44E4"/>
    <w:rsid w:val="005F47FE"/>
    <w:rsid w:val="005F4800"/>
    <w:rsid w:val="005F4817"/>
    <w:rsid w:val="005F48FA"/>
    <w:rsid w:val="005F490A"/>
    <w:rsid w:val="005F4B1E"/>
    <w:rsid w:val="005F4B3B"/>
    <w:rsid w:val="005F4D5C"/>
    <w:rsid w:val="005F4D72"/>
    <w:rsid w:val="005F4D83"/>
    <w:rsid w:val="005F4E78"/>
    <w:rsid w:val="005F4E8B"/>
    <w:rsid w:val="005F4EFA"/>
    <w:rsid w:val="005F50EB"/>
    <w:rsid w:val="005F524A"/>
    <w:rsid w:val="005F53A5"/>
    <w:rsid w:val="005F53FC"/>
    <w:rsid w:val="005F5493"/>
    <w:rsid w:val="005F550D"/>
    <w:rsid w:val="005F55CF"/>
    <w:rsid w:val="005F5657"/>
    <w:rsid w:val="005F5739"/>
    <w:rsid w:val="005F578B"/>
    <w:rsid w:val="005F57C0"/>
    <w:rsid w:val="005F5AAA"/>
    <w:rsid w:val="005F5BA4"/>
    <w:rsid w:val="005F5BDB"/>
    <w:rsid w:val="005F5E2F"/>
    <w:rsid w:val="005F5E7F"/>
    <w:rsid w:val="005F5F53"/>
    <w:rsid w:val="005F5FE1"/>
    <w:rsid w:val="005F600A"/>
    <w:rsid w:val="005F6060"/>
    <w:rsid w:val="005F60AB"/>
    <w:rsid w:val="005F610D"/>
    <w:rsid w:val="005F62F6"/>
    <w:rsid w:val="005F6387"/>
    <w:rsid w:val="005F63FB"/>
    <w:rsid w:val="005F6445"/>
    <w:rsid w:val="005F6472"/>
    <w:rsid w:val="005F64E9"/>
    <w:rsid w:val="005F6554"/>
    <w:rsid w:val="005F65AE"/>
    <w:rsid w:val="005F68AE"/>
    <w:rsid w:val="005F6A95"/>
    <w:rsid w:val="005F6BD5"/>
    <w:rsid w:val="005F6C24"/>
    <w:rsid w:val="005F6C55"/>
    <w:rsid w:val="005F6CD7"/>
    <w:rsid w:val="005F6D2F"/>
    <w:rsid w:val="005F6E80"/>
    <w:rsid w:val="005F6F9F"/>
    <w:rsid w:val="005F7008"/>
    <w:rsid w:val="005F702A"/>
    <w:rsid w:val="005F71B0"/>
    <w:rsid w:val="005F72BE"/>
    <w:rsid w:val="005F731D"/>
    <w:rsid w:val="005F73C7"/>
    <w:rsid w:val="005F74B2"/>
    <w:rsid w:val="005F7670"/>
    <w:rsid w:val="005F76FC"/>
    <w:rsid w:val="005F7877"/>
    <w:rsid w:val="005F793A"/>
    <w:rsid w:val="005F7A4D"/>
    <w:rsid w:val="005F7A9A"/>
    <w:rsid w:val="005F7B86"/>
    <w:rsid w:val="005F7BAB"/>
    <w:rsid w:val="005F7C2B"/>
    <w:rsid w:val="005F7EBF"/>
    <w:rsid w:val="005F7F82"/>
    <w:rsid w:val="006000C8"/>
    <w:rsid w:val="00600225"/>
    <w:rsid w:val="0060025C"/>
    <w:rsid w:val="00600413"/>
    <w:rsid w:val="00600507"/>
    <w:rsid w:val="0060057F"/>
    <w:rsid w:val="0060059C"/>
    <w:rsid w:val="006006B4"/>
    <w:rsid w:val="0060079F"/>
    <w:rsid w:val="006007B5"/>
    <w:rsid w:val="006009E3"/>
    <w:rsid w:val="006009EB"/>
    <w:rsid w:val="00600A4A"/>
    <w:rsid w:val="00600AE1"/>
    <w:rsid w:val="00600BC6"/>
    <w:rsid w:val="00600C39"/>
    <w:rsid w:val="00600C54"/>
    <w:rsid w:val="00600DB8"/>
    <w:rsid w:val="00600E67"/>
    <w:rsid w:val="00600E94"/>
    <w:rsid w:val="00600F07"/>
    <w:rsid w:val="00600FCE"/>
    <w:rsid w:val="00600FF4"/>
    <w:rsid w:val="00601072"/>
    <w:rsid w:val="00601232"/>
    <w:rsid w:val="006014A5"/>
    <w:rsid w:val="00601619"/>
    <w:rsid w:val="00601661"/>
    <w:rsid w:val="0060179D"/>
    <w:rsid w:val="00601882"/>
    <w:rsid w:val="006019DD"/>
    <w:rsid w:val="00601A4F"/>
    <w:rsid w:val="00601A5A"/>
    <w:rsid w:val="00601C73"/>
    <w:rsid w:val="00601C86"/>
    <w:rsid w:val="00601D14"/>
    <w:rsid w:val="00601D42"/>
    <w:rsid w:val="00601EE9"/>
    <w:rsid w:val="00601F73"/>
    <w:rsid w:val="00601F92"/>
    <w:rsid w:val="00601FA1"/>
    <w:rsid w:val="00601FD4"/>
    <w:rsid w:val="006020E0"/>
    <w:rsid w:val="00602121"/>
    <w:rsid w:val="006023DE"/>
    <w:rsid w:val="0060251C"/>
    <w:rsid w:val="006026B3"/>
    <w:rsid w:val="00602862"/>
    <w:rsid w:val="006029D9"/>
    <w:rsid w:val="00602A5E"/>
    <w:rsid w:val="00602AC3"/>
    <w:rsid w:val="00602AE5"/>
    <w:rsid w:val="00602B05"/>
    <w:rsid w:val="00602C0A"/>
    <w:rsid w:val="00602D6B"/>
    <w:rsid w:val="00602D92"/>
    <w:rsid w:val="00602DF6"/>
    <w:rsid w:val="00602F3D"/>
    <w:rsid w:val="00603046"/>
    <w:rsid w:val="006030D0"/>
    <w:rsid w:val="006030E3"/>
    <w:rsid w:val="00603145"/>
    <w:rsid w:val="00603322"/>
    <w:rsid w:val="00603391"/>
    <w:rsid w:val="006033AF"/>
    <w:rsid w:val="006033B3"/>
    <w:rsid w:val="00603401"/>
    <w:rsid w:val="006034A9"/>
    <w:rsid w:val="00603644"/>
    <w:rsid w:val="006037F2"/>
    <w:rsid w:val="0060381F"/>
    <w:rsid w:val="006039A7"/>
    <w:rsid w:val="00603A14"/>
    <w:rsid w:val="00603B80"/>
    <w:rsid w:val="00603C1E"/>
    <w:rsid w:val="00603CE1"/>
    <w:rsid w:val="00603FF3"/>
    <w:rsid w:val="00604090"/>
    <w:rsid w:val="00604175"/>
    <w:rsid w:val="006041E5"/>
    <w:rsid w:val="00604252"/>
    <w:rsid w:val="006042A3"/>
    <w:rsid w:val="00604323"/>
    <w:rsid w:val="00604403"/>
    <w:rsid w:val="0060446B"/>
    <w:rsid w:val="00604746"/>
    <w:rsid w:val="006047E1"/>
    <w:rsid w:val="0060485F"/>
    <w:rsid w:val="0060488D"/>
    <w:rsid w:val="00604B0E"/>
    <w:rsid w:val="00604B33"/>
    <w:rsid w:val="00604BA0"/>
    <w:rsid w:val="00604BDA"/>
    <w:rsid w:val="00604C00"/>
    <w:rsid w:val="00604CAA"/>
    <w:rsid w:val="00604DB1"/>
    <w:rsid w:val="00604EE1"/>
    <w:rsid w:val="00605121"/>
    <w:rsid w:val="006051FB"/>
    <w:rsid w:val="00605206"/>
    <w:rsid w:val="006052D8"/>
    <w:rsid w:val="00605431"/>
    <w:rsid w:val="0060553C"/>
    <w:rsid w:val="00605611"/>
    <w:rsid w:val="006056A4"/>
    <w:rsid w:val="00605732"/>
    <w:rsid w:val="006058EE"/>
    <w:rsid w:val="006058FC"/>
    <w:rsid w:val="00605934"/>
    <w:rsid w:val="00605B76"/>
    <w:rsid w:val="00605B94"/>
    <w:rsid w:val="00605B96"/>
    <w:rsid w:val="00605C85"/>
    <w:rsid w:val="00605CE5"/>
    <w:rsid w:val="00605F06"/>
    <w:rsid w:val="00605F71"/>
    <w:rsid w:val="00605FD1"/>
    <w:rsid w:val="00606105"/>
    <w:rsid w:val="006061D0"/>
    <w:rsid w:val="00606435"/>
    <w:rsid w:val="00606582"/>
    <w:rsid w:val="00606604"/>
    <w:rsid w:val="00606608"/>
    <w:rsid w:val="00606684"/>
    <w:rsid w:val="006067B6"/>
    <w:rsid w:val="0060683D"/>
    <w:rsid w:val="00606A80"/>
    <w:rsid w:val="00606B8E"/>
    <w:rsid w:val="00606D12"/>
    <w:rsid w:val="00607093"/>
    <w:rsid w:val="0060709B"/>
    <w:rsid w:val="00607238"/>
    <w:rsid w:val="00607325"/>
    <w:rsid w:val="006073AB"/>
    <w:rsid w:val="006074CC"/>
    <w:rsid w:val="00607578"/>
    <w:rsid w:val="00607597"/>
    <w:rsid w:val="006075DF"/>
    <w:rsid w:val="006075EC"/>
    <w:rsid w:val="0060763B"/>
    <w:rsid w:val="0060765F"/>
    <w:rsid w:val="0060770F"/>
    <w:rsid w:val="00607745"/>
    <w:rsid w:val="0060774F"/>
    <w:rsid w:val="00607872"/>
    <w:rsid w:val="0060795A"/>
    <w:rsid w:val="00607B17"/>
    <w:rsid w:val="00607B73"/>
    <w:rsid w:val="00607B96"/>
    <w:rsid w:val="00607BE4"/>
    <w:rsid w:val="00607C59"/>
    <w:rsid w:val="00607D31"/>
    <w:rsid w:val="00607D66"/>
    <w:rsid w:val="006100F0"/>
    <w:rsid w:val="006101AB"/>
    <w:rsid w:val="006101F2"/>
    <w:rsid w:val="00610202"/>
    <w:rsid w:val="006104D6"/>
    <w:rsid w:val="0061061E"/>
    <w:rsid w:val="00610B8B"/>
    <w:rsid w:val="00610BA6"/>
    <w:rsid w:val="00610D93"/>
    <w:rsid w:val="00610ED3"/>
    <w:rsid w:val="00610FEB"/>
    <w:rsid w:val="00611003"/>
    <w:rsid w:val="0061109E"/>
    <w:rsid w:val="006110ED"/>
    <w:rsid w:val="00611203"/>
    <w:rsid w:val="00611248"/>
    <w:rsid w:val="0061132D"/>
    <w:rsid w:val="00611423"/>
    <w:rsid w:val="006116EE"/>
    <w:rsid w:val="006117C6"/>
    <w:rsid w:val="00611829"/>
    <w:rsid w:val="00611841"/>
    <w:rsid w:val="006118D0"/>
    <w:rsid w:val="00611B06"/>
    <w:rsid w:val="00611BA2"/>
    <w:rsid w:val="00611C1D"/>
    <w:rsid w:val="00611C6A"/>
    <w:rsid w:val="00611C81"/>
    <w:rsid w:val="00611D0B"/>
    <w:rsid w:val="00611FE9"/>
    <w:rsid w:val="006120AF"/>
    <w:rsid w:val="0061216E"/>
    <w:rsid w:val="0061217E"/>
    <w:rsid w:val="00612186"/>
    <w:rsid w:val="006123FD"/>
    <w:rsid w:val="0061243F"/>
    <w:rsid w:val="006124E0"/>
    <w:rsid w:val="0061252A"/>
    <w:rsid w:val="00612769"/>
    <w:rsid w:val="00612840"/>
    <w:rsid w:val="00612881"/>
    <w:rsid w:val="00612939"/>
    <w:rsid w:val="00612990"/>
    <w:rsid w:val="00612B3C"/>
    <w:rsid w:val="00612BBC"/>
    <w:rsid w:val="00612C8D"/>
    <w:rsid w:val="00612DDB"/>
    <w:rsid w:val="00612DFE"/>
    <w:rsid w:val="00612EAC"/>
    <w:rsid w:val="0061311C"/>
    <w:rsid w:val="00613236"/>
    <w:rsid w:val="00613644"/>
    <w:rsid w:val="00613663"/>
    <w:rsid w:val="0061368B"/>
    <w:rsid w:val="006136DF"/>
    <w:rsid w:val="0061376E"/>
    <w:rsid w:val="006138CD"/>
    <w:rsid w:val="006139F7"/>
    <w:rsid w:val="00613B12"/>
    <w:rsid w:val="00613ECA"/>
    <w:rsid w:val="00614245"/>
    <w:rsid w:val="00614302"/>
    <w:rsid w:val="0061433B"/>
    <w:rsid w:val="00614361"/>
    <w:rsid w:val="006144CB"/>
    <w:rsid w:val="006144F6"/>
    <w:rsid w:val="006145AE"/>
    <w:rsid w:val="006146C2"/>
    <w:rsid w:val="006147D4"/>
    <w:rsid w:val="00614802"/>
    <w:rsid w:val="0061480F"/>
    <w:rsid w:val="00614845"/>
    <w:rsid w:val="0061486F"/>
    <w:rsid w:val="0061490C"/>
    <w:rsid w:val="006149F4"/>
    <w:rsid w:val="00614A9C"/>
    <w:rsid w:val="00614B00"/>
    <w:rsid w:val="00614B22"/>
    <w:rsid w:val="00614CA3"/>
    <w:rsid w:val="00614D93"/>
    <w:rsid w:val="00614D94"/>
    <w:rsid w:val="00614F38"/>
    <w:rsid w:val="00614F3C"/>
    <w:rsid w:val="00614F45"/>
    <w:rsid w:val="00614F55"/>
    <w:rsid w:val="00614F61"/>
    <w:rsid w:val="00614F92"/>
    <w:rsid w:val="00615065"/>
    <w:rsid w:val="006152D8"/>
    <w:rsid w:val="0061533B"/>
    <w:rsid w:val="006153AA"/>
    <w:rsid w:val="00615414"/>
    <w:rsid w:val="006154EC"/>
    <w:rsid w:val="0061551D"/>
    <w:rsid w:val="0061559C"/>
    <w:rsid w:val="006155E4"/>
    <w:rsid w:val="006156D2"/>
    <w:rsid w:val="006156EA"/>
    <w:rsid w:val="006158F7"/>
    <w:rsid w:val="006159D9"/>
    <w:rsid w:val="00615B4A"/>
    <w:rsid w:val="00615CFE"/>
    <w:rsid w:val="00615D1E"/>
    <w:rsid w:val="00615D44"/>
    <w:rsid w:val="00615E1B"/>
    <w:rsid w:val="00615FDD"/>
    <w:rsid w:val="00615FE0"/>
    <w:rsid w:val="00616083"/>
    <w:rsid w:val="006160A3"/>
    <w:rsid w:val="00616452"/>
    <w:rsid w:val="00616566"/>
    <w:rsid w:val="00616568"/>
    <w:rsid w:val="0061662F"/>
    <w:rsid w:val="00616649"/>
    <w:rsid w:val="006166A2"/>
    <w:rsid w:val="0061689C"/>
    <w:rsid w:val="00616998"/>
    <w:rsid w:val="00616B18"/>
    <w:rsid w:val="00616D2C"/>
    <w:rsid w:val="00616DE9"/>
    <w:rsid w:val="00616F27"/>
    <w:rsid w:val="00616FBB"/>
    <w:rsid w:val="00616FFD"/>
    <w:rsid w:val="006170B2"/>
    <w:rsid w:val="00617147"/>
    <w:rsid w:val="00617181"/>
    <w:rsid w:val="00617361"/>
    <w:rsid w:val="0061752E"/>
    <w:rsid w:val="00617750"/>
    <w:rsid w:val="00617754"/>
    <w:rsid w:val="00617847"/>
    <w:rsid w:val="006178B6"/>
    <w:rsid w:val="006178D8"/>
    <w:rsid w:val="00617923"/>
    <w:rsid w:val="0061792E"/>
    <w:rsid w:val="00617AA4"/>
    <w:rsid w:val="00617C50"/>
    <w:rsid w:val="00617C69"/>
    <w:rsid w:val="00617CEA"/>
    <w:rsid w:val="00617D14"/>
    <w:rsid w:val="00617E2C"/>
    <w:rsid w:val="00617FCC"/>
    <w:rsid w:val="0062002C"/>
    <w:rsid w:val="00620067"/>
    <w:rsid w:val="006200FA"/>
    <w:rsid w:val="00620195"/>
    <w:rsid w:val="00620293"/>
    <w:rsid w:val="006203D2"/>
    <w:rsid w:val="006204FB"/>
    <w:rsid w:val="0062067D"/>
    <w:rsid w:val="006207F6"/>
    <w:rsid w:val="00620896"/>
    <w:rsid w:val="0062092F"/>
    <w:rsid w:val="006209A2"/>
    <w:rsid w:val="00620C13"/>
    <w:rsid w:val="00620DD1"/>
    <w:rsid w:val="00620F72"/>
    <w:rsid w:val="00620FF2"/>
    <w:rsid w:val="00621030"/>
    <w:rsid w:val="006210C3"/>
    <w:rsid w:val="00621174"/>
    <w:rsid w:val="006212D2"/>
    <w:rsid w:val="0062130B"/>
    <w:rsid w:val="0062159D"/>
    <w:rsid w:val="0062159F"/>
    <w:rsid w:val="0062186F"/>
    <w:rsid w:val="00621939"/>
    <w:rsid w:val="0062197B"/>
    <w:rsid w:val="00621B8B"/>
    <w:rsid w:val="00621D03"/>
    <w:rsid w:val="00621D85"/>
    <w:rsid w:val="00621E18"/>
    <w:rsid w:val="00621EC3"/>
    <w:rsid w:val="00621F47"/>
    <w:rsid w:val="00622006"/>
    <w:rsid w:val="00622024"/>
    <w:rsid w:val="00622069"/>
    <w:rsid w:val="006220F3"/>
    <w:rsid w:val="00622410"/>
    <w:rsid w:val="00622414"/>
    <w:rsid w:val="0062244C"/>
    <w:rsid w:val="006224EE"/>
    <w:rsid w:val="006225C0"/>
    <w:rsid w:val="0062278F"/>
    <w:rsid w:val="006227BB"/>
    <w:rsid w:val="00622A07"/>
    <w:rsid w:val="00622AF9"/>
    <w:rsid w:val="00622B2A"/>
    <w:rsid w:val="00622BAD"/>
    <w:rsid w:val="00622D40"/>
    <w:rsid w:val="00622DD7"/>
    <w:rsid w:val="00622F6A"/>
    <w:rsid w:val="00622FAC"/>
    <w:rsid w:val="00622FE1"/>
    <w:rsid w:val="00622FFB"/>
    <w:rsid w:val="00623067"/>
    <w:rsid w:val="006230BB"/>
    <w:rsid w:val="00623217"/>
    <w:rsid w:val="0062323B"/>
    <w:rsid w:val="00623281"/>
    <w:rsid w:val="006234A4"/>
    <w:rsid w:val="00623603"/>
    <w:rsid w:val="00623605"/>
    <w:rsid w:val="00623625"/>
    <w:rsid w:val="00623678"/>
    <w:rsid w:val="0062370A"/>
    <w:rsid w:val="00623717"/>
    <w:rsid w:val="0062381D"/>
    <w:rsid w:val="00623A3B"/>
    <w:rsid w:val="00623B2B"/>
    <w:rsid w:val="00623CA6"/>
    <w:rsid w:val="00623DCA"/>
    <w:rsid w:val="00623F22"/>
    <w:rsid w:val="00624026"/>
    <w:rsid w:val="00624091"/>
    <w:rsid w:val="00624143"/>
    <w:rsid w:val="00624314"/>
    <w:rsid w:val="0062442A"/>
    <w:rsid w:val="006244DB"/>
    <w:rsid w:val="006246E8"/>
    <w:rsid w:val="006248B9"/>
    <w:rsid w:val="006249AD"/>
    <w:rsid w:val="00624A64"/>
    <w:rsid w:val="00624B84"/>
    <w:rsid w:val="00624C63"/>
    <w:rsid w:val="00624C9E"/>
    <w:rsid w:val="00624EA0"/>
    <w:rsid w:val="00624F33"/>
    <w:rsid w:val="006251E5"/>
    <w:rsid w:val="00625259"/>
    <w:rsid w:val="006252F2"/>
    <w:rsid w:val="0062535F"/>
    <w:rsid w:val="0062539A"/>
    <w:rsid w:val="006254F5"/>
    <w:rsid w:val="00625517"/>
    <w:rsid w:val="00625733"/>
    <w:rsid w:val="00625860"/>
    <w:rsid w:val="00625889"/>
    <w:rsid w:val="0062595A"/>
    <w:rsid w:val="00625960"/>
    <w:rsid w:val="0062596B"/>
    <w:rsid w:val="006259AA"/>
    <w:rsid w:val="00625A63"/>
    <w:rsid w:val="00625B48"/>
    <w:rsid w:val="00625C97"/>
    <w:rsid w:val="00625C9A"/>
    <w:rsid w:val="00625D7F"/>
    <w:rsid w:val="00626125"/>
    <w:rsid w:val="0062613A"/>
    <w:rsid w:val="006262A5"/>
    <w:rsid w:val="006262CA"/>
    <w:rsid w:val="00626320"/>
    <w:rsid w:val="00626356"/>
    <w:rsid w:val="00626545"/>
    <w:rsid w:val="0062678A"/>
    <w:rsid w:val="006267ED"/>
    <w:rsid w:val="006267EE"/>
    <w:rsid w:val="006268AB"/>
    <w:rsid w:val="00626AA5"/>
    <w:rsid w:val="00626B64"/>
    <w:rsid w:val="00626B8F"/>
    <w:rsid w:val="00626B95"/>
    <w:rsid w:val="00626C91"/>
    <w:rsid w:val="00626CE5"/>
    <w:rsid w:val="00626CF9"/>
    <w:rsid w:val="00626E63"/>
    <w:rsid w:val="0062705E"/>
    <w:rsid w:val="006270F5"/>
    <w:rsid w:val="006272E6"/>
    <w:rsid w:val="006272FF"/>
    <w:rsid w:val="00627303"/>
    <w:rsid w:val="0062734D"/>
    <w:rsid w:val="006273C9"/>
    <w:rsid w:val="0062756C"/>
    <w:rsid w:val="006275E4"/>
    <w:rsid w:val="00627647"/>
    <w:rsid w:val="00627960"/>
    <w:rsid w:val="006279B9"/>
    <w:rsid w:val="00627AA0"/>
    <w:rsid w:val="00627BDB"/>
    <w:rsid w:val="00627C88"/>
    <w:rsid w:val="00627D1F"/>
    <w:rsid w:val="0063012D"/>
    <w:rsid w:val="006301CA"/>
    <w:rsid w:val="00630214"/>
    <w:rsid w:val="0063023E"/>
    <w:rsid w:val="006302D7"/>
    <w:rsid w:val="00630446"/>
    <w:rsid w:val="006305E7"/>
    <w:rsid w:val="00630635"/>
    <w:rsid w:val="0063065F"/>
    <w:rsid w:val="0063068D"/>
    <w:rsid w:val="0063080E"/>
    <w:rsid w:val="00630855"/>
    <w:rsid w:val="0063091C"/>
    <w:rsid w:val="00630950"/>
    <w:rsid w:val="00630990"/>
    <w:rsid w:val="006309AA"/>
    <w:rsid w:val="006309DE"/>
    <w:rsid w:val="00630A25"/>
    <w:rsid w:val="00630A7E"/>
    <w:rsid w:val="00630C87"/>
    <w:rsid w:val="00630CE6"/>
    <w:rsid w:val="00630E88"/>
    <w:rsid w:val="00630F11"/>
    <w:rsid w:val="00630F2A"/>
    <w:rsid w:val="00630FAD"/>
    <w:rsid w:val="00630FF8"/>
    <w:rsid w:val="0063113A"/>
    <w:rsid w:val="0063117A"/>
    <w:rsid w:val="00631203"/>
    <w:rsid w:val="00631216"/>
    <w:rsid w:val="0063124D"/>
    <w:rsid w:val="006312F3"/>
    <w:rsid w:val="00631372"/>
    <w:rsid w:val="006314E1"/>
    <w:rsid w:val="006316B3"/>
    <w:rsid w:val="006317EE"/>
    <w:rsid w:val="00631BA0"/>
    <w:rsid w:val="00631C1B"/>
    <w:rsid w:val="00631CF3"/>
    <w:rsid w:val="00631D0A"/>
    <w:rsid w:val="00631E14"/>
    <w:rsid w:val="00631EE4"/>
    <w:rsid w:val="00632040"/>
    <w:rsid w:val="006320E0"/>
    <w:rsid w:val="00632193"/>
    <w:rsid w:val="00632213"/>
    <w:rsid w:val="006322B0"/>
    <w:rsid w:val="006322E7"/>
    <w:rsid w:val="0063232F"/>
    <w:rsid w:val="006324B6"/>
    <w:rsid w:val="00632548"/>
    <w:rsid w:val="006325E1"/>
    <w:rsid w:val="006327CE"/>
    <w:rsid w:val="00632800"/>
    <w:rsid w:val="00632992"/>
    <w:rsid w:val="00632A31"/>
    <w:rsid w:val="00632B37"/>
    <w:rsid w:val="00632CB5"/>
    <w:rsid w:val="00632D38"/>
    <w:rsid w:val="00632E15"/>
    <w:rsid w:val="00632E69"/>
    <w:rsid w:val="00632EBC"/>
    <w:rsid w:val="00632F2E"/>
    <w:rsid w:val="00632FD7"/>
    <w:rsid w:val="006331F4"/>
    <w:rsid w:val="00633273"/>
    <w:rsid w:val="006333E3"/>
    <w:rsid w:val="00633416"/>
    <w:rsid w:val="006334A3"/>
    <w:rsid w:val="006334DF"/>
    <w:rsid w:val="006335B5"/>
    <w:rsid w:val="0063391A"/>
    <w:rsid w:val="006339FF"/>
    <w:rsid w:val="00633A85"/>
    <w:rsid w:val="00633B39"/>
    <w:rsid w:val="00633CC5"/>
    <w:rsid w:val="00633CDA"/>
    <w:rsid w:val="00633E01"/>
    <w:rsid w:val="00633E7E"/>
    <w:rsid w:val="00633FB0"/>
    <w:rsid w:val="00634125"/>
    <w:rsid w:val="00634133"/>
    <w:rsid w:val="00634199"/>
    <w:rsid w:val="0063429F"/>
    <w:rsid w:val="006342D4"/>
    <w:rsid w:val="006343C2"/>
    <w:rsid w:val="006343CC"/>
    <w:rsid w:val="00634429"/>
    <w:rsid w:val="0063443F"/>
    <w:rsid w:val="00634489"/>
    <w:rsid w:val="006344A1"/>
    <w:rsid w:val="0063454B"/>
    <w:rsid w:val="00634560"/>
    <w:rsid w:val="006345C1"/>
    <w:rsid w:val="00634723"/>
    <w:rsid w:val="00634785"/>
    <w:rsid w:val="00634862"/>
    <w:rsid w:val="006348EA"/>
    <w:rsid w:val="00634AEF"/>
    <w:rsid w:val="00634CB8"/>
    <w:rsid w:val="00634CCB"/>
    <w:rsid w:val="00634DAC"/>
    <w:rsid w:val="00634FE6"/>
    <w:rsid w:val="0063512C"/>
    <w:rsid w:val="00635153"/>
    <w:rsid w:val="00635167"/>
    <w:rsid w:val="00635170"/>
    <w:rsid w:val="00635283"/>
    <w:rsid w:val="006352EC"/>
    <w:rsid w:val="00635534"/>
    <w:rsid w:val="00635606"/>
    <w:rsid w:val="0063568A"/>
    <w:rsid w:val="00635765"/>
    <w:rsid w:val="00635826"/>
    <w:rsid w:val="006358DB"/>
    <w:rsid w:val="00635947"/>
    <w:rsid w:val="00635ACB"/>
    <w:rsid w:val="00635BFF"/>
    <w:rsid w:val="00635D3B"/>
    <w:rsid w:val="00635DF7"/>
    <w:rsid w:val="00635E01"/>
    <w:rsid w:val="00635E7E"/>
    <w:rsid w:val="00635EA4"/>
    <w:rsid w:val="00635EAD"/>
    <w:rsid w:val="00635EEB"/>
    <w:rsid w:val="00635F68"/>
    <w:rsid w:val="00635F6D"/>
    <w:rsid w:val="0063600B"/>
    <w:rsid w:val="00636158"/>
    <w:rsid w:val="00636192"/>
    <w:rsid w:val="006361BC"/>
    <w:rsid w:val="006362C2"/>
    <w:rsid w:val="006362CF"/>
    <w:rsid w:val="0063630E"/>
    <w:rsid w:val="006363FE"/>
    <w:rsid w:val="006366AB"/>
    <w:rsid w:val="00636782"/>
    <w:rsid w:val="0063684F"/>
    <w:rsid w:val="006368A9"/>
    <w:rsid w:val="006368EA"/>
    <w:rsid w:val="00636988"/>
    <w:rsid w:val="006369C2"/>
    <w:rsid w:val="00636B7F"/>
    <w:rsid w:val="00636C81"/>
    <w:rsid w:val="00636D35"/>
    <w:rsid w:val="00636E08"/>
    <w:rsid w:val="00636E77"/>
    <w:rsid w:val="00636E7F"/>
    <w:rsid w:val="006371B6"/>
    <w:rsid w:val="0063723F"/>
    <w:rsid w:val="006372FB"/>
    <w:rsid w:val="006374AD"/>
    <w:rsid w:val="00637504"/>
    <w:rsid w:val="00637686"/>
    <w:rsid w:val="006376BC"/>
    <w:rsid w:val="00637884"/>
    <w:rsid w:val="0063796C"/>
    <w:rsid w:val="00637A32"/>
    <w:rsid w:val="00637AE4"/>
    <w:rsid w:val="00637D1C"/>
    <w:rsid w:val="00637F32"/>
    <w:rsid w:val="00637FC3"/>
    <w:rsid w:val="006401FA"/>
    <w:rsid w:val="0064040D"/>
    <w:rsid w:val="00640421"/>
    <w:rsid w:val="006404BB"/>
    <w:rsid w:val="00640623"/>
    <w:rsid w:val="00640794"/>
    <w:rsid w:val="00640A0A"/>
    <w:rsid w:val="00640B63"/>
    <w:rsid w:val="00640B98"/>
    <w:rsid w:val="00640DAF"/>
    <w:rsid w:val="00640E7C"/>
    <w:rsid w:val="00640EC4"/>
    <w:rsid w:val="00640F0F"/>
    <w:rsid w:val="00640F1A"/>
    <w:rsid w:val="0064106E"/>
    <w:rsid w:val="00641092"/>
    <w:rsid w:val="0064109B"/>
    <w:rsid w:val="00641314"/>
    <w:rsid w:val="00641325"/>
    <w:rsid w:val="0064147A"/>
    <w:rsid w:val="006414FF"/>
    <w:rsid w:val="006415D1"/>
    <w:rsid w:val="00641721"/>
    <w:rsid w:val="006417E0"/>
    <w:rsid w:val="00641820"/>
    <w:rsid w:val="00641956"/>
    <w:rsid w:val="006419CE"/>
    <w:rsid w:val="00641A64"/>
    <w:rsid w:val="00641BBE"/>
    <w:rsid w:val="00641C0F"/>
    <w:rsid w:val="00641C20"/>
    <w:rsid w:val="00641C84"/>
    <w:rsid w:val="00641CDF"/>
    <w:rsid w:val="00641D33"/>
    <w:rsid w:val="00641E12"/>
    <w:rsid w:val="006420A4"/>
    <w:rsid w:val="0064228E"/>
    <w:rsid w:val="00642334"/>
    <w:rsid w:val="0064237C"/>
    <w:rsid w:val="006424B2"/>
    <w:rsid w:val="00642574"/>
    <w:rsid w:val="006425CC"/>
    <w:rsid w:val="006429E4"/>
    <w:rsid w:val="006429FD"/>
    <w:rsid w:val="00642BBA"/>
    <w:rsid w:val="00642DD8"/>
    <w:rsid w:val="00642E2E"/>
    <w:rsid w:val="00642E8A"/>
    <w:rsid w:val="00643031"/>
    <w:rsid w:val="0064304C"/>
    <w:rsid w:val="00643219"/>
    <w:rsid w:val="00643272"/>
    <w:rsid w:val="006432DE"/>
    <w:rsid w:val="006433A1"/>
    <w:rsid w:val="006433DE"/>
    <w:rsid w:val="00643449"/>
    <w:rsid w:val="00643582"/>
    <w:rsid w:val="0064365A"/>
    <w:rsid w:val="006436C6"/>
    <w:rsid w:val="00643745"/>
    <w:rsid w:val="006437EC"/>
    <w:rsid w:val="006439F7"/>
    <w:rsid w:val="00643A67"/>
    <w:rsid w:val="00643C09"/>
    <w:rsid w:val="00643EC4"/>
    <w:rsid w:val="00643F49"/>
    <w:rsid w:val="00643F8F"/>
    <w:rsid w:val="0064410E"/>
    <w:rsid w:val="0064413A"/>
    <w:rsid w:val="006442B4"/>
    <w:rsid w:val="006443E3"/>
    <w:rsid w:val="0064456D"/>
    <w:rsid w:val="006445D8"/>
    <w:rsid w:val="00644651"/>
    <w:rsid w:val="0064469C"/>
    <w:rsid w:val="00644B4E"/>
    <w:rsid w:val="00644BBE"/>
    <w:rsid w:val="00644BC6"/>
    <w:rsid w:val="00644CB5"/>
    <w:rsid w:val="00644CF3"/>
    <w:rsid w:val="00644D6F"/>
    <w:rsid w:val="00644E91"/>
    <w:rsid w:val="0064508A"/>
    <w:rsid w:val="006450D2"/>
    <w:rsid w:val="0064533D"/>
    <w:rsid w:val="0064535F"/>
    <w:rsid w:val="006453CD"/>
    <w:rsid w:val="0064542C"/>
    <w:rsid w:val="0064544D"/>
    <w:rsid w:val="006455B2"/>
    <w:rsid w:val="0064589C"/>
    <w:rsid w:val="00645B2E"/>
    <w:rsid w:val="00645B73"/>
    <w:rsid w:val="00645B88"/>
    <w:rsid w:val="00645B9E"/>
    <w:rsid w:val="00645C8B"/>
    <w:rsid w:val="00645CC3"/>
    <w:rsid w:val="00645D02"/>
    <w:rsid w:val="00645DC4"/>
    <w:rsid w:val="00645E72"/>
    <w:rsid w:val="00645E8F"/>
    <w:rsid w:val="00645F3F"/>
    <w:rsid w:val="00645F69"/>
    <w:rsid w:val="0064625B"/>
    <w:rsid w:val="0064628B"/>
    <w:rsid w:val="00646296"/>
    <w:rsid w:val="006462C6"/>
    <w:rsid w:val="00646324"/>
    <w:rsid w:val="006465BC"/>
    <w:rsid w:val="006465F7"/>
    <w:rsid w:val="006467ED"/>
    <w:rsid w:val="00646812"/>
    <w:rsid w:val="00646819"/>
    <w:rsid w:val="00646835"/>
    <w:rsid w:val="00646848"/>
    <w:rsid w:val="006468B7"/>
    <w:rsid w:val="00646931"/>
    <w:rsid w:val="00646981"/>
    <w:rsid w:val="006469EC"/>
    <w:rsid w:val="00646A4C"/>
    <w:rsid w:val="00646B91"/>
    <w:rsid w:val="00646CCE"/>
    <w:rsid w:val="00646DC4"/>
    <w:rsid w:val="00646DE2"/>
    <w:rsid w:val="00647028"/>
    <w:rsid w:val="006473A5"/>
    <w:rsid w:val="00647462"/>
    <w:rsid w:val="00647468"/>
    <w:rsid w:val="00647500"/>
    <w:rsid w:val="0064765C"/>
    <w:rsid w:val="006476DC"/>
    <w:rsid w:val="006478D3"/>
    <w:rsid w:val="00647981"/>
    <w:rsid w:val="00647B53"/>
    <w:rsid w:val="00647C32"/>
    <w:rsid w:val="00647DB1"/>
    <w:rsid w:val="006500AC"/>
    <w:rsid w:val="00650142"/>
    <w:rsid w:val="0065040D"/>
    <w:rsid w:val="0065076F"/>
    <w:rsid w:val="00650998"/>
    <w:rsid w:val="00650A30"/>
    <w:rsid w:val="00650A76"/>
    <w:rsid w:val="00650CA4"/>
    <w:rsid w:val="00650FB3"/>
    <w:rsid w:val="006511C5"/>
    <w:rsid w:val="006511D1"/>
    <w:rsid w:val="006513BC"/>
    <w:rsid w:val="00651493"/>
    <w:rsid w:val="0065177B"/>
    <w:rsid w:val="006517DC"/>
    <w:rsid w:val="00651980"/>
    <w:rsid w:val="00651A51"/>
    <w:rsid w:val="00651A87"/>
    <w:rsid w:val="00651AEC"/>
    <w:rsid w:val="00651BD4"/>
    <w:rsid w:val="00651DB7"/>
    <w:rsid w:val="00652029"/>
    <w:rsid w:val="0065215C"/>
    <w:rsid w:val="006521BE"/>
    <w:rsid w:val="00652201"/>
    <w:rsid w:val="0065239E"/>
    <w:rsid w:val="006523BB"/>
    <w:rsid w:val="0065247B"/>
    <w:rsid w:val="006525C9"/>
    <w:rsid w:val="00652607"/>
    <w:rsid w:val="0065269B"/>
    <w:rsid w:val="006526D2"/>
    <w:rsid w:val="006528FD"/>
    <w:rsid w:val="00652910"/>
    <w:rsid w:val="0065293A"/>
    <w:rsid w:val="00652CD9"/>
    <w:rsid w:val="00652DC5"/>
    <w:rsid w:val="00652DD2"/>
    <w:rsid w:val="00652E3E"/>
    <w:rsid w:val="00653314"/>
    <w:rsid w:val="006534FA"/>
    <w:rsid w:val="00653592"/>
    <w:rsid w:val="006535A3"/>
    <w:rsid w:val="006535C5"/>
    <w:rsid w:val="006537C5"/>
    <w:rsid w:val="00653A9E"/>
    <w:rsid w:val="00653B2A"/>
    <w:rsid w:val="00653C0D"/>
    <w:rsid w:val="00653C93"/>
    <w:rsid w:val="00653D00"/>
    <w:rsid w:val="00653D4D"/>
    <w:rsid w:val="00653E9C"/>
    <w:rsid w:val="00654047"/>
    <w:rsid w:val="0065408E"/>
    <w:rsid w:val="00654198"/>
    <w:rsid w:val="0065419E"/>
    <w:rsid w:val="006541A6"/>
    <w:rsid w:val="00654598"/>
    <w:rsid w:val="0065463A"/>
    <w:rsid w:val="00654743"/>
    <w:rsid w:val="00654762"/>
    <w:rsid w:val="0065485F"/>
    <w:rsid w:val="006548A9"/>
    <w:rsid w:val="006549C2"/>
    <w:rsid w:val="00654A1C"/>
    <w:rsid w:val="00654BBF"/>
    <w:rsid w:val="00654CBE"/>
    <w:rsid w:val="00654EAB"/>
    <w:rsid w:val="006550A7"/>
    <w:rsid w:val="006552AA"/>
    <w:rsid w:val="006552CA"/>
    <w:rsid w:val="00655304"/>
    <w:rsid w:val="00655375"/>
    <w:rsid w:val="006553D2"/>
    <w:rsid w:val="00655569"/>
    <w:rsid w:val="006555A8"/>
    <w:rsid w:val="006556BF"/>
    <w:rsid w:val="00655741"/>
    <w:rsid w:val="00655B0E"/>
    <w:rsid w:val="00655B22"/>
    <w:rsid w:val="00655B26"/>
    <w:rsid w:val="00655BFB"/>
    <w:rsid w:val="00655D4B"/>
    <w:rsid w:val="00655DC0"/>
    <w:rsid w:val="00655E17"/>
    <w:rsid w:val="00655E7B"/>
    <w:rsid w:val="00655ED8"/>
    <w:rsid w:val="00655F93"/>
    <w:rsid w:val="006560F9"/>
    <w:rsid w:val="00656170"/>
    <w:rsid w:val="006561A5"/>
    <w:rsid w:val="00656264"/>
    <w:rsid w:val="00656279"/>
    <w:rsid w:val="006562AD"/>
    <w:rsid w:val="006562D4"/>
    <w:rsid w:val="006563CE"/>
    <w:rsid w:val="006563FD"/>
    <w:rsid w:val="0065653B"/>
    <w:rsid w:val="00656595"/>
    <w:rsid w:val="00656597"/>
    <w:rsid w:val="00656614"/>
    <w:rsid w:val="00656736"/>
    <w:rsid w:val="006567CB"/>
    <w:rsid w:val="0065682D"/>
    <w:rsid w:val="006568B8"/>
    <w:rsid w:val="00656944"/>
    <w:rsid w:val="006569AA"/>
    <w:rsid w:val="00656A67"/>
    <w:rsid w:val="00656AD3"/>
    <w:rsid w:val="00656AF7"/>
    <w:rsid w:val="00656B14"/>
    <w:rsid w:val="00656B6E"/>
    <w:rsid w:val="00656E77"/>
    <w:rsid w:val="00656F16"/>
    <w:rsid w:val="006576E2"/>
    <w:rsid w:val="00657780"/>
    <w:rsid w:val="00657808"/>
    <w:rsid w:val="00657830"/>
    <w:rsid w:val="0065788D"/>
    <w:rsid w:val="0065792E"/>
    <w:rsid w:val="00657982"/>
    <w:rsid w:val="00657A6B"/>
    <w:rsid w:val="00657A72"/>
    <w:rsid w:val="00657AD9"/>
    <w:rsid w:val="00657B5F"/>
    <w:rsid w:val="00657BC9"/>
    <w:rsid w:val="00657BE3"/>
    <w:rsid w:val="00657C3D"/>
    <w:rsid w:val="00657CCA"/>
    <w:rsid w:val="00657D33"/>
    <w:rsid w:val="00657D64"/>
    <w:rsid w:val="00657D73"/>
    <w:rsid w:val="00657DB9"/>
    <w:rsid w:val="00657F60"/>
    <w:rsid w:val="006600F7"/>
    <w:rsid w:val="0066019C"/>
    <w:rsid w:val="006601D2"/>
    <w:rsid w:val="00660248"/>
    <w:rsid w:val="006603C2"/>
    <w:rsid w:val="00660446"/>
    <w:rsid w:val="0066067A"/>
    <w:rsid w:val="00660723"/>
    <w:rsid w:val="006607E0"/>
    <w:rsid w:val="0066095A"/>
    <w:rsid w:val="00660B0E"/>
    <w:rsid w:val="00660B35"/>
    <w:rsid w:val="00660D43"/>
    <w:rsid w:val="00660D7B"/>
    <w:rsid w:val="00660FE5"/>
    <w:rsid w:val="00661029"/>
    <w:rsid w:val="006611AE"/>
    <w:rsid w:val="006611D1"/>
    <w:rsid w:val="00661237"/>
    <w:rsid w:val="00661440"/>
    <w:rsid w:val="0066158A"/>
    <w:rsid w:val="00661640"/>
    <w:rsid w:val="00661741"/>
    <w:rsid w:val="00661C9E"/>
    <w:rsid w:val="00661D76"/>
    <w:rsid w:val="00661E66"/>
    <w:rsid w:val="00661E9A"/>
    <w:rsid w:val="00661F56"/>
    <w:rsid w:val="00661FC3"/>
    <w:rsid w:val="006620C0"/>
    <w:rsid w:val="00662170"/>
    <w:rsid w:val="0066224D"/>
    <w:rsid w:val="00662564"/>
    <w:rsid w:val="00662660"/>
    <w:rsid w:val="00662665"/>
    <w:rsid w:val="0066273C"/>
    <w:rsid w:val="0066295D"/>
    <w:rsid w:val="006629C3"/>
    <w:rsid w:val="00662B8D"/>
    <w:rsid w:val="00662BA2"/>
    <w:rsid w:val="00662C6B"/>
    <w:rsid w:val="00662D8A"/>
    <w:rsid w:val="00662F0A"/>
    <w:rsid w:val="00662F29"/>
    <w:rsid w:val="00663041"/>
    <w:rsid w:val="0066305F"/>
    <w:rsid w:val="00663170"/>
    <w:rsid w:val="006631CB"/>
    <w:rsid w:val="006631D6"/>
    <w:rsid w:val="006633AE"/>
    <w:rsid w:val="006633C2"/>
    <w:rsid w:val="006634E2"/>
    <w:rsid w:val="00663646"/>
    <w:rsid w:val="006636E7"/>
    <w:rsid w:val="00663781"/>
    <w:rsid w:val="006637EE"/>
    <w:rsid w:val="00663945"/>
    <w:rsid w:val="00663974"/>
    <w:rsid w:val="00663AD9"/>
    <w:rsid w:val="00663B68"/>
    <w:rsid w:val="00663B88"/>
    <w:rsid w:val="00663BE4"/>
    <w:rsid w:val="00663DF5"/>
    <w:rsid w:val="00663F2A"/>
    <w:rsid w:val="00663F93"/>
    <w:rsid w:val="006640EF"/>
    <w:rsid w:val="0066414B"/>
    <w:rsid w:val="00664214"/>
    <w:rsid w:val="006644FD"/>
    <w:rsid w:val="006645F2"/>
    <w:rsid w:val="006647AC"/>
    <w:rsid w:val="00664999"/>
    <w:rsid w:val="00664A27"/>
    <w:rsid w:val="00664AA7"/>
    <w:rsid w:val="00664AB3"/>
    <w:rsid w:val="00664AEB"/>
    <w:rsid w:val="00664AFA"/>
    <w:rsid w:val="00664B60"/>
    <w:rsid w:val="00664BC0"/>
    <w:rsid w:val="00664C8D"/>
    <w:rsid w:val="00664CC1"/>
    <w:rsid w:val="00664E82"/>
    <w:rsid w:val="00664EED"/>
    <w:rsid w:val="00665139"/>
    <w:rsid w:val="006652CE"/>
    <w:rsid w:val="0066533F"/>
    <w:rsid w:val="006653EC"/>
    <w:rsid w:val="0066542F"/>
    <w:rsid w:val="0066555E"/>
    <w:rsid w:val="006655B9"/>
    <w:rsid w:val="00665620"/>
    <w:rsid w:val="0066574E"/>
    <w:rsid w:val="0066587B"/>
    <w:rsid w:val="00665C7F"/>
    <w:rsid w:val="00665DC0"/>
    <w:rsid w:val="00665E05"/>
    <w:rsid w:val="00665E07"/>
    <w:rsid w:val="00665ED2"/>
    <w:rsid w:val="00665F52"/>
    <w:rsid w:val="00666036"/>
    <w:rsid w:val="00666043"/>
    <w:rsid w:val="006662E1"/>
    <w:rsid w:val="00666500"/>
    <w:rsid w:val="006666CA"/>
    <w:rsid w:val="0066675B"/>
    <w:rsid w:val="00666786"/>
    <w:rsid w:val="00666848"/>
    <w:rsid w:val="006668CC"/>
    <w:rsid w:val="00666A54"/>
    <w:rsid w:val="00666C49"/>
    <w:rsid w:val="00666C50"/>
    <w:rsid w:val="00666D1D"/>
    <w:rsid w:val="00666D6B"/>
    <w:rsid w:val="00666DA4"/>
    <w:rsid w:val="00666DD2"/>
    <w:rsid w:val="00666DF4"/>
    <w:rsid w:val="00666EEF"/>
    <w:rsid w:val="00666F04"/>
    <w:rsid w:val="00666F24"/>
    <w:rsid w:val="00666FD3"/>
    <w:rsid w:val="00666FE3"/>
    <w:rsid w:val="00667026"/>
    <w:rsid w:val="006670B3"/>
    <w:rsid w:val="006670FC"/>
    <w:rsid w:val="00667108"/>
    <w:rsid w:val="00667170"/>
    <w:rsid w:val="00667206"/>
    <w:rsid w:val="0066737C"/>
    <w:rsid w:val="00667383"/>
    <w:rsid w:val="006673AA"/>
    <w:rsid w:val="00667588"/>
    <w:rsid w:val="006675B2"/>
    <w:rsid w:val="0066769B"/>
    <w:rsid w:val="0066770A"/>
    <w:rsid w:val="00667795"/>
    <w:rsid w:val="0066789F"/>
    <w:rsid w:val="00667900"/>
    <w:rsid w:val="00667905"/>
    <w:rsid w:val="00667BC8"/>
    <w:rsid w:val="00667FD1"/>
    <w:rsid w:val="00670033"/>
    <w:rsid w:val="006701CC"/>
    <w:rsid w:val="006701F1"/>
    <w:rsid w:val="00670306"/>
    <w:rsid w:val="006704E3"/>
    <w:rsid w:val="006705AB"/>
    <w:rsid w:val="0067075B"/>
    <w:rsid w:val="00670865"/>
    <w:rsid w:val="00670949"/>
    <w:rsid w:val="006709B4"/>
    <w:rsid w:val="00670DD2"/>
    <w:rsid w:val="00670F6C"/>
    <w:rsid w:val="00671019"/>
    <w:rsid w:val="00671066"/>
    <w:rsid w:val="00671274"/>
    <w:rsid w:val="006713F0"/>
    <w:rsid w:val="0067164D"/>
    <w:rsid w:val="006716B8"/>
    <w:rsid w:val="006716D5"/>
    <w:rsid w:val="00671876"/>
    <w:rsid w:val="0067188A"/>
    <w:rsid w:val="00671928"/>
    <w:rsid w:val="00671A16"/>
    <w:rsid w:val="00671A63"/>
    <w:rsid w:val="00671BA9"/>
    <w:rsid w:val="00671BD4"/>
    <w:rsid w:val="00671BFD"/>
    <w:rsid w:val="00671C0E"/>
    <w:rsid w:val="00671D1A"/>
    <w:rsid w:val="00671DC6"/>
    <w:rsid w:val="00671E70"/>
    <w:rsid w:val="00671F0B"/>
    <w:rsid w:val="00672039"/>
    <w:rsid w:val="0067211C"/>
    <w:rsid w:val="00672226"/>
    <w:rsid w:val="00672414"/>
    <w:rsid w:val="0067261A"/>
    <w:rsid w:val="00672645"/>
    <w:rsid w:val="00672745"/>
    <w:rsid w:val="006727FA"/>
    <w:rsid w:val="0067289D"/>
    <w:rsid w:val="0067292B"/>
    <w:rsid w:val="00672A34"/>
    <w:rsid w:val="00672B4E"/>
    <w:rsid w:val="00672BBB"/>
    <w:rsid w:val="00672C44"/>
    <w:rsid w:val="00672CD4"/>
    <w:rsid w:val="00672CD9"/>
    <w:rsid w:val="00672EDE"/>
    <w:rsid w:val="00672FFF"/>
    <w:rsid w:val="00673050"/>
    <w:rsid w:val="00673093"/>
    <w:rsid w:val="0067312F"/>
    <w:rsid w:val="006731B0"/>
    <w:rsid w:val="006731BF"/>
    <w:rsid w:val="006731ED"/>
    <w:rsid w:val="0067323F"/>
    <w:rsid w:val="006732AC"/>
    <w:rsid w:val="00673302"/>
    <w:rsid w:val="0067335E"/>
    <w:rsid w:val="006734D9"/>
    <w:rsid w:val="0067354B"/>
    <w:rsid w:val="00673587"/>
    <w:rsid w:val="006736AC"/>
    <w:rsid w:val="0067375B"/>
    <w:rsid w:val="0067387A"/>
    <w:rsid w:val="0067396E"/>
    <w:rsid w:val="00673B60"/>
    <w:rsid w:val="00673C5C"/>
    <w:rsid w:val="00673C65"/>
    <w:rsid w:val="00673D9D"/>
    <w:rsid w:val="00673E3C"/>
    <w:rsid w:val="00673FB8"/>
    <w:rsid w:val="00674183"/>
    <w:rsid w:val="0067425D"/>
    <w:rsid w:val="006743C0"/>
    <w:rsid w:val="00674736"/>
    <w:rsid w:val="006748B2"/>
    <w:rsid w:val="00674919"/>
    <w:rsid w:val="0067492D"/>
    <w:rsid w:val="00674932"/>
    <w:rsid w:val="006749C6"/>
    <w:rsid w:val="006749FC"/>
    <w:rsid w:val="00674AEB"/>
    <w:rsid w:val="00674B0B"/>
    <w:rsid w:val="00674CF6"/>
    <w:rsid w:val="00674CF8"/>
    <w:rsid w:val="00674D26"/>
    <w:rsid w:val="00674E92"/>
    <w:rsid w:val="00675079"/>
    <w:rsid w:val="0067513C"/>
    <w:rsid w:val="0067515E"/>
    <w:rsid w:val="00675231"/>
    <w:rsid w:val="00675268"/>
    <w:rsid w:val="00675329"/>
    <w:rsid w:val="00675386"/>
    <w:rsid w:val="006753A2"/>
    <w:rsid w:val="006753D5"/>
    <w:rsid w:val="006754CB"/>
    <w:rsid w:val="00675525"/>
    <w:rsid w:val="0067552C"/>
    <w:rsid w:val="00675710"/>
    <w:rsid w:val="006758A0"/>
    <w:rsid w:val="006758BD"/>
    <w:rsid w:val="0067596B"/>
    <w:rsid w:val="00675BCC"/>
    <w:rsid w:val="00675DF3"/>
    <w:rsid w:val="00675E45"/>
    <w:rsid w:val="00675E93"/>
    <w:rsid w:val="00676064"/>
    <w:rsid w:val="006760F4"/>
    <w:rsid w:val="0067617C"/>
    <w:rsid w:val="00676522"/>
    <w:rsid w:val="006765A3"/>
    <w:rsid w:val="00676648"/>
    <w:rsid w:val="00676842"/>
    <w:rsid w:val="006768AF"/>
    <w:rsid w:val="006769B5"/>
    <w:rsid w:val="00676A61"/>
    <w:rsid w:val="00676B1B"/>
    <w:rsid w:val="00676B9F"/>
    <w:rsid w:val="00676BAB"/>
    <w:rsid w:val="00676D5C"/>
    <w:rsid w:val="00676D9D"/>
    <w:rsid w:val="00676DF3"/>
    <w:rsid w:val="00676EE5"/>
    <w:rsid w:val="00676F69"/>
    <w:rsid w:val="006771F8"/>
    <w:rsid w:val="0067725B"/>
    <w:rsid w:val="00677284"/>
    <w:rsid w:val="006772C4"/>
    <w:rsid w:val="006773F8"/>
    <w:rsid w:val="00677840"/>
    <w:rsid w:val="006778C1"/>
    <w:rsid w:val="0067791F"/>
    <w:rsid w:val="006779AC"/>
    <w:rsid w:val="00677DA4"/>
    <w:rsid w:val="00677E36"/>
    <w:rsid w:val="00677FF6"/>
    <w:rsid w:val="00680020"/>
    <w:rsid w:val="00680143"/>
    <w:rsid w:val="006801BD"/>
    <w:rsid w:val="0068038F"/>
    <w:rsid w:val="0068044D"/>
    <w:rsid w:val="006807B5"/>
    <w:rsid w:val="006808E2"/>
    <w:rsid w:val="006808F0"/>
    <w:rsid w:val="00680911"/>
    <w:rsid w:val="0068095F"/>
    <w:rsid w:val="006809A7"/>
    <w:rsid w:val="00680A4B"/>
    <w:rsid w:val="00680A71"/>
    <w:rsid w:val="00680AB5"/>
    <w:rsid w:val="00680AFE"/>
    <w:rsid w:val="00680B9B"/>
    <w:rsid w:val="00680BD2"/>
    <w:rsid w:val="00680C7E"/>
    <w:rsid w:val="00680E2D"/>
    <w:rsid w:val="00680F2A"/>
    <w:rsid w:val="00680F2B"/>
    <w:rsid w:val="00681049"/>
    <w:rsid w:val="006812E0"/>
    <w:rsid w:val="00681350"/>
    <w:rsid w:val="006814E6"/>
    <w:rsid w:val="00681500"/>
    <w:rsid w:val="00681640"/>
    <w:rsid w:val="00681753"/>
    <w:rsid w:val="006817A7"/>
    <w:rsid w:val="006817C0"/>
    <w:rsid w:val="006818E5"/>
    <w:rsid w:val="006818EE"/>
    <w:rsid w:val="00681917"/>
    <w:rsid w:val="00681A4F"/>
    <w:rsid w:val="00681A91"/>
    <w:rsid w:val="00681B18"/>
    <w:rsid w:val="00681B77"/>
    <w:rsid w:val="00681EC8"/>
    <w:rsid w:val="00681F0F"/>
    <w:rsid w:val="00682053"/>
    <w:rsid w:val="00682281"/>
    <w:rsid w:val="006822CD"/>
    <w:rsid w:val="00682576"/>
    <w:rsid w:val="0068264F"/>
    <w:rsid w:val="00682742"/>
    <w:rsid w:val="0068286D"/>
    <w:rsid w:val="00682AA9"/>
    <w:rsid w:val="00682CDF"/>
    <w:rsid w:val="00682CE9"/>
    <w:rsid w:val="00682EB7"/>
    <w:rsid w:val="00682F73"/>
    <w:rsid w:val="00682FB4"/>
    <w:rsid w:val="00682FC9"/>
    <w:rsid w:val="00683000"/>
    <w:rsid w:val="0068305F"/>
    <w:rsid w:val="006830CD"/>
    <w:rsid w:val="00683348"/>
    <w:rsid w:val="0068348E"/>
    <w:rsid w:val="006836C3"/>
    <w:rsid w:val="006836CC"/>
    <w:rsid w:val="006836CF"/>
    <w:rsid w:val="0068376E"/>
    <w:rsid w:val="00683803"/>
    <w:rsid w:val="006838E0"/>
    <w:rsid w:val="006839DE"/>
    <w:rsid w:val="00683A34"/>
    <w:rsid w:val="00683A6D"/>
    <w:rsid w:val="00683BBF"/>
    <w:rsid w:val="00683BFF"/>
    <w:rsid w:val="00683C74"/>
    <w:rsid w:val="00683CD5"/>
    <w:rsid w:val="00683D62"/>
    <w:rsid w:val="00683F12"/>
    <w:rsid w:val="00683FAD"/>
    <w:rsid w:val="0068405F"/>
    <w:rsid w:val="006840CD"/>
    <w:rsid w:val="00684123"/>
    <w:rsid w:val="006841B8"/>
    <w:rsid w:val="006842DE"/>
    <w:rsid w:val="00684324"/>
    <w:rsid w:val="00684474"/>
    <w:rsid w:val="006844EC"/>
    <w:rsid w:val="00684519"/>
    <w:rsid w:val="00684525"/>
    <w:rsid w:val="00684561"/>
    <w:rsid w:val="00684610"/>
    <w:rsid w:val="00684657"/>
    <w:rsid w:val="00684822"/>
    <w:rsid w:val="00684ABB"/>
    <w:rsid w:val="00684C8B"/>
    <w:rsid w:val="00684C95"/>
    <w:rsid w:val="00684DD7"/>
    <w:rsid w:val="00684F59"/>
    <w:rsid w:val="00684F5A"/>
    <w:rsid w:val="00685052"/>
    <w:rsid w:val="0068526B"/>
    <w:rsid w:val="006853EC"/>
    <w:rsid w:val="00685444"/>
    <w:rsid w:val="00685591"/>
    <w:rsid w:val="006857B3"/>
    <w:rsid w:val="006857E7"/>
    <w:rsid w:val="006858EF"/>
    <w:rsid w:val="006858F9"/>
    <w:rsid w:val="006858FA"/>
    <w:rsid w:val="00685986"/>
    <w:rsid w:val="00685A2F"/>
    <w:rsid w:val="00685A5F"/>
    <w:rsid w:val="00685A98"/>
    <w:rsid w:val="00685B36"/>
    <w:rsid w:val="00685C19"/>
    <w:rsid w:val="00685DD3"/>
    <w:rsid w:val="00685EA9"/>
    <w:rsid w:val="00685EC9"/>
    <w:rsid w:val="00685FDC"/>
    <w:rsid w:val="00686054"/>
    <w:rsid w:val="00686200"/>
    <w:rsid w:val="006862C4"/>
    <w:rsid w:val="00686419"/>
    <w:rsid w:val="00686558"/>
    <w:rsid w:val="006866C9"/>
    <w:rsid w:val="00686718"/>
    <w:rsid w:val="00686815"/>
    <w:rsid w:val="0068683D"/>
    <w:rsid w:val="00686875"/>
    <w:rsid w:val="00686989"/>
    <w:rsid w:val="0068699F"/>
    <w:rsid w:val="00686ACB"/>
    <w:rsid w:val="00686C9D"/>
    <w:rsid w:val="00686DAA"/>
    <w:rsid w:val="00686F09"/>
    <w:rsid w:val="00687174"/>
    <w:rsid w:val="006873DD"/>
    <w:rsid w:val="006874AE"/>
    <w:rsid w:val="00687526"/>
    <w:rsid w:val="006877B6"/>
    <w:rsid w:val="006878AC"/>
    <w:rsid w:val="00687967"/>
    <w:rsid w:val="00687A84"/>
    <w:rsid w:val="00687C9A"/>
    <w:rsid w:val="00687D02"/>
    <w:rsid w:val="00687D23"/>
    <w:rsid w:val="00687DD5"/>
    <w:rsid w:val="00687F81"/>
    <w:rsid w:val="00687FA3"/>
    <w:rsid w:val="0069008C"/>
    <w:rsid w:val="00690191"/>
    <w:rsid w:val="006901E1"/>
    <w:rsid w:val="006901F0"/>
    <w:rsid w:val="006902FE"/>
    <w:rsid w:val="0069046E"/>
    <w:rsid w:val="00690479"/>
    <w:rsid w:val="006906B9"/>
    <w:rsid w:val="006906CD"/>
    <w:rsid w:val="0069073A"/>
    <w:rsid w:val="0069082E"/>
    <w:rsid w:val="006908B0"/>
    <w:rsid w:val="006908E0"/>
    <w:rsid w:val="00690A6E"/>
    <w:rsid w:val="00690B13"/>
    <w:rsid w:val="00690C5D"/>
    <w:rsid w:val="00690D57"/>
    <w:rsid w:val="00690E2C"/>
    <w:rsid w:val="00690EB5"/>
    <w:rsid w:val="00690F5A"/>
    <w:rsid w:val="00690FF1"/>
    <w:rsid w:val="00691038"/>
    <w:rsid w:val="006911E4"/>
    <w:rsid w:val="00691338"/>
    <w:rsid w:val="006914C3"/>
    <w:rsid w:val="00691537"/>
    <w:rsid w:val="00691610"/>
    <w:rsid w:val="00691614"/>
    <w:rsid w:val="006916CC"/>
    <w:rsid w:val="0069171D"/>
    <w:rsid w:val="00691738"/>
    <w:rsid w:val="00691794"/>
    <w:rsid w:val="0069188E"/>
    <w:rsid w:val="006918FA"/>
    <w:rsid w:val="00691A71"/>
    <w:rsid w:val="00691B97"/>
    <w:rsid w:val="00691BC8"/>
    <w:rsid w:val="00691BF1"/>
    <w:rsid w:val="00691C20"/>
    <w:rsid w:val="00691CB3"/>
    <w:rsid w:val="00691E06"/>
    <w:rsid w:val="00691E71"/>
    <w:rsid w:val="00691FFD"/>
    <w:rsid w:val="006923A9"/>
    <w:rsid w:val="00692408"/>
    <w:rsid w:val="00692489"/>
    <w:rsid w:val="006924C1"/>
    <w:rsid w:val="00692614"/>
    <w:rsid w:val="006926DC"/>
    <w:rsid w:val="0069275A"/>
    <w:rsid w:val="00692A14"/>
    <w:rsid w:val="00692A38"/>
    <w:rsid w:val="00692C42"/>
    <w:rsid w:val="00692C70"/>
    <w:rsid w:val="00692CC3"/>
    <w:rsid w:val="00692D72"/>
    <w:rsid w:val="00692E63"/>
    <w:rsid w:val="00692EEF"/>
    <w:rsid w:val="00693072"/>
    <w:rsid w:val="006930A2"/>
    <w:rsid w:val="00693264"/>
    <w:rsid w:val="00693299"/>
    <w:rsid w:val="00693403"/>
    <w:rsid w:val="006935AB"/>
    <w:rsid w:val="006937D9"/>
    <w:rsid w:val="0069396A"/>
    <w:rsid w:val="00693A03"/>
    <w:rsid w:val="00693CE2"/>
    <w:rsid w:val="00693D8D"/>
    <w:rsid w:val="00693FB7"/>
    <w:rsid w:val="0069411F"/>
    <w:rsid w:val="006941BC"/>
    <w:rsid w:val="006941E3"/>
    <w:rsid w:val="00694372"/>
    <w:rsid w:val="00694383"/>
    <w:rsid w:val="006943C4"/>
    <w:rsid w:val="006944AE"/>
    <w:rsid w:val="00694596"/>
    <w:rsid w:val="00694615"/>
    <w:rsid w:val="00694880"/>
    <w:rsid w:val="00694890"/>
    <w:rsid w:val="00694941"/>
    <w:rsid w:val="00694994"/>
    <w:rsid w:val="00694AC8"/>
    <w:rsid w:val="00694AEA"/>
    <w:rsid w:val="00694B28"/>
    <w:rsid w:val="00694B68"/>
    <w:rsid w:val="00694CFD"/>
    <w:rsid w:val="00694DA4"/>
    <w:rsid w:val="00694EC2"/>
    <w:rsid w:val="00694EC9"/>
    <w:rsid w:val="00694EFF"/>
    <w:rsid w:val="00694F45"/>
    <w:rsid w:val="00694F76"/>
    <w:rsid w:val="00694FD4"/>
    <w:rsid w:val="00695044"/>
    <w:rsid w:val="006950C4"/>
    <w:rsid w:val="00695112"/>
    <w:rsid w:val="0069521E"/>
    <w:rsid w:val="00695388"/>
    <w:rsid w:val="006953CA"/>
    <w:rsid w:val="006953F7"/>
    <w:rsid w:val="00695591"/>
    <w:rsid w:val="006955AE"/>
    <w:rsid w:val="006955FE"/>
    <w:rsid w:val="00695666"/>
    <w:rsid w:val="006957F1"/>
    <w:rsid w:val="00695853"/>
    <w:rsid w:val="0069585A"/>
    <w:rsid w:val="00695874"/>
    <w:rsid w:val="00695BBC"/>
    <w:rsid w:val="00695CB8"/>
    <w:rsid w:val="00695DA3"/>
    <w:rsid w:val="00695E6A"/>
    <w:rsid w:val="00695F3F"/>
    <w:rsid w:val="006961BB"/>
    <w:rsid w:val="00696219"/>
    <w:rsid w:val="00696250"/>
    <w:rsid w:val="0069626A"/>
    <w:rsid w:val="0069633C"/>
    <w:rsid w:val="00696432"/>
    <w:rsid w:val="006964D1"/>
    <w:rsid w:val="00696583"/>
    <w:rsid w:val="0069658D"/>
    <w:rsid w:val="0069663C"/>
    <w:rsid w:val="00696777"/>
    <w:rsid w:val="00696852"/>
    <w:rsid w:val="0069689A"/>
    <w:rsid w:val="006968F8"/>
    <w:rsid w:val="006968FF"/>
    <w:rsid w:val="00696B54"/>
    <w:rsid w:val="00696CF9"/>
    <w:rsid w:val="00696E1A"/>
    <w:rsid w:val="00696F40"/>
    <w:rsid w:val="0069717B"/>
    <w:rsid w:val="0069727D"/>
    <w:rsid w:val="006973A5"/>
    <w:rsid w:val="006974EB"/>
    <w:rsid w:val="00697527"/>
    <w:rsid w:val="00697578"/>
    <w:rsid w:val="006975E0"/>
    <w:rsid w:val="006976EB"/>
    <w:rsid w:val="00697808"/>
    <w:rsid w:val="00697931"/>
    <w:rsid w:val="00697942"/>
    <w:rsid w:val="00697A81"/>
    <w:rsid w:val="00697CD6"/>
    <w:rsid w:val="00697D14"/>
    <w:rsid w:val="00697D46"/>
    <w:rsid w:val="00697DA1"/>
    <w:rsid w:val="00697DA9"/>
    <w:rsid w:val="00697E91"/>
    <w:rsid w:val="00697EB2"/>
    <w:rsid w:val="006A002E"/>
    <w:rsid w:val="006A022C"/>
    <w:rsid w:val="006A02B8"/>
    <w:rsid w:val="006A0330"/>
    <w:rsid w:val="006A03B7"/>
    <w:rsid w:val="006A0409"/>
    <w:rsid w:val="006A046A"/>
    <w:rsid w:val="006A064C"/>
    <w:rsid w:val="006A06AB"/>
    <w:rsid w:val="006A0829"/>
    <w:rsid w:val="006A08AA"/>
    <w:rsid w:val="006A091F"/>
    <w:rsid w:val="006A0B62"/>
    <w:rsid w:val="006A0C33"/>
    <w:rsid w:val="006A0E5A"/>
    <w:rsid w:val="006A0F56"/>
    <w:rsid w:val="006A1155"/>
    <w:rsid w:val="006A117A"/>
    <w:rsid w:val="006A129C"/>
    <w:rsid w:val="006A12A6"/>
    <w:rsid w:val="006A12AD"/>
    <w:rsid w:val="006A12B4"/>
    <w:rsid w:val="006A1340"/>
    <w:rsid w:val="006A1364"/>
    <w:rsid w:val="006A1369"/>
    <w:rsid w:val="006A14E4"/>
    <w:rsid w:val="006A1712"/>
    <w:rsid w:val="006A17D3"/>
    <w:rsid w:val="006A1832"/>
    <w:rsid w:val="006A1839"/>
    <w:rsid w:val="006A1B89"/>
    <w:rsid w:val="006A1C2F"/>
    <w:rsid w:val="006A1C31"/>
    <w:rsid w:val="006A1CA0"/>
    <w:rsid w:val="006A1EDF"/>
    <w:rsid w:val="006A1F5C"/>
    <w:rsid w:val="006A20F8"/>
    <w:rsid w:val="006A2249"/>
    <w:rsid w:val="006A279E"/>
    <w:rsid w:val="006A30DF"/>
    <w:rsid w:val="006A30E7"/>
    <w:rsid w:val="006A30FA"/>
    <w:rsid w:val="006A317D"/>
    <w:rsid w:val="006A3180"/>
    <w:rsid w:val="006A31F5"/>
    <w:rsid w:val="006A3267"/>
    <w:rsid w:val="006A3288"/>
    <w:rsid w:val="006A32F5"/>
    <w:rsid w:val="006A3320"/>
    <w:rsid w:val="006A33CA"/>
    <w:rsid w:val="006A33D1"/>
    <w:rsid w:val="006A35BE"/>
    <w:rsid w:val="006A3920"/>
    <w:rsid w:val="006A3A30"/>
    <w:rsid w:val="006A3A52"/>
    <w:rsid w:val="006A3AF9"/>
    <w:rsid w:val="006A3B53"/>
    <w:rsid w:val="006A3D51"/>
    <w:rsid w:val="006A3E4F"/>
    <w:rsid w:val="006A3EE4"/>
    <w:rsid w:val="006A3F77"/>
    <w:rsid w:val="006A4331"/>
    <w:rsid w:val="006A43A5"/>
    <w:rsid w:val="006A43DB"/>
    <w:rsid w:val="006A4411"/>
    <w:rsid w:val="006A45A5"/>
    <w:rsid w:val="006A467A"/>
    <w:rsid w:val="006A470A"/>
    <w:rsid w:val="006A4794"/>
    <w:rsid w:val="006A4A35"/>
    <w:rsid w:val="006A4B16"/>
    <w:rsid w:val="006A4B3A"/>
    <w:rsid w:val="006A4C1C"/>
    <w:rsid w:val="006A4C83"/>
    <w:rsid w:val="006A4FF2"/>
    <w:rsid w:val="006A501D"/>
    <w:rsid w:val="006A5023"/>
    <w:rsid w:val="006A5070"/>
    <w:rsid w:val="006A509A"/>
    <w:rsid w:val="006A509B"/>
    <w:rsid w:val="006A51AE"/>
    <w:rsid w:val="006A51B2"/>
    <w:rsid w:val="006A52B1"/>
    <w:rsid w:val="006A52D7"/>
    <w:rsid w:val="006A54AC"/>
    <w:rsid w:val="006A54C1"/>
    <w:rsid w:val="006A55BC"/>
    <w:rsid w:val="006A565A"/>
    <w:rsid w:val="006A56D4"/>
    <w:rsid w:val="006A5895"/>
    <w:rsid w:val="006A5ABC"/>
    <w:rsid w:val="006A5C47"/>
    <w:rsid w:val="006A5C85"/>
    <w:rsid w:val="006A5D54"/>
    <w:rsid w:val="006A5EA9"/>
    <w:rsid w:val="006A5F15"/>
    <w:rsid w:val="006A5F41"/>
    <w:rsid w:val="006A6000"/>
    <w:rsid w:val="006A6189"/>
    <w:rsid w:val="006A61D2"/>
    <w:rsid w:val="006A6276"/>
    <w:rsid w:val="006A62A0"/>
    <w:rsid w:val="006A6318"/>
    <w:rsid w:val="006A631D"/>
    <w:rsid w:val="006A6351"/>
    <w:rsid w:val="006A66B6"/>
    <w:rsid w:val="006A673B"/>
    <w:rsid w:val="006A68A2"/>
    <w:rsid w:val="006A68B0"/>
    <w:rsid w:val="006A6927"/>
    <w:rsid w:val="006A6AEE"/>
    <w:rsid w:val="006A6C49"/>
    <w:rsid w:val="006A6CA0"/>
    <w:rsid w:val="006A700D"/>
    <w:rsid w:val="006A709F"/>
    <w:rsid w:val="006A710C"/>
    <w:rsid w:val="006A7186"/>
    <w:rsid w:val="006A7249"/>
    <w:rsid w:val="006A724F"/>
    <w:rsid w:val="006A7263"/>
    <w:rsid w:val="006A7280"/>
    <w:rsid w:val="006A72C0"/>
    <w:rsid w:val="006A733B"/>
    <w:rsid w:val="006A739F"/>
    <w:rsid w:val="006A7482"/>
    <w:rsid w:val="006A7503"/>
    <w:rsid w:val="006A7626"/>
    <w:rsid w:val="006A7666"/>
    <w:rsid w:val="006A76D9"/>
    <w:rsid w:val="006A783D"/>
    <w:rsid w:val="006A7AF6"/>
    <w:rsid w:val="006A7BC9"/>
    <w:rsid w:val="006A7BD6"/>
    <w:rsid w:val="006A7C82"/>
    <w:rsid w:val="006A7F7D"/>
    <w:rsid w:val="006B02A0"/>
    <w:rsid w:val="006B02BD"/>
    <w:rsid w:val="006B05D6"/>
    <w:rsid w:val="006B06AB"/>
    <w:rsid w:val="006B06D2"/>
    <w:rsid w:val="006B07EB"/>
    <w:rsid w:val="006B08CD"/>
    <w:rsid w:val="006B0977"/>
    <w:rsid w:val="006B0991"/>
    <w:rsid w:val="006B0B98"/>
    <w:rsid w:val="006B0C55"/>
    <w:rsid w:val="006B0D0E"/>
    <w:rsid w:val="006B0D32"/>
    <w:rsid w:val="006B1069"/>
    <w:rsid w:val="006B1077"/>
    <w:rsid w:val="006B10D2"/>
    <w:rsid w:val="006B11A1"/>
    <w:rsid w:val="006B15B5"/>
    <w:rsid w:val="006B160B"/>
    <w:rsid w:val="006B1641"/>
    <w:rsid w:val="006B1891"/>
    <w:rsid w:val="006B191B"/>
    <w:rsid w:val="006B195E"/>
    <w:rsid w:val="006B1BAB"/>
    <w:rsid w:val="006B1C10"/>
    <w:rsid w:val="006B1CD0"/>
    <w:rsid w:val="006B1D22"/>
    <w:rsid w:val="006B1D5C"/>
    <w:rsid w:val="006B1DE6"/>
    <w:rsid w:val="006B2043"/>
    <w:rsid w:val="006B20CE"/>
    <w:rsid w:val="006B20D9"/>
    <w:rsid w:val="006B2155"/>
    <w:rsid w:val="006B2181"/>
    <w:rsid w:val="006B2186"/>
    <w:rsid w:val="006B21DA"/>
    <w:rsid w:val="006B23AC"/>
    <w:rsid w:val="006B2670"/>
    <w:rsid w:val="006B27CE"/>
    <w:rsid w:val="006B29E7"/>
    <w:rsid w:val="006B2AA5"/>
    <w:rsid w:val="006B2ABA"/>
    <w:rsid w:val="006B2B5E"/>
    <w:rsid w:val="006B2B83"/>
    <w:rsid w:val="006B2C57"/>
    <w:rsid w:val="006B3057"/>
    <w:rsid w:val="006B3466"/>
    <w:rsid w:val="006B3487"/>
    <w:rsid w:val="006B34DC"/>
    <w:rsid w:val="006B3573"/>
    <w:rsid w:val="006B35F0"/>
    <w:rsid w:val="006B36F1"/>
    <w:rsid w:val="006B37A9"/>
    <w:rsid w:val="006B385E"/>
    <w:rsid w:val="006B386B"/>
    <w:rsid w:val="006B38CF"/>
    <w:rsid w:val="006B39DD"/>
    <w:rsid w:val="006B3ADA"/>
    <w:rsid w:val="006B3B07"/>
    <w:rsid w:val="006B3BD1"/>
    <w:rsid w:val="006B3C1C"/>
    <w:rsid w:val="006B3C40"/>
    <w:rsid w:val="006B3CBC"/>
    <w:rsid w:val="006B3CF7"/>
    <w:rsid w:val="006B3D83"/>
    <w:rsid w:val="006B3D8B"/>
    <w:rsid w:val="006B3D99"/>
    <w:rsid w:val="006B3F45"/>
    <w:rsid w:val="006B409B"/>
    <w:rsid w:val="006B414E"/>
    <w:rsid w:val="006B422D"/>
    <w:rsid w:val="006B424F"/>
    <w:rsid w:val="006B4321"/>
    <w:rsid w:val="006B440F"/>
    <w:rsid w:val="006B44EE"/>
    <w:rsid w:val="006B4506"/>
    <w:rsid w:val="006B460B"/>
    <w:rsid w:val="006B4716"/>
    <w:rsid w:val="006B4767"/>
    <w:rsid w:val="006B47B2"/>
    <w:rsid w:val="006B47E0"/>
    <w:rsid w:val="006B48FE"/>
    <w:rsid w:val="006B498E"/>
    <w:rsid w:val="006B49F9"/>
    <w:rsid w:val="006B4A65"/>
    <w:rsid w:val="006B4ACA"/>
    <w:rsid w:val="006B4B35"/>
    <w:rsid w:val="006B4B79"/>
    <w:rsid w:val="006B4C0F"/>
    <w:rsid w:val="006B4C2D"/>
    <w:rsid w:val="006B4C83"/>
    <w:rsid w:val="006B4D3E"/>
    <w:rsid w:val="006B4FF5"/>
    <w:rsid w:val="006B5115"/>
    <w:rsid w:val="006B5120"/>
    <w:rsid w:val="006B51EB"/>
    <w:rsid w:val="006B521B"/>
    <w:rsid w:val="006B5279"/>
    <w:rsid w:val="006B528C"/>
    <w:rsid w:val="006B536D"/>
    <w:rsid w:val="006B53A6"/>
    <w:rsid w:val="006B553B"/>
    <w:rsid w:val="006B5541"/>
    <w:rsid w:val="006B5638"/>
    <w:rsid w:val="006B56A7"/>
    <w:rsid w:val="006B5896"/>
    <w:rsid w:val="006B58B9"/>
    <w:rsid w:val="006B594C"/>
    <w:rsid w:val="006B598C"/>
    <w:rsid w:val="006B59F1"/>
    <w:rsid w:val="006B5A85"/>
    <w:rsid w:val="006B5AEB"/>
    <w:rsid w:val="006B5B13"/>
    <w:rsid w:val="006B5B1C"/>
    <w:rsid w:val="006B5BF3"/>
    <w:rsid w:val="006B5C36"/>
    <w:rsid w:val="006B5C9C"/>
    <w:rsid w:val="006B5CCE"/>
    <w:rsid w:val="006B5D78"/>
    <w:rsid w:val="006B5DC3"/>
    <w:rsid w:val="006B5DF1"/>
    <w:rsid w:val="006B5F87"/>
    <w:rsid w:val="006B6064"/>
    <w:rsid w:val="006B6140"/>
    <w:rsid w:val="006B626A"/>
    <w:rsid w:val="006B633F"/>
    <w:rsid w:val="006B63EB"/>
    <w:rsid w:val="006B6482"/>
    <w:rsid w:val="006B64FA"/>
    <w:rsid w:val="006B6542"/>
    <w:rsid w:val="006B6559"/>
    <w:rsid w:val="006B65B1"/>
    <w:rsid w:val="006B6632"/>
    <w:rsid w:val="006B66BA"/>
    <w:rsid w:val="006B66DB"/>
    <w:rsid w:val="006B68C6"/>
    <w:rsid w:val="006B68D1"/>
    <w:rsid w:val="006B6A55"/>
    <w:rsid w:val="006B6B28"/>
    <w:rsid w:val="006B6B6E"/>
    <w:rsid w:val="006B6BD3"/>
    <w:rsid w:val="006B6C7E"/>
    <w:rsid w:val="006B6DCE"/>
    <w:rsid w:val="006B6ED6"/>
    <w:rsid w:val="006B6F57"/>
    <w:rsid w:val="006B6FFB"/>
    <w:rsid w:val="006B70D6"/>
    <w:rsid w:val="006B7180"/>
    <w:rsid w:val="006B71DF"/>
    <w:rsid w:val="006B7261"/>
    <w:rsid w:val="006B72BF"/>
    <w:rsid w:val="006B74AD"/>
    <w:rsid w:val="006B74BF"/>
    <w:rsid w:val="006B7562"/>
    <w:rsid w:val="006B762F"/>
    <w:rsid w:val="006B76A3"/>
    <w:rsid w:val="006B7711"/>
    <w:rsid w:val="006B7717"/>
    <w:rsid w:val="006B78ED"/>
    <w:rsid w:val="006B7933"/>
    <w:rsid w:val="006B79F5"/>
    <w:rsid w:val="006B7A31"/>
    <w:rsid w:val="006B7A90"/>
    <w:rsid w:val="006B7CE5"/>
    <w:rsid w:val="006B7D5F"/>
    <w:rsid w:val="006B7E6F"/>
    <w:rsid w:val="006B7F24"/>
    <w:rsid w:val="006C0270"/>
    <w:rsid w:val="006C02FF"/>
    <w:rsid w:val="006C0316"/>
    <w:rsid w:val="006C0507"/>
    <w:rsid w:val="006C06EF"/>
    <w:rsid w:val="006C080F"/>
    <w:rsid w:val="006C0887"/>
    <w:rsid w:val="006C08EE"/>
    <w:rsid w:val="006C0B4F"/>
    <w:rsid w:val="006C0C8E"/>
    <w:rsid w:val="006C0D48"/>
    <w:rsid w:val="006C0DAE"/>
    <w:rsid w:val="006C0F40"/>
    <w:rsid w:val="006C0F50"/>
    <w:rsid w:val="006C0F73"/>
    <w:rsid w:val="006C0F9A"/>
    <w:rsid w:val="006C0FDD"/>
    <w:rsid w:val="006C0FE3"/>
    <w:rsid w:val="006C15A9"/>
    <w:rsid w:val="006C16C1"/>
    <w:rsid w:val="006C16D5"/>
    <w:rsid w:val="006C183D"/>
    <w:rsid w:val="006C184E"/>
    <w:rsid w:val="006C1859"/>
    <w:rsid w:val="006C1909"/>
    <w:rsid w:val="006C1947"/>
    <w:rsid w:val="006C19D0"/>
    <w:rsid w:val="006C1A82"/>
    <w:rsid w:val="006C1C0E"/>
    <w:rsid w:val="006C1F31"/>
    <w:rsid w:val="006C211F"/>
    <w:rsid w:val="006C2184"/>
    <w:rsid w:val="006C2223"/>
    <w:rsid w:val="006C228D"/>
    <w:rsid w:val="006C22B7"/>
    <w:rsid w:val="006C2300"/>
    <w:rsid w:val="006C23F3"/>
    <w:rsid w:val="006C2437"/>
    <w:rsid w:val="006C24C9"/>
    <w:rsid w:val="006C24D9"/>
    <w:rsid w:val="006C24E4"/>
    <w:rsid w:val="006C2628"/>
    <w:rsid w:val="006C275E"/>
    <w:rsid w:val="006C27CA"/>
    <w:rsid w:val="006C27EF"/>
    <w:rsid w:val="006C2825"/>
    <w:rsid w:val="006C29DF"/>
    <w:rsid w:val="006C2A8B"/>
    <w:rsid w:val="006C2AED"/>
    <w:rsid w:val="006C2B69"/>
    <w:rsid w:val="006C2B78"/>
    <w:rsid w:val="006C2BCD"/>
    <w:rsid w:val="006C2BD0"/>
    <w:rsid w:val="006C2C3E"/>
    <w:rsid w:val="006C2C4A"/>
    <w:rsid w:val="006C2C96"/>
    <w:rsid w:val="006C2E6A"/>
    <w:rsid w:val="006C2EA5"/>
    <w:rsid w:val="006C2F2E"/>
    <w:rsid w:val="006C2F56"/>
    <w:rsid w:val="006C3070"/>
    <w:rsid w:val="006C307F"/>
    <w:rsid w:val="006C313A"/>
    <w:rsid w:val="006C3202"/>
    <w:rsid w:val="006C3402"/>
    <w:rsid w:val="006C352C"/>
    <w:rsid w:val="006C36A4"/>
    <w:rsid w:val="006C37C5"/>
    <w:rsid w:val="006C3B2C"/>
    <w:rsid w:val="006C3C5C"/>
    <w:rsid w:val="006C3C6F"/>
    <w:rsid w:val="006C3CFB"/>
    <w:rsid w:val="006C3D76"/>
    <w:rsid w:val="006C3E24"/>
    <w:rsid w:val="006C3E51"/>
    <w:rsid w:val="006C3FC8"/>
    <w:rsid w:val="006C4388"/>
    <w:rsid w:val="006C45A9"/>
    <w:rsid w:val="006C45DD"/>
    <w:rsid w:val="006C48D5"/>
    <w:rsid w:val="006C4A74"/>
    <w:rsid w:val="006C4B82"/>
    <w:rsid w:val="006C4CD4"/>
    <w:rsid w:val="006C4CE6"/>
    <w:rsid w:val="006C4CF8"/>
    <w:rsid w:val="006C4EBC"/>
    <w:rsid w:val="006C4FA2"/>
    <w:rsid w:val="006C4FA9"/>
    <w:rsid w:val="006C4FCD"/>
    <w:rsid w:val="006C52A4"/>
    <w:rsid w:val="006C53D9"/>
    <w:rsid w:val="006C5514"/>
    <w:rsid w:val="006C555C"/>
    <w:rsid w:val="006C557D"/>
    <w:rsid w:val="006C5672"/>
    <w:rsid w:val="006C5809"/>
    <w:rsid w:val="006C5834"/>
    <w:rsid w:val="006C5851"/>
    <w:rsid w:val="006C5854"/>
    <w:rsid w:val="006C58E4"/>
    <w:rsid w:val="006C5A62"/>
    <w:rsid w:val="006C5A70"/>
    <w:rsid w:val="006C5AA7"/>
    <w:rsid w:val="006C5B17"/>
    <w:rsid w:val="006C5B4F"/>
    <w:rsid w:val="006C5B94"/>
    <w:rsid w:val="006C5CC1"/>
    <w:rsid w:val="006C5CC2"/>
    <w:rsid w:val="006C5D1E"/>
    <w:rsid w:val="006C5D28"/>
    <w:rsid w:val="006C5E08"/>
    <w:rsid w:val="006C5E4F"/>
    <w:rsid w:val="006C5ED0"/>
    <w:rsid w:val="006C5F1A"/>
    <w:rsid w:val="006C605E"/>
    <w:rsid w:val="006C6377"/>
    <w:rsid w:val="006C6409"/>
    <w:rsid w:val="006C65B4"/>
    <w:rsid w:val="006C6640"/>
    <w:rsid w:val="006C669B"/>
    <w:rsid w:val="006C66A4"/>
    <w:rsid w:val="006C66B2"/>
    <w:rsid w:val="006C675C"/>
    <w:rsid w:val="006C67DA"/>
    <w:rsid w:val="006C6834"/>
    <w:rsid w:val="006C68D4"/>
    <w:rsid w:val="006C6942"/>
    <w:rsid w:val="006C6A04"/>
    <w:rsid w:val="006C6ABC"/>
    <w:rsid w:val="006C6B0F"/>
    <w:rsid w:val="006C6BFC"/>
    <w:rsid w:val="006C6E55"/>
    <w:rsid w:val="006C6ED3"/>
    <w:rsid w:val="006C6F3B"/>
    <w:rsid w:val="006C6F65"/>
    <w:rsid w:val="006C6FA8"/>
    <w:rsid w:val="006C7093"/>
    <w:rsid w:val="006C72E9"/>
    <w:rsid w:val="006C735B"/>
    <w:rsid w:val="006C761C"/>
    <w:rsid w:val="006C763E"/>
    <w:rsid w:val="006C7659"/>
    <w:rsid w:val="006C7767"/>
    <w:rsid w:val="006C77DD"/>
    <w:rsid w:val="006C7876"/>
    <w:rsid w:val="006C7916"/>
    <w:rsid w:val="006C7926"/>
    <w:rsid w:val="006C7971"/>
    <w:rsid w:val="006C798F"/>
    <w:rsid w:val="006C799E"/>
    <w:rsid w:val="006C7B14"/>
    <w:rsid w:val="006C7BC1"/>
    <w:rsid w:val="006C7C45"/>
    <w:rsid w:val="006C7D3E"/>
    <w:rsid w:val="006C7FDB"/>
    <w:rsid w:val="006D0017"/>
    <w:rsid w:val="006D0081"/>
    <w:rsid w:val="006D022E"/>
    <w:rsid w:val="006D024B"/>
    <w:rsid w:val="006D032B"/>
    <w:rsid w:val="006D04AD"/>
    <w:rsid w:val="006D054A"/>
    <w:rsid w:val="006D0658"/>
    <w:rsid w:val="006D0667"/>
    <w:rsid w:val="006D06CA"/>
    <w:rsid w:val="006D06CF"/>
    <w:rsid w:val="006D0733"/>
    <w:rsid w:val="006D08E9"/>
    <w:rsid w:val="006D0AA0"/>
    <w:rsid w:val="006D0ACD"/>
    <w:rsid w:val="006D0C9D"/>
    <w:rsid w:val="006D0CC3"/>
    <w:rsid w:val="006D0CFE"/>
    <w:rsid w:val="006D0D3F"/>
    <w:rsid w:val="006D0D65"/>
    <w:rsid w:val="006D0DC4"/>
    <w:rsid w:val="006D0E52"/>
    <w:rsid w:val="006D10CE"/>
    <w:rsid w:val="006D114E"/>
    <w:rsid w:val="006D1257"/>
    <w:rsid w:val="006D1266"/>
    <w:rsid w:val="006D1355"/>
    <w:rsid w:val="006D1423"/>
    <w:rsid w:val="006D1597"/>
    <w:rsid w:val="006D165B"/>
    <w:rsid w:val="006D169D"/>
    <w:rsid w:val="006D1748"/>
    <w:rsid w:val="006D1826"/>
    <w:rsid w:val="006D1ADE"/>
    <w:rsid w:val="006D1B98"/>
    <w:rsid w:val="006D1C0D"/>
    <w:rsid w:val="006D1C44"/>
    <w:rsid w:val="006D1C5B"/>
    <w:rsid w:val="006D1CB6"/>
    <w:rsid w:val="006D1D05"/>
    <w:rsid w:val="006D1DAC"/>
    <w:rsid w:val="006D1DB2"/>
    <w:rsid w:val="006D1E0B"/>
    <w:rsid w:val="006D1E69"/>
    <w:rsid w:val="006D204A"/>
    <w:rsid w:val="006D204B"/>
    <w:rsid w:val="006D2165"/>
    <w:rsid w:val="006D222F"/>
    <w:rsid w:val="006D2381"/>
    <w:rsid w:val="006D2518"/>
    <w:rsid w:val="006D2668"/>
    <w:rsid w:val="006D272E"/>
    <w:rsid w:val="006D27A0"/>
    <w:rsid w:val="006D2842"/>
    <w:rsid w:val="006D2844"/>
    <w:rsid w:val="006D28A1"/>
    <w:rsid w:val="006D2AFF"/>
    <w:rsid w:val="006D2CF9"/>
    <w:rsid w:val="006D2D5A"/>
    <w:rsid w:val="006D2D76"/>
    <w:rsid w:val="006D2E17"/>
    <w:rsid w:val="006D309A"/>
    <w:rsid w:val="006D325E"/>
    <w:rsid w:val="006D32A6"/>
    <w:rsid w:val="006D32F4"/>
    <w:rsid w:val="006D333E"/>
    <w:rsid w:val="006D33BF"/>
    <w:rsid w:val="006D3653"/>
    <w:rsid w:val="006D3888"/>
    <w:rsid w:val="006D3911"/>
    <w:rsid w:val="006D3AFE"/>
    <w:rsid w:val="006D3B4E"/>
    <w:rsid w:val="006D3CDF"/>
    <w:rsid w:val="006D3E57"/>
    <w:rsid w:val="006D3E65"/>
    <w:rsid w:val="006D3F44"/>
    <w:rsid w:val="006D40CF"/>
    <w:rsid w:val="006D40EE"/>
    <w:rsid w:val="006D4128"/>
    <w:rsid w:val="006D4137"/>
    <w:rsid w:val="006D4159"/>
    <w:rsid w:val="006D44C6"/>
    <w:rsid w:val="006D45F6"/>
    <w:rsid w:val="006D461B"/>
    <w:rsid w:val="006D461C"/>
    <w:rsid w:val="006D46A3"/>
    <w:rsid w:val="006D4832"/>
    <w:rsid w:val="006D489F"/>
    <w:rsid w:val="006D4921"/>
    <w:rsid w:val="006D4930"/>
    <w:rsid w:val="006D496F"/>
    <w:rsid w:val="006D4B11"/>
    <w:rsid w:val="006D4BC1"/>
    <w:rsid w:val="006D4C9C"/>
    <w:rsid w:val="006D4CB7"/>
    <w:rsid w:val="006D4E94"/>
    <w:rsid w:val="006D4F0A"/>
    <w:rsid w:val="006D511F"/>
    <w:rsid w:val="006D5137"/>
    <w:rsid w:val="006D527F"/>
    <w:rsid w:val="006D55B4"/>
    <w:rsid w:val="006D55C7"/>
    <w:rsid w:val="006D55D3"/>
    <w:rsid w:val="006D55DF"/>
    <w:rsid w:val="006D58B1"/>
    <w:rsid w:val="006D5934"/>
    <w:rsid w:val="006D5BCC"/>
    <w:rsid w:val="006D5C60"/>
    <w:rsid w:val="006D5C77"/>
    <w:rsid w:val="006D5D22"/>
    <w:rsid w:val="006D5E96"/>
    <w:rsid w:val="006D5F73"/>
    <w:rsid w:val="006D5FA7"/>
    <w:rsid w:val="006D6100"/>
    <w:rsid w:val="006D6130"/>
    <w:rsid w:val="006D6172"/>
    <w:rsid w:val="006D619F"/>
    <w:rsid w:val="006D62A1"/>
    <w:rsid w:val="006D63CB"/>
    <w:rsid w:val="006D64D4"/>
    <w:rsid w:val="006D6543"/>
    <w:rsid w:val="006D6548"/>
    <w:rsid w:val="006D687F"/>
    <w:rsid w:val="006D68A0"/>
    <w:rsid w:val="006D6A27"/>
    <w:rsid w:val="006D6C87"/>
    <w:rsid w:val="006D6CD3"/>
    <w:rsid w:val="006D6EC2"/>
    <w:rsid w:val="006D6F9C"/>
    <w:rsid w:val="006D702C"/>
    <w:rsid w:val="006D7113"/>
    <w:rsid w:val="006D7262"/>
    <w:rsid w:val="006D7296"/>
    <w:rsid w:val="006D75F1"/>
    <w:rsid w:val="006D7618"/>
    <w:rsid w:val="006D7671"/>
    <w:rsid w:val="006D7698"/>
    <w:rsid w:val="006D773F"/>
    <w:rsid w:val="006D7777"/>
    <w:rsid w:val="006D778C"/>
    <w:rsid w:val="006D782B"/>
    <w:rsid w:val="006D7849"/>
    <w:rsid w:val="006D78E8"/>
    <w:rsid w:val="006D795C"/>
    <w:rsid w:val="006D79A2"/>
    <w:rsid w:val="006D7B7E"/>
    <w:rsid w:val="006D7CDC"/>
    <w:rsid w:val="006D7D51"/>
    <w:rsid w:val="006D7EDB"/>
    <w:rsid w:val="006D7F3D"/>
    <w:rsid w:val="006D7F4C"/>
    <w:rsid w:val="006D7FC7"/>
    <w:rsid w:val="006E01B3"/>
    <w:rsid w:val="006E022B"/>
    <w:rsid w:val="006E05E7"/>
    <w:rsid w:val="006E07ED"/>
    <w:rsid w:val="006E0862"/>
    <w:rsid w:val="006E0966"/>
    <w:rsid w:val="006E0A4C"/>
    <w:rsid w:val="006E0BCD"/>
    <w:rsid w:val="006E0D2F"/>
    <w:rsid w:val="006E0D87"/>
    <w:rsid w:val="006E0DF5"/>
    <w:rsid w:val="006E0E10"/>
    <w:rsid w:val="006E0F5A"/>
    <w:rsid w:val="006E0FA5"/>
    <w:rsid w:val="006E1222"/>
    <w:rsid w:val="006E1244"/>
    <w:rsid w:val="006E129B"/>
    <w:rsid w:val="006E12E3"/>
    <w:rsid w:val="006E14DF"/>
    <w:rsid w:val="006E1566"/>
    <w:rsid w:val="006E1579"/>
    <w:rsid w:val="006E16BE"/>
    <w:rsid w:val="006E16FA"/>
    <w:rsid w:val="006E17FF"/>
    <w:rsid w:val="006E198D"/>
    <w:rsid w:val="006E1A62"/>
    <w:rsid w:val="006E1CA4"/>
    <w:rsid w:val="006E1D13"/>
    <w:rsid w:val="006E1D2B"/>
    <w:rsid w:val="006E1E98"/>
    <w:rsid w:val="006E2105"/>
    <w:rsid w:val="006E210F"/>
    <w:rsid w:val="006E21CF"/>
    <w:rsid w:val="006E222B"/>
    <w:rsid w:val="006E25A4"/>
    <w:rsid w:val="006E260A"/>
    <w:rsid w:val="006E27E0"/>
    <w:rsid w:val="006E2882"/>
    <w:rsid w:val="006E2A37"/>
    <w:rsid w:val="006E2A6A"/>
    <w:rsid w:val="006E2CA5"/>
    <w:rsid w:val="006E2D70"/>
    <w:rsid w:val="006E2DC3"/>
    <w:rsid w:val="006E2E74"/>
    <w:rsid w:val="006E3079"/>
    <w:rsid w:val="006E3177"/>
    <w:rsid w:val="006E3471"/>
    <w:rsid w:val="006E3861"/>
    <w:rsid w:val="006E3B0D"/>
    <w:rsid w:val="006E3C2A"/>
    <w:rsid w:val="006E3D56"/>
    <w:rsid w:val="006E3DE2"/>
    <w:rsid w:val="006E3E07"/>
    <w:rsid w:val="006E3EAC"/>
    <w:rsid w:val="006E3F68"/>
    <w:rsid w:val="006E3FB3"/>
    <w:rsid w:val="006E3FFC"/>
    <w:rsid w:val="006E43CC"/>
    <w:rsid w:val="006E4679"/>
    <w:rsid w:val="006E47AC"/>
    <w:rsid w:val="006E4841"/>
    <w:rsid w:val="006E498B"/>
    <w:rsid w:val="006E4A45"/>
    <w:rsid w:val="006E4C6C"/>
    <w:rsid w:val="006E4C9C"/>
    <w:rsid w:val="006E4CD6"/>
    <w:rsid w:val="006E4D2B"/>
    <w:rsid w:val="006E4E2E"/>
    <w:rsid w:val="006E4F24"/>
    <w:rsid w:val="006E50EA"/>
    <w:rsid w:val="006E529E"/>
    <w:rsid w:val="006E52A1"/>
    <w:rsid w:val="006E5374"/>
    <w:rsid w:val="006E53DA"/>
    <w:rsid w:val="006E55B2"/>
    <w:rsid w:val="006E56B8"/>
    <w:rsid w:val="006E5724"/>
    <w:rsid w:val="006E5822"/>
    <w:rsid w:val="006E5949"/>
    <w:rsid w:val="006E59AC"/>
    <w:rsid w:val="006E5A81"/>
    <w:rsid w:val="006E5A9B"/>
    <w:rsid w:val="006E5AE4"/>
    <w:rsid w:val="006E5B05"/>
    <w:rsid w:val="006E5D97"/>
    <w:rsid w:val="006E5D9B"/>
    <w:rsid w:val="006E5EC0"/>
    <w:rsid w:val="006E60F4"/>
    <w:rsid w:val="006E612F"/>
    <w:rsid w:val="006E6151"/>
    <w:rsid w:val="006E62FC"/>
    <w:rsid w:val="006E653A"/>
    <w:rsid w:val="006E659A"/>
    <w:rsid w:val="006E65DD"/>
    <w:rsid w:val="006E65F6"/>
    <w:rsid w:val="006E68B6"/>
    <w:rsid w:val="006E68FE"/>
    <w:rsid w:val="006E6935"/>
    <w:rsid w:val="006E6996"/>
    <w:rsid w:val="006E6B85"/>
    <w:rsid w:val="006E6C10"/>
    <w:rsid w:val="006E6C38"/>
    <w:rsid w:val="006E6F8A"/>
    <w:rsid w:val="006E6FBC"/>
    <w:rsid w:val="006E7253"/>
    <w:rsid w:val="006E72B1"/>
    <w:rsid w:val="006E73F1"/>
    <w:rsid w:val="006E74DD"/>
    <w:rsid w:val="006E75C6"/>
    <w:rsid w:val="006E791C"/>
    <w:rsid w:val="006E7945"/>
    <w:rsid w:val="006E7A6D"/>
    <w:rsid w:val="006E7AA5"/>
    <w:rsid w:val="006E7C21"/>
    <w:rsid w:val="006E7D01"/>
    <w:rsid w:val="006E7EF9"/>
    <w:rsid w:val="006E7F98"/>
    <w:rsid w:val="006F003B"/>
    <w:rsid w:val="006F02CD"/>
    <w:rsid w:val="006F04E3"/>
    <w:rsid w:val="006F06B5"/>
    <w:rsid w:val="006F0B0F"/>
    <w:rsid w:val="006F0CAD"/>
    <w:rsid w:val="006F0D52"/>
    <w:rsid w:val="006F0DE2"/>
    <w:rsid w:val="006F0E7D"/>
    <w:rsid w:val="006F0EE8"/>
    <w:rsid w:val="006F0FE9"/>
    <w:rsid w:val="006F105E"/>
    <w:rsid w:val="006F11E4"/>
    <w:rsid w:val="006F1243"/>
    <w:rsid w:val="006F140C"/>
    <w:rsid w:val="006F14D1"/>
    <w:rsid w:val="006F1591"/>
    <w:rsid w:val="006F18FE"/>
    <w:rsid w:val="006F1925"/>
    <w:rsid w:val="006F1958"/>
    <w:rsid w:val="006F19DB"/>
    <w:rsid w:val="006F19ED"/>
    <w:rsid w:val="006F1A09"/>
    <w:rsid w:val="006F1B56"/>
    <w:rsid w:val="006F1B5F"/>
    <w:rsid w:val="006F1E9F"/>
    <w:rsid w:val="006F1FB9"/>
    <w:rsid w:val="006F20E3"/>
    <w:rsid w:val="006F21D5"/>
    <w:rsid w:val="006F2314"/>
    <w:rsid w:val="006F2371"/>
    <w:rsid w:val="006F2483"/>
    <w:rsid w:val="006F2748"/>
    <w:rsid w:val="006F29A8"/>
    <w:rsid w:val="006F2B54"/>
    <w:rsid w:val="006F2B68"/>
    <w:rsid w:val="006F2CBE"/>
    <w:rsid w:val="006F2E4F"/>
    <w:rsid w:val="006F2F72"/>
    <w:rsid w:val="006F2FE9"/>
    <w:rsid w:val="006F3057"/>
    <w:rsid w:val="006F316E"/>
    <w:rsid w:val="006F31AE"/>
    <w:rsid w:val="006F323C"/>
    <w:rsid w:val="006F326D"/>
    <w:rsid w:val="006F338F"/>
    <w:rsid w:val="006F345F"/>
    <w:rsid w:val="006F3517"/>
    <w:rsid w:val="006F358F"/>
    <w:rsid w:val="006F35FC"/>
    <w:rsid w:val="006F3642"/>
    <w:rsid w:val="006F3762"/>
    <w:rsid w:val="006F3839"/>
    <w:rsid w:val="006F3887"/>
    <w:rsid w:val="006F3B2A"/>
    <w:rsid w:val="006F3B86"/>
    <w:rsid w:val="006F3BE1"/>
    <w:rsid w:val="006F3C3A"/>
    <w:rsid w:val="006F3CEB"/>
    <w:rsid w:val="006F3E9C"/>
    <w:rsid w:val="006F406E"/>
    <w:rsid w:val="006F40FF"/>
    <w:rsid w:val="006F4100"/>
    <w:rsid w:val="006F410F"/>
    <w:rsid w:val="006F4189"/>
    <w:rsid w:val="006F419E"/>
    <w:rsid w:val="006F4204"/>
    <w:rsid w:val="006F425E"/>
    <w:rsid w:val="006F425F"/>
    <w:rsid w:val="006F432F"/>
    <w:rsid w:val="006F43DD"/>
    <w:rsid w:val="006F4550"/>
    <w:rsid w:val="006F456A"/>
    <w:rsid w:val="006F456C"/>
    <w:rsid w:val="006F472D"/>
    <w:rsid w:val="006F48E5"/>
    <w:rsid w:val="006F4A54"/>
    <w:rsid w:val="006F4A9F"/>
    <w:rsid w:val="006F4B7E"/>
    <w:rsid w:val="006F4C1D"/>
    <w:rsid w:val="006F4D3F"/>
    <w:rsid w:val="006F4D9B"/>
    <w:rsid w:val="006F4DEC"/>
    <w:rsid w:val="006F4E31"/>
    <w:rsid w:val="006F517C"/>
    <w:rsid w:val="006F5434"/>
    <w:rsid w:val="006F544D"/>
    <w:rsid w:val="006F5458"/>
    <w:rsid w:val="006F5493"/>
    <w:rsid w:val="006F54F1"/>
    <w:rsid w:val="006F5608"/>
    <w:rsid w:val="006F5667"/>
    <w:rsid w:val="006F576A"/>
    <w:rsid w:val="006F57A5"/>
    <w:rsid w:val="006F5814"/>
    <w:rsid w:val="006F5838"/>
    <w:rsid w:val="006F597C"/>
    <w:rsid w:val="006F5A2C"/>
    <w:rsid w:val="006F5AC8"/>
    <w:rsid w:val="006F5B06"/>
    <w:rsid w:val="006F5CB1"/>
    <w:rsid w:val="006F5CE3"/>
    <w:rsid w:val="006F5CFC"/>
    <w:rsid w:val="006F5CFF"/>
    <w:rsid w:val="006F5E0B"/>
    <w:rsid w:val="006F5E36"/>
    <w:rsid w:val="006F5EA2"/>
    <w:rsid w:val="006F5F29"/>
    <w:rsid w:val="006F5F4D"/>
    <w:rsid w:val="006F610A"/>
    <w:rsid w:val="006F6127"/>
    <w:rsid w:val="006F613C"/>
    <w:rsid w:val="006F61C3"/>
    <w:rsid w:val="006F6253"/>
    <w:rsid w:val="006F63C8"/>
    <w:rsid w:val="006F6492"/>
    <w:rsid w:val="006F64D0"/>
    <w:rsid w:val="006F654D"/>
    <w:rsid w:val="006F662A"/>
    <w:rsid w:val="006F674E"/>
    <w:rsid w:val="006F6885"/>
    <w:rsid w:val="006F68E3"/>
    <w:rsid w:val="006F68EC"/>
    <w:rsid w:val="006F693B"/>
    <w:rsid w:val="006F69D3"/>
    <w:rsid w:val="006F6A44"/>
    <w:rsid w:val="006F6A8D"/>
    <w:rsid w:val="006F6AA8"/>
    <w:rsid w:val="006F6BA8"/>
    <w:rsid w:val="006F6CBD"/>
    <w:rsid w:val="006F6D1B"/>
    <w:rsid w:val="006F6D23"/>
    <w:rsid w:val="006F6D35"/>
    <w:rsid w:val="006F6DB2"/>
    <w:rsid w:val="006F6E3D"/>
    <w:rsid w:val="006F6E6B"/>
    <w:rsid w:val="006F6EB5"/>
    <w:rsid w:val="006F6F02"/>
    <w:rsid w:val="006F6FBA"/>
    <w:rsid w:val="006F7029"/>
    <w:rsid w:val="006F723F"/>
    <w:rsid w:val="006F72E1"/>
    <w:rsid w:val="006F7394"/>
    <w:rsid w:val="006F73A7"/>
    <w:rsid w:val="006F73EE"/>
    <w:rsid w:val="006F740B"/>
    <w:rsid w:val="006F747A"/>
    <w:rsid w:val="006F74EC"/>
    <w:rsid w:val="006F753E"/>
    <w:rsid w:val="006F75DF"/>
    <w:rsid w:val="006F7619"/>
    <w:rsid w:val="006F7733"/>
    <w:rsid w:val="006F77C3"/>
    <w:rsid w:val="006F7848"/>
    <w:rsid w:val="006F7876"/>
    <w:rsid w:val="006F789C"/>
    <w:rsid w:val="006F796C"/>
    <w:rsid w:val="006F7B62"/>
    <w:rsid w:val="006F7CEC"/>
    <w:rsid w:val="006F7FCC"/>
    <w:rsid w:val="006F7FF9"/>
    <w:rsid w:val="00700044"/>
    <w:rsid w:val="0070005D"/>
    <w:rsid w:val="0070013C"/>
    <w:rsid w:val="0070021D"/>
    <w:rsid w:val="0070025C"/>
    <w:rsid w:val="0070025D"/>
    <w:rsid w:val="007003FC"/>
    <w:rsid w:val="00700427"/>
    <w:rsid w:val="0070079F"/>
    <w:rsid w:val="00700842"/>
    <w:rsid w:val="00700931"/>
    <w:rsid w:val="0070094C"/>
    <w:rsid w:val="0070099C"/>
    <w:rsid w:val="00700AB0"/>
    <w:rsid w:val="00700B05"/>
    <w:rsid w:val="00700B48"/>
    <w:rsid w:val="00700B64"/>
    <w:rsid w:val="00700CD3"/>
    <w:rsid w:val="00700CF4"/>
    <w:rsid w:val="0070126C"/>
    <w:rsid w:val="007012A7"/>
    <w:rsid w:val="007012A9"/>
    <w:rsid w:val="007012C0"/>
    <w:rsid w:val="00701302"/>
    <w:rsid w:val="0070135E"/>
    <w:rsid w:val="007014B4"/>
    <w:rsid w:val="0070158D"/>
    <w:rsid w:val="007015D1"/>
    <w:rsid w:val="0070162D"/>
    <w:rsid w:val="00701687"/>
    <w:rsid w:val="00701688"/>
    <w:rsid w:val="007016A9"/>
    <w:rsid w:val="007017AB"/>
    <w:rsid w:val="00701838"/>
    <w:rsid w:val="007018A8"/>
    <w:rsid w:val="00701933"/>
    <w:rsid w:val="0070195F"/>
    <w:rsid w:val="00701984"/>
    <w:rsid w:val="007019C7"/>
    <w:rsid w:val="00701AB5"/>
    <w:rsid w:val="00701ABD"/>
    <w:rsid w:val="00701B3F"/>
    <w:rsid w:val="00701FDC"/>
    <w:rsid w:val="0070225C"/>
    <w:rsid w:val="00702288"/>
    <w:rsid w:val="007023DE"/>
    <w:rsid w:val="007023F0"/>
    <w:rsid w:val="007024E1"/>
    <w:rsid w:val="007026B6"/>
    <w:rsid w:val="00702705"/>
    <w:rsid w:val="007027C2"/>
    <w:rsid w:val="00702808"/>
    <w:rsid w:val="0070286A"/>
    <w:rsid w:val="00702885"/>
    <w:rsid w:val="007029D7"/>
    <w:rsid w:val="00702A20"/>
    <w:rsid w:val="00702ACB"/>
    <w:rsid w:val="00702B45"/>
    <w:rsid w:val="00702DB5"/>
    <w:rsid w:val="00702F69"/>
    <w:rsid w:val="00702FD8"/>
    <w:rsid w:val="00702FF0"/>
    <w:rsid w:val="00703185"/>
    <w:rsid w:val="0070328B"/>
    <w:rsid w:val="0070341E"/>
    <w:rsid w:val="0070346E"/>
    <w:rsid w:val="00703490"/>
    <w:rsid w:val="007035EC"/>
    <w:rsid w:val="007035F8"/>
    <w:rsid w:val="00703679"/>
    <w:rsid w:val="007036F2"/>
    <w:rsid w:val="00703777"/>
    <w:rsid w:val="00703B88"/>
    <w:rsid w:val="00703CEC"/>
    <w:rsid w:val="00703D76"/>
    <w:rsid w:val="00703D87"/>
    <w:rsid w:val="00703ECF"/>
    <w:rsid w:val="00703ED8"/>
    <w:rsid w:val="00703EDB"/>
    <w:rsid w:val="00703FA6"/>
    <w:rsid w:val="00703FEA"/>
    <w:rsid w:val="0070404D"/>
    <w:rsid w:val="007040B5"/>
    <w:rsid w:val="00704161"/>
    <w:rsid w:val="0070436F"/>
    <w:rsid w:val="007043AD"/>
    <w:rsid w:val="0070446D"/>
    <w:rsid w:val="007045F3"/>
    <w:rsid w:val="00704666"/>
    <w:rsid w:val="007046B5"/>
    <w:rsid w:val="0070488C"/>
    <w:rsid w:val="007048B2"/>
    <w:rsid w:val="007049F0"/>
    <w:rsid w:val="00704A14"/>
    <w:rsid w:val="00704A92"/>
    <w:rsid w:val="00704B34"/>
    <w:rsid w:val="00704BCF"/>
    <w:rsid w:val="00704C96"/>
    <w:rsid w:val="00704CF0"/>
    <w:rsid w:val="00704D1E"/>
    <w:rsid w:val="00704F9B"/>
    <w:rsid w:val="0070501B"/>
    <w:rsid w:val="00705028"/>
    <w:rsid w:val="007051FA"/>
    <w:rsid w:val="0070521E"/>
    <w:rsid w:val="00705437"/>
    <w:rsid w:val="0070549A"/>
    <w:rsid w:val="007055D1"/>
    <w:rsid w:val="0070560F"/>
    <w:rsid w:val="0070564B"/>
    <w:rsid w:val="007058B8"/>
    <w:rsid w:val="0070595D"/>
    <w:rsid w:val="007059C1"/>
    <w:rsid w:val="007059DD"/>
    <w:rsid w:val="00705A81"/>
    <w:rsid w:val="00705CC1"/>
    <w:rsid w:val="00705EDA"/>
    <w:rsid w:val="00705F7B"/>
    <w:rsid w:val="0070608C"/>
    <w:rsid w:val="0070609F"/>
    <w:rsid w:val="007060DD"/>
    <w:rsid w:val="00706111"/>
    <w:rsid w:val="0070638B"/>
    <w:rsid w:val="007063D4"/>
    <w:rsid w:val="00706554"/>
    <w:rsid w:val="00706569"/>
    <w:rsid w:val="00706572"/>
    <w:rsid w:val="007065C9"/>
    <w:rsid w:val="00706629"/>
    <w:rsid w:val="00706695"/>
    <w:rsid w:val="007066B9"/>
    <w:rsid w:val="00706B97"/>
    <w:rsid w:val="00706BBF"/>
    <w:rsid w:val="00706BD8"/>
    <w:rsid w:val="00706BF2"/>
    <w:rsid w:val="00706DDB"/>
    <w:rsid w:val="00706E2D"/>
    <w:rsid w:val="00706F19"/>
    <w:rsid w:val="00706F6B"/>
    <w:rsid w:val="00706FAD"/>
    <w:rsid w:val="00706FCE"/>
    <w:rsid w:val="0070710A"/>
    <w:rsid w:val="00707185"/>
    <w:rsid w:val="007071D5"/>
    <w:rsid w:val="0070739E"/>
    <w:rsid w:val="007074AB"/>
    <w:rsid w:val="007078FE"/>
    <w:rsid w:val="00707919"/>
    <w:rsid w:val="00707989"/>
    <w:rsid w:val="00707D87"/>
    <w:rsid w:val="00707DD3"/>
    <w:rsid w:val="00707ECA"/>
    <w:rsid w:val="00707ED5"/>
    <w:rsid w:val="00707EE0"/>
    <w:rsid w:val="00710078"/>
    <w:rsid w:val="007101DE"/>
    <w:rsid w:val="00710225"/>
    <w:rsid w:val="0071024E"/>
    <w:rsid w:val="007102AD"/>
    <w:rsid w:val="007102D4"/>
    <w:rsid w:val="00710467"/>
    <w:rsid w:val="0071058C"/>
    <w:rsid w:val="00710878"/>
    <w:rsid w:val="00710955"/>
    <w:rsid w:val="00710AC0"/>
    <w:rsid w:val="00710BA7"/>
    <w:rsid w:val="00710C8B"/>
    <w:rsid w:val="00710D63"/>
    <w:rsid w:val="00710D90"/>
    <w:rsid w:val="00710DC1"/>
    <w:rsid w:val="00710E94"/>
    <w:rsid w:val="00710EAC"/>
    <w:rsid w:val="0071107F"/>
    <w:rsid w:val="00711204"/>
    <w:rsid w:val="0071127C"/>
    <w:rsid w:val="00711495"/>
    <w:rsid w:val="0071151B"/>
    <w:rsid w:val="00711576"/>
    <w:rsid w:val="007115B2"/>
    <w:rsid w:val="007117A2"/>
    <w:rsid w:val="00711A8B"/>
    <w:rsid w:val="00711E8D"/>
    <w:rsid w:val="00711EB0"/>
    <w:rsid w:val="00712008"/>
    <w:rsid w:val="00712125"/>
    <w:rsid w:val="0071214E"/>
    <w:rsid w:val="00712191"/>
    <w:rsid w:val="007122AA"/>
    <w:rsid w:val="007122ED"/>
    <w:rsid w:val="007123A7"/>
    <w:rsid w:val="007123C0"/>
    <w:rsid w:val="007123D4"/>
    <w:rsid w:val="0071252E"/>
    <w:rsid w:val="007127C3"/>
    <w:rsid w:val="007127D5"/>
    <w:rsid w:val="00712861"/>
    <w:rsid w:val="00712898"/>
    <w:rsid w:val="007128EF"/>
    <w:rsid w:val="00712A46"/>
    <w:rsid w:val="00712AC7"/>
    <w:rsid w:val="00712AF7"/>
    <w:rsid w:val="00712BA7"/>
    <w:rsid w:val="00712BB3"/>
    <w:rsid w:val="00712BD9"/>
    <w:rsid w:val="00712D55"/>
    <w:rsid w:val="00712D67"/>
    <w:rsid w:val="00712E2C"/>
    <w:rsid w:val="00712EDD"/>
    <w:rsid w:val="0071302E"/>
    <w:rsid w:val="007130D4"/>
    <w:rsid w:val="007130EA"/>
    <w:rsid w:val="00713132"/>
    <w:rsid w:val="00713320"/>
    <w:rsid w:val="00713360"/>
    <w:rsid w:val="0071337B"/>
    <w:rsid w:val="00713397"/>
    <w:rsid w:val="007133EA"/>
    <w:rsid w:val="00713437"/>
    <w:rsid w:val="007134F4"/>
    <w:rsid w:val="00713643"/>
    <w:rsid w:val="00713684"/>
    <w:rsid w:val="0071370A"/>
    <w:rsid w:val="007138B9"/>
    <w:rsid w:val="0071394F"/>
    <w:rsid w:val="00713967"/>
    <w:rsid w:val="00713A0C"/>
    <w:rsid w:val="00713AAD"/>
    <w:rsid w:val="00713B32"/>
    <w:rsid w:val="00713B68"/>
    <w:rsid w:val="00713B7C"/>
    <w:rsid w:val="00713BFC"/>
    <w:rsid w:val="00713E77"/>
    <w:rsid w:val="00713E89"/>
    <w:rsid w:val="00713F9B"/>
    <w:rsid w:val="007140F7"/>
    <w:rsid w:val="007142C7"/>
    <w:rsid w:val="00714540"/>
    <w:rsid w:val="00714583"/>
    <w:rsid w:val="007145D9"/>
    <w:rsid w:val="007145FB"/>
    <w:rsid w:val="00714643"/>
    <w:rsid w:val="007146B8"/>
    <w:rsid w:val="00714709"/>
    <w:rsid w:val="00714729"/>
    <w:rsid w:val="007147B7"/>
    <w:rsid w:val="007148FF"/>
    <w:rsid w:val="00714A0C"/>
    <w:rsid w:val="00714C2A"/>
    <w:rsid w:val="00714D78"/>
    <w:rsid w:val="007151F1"/>
    <w:rsid w:val="00715682"/>
    <w:rsid w:val="007156C5"/>
    <w:rsid w:val="00715714"/>
    <w:rsid w:val="0071572A"/>
    <w:rsid w:val="00715744"/>
    <w:rsid w:val="00715765"/>
    <w:rsid w:val="00715BF8"/>
    <w:rsid w:val="00715D6A"/>
    <w:rsid w:val="00715E7E"/>
    <w:rsid w:val="00715E9A"/>
    <w:rsid w:val="007160F8"/>
    <w:rsid w:val="00716122"/>
    <w:rsid w:val="00716130"/>
    <w:rsid w:val="0071622F"/>
    <w:rsid w:val="00716236"/>
    <w:rsid w:val="00716334"/>
    <w:rsid w:val="00716405"/>
    <w:rsid w:val="00716743"/>
    <w:rsid w:val="007167C7"/>
    <w:rsid w:val="00716979"/>
    <w:rsid w:val="007169BD"/>
    <w:rsid w:val="00716BA5"/>
    <w:rsid w:val="00716CBF"/>
    <w:rsid w:val="00716D00"/>
    <w:rsid w:val="00716DA4"/>
    <w:rsid w:val="00716E58"/>
    <w:rsid w:val="00716ED3"/>
    <w:rsid w:val="00716FF7"/>
    <w:rsid w:val="00717025"/>
    <w:rsid w:val="00717284"/>
    <w:rsid w:val="0071754D"/>
    <w:rsid w:val="007176A9"/>
    <w:rsid w:val="007176CE"/>
    <w:rsid w:val="00717878"/>
    <w:rsid w:val="0071792F"/>
    <w:rsid w:val="0071793A"/>
    <w:rsid w:val="007179A1"/>
    <w:rsid w:val="00717A44"/>
    <w:rsid w:val="00717D7E"/>
    <w:rsid w:val="00717DA0"/>
    <w:rsid w:val="00717ED0"/>
    <w:rsid w:val="0072000F"/>
    <w:rsid w:val="0072007B"/>
    <w:rsid w:val="0072015F"/>
    <w:rsid w:val="0072045D"/>
    <w:rsid w:val="00720467"/>
    <w:rsid w:val="0072047C"/>
    <w:rsid w:val="0072047D"/>
    <w:rsid w:val="0072055A"/>
    <w:rsid w:val="007205D0"/>
    <w:rsid w:val="007207C3"/>
    <w:rsid w:val="007208EB"/>
    <w:rsid w:val="00720983"/>
    <w:rsid w:val="0072099A"/>
    <w:rsid w:val="00720A62"/>
    <w:rsid w:val="00720AC0"/>
    <w:rsid w:val="00720B2D"/>
    <w:rsid w:val="00720E20"/>
    <w:rsid w:val="00720E75"/>
    <w:rsid w:val="00720ED0"/>
    <w:rsid w:val="00720F94"/>
    <w:rsid w:val="00721044"/>
    <w:rsid w:val="00721093"/>
    <w:rsid w:val="00721177"/>
    <w:rsid w:val="007211F3"/>
    <w:rsid w:val="0072129F"/>
    <w:rsid w:val="00721331"/>
    <w:rsid w:val="0072167F"/>
    <w:rsid w:val="00721928"/>
    <w:rsid w:val="0072193E"/>
    <w:rsid w:val="00721B0B"/>
    <w:rsid w:val="00721B3D"/>
    <w:rsid w:val="00721B51"/>
    <w:rsid w:val="00721B78"/>
    <w:rsid w:val="00721C65"/>
    <w:rsid w:val="00721CEC"/>
    <w:rsid w:val="00721D50"/>
    <w:rsid w:val="00721DDE"/>
    <w:rsid w:val="00721E22"/>
    <w:rsid w:val="00721E31"/>
    <w:rsid w:val="00721F51"/>
    <w:rsid w:val="0072204A"/>
    <w:rsid w:val="00722220"/>
    <w:rsid w:val="00722229"/>
    <w:rsid w:val="00722458"/>
    <w:rsid w:val="007224F5"/>
    <w:rsid w:val="00722519"/>
    <w:rsid w:val="0072298C"/>
    <w:rsid w:val="00722A45"/>
    <w:rsid w:val="00722A90"/>
    <w:rsid w:val="00722AD1"/>
    <w:rsid w:val="00722C2E"/>
    <w:rsid w:val="00722E1E"/>
    <w:rsid w:val="00723068"/>
    <w:rsid w:val="007230AF"/>
    <w:rsid w:val="007230D8"/>
    <w:rsid w:val="00723152"/>
    <w:rsid w:val="00723219"/>
    <w:rsid w:val="007234D5"/>
    <w:rsid w:val="007235AC"/>
    <w:rsid w:val="007236B2"/>
    <w:rsid w:val="007236D1"/>
    <w:rsid w:val="0072372B"/>
    <w:rsid w:val="0072373C"/>
    <w:rsid w:val="00723967"/>
    <w:rsid w:val="00723A38"/>
    <w:rsid w:val="00723AC5"/>
    <w:rsid w:val="00723B54"/>
    <w:rsid w:val="00723BB0"/>
    <w:rsid w:val="00723C3F"/>
    <w:rsid w:val="00723C76"/>
    <w:rsid w:val="00723D3F"/>
    <w:rsid w:val="00723E07"/>
    <w:rsid w:val="00723F74"/>
    <w:rsid w:val="00723F7B"/>
    <w:rsid w:val="0072405B"/>
    <w:rsid w:val="00724132"/>
    <w:rsid w:val="0072420D"/>
    <w:rsid w:val="007242B9"/>
    <w:rsid w:val="007243EB"/>
    <w:rsid w:val="0072446B"/>
    <w:rsid w:val="00724740"/>
    <w:rsid w:val="00724968"/>
    <w:rsid w:val="00724A02"/>
    <w:rsid w:val="00724A3E"/>
    <w:rsid w:val="00724B51"/>
    <w:rsid w:val="00724CB6"/>
    <w:rsid w:val="00724D49"/>
    <w:rsid w:val="00724DD7"/>
    <w:rsid w:val="00724DEE"/>
    <w:rsid w:val="00724E68"/>
    <w:rsid w:val="00724EB2"/>
    <w:rsid w:val="00724F46"/>
    <w:rsid w:val="00724F61"/>
    <w:rsid w:val="0072506A"/>
    <w:rsid w:val="00725086"/>
    <w:rsid w:val="007251DA"/>
    <w:rsid w:val="0072532D"/>
    <w:rsid w:val="00725350"/>
    <w:rsid w:val="007254A5"/>
    <w:rsid w:val="0072552F"/>
    <w:rsid w:val="007255E7"/>
    <w:rsid w:val="00725620"/>
    <w:rsid w:val="00725A79"/>
    <w:rsid w:val="00725B43"/>
    <w:rsid w:val="00725BC5"/>
    <w:rsid w:val="00725C08"/>
    <w:rsid w:val="00725DBA"/>
    <w:rsid w:val="00726034"/>
    <w:rsid w:val="007261B5"/>
    <w:rsid w:val="00726205"/>
    <w:rsid w:val="00726238"/>
    <w:rsid w:val="007263FE"/>
    <w:rsid w:val="007264E6"/>
    <w:rsid w:val="00726564"/>
    <w:rsid w:val="00726694"/>
    <w:rsid w:val="007266DA"/>
    <w:rsid w:val="00726728"/>
    <w:rsid w:val="0072673A"/>
    <w:rsid w:val="0072688F"/>
    <w:rsid w:val="007269D2"/>
    <w:rsid w:val="00726B01"/>
    <w:rsid w:val="00726C74"/>
    <w:rsid w:val="00726CC7"/>
    <w:rsid w:val="00726CD7"/>
    <w:rsid w:val="00726E1C"/>
    <w:rsid w:val="00726E1F"/>
    <w:rsid w:val="00726E91"/>
    <w:rsid w:val="00726EAA"/>
    <w:rsid w:val="00726EFF"/>
    <w:rsid w:val="00727104"/>
    <w:rsid w:val="00727181"/>
    <w:rsid w:val="00727244"/>
    <w:rsid w:val="00727266"/>
    <w:rsid w:val="00727298"/>
    <w:rsid w:val="007272DA"/>
    <w:rsid w:val="00727417"/>
    <w:rsid w:val="0072744D"/>
    <w:rsid w:val="0072746D"/>
    <w:rsid w:val="007274D8"/>
    <w:rsid w:val="0072751C"/>
    <w:rsid w:val="007275D6"/>
    <w:rsid w:val="00727639"/>
    <w:rsid w:val="0072777D"/>
    <w:rsid w:val="007277B4"/>
    <w:rsid w:val="007278B4"/>
    <w:rsid w:val="00727938"/>
    <w:rsid w:val="0072795D"/>
    <w:rsid w:val="00727B41"/>
    <w:rsid w:val="00727C79"/>
    <w:rsid w:val="00727CAD"/>
    <w:rsid w:val="00727D0A"/>
    <w:rsid w:val="00727DCC"/>
    <w:rsid w:val="00727DF3"/>
    <w:rsid w:val="00727DFE"/>
    <w:rsid w:val="00727FDB"/>
    <w:rsid w:val="00730179"/>
    <w:rsid w:val="00730192"/>
    <w:rsid w:val="00730244"/>
    <w:rsid w:val="007302EE"/>
    <w:rsid w:val="0073053C"/>
    <w:rsid w:val="00730696"/>
    <w:rsid w:val="007306F8"/>
    <w:rsid w:val="00730838"/>
    <w:rsid w:val="007308E6"/>
    <w:rsid w:val="007309FB"/>
    <w:rsid w:val="00730AF7"/>
    <w:rsid w:val="00730D06"/>
    <w:rsid w:val="00730D0E"/>
    <w:rsid w:val="00730D31"/>
    <w:rsid w:val="00730DA2"/>
    <w:rsid w:val="00730E5F"/>
    <w:rsid w:val="00730F0E"/>
    <w:rsid w:val="00730F2A"/>
    <w:rsid w:val="00730FB3"/>
    <w:rsid w:val="0073118C"/>
    <w:rsid w:val="007315A9"/>
    <w:rsid w:val="00731727"/>
    <w:rsid w:val="007317F5"/>
    <w:rsid w:val="0073189A"/>
    <w:rsid w:val="00731944"/>
    <w:rsid w:val="00731C66"/>
    <w:rsid w:val="00731D02"/>
    <w:rsid w:val="00731D17"/>
    <w:rsid w:val="00731D6C"/>
    <w:rsid w:val="00731E66"/>
    <w:rsid w:val="00731E8A"/>
    <w:rsid w:val="00731FD7"/>
    <w:rsid w:val="00731FE7"/>
    <w:rsid w:val="007320BE"/>
    <w:rsid w:val="007320E6"/>
    <w:rsid w:val="007322B3"/>
    <w:rsid w:val="007322DB"/>
    <w:rsid w:val="0073234A"/>
    <w:rsid w:val="0073239A"/>
    <w:rsid w:val="007323DC"/>
    <w:rsid w:val="007323EF"/>
    <w:rsid w:val="007324CF"/>
    <w:rsid w:val="0073258B"/>
    <w:rsid w:val="00732602"/>
    <w:rsid w:val="0073268A"/>
    <w:rsid w:val="007326BF"/>
    <w:rsid w:val="007327D9"/>
    <w:rsid w:val="007328AB"/>
    <w:rsid w:val="0073296D"/>
    <w:rsid w:val="00732A02"/>
    <w:rsid w:val="00732A88"/>
    <w:rsid w:val="00732D58"/>
    <w:rsid w:val="00732F75"/>
    <w:rsid w:val="00733060"/>
    <w:rsid w:val="00733095"/>
    <w:rsid w:val="00733147"/>
    <w:rsid w:val="00733151"/>
    <w:rsid w:val="00733246"/>
    <w:rsid w:val="007332D8"/>
    <w:rsid w:val="007333AC"/>
    <w:rsid w:val="0073346F"/>
    <w:rsid w:val="007334B9"/>
    <w:rsid w:val="0073354B"/>
    <w:rsid w:val="007336D6"/>
    <w:rsid w:val="0073382A"/>
    <w:rsid w:val="007338D7"/>
    <w:rsid w:val="00733926"/>
    <w:rsid w:val="00733988"/>
    <w:rsid w:val="00733A98"/>
    <w:rsid w:val="00733B13"/>
    <w:rsid w:val="00733B76"/>
    <w:rsid w:val="00733E63"/>
    <w:rsid w:val="00733FC2"/>
    <w:rsid w:val="00733FDF"/>
    <w:rsid w:val="00734079"/>
    <w:rsid w:val="007340D3"/>
    <w:rsid w:val="0073410A"/>
    <w:rsid w:val="0073421C"/>
    <w:rsid w:val="007342BD"/>
    <w:rsid w:val="00734670"/>
    <w:rsid w:val="00734739"/>
    <w:rsid w:val="00734785"/>
    <w:rsid w:val="00734C92"/>
    <w:rsid w:val="00734EE2"/>
    <w:rsid w:val="00734FED"/>
    <w:rsid w:val="00735001"/>
    <w:rsid w:val="0073505A"/>
    <w:rsid w:val="0073506D"/>
    <w:rsid w:val="00735128"/>
    <w:rsid w:val="007351CF"/>
    <w:rsid w:val="007352D5"/>
    <w:rsid w:val="0073532D"/>
    <w:rsid w:val="00735429"/>
    <w:rsid w:val="0073543C"/>
    <w:rsid w:val="007354CE"/>
    <w:rsid w:val="007354DE"/>
    <w:rsid w:val="007355AD"/>
    <w:rsid w:val="00735817"/>
    <w:rsid w:val="0073582A"/>
    <w:rsid w:val="00735875"/>
    <w:rsid w:val="007359AD"/>
    <w:rsid w:val="00735A7A"/>
    <w:rsid w:val="00735AE8"/>
    <w:rsid w:val="00735B4B"/>
    <w:rsid w:val="00735C37"/>
    <w:rsid w:val="00735C52"/>
    <w:rsid w:val="00735DAD"/>
    <w:rsid w:val="00735F1F"/>
    <w:rsid w:val="00736019"/>
    <w:rsid w:val="007360E0"/>
    <w:rsid w:val="0073617A"/>
    <w:rsid w:val="00736251"/>
    <w:rsid w:val="007362B2"/>
    <w:rsid w:val="007363CC"/>
    <w:rsid w:val="00736628"/>
    <w:rsid w:val="00736773"/>
    <w:rsid w:val="00736801"/>
    <w:rsid w:val="007369BB"/>
    <w:rsid w:val="00736B60"/>
    <w:rsid w:val="00736E70"/>
    <w:rsid w:val="00736F4F"/>
    <w:rsid w:val="00736F75"/>
    <w:rsid w:val="0073704A"/>
    <w:rsid w:val="007371A7"/>
    <w:rsid w:val="007371BB"/>
    <w:rsid w:val="0073729F"/>
    <w:rsid w:val="00737741"/>
    <w:rsid w:val="0073785A"/>
    <w:rsid w:val="00737AB1"/>
    <w:rsid w:val="00737B54"/>
    <w:rsid w:val="00737D23"/>
    <w:rsid w:val="00737E57"/>
    <w:rsid w:val="00740030"/>
    <w:rsid w:val="007401E3"/>
    <w:rsid w:val="00740296"/>
    <w:rsid w:val="00740320"/>
    <w:rsid w:val="00740391"/>
    <w:rsid w:val="00740473"/>
    <w:rsid w:val="007405A4"/>
    <w:rsid w:val="007408E9"/>
    <w:rsid w:val="00740940"/>
    <w:rsid w:val="007409AE"/>
    <w:rsid w:val="00740CBC"/>
    <w:rsid w:val="00740E4F"/>
    <w:rsid w:val="007411EB"/>
    <w:rsid w:val="0074121E"/>
    <w:rsid w:val="0074134E"/>
    <w:rsid w:val="0074136C"/>
    <w:rsid w:val="007413C0"/>
    <w:rsid w:val="007415C6"/>
    <w:rsid w:val="007415D5"/>
    <w:rsid w:val="0074176C"/>
    <w:rsid w:val="0074178B"/>
    <w:rsid w:val="007417DF"/>
    <w:rsid w:val="007418E3"/>
    <w:rsid w:val="0074197D"/>
    <w:rsid w:val="00741B88"/>
    <w:rsid w:val="00741DEC"/>
    <w:rsid w:val="00741E74"/>
    <w:rsid w:val="00741F02"/>
    <w:rsid w:val="00741F28"/>
    <w:rsid w:val="00741F57"/>
    <w:rsid w:val="00741F72"/>
    <w:rsid w:val="00741F82"/>
    <w:rsid w:val="00742102"/>
    <w:rsid w:val="007421AC"/>
    <w:rsid w:val="007421DA"/>
    <w:rsid w:val="007422FF"/>
    <w:rsid w:val="00742548"/>
    <w:rsid w:val="007425A8"/>
    <w:rsid w:val="007427B8"/>
    <w:rsid w:val="007427D0"/>
    <w:rsid w:val="00742D6A"/>
    <w:rsid w:val="00742E8B"/>
    <w:rsid w:val="00742EB0"/>
    <w:rsid w:val="00742FF7"/>
    <w:rsid w:val="0074305A"/>
    <w:rsid w:val="0074321B"/>
    <w:rsid w:val="007432AA"/>
    <w:rsid w:val="007433EC"/>
    <w:rsid w:val="0074349D"/>
    <w:rsid w:val="00743788"/>
    <w:rsid w:val="0074382C"/>
    <w:rsid w:val="007439FF"/>
    <w:rsid w:val="00743A58"/>
    <w:rsid w:val="00743AE2"/>
    <w:rsid w:val="00743DCB"/>
    <w:rsid w:val="00743E7F"/>
    <w:rsid w:val="00743EFA"/>
    <w:rsid w:val="00743F05"/>
    <w:rsid w:val="00743F70"/>
    <w:rsid w:val="00743FEA"/>
    <w:rsid w:val="0074401F"/>
    <w:rsid w:val="007440E4"/>
    <w:rsid w:val="007441E3"/>
    <w:rsid w:val="00744444"/>
    <w:rsid w:val="0074461C"/>
    <w:rsid w:val="00744644"/>
    <w:rsid w:val="007447A8"/>
    <w:rsid w:val="00744997"/>
    <w:rsid w:val="00744B2F"/>
    <w:rsid w:val="00744B49"/>
    <w:rsid w:val="00744C63"/>
    <w:rsid w:val="00744F5E"/>
    <w:rsid w:val="00745068"/>
    <w:rsid w:val="007451D4"/>
    <w:rsid w:val="0074529F"/>
    <w:rsid w:val="007453B9"/>
    <w:rsid w:val="007454B5"/>
    <w:rsid w:val="00745585"/>
    <w:rsid w:val="00745654"/>
    <w:rsid w:val="0074565E"/>
    <w:rsid w:val="007457C1"/>
    <w:rsid w:val="00745853"/>
    <w:rsid w:val="007459BA"/>
    <w:rsid w:val="00745A77"/>
    <w:rsid w:val="00745A81"/>
    <w:rsid w:val="00745A94"/>
    <w:rsid w:val="00745B4E"/>
    <w:rsid w:val="00745B76"/>
    <w:rsid w:val="00745C16"/>
    <w:rsid w:val="00745C78"/>
    <w:rsid w:val="00745D39"/>
    <w:rsid w:val="00745D71"/>
    <w:rsid w:val="00745D8D"/>
    <w:rsid w:val="00745D92"/>
    <w:rsid w:val="00745E20"/>
    <w:rsid w:val="00745FF4"/>
    <w:rsid w:val="007461EE"/>
    <w:rsid w:val="00746284"/>
    <w:rsid w:val="007463D9"/>
    <w:rsid w:val="00746491"/>
    <w:rsid w:val="00746492"/>
    <w:rsid w:val="007465EB"/>
    <w:rsid w:val="00746827"/>
    <w:rsid w:val="007468B5"/>
    <w:rsid w:val="007468D7"/>
    <w:rsid w:val="00746948"/>
    <w:rsid w:val="00746979"/>
    <w:rsid w:val="00746A6A"/>
    <w:rsid w:val="00746AB7"/>
    <w:rsid w:val="00746DF8"/>
    <w:rsid w:val="00747069"/>
    <w:rsid w:val="007471BD"/>
    <w:rsid w:val="00747287"/>
    <w:rsid w:val="00747382"/>
    <w:rsid w:val="00747511"/>
    <w:rsid w:val="007476D7"/>
    <w:rsid w:val="007477F7"/>
    <w:rsid w:val="00747B73"/>
    <w:rsid w:val="00747C59"/>
    <w:rsid w:val="00747E1D"/>
    <w:rsid w:val="00747E9E"/>
    <w:rsid w:val="00747EE9"/>
    <w:rsid w:val="00747EF6"/>
    <w:rsid w:val="00747FFD"/>
    <w:rsid w:val="007500CB"/>
    <w:rsid w:val="007500D1"/>
    <w:rsid w:val="00750162"/>
    <w:rsid w:val="007501CA"/>
    <w:rsid w:val="0075028F"/>
    <w:rsid w:val="007502C7"/>
    <w:rsid w:val="00750320"/>
    <w:rsid w:val="0075032E"/>
    <w:rsid w:val="007504B3"/>
    <w:rsid w:val="00750505"/>
    <w:rsid w:val="007505F4"/>
    <w:rsid w:val="007507FF"/>
    <w:rsid w:val="0075087F"/>
    <w:rsid w:val="007508AA"/>
    <w:rsid w:val="00750947"/>
    <w:rsid w:val="00750AF6"/>
    <w:rsid w:val="00750CDA"/>
    <w:rsid w:val="00750D70"/>
    <w:rsid w:val="00750DF1"/>
    <w:rsid w:val="00750F5A"/>
    <w:rsid w:val="0075101C"/>
    <w:rsid w:val="007510B1"/>
    <w:rsid w:val="0075114D"/>
    <w:rsid w:val="0075118A"/>
    <w:rsid w:val="007511C5"/>
    <w:rsid w:val="0075127A"/>
    <w:rsid w:val="007513CE"/>
    <w:rsid w:val="00751408"/>
    <w:rsid w:val="00751428"/>
    <w:rsid w:val="00751429"/>
    <w:rsid w:val="0075155F"/>
    <w:rsid w:val="007515DE"/>
    <w:rsid w:val="007515ED"/>
    <w:rsid w:val="0075188B"/>
    <w:rsid w:val="00751913"/>
    <w:rsid w:val="00751A66"/>
    <w:rsid w:val="00751B9E"/>
    <w:rsid w:val="00751CEC"/>
    <w:rsid w:val="0075200F"/>
    <w:rsid w:val="00752083"/>
    <w:rsid w:val="007520DA"/>
    <w:rsid w:val="0075216F"/>
    <w:rsid w:val="007521CC"/>
    <w:rsid w:val="007521F2"/>
    <w:rsid w:val="00752205"/>
    <w:rsid w:val="00752355"/>
    <w:rsid w:val="0075273F"/>
    <w:rsid w:val="00752830"/>
    <w:rsid w:val="00752847"/>
    <w:rsid w:val="00752876"/>
    <w:rsid w:val="007528B3"/>
    <w:rsid w:val="007529C9"/>
    <w:rsid w:val="00752B0A"/>
    <w:rsid w:val="00752BD0"/>
    <w:rsid w:val="00752BFC"/>
    <w:rsid w:val="00752C0D"/>
    <w:rsid w:val="00752EFE"/>
    <w:rsid w:val="00752F87"/>
    <w:rsid w:val="0075304C"/>
    <w:rsid w:val="00753143"/>
    <w:rsid w:val="007531C1"/>
    <w:rsid w:val="007531DC"/>
    <w:rsid w:val="007532E4"/>
    <w:rsid w:val="00753350"/>
    <w:rsid w:val="00753510"/>
    <w:rsid w:val="00753579"/>
    <w:rsid w:val="00753581"/>
    <w:rsid w:val="007535A9"/>
    <w:rsid w:val="00753655"/>
    <w:rsid w:val="00753756"/>
    <w:rsid w:val="00753760"/>
    <w:rsid w:val="00753793"/>
    <w:rsid w:val="00753817"/>
    <w:rsid w:val="0075390C"/>
    <w:rsid w:val="00753A04"/>
    <w:rsid w:val="00753BAC"/>
    <w:rsid w:val="00753C73"/>
    <w:rsid w:val="00753D8A"/>
    <w:rsid w:val="00753F4A"/>
    <w:rsid w:val="00753F5F"/>
    <w:rsid w:val="007540FB"/>
    <w:rsid w:val="00754184"/>
    <w:rsid w:val="007542A0"/>
    <w:rsid w:val="00754502"/>
    <w:rsid w:val="00754517"/>
    <w:rsid w:val="00754529"/>
    <w:rsid w:val="0075455F"/>
    <w:rsid w:val="0075471F"/>
    <w:rsid w:val="00754829"/>
    <w:rsid w:val="00754A77"/>
    <w:rsid w:val="00754B5E"/>
    <w:rsid w:val="00754D4D"/>
    <w:rsid w:val="00754DC6"/>
    <w:rsid w:val="00754E5C"/>
    <w:rsid w:val="00754E9E"/>
    <w:rsid w:val="00754EF1"/>
    <w:rsid w:val="00754F6D"/>
    <w:rsid w:val="0075506A"/>
    <w:rsid w:val="007552CE"/>
    <w:rsid w:val="007554A9"/>
    <w:rsid w:val="00755556"/>
    <w:rsid w:val="0075574A"/>
    <w:rsid w:val="00755812"/>
    <w:rsid w:val="00755846"/>
    <w:rsid w:val="00755892"/>
    <w:rsid w:val="00755B77"/>
    <w:rsid w:val="00755B93"/>
    <w:rsid w:val="00755BEF"/>
    <w:rsid w:val="00755CA0"/>
    <w:rsid w:val="00755CD8"/>
    <w:rsid w:val="00755D7E"/>
    <w:rsid w:val="00755DF2"/>
    <w:rsid w:val="00755DFE"/>
    <w:rsid w:val="00755E74"/>
    <w:rsid w:val="00755EA5"/>
    <w:rsid w:val="00755F1C"/>
    <w:rsid w:val="0075601F"/>
    <w:rsid w:val="00756032"/>
    <w:rsid w:val="00756071"/>
    <w:rsid w:val="007560EC"/>
    <w:rsid w:val="00756164"/>
    <w:rsid w:val="007561A6"/>
    <w:rsid w:val="007562BF"/>
    <w:rsid w:val="00756359"/>
    <w:rsid w:val="007564DC"/>
    <w:rsid w:val="007564EA"/>
    <w:rsid w:val="007565DE"/>
    <w:rsid w:val="00756614"/>
    <w:rsid w:val="00756652"/>
    <w:rsid w:val="0075673C"/>
    <w:rsid w:val="00756882"/>
    <w:rsid w:val="00756889"/>
    <w:rsid w:val="00756904"/>
    <w:rsid w:val="00756A1A"/>
    <w:rsid w:val="00756B3C"/>
    <w:rsid w:val="00756BF9"/>
    <w:rsid w:val="00756C5E"/>
    <w:rsid w:val="00756D0D"/>
    <w:rsid w:val="00756D47"/>
    <w:rsid w:val="00756EA7"/>
    <w:rsid w:val="0075711A"/>
    <w:rsid w:val="00757182"/>
    <w:rsid w:val="007571DF"/>
    <w:rsid w:val="00757225"/>
    <w:rsid w:val="0075725D"/>
    <w:rsid w:val="007572D8"/>
    <w:rsid w:val="00757397"/>
    <w:rsid w:val="007573D7"/>
    <w:rsid w:val="0075744E"/>
    <w:rsid w:val="0075751E"/>
    <w:rsid w:val="00757525"/>
    <w:rsid w:val="00757569"/>
    <w:rsid w:val="00757592"/>
    <w:rsid w:val="00757696"/>
    <w:rsid w:val="007576BF"/>
    <w:rsid w:val="007578ED"/>
    <w:rsid w:val="007578F4"/>
    <w:rsid w:val="00757980"/>
    <w:rsid w:val="00757A48"/>
    <w:rsid w:val="00757A55"/>
    <w:rsid w:val="00757A65"/>
    <w:rsid w:val="00757A7F"/>
    <w:rsid w:val="00757BF7"/>
    <w:rsid w:val="00757CD9"/>
    <w:rsid w:val="00757D9F"/>
    <w:rsid w:val="00757E55"/>
    <w:rsid w:val="00757FF3"/>
    <w:rsid w:val="00760003"/>
    <w:rsid w:val="007600B5"/>
    <w:rsid w:val="0076026F"/>
    <w:rsid w:val="007602EA"/>
    <w:rsid w:val="0076031B"/>
    <w:rsid w:val="00760350"/>
    <w:rsid w:val="0076048F"/>
    <w:rsid w:val="007605DF"/>
    <w:rsid w:val="00760812"/>
    <w:rsid w:val="007609A4"/>
    <w:rsid w:val="007609FD"/>
    <w:rsid w:val="00760C49"/>
    <w:rsid w:val="00760DF0"/>
    <w:rsid w:val="00760E44"/>
    <w:rsid w:val="00760F79"/>
    <w:rsid w:val="00761136"/>
    <w:rsid w:val="0076113B"/>
    <w:rsid w:val="007612D5"/>
    <w:rsid w:val="007612D6"/>
    <w:rsid w:val="007612DA"/>
    <w:rsid w:val="0076137B"/>
    <w:rsid w:val="0076140A"/>
    <w:rsid w:val="007614DD"/>
    <w:rsid w:val="0076150E"/>
    <w:rsid w:val="00761695"/>
    <w:rsid w:val="0076186B"/>
    <w:rsid w:val="007618E8"/>
    <w:rsid w:val="00761A40"/>
    <w:rsid w:val="00761AD3"/>
    <w:rsid w:val="00761B6A"/>
    <w:rsid w:val="00761C3C"/>
    <w:rsid w:val="00761C58"/>
    <w:rsid w:val="00761E66"/>
    <w:rsid w:val="00761F6A"/>
    <w:rsid w:val="00761FE9"/>
    <w:rsid w:val="00762165"/>
    <w:rsid w:val="0076216A"/>
    <w:rsid w:val="00762173"/>
    <w:rsid w:val="00762255"/>
    <w:rsid w:val="00762279"/>
    <w:rsid w:val="00762313"/>
    <w:rsid w:val="00762673"/>
    <w:rsid w:val="0076270C"/>
    <w:rsid w:val="00762710"/>
    <w:rsid w:val="0076284E"/>
    <w:rsid w:val="00762A04"/>
    <w:rsid w:val="00762ABF"/>
    <w:rsid w:val="00762BD7"/>
    <w:rsid w:val="00762C36"/>
    <w:rsid w:val="00762C7A"/>
    <w:rsid w:val="00762D56"/>
    <w:rsid w:val="00762D5C"/>
    <w:rsid w:val="00762E70"/>
    <w:rsid w:val="00762EF8"/>
    <w:rsid w:val="00762F3B"/>
    <w:rsid w:val="00762F41"/>
    <w:rsid w:val="0076307D"/>
    <w:rsid w:val="00763269"/>
    <w:rsid w:val="0076327E"/>
    <w:rsid w:val="00763291"/>
    <w:rsid w:val="007632CE"/>
    <w:rsid w:val="007632E8"/>
    <w:rsid w:val="00763328"/>
    <w:rsid w:val="00763382"/>
    <w:rsid w:val="00763405"/>
    <w:rsid w:val="00763480"/>
    <w:rsid w:val="007634EE"/>
    <w:rsid w:val="00763507"/>
    <w:rsid w:val="00763732"/>
    <w:rsid w:val="0076376E"/>
    <w:rsid w:val="00763787"/>
    <w:rsid w:val="007637CF"/>
    <w:rsid w:val="007637E7"/>
    <w:rsid w:val="00763935"/>
    <w:rsid w:val="007639D8"/>
    <w:rsid w:val="00763C4F"/>
    <w:rsid w:val="00763EB5"/>
    <w:rsid w:val="00763ECD"/>
    <w:rsid w:val="0076401B"/>
    <w:rsid w:val="0076406C"/>
    <w:rsid w:val="007642BE"/>
    <w:rsid w:val="007642FE"/>
    <w:rsid w:val="007643FD"/>
    <w:rsid w:val="0076457B"/>
    <w:rsid w:val="007645C4"/>
    <w:rsid w:val="007646E7"/>
    <w:rsid w:val="00764744"/>
    <w:rsid w:val="007647C4"/>
    <w:rsid w:val="00764821"/>
    <w:rsid w:val="00764856"/>
    <w:rsid w:val="007648F8"/>
    <w:rsid w:val="00764966"/>
    <w:rsid w:val="00764B69"/>
    <w:rsid w:val="00764B84"/>
    <w:rsid w:val="00764B8D"/>
    <w:rsid w:val="00764B90"/>
    <w:rsid w:val="00764E76"/>
    <w:rsid w:val="00764F71"/>
    <w:rsid w:val="007653C5"/>
    <w:rsid w:val="00765507"/>
    <w:rsid w:val="00765554"/>
    <w:rsid w:val="007655FA"/>
    <w:rsid w:val="007657AC"/>
    <w:rsid w:val="0076580A"/>
    <w:rsid w:val="00765869"/>
    <w:rsid w:val="007659C9"/>
    <w:rsid w:val="00765AEF"/>
    <w:rsid w:val="00765B34"/>
    <w:rsid w:val="00765C31"/>
    <w:rsid w:val="00765D5D"/>
    <w:rsid w:val="0076606A"/>
    <w:rsid w:val="0076623D"/>
    <w:rsid w:val="0076630C"/>
    <w:rsid w:val="00766356"/>
    <w:rsid w:val="00766532"/>
    <w:rsid w:val="007666F3"/>
    <w:rsid w:val="00766829"/>
    <w:rsid w:val="007668D3"/>
    <w:rsid w:val="00766B92"/>
    <w:rsid w:val="00766F6D"/>
    <w:rsid w:val="00766F9A"/>
    <w:rsid w:val="0076701A"/>
    <w:rsid w:val="00767099"/>
    <w:rsid w:val="00767123"/>
    <w:rsid w:val="0076717D"/>
    <w:rsid w:val="007671C0"/>
    <w:rsid w:val="00767734"/>
    <w:rsid w:val="00767807"/>
    <w:rsid w:val="00767888"/>
    <w:rsid w:val="00767A0A"/>
    <w:rsid w:val="00767B46"/>
    <w:rsid w:val="00767BD1"/>
    <w:rsid w:val="00767DA2"/>
    <w:rsid w:val="00767FA0"/>
    <w:rsid w:val="00770053"/>
    <w:rsid w:val="00770107"/>
    <w:rsid w:val="00770134"/>
    <w:rsid w:val="0077013E"/>
    <w:rsid w:val="007702A0"/>
    <w:rsid w:val="007702C8"/>
    <w:rsid w:val="00770386"/>
    <w:rsid w:val="007703AA"/>
    <w:rsid w:val="007703F0"/>
    <w:rsid w:val="00770404"/>
    <w:rsid w:val="00770422"/>
    <w:rsid w:val="00770461"/>
    <w:rsid w:val="007704E5"/>
    <w:rsid w:val="0077051E"/>
    <w:rsid w:val="007706F9"/>
    <w:rsid w:val="00770747"/>
    <w:rsid w:val="007707BF"/>
    <w:rsid w:val="00770893"/>
    <w:rsid w:val="00770A24"/>
    <w:rsid w:val="00770A72"/>
    <w:rsid w:val="00770A99"/>
    <w:rsid w:val="00770BD7"/>
    <w:rsid w:val="00770E86"/>
    <w:rsid w:val="00770F43"/>
    <w:rsid w:val="00771238"/>
    <w:rsid w:val="007712B5"/>
    <w:rsid w:val="007712FC"/>
    <w:rsid w:val="007713B9"/>
    <w:rsid w:val="00771555"/>
    <w:rsid w:val="007716F8"/>
    <w:rsid w:val="00771714"/>
    <w:rsid w:val="00771A8F"/>
    <w:rsid w:val="00771AA4"/>
    <w:rsid w:val="00771B0D"/>
    <w:rsid w:val="00771D75"/>
    <w:rsid w:val="00771EF3"/>
    <w:rsid w:val="00771EF7"/>
    <w:rsid w:val="00771F9C"/>
    <w:rsid w:val="00771FD8"/>
    <w:rsid w:val="00772294"/>
    <w:rsid w:val="00772468"/>
    <w:rsid w:val="0077253F"/>
    <w:rsid w:val="00772642"/>
    <w:rsid w:val="007726CE"/>
    <w:rsid w:val="007726DC"/>
    <w:rsid w:val="007727A3"/>
    <w:rsid w:val="00772828"/>
    <w:rsid w:val="0077285C"/>
    <w:rsid w:val="007728EE"/>
    <w:rsid w:val="00772920"/>
    <w:rsid w:val="00772925"/>
    <w:rsid w:val="00772B5A"/>
    <w:rsid w:val="00772BB6"/>
    <w:rsid w:val="00772C01"/>
    <w:rsid w:val="00772DB4"/>
    <w:rsid w:val="00772F13"/>
    <w:rsid w:val="00772F7B"/>
    <w:rsid w:val="00773032"/>
    <w:rsid w:val="007731EC"/>
    <w:rsid w:val="00773264"/>
    <w:rsid w:val="00773274"/>
    <w:rsid w:val="007734CA"/>
    <w:rsid w:val="007734DB"/>
    <w:rsid w:val="0077361A"/>
    <w:rsid w:val="007737FB"/>
    <w:rsid w:val="007738B8"/>
    <w:rsid w:val="007739A5"/>
    <w:rsid w:val="00773AAF"/>
    <w:rsid w:val="00773AFD"/>
    <w:rsid w:val="00773B51"/>
    <w:rsid w:val="00773C43"/>
    <w:rsid w:val="00773DAA"/>
    <w:rsid w:val="00773DC4"/>
    <w:rsid w:val="00773DDC"/>
    <w:rsid w:val="00773E34"/>
    <w:rsid w:val="00774023"/>
    <w:rsid w:val="00774082"/>
    <w:rsid w:val="007740A5"/>
    <w:rsid w:val="0077426C"/>
    <w:rsid w:val="00774395"/>
    <w:rsid w:val="0077446D"/>
    <w:rsid w:val="00774494"/>
    <w:rsid w:val="007746F5"/>
    <w:rsid w:val="00774766"/>
    <w:rsid w:val="00774822"/>
    <w:rsid w:val="00774CAE"/>
    <w:rsid w:val="00774D47"/>
    <w:rsid w:val="00774DAA"/>
    <w:rsid w:val="00774E5B"/>
    <w:rsid w:val="00774FF0"/>
    <w:rsid w:val="007751CB"/>
    <w:rsid w:val="007752E9"/>
    <w:rsid w:val="00775395"/>
    <w:rsid w:val="007753C8"/>
    <w:rsid w:val="00775648"/>
    <w:rsid w:val="0077570A"/>
    <w:rsid w:val="007757C0"/>
    <w:rsid w:val="007757E0"/>
    <w:rsid w:val="00775817"/>
    <w:rsid w:val="00775844"/>
    <w:rsid w:val="007758BF"/>
    <w:rsid w:val="007759F0"/>
    <w:rsid w:val="00775BA3"/>
    <w:rsid w:val="00775BF3"/>
    <w:rsid w:val="00775C67"/>
    <w:rsid w:val="00775D69"/>
    <w:rsid w:val="00775DF6"/>
    <w:rsid w:val="00775E7A"/>
    <w:rsid w:val="00775EF7"/>
    <w:rsid w:val="00776097"/>
    <w:rsid w:val="0077609D"/>
    <w:rsid w:val="007760C5"/>
    <w:rsid w:val="007760F2"/>
    <w:rsid w:val="0077611C"/>
    <w:rsid w:val="007767F0"/>
    <w:rsid w:val="00776858"/>
    <w:rsid w:val="00776999"/>
    <w:rsid w:val="007769EC"/>
    <w:rsid w:val="007769EE"/>
    <w:rsid w:val="00776A58"/>
    <w:rsid w:val="00776BAB"/>
    <w:rsid w:val="00776C15"/>
    <w:rsid w:val="00776C6B"/>
    <w:rsid w:val="00776C91"/>
    <w:rsid w:val="00776D2E"/>
    <w:rsid w:val="00776D59"/>
    <w:rsid w:val="00776DC0"/>
    <w:rsid w:val="00776DCB"/>
    <w:rsid w:val="00776E01"/>
    <w:rsid w:val="00776EB3"/>
    <w:rsid w:val="00776FB4"/>
    <w:rsid w:val="00776FE4"/>
    <w:rsid w:val="007770AA"/>
    <w:rsid w:val="0077715B"/>
    <w:rsid w:val="007772D4"/>
    <w:rsid w:val="0077731B"/>
    <w:rsid w:val="00777604"/>
    <w:rsid w:val="00777693"/>
    <w:rsid w:val="00777751"/>
    <w:rsid w:val="007778DD"/>
    <w:rsid w:val="00777AFA"/>
    <w:rsid w:val="00777B95"/>
    <w:rsid w:val="00777C34"/>
    <w:rsid w:val="00777C44"/>
    <w:rsid w:val="00777C78"/>
    <w:rsid w:val="00777CA5"/>
    <w:rsid w:val="00777E8E"/>
    <w:rsid w:val="00777F2F"/>
    <w:rsid w:val="00777FE2"/>
    <w:rsid w:val="0078004F"/>
    <w:rsid w:val="007803CD"/>
    <w:rsid w:val="007803DB"/>
    <w:rsid w:val="0078043A"/>
    <w:rsid w:val="0078059D"/>
    <w:rsid w:val="007805B0"/>
    <w:rsid w:val="0078062D"/>
    <w:rsid w:val="00780643"/>
    <w:rsid w:val="007807BA"/>
    <w:rsid w:val="00780930"/>
    <w:rsid w:val="0078095F"/>
    <w:rsid w:val="00780A73"/>
    <w:rsid w:val="00780AC6"/>
    <w:rsid w:val="00780D75"/>
    <w:rsid w:val="00780E39"/>
    <w:rsid w:val="00780E8F"/>
    <w:rsid w:val="00780F23"/>
    <w:rsid w:val="00780F2A"/>
    <w:rsid w:val="00781018"/>
    <w:rsid w:val="00781131"/>
    <w:rsid w:val="0078121A"/>
    <w:rsid w:val="00781376"/>
    <w:rsid w:val="00781407"/>
    <w:rsid w:val="007816DC"/>
    <w:rsid w:val="007816E1"/>
    <w:rsid w:val="00781866"/>
    <w:rsid w:val="0078191C"/>
    <w:rsid w:val="00781A2B"/>
    <w:rsid w:val="00781A67"/>
    <w:rsid w:val="00781AC4"/>
    <w:rsid w:val="00781B68"/>
    <w:rsid w:val="00781BF5"/>
    <w:rsid w:val="00781DED"/>
    <w:rsid w:val="00781E6E"/>
    <w:rsid w:val="00781F04"/>
    <w:rsid w:val="00781FCE"/>
    <w:rsid w:val="00782170"/>
    <w:rsid w:val="00782388"/>
    <w:rsid w:val="00782409"/>
    <w:rsid w:val="00782465"/>
    <w:rsid w:val="007824A1"/>
    <w:rsid w:val="007824A7"/>
    <w:rsid w:val="007826CA"/>
    <w:rsid w:val="007827EC"/>
    <w:rsid w:val="00782C2E"/>
    <w:rsid w:val="00782C56"/>
    <w:rsid w:val="00782CA3"/>
    <w:rsid w:val="00782EAC"/>
    <w:rsid w:val="00782F9D"/>
    <w:rsid w:val="00783100"/>
    <w:rsid w:val="00783299"/>
    <w:rsid w:val="0078334D"/>
    <w:rsid w:val="00783402"/>
    <w:rsid w:val="00783571"/>
    <w:rsid w:val="007835A4"/>
    <w:rsid w:val="007835EB"/>
    <w:rsid w:val="0078365E"/>
    <w:rsid w:val="00783747"/>
    <w:rsid w:val="00783765"/>
    <w:rsid w:val="00783807"/>
    <w:rsid w:val="007838F1"/>
    <w:rsid w:val="007838F9"/>
    <w:rsid w:val="00783C75"/>
    <w:rsid w:val="00783C9A"/>
    <w:rsid w:val="00783CBB"/>
    <w:rsid w:val="00783E47"/>
    <w:rsid w:val="00783F6E"/>
    <w:rsid w:val="00783F6F"/>
    <w:rsid w:val="00783FFD"/>
    <w:rsid w:val="0078400A"/>
    <w:rsid w:val="007840C0"/>
    <w:rsid w:val="007841D5"/>
    <w:rsid w:val="0078422F"/>
    <w:rsid w:val="00784298"/>
    <w:rsid w:val="007844C1"/>
    <w:rsid w:val="007845F5"/>
    <w:rsid w:val="00784754"/>
    <w:rsid w:val="007847A7"/>
    <w:rsid w:val="007847D2"/>
    <w:rsid w:val="00784822"/>
    <w:rsid w:val="00784B2E"/>
    <w:rsid w:val="00784B34"/>
    <w:rsid w:val="00784BD2"/>
    <w:rsid w:val="00784CA0"/>
    <w:rsid w:val="00784D62"/>
    <w:rsid w:val="00784E76"/>
    <w:rsid w:val="00784E83"/>
    <w:rsid w:val="00784FF9"/>
    <w:rsid w:val="00785238"/>
    <w:rsid w:val="0078541A"/>
    <w:rsid w:val="007854A6"/>
    <w:rsid w:val="0078551D"/>
    <w:rsid w:val="00785593"/>
    <w:rsid w:val="00785680"/>
    <w:rsid w:val="0078570B"/>
    <w:rsid w:val="0078572E"/>
    <w:rsid w:val="00785767"/>
    <w:rsid w:val="0078584E"/>
    <w:rsid w:val="007858B4"/>
    <w:rsid w:val="007858B7"/>
    <w:rsid w:val="00785949"/>
    <w:rsid w:val="00785962"/>
    <w:rsid w:val="00785B26"/>
    <w:rsid w:val="00785B2C"/>
    <w:rsid w:val="00785C20"/>
    <w:rsid w:val="00785C35"/>
    <w:rsid w:val="00785DA2"/>
    <w:rsid w:val="00785DC7"/>
    <w:rsid w:val="00785F13"/>
    <w:rsid w:val="00785FBE"/>
    <w:rsid w:val="007864F1"/>
    <w:rsid w:val="00786529"/>
    <w:rsid w:val="00786572"/>
    <w:rsid w:val="00786661"/>
    <w:rsid w:val="007866E1"/>
    <w:rsid w:val="007867E5"/>
    <w:rsid w:val="007867E6"/>
    <w:rsid w:val="007868ED"/>
    <w:rsid w:val="0078693B"/>
    <w:rsid w:val="007869DB"/>
    <w:rsid w:val="00786AEA"/>
    <w:rsid w:val="00786B3A"/>
    <w:rsid w:val="00786C3F"/>
    <w:rsid w:val="00786E0A"/>
    <w:rsid w:val="00786EA5"/>
    <w:rsid w:val="00786EFC"/>
    <w:rsid w:val="00786F6E"/>
    <w:rsid w:val="00787080"/>
    <w:rsid w:val="007871F7"/>
    <w:rsid w:val="00787278"/>
    <w:rsid w:val="0078733A"/>
    <w:rsid w:val="00787617"/>
    <w:rsid w:val="0078767B"/>
    <w:rsid w:val="00787697"/>
    <w:rsid w:val="007876F9"/>
    <w:rsid w:val="00787A7D"/>
    <w:rsid w:val="00787B46"/>
    <w:rsid w:val="00787B47"/>
    <w:rsid w:val="00787B83"/>
    <w:rsid w:val="00787BB4"/>
    <w:rsid w:val="00787D55"/>
    <w:rsid w:val="00787DEA"/>
    <w:rsid w:val="00787FDC"/>
    <w:rsid w:val="00790051"/>
    <w:rsid w:val="007900E1"/>
    <w:rsid w:val="00790161"/>
    <w:rsid w:val="007901FC"/>
    <w:rsid w:val="00790329"/>
    <w:rsid w:val="0079041D"/>
    <w:rsid w:val="007904CD"/>
    <w:rsid w:val="007904DF"/>
    <w:rsid w:val="00790545"/>
    <w:rsid w:val="007906D2"/>
    <w:rsid w:val="007907AF"/>
    <w:rsid w:val="007907DB"/>
    <w:rsid w:val="007908E5"/>
    <w:rsid w:val="0079093D"/>
    <w:rsid w:val="00790A18"/>
    <w:rsid w:val="00790A91"/>
    <w:rsid w:val="00790B18"/>
    <w:rsid w:val="00790DA3"/>
    <w:rsid w:val="00790DBF"/>
    <w:rsid w:val="0079107F"/>
    <w:rsid w:val="007911EF"/>
    <w:rsid w:val="0079148A"/>
    <w:rsid w:val="007915C9"/>
    <w:rsid w:val="007916BB"/>
    <w:rsid w:val="007916BE"/>
    <w:rsid w:val="007916F6"/>
    <w:rsid w:val="007917BF"/>
    <w:rsid w:val="00791821"/>
    <w:rsid w:val="00791B11"/>
    <w:rsid w:val="00791B33"/>
    <w:rsid w:val="00791B58"/>
    <w:rsid w:val="00791BE7"/>
    <w:rsid w:val="00791C5C"/>
    <w:rsid w:val="00791C8A"/>
    <w:rsid w:val="00791CCF"/>
    <w:rsid w:val="00791F3B"/>
    <w:rsid w:val="0079223F"/>
    <w:rsid w:val="0079224F"/>
    <w:rsid w:val="00792333"/>
    <w:rsid w:val="00792464"/>
    <w:rsid w:val="00792576"/>
    <w:rsid w:val="007925B9"/>
    <w:rsid w:val="007925BA"/>
    <w:rsid w:val="00792699"/>
    <w:rsid w:val="0079278D"/>
    <w:rsid w:val="00792931"/>
    <w:rsid w:val="00792BB0"/>
    <w:rsid w:val="00792E42"/>
    <w:rsid w:val="00792E68"/>
    <w:rsid w:val="00792E9A"/>
    <w:rsid w:val="0079307B"/>
    <w:rsid w:val="007930BA"/>
    <w:rsid w:val="007930D5"/>
    <w:rsid w:val="007932CF"/>
    <w:rsid w:val="0079332D"/>
    <w:rsid w:val="0079334E"/>
    <w:rsid w:val="007933C2"/>
    <w:rsid w:val="007933C3"/>
    <w:rsid w:val="007933FA"/>
    <w:rsid w:val="00793517"/>
    <w:rsid w:val="0079360E"/>
    <w:rsid w:val="00793783"/>
    <w:rsid w:val="007938BF"/>
    <w:rsid w:val="0079390A"/>
    <w:rsid w:val="00793967"/>
    <w:rsid w:val="0079396B"/>
    <w:rsid w:val="007939D4"/>
    <w:rsid w:val="00793A1E"/>
    <w:rsid w:val="00793FA7"/>
    <w:rsid w:val="00794147"/>
    <w:rsid w:val="00794151"/>
    <w:rsid w:val="0079415A"/>
    <w:rsid w:val="0079429F"/>
    <w:rsid w:val="00794646"/>
    <w:rsid w:val="0079466F"/>
    <w:rsid w:val="007947F3"/>
    <w:rsid w:val="00794810"/>
    <w:rsid w:val="0079488D"/>
    <w:rsid w:val="007949EF"/>
    <w:rsid w:val="00794A58"/>
    <w:rsid w:val="00794C17"/>
    <w:rsid w:val="00794C2E"/>
    <w:rsid w:val="00794C4B"/>
    <w:rsid w:val="00794C55"/>
    <w:rsid w:val="00794D03"/>
    <w:rsid w:val="00794D6D"/>
    <w:rsid w:val="00794D8F"/>
    <w:rsid w:val="00794F89"/>
    <w:rsid w:val="00794FEF"/>
    <w:rsid w:val="0079506A"/>
    <w:rsid w:val="007950A8"/>
    <w:rsid w:val="007950BD"/>
    <w:rsid w:val="007950CC"/>
    <w:rsid w:val="007950D2"/>
    <w:rsid w:val="007950DA"/>
    <w:rsid w:val="007950DC"/>
    <w:rsid w:val="00795111"/>
    <w:rsid w:val="00795154"/>
    <w:rsid w:val="007951C4"/>
    <w:rsid w:val="007951E4"/>
    <w:rsid w:val="007951F0"/>
    <w:rsid w:val="0079529C"/>
    <w:rsid w:val="0079533E"/>
    <w:rsid w:val="00795382"/>
    <w:rsid w:val="00795456"/>
    <w:rsid w:val="00795486"/>
    <w:rsid w:val="0079555D"/>
    <w:rsid w:val="007955F5"/>
    <w:rsid w:val="0079573C"/>
    <w:rsid w:val="00795856"/>
    <w:rsid w:val="007958F6"/>
    <w:rsid w:val="00795B3E"/>
    <w:rsid w:val="00795B40"/>
    <w:rsid w:val="00795BE7"/>
    <w:rsid w:val="00795C7B"/>
    <w:rsid w:val="00795D85"/>
    <w:rsid w:val="00795E25"/>
    <w:rsid w:val="00795FA8"/>
    <w:rsid w:val="00796019"/>
    <w:rsid w:val="007960B6"/>
    <w:rsid w:val="007960D4"/>
    <w:rsid w:val="00796179"/>
    <w:rsid w:val="007963F5"/>
    <w:rsid w:val="0079658F"/>
    <w:rsid w:val="00796596"/>
    <w:rsid w:val="0079659D"/>
    <w:rsid w:val="00796695"/>
    <w:rsid w:val="00796783"/>
    <w:rsid w:val="007967C0"/>
    <w:rsid w:val="0079682C"/>
    <w:rsid w:val="007968C6"/>
    <w:rsid w:val="007969A2"/>
    <w:rsid w:val="007969CB"/>
    <w:rsid w:val="007969DE"/>
    <w:rsid w:val="007969E1"/>
    <w:rsid w:val="00796A4C"/>
    <w:rsid w:val="00796A74"/>
    <w:rsid w:val="00796AE7"/>
    <w:rsid w:val="00796B5E"/>
    <w:rsid w:val="00796BA4"/>
    <w:rsid w:val="00796C11"/>
    <w:rsid w:val="00796EA2"/>
    <w:rsid w:val="00796EF9"/>
    <w:rsid w:val="00796F18"/>
    <w:rsid w:val="00796F3D"/>
    <w:rsid w:val="00796FA5"/>
    <w:rsid w:val="00796FC2"/>
    <w:rsid w:val="00797146"/>
    <w:rsid w:val="007971D6"/>
    <w:rsid w:val="0079729E"/>
    <w:rsid w:val="007973A7"/>
    <w:rsid w:val="00797531"/>
    <w:rsid w:val="00797564"/>
    <w:rsid w:val="00797894"/>
    <w:rsid w:val="007979F8"/>
    <w:rsid w:val="00797AD6"/>
    <w:rsid w:val="00797B39"/>
    <w:rsid w:val="00797B7B"/>
    <w:rsid w:val="00797B9A"/>
    <w:rsid w:val="00797BE6"/>
    <w:rsid w:val="00797BE9"/>
    <w:rsid w:val="00797D96"/>
    <w:rsid w:val="00797DA3"/>
    <w:rsid w:val="00797DF8"/>
    <w:rsid w:val="00797F44"/>
    <w:rsid w:val="007A0194"/>
    <w:rsid w:val="007A0487"/>
    <w:rsid w:val="007A04C6"/>
    <w:rsid w:val="007A06CC"/>
    <w:rsid w:val="007A0806"/>
    <w:rsid w:val="007A0812"/>
    <w:rsid w:val="007A08B7"/>
    <w:rsid w:val="007A08DE"/>
    <w:rsid w:val="007A094A"/>
    <w:rsid w:val="007A0953"/>
    <w:rsid w:val="007A09F6"/>
    <w:rsid w:val="007A0A16"/>
    <w:rsid w:val="007A0A1D"/>
    <w:rsid w:val="007A0ACB"/>
    <w:rsid w:val="007A0B0B"/>
    <w:rsid w:val="007A0D05"/>
    <w:rsid w:val="007A0DAD"/>
    <w:rsid w:val="007A0DAE"/>
    <w:rsid w:val="007A0E00"/>
    <w:rsid w:val="007A0EFC"/>
    <w:rsid w:val="007A0F1D"/>
    <w:rsid w:val="007A0FEB"/>
    <w:rsid w:val="007A120D"/>
    <w:rsid w:val="007A1350"/>
    <w:rsid w:val="007A1464"/>
    <w:rsid w:val="007A16E0"/>
    <w:rsid w:val="007A186C"/>
    <w:rsid w:val="007A188B"/>
    <w:rsid w:val="007A192A"/>
    <w:rsid w:val="007A1A09"/>
    <w:rsid w:val="007A1A18"/>
    <w:rsid w:val="007A1B9C"/>
    <w:rsid w:val="007A1DB8"/>
    <w:rsid w:val="007A1F2D"/>
    <w:rsid w:val="007A2113"/>
    <w:rsid w:val="007A223B"/>
    <w:rsid w:val="007A242B"/>
    <w:rsid w:val="007A26CE"/>
    <w:rsid w:val="007A2766"/>
    <w:rsid w:val="007A2779"/>
    <w:rsid w:val="007A2C8C"/>
    <w:rsid w:val="007A2D97"/>
    <w:rsid w:val="007A2F77"/>
    <w:rsid w:val="007A312E"/>
    <w:rsid w:val="007A3341"/>
    <w:rsid w:val="007A335A"/>
    <w:rsid w:val="007A3385"/>
    <w:rsid w:val="007A359D"/>
    <w:rsid w:val="007A3676"/>
    <w:rsid w:val="007A3689"/>
    <w:rsid w:val="007A39D4"/>
    <w:rsid w:val="007A3A72"/>
    <w:rsid w:val="007A3B4B"/>
    <w:rsid w:val="007A3BA9"/>
    <w:rsid w:val="007A3C3E"/>
    <w:rsid w:val="007A3C81"/>
    <w:rsid w:val="007A3C8E"/>
    <w:rsid w:val="007A3D5C"/>
    <w:rsid w:val="007A3D89"/>
    <w:rsid w:val="007A3E13"/>
    <w:rsid w:val="007A3E88"/>
    <w:rsid w:val="007A3EB2"/>
    <w:rsid w:val="007A3FAB"/>
    <w:rsid w:val="007A3FFC"/>
    <w:rsid w:val="007A400D"/>
    <w:rsid w:val="007A4034"/>
    <w:rsid w:val="007A4152"/>
    <w:rsid w:val="007A418D"/>
    <w:rsid w:val="007A448C"/>
    <w:rsid w:val="007A44CC"/>
    <w:rsid w:val="007A44E5"/>
    <w:rsid w:val="007A4660"/>
    <w:rsid w:val="007A4759"/>
    <w:rsid w:val="007A4781"/>
    <w:rsid w:val="007A47FC"/>
    <w:rsid w:val="007A4ADD"/>
    <w:rsid w:val="007A4B6F"/>
    <w:rsid w:val="007A4B77"/>
    <w:rsid w:val="007A4BE4"/>
    <w:rsid w:val="007A4E7F"/>
    <w:rsid w:val="007A4E81"/>
    <w:rsid w:val="007A4FAF"/>
    <w:rsid w:val="007A501F"/>
    <w:rsid w:val="007A503A"/>
    <w:rsid w:val="007A5305"/>
    <w:rsid w:val="007A567B"/>
    <w:rsid w:val="007A570F"/>
    <w:rsid w:val="007A577A"/>
    <w:rsid w:val="007A57CB"/>
    <w:rsid w:val="007A5815"/>
    <w:rsid w:val="007A5A4B"/>
    <w:rsid w:val="007A5C16"/>
    <w:rsid w:val="007A5D5E"/>
    <w:rsid w:val="007A603F"/>
    <w:rsid w:val="007A6104"/>
    <w:rsid w:val="007A6212"/>
    <w:rsid w:val="007A62DC"/>
    <w:rsid w:val="007A62F1"/>
    <w:rsid w:val="007A63B1"/>
    <w:rsid w:val="007A6451"/>
    <w:rsid w:val="007A6465"/>
    <w:rsid w:val="007A658A"/>
    <w:rsid w:val="007A65AF"/>
    <w:rsid w:val="007A6704"/>
    <w:rsid w:val="007A679A"/>
    <w:rsid w:val="007A67B7"/>
    <w:rsid w:val="007A682F"/>
    <w:rsid w:val="007A6839"/>
    <w:rsid w:val="007A6AE3"/>
    <w:rsid w:val="007A6B90"/>
    <w:rsid w:val="007A6BFA"/>
    <w:rsid w:val="007A6C18"/>
    <w:rsid w:val="007A6FCC"/>
    <w:rsid w:val="007A709F"/>
    <w:rsid w:val="007A719C"/>
    <w:rsid w:val="007A738C"/>
    <w:rsid w:val="007A73E5"/>
    <w:rsid w:val="007A7452"/>
    <w:rsid w:val="007A7480"/>
    <w:rsid w:val="007A763E"/>
    <w:rsid w:val="007A78FD"/>
    <w:rsid w:val="007A7980"/>
    <w:rsid w:val="007A7A93"/>
    <w:rsid w:val="007A7B4E"/>
    <w:rsid w:val="007A7BAB"/>
    <w:rsid w:val="007A7CA8"/>
    <w:rsid w:val="007A7D2D"/>
    <w:rsid w:val="007A7E6B"/>
    <w:rsid w:val="007A7E8C"/>
    <w:rsid w:val="007A7EB0"/>
    <w:rsid w:val="007B001B"/>
    <w:rsid w:val="007B002F"/>
    <w:rsid w:val="007B00C0"/>
    <w:rsid w:val="007B01DF"/>
    <w:rsid w:val="007B026C"/>
    <w:rsid w:val="007B02D5"/>
    <w:rsid w:val="007B0308"/>
    <w:rsid w:val="007B030B"/>
    <w:rsid w:val="007B040C"/>
    <w:rsid w:val="007B0452"/>
    <w:rsid w:val="007B057D"/>
    <w:rsid w:val="007B05C4"/>
    <w:rsid w:val="007B0763"/>
    <w:rsid w:val="007B07AC"/>
    <w:rsid w:val="007B095F"/>
    <w:rsid w:val="007B0961"/>
    <w:rsid w:val="007B09EE"/>
    <w:rsid w:val="007B0A4C"/>
    <w:rsid w:val="007B0B3D"/>
    <w:rsid w:val="007B0D4E"/>
    <w:rsid w:val="007B0D93"/>
    <w:rsid w:val="007B0DA3"/>
    <w:rsid w:val="007B0DDA"/>
    <w:rsid w:val="007B106A"/>
    <w:rsid w:val="007B109D"/>
    <w:rsid w:val="007B10B2"/>
    <w:rsid w:val="007B1155"/>
    <w:rsid w:val="007B121C"/>
    <w:rsid w:val="007B13C5"/>
    <w:rsid w:val="007B13E5"/>
    <w:rsid w:val="007B1585"/>
    <w:rsid w:val="007B1637"/>
    <w:rsid w:val="007B1692"/>
    <w:rsid w:val="007B1693"/>
    <w:rsid w:val="007B16AB"/>
    <w:rsid w:val="007B17AC"/>
    <w:rsid w:val="007B1893"/>
    <w:rsid w:val="007B1B9F"/>
    <w:rsid w:val="007B1CB9"/>
    <w:rsid w:val="007B1FB8"/>
    <w:rsid w:val="007B20AC"/>
    <w:rsid w:val="007B2134"/>
    <w:rsid w:val="007B2290"/>
    <w:rsid w:val="007B2423"/>
    <w:rsid w:val="007B2454"/>
    <w:rsid w:val="007B24D2"/>
    <w:rsid w:val="007B24F9"/>
    <w:rsid w:val="007B2552"/>
    <w:rsid w:val="007B261A"/>
    <w:rsid w:val="007B2755"/>
    <w:rsid w:val="007B27A3"/>
    <w:rsid w:val="007B28EB"/>
    <w:rsid w:val="007B29A4"/>
    <w:rsid w:val="007B2A7D"/>
    <w:rsid w:val="007B2ADD"/>
    <w:rsid w:val="007B2C5A"/>
    <w:rsid w:val="007B2CBB"/>
    <w:rsid w:val="007B2F42"/>
    <w:rsid w:val="007B2F88"/>
    <w:rsid w:val="007B3074"/>
    <w:rsid w:val="007B30F8"/>
    <w:rsid w:val="007B3167"/>
    <w:rsid w:val="007B3233"/>
    <w:rsid w:val="007B3238"/>
    <w:rsid w:val="007B3266"/>
    <w:rsid w:val="007B326F"/>
    <w:rsid w:val="007B32BB"/>
    <w:rsid w:val="007B3387"/>
    <w:rsid w:val="007B349A"/>
    <w:rsid w:val="007B35F3"/>
    <w:rsid w:val="007B3692"/>
    <w:rsid w:val="007B38F3"/>
    <w:rsid w:val="007B3961"/>
    <w:rsid w:val="007B3A6D"/>
    <w:rsid w:val="007B3A83"/>
    <w:rsid w:val="007B3AD0"/>
    <w:rsid w:val="007B3D84"/>
    <w:rsid w:val="007B3D96"/>
    <w:rsid w:val="007B3E0D"/>
    <w:rsid w:val="007B3E30"/>
    <w:rsid w:val="007B3F2A"/>
    <w:rsid w:val="007B40C7"/>
    <w:rsid w:val="007B4212"/>
    <w:rsid w:val="007B42BB"/>
    <w:rsid w:val="007B48A1"/>
    <w:rsid w:val="007B48C3"/>
    <w:rsid w:val="007B48F9"/>
    <w:rsid w:val="007B4AC5"/>
    <w:rsid w:val="007B4C04"/>
    <w:rsid w:val="007B4C2D"/>
    <w:rsid w:val="007B4EA0"/>
    <w:rsid w:val="007B4FBE"/>
    <w:rsid w:val="007B517E"/>
    <w:rsid w:val="007B5245"/>
    <w:rsid w:val="007B526A"/>
    <w:rsid w:val="007B53D4"/>
    <w:rsid w:val="007B53FD"/>
    <w:rsid w:val="007B541B"/>
    <w:rsid w:val="007B5451"/>
    <w:rsid w:val="007B54AF"/>
    <w:rsid w:val="007B5524"/>
    <w:rsid w:val="007B58C2"/>
    <w:rsid w:val="007B592A"/>
    <w:rsid w:val="007B5963"/>
    <w:rsid w:val="007B59DB"/>
    <w:rsid w:val="007B59FC"/>
    <w:rsid w:val="007B5A03"/>
    <w:rsid w:val="007B5C97"/>
    <w:rsid w:val="007B5D4D"/>
    <w:rsid w:val="007B5E2D"/>
    <w:rsid w:val="007B5FBD"/>
    <w:rsid w:val="007B60E1"/>
    <w:rsid w:val="007B6155"/>
    <w:rsid w:val="007B6258"/>
    <w:rsid w:val="007B62CA"/>
    <w:rsid w:val="007B6506"/>
    <w:rsid w:val="007B6579"/>
    <w:rsid w:val="007B65BF"/>
    <w:rsid w:val="007B668F"/>
    <w:rsid w:val="007B6718"/>
    <w:rsid w:val="007B6832"/>
    <w:rsid w:val="007B6892"/>
    <w:rsid w:val="007B6900"/>
    <w:rsid w:val="007B6948"/>
    <w:rsid w:val="007B6A05"/>
    <w:rsid w:val="007B6AB9"/>
    <w:rsid w:val="007B6C0A"/>
    <w:rsid w:val="007B6CB5"/>
    <w:rsid w:val="007B6D41"/>
    <w:rsid w:val="007B6D97"/>
    <w:rsid w:val="007B6ED3"/>
    <w:rsid w:val="007B702C"/>
    <w:rsid w:val="007B7050"/>
    <w:rsid w:val="007B7058"/>
    <w:rsid w:val="007B7133"/>
    <w:rsid w:val="007B7164"/>
    <w:rsid w:val="007B716E"/>
    <w:rsid w:val="007B71E7"/>
    <w:rsid w:val="007B7329"/>
    <w:rsid w:val="007B738B"/>
    <w:rsid w:val="007B742E"/>
    <w:rsid w:val="007B755A"/>
    <w:rsid w:val="007B76A1"/>
    <w:rsid w:val="007B777F"/>
    <w:rsid w:val="007B7BCB"/>
    <w:rsid w:val="007B7F56"/>
    <w:rsid w:val="007B7FA8"/>
    <w:rsid w:val="007C01C2"/>
    <w:rsid w:val="007C02D3"/>
    <w:rsid w:val="007C0688"/>
    <w:rsid w:val="007C089C"/>
    <w:rsid w:val="007C08E3"/>
    <w:rsid w:val="007C0967"/>
    <w:rsid w:val="007C0AB2"/>
    <w:rsid w:val="007C0BCB"/>
    <w:rsid w:val="007C0D63"/>
    <w:rsid w:val="007C0FE6"/>
    <w:rsid w:val="007C10A8"/>
    <w:rsid w:val="007C1133"/>
    <w:rsid w:val="007C1171"/>
    <w:rsid w:val="007C12F4"/>
    <w:rsid w:val="007C1392"/>
    <w:rsid w:val="007C1582"/>
    <w:rsid w:val="007C158F"/>
    <w:rsid w:val="007C160C"/>
    <w:rsid w:val="007C1638"/>
    <w:rsid w:val="007C16AF"/>
    <w:rsid w:val="007C16B0"/>
    <w:rsid w:val="007C19AF"/>
    <w:rsid w:val="007C19E0"/>
    <w:rsid w:val="007C1A86"/>
    <w:rsid w:val="007C1BF2"/>
    <w:rsid w:val="007C1C5C"/>
    <w:rsid w:val="007C1DBB"/>
    <w:rsid w:val="007C1FF6"/>
    <w:rsid w:val="007C211C"/>
    <w:rsid w:val="007C226B"/>
    <w:rsid w:val="007C22F5"/>
    <w:rsid w:val="007C2494"/>
    <w:rsid w:val="007C251C"/>
    <w:rsid w:val="007C255B"/>
    <w:rsid w:val="007C25B8"/>
    <w:rsid w:val="007C25FF"/>
    <w:rsid w:val="007C2605"/>
    <w:rsid w:val="007C2664"/>
    <w:rsid w:val="007C2714"/>
    <w:rsid w:val="007C2814"/>
    <w:rsid w:val="007C2911"/>
    <w:rsid w:val="007C2927"/>
    <w:rsid w:val="007C2A1F"/>
    <w:rsid w:val="007C2A54"/>
    <w:rsid w:val="007C2AFD"/>
    <w:rsid w:val="007C2CD2"/>
    <w:rsid w:val="007C2E5F"/>
    <w:rsid w:val="007C2FA5"/>
    <w:rsid w:val="007C2FC2"/>
    <w:rsid w:val="007C3059"/>
    <w:rsid w:val="007C306F"/>
    <w:rsid w:val="007C326A"/>
    <w:rsid w:val="007C327B"/>
    <w:rsid w:val="007C332F"/>
    <w:rsid w:val="007C3514"/>
    <w:rsid w:val="007C3581"/>
    <w:rsid w:val="007C3659"/>
    <w:rsid w:val="007C3661"/>
    <w:rsid w:val="007C37FE"/>
    <w:rsid w:val="007C38CB"/>
    <w:rsid w:val="007C3A73"/>
    <w:rsid w:val="007C3B9B"/>
    <w:rsid w:val="007C3BAD"/>
    <w:rsid w:val="007C3C11"/>
    <w:rsid w:val="007C3CC3"/>
    <w:rsid w:val="007C3EB8"/>
    <w:rsid w:val="007C4093"/>
    <w:rsid w:val="007C4331"/>
    <w:rsid w:val="007C4495"/>
    <w:rsid w:val="007C45C2"/>
    <w:rsid w:val="007C4631"/>
    <w:rsid w:val="007C4688"/>
    <w:rsid w:val="007C472A"/>
    <w:rsid w:val="007C4744"/>
    <w:rsid w:val="007C475F"/>
    <w:rsid w:val="007C47B0"/>
    <w:rsid w:val="007C4837"/>
    <w:rsid w:val="007C4875"/>
    <w:rsid w:val="007C4A84"/>
    <w:rsid w:val="007C4A92"/>
    <w:rsid w:val="007C4B93"/>
    <w:rsid w:val="007C4C62"/>
    <w:rsid w:val="007C4DE7"/>
    <w:rsid w:val="007C4DFC"/>
    <w:rsid w:val="007C4EAE"/>
    <w:rsid w:val="007C4FE6"/>
    <w:rsid w:val="007C510D"/>
    <w:rsid w:val="007C510E"/>
    <w:rsid w:val="007C5163"/>
    <w:rsid w:val="007C51A9"/>
    <w:rsid w:val="007C5251"/>
    <w:rsid w:val="007C52A6"/>
    <w:rsid w:val="007C534F"/>
    <w:rsid w:val="007C536A"/>
    <w:rsid w:val="007C557C"/>
    <w:rsid w:val="007C570D"/>
    <w:rsid w:val="007C58F5"/>
    <w:rsid w:val="007C5B0E"/>
    <w:rsid w:val="007C5B16"/>
    <w:rsid w:val="007C5BD5"/>
    <w:rsid w:val="007C5EA9"/>
    <w:rsid w:val="007C5EBB"/>
    <w:rsid w:val="007C5FEC"/>
    <w:rsid w:val="007C6104"/>
    <w:rsid w:val="007C6170"/>
    <w:rsid w:val="007C623C"/>
    <w:rsid w:val="007C629F"/>
    <w:rsid w:val="007C632A"/>
    <w:rsid w:val="007C63FA"/>
    <w:rsid w:val="007C663D"/>
    <w:rsid w:val="007C66E6"/>
    <w:rsid w:val="007C672C"/>
    <w:rsid w:val="007C6956"/>
    <w:rsid w:val="007C6C0F"/>
    <w:rsid w:val="007C6C15"/>
    <w:rsid w:val="007C6C46"/>
    <w:rsid w:val="007C6C7D"/>
    <w:rsid w:val="007C6C86"/>
    <w:rsid w:val="007C70BA"/>
    <w:rsid w:val="007C73B4"/>
    <w:rsid w:val="007C73E3"/>
    <w:rsid w:val="007C78C7"/>
    <w:rsid w:val="007C79B5"/>
    <w:rsid w:val="007C79EF"/>
    <w:rsid w:val="007C7A04"/>
    <w:rsid w:val="007C7B7B"/>
    <w:rsid w:val="007C7BD7"/>
    <w:rsid w:val="007C7BE0"/>
    <w:rsid w:val="007C7DEA"/>
    <w:rsid w:val="007C7EBF"/>
    <w:rsid w:val="007C7F7F"/>
    <w:rsid w:val="007D0178"/>
    <w:rsid w:val="007D03A9"/>
    <w:rsid w:val="007D0582"/>
    <w:rsid w:val="007D07BF"/>
    <w:rsid w:val="007D0830"/>
    <w:rsid w:val="007D08F3"/>
    <w:rsid w:val="007D0A4C"/>
    <w:rsid w:val="007D0AD2"/>
    <w:rsid w:val="007D0B3F"/>
    <w:rsid w:val="007D0CFA"/>
    <w:rsid w:val="007D0E6B"/>
    <w:rsid w:val="007D0ECB"/>
    <w:rsid w:val="007D0F55"/>
    <w:rsid w:val="007D0FAA"/>
    <w:rsid w:val="007D11A7"/>
    <w:rsid w:val="007D125E"/>
    <w:rsid w:val="007D12D8"/>
    <w:rsid w:val="007D1632"/>
    <w:rsid w:val="007D16E7"/>
    <w:rsid w:val="007D17C0"/>
    <w:rsid w:val="007D17DD"/>
    <w:rsid w:val="007D1922"/>
    <w:rsid w:val="007D198F"/>
    <w:rsid w:val="007D19A1"/>
    <w:rsid w:val="007D1B40"/>
    <w:rsid w:val="007D1B66"/>
    <w:rsid w:val="007D1E23"/>
    <w:rsid w:val="007D1E35"/>
    <w:rsid w:val="007D1F6F"/>
    <w:rsid w:val="007D1FAF"/>
    <w:rsid w:val="007D1FD7"/>
    <w:rsid w:val="007D20C5"/>
    <w:rsid w:val="007D2262"/>
    <w:rsid w:val="007D22C3"/>
    <w:rsid w:val="007D2316"/>
    <w:rsid w:val="007D2425"/>
    <w:rsid w:val="007D262A"/>
    <w:rsid w:val="007D267F"/>
    <w:rsid w:val="007D27FC"/>
    <w:rsid w:val="007D2880"/>
    <w:rsid w:val="007D28C6"/>
    <w:rsid w:val="007D28D2"/>
    <w:rsid w:val="007D294F"/>
    <w:rsid w:val="007D2993"/>
    <w:rsid w:val="007D2A1F"/>
    <w:rsid w:val="007D2AAA"/>
    <w:rsid w:val="007D2AEF"/>
    <w:rsid w:val="007D2B1D"/>
    <w:rsid w:val="007D2C7D"/>
    <w:rsid w:val="007D2F88"/>
    <w:rsid w:val="007D31C5"/>
    <w:rsid w:val="007D3216"/>
    <w:rsid w:val="007D32C8"/>
    <w:rsid w:val="007D33BA"/>
    <w:rsid w:val="007D3497"/>
    <w:rsid w:val="007D34CF"/>
    <w:rsid w:val="007D350D"/>
    <w:rsid w:val="007D37D1"/>
    <w:rsid w:val="007D384B"/>
    <w:rsid w:val="007D393B"/>
    <w:rsid w:val="007D397A"/>
    <w:rsid w:val="007D3A22"/>
    <w:rsid w:val="007D3B09"/>
    <w:rsid w:val="007D3B1A"/>
    <w:rsid w:val="007D3C33"/>
    <w:rsid w:val="007D3DBA"/>
    <w:rsid w:val="007D3DD9"/>
    <w:rsid w:val="007D3E26"/>
    <w:rsid w:val="007D3E8D"/>
    <w:rsid w:val="007D404E"/>
    <w:rsid w:val="007D412C"/>
    <w:rsid w:val="007D415D"/>
    <w:rsid w:val="007D419B"/>
    <w:rsid w:val="007D4270"/>
    <w:rsid w:val="007D432C"/>
    <w:rsid w:val="007D439B"/>
    <w:rsid w:val="007D4448"/>
    <w:rsid w:val="007D44BC"/>
    <w:rsid w:val="007D45A6"/>
    <w:rsid w:val="007D4625"/>
    <w:rsid w:val="007D4664"/>
    <w:rsid w:val="007D481C"/>
    <w:rsid w:val="007D48BC"/>
    <w:rsid w:val="007D48F4"/>
    <w:rsid w:val="007D499C"/>
    <w:rsid w:val="007D4B38"/>
    <w:rsid w:val="007D4C6B"/>
    <w:rsid w:val="007D4CC4"/>
    <w:rsid w:val="007D4F3D"/>
    <w:rsid w:val="007D5112"/>
    <w:rsid w:val="007D513A"/>
    <w:rsid w:val="007D51CE"/>
    <w:rsid w:val="007D551C"/>
    <w:rsid w:val="007D5537"/>
    <w:rsid w:val="007D5576"/>
    <w:rsid w:val="007D5604"/>
    <w:rsid w:val="007D56A5"/>
    <w:rsid w:val="007D571F"/>
    <w:rsid w:val="007D58EC"/>
    <w:rsid w:val="007D5B02"/>
    <w:rsid w:val="007D5C9D"/>
    <w:rsid w:val="007D5DC9"/>
    <w:rsid w:val="007D5DD4"/>
    <w:rsid w:val="007D5E51"/>
    <w:rsid w:val="007D5F51"/>
    <w:rsid w:val="007D5FF1"/>
    <w:rsid w:val="007D60A9"/>
    <w:rsid w:val="007D60F6"/>
    <w:rsid w:val="007D6116"/>
    <w:rsid w:val="007D612A"/>
    <w:rsid w:val="007D620F"/>
    <w:rsid w:val="007D6364"/>
    <w:rsid w:val="007D6396"/>
    <w:rsid w:val="007D641B"/>
    <w:rsid w:val="007D6622"/>
    <w:rsid w:val="007D665C"/>
    <w:rsid w:val="007D6695"/>
    <w:rsid w:val="007D6707"/>
    <w:rsid w:val="007D685D"/>
    <w:rsid w:val="007D687D"/>
    <w:rsid w:val="007D6898"/>
    <w:rsid w:val="007D68E8"/>
    <w:rsid w:val="007D6BD2"/>
    <w:rsid w:val="007D6C90"/>
    <w:rsid w:val="007D6D23"/>
    <w:rsid w:val="007D6E05"/>
    <w:rsid w:val="007D6E36"/>
    <w:rsid w:val="007D6E40"/>
    <w:rsid w:val="007D6E4D"/>
    <w:rsid w:val="007D6EDD"/>
    <w:rsid w:val="007D703B"/>
    <w:rsid w:val="007D7061"/>
    <w:rsid w:val="007D70F2"/>
    <w:rsid w:val="007D71A5"/>
    <w:rsid w:val="007D72AA"/>
    <w:rsid w:val="007D72FF"/>
    <w:rsid w:val="007D740E"/>
    <w:rsid w:val="007D74F1"/>
    <w:rsid w:val="007D7584"/>
    <w:rsid w:val="007D759C"/>
    <w:rsid w:val="007D75C0"/>
    <w:rsid w:val="007D75FC"/>
    <w:rsid w:val="007D76F6"/>
    <w:rsid w:val="007D7959"/>
    <w:rsid w:val="007D7BD3"/>
    <w:rsid w:val="007D7BDA"/>
    <w:rsid w:val="007D7CCF"/>
    <w:rsid w:val="007D7DEF"/>
    <w:rsid w:val="007E002A"/>
    <w:rsid w:val="007E00B4"/>
    <w:rsid w:val="007E0314"/>
    <w:rsid w:val="007E0331"/>
    <w:rsid w:val="007E03DF"/>
    <w:rsid w:val="007E0423"/>
    <w:rsid w:val="007E047A"/>
    <w:rsid w:val="007E0599"/>
    <w:rsid w:val="007E05B5"/>
    <w:rsid w:val="007E05EC"/>
    <w:rsid w:val="007E0672"/>
    <w:rsid w:val="007E06A5"/>
    <w:rsid w:val="007E0720"/>
    <w:rsid w:val="007E0744"/>
    <w:rsid w:val="007E07B7"/>
    <w:rsid w:val="007E07F3"/>
    <w:rsid w:val="007E08AE"/>
    <w:rsid w:val="007E0998"/>
    <w:rsid w:val="007E09FE"/>
    <w:rsid w:val="007E0A2B"/>
    <w:rsid w:val="007E0A4E"/>
    <w:rsid w:val="007E0B05"/>
    <w:rsid w:val="007E0B24"/>
    <w:rsid w:val="007E0BD0"/>
    <w:rsid w:val="007E0BD1"/>
    <w:rsid w:val="007E0C34"/>
    <w:rsid w:val="007E0D0B"/>
    <w:rsid w:val="007E0D25"/>
    <w:rsid w:val="007E0DC0"/>
    <w:rsid w:val="007E0E26"/>
    <w:rsid w:val="007E0F67"/>
    <w:rsid w:val="007E100F"/>
    <w:rsid w:val="007E1049"/>
    <w:rsid w:val="007E1057"/>
    <w:rsid w:val="007E1112"/>
    <w:rsid w:val="007E11D8"/>
    <w:rsid w:val="007E12F9"/>
    <w:rsid w:val="007E1388"/>
    <w:rsid w:val="007E13E1"/>
    <w:rsid w:val="007E14C2"/>
    <w:rsid w:val="007E14DE"/>
    <w:rsid w:val="007E154D"/>
    <w:rsid w:val="007E15C6"/>
    <w:rsid w:val="007E1612"/>
    <w:rsid w:val="007E1634"/>
    <w:rsid w:val="007E17E0"/>
    <w:rsid w:val="007E1906"/>
    <w:rsid w:val="007E1959"/>
    <w:rsid w:val="007E1A2D"/>
    <w:rsid w:val="007E1CAE"/>
    <w:rsid w:val="007E1CDF"/>
    <w:rsid w:val="007E1D45"/>
    <w:rsid w:val="007E1D7E"/>
    <w:rsid w:val="007E1D8D"/>
    <w:rsid w:val="007E2007"/>
    <w:rsid w:val="007E20EB"/>
    <w:rsid w:val="007E2215"/>
    <w:rsid w:val="007E223F"/>
    <w:rsid w:val="007E27E1"/>
    <w:rsid w:val="007E2915"/>
    <w:rsid w:val="007E2950"/>
    <w:rsid w:val="007E2A6F"/>
    <w:rsid w:val="007E2AB2"/>
    <w:rsid w:val="007E2BB0"/>
    <w:rsid w:val="007E2CA7"/>
    <w:rsid w:val="007E2F2E"/>
    <w:rsid w:val="007E30AA"/>
    <w:rsid w:val="007E311E"/>
    <w:rsid w:val="007E31CC"/>
    <w:rsid w:val="007E349D"/>
    <w:rsid w:val="007E35A6"/>
    <w:rsid w:val="007E3616"/>
    <w:rsid w:val="007E36BA"/>
    <w:rsid w:val="007E36CE"/>
    <w:rsid w:val="007E39BC"/>
    <w:rsid w:val="007E3B4F"/>
    <w:rsid w:val="007E3B5A"/>
    <w:rsid w:val="007E3C00"/>
    <w:rsid w:val="007E3C99"/>
    <w:rsid w:val="007E3E99"/>
    <w:rsid w:val="007E3FD6"/>
    <w:rsid w:val="007E4007"/>
    <w:rsid w:val="007E418B"/>
    <w:rsid w:val="007E4190"/>
    <w:rsid w:val="007E41AC"/>
    <w:rsid w:val="007E423C"/>
    <w:rsid w:val="007E433F"/>
    <w:rsid w:val="007E43FC"/>
    <w:rsid w:val="007E447E"/>
    <w:rsid w:val="007E44F9"/>
    <w:rsid w:val="007E451B"/>
    <w:rsid w:val="007E45A0"/>
    <w:rsid w:val="007E464C"/>
    <w:rsid w:val="007E46F5"/>
    <w:rsid w:val="007E4733"/>
    <w:rsid w:val="007E479C"/>
    <w:rsid w:val="007E47C5"/>
    <w:rsid w:val="007E48F1"/>
    <w:rsid w:val="007E49CF"/>
    <w:rsid w:val="007E4A04"/>
    <w:rsid w:val="007E4AB0"/>
    <w:rsid w:val="007E4AC5"/>
    <w:rsid w:val="007E4B14"/>
    <w:rsid w:val="007E4B35"/>
    <w:rsid w:val="007E4B99"/>
    <w:rsid w:val="007E4C44"/>
    <w:rsid w:val="007E4C4A"/>
    <w:rsid w:val="007E4DDE"/>
    <w:rsid w:val="007E5226"/>
    <w:rsid w:val="007E527E"/>
    <w:rsid w:val="007E5604"/>
    <w:rsid w:val="007E562B"/>
    <w:rsid w:val="007E570F"/>
    <w:rsid w:val="007E5720"/>
    <w:rsid w:val="007E5982"/>
    <w:rsid w:val="007E59A8"/>
    <w:rsid w:val="007E5A42"/>
    <w:rsid w:val="007E5A5A"/>
    <w:rsid w:val="007E5B32"/>
    <w:rsid w:val="007E5F12"/>
    <w:rsid w:val="007E5FB5"/>
    <w:rsid w:val="007E6041"/>
    <w:rsid w:val="007E605D"/>
    <w:rsid w:val="007E60E5"/>
    <w:rsid w:val="007E6213"/>
    <w:rsid w:val="007E6333"/>
    <w:rsid w:val="007E6369"/>
    <w:rsid w:val="007E63D3"/>
    <w:rsid w:val="007E64A6"/>
    <w:rsid w:val="007E64C8"/>
    <w:rsid w:val="007E657E"/>
    <w:rsid w:val="007E6679"/>
    <w:rsid w:val="007E676E"/>
    <w:rsid w:val="007E6800"/>
    <w:rsid w:val="007E693E"/>
    <w:rsid w:val="007E6A1F"/>
    <w:rsid w:val="007E6AC7"/>
    <w:rsid w:val="007E6BC1"/>
    <w:rsid w:val="007E6C13"/>
    <w:rsid w:val="007E6DB8"/>
    <w:rsid w:val="007E6F24"/>
    <w:rsid w:val="007E6FD6"/>
    <w:rsid w:val="007E7023"/>
    <w:rsid w:val="007E706E"/>
    <w:rsid w:val="007E70D8"/>
    <w:rsid w:val="007E7113"/>
    <w:rsid w:val="007E72B5"/>
    <w:rsid w:val="007E72CD"/>
    <w:rsid w:val="007E735F"/>
    <w:rsid w:val="007E7389"/>
    <w:rsid w:val="007E74B7"/>
    <w:rsid w:val="007E74D5"/>
    <w:rsid w:val="007E74DF"/>
    <w:rsid w:val="007E752E"/>
    <w:rsid w:val="007E7569"/>
    <w:rsid w:val="007E757C"/>
    <w:rsid w:val="007E76CE"/>
    <w:rsid w:val="007E78AF"/>
    <w:rsid w:val="007E7957"/>
    <w:rsid w:val="007E7A45"/>
    <w:rsid w:val="007E7B4B"/>
    <w:rsid w:val="007E7D2B"/>
    <w:rsid w:val="007E7D41"/>
    <w:rsid w:val="007E7D71"/>
    <w:rsid w:val="007E7E5A"/>
    <w:rsid w:val="007E7E7F"/>
    <w:rsid w:val="007E7ED3"/>
    <w:rsid w:val="007F0054"/>
    <w:rsid w:val="007F00FB"/>
    <w:rsid w:val="007F03BE"/>
    <w:rsid w:val="007F03C5"/>
    <w:rsid w:val="007F058A"/>
    <w:rsid w:val="007F06AE"/>
    <w:rsid w:val="007F0746"/>
    <w:rsid w:val="007F08D2"/>
    <w:rsid w:val="007F08D9"/>
    <w:rsid w:val="007F0953"/>
    <w:rsid w:val="007F096D"/>
    <w:rsid w:val="007F0A31"/>
    <w:rsid w:val="007F0AA7"/>
    <w:rsid w:val="007F0B50"/>
    <w:rsid w:val="007F0B54"/>
    <w:rsid w:val="007F0BC1"/>
    <w:rsid w:val="007F0C19"/>
    <w:rsid w:val="007F0C66"/>
    <w:rsid w:val="007F0C6B"/>
    <w:rsid w:val="007F0CF1"/>
    <w:rsid w:val="007F0E3F"/>
    <w:rsid w:val="007F1073"/>
    <w:rsid w:val="007F1233"/>
    <w:rsid w:val="007F1287"/>
    <w:rsid w:val="007F133D"/>
    <w:rsid w:val="007F13EA"/>
    <w:rsid w:val="007F1472"/>
    <w:rsid w:val="007F153B"/>
    <w:rsid w:val="007F15EF"/>
    <w:rsid w:val="007F189A"/>
    <w:rsid w:val="007F18A7"/>
    <w:rsid w:val="007F18B9"/>
    <w:rsid w:val="007F1A69"/>
    <w:rsid w:val="007F1A89"/>
    <w:rsid w:val="007F1AFA"/>
    <w:rsid w:val="007F1C34"/>
    <w:rsid w:val="007F1C4C"/>
    <w:rsid w:val="007F210F"/>
    <w:rsid w:val="007F2247"/>
    <w:rsid w:val="007F2265"/>
    <w:rsid w:val="007F2292"/>
    <w:rsid w:val="007F2294"/>
    <w:rsid w:val="007F23B6"/>
    <w:rsid w:val="007F24DB"/>
    <w:rsid w:val="007F2566"/>
    <w:rsid w:val="007F25A1"/>
    <w:rsid w:val="007F2633"/>
    <w:rsid w:val="007F27B5"/>
    <w:rsid w:val="007F29BA"/>
    <w:rsid w:val="007F2A44"/>
    <w:rsid w:val="007F2A4E"/>
    <w:rsid w:val="007F2B1C"/>
    <w:rsid w:val="007F2D01"/>
    <w:rsid w:val="007F2DD9"/>
    <w:rsid w:val="007F2E23"/>
    <w:rsid w:val="007F2E6E"/>
    <w:rsid w:val="007F3069"/>
    <w:rsid w:val="007F30E1"/>
    <w:rsid w:val="007F3170"/>
    <w:rsid w:val="007F31B8"/>
    <w:rsid w:val="007F33A6"/>
    <w:rsid w:val="007F3599"/>
    <w:rsid w:val="007F35C2"/>
    <w:rsid w:val="007F3615"/>
    <w:rsid w:val="007F36A2"/>
    <w:rsid w:val="007F3773"/>
    <w:rsid w:val="007F391F"/>
    <w:rsid w:val="007F39D1"/>
    <w:rsid w:val="007F39D4"/>
    <w:rsid w:val="007F3A1B"/>
    <w:rsid w:val="007F3B5A"/>
    <w:rsid w:val="007F3BB6"/>
    <w:rsid w:val="007F3CA9"/>
    <w:rsid w:val="007F3CF6"/>
    <w:rsid w:val="007F3D0B"/>
    <w:rsid w:val="007F3DEC"/>
    <w:rsid w:val="007F3FF6"/>
    <w:rsid w:val="007F407B"/>
    <w:rsid w:val="007F4095"/>
    <w:rsid w:val="007F4109"/>
    <w:rsid w:val="007F41C7"/>
    <w:rsid w:val="007F46D7"/>
    <w:rsid w:val="007F47DC"/>
    <w:rsid w:val="007F47DD"/>
    <w:rsid w:val="007F4811"/>
    <w:rsid w:val="007F4905"/>
    <w:rsid w:val="007F490D"/>
    <w:rsid w:val="007F4A38"/>
    <w:rsid w:val="007F4A68"/>
    <w:rsid w:val="007F4BC4"/>
    <w:rsid w:val="007F4BC6"/>
    <w:rsid w:val="007F4BD8"/>
    <w:rsid w:val="007F4D17"/>
    <w:rsid w:val="007F4DA1"/>
    <w:rsid w:val="007F4F0F"/>
    <w:rsid w:val="007F4FC3"/>
    <w:rsid w:val="007F4FF0"/>
    <w:rsid w:val="007F4FF2"/>
    <w:rsid w:val="007F51AF"/>
    <w:rsid w:val="007F51B5"/>
    <w:rsid w:val="007F52AA"/>
    <w:rsid w:val="007F5368"/>
    <w:rsid w:val="007F541A"/>
    <w:rsid w:val="007F54BC"/>
    <w:rsid w:val="007F577E"/>
    <w:rsid w:val="007F5892"/>
    <w:rsid w:val="007F58E4"/>
    <w:rsid w:val="007F5A8E"/>
    <w:rsid w:val="007F5BCA"/>
    <w:rsid w:val="007F5C4B"/>
    <w:rsid w:val="007F5CBB"/>
    <w:rsid w:val="007F5CD3"/>
    <w:rsid w:val="007F5CE9"/>
    <w:rsid w:val="007F5DCA"/>
    <w:rsid w:val="007F5EBE"/>
    <w:rsid w:val="007F5F95"/>
    <w:rsid w:val="007F609B"/>
    <w:rsid w:val="007F60D8"/>
    <w:rsid w:val="007F627F"/>
    <w:rsid w:val="007F63D7"/>
    <w:rsid w:val="007F6473"/>
    <w:rsid w:val="007F64CD"/>
    <w:rsid w:val="007F69A1"/>
    <w:rsid w:val="007F6A1D"/>
    <w:rsid w:val="007F6A9D"/>
    <w:rsid w:val="007F6C02"/>
    <w:rsid w:val="007F6CA9"/>
    <w:rsid w:val="007F6D45"/>
    <w:rsid w:val="007F6DAA"/>
    <w:rsid w:val="007F6F9E"/>
    <w:rsid w:val="007F70A8"/>
    <w:rsid w:val="007F70D6"/>
    <w:rsid w:val="007F710D"/>
    <w:rsid w:val="007F71DF"/>
    <w:rsid w:val="007F71F4"/>
    <w:rsid w:val="007F7235"/>
    <w:rsid w:val="007F7280"/>
    <w:rsid w:val="007F74BE"/>
    <w:rsid w:val="007F7559"/>
    <w:rsid w:val="007F7654"/>
    <w:rsid w:val="007F766B"/>
    <w:rsid w:val="007F790D"/>
    <w:rsid w:val="007F794D"/>
    <w:rsid w:val="007F79C2"/>
    <w:rsid w:val="007F7A9E"/>
    <w:rsid w:val="007F7ADC"/>
    <w:rsid w:val="007F7B1C"/>
    <w:rsid w:val="007F7B3D"/>
    <w:rsid w:val="007F7C18"/>
    <w:rsid w:val="007F7C69"/>
    <w:rsid w:val="007F7D65"/>
    <w:rsid w:val="008001AE"/>
    <w:rsid w:val="0080026A"/>
    <w:rsid w:val="00800527"/>
    <w:rsid w:val="0080064F"/>
    <w:rsid w:val="008006BA"/>
    <w:rsid w:val="0080071C"/>
    <w:rsid w:val="00800955"/>
    <w:rsid w:val="00800A1A"/>
    <w:rsid w:val="00800B91"/>
    <w:rsid w:val="00800CA8"/>
    <w:rsid w:val="00800CE0"/>
    <w:rsid w:val="00800CE8"/>
    <w:rsid w:val="00800E48"/>
    <w:rsid w:val="00800F2D"/>
    <w:rsid w:val="0080108D"/>
    <w:rsid w:val="00801196"/>
    <w:rsid w:val="0080119C"/>
    <w:rsid w:val="008011B1"/>
    <w:rsid w:val="008011CE"/>
    <w:rsid w:val="00801214"/>
    <w:rsid w:val="00801229"/>
    <w:rsid w:val="008013BC"/>
    <w:rsid w:val="00801572"/>
    <w:rsid w:val="008018ED"/>
    <w:rsid w:val="00801944"/>
    <w:rsid w:val="008019ED"/>
    <w:rsid w:val="008019F9"/>
    <w:rsid w:val="00801ABC"/>
    <w:rsid w:val="00801C58"/>
    <w:rsid w:val="00801CB8"/>
    <w:rsid w:val="00801EE2"/>
    <w:rsid w:val="00801F2B"/>
    <w:rsid w:val="00802035"/>
    <w:rsid w:val="008022BD"/>
    <w:rsid w:val="008023E1"/>
    <w:rsid w:val="00802450"/>
    <w:rsid w:val="00802497"/>
    <w:rsid w:val="0080257C"/>
    <w:rsid w:val="00802626"/>
    <w:rsid w:val="008026C6"/>
    <w:rsid w:val="00802702"/>
    <w:rsid w:val="00802801"/>
    <w:rsid w:val="00802A51"/>
    <w:rsid w:val="00802AB8"/>
    <w:rsid w:val="00802B83"/>
    <w:rsid w:val="00802C11"/>
    <w:rsid w:val="00802C1C"/>
    <w:rsid w:val="00802C76"/>
    <w:rsid w:val="00802C80"/>
    <w:rsid w:val="00802E49"/>
    <w:rsid w:val="00802F65"/>
    <w:rsid w:val="00802F89"/>
    <w:rsid w:val="00802FC3"/>
    <w:rsid w:val="0080314D"/>
    <w:rsid w:val="00803336"/>
    <w:rsid w:val="008033FD"/>
    <w:rsid w:val="008035F5"/>
    <w:rsid w:val="008035FF"/>
    <w:rsid w:val="008036CF"/>
    <w:rsid w:val="00803758"/>
    <w:rsid w:val="008037CF"/>
    <w:rsid w:val="008037F5"/>
    <w:rsid w:val="00803941"/>
    <w:rsid w:val="00803AFA"/>
    <w:rsid w:val="00803BC0"/>
    <w:rsid w:val="00803BD1"/>
    <w:rsid w:val="00803C02"/>
    <w:rsid w:val="00803F6C"/>
    <w:rsid w:val="00803FDD"/>
    <w:rsid w:val="008040E8"/>
    <w:rsid w:val="00804218"/>
    <w:rsid w:val="008042A5"/>
    <w:rsid w:val="008043B1"/>
    <w:rsid w:val="008044B6"/>
    <w:rsid w:val="00804583"/>
    <w:rsid w:val="008045CA"/>
    <w:rsid w:val="00804697"/>
    <w:rsid w:val="008046EE"/>
    <w:rsid w:val="00804732"/>
    <w:rsid w:val="0080498E"/>
    <w:rsid w:val="008049ED"/>
    <w:rsid w:val="00804B00"/>
    <w:rsid w:val="00804B6C"/>
    <w:rsid w:val="00804BBB"/>
    <w:rsid w:val="00804D02"/>
    <w:rsid w:val="00804F48"/>
    <w:rsid w:val="00804FE5"/>
    <w:rsid w:val="00805003"/>
    <w:rsid w:val="0080510D"/>
    <w:rsid w:val="00805125"/>
    <w:rsid w:val="0080512A"/>
    <w:rsid w:val="008051AC"/>
    <w:rsid w:val="0080522B"/>
    <w:rsid w:val="00805300"/>
    <w:rsid w:val="0080544B"/>
    <w:rsid w:val="0080549B"/>
    <w:rsid w:val="00805679"/>
    <w:rsid w:val="00805838"/>
    <w:rsid w:val="00805900"/>
    <w:rsid w:val="00805933"/>
    <w:rsid w:val="00805C20"/>
    <w:rsid w:val="00805C3A"/>
    <w:rsid w:val="00805EE7"/>
    <w:rsid w:val="008060C0"/>
    <w:rsid w:val="00806144"/>
    <w:rsid w:val="00806334"/>
    <w:rsid w:val="008063D8"/>
    <w:rsid w:val="008064D5"/>
    <w:rsid w:val="008064F1"/>
    <w:rsid w:val="00806580"/>
    <w:rsid w:val="008065ED"/>
    <w:rsid w:val="0080662D"/>
    <w:rsid w:val="0080674C"/>
    <w:rsid w:val="00806757"/>
    <w:rsid w:val="00806A25"/>
    <w:rsid w:val="00806AC9"/>
    <w:rsid w:val="00806BC0"/>
    <w:rsid w:val="00806D04"/>
    <w:rsid w:val="00806D0F"/>
    <w:rsid w:val="00806D76"/>
    <w:rsid w:val="00806E84"/>
    <w:rsid w:val="00807186"/>
    <w:rsid w:val="008071AA"/>
    <w:rsid w:val="00807281"/>
    <w:rsid w:val="008073A6"/>
    <w:rsid w:val="00807403"/>
    <w:rsid w:val="00807474"/>
    <w:rsid w:val="00807522"/>
    <w:rsid w:val="00807704"/>
    <w:rsid w:val="00807743"/>
    <w:rsid w:val="008077EC"/>
    <w:rsid w:val="00807BDB"/>
    <w:rsid w:val="00807BDF"/>
    <w:rsid w:val="00807C06"/>
    <w:rsid w:val="00807CCF"/>
    <w:rsid w:val="00807D22"/>
    <w:rsid w:val="00807E49"/>
    <w:rsid w:val="00807F14"/>
    <w:rsid w:val="00807F4A"/>
    <w:rsid w:val="00807FB5"/>
    <w:rsid w:val="008100C6"/>
    <w:rsid w:val="008100FE"/>
    <w:rsid w:val="00810101"/>
    <w:rsid w:val="0081037E"/>
    <w:rsid w:val="008106F0"/>
    <w:rsid w:val="00810780"/>
    <w:rsid w:val="0081093C"/>
    <w:rsid w:val="008109C3"/>
    <w:rsid w:val="008109FD"/>
    <w:rsid w:val="00810A38"/>
    <w:rsid w:val="00810A96"/>
    <w:rsid w:val="00810AA1"/>
    <w:rsid w:val="00810D50"/>
    <w:rsid w:val="00810F1A"/>
    <w:rsid w:val="00810FB6"/>
    <w:rsid w:val="0081110D"/>
    <w:rsid w:val="00811238"/>
    <w:rsid w:val="00811451"/>
    <w:rsid w:val="00811680"/>
    <w:rsid w:val="008116F5"/>
    <w:rsid w:val="00811783"/>
    <w:rsid w:val="008119C9"/>
    <w:rsid w:val="00811A84"/>
    <w:rsid w:val="00811B18"/>
    <w:rsid w:val="00811B52"/>
    <w:rsid w:val="00811BA6"/>
    <w:rsid w:val="00811E79"/>
    <w:rsid w:val="00811EAC"/>
    <w:rsid w:val="00811F4F"/>
    <w:rsid w:val="00811F76"/>
    <w:rsid w:val="00811F88"/>
    <w:rsid w:val="00812111"/>
    <w:rsid w:val="00812276"/>
    <w:rsid w:val="00812288"/>
    <w:rsid w:val="008122E6"/>
    <w:rsid w:val="008123E9"/>
    <w:rsid w:val="0081243D"/>
    <w:rsid w:val="0081248A"/>
    <w:rsid w:val="008124D1"/>
    <w:rsid w:val="008125CA"/>
    <w:rsid w:val="00812618"/>
    <w:rsid w:val="008126F1"/>
    <w:rsid w:val="00812755"/>
    <w:rsid w:val="0081286B"/>
    <w:rsid w:val="008128D0"/>
    <w:rsid w:val="0081291A"/>
    <w:rsid w:val="0081294C"/>
    <w:rsid w:val="00812A23"/>
    <w:rsid w:val="00812B6D"/>
    <w:rsid w:val="00812CB3"/>
    <w:rsid w:val="00812E6D"/>
    <w:rsid w:val="00812E8C"/>
    <w:rsid w:val="00812EE2"/>
    <w:rsid w:val="008130D9"/>
    <w:rsid w:val="00813112"/>
    <w:rsid w:val="00813192"/>
    <w:rsid w:val="008131AC"/>
    <w:rsid w:val="00813214"/>
    <w:rsid w:val="008133FD"/>
    <w:rsid w:val="008134C3"/>
    <w:rsid w:val="00813502"/>
    <w:rsid w:val="0081351A"/>
    <w:rsid w:val="00813586"/>
    <w:rsid w:val="00813605"/>
    <w:rsid w:val="00813686"/>
    <w:rsid w:val="00813732"/>
    <w:rsid w:val="008138AA"/>
    <w:rsid w:val="00813929"/>
    <w:rsid w:val="0081393D"/>
    <w:rsid w:val="00813975"/>
    <w:rsid w:val="008139AB"/>
    <w:rsid w:val="008139DB"/>
    <w:rsid w:val="00813A69"/>
    <w:rsid w:val="00813AA5"/>
    <w:rsid w:val="00813AAB"/>
    <w:rsid w:val="00813B31"/>
    <w:rsid w:val="00813B77"/>
    <w:rsid w:val="00813C85"/>
    <w:rsid w:val="00813CDA"/>
    <w:rsid w:val="00813D00"/>
    <w:rsid w:val="00813EB0"/>
    <w:rsid w:val="00813EE3"/>
    <w:rsid w:val="00813FFF"/>
    <w:rsid w:val="008140D8"/>
    <w:rsid w:val="00814190"/>
    <w:rsid w:val="00814195"/>
    <w:rsid w:val="00814209"/>
    <w:rsid w:val="0081421A"/>
    <w:rsid w:val="00814229"/>
    <w:rsid w:val="0081430D"/>
    <w:rsid w:val="008143A5"/>
    <w:rsid w:val="00814408"/>
    <w:rsid w:val="008145A1"/>
    <w:rsid w:val="0081462D"/>
    <w:rsid w:val="00814631"/>
    <w:rsid w:val="008146D4"/>
    <w:rsid w:val="00814829"/>
    <w:rsid w:val="00814881"/>
    <w:rsid w:val="00814C85"/>
    <w:rsid w:val="00814CF5"/>
    <w:rsid w:val="00814DFA"/>
    <w:rsid w:val="00814F56"/>
    <w:rsid w:val="008151E2"/>
    <w:rsid w:val="0081534E"/>
    <w:rsid w:val="00815363"/>
    <w:rsid w:val="00815507"/>
    <w:rsid w:val="0081551B"/>
    <w:rsid w:val="0081562B"/>
    <w:rsid w:val="0081567E"/>
    <w:rsid w:val="00815710"/>
    <w:rsid w:val="00815785"/>
    <w:rsid w:val="0081582B"/>
    <w:rsid w:val="0081599D"/>
    <w:rsid w:val="008159ED"/>
    <w:rsid w:val="00815A0E"/>
    <w:rsid w:val="00815A77"/>
    <w:rsid w:val="00815C1E"/>
    <w:rsid w:val="00815D15"/>
    <w:rsid w:val="00815FA8"/>
    <w:rsid w:val="00815FC1"/>
    <w:rsid w:val="008163D5"/>
    <w:rsid w:val="008166D4"/>
    <w:rsid w:val="00816766"/>
    <w:rsid w:val="008167C1"/>
    <w:rsid w:val="0081688E"/>
    <w:rsid w:val="008168B8"/>
    <w:rsid w:val="008168C1"/>
    <w:rsid w:val="0081697D"/>
    <w:rsid w:val="008169B8"/>
    <w:rsid w:val="008169F8"/>
    <w:rsid w:val="00816A59"/>
    <w:rsid w:val="00816AAE"/>
    <w:rsid w:val="00816ACB"/>
    <w:rsid w:val="00816BB5"/>
    <w:rsid w:val="00816CB3"/>
    <w:rsid w:val="00816CB5"/>
    <w:rsid w:val="00816D06"/>
    <w:rsid w:val="00816DE8"/>
    <w:rsid w:val="00816ED3"/>
    <w:rsid w:val="0081735E"/>
    <w:rsid w:val="008173B6"/>
    <w:rsid w:val="008174BE"/>
    <w:rsid w:val="008174F4"/>
    <w:rsid w:val="008175EF"/>
    <w:rsid w:val="00817601"/>
    <w:rsid w:val="008176F2"/>
    <w:rsid w:val="00817915"/>
    <w:rsid w:val="0081798C"/>
    <w:rsid w:val="008179BD"/>
    <w:rsid w:val="00817A0B"/>
    <w:rsid w:val="00817CA5"/>
    <w:rsid w:val="00817CE8"/>
    <w:rsid w:val="00817DF6"/>
    <w:rsid w:val="00817F3B"/>
    <w:rsid w:val="0082007A"/>
    <w:rsid w:val="00820092"/>
    <w:rsid w:val="00820174"/>
    <w:rsid w:val="008202C8"/>
    <w:rsid w:val="0082045A"/>
    <w:rsid w:val="008204B2"/>
    <w:rsid w:val="00820505"/>
    <w:rsid w:val="0082059D"/>
    <w:rsid w:val="008207D4"/>
    <w:rsid w:val="008209DF"/>
    <w:rsid w:val="008209ED"/>
    <w:rsid w:val="00820A32"/>
    <w:rsid w:val="0082100D"/>
    <w:rsid w:val="00821089"/>
    <w:rsid w:val="008212F0"/>
    <w:rsid w:val="0082133D"/>
    <w:rsid w:val="008213AC"/>
    <w:rsid w:val="008216D7"/>
    <w:rsid w:val="008218BA"/>
    <w:rsid w:val="008218EA"/>
    <w:rsid w:val="008219B0"/>
    <w:rsid w:val="00821A31"/>
    <w:rsid w:val="00821B06"/>
    <w:rsid w:val="00821BC0"/>
    <w:rsid w:val="00821E4D"/>
    <w:rsid w:val="00821F93"/>
    <w:rsid w:val="00822015"/>
    <w:rsid w:val="00822288"/>
    <w:rsid w:val="00822397"/>
    <w:rsid w:val="008223CC"/>
    <w:rsid w:val="008224BB"/>
    <w:rsid w:val="008225CA"/>
    <w:rsid w:val="008228E1"/>
    <w:rsid w:val="00822A7F"/>
    <w:rsid w:val="00822CB6"/>
    <w:rsid w:val="00822D48"/>
    <w:rsid w:val="00822D87"/>
    <w:rsid w:val="00822FE7"/>
    <w:rsid w:val="008231E5"/>
    <w:rsid w:val="008232EA"/>
    <w:rsid w:val="0082331D"/>
    <w:rsid w:val="0082332D"/>
    <w:rsid w:val="008235D0"/>
    <w:rsid w:val="008236F3"/>
    <w:rsid w:val="008237B7"/>
    <w:rsid w:val="008237F9"/>
    <w:rsid w:val="00823823"/>
    <w:rsid w:val="0082386C"/>
    <w:rsid w:val="008238E2"/>
    <w:rsid w:val="00823AFF"/>
    <w:rsid w:val="00823CB5"/>
    <w:rsid w:val="00823EA6"/>
    <w:rsid w:val="00823EA7"/>
    <w:rsid w:val="00824166"/>
    <w:rsid w:val="008241C8"/>
    <w:rsid w:val="00824357"/>
    <w:rsid w:val="0082439F"/>
    <w:rsid w:val="008245B4"/>
    <w:rsid w:val="008247CB"/>
    <w:rsid w:val="008247DC"/>
    <w:rsid w:val="00824966"/>
    <w:rsid w:val="00824A49"/>
    <w:rsid w:val="00824B77"/>
    <w:rsid w:val="00824C0E"/>
    <w:rsid w:val="00824CCC"/>
    <w:rsid w:val="00824E66"/>
    <w:rsid w:val="008250A3"/>
    <w:rsid w:val="0082521E"/>
    <w:rsid w:val="00825258"/>
    <w:rsid w:val="008252EF"/>
    <w:rsid w:val="00825430"/>
    <w:rsid w:val="008254EC"/>
    <w:rsid w:val="00825774"/>
    <w:rsid w:val="0082578F"/>
    <w:rsid w:val="008257EA"/>
    <w:rsid w:val="008258C7"/>
    <w:rsid w:val="00825A31"/>
    <w:rsid w:val="00825A90"/>
    <w:rsid w:val="00825AFC"/>
    <w:rsid w:val="00825BC4"/>
    <w:rsid w:val="00825BEF"/>
    <w:rsid w:val="00825C28"/>
    <w:rsid w:val="00825CD2"/>
    <w:rsid w:val="00826204"/>
    <w:rsid w:val="00826242"/>
    <w:rsid w:val="0082630F"/>
    <w:rsid w:val="008263D8"/>
    <w:rsid w:val="008266F8"/>
    <w:rsid w:val="008269B3"/>
    <w:rsid w:val="00826AB1"/>
    <w:rsid w:val="00826B0F"/>
    <w:rsid w:val="00826B9E"/>
    <w:rsid w:val="00826CD9"/>
    <w:rsid w:val="00827108"/>
    <w:rsid w:val="00827144"/>
    <w:rsid w:val="008272E4"/>
    <w:rsid w:val="008272F9"/>
    <w:rsid w:val="008273E7"/>
    <w:rsid w:val="008275C4"/>
    <w:rsid w:val="008275E2"/>
    <w:rsid w:val="00827673"/>
    <w:rsid w:val="008276DB"/>
    <w:rsid w:val="008278AC"/>
    <w:rsid w:val="00827A2A"/>
    <w:rsid w:val="00827AC5"/>
    <w:rsid w:val="00827AE1"/>
    <w:rsid w:val="00827B5B"/>
    <w:rsid w:val="00827B82"/>
    <w:rsid w:val="00827BAF"/>
    <w:rsid w:val="00827DDC"/>
    <w:rsid w:val="00827E8B"/>
    <w:rsid w:val="008300A4"/>
    <w:rsid w:val="0083035E"/>
    <w:rsid w:val="00830500"/>
    <w:rsid w:val="0083074E"/>
    <w:rsid w:val="00830ACC"/>
    <w:rsid w:val="00830B45"/>
    <w:rsid w:val="00830CBF"/>
    <w:rsid w:val="00830CEE"/>
    <w:rsid w:val="00830F20"/>
    <w:rsid w:val="0083107C"/>
    <w:rsid w:val="008311E8"/>
    <w:rsid w:val="00831203"/>
    <w:rsid w:val="0083151E"/>
    <w:rsid w:val="008315CD"/>
    <w:rsid w:val="00831635"/>
    <w:rsid w:val="00831679"/>
    <w:rsid w:val="00831B1A"/>
    <w:rsid w:val="00831C93"/>
    <w:rsid w:val="00831C9E"/>
    <w:rsid w:val="00831DC6"/>
    <w:rsid w:val="00832152"/>
    <w:rsid w:val="008321C6"/>
    <w:rsid w:val="0083222E"/>
    <w:rsid w:val="0083228F"/>
    <w:rsid w:val="008322C5"/>
    <w:rsid w:val="00832378"/>
    <w:rsid w:val="0083244B"/>
    <w:rsid w:val="00832453"/>
    <w:rsid w:val="008325F1"/>
    <w:rsid w:val="0083260A"/>
    <w:rsid w:val="0083268E"/>
    <w:rsid w:val="008326A8"/>
    <w:rsid w:val="008328EA"/>
    <w:rsid w:val="0083290A"/>
    <w:rsid w:val="00832929"/>
    <w:rsid w:val="00832AE7"/>
    <w:rsid w:val="00832B0A"/>
    <w:rsid w:val="00832C40"/>
    <w:rsid w:val="00832C4F"/>
    <w:rsid w:val="00832C5C"/>
    <w:rsid w:val="00832D07"/>
    <w:rsid w:val="00832D28"/>
    <w:rsid w:val="00832D9E"/>
    <w:rsid w:val="00832EF6"/>
    <w:rsid w:val="00833120"/>
    <w:rsid w:val="00833126"/>
    <w:rsid w:val="00833201"/>
    <w:rsid w:val="0083325B"/>
    <w:rsid w:val="00833265"/>
    <w:rsid w:val="00833399"/>
    <w:rsid w:val="0083345A"/>
    <w:rsid w:val="0083345E"/>
    <w:rsid w:val="0083352C"/>
    <w:rsid w:val="0083357E"/>
    <w:rsid w:val="0083360D"/>
    <w:rsid w:val="008336A3"/>
    <w:rsid w:val="00833770"/>
    <w:rsid w:val="008337D9"/>
    <w:rsid w:val="0083380C"/>
    <w:rsid w:val="00833910"/>
    <w:rsid w:val="00833BAC"/>
    <w:rsid w:val="00833C38"/>
    <w:rsid w:val="00833C71"/>
    <w:rsid w:val="00833D96"/>
    <w:rsid w:val="00833E7B"/>
    <w:rsid w:val="00833F5F"/>
    <w:rsid w:val="00834098"/>
    <w:rsid w:val="00834205"/>
    <w:rsid w:val="00834277"/>
    <w:rsid w:val="00834290"/>
    <w:rsid w:val="00834587"/>
    <w:rsid w:val="0083461B"/>
    <w:rsid w:val="00834861"/>
    <w:rsid w:val="008349C9"/>
    <w:rsid w:val="00834B49"/>
    <w:rsid w:val="00834B4E"/>
    <w:rsid w:val="00834B82"/>
    <w:rsid w:val="00834E0D"/>
    <w:rsid w:val="00834E79"/>
    <w:rsid w:val="00834F15"/>
    <w:rsid w:val="00834F5F"/>
    <w:rsid w:val="00834F99"/>
    <w:rsid w:val="00834FE6"/>
    <w:rsid w:val="00835069"/>
    <w:rsid w:val="00835115"/>
    <w:rsid w:val="0083516C"/>
    <w:rsid w:val="0083529D"/>
    <w:rsid w:val="008352AA"/>
    <w:rsid w:val="008352BA"/>
    <w:rsid w:val="0083536E"/>
    <w:rsid w:val="008353A9"/>
    <w:rsid w:val="00835429"/>
    <w:rsid w:val="0083561A"/>
    <w:rsid w:val="008356C5"/>
    <w:rsid w:val="008356FC"/>
    <w:rsid w:val="00835869"/>
    <w:rsid w:val="00835880"/>
    <w:rsid w:val="00835910"/>
    <w:rsid w:val="00835945"/>
    <w:rsid w:val="00835989"/>
    <w:rsid w:val="008359AA"/>
    <w:rsid w:val="00835ACB"/>
    <w:rsid w:val="00835AE0"/>
    <w:rsid w:val="00835B3E"/>
    <w:rsid w:val="00835B88"/>
    <w:rsid w:val="00835BAF"/>
    <w:rsid w:val="00835BEF"/>
    <w:rsid w:val="00835E3A"/>
    <w:rsid w:val="00835F7B"/>
    <w:rsid w:val="008360AA"/>
    <w:rsid w:val="008361A4"/>
    <w:rsid w:val="00836291"/>
    <w:rsid w:val="0083647B"/>
    <w:rsid w:val="00836544"/>
    <w:rsid w:val="00836566"/>
    <w:rsid w:val="0083664D"/>
    <w:rsid w:val="0083664F"/>
    <w:rsid w:val="008366BF"/>
    <w:rsid w:val="00836805"/>
    <w:rsid w:val="00836813"/>
    <w:rsid w:val="008368CF"/>
    <w:rsid w:val="00836959"/>
    <w:rsid w:val="008369B4"/>
    <w:rsid w:val="008369F6"/>
    <w:rsid w:val="00836B1C"/>
    <w:rsid w:val="00836C8E"/>
    <w:rsid w:val="00836D83"/>
    <w:rsid w:val="00836DE1"/>
    <w:rsid w:val="00836FDB"/>
    <w:rsid w:val="00836FFF"/>
    <w:rsid w:val="008371C8"/>
    <w:rsid w:val="008372AD"/>
    <w:rsid w:val="00837388"/>
    <w:rsid w:val="00837469"/>
    <w:rsid w:val="0083760C"/>
    <w:rsid w:val="00837776"/>
    <w:rsid w:val="008379D1"/>
    <w:rsid w:val="00837B3D"/>
    <w:rsid w:val="00837BDF"/>
    <w:rsid w:val="00837BE5"/>
    <w:rsid w:val="00837D14"/>
    <w:rsid w:val="00837D86"/>
    <w:rsid w:val="00837DBD"/>
    <w:rsid w:val="00837F5D"/>
    <w:rsid w:val="00837F7D"/>
    <w:rsid w:val="00837F97"/>
    <w:rsid w:val="00837FAC"/>
    <w:rsid w:val="00840001"/>
    <w:rsid w:val="00840363"/>
    <w:rsid w:val="008403EB"/>
    <w:rsid w:val="0084058C"/>
    <w:rsid w:val="008406AC"/>
    <w:rsid w:val="008407A6"/>
    <w:rsid w:val="0084086F"/>
    <w:rsid w:val="00840895"/>
    <w:rsid w:val="008408B7"/>
    <w:rsid w:val="00840AA3"/>
    <w:rsid w:val="00840B91"/>
    <w:rsid w:val="00840CC8"/>
    <w:rsid w:val="00840D44"/>
    <w:rsid w:val="00840E08"/>
    <w:rsid w:val="00840EF1"/>
    <w:rsid w:val="008411E2"/>
    <w:rsid w:val="00841265"/>
    <w:rsid w:val="008413E5"/>
    <w:rsid w:val="0084143E"/>
    <w:rsid w:val="0084165D"/>
    <w:rsid w:val="00841698"/>
    <w:rsid w:val="00841732"/>
    <w:rsid w:val="00841966"/>
    <w:rsid w:val="00841A3C"/>
    <w:rsid w:val="00841AF7"/>
    <w:rsid w:val="00841CCB"/>
    <w:rsid w:val="00841D4A"/>
    <w:rsid w:val="00841E70"/>
    <w:rsid w:val="00841EF4"/>
    <w:rsid w:val="008420CD"/>
    <w:rsid w:val="0084214D"/>
    <w:rsid w:val="008421AA"/>
    <w:rsid w:val="008421C6"/>
    <w:rsid w:val="008425C7"/>
    <w:rsid w:val="008427AD"/>
    <w:rsid w:val="00842A4D"/>
    <w:rsid w:val="00842A51"/>
    <w:rsid w:val="00842ADC"/>
    <w:rsid w:val="00842DA3"/>
    <w:rsid w:val="00842E17"/>
    <w:rsid w:val="00843090"/>
    <w:rsid w:val="00843093"/>
    <w:rsid w:val="008430A5"/>
    <w:rsid w:val="0084315A"/>
    <w:rsid w:val="0084316D"/>
    <w:rsid w:val="008431CC"/>
    <w:rsid w:val="0084345D"/>
    <w:rsid w:val="008435B4"/>
    <w:rsid w:val="00843604"/>
    <w:rsid w:val="00843724"/>
    <w:rsid w:val="008438ED"/>
    <w:rsid w:val="00843A63"/>
    <w:rsid w:val="00843BCE"/>
    <w:rsid w:val="00843C45"/>
    <w:rsid w:val="00843DFC"/>
    <w:rsid w:val="00843EF5"/>
    <w:rsid w:val="00843FE9"/>
    <w:rsid w:val="008441EA"/>
    <w:rsid w:val="008442BF"/>
    <w:rsid w:val="0084471C"/>
    <w:rsid w:val="008447E2"/>
    <w:rsid w:val="0084483B"/>
    <w:rsid w:val="00844907"/>
    <w:rsid w:val="0084493E"/>
    <w:rsid w:val="0084493F"/>
    <w:rsid w:val="00844AC5"/>
    <w:rsid w:val="00844B07"/>
    <w:rsid w:val="00844B6C"/>
    <w:rsid w:val="00845012"/>
    <w:rsid w:val="00845051"/>
    <w:rsid w:val="00845162"/>
    <w:rsid w:val="00845168"/>
    <w:rsid w:val="00845177"/>
    <w:rsid w:val="00845214"/>
    <w:rsid w:val="0084538A"/>
    <w:rsid w:val="008453A5"/>
    <w:rsid w:val="00845419"/>
    <w:rsid w:val="00845549"/>
    <w:rsid w:val="0084555F"/>
    <w:rsid w:val="008455A5"/>
    <w:rsid w:val="00845612"/>
    <w:rsid w:val="00845805"/>
    <w:rsid w:val="00845844"/>
    <w:rsid w:val="00845A4B"/>
    <w:rsid w:val="00845AD6"/>
    <w:rsid w:val="00845C63"/>
    <w:rsid w:val="00845D60"/>
    <w:rsid w:val="00845DF1"/>
    <w:rsid w:val="00845E4E"/>
    <w:rsid w:val="00845F27"/>
    <w:rsid w:val="00845F32"/>
    <w:rsid w:val="00845F46"/>
    <w:rsid w:val="00845F5A"/>
    <w:rsid w:val="008460A0"/>
    <w:rsid w:val="0084622C"/>
    <w:rsid w:val="0084640C"/>
    <w:rsid w:val="0084647D"/>
    <w:rsid w:val="008464B9"/>
    <w:rsid w:val="0084652F"/>
    <w:rsid w:val="008466E6"/>
    <w:rsid w:val="00846726"/>
    <w:rsid w:val="008467AF"/>
    <w:rsid w:val="0084681D"/>
    <w:rsid w:val="00846863"/>
    <w:rsid w:val="00846A50"/>
    <w:rsid w:val="00846C31"/>
    <w:rsid w:val="00846DBA"/>
    <w:rsid w:val="00846E09"/>
    <w:rsid w:val="00846FEF"/>
    <w:rsid w:val="008470D2"/>
    <w:rsid w:val="00847124"/>
    <w:rsid w:val="00847251"/>
    <w:rsid w:val="00847252"/>
    <w:rsid w:val="00847372"/>
    <w:rsid w:val="0084739C"/>
    <w:rsid w:val="008473F2"/>
    <w:rsid w:val="00847438"/>
    <w:rsid w:val="0084743A"/>
    <w:rsid w:val="0084754E"/>
    <w:rsid w:val="00847619"/>
    <w:rsid w:val="008476E7"/>
    <w:rsid w:val="008477FD"/>
    <w:rsid w:val="00847876"/>
    <w:rsid w:val="008479BB"/>
    <w:rsid w:val="008479F5"/>
    <w:rsid w:val="00847A7B"/>
    <w:rsid w:val="00847A8F"/>
    <w:rsid w:val="00847D8B"/>
    <w:rsid w:val="00847E4D"/>
    <w:rsid w:val="00850021"/>
    <w:rsid w:val="008500CE"/>
    <w:rsid w:val="00850233"/>
    <w:rsid w:val="00850286"/>
    <w:rsid w:val="00850289"/>
    <w:rsid w:val="00850304"/>
    <w:rsid w:val="0085041D"/>
    <w:rsid w:val="00850481"/>
    <w:rsid w:val="0085054A"/>
    <w:rsid w:val="008505E6"/>
    <w:rsid w:val="00850628"/>
    <w:rsid w:val="00850644"/>
    <w:rsid w:val="008507AC"/>
    <w:rsid w:val="008508A4"/>
    <w:rsid w:val="00850903"/>
    <w:rsid w:val="00850B27"/>
    <w:rsid w:val="00850B3C"/>
    <w:rsid w:val="00850B7D"/>
    <w:rsid w:val="00850DDA"/>
    <w:rsid w:val="00850FC6"/>
    <w:rsid w:val="00851073"/>
    <w:rsid w:val="008510B3"/>
    <w:rsid w:val="00851326"/>
    <w:rsid w:val="00851431"/>
    <w:rsid w:val="0085157C"/>
    <w:rsid w:val="008515BB"/>
    <w:rsid w:val="0085170D"/>
    <w:rsid w:val="0085182C"/>
    <w:rsid w:val="00851945"/>
    <w:rsid w:val="0085199F"/>
    <w:rsid w:val="00851A05"/>
    <w:rsid w:val="00851C1B"/>
    <w:rsid w:val="00851D2A"/>
    <w:rsid w:val="00851DD2"/>
    <w:rsid w:val="00851E32"/>
    <w:rsid w:val="008520EC"/>
    <w:rsid w:val="00852109"/>
    <w:rsid w:val="0085211C"/>
    <w:rsid w:val="00852232"/>
    <w:rsid w:val="00852283"/>
    <w:rsid w:val="00852557"/>
    <w:rsid w:val="00852570"/>
    <w:rsid w:val="008526C9"/>
    <w:rsid w:val="008527DE"/>
    <w:rsid w:val="008527EA"/>
    <w:rsid w:val="00852962"/>
    <w:rsid w:val="00852990"/>
    <w:rsid w:val="00852998"/>
    <w:rsid w:val="008529A0"/>
    <w:rsid w:val="00852AB3"/>
    <w:rsid w:val="00852AC5"/>
    <w:rsid w:val="00852CB0"/>
    <w:rsid w:val="00852CF1"/>
    <w:rsid w:val="00852DAE"/>
    <w:rsid w:val="00852DF1"/>
    <w:rsid w:val="00852E3E"/>
    <w:rsid w:val="00852E68"/>
    <w:rsid w:val="00852EC9"/>
    <w:rsid w:val="00852EF7"/>
    <w:rsid w:val="00852F11"/>
    <w:rsid w:val="0085319D"/>
    <w:rsid w:val="008531A6"/>
    <w:rsid w:val="00853204"/>
    <w:rsid w:val="00853212"/>
    <w:rsid w:val="00853484"/>
    <w:rsid w:val="0085348A"/>
    <w:rsid w:val="008535F8"/>
    <w:rsid w:val="008536A6"/>
    <w:rsid w:val="00853700"/>
    <w:rsid w:val="00853768"/>
    <w:rsid w:val="00853A30"/>
    <w:rsid w:val="00853BAC"/>
    <w:rsid w:val="00853C1A"/>
    <w:rsid w:val="00853D1E"/>
    <w:rsid w:val="00853D9E"/>
    <w:rsid w:val="00853E2C"/>
    <w:rsid w:val="00853EBA"/>
    <w:rsid w:val="0085448F"/>
    <w:rsid w:val="00854543"/>
    <w:rsid w:val="00854572"/>
    <w:rsid w:val="008545A4"/>
    <w:rsid w:val="0085460D"/>
    <w:rsid w:val="008547CE"/>
    <w:rsid w:val="00854964"/>
    <w:rsid w:val="00854976"/>
    <w:rsid w:val="00854A15"/>
    <w:rsid w:val="00854D39"/>
    <w:rsid w:val="00854E07"/>
    <w:rsid w:val="00854E10"/>
    <w:rsid w:val="00854E35"/>
    <w:rsid w:val="00854FDE"/>
    <w:rsid w:val="00854FF7"/>
    <w:rsid w:val="0085502C"/>
    <w:rsid w:val="00855084"/>
    <w:rsid w:val="0085514F"/>
    <w:rsid w:val="0085515E"/>
    <w:rsid w:val="0085530C"/>
    <w:rsid w:val="008553EA"/>
    <w:rsid w:val="00855408"/>
    <w:rsid w:val="00855459"/>
    <w:rsid w:val="00855515"/>
    <w:rsid w:val="00855532"/>
    <w:rsid w:val="008555B2"/>
    <w:rsid w:val="00855653"/>
    <w:rsid w:val="0085565B"/>
    <w:rsid w:val="00855744"/>
    <w:rsid w:val="008557A9"/>
    <w:rsid w:val="008559FF"/>
    <w:rsid w:val="00855C62"/>
    <w:rsid w:val="00855D63"/>
    <w:rsid w:val="00855EFF"/>
    <w:rsid w:val="00855F06"/>
    <w:rsid w:val="00855FA5"/>
    <w:rsid w:val="00856007"/>
    <w:rsid w:val="008562B9"/>
    <w:rsid w:val="00856316"/>
    <w:rsid w:val="008569A2"/>
    <w:rsid w:val="00856CF4"/>
    <w:rsid w:val="00856D10"/>
    <w:rsid w:val="00856DE9"/>
    <w:rsid w:val="00856EAE"/>
    <w:rsid w:val="00856ED5"/>
    <w:rsid w:val="00856F06"/>
    <w:rsid w:val="00856F53"/>
    <w:rsid w:val="00856FA6"/>
    <w:rsid w:val="00857017"/>
    <w:rsid w:val="00857018"/>
    <w:rsid w:val="0085702B"/>
    <w:rsid w:val="00857215"/>
    <w:rsid w:val="008572A6"/>
    <w:rsid w:val="0085742E"/>
    <w:rsid w:val="00857466"/>
    <w:rsid w:val="0085746D"/>
    <w:rsid w:val="0085746E"/>
    <w:rsid w:val="008575DE"/>
    <w:rsid w:val="00857730"/>
    <w:rsid w:val="0085776D"/>
    <w:rsid w:val="00857799"/>
    <w:rsid w:val="0085785F"/>
    <w:rsid w:val="008579CE"/>
    <w:rsid w:val="00857A95"/>
    <w:rsid w:val="00857B0E"/>
    <w:rsid w:val="00857B31"/>
    <w:rsid w:val="00857B60"/>
    <w:rsid w:val="00857C2A"/>
    <w:rsid w:val="00857C65"/>
    <w:rsid w:val="00857D08"/>
    <w:rsid w:val="00857D5B"/>
    <w:rsid w:val="00857D81"/>
    <w:rsid w:val="00857DFD"/>
    <w:rsid w:val="00857E07"/>
    <w:rsid w:val="00857EFC"/>
    <w:rsid w:val="00857F21"/>
    <w:rsid w:val="0086003F"/>
    <w:rsid w:val="00860090"/>
    <w:rsid w:val="0086016B"/>
    <w:rsid w:val="00860295"/>
    <w:rsid w:val="00860413"/>
    <w:rsid w:val="00860435"/>
    <w:rsid w:val="00860513"/>
    <w:rsid w:val="00860842"/>
    <w:rsid w:val="00860894"/>
    <w:rsid w:val="00860A28"/>
    <w:rsid w:val="00860A69"/>
    <w:rsid w:val="00860B3C"/>
    <w:rsid w:val="00860B49"/>
    <w:rsid w:val="00860C29"/>
    <w:rsid w:val="00860CA3"/>
    <w:rsid w:val="00860DD0"/>
    <w:rsid w:val="00860E02"/>
    <w:rsid w:val="00860F12"/>
    <w:rsid w:val="00860FDA"/>
    <w:rsid w:val="008610D8"/>
    <w:rsid w:val="008610E0"/>
    <w:rsid w:val="00861146"/>
    <w:rsid w:val="00861260"/>
    <w:rsid w:val="008614B5"/>
    <w:rsid w:val="00861541"/>
    <w:rsid w:val="00861553"/>
    <w:rsid w:val="00861565"/>
    <w:rsid w:val="00861653"/>
    <w:rsid w:val="00861687"/>
    <w:rsid w:val="0086174B"/>
    <w:rsid w:val="00861863"/>
    <w:rsid w:val="008619D1"/>
    <w:rsid w:val="00861A1D"/>
    <w:rsid w:val="00861AF5"/>
    <w:rsid w:val="00861B73"/>
    <w:rsid w:val="00861B7A"/>
    <w:rsid w:val="00861CA9"/>
    <w:rsid w:val="00861CB5"/>
    <w:rsid w:val="00861CE8"/>
    <w:rsid w:val="00861DD4"/>
    <w:rsid w:val="00861E21"/>
    <w:rsid w:val="00861E58"/>
    <w:rsid w:val="00861E96"/>
    <w:rsid w:val="00861F39"/>
    <w:rsid w:val="00861FF6"/>
    <w:rsid w:val="00861FFE"/>
    <w:rsid w:val="00862252"/>
    <w:rsid w:val="00862365"/>
    <w:rsid w:val="00862420"/>
    <w:rsid w:val="008624E1"/>
    <w:rsid w:val="0086257C"/>
    <w:rsid w:val="008625AC"/>
    <w:rsid w:val="008626BE"/>
    <w:rsid w:val="00862840"/>
    <w:rsid w:val="0086286A"/>
    <w:rsid w:val="00862A2A"/>
    <w:rsid w:val="00862C18"/>
    <w:rsid w:val="00862C5F"/>
    <w:rsid w:val="00862E2C"/>
    <w:rsid w:val="008630B9"/>
    <w:rsid w:val="00863123"/>
    <w:rsid w:val="0086328E"/>
    <w:rsid w:val="0086344B"/>
    <w:rsid w:val="0086349B"/>
    <w:rsid w:val="008635C0"/>
    <w:rsid w:val="008635C4"/>
    <w:rsid w:val="00863638"/>
    <w:rsid w:val="008637D4"/>
    <w:rsid w:val="0086384B"/>
    <w:rsid w:val="0086386A"/>
    <w:rsid w:val="00863A1E"/>
    <w:rsid w:val="00863A40"/>
    <w:rsid w:val="00863A4D"/>
    <w:rsid w:val="00863A6E"/>
    <w:rsid w:val="00863A8B"/>
    <w:rsid w:val="00863B64"/>
    <w:rsid w:val="00863ED4"/>
    <w:rsid w:val="00863F4D"/>
    <w:rsid w:val="00863FCD"/>
    <w:rsid w:val="008640A2"/>
    <w:rsid w:val="00864130"/>
    <w:rsid w:val="008641F8"/>
    <w:rsid w:val="0086426B"/>
    <w:rsid w:val="008642D3"/>
    <w:rsid w:val="008643D0"/>
    <w:rsid w:val="00864455"/>
    <w:rsid w:val="00864527"/>
    <w:rsid w:val="00864539"/>
    <w:rsid w:val="00864592"/>
    <w:rsid w:val="00864658"/>
    <w:rsid w:val="008647E5"/>
    <w:rsid w:val="008648CE"/>
    <w:rsid w:val="008649D5"/>
    <w:rsid w:val="008649E4"/>
    <w:rsid w:val="00864AEF"/>
    <w:rsid w:val="00864B3A"/>
    <w:rsid w:val="00864C7E"/>
    <w:rsid w:val="00864CF5"/>
    <w:rsid w:val="00864DB9"/>
    <w:rsid w:val="00864F17"/>
    <w:rsid w:val="00864F57"/>
    <w:rsid w:val="008650F4"/>
    <w:rsid w:val="008651C6"/>
    <w:rsid w:val="008651D1"/>
    <w:rsid w:val="008651FD"/>
    <w:rsid w:val="00865381"/>
    <w:rsid w:val="00865588"/>
    <w:rsid w:val="00865808"/>
    <w:rsid w:val="0086583C"/>
    <w:rsid w:val="00865855"/>
    <w:rsid w:val="00865879"/>
    <w:rsid w:val="008659A7"/>
    <w:rsid w:val="00865A32"/>
    <w:rsid w:val="00865B1E"/>
    <w:rsid w:val="00865CFB"/>
    <w:rsid w:val="00865DAA"/>
    <w:rsid w:val="00865DE9"/>
    <w:rsid w:val="00865DF8"/>
    <w:rsid w:val="0086605F"/>
    <w:rsid w:val="00866157"/>
    <w:rsid w:val="008661B3"/>
    <w:rsid w:val="00866339"/>
    <w:rsid w:val="008663C7"/>
    <w:rsid w:val="00866415"/>
    <w:rsid w:val="0086646E"/>
    <w:rsid w:val="008664EA"/>
    <w:rsid w:val="00866560"/>
    <w:rsid w:val="00866602"/>
    <w:rsid w:val="008667BC"/>
    <w:rsid w:val="00866954"/>
    <w:rsid w:val="00866973"/>
    <w:rsid w:val="00866BD5"/>
    <w:rsid w:val="00866C25"/>
    <w:rsid w:val="00866D07"/>
    <w:rsid w:val="00866DD4"/>
    <w:rsid w:val="00866E5C"/>
    <w:rsid w:val="00866FEF"/>
    <w:rsid w:val="00867195"/>
    <w:rsid w:val="008671C9"/>
    <w:rsid w:val="00867298"/>
    <w:rsid w:val="0086738D"/>
    <w:rsid w:val="0086741A"/>
    <w:rsid w:val="00867474"/>
    <w:rsid w:val="0086761A"/>
    <w:rsid w:val="0086769D"/>
    <w:rsid w:val="00867754"/>
    <w:rsid w:val="00867787"/>
    <w:rsid w:val="00867928"/>
    <w:rsid w:val="00867B55"/>
    <w:rsid w:val="00867B5C"/>
    <w:rsid w:val="00867BB3"/>
    <w:rsid w:val="00867C96"/>
    <w:rsid w:val="00867D63"/>
    <w:rsid w:val="00867DB0"/>
    <w:rsid w:val="00867DD3"/>
    <w:rsid w:val="00867FFB"/>
    <w:rsid w:val="0087032B"/>
    <w:rsid w:val="008703C5"/>
    <w:rsid w:val="00870407"/>
    <w:rsid w:val="00870417"/>
    <w:rsid w:val="00870466"/>
    <w:rsid w:val="00870738"/>
    <w:rsid w:val="00870943"/>
    <w:rsid w:val="00870947"/>
    <w:rsid w:val="008709E4"/>
    <w:rsid w:val="00870A29"/>
    <w:rsid w:val="00870C5A"/>
    <w:rsid w:val="00870C84"/>
    <w:rsid w:val="00870C85"/>
    <w:rsid w:val="00870D47"/>
    <w:rsid w:val="00870D55"/>
    <w:rsid w:val="00870E05"/>
    <w:rsid w:val="00870E16"/>
    <w:rsid w:val="008710E0"/>
    <w:rsid w:val="0087116F"/>
    <w:rsid w:val="00871178"/>
    <w:rsid w:val="008711E3"/>
    <w:rsid w:val="0087122F"/>
    <w:rsid w:val="008712DA"/>
    <w:rsid w:val="008713CE"/>
    <w:rsid w:val="0087153E"/>
    <w:rsid w:val="0087168A"/>
    <w:rsid w:val="008716F4"/>
    <w:rsid w:val="00871707"/>
    <w:rsid w:val="00871863"/>
    <w:rsid w:val="008718CD"/>
    <w:rsid w:val="00871933"/>
    <w:rsid w:val="00871DC7"/>
    <w:rsid w:val="00871DEC"/>
    <w:rsid w:val="00871F6D"/>
    <w:rsid w:val="00872013"/>
    <w:rsid w:val="00872147"/>
    <w:rsid w:val="008722E0"/>
    <w:rsid w:val="00872595"/>
    <w:rsid w:val="008725EB"/>
    <w:rsid w:val="0087261B"/>
    <w:rsid w:val="0087270A"/>
    <w:rsid w:val="00872855"/>
    <w:rsid w:val="008728BD"/>
    <w:rsid w:val="008728D9"/>
    <w:rsid w:val="00872991"/>
    <w:rsid w:val="00872A12"/>
    <w:rsid w:val="00872C7C"/>
    <w:rsid w:val="00872C9A"/>
    <w:rsid w:val="00872CA6"/>
    <w:rsid w:val="00872CFC"/>
    <w:rsid w:val="00872EC7"/>
    <w:rsid w:val="00873036"/>
    <w:rsid w:val="008731B5"/>
    <w:rsid w:val="00873265"/>
    <w:rsid w:val="008733CA"/>
    <w:rsid w:val="008734D9"/>
    <w:rsid w:val="008734FE"/>
    <w:rsid w:val="0087355F"/>
    <w:rsid w:val="008735F2"/>
    <w:rsid w:val="008736F9"/>
    <w:rsid w:val="00873722"/>
    <w:rsid w:val="00873809"/>
    <w:rsid w:val="00873B99"/>
    <w:rsid w:val="00873C69"/>
    <w:rsid w:val="00873CA9"/>
    <w:rsid w:val="00873D22"/>
    <w:rsid w:val="00873DA4"/>
    <w:rsid w:val="0087402A"/>
    <w:rsid w:val="008741C7"/>
    <w:rsid w:val="00874354"/>
    <w:rsid w:val="008744A4"/>
    <w:rsid w:val="008746B9"/>
    <w:rsid w:val="00874774"/>
    <w:rsid w:val="0087479B"/>
    <w:rsid w:val="00874A0F"/>
    <w:rsid w:val="00874B40"/>
    <w:rsid w:val="00874C9F"/>
    <w:rsid w:val="00874CA0"/>
    <w:rsid w:val="00874CBD"/>
    <w:rsid w:val="00874D97"/>
    <w:rsid w:val="00874E18"/>
    <w:rsid w:val="00874E27"/>
    <w:rsid w:val="00874E5B"/>
    <w:rsid w:val="00874EA2"/>
    <w:rsid w:val="00874F27"/>
    <w:rsid w:val="0087503D"/>
    <w:rsid w:val="008750FA"/>
    <w:rsid w:val="00875223"/>
    <w:rsid w:val="00875229"/>
    <w:rsid w:val="0087526F"/>
    <w:rsid w:val="008752A4"/>
    <w:rsid w:val="00875339"/>
    <w:rsid w:val="008755DC"/>
    <w:rsid w:val="008757DC"/>
    <w:rsid w:val="00875876"/>
    <w:rsid w:val="00875941"/>
    <w:rsid w:val="00875AB8"/>
    <w:rsid w:val="00875AD1"/>
    <w:rsid w:val="00875CAF"/>
    <w:rsid w:val="00875EA4"/>
    <w:rsid w:val="00875F5D"/>
    <w:rsid w:val="00876121"/>
    <w:rsid w:val="00876148"/>
    <w:rsid w:val="0087618B"/>
    <w:rsid w:val="00876255"/>
    <w:rsid w:val="0087635A"/>
    <w:rsid w:val="008763A1"/>
    <w:rsid w:val="00876493"/>
    <w:rsid w:val="008764A4"/>
    <w:rsid w:val="008764C0"/>
    <w:rsid w:val="00876651"/>
    <w:rsid w:val="008767A5"/>
    <w:rsid w:val="008767F3"/>
    <w:rsid w:val="008768DB"/>
    <w:rsid w:val="0087698D"/>
    <w:rsid w:val="00876AB6"/>
    <w:rsid w:val="00876B48"/>
    <w:rsid w:val="00876C22"/>
    <w:rsid w:val="00876C9B"/>
    <w:rsid w:val="00876CAF"/>
    <w:rsid w:val="00876D28"/>
    <w:rsid w:val="00876D76"/>
    <w:rsid w:val="00876FBD"/>
    <w:rsid w:val="0087700E"/>
    <w:rsid w:val="00877119"/>
    <w:rsid w:val="0087740B"/>
    <w:rsid w:val="00877440"/>
    <w:rsid w:val="00877450"/>
    <w:rsid w:val="0087748D"/>
    <w:rsid w:val="00877588"/>
    <w:rsid w:val="008776A1"/>
    <w:rsid w:val="008776FD"/>
    <w:rsid w:val="0087774C"/>
    <w:rsid w:val="00877778"/>
    <w:rsid w:val="008779DE"/>
    <w:rsid w:val="00877A97"/>
    <w:rsid w:val="00877CC7"/>
    <w:rsid w:val="00877CD3"/>
    <w:rsid w:val="00877D7B"/>
    <w:rsid w:val="00877D9B"/>
    <w:rsid w:val="00877DA0"/>
    <w:rsid w:val="00877E1F"/>
    <w:rsid w:val="00877EB5"/>
    <w:rsid w:val="00877F12"/>
    <w:rsid w:val="00880048"/>
    <w:rsid w:val="0088029C"/>
    <w:rsid w:val="008802BE"/>
    <w:rsid w:val="0088037D"/>
    <w:rsid w:val="008803CF"/>
    <w:rsid w:val="0088068D"/>
    <w:rsid w:val="008806B6"/>
    <w:rsid w:val="008806C2"/>
    <w:rsid w:val="00880775"/>
    <w:rsid w:val="008807A8"/>
    <w:rsid w:val="008807DA"/>
    <w:rsid w:val="00880936"/>
    <w:rsid w:val="00880BC4"/>
    <w:rsid w:val="00880C59"/>
    <w:rsid w:val="00880D1E"/>
    <w:rsid w:val="00880DAB"/>
    <w:rsid w:val="00880EF7"/>
    <w:rsid w:val="00880FA2"/>
    <w:rsid w:val="0088131E"/>
    <w:rsid w:val="008813F3"/>
    <w:rsid w:val="008814AD"/>
    <w:rsid w:val="00881708"/>
    <w:rsid w:val="008818B4"/>
    <w:rsid w:val="00881905"/>
    <w:rsid w:val="00881B7A"/>
    <w:rsid w:val="00881C6D"/>
    <w:rsid w:val="00881E82"/>
    <w:rsid w:val="00881EB8"/>
    <w:rsid w:val="00881ECD"/>
    <w:rsid w:val="00882153"/>
    <w:rsid w:val="008823C3"/>
    <w:rsid w:val="00882442"/>
    <w:rsid w:val="00882821"/>
    <w:rsid w:val="00882873"/>
    <w:rsid w:val="00882A3F"/>
    <w:rsid w:val="00882AA4"/>
    <w:rsid w:val="00882CB2"/>
    <w:rsid w:val="00882CC5"/>
    <w:rsid w:val="00882D0C"/>
    <w:rsid w:val="00882E8C"/>
    <w:rsid w:val="00882EFC"/>
    <w:rsid w:val="00883042"/>
    <w:rsid w:val="0088308D"/>
    <w:rsid w:val="008832DB"/>
    <w:rsid w:val="00883398"/>
    <w:rsid w:val="00883484"/>
    <w:rsid w:val="008834D8"/>
    <w:rsid w:val="008835B8"/>
    <w:rsid w:val="008837F8"/>
    <w:rsid w:val="008837FB"/>
    <w:rsid w:val="008839D6"/>
    <w:rsid w:val="00883ABF"/>
    <w:rsid w:val="00883C2D"/>
    <w:rsid w:val="00883D4A"/>
    <w:rsid w:val="00883EB0"/>
    <w:rsid w:val="00883F38"/>
    <w:rsid w:val="00883F61"/>
    <w:rsid w:val="00884076"/>
    <w:rsid w:val="00884108"/>
    <w:rsid w:val="00884158"/>
    <w:rsid w:val="008841DB"/>
    <w:rsid w:val="00884276"/>
    <w:rsid w:val="00884582"/>
    <w:rsid w:val="0088468E"/>
    <w:rsid w:val="00884A33"/>
    <w:rsid w:val="00884AE5"/>
    <w:rsid w:val="00884C8A"/>
    <w:rsid w:val="00884C9E"/>
    <w:rsid w:val="00884CD0"/>
    <w:rsid w:val="00884F07"/>
    <w:rsid w:val="00884FDC"/>
    <w:rsid w:val="0088500C"/>
    <w:rsid w:val="00885217"/>
    <w:rsid w:val="00885247"/>
    <w:rsid w:val="008852BA"/>
    <w:rsid w:val="008852C5"/>
    <w:rsid w:val="0088533D"/>
    <w:rsid w:val="00885364"/>
    <w:rsid w:val="0088562D"/>
    <w:rsid w:val="008856D5"/>
    <w:rsid w:val="008857AA"/>
    <w:rsid w:val="00885948"/>
    <w:rsid w:val="0088596E"/>
    <w:rsid w:val="008859FF"/>
    <w:rsid w:val="00885BDD"/>
    <w:rsid w:val="00885D5C"/>
    <w:rsid w:val="00885D79"/>
    <w:rsid w:val="00885ECD"/>
    <w:rsid w:val="008860A2"/>
    <w:rsid w:val="0088624C"/>
    <w:rsid w:val="008862BE"/>
    <w:rsid w:val="008862BF"/>
    <w:rsid w:val="008862D6"/>
    <w:rsid w:val="008865A8"/>
    <w:rsid w:val="008865B3"/>
    <w:rsid w:val="0088662A"/>
    <w:rsid w:val="00886776"/>
    <w:rsid w:val="0088679E"/>
    <w:rsid w:val="008867FC"/>
    <w:rsid w:val="00886882"/>
    <w:rsid w:val="008868E2"/>
    <w:rsid w:val="008869D3"/>
    <w:rsid w:val="00886A1E"/>
    <w:rsid w:val="00886A34"/>
    <w:rsid w:val="00886B09"/>
    <w:rsid w:val="00886C39"/>
    <w:rsid w:val="00886CB3"/>
    <w:rsid w:val="00886DC0"/>
    <w:rsid w:val="00886EB1"/>
    <w:rsid w:val="00887006"/>
    <w:rsid w:val="008870F3"/>
    <w:rsid w:val="0088729E"/>
    <w:rsid w:val="0088737C"/>
    <w:rsid w:val="0088754F"/>
    <w:rsid w:val="00887554"/>
    <w:rsid w:val="00887566"/>
    <w:rsid w:val="00887567"/>
    <w:rsid w:val="008875BD"/>
    <w:rsid w:val="008875FA"/>
    <w:rsid w:val="0088763E"/>
    <w:rsid w:val="008877D8"/>
    <w:rsid w:val="008878DD"/>
    <w:rsid w:val="008878E0"/>
    <w:rsid w:val="0088794C"/>
    <w:rsid w:val="008879CB"/>
    <w:rsid w:val="00887AFD"/>
    <w:rsid w:val="00887B03"/>
    <w:rsid w:val="00887B52"/>
    <w:rsid w:val="00887B54"/>
    <w:rsid w:val="00887BC9"/>
    <w:rsid w:val="00887C3C"/>
    <w:rsid w:val="00887C40"/>
    <w:rsid w:val="00887C7C"/>
    <w:rsid w:val="00887FB7"/>
    <w:rsid w:val="00890042"/>
    <w:rsid w:val="00890047"/>
    <w:rsid w:val="00890062"/>
    <w:rsid w:val="0089006A"/>
    <w:rsid w:val="00890424"/>
    <w:rsid w:val="00890488"/>
    <w:rsid w:val="00890532"/>
    <w:rsid w:val="008905A5"/>
    <w:rsid w:val="008906BC"/>
    <w:rsid w:val="00890717"/>
    <w:rsid w:val="00890757"/>
    <w:rsid w:val="0089088A"/>
    <w:rsid w:val="00890892"/>
    <w:rsid w:val="0089089F"/>
    <w:rsid w:val="008909BC"/>
    <w:rsid w:val="008909D1"/>
    <w:rsid w:val="00890A74"/>
    <w:rsid w:val="00890E0E"/>
    <w:rsid w:val="00890F65"/>
    <w:rsid w:val="0089104A"/>
    <w:rsid w:val="00891177"/>
    <w:rsid w:val="0089129A"/>
    <w:rsid w:val="0089138E"/>
    <w:rsid w:val="008913E4"/>
    <w:rsid w:val="00891544"/>
    <w:rsid w:val="008915C2"/>
    <w:rsid w:val="008915C5"/>
    <w:rsid w:val="008916AB"/>
    <w:rsid w:val="008916CE"/>
    <w:rsid w:val="008917AC"/>
    <w:rsid w:val="0089184E"/>
    <w:rsid w:val="00891900"/>
    <w:rsid w:val="00891B3B"/>
    <w:rsid w:val="00891B8A"/>
    <w:rsid w:val="00891DB2"/>
    <w:rsid w:val="00891DB6"/>
    <w:rsid w:val="00891EF6"/>
    <w:rsid w:val="00891FEC"/>
    <w:rsid w:val="00891FEE"/>
    <w:rsid w:val="0089200B"/>
    <w:rsid w:val="00892035"/>
    <w:rsid w:val="00892066"/>
    <w:rsid w:val="00892076"/>
    <w:rsid w:val="008920A6"/>
    <w:rsid w:val="0089221D"/>
    <w:rsid w:val="0089237D"/>
    <w:rsid w:val="008923EF"/>
    <w:rsid w:val="00892434"/>
    <w:rsid w:val="008925AB"/>
    <w:rsid w:val="008926D7"/>
    <w:rsid w:val="00892788"/>
    <w:rsid w:val="0089281C"/>
    <w:rsid w:val="00892905"/>
    <w:rsid w:val="0089298F"/>
    <w:rsid w:val="00892A66"/>
    <w:rsid w:val="00892B47"/>
    <w:rsid w:val="00892CDB"/>
    <w:rsid w:val="00892DE0"/>
    <w:rsid w:val="00892E4C"/>
    <w:rsid w:val="00892F1B"/>
    <w:rsid w:val="00892F70"/>
    <w:rsid w:val="00893004"/>
    <w:rsid w:val="008930A1"/>
    <w:rsid w:val="008932A9"/>
    <w:rsid w:val="00893365"/>
    <w:rsid w:val="008933B1"/>
    <w:rsid w:val="008933D7"/>
    <w:rsid w:val="00893436"/>
    <w:rsid w:val="00893485"/>
    <w:rsid w:val="008934DD"/>
    <w:rsid w:val="008935A9"/>
    <w:rsid w:val="008935B1"/>
    <w:rsid w:val="008935F1"/>
    <w:rsid w:val="008936C9"/>
    <w:rsid w:val="0089375B"/>
    <w:rsid w:val="0089378E"/>
    <w:rsid w:val="00893950"/>
    <w:rsid w:val="00893B00"/>
    <w:rsid w:val="00893E9E"/>
    <w:rsid w:val="00893F2A"/>
    <w:rsid w:val="00894086"/>
    <w:rsid w:val="008940E7"/>
    <w:rsid w:val="008940FE"/>
    <w:rsid w:val="00894119"/>
    <w:rsid w:val="00894173"/>
    <w:rsid w:val="008941A7"/>
    <w:rsid w:val="008942AE"/>
    <w:rsid w:val="00894516"/>
    <w:rsid w:val="0089488C"/>
    <w:rsid w:val="0089495A"/>
    <w:rsid w:val="00894B79"/>
    <w:rsid w:val="00894BCC"/>
    <w:rsid w:val="00894C5A"/>
    <w:rsid w:val="00894C84"/>
    <w:rsid w:val="00894D73"/>
    <w:rsid w:val="00894DC2"/>
    <w:rsid w:val="00894E75"/>
    <w:rsid w:val="00894F82"/>
    <w:rsid w:val="0089527C"/>
    <w:rsid w:val="00895361"/>
    <w:rsid w:val="00895490"/>
    <w:rsid w:val="00895534"/>
    <w:rsid w:val="00895555"/>
    <w:rsid w:val="008955E7"/>
    <w:rsid w:val="008956AC"/>
    <w:rsid w:val="0089575D"/>
    <w:rsid w:val="008958B0"/>
    <w:rsid w:val="008958B8"/>
    <w:rsid w:val="00895A0A"/>
    <w:rsid w:val="00895A1A"/>
    <w:rsid w:val="00895A34"/>
    <w:rsid w:val="00895AFB"/>
    <w:rsid w:val="00895BFB"/>
    <w:rsid w:val="00895DBA"/>
    <w:rsid w:val="00895DE7"/>
    <w:rsid w:val="00895F28"/>
    <w:rsid w:val="00895FEB"/>
    <w:rsid w:val="0089602D"/>
    <w:rsid w:val="008960A3"/>
    <w:rsid w:val="0089613C"/>
    <w:rsid w:val="00896379"/>
    <w:rsid w:val="008964AA"/>
    <w:rsid w:val="00896503"/>
    <w:rsid w:val="00896546"/>
    <w:rsid w:val="0089661B"/>
    <w:rsid w:val="0089669E"/>
    <w:rsid w:val="0089671D"/>
    <w:rsid w:val="0089672F"/>
    <w:rsid w:val="008967F0"/>
    <w:rsid w:val="00896813"/>
    <w:rsid w:val="00896875"/>
    <w:rsid w:val="008968E0"/>
    <w:rsid w:val="00896ADC"/>
    <w:rsid w:val="00896AEB"/>
    <w:rsid w:val="00896CF3"/>
    <w:rsid w:val="00896DBA"/>
    <w:rsid w:val="00896E32"/>
    <w:rsid w:val="00896E74"/>
    <w:rsid w:val="00896FE7"/>
    <w:rsid w:val="0089709C"/>
    <w:rsid w:val="008970E0"/>
    <w:rsid w:val="0089736E"/>
    <w:rsid w:val="008976A2"/>
    <w:rsid w:val="00897760"/>
    <w:rsid w:val="00897799"/>
    <w:rsid w:val="00897831"/>
    <w:rsid w:val="008979C6"/>
    <w:rsid w:val="00897A8D"/>
    <w:rsid w:val="00897B47"/>
    <w:rsid w:val="00897D8E"/>
    <w:rsid w:val="00897E00"/>
    <w:rsid w:val="00897F00"/>
    <w:rsid w:val="00897F03"/>
    <w:rsid w:val="00897F65"/>
    <w:rsid w:val="00897F8A"/>
    <w:rsid w:val="008A0038"/>
    <w:rsid w:val="008A01A1"/>
    <w:rsid w:val="008A0274"/>
    <w:rsid w:val="008A02F3"/>
    <w:rsid w:val="008A0373"/>
    <w:rsid w:val="008A03F0"/>
    <w:rsid w:val="008A0504"/>
    <w:rsid w:val="008A05BC"/>
    <w:rsid w:val="008A0609"/>
    <w:rsid w:val="008A06C6"/>
    <w:rsid w:val="008A079B"/>
    <w:rsid w:val="008A07C3"/>
    <w:rsid w:val="008A08DF"/>
    <w:rsid w:val="008A0998"/>
    <w:rsid w:val="008A0AA3"/>
    <w:rsid w:val="008A0B00"/>
    <w:rsid w:val="008A0F21"/>
    <w:rsid w:val="008A1323"/>
    <w:rsid w:val="008A14DE"/>
    <w:rsid w:val="008A14E8"/>
    <w:rsid w:val="008A152A"/>
    <w:rsid w:val="008A1728"/>
    <w:rsid w:val="008A174B"/>
    <w:rsid w:val="008A17D9"/>
    <w:rsid w:val="008A1839"/>
    <w:rsid w:val="008A18E1"/>
    <w:rsid w:val="008A19BF"/>
    <w:rsid w:val="008A1A25"/>
    <w:rsid w:val="008A1AFA"/>
    <w:rsid w:val="008A1BA4"/>
    <w:rsid w:val="008A1E13"/>
    <w:rsid w:val="008A1E89"/>
    <w:rsid w:val="008A1F2A"/>
    <w:rsid w:val="008A1FAD"/>
    <w:rsid w:val="008A1FD6"/>
    <w:rsid w:val="008A1FE3"/>
    <w:rsid w:val="008A21B4"/>
    <w:rsid w:val="008A22A0"/>
    <w:rsid w:val="008A22A1"/>
    <w:rsid w:val="008A2346"/>
    <w:rsid w:val="008A2535"/>
    <w:rsid w:val="008A2537"/>
    <w:rsid w:val="008A26B0"/>
    <w:rsid w:val="008A28F2"/>
    <w:rsid w:val="008A2A6D"/>
    <w:rsid w:val="008A2B2C"/>
    <w:rsid w:val="008A2BEE"/>
    <w:rsid w:val="008A2CDD"/>
    <w:rsid w:val="008A2D39"/>
    <w:rsid w:val="008A2D70"/>
    <w:rsid w:val="008A301A"/>
    <w:rsid w:val="008A3152"/>
    <w:rsid w:val="008A32C3"/>
    <w:rsid w:val="008A33C8"/>
    <w:rsid w:val="008A35A0"/>
    <w:rsid w:val="008A35CD"/>
    <w:rsid w:val="008A3683"/>
    <w:rsid w:val="008A370E"/>
    <w:rsid w:val="008A37BE"/>
    <w:rsid w:val="008A3892"/>
    <w:rsid w:val="008A3A88"/>
    <w:rsid w:val="008A3AAC"/>
    <w:rsid w:val="008A3B3D"/>
    <w:rsid w:val="008A3C21"/>
    <w:rsid w:val="008A3C81"/>
    <w:rsid w:val="008A3D40"/>
    <w:rsid w:val="008A3EC3"/>
    <w:rsid w:val="008A413C"/>
    <w:rsid w:val="008A4144"/>
    <w:rsid w:val="008A41C6"/>
    <w:rsid w:val="008A4248"/>
    <w:rsid w:val="008A42AC"/>
    <w:rsid w:val="008A42C2"/>
    <w:rsid w:val="008A42F4"/>
    <w:rsid w:val="008A44E9"/>
    <w:rsid w:val="008A47E1"/>
    <w:rsid w:val="008A4867"/>
    <w:rsid w:val="008A4B39"/>
    <w:rsid w:val="008A4B3E"/>
    <w:rsid w:val="008A4BAB"/>
    <w:rsid w:val="008A4C24"/>
    <w:rsid w:val="008A4C3C"/>
    <w:rsid w:val="008A4D7B"/>
    <w:rsid w:val="008A4F1F"/>
    <w:rsid w:val="008A50BF"/>
    <w:rsid w:val="008A51AA"/>
    <w:rsid w:val="008A51E8"/>
    <w:rsid w:val="008A5205"/>
    <w:rsid w:val="008A521C"/>
    <w:rsid w:val="008A532F"/>
    <w:rsid w:val="008A5592"/>
    <w:rsid w:val="008A5678"/>
    <w:rsid w:val="008A5B65"/>
    <w:rsid w:val="008A5B82"/>
    <w:rsid w:val="008A5BB3"/>
    <w:rsid w:val="008A5D06"/>
    <w:rsid w:val="008A5D99"/>
    <w:rsid w:val="008A5DAC"/>
    <w:rsid w:val="008A5DE4"/>
    <w:rsid w:val="008A5E81"/>
    <w:rsid w:val="008A6089"/>
    <w:rsid w:val="008A609B"/>
    <w:rsid w:val="008A6139"/>
    <w:rsid w:val="008A6145"/>
    <w:rsid w:val="008A61F4"/>
    <w:rsid w:val="008A626B"/>
    <w:rsid w:val="008A650A"/>
    <w:rsid w:val="008A65F0"/>
    <w:rsid w:val="008A6695"/>
    <w:rsid w:val="008A675C"/>
    <w:rsid w:val="008A68E9"/>
    <w:rsid w:val="008A699C"/>
    <w:rsid w:val="008A6B6E"/>
    <w:rsid w:val="008A6C29"/>
    <w:rsid w:val="008A6DA8"/>
    <w:rsid w:val="008A6E83"/>
    <w:rsid w:val="008A6F5A"/>
    <w:rsid w:val="008A6F77"/>
    <w:rsid w:val="008A737F"/>
    <w:rsid w:val="008A73ED"/>
    <w:rsid w:val="008A7452"/>
    <w:rsid w:val="008A747A"/>
    <w:rsid w:val="008A756F"/>
    <w:rsid w:val="008A75C8"/>
    <w:rsid w:val="008A75DB"/>
    <w:rsid w:val="008A7627"/>
    <w:rsid w:val="008A769A"/>
    <w:rsid w:val="008A7A84"/>
    <w:rsid w:val="008A7ADB"/>
    <w:rsid w:val="008A7AF7"/>
    <w:rsid w:val="008A7B53"/>
    <w:rsid w:val="008A7D11"/>
    <w:rsid w:val="008A7D1F"/>
    <w:rsid w:val="008A7D81"/>
    <w:rsid w:val="008A7DC1"/>
    <w:rsid w:val="008A7E39"/>
    <w:rsid w:val="008A7EDE"/>
    <w:rsid w:val="008A7F3E"/>
    <w:rsid w:val="008A7FAC"/>
    <w:rsid w:val="008B0084"/>
    <w:rsid w:val="008B0098"/>
    <w:rsid w:val="008B0457"/>
    <w:rsid w:val="008B04A8"/>
    <w:rsid w:val="008B0540"/>
    <w:rsid w:val="008B05D8"/>
    <w:rsid w:val="008B064B"/>
    <w:rsid w:val="008B0690"/>
    <w:rsid w:val="008B0758"/>
    <w:rsid w:val="008B086A"/>
    <w:rsid w:val="008B09B4"/>
    <w:rsid w:val="008B0A67"/>
    <w:rsid w:val="008B0AAC"/>
    <w:rsid w:val="008B0AFC"/>
    <w:rsid w:val="008B0B0C"/>
    <w:rsid w:val="008B0BA6"/>
    <w:rsid w:val="008B0C4B"/>
    <w:rsid w:val="008B0DF7"/>
    <w:rsid w:val="008B0E01"/>
    <w:rsid w:val="008B0FE9"/>
    <w:rsid w:val="008B10FD"/>
    <w:rsid w:val="008B1211"/>
    <w:rsid w:val="008B1236"/>
    <w:rsid w:val="008B1306"/>
    <w:rsid w:val="008B1345"/>
    <w:rsid w:val="008B138D"/>
    <w:rsid w:val="008B1417"/>
    <w:rsid w:val="008B14EA"/>
    <w:rsid w:val="008B153B"/>
    <w:rsid w:val="008B16CC"/>
    <w:rsid w:val="008B17F3"/>
    <w:rsid w:val="008B17F8"/>
    <w:rsid w:val="008B1AA3"/>
    <w:rsid w:val="008B1C2C"/>
    <w:rsid w:val="008B1C8D"/>
    <w:rsid w:val="008B1CB4"/>
    <w:rsid w:val="008B1CD8"/>
    <w:rsid w:val="008B1CFB"/>
    <w:rsid w:val="008B1D22"/>
    <w:rsid w:val="008B1E0B"/>
    <w:rsid w:val="008B1EE3"/>
    <w:rsid w:val="008B217C"/>
    <w:rsid w:val="008B22A1"/>
    <w:rsid w:val="008B2363"/>
    <w:rsid w:val="008B2406"/>
    <w:rsid w:val="008B2501"/>
    <w:rsid w:val="008B27CC"/>
    <w:rsid w:val="008B27D5"/>
    <w:rsid w:val="008B28A5"/>
    <w:rsid w:val="008B2934"/>
    <w:rsid w:val="008B2983"/>
    <w:rsid w:val="008B2AB8"/>
    <w:rsid w:val="008B2BAC"/>
    <w:rsid w:val="008B2BB7"/>
    <w:rsid w:val="008B2CAC"/>
    <w:rsid w:val="008B2E47"/>
    <w:rsid w:val="008B2EB7"/>
    <w:rsid w:val="008B2EDC"/>
    <w:rsid w:val="008B2F23"/>
    <w:rsid w:val="008B3167"/>
    <w:rsid w:val="008B3187"/>
    <w:rsid w:val="008B324D"/>
    <w:rsid w:val="008B3518"/>
    <w:rsid w:val="008B3703"/>
    <w:rsid w:val="008B39E6"/>
    <w:rsid w:val="008B3B01"/>
    <w:rsid w:val="008B3BBD"/>
    <w:rsid w:val="008B3C3B"/>
    <w:rsid w:val="008B3E61"/>
    <w:rsid w:val="008B3ED6"/>
    <w:rsid w:val="008B4060"/>
    <w:rsid w:val="008B41FA"/>
    <w:rsid w:val="008B421D"/>
    <w:rsid w:val="008B4295"/>
    <w:rsid w:val="008B4337"/>
    <w:rsid w:val="008B4354"/>
    <w:rsid w:val="008B439A"/>
    <w:rsid w:val="008B4437"/>
    <w:rsid w:val="008B44D6"/>
    <w:rsid w:val="008B4590"/>
    <w:rsid w:val="008B467D"/>
    <w:rsid w:val="008B473C"/>
    <w:rsid w:val="008B47A9"/>
    <w:rsid w:val="008B48FF"/>
    <w:rsid w:val="008B49B5"/>
    <w:rsid w:val="008B49C1"/>
    <w:rsid w:val="008B4A7E"/>
    <w:rsid w:val="008B4ABA"/>
    <w:rsid w:val="008B4AEF"/>
    <w:rsid w:val="008B4C60"/>
    <w:rsid w:val="008B4EFB"/>
    <w:rsid w:val="008B4FA9"/>
    <w:rsid w:val="008B4FD1"/>
    <w:rsid w:val="008B506B"/>
    <w:rsid w:val="008B5077"/>
    <w:rsid w:val="008B5274"/>
    <w:rsid w:val="008B530A"/>
    <w:rsid w:val="008B542D"/>
    <w:rsid w:val="008B5512"/>
    <w:rsid w:val="008B55AF"/>
    <w:rsid w:val="008B56AA"/>
    <w:rsid w:val="008B5808"/>
    <w:rsid w:val="008B59AC"/>
    <w:rsid w:val="008B5B6E"/>
    <w:rsid w:val="008B5BFB"/>
    <w:rsid w:val="008B5ECF"/>
    <w:rsid w:val="008B5F00"/>
    <w:rsid w:val="008B604B"/>
    <w:rsid w:val="008B6111"/>
    <w:rsid w:val="008B611F"/>
    <w:rsid w:val="008B616B"/>
    <w:rsid w:val="008B6347"/>
    <w:rsid w:val="008B63B0"/>
    <w:rsid w:val="008B63F5"/>
    <w:rsid w:val="008B647B"/>
    <w:rsid w:val="008B64F1"/>
    <w:rsid w:val="008B651E"/>
    <w:rsid w:val="008B653A"/>
    <w:rsid w:val="008B6542"/>
    <w:rsid w:val="008B6599"/>
    <w:rsid w:val="008B65C3"/>
    <w:rsid w:val="008B65CE"/>
    <w:rsid w:val="008B6916"/>
    <w:rsid w:val="008B6A0B"/>
    <w:rsid w:val="008B6BC8"/>
    <w:rsid w:val="008B6D93"/>
    <w:rsid w:val="008B6E98"/>
    <w:rsid w:val="008B704A"/>
    <w:rsid w:val="008B70AC"/>
    <w:rsid w:val="008B710A"/>
    <w:rsid w:val="008B743E"/>
    <w:rsid w:val="008B7440"/>
    <w:rsid w:val="008B7665"/>
    <w:rsid w:val="008B78CC"/>
    <w:rsid w:val="008B79DA"/>
    <w:rsid w:val="008B7BE0"/>
    <w:rsid w:val="008B7C76"/>
    <w:rsid w:val="008B7CC8"/>
    <w:rsid w:val="008B7D9B"/>
    <w:rsid w:val="008B7E86"/>
    <w:rsid w:val="008B7EF2"/>
    <w:rsid w:val="008B7EF7"/>
    <w:rsid w:val="008C003C"/>
    <w:rsid w:val="008C0052"/>
    <w:rsid w:val="008C0126"/>
    <w:rsid w:val="008C029D"/>
    <w:rsid w:val="008C0422"/>
    <w:rsid w:val="008C0528"/>
    <w:rsid w:val="008C0592"/>
    <w:rsid w:val="008C05D7"/>
    <w:rsid w:val="008C05DD"/>
    <w:rsid w:val="008C0757"/>
    <w:rsid w:val="008C07DB"/>
    <w:rsid w:val="008C0A5D"/>
    <w:rsid w:val="008C0CC3"/>
    <w:rsid w:val="008C0EEE"/>
    <w:rsid w:val="008C0F99"/>
    <w:rsid w:val="008C10E1"/>
    <w:rsid w:val="008C11B9"/>
    <w:rsid w:val="008C138E"/>
    <w:rsid w:val="008C1450"/>
    <w:rsid w:val="008C149B"/>
    <w:rsid w:val="008C156A"/>
    <w:rsid w:val="008C17F3"/>
    <w:rsid w:val="008C18E9"/>
    <w:rsid w:val="008C18F7"/>
    <w:rsid w:val="008C1A15"/>
    <w:rsid w:val="008C1A65"/>
    <w:rsid w:val="008C1A8F"/>
    <w:rsid w:val="008C1B60"/>
    <w:rsid w:val="008C1BD9"/>
    <w:rsid w:val="008C1C0A"/>
    <w:rsid w:val="008C1CBC"/>
    <w:rsid w:val="008C1D18"/>
    <w:rsid w:val="008C1D1D"/>
    <w:rsid w:val="008C202E"/>
    <w:rsid w:val="008C207D"/>
    <w:rsid w:val="008C20BE"/>
    <w:rsid w:val="008C20D0"/>
    <w:rsid w:val="008C2222"/>
    <w:rsid w:val="008C2317"/>
    <w:rsid w:val="008C237A"/>
    <w:rsid w:val="008C23B6"/>
    <w:rsid w:val="008C2560"/>
    <w:rsid w:val="008C25DF"/>
    <w:rsid w:val="008C2635"/>
    <w:rsid w:val="008C263C"/>
    <w:rsid w:val="008C2682"/>
    <w:rsid w:val="008C2834"/>
    <w:rsid w:val="008C28CE"/>
    <w:rsid w:val="008C2AB6"/>
    <w:rsid w:val="008C2AD3"/>
    <w:rsid w:val="008C2AFB"/>
    <w:rsid w:val="008C2C26"/>
    <w:rsid w:val="008C2C9F"/>
    <w:rsid w:val="008C2E05"/>
    <w:rsid w:val="008C2ED6"/>
    <w:rsid w:val="008C2F71"/>
    <w:rsid w:val="008C3026"/>
    <w:rsid w:val="008C315F"/>
    <w:rsid w:val="008C31BF"/>
    <w:rsid w:val="008C3233"/>
    <w:rsid w:val="008C32D6"/>
    <w:rsid w:val="008C32F0"/>
    <w:rsid w:val="008C3404"/>
    <w:rsid w:val="008C347B"/>
    <w:rsid w:val="008C34C0"/>
    <w:rsid w:val="008C350E"/>
    <w:rsid w:val="008C3535"/>
    <w:rsid w:val="008C3592"/>
    <w:rsid w:val="008C35FE"/>
    <w:rsid w:val="008C36DD"/>
    <w:rsid w:val="008C36EA"/>
    <w:rsid w:val="008C3731"/>
    <w:rsid w:val="008C37EB"/>
    <w:rsid w:val="008C3889"/>
    <w:rsid w:val="008C3AA3"/>
    <w:rsid w:val="008C3BDE"/>
    <w:rsid w:val="008C3D12"/>
    <w:rsid w:val="008C3D8C"/>
    <w:rsid w:val="008C3D94"/>
    <w:rsid w:val="008C3DAA"/>
    <w:rsid w:val="008C3E68"/>
    <w:rsid w:val="008C4022"/>
    <w:rsid w:val="008C406D"/>
    <w:rsid w:val="008C4185"/>
    <w:rsid w:val="008C4198"/>
    <w:rsid w:val="008C4283"/>
    <w:rsid w:val="008C42AA"/>
    <w:rsid w:val="008C42D6"/>
    <w:rsid w:val="008C44FB"/>
    <w:rsid w:val="008C466B"/>
    <w:rsid w:val="008C478D"/>
    <w:rsid w:val="008C496F"/>
    <w:rsid w:val="008C49A2"/>
    <w:rsid w:val="008C4DC1"/>
    <w:rsid w:val="008C4E9D"/>
    <w:rsid w:val="008C4F7A"/>
    <w:rsid w:val="008C4F9A"/>
    <w:rsid w:val="008C5019"/>
    <w:rsid w:val="008C5082"/>
    <w:rsid w:val="008C5173"/>
    <w:rsid w:val="008C51D1"/>
    <w:rsid w:val="008C52E9"/>
    <w:rsid w:val="008C533B"/>
    <w:rsid w:val="008C5453"/>
    <w:rsid w:val="008C5459"/>
    <w:rsid w:val="008C56A4"/>
    <w:rsid w:val="008C57D2"/>
    <w:rsid w:val="008C586E"/>
    <w:rsid w:val="008C5923"/>
    <w:rsid w:val="008C5A5D"/>
    <w:rsid w:val="008C5B27"/>
    <w:rsid w:val="008C5DFF"/>
    <w:rsid w:val="008C5ED8"/>
    <w:rsid w:val="008C60B4"/>
    <w:rsid w:val="008C6497"/>
    <w:rsid w:val="008C65C9"/>
    <w:rsid w:val="008C66C4"/>
    <w:rsid w:val="008C66EE"/>
    <w:rsid w:val="008C6822"/>
    <w:rsid w:val="008C68EE"/>
    <w:rsid w:val="008C69C0"/>
    <w:rsid w:val="008C6AB3"/>
    <w:rsid w:val="008C6B8B"/>
    <w:rsid w:val="008C6C57"/>
    <w:rsid w:val="008C6D3F"/>
    <w:rsid w:val="008C6E1E"/>
    <w:rsid w:val="008C6E36"/>
    <w:rsid w:val="008C6E55"/>
    <w:rsid w:val="008C6E6E"/>
    <w:rsid w:val="008C6F0E"/>
    <w:rsid w:val="008C6F16"/>
    <w:rsid w:val="008C6FED"/>
    <w:rsid w:val="008C700D"/>
    <w:rsid w:val="008C705C"/>
    <w:rsid w:val="008C7174"/>
    <w:rsid w:val="008C717C"/>
    <w:rsid w:val="008C7465"/>
    <w:rsid w:val="008C764E"/>
    <w:rsid w:val="008C792F"/>
    <w:rsid w:val="008C7B33"/>
    <w:rsid w:val="008C7B6D"/>
    <w:rsid w:val="008C7B9D"/>
    <w:rsid w:val="008C7BCD"/>
    <w:rsid w:val="008C7C99"/>
    <w:rsid w:val="008C7E10"/>
    <w:rsid w:val="008D0008"/>
    <w:rsid w:val="008D0049"/>
    <w:rsid w:val="008D00CF"/>
    <w:rsid w:val="008D0182"/>
    <w:rsid w:val="008D029C"/>
    <w:rsid w:val="008D051E"/>
    <w:rsid w:val="008D0543"/>
    <w:rsid w:val="008D069D"/>
    <w:rsid w:val="008D07FD"/>
    <w:rsid w:val="008D083B"/>
    <w:rsid w:val="008D0CBE"/>
    <w:rsid w:val="008D0D89"/>
    <w:rsid w:val="008D0EA9"/>
    <w:rsid w:val="008D0EBA"/>
    <w:rsid w:val="008D0F6C"/>
    <w:rsid w:val="008D10D2"/>
    <w:rsid w:val="008D10D8"/>
    <w:rsid w:val="008D1272"/>
    <w:rsid w:val="008D128C"/>
    <w:rsid w:val="008D12BD"/>
    <w:rsid w:val="008D13E1"/>
    <w:rsid w:val="008D15C5"/>
    <w:rsid w:val="008D160F"/>
    <w:rsid w:val="008D165A"/>
    <w:rsid w:val="008D169A"/>
    <w:rsid w:val="008D17CD"/>
    <w:rsid w:val="008D1A07"/>
    <w:rsid w:val="008D1A96"/>
    <w:rsid w:val="008D1B3E"/>
    <w:rsid w:val="008D1BA3"/>
    <w:rsid w:val="008D1C24"/>
    <w:rsid w:val="008D1D9F"/>
    <w:rsid w:val="008D1DA7"/>
    <w:rsid w:val="008D1E9E"/>
    <w:rsid w:val="008D1ECE"/>
    <w:rsid w:val="008D1F9C"/>
    <w:rsid w:val="008D2184"/>
    <w:rsid w:val="008D219E"/>
    <w:rsid w:val="008D22F6"/>
    <w:rsid w:val="008D23C2"/>
    <w:rsid w:val="008D2416"/>
    <w:rsid w:val="008D2697"/>
    <w:rsid w:val="008D26A8"/>
    <w:rsid w:val="008D27BC"/>
    <w:rsid w:val="008D2940"/>
    <w:rsid w:val="008D2A22"/>
    <w:rsid w:val="008D2B02"/>
    <w:rsid w:val="008D2C7C"/>
    <w:rsid w:val="008D2E5A"/>
    <w:rsid w:val="008D305A"/>
    <w:rsid w:val="008D3088"/>
    <w:rsid w:val="008D30C4"/>
    <w:rsid w:val="008D3235"/>
    <w:rsid w:val="008D3283"/>
    <w:rsid w:val="008D32B0"/>
    <w:rsid w:val="008D34D3"/>
    <w:rsid w:val="008D3692"/>
    <w:rsid w:val="008D3706"/>
    <w:rsid w:val="008D3755"/>
    <w:rsid w:val="008D3766"/>
    <w:rsid w:val="008D37B7"/>
    <w:rsid w:val="008D37E6"/>
    <w:rsid w:val="008D38E0"/>
    <w:rsid w:val="008D3904"/>
    <w:rsid w:val="008D3A63"/>
    <w:rsid w:val="008D3B0F"/>
    <w:rsid w:val="008D3B27"/>
    <w:rsid w:val="008D3B2A"/>
    <w:rsid w:val="008D3BE2"/>
    <w:rsid w:val="008D3CB3"/>
    <w:rsid w:val="008D3E67"/>
    <w:rsid w:val="008D4094"/>
    <w:rsid w:val="008D4104"/>
    <w:rsid w:val="008D4107"/>
    <w:rsid w:val="008D415B"/>
    <w:rsid w:val="008D4347"/>
    <w:rsid w:val="008D439E"/>
    <w:rsid w:val="008D4473"/>
    <w:rsid w:val="008D44EC"/>
    <w:rsid w:val="008D46F4"/>
    <w:rsid w:val="008D4A11"/>
    <w:rsid w:val="008D4B1C"/>
    <w:rsid w:val="008D4B1F"/>
    <w:rsid w:val="008D4B73"/>
    <w:rsid w:val="008D4BF6"/>
    <w:rsid w:val="008D4C1D"/>
    <w:rsid w:val="008D4C53"/>
    <w:rsid w:val="008D4D45"/>
    <w:rsid w:val="008D4D8C"/>
    <w:rsid w:val="008D5069"/>
    <w:rsid w:val="008D526C"/>
    <w:rsid w:val="008D52F5"/>
    <w:rsid w:val="008D53D0"/>
    <w:rsid w:val="008D5A9C"/>
    <w:rsid w:val="008D5C2C"/>
    <w:rsid w:val="008D5C64"/>
    <w:rsid w:val="008D5DBA"/>
    <w:rsid w:val="008D5F3E"/>
    <w:rsid w:val="008D5F59"/>
    <w:rsid w:val="008D5FF4"/>
    <w:rsid w:val="008D6005"/>
    <w:rsid w:val="008D6051"/>
    <w:rsid w:val="008D6071"/>
    <w:rsid w:val="008D607E"/>
    <w:rsid w:val="008D612F"/>
    <w:rsid w:val="008D6134"/>
    <w:rsid w:val="008D61EE"/>
    <w:rsid w:val="008D620E"/>
    <w:rsid w:val="008D6211"/>
    <w:rsid w:val="008D63F3"/>
    <w:rsid w:val="008D6463"/>
    <w:rsid w:val="008D6603"/>
    <w:rsid w:val="008D67A1"/>
    <w:rsid w:val="008D6869"/>
    <w:rsid w:val="008D6B69"/>
    <w:rsid w:val="008D6C8A"/>
    <w:rsid w:val="008D6C97"/>
    <w:rsid w:val="008D6CC3"/>
    <w:rsid w:val="008D6D39"/>
    <w:rsid w:val="008D6D79"/>
    <w:rsid w:val="008D6EC1"/>
    <w:rsid w:val="008D6EC9"/>
    <w:rsid w:val="008D6F52"/>
    <w:rsid w:val="008D746E"/>
    <w:rsid w:val="008D7478"/>
    <w:rsid w:val="008D75C9"/>
    <w:rsid w:val="008D75EC"/>
    <w:rsid w:val="008D765B"/>
    <w:rsid w:val="008D7937"/>
    <w:rsid w:val="008D7959"/>
    <w:rsid w:val="008D7A2D"/>
    <w:rsid w:val="008D7A5F"/>
    <w:rsid w:val="008D7B9F"/>
    <w:rsid w:val="008D7D1E"/>
    <w:rsid w:val="008D7DBB"/>
    <w:rsid w:val="008D7E3B"/>
    <w:rsid w:val="008D7E53"/>
    <w:rsid w:val="008D7F69"/>
    <w:rsid w:val="008D7FC9"/>
    <w:rsid w:val="008D7FCB"/>
    <w:rsid w:val="008E0072"/>
    <w:rsid w:val="008E00A7"/>
    <w:rsid w:val="008E0115"/>
    <w:rsid w:val="008E0225"/>
    <w:rsid w:val="008E0467"/>
    <w:rsid w:val="008E0515"/>
    <w:rsid w:val="008E0559"/>
    <w:rsid w:val="008E0599"/>
    <w:rsid w:val="008E0682"/>
    <w:rsid w:val="008E08C5"/>
    <w:rsid w:val="008E08F3"/>
    <w:rsid w:val="008E0A3E"/>
    <w:rsid w:val="008E0AE6"/>
    <w:rsid w:val="008E0B63"/>
    <w:rsid w:val="008E0C7E"/>
    <w:rsid w:val="008E0CC2"/>
    <w:rsid w:val="008E0D15"/>
    <w:rsid w:val="008E0D1F"/>
    <w:rsid w:val="008E0E45"/>
    <w:rsid w:val="008E0EB4"/>
    <w:rsid w:val="008E0F4B"/>
    <w:rsid w:val="008E11DC"/>
    <w:rsid w:val="008E13A7"/>
    <w:rsid w:val="008E14A7"/>
    <w:rsid w:val="008E152D"/>
    <w:rsid w:val="008E16C5"/>
    <w:rsid w:val="008E1701"/>
    <w:rsid w:val="008E170D"/>
    <w:rsid w:val="008E170E"/>
    <w:rsid w:val="008E19B4"/>
    <w:rsid w:val="008E1A23"/>
    <w:rsid w:val="008E1B34"/>
    <w:rsid w:val="008E1B5F"/>
    <w:rsid w:val="008E1C6E"/>
    <w:rsid w:val="008E1D81"/>
    <w:rsid w:val="008E1D82"/>
    <w:rsid w:val="008E1DF3"/>
    <w:rsid w:val="008E1EDE"/>
    <w:rsid w:val="008E1F92"/>
    <w:rsid w:val="008E1F95"/>
    <w:rsid w:val="008E1FB3"/>
    <w:rsid w:val="008E1FC1"/>
    <w:rsid w:val="008E1FDB"/>
    <w:rsid w:val="008E236B"/>
    <w:rsid w:val="008E23D8"/>
    <w:rsid w:val="008E2671"/>
    <w:rsid w:val="008E26F3"/>
    <w:rsid w:val="008E26F5"/>
    <w:rsid w:val="008E2720"/>
    <w:rsid w:val="008E2735"/>
    <w:rsid w:val="008E2777"/>
    <w:rsid w:val="008E2822"/>
    <w:rsid w:val="008E2912"/>
    <w:rsid w:val="008E297E"/>
    <w:rsid w:val="008E2BA1"/>
    <w:rsid w:val="008E2C63"/>
    <w:rsid w:val="008E2D27"/>
    <w:rsid w:val="008E2DC9"/>
    <w:rsid w:val="008E2EA7"/>
    <w:rsid w:val="008E2EAC"/>
    <w:rsid w:val="008E2F15"/>
    <w:rsid w:val="008E308F"/>
    <w:rsid w:val="008E30A3"/>
    <w:rsid w:val="008E30C9"/>
    <w:rsid w:val="008E30CF"/>
    <w:rsid w:val="008E3121"/>
    <w:rsid w:val="008E3369"/>
    <w:rsid w:val="008E33DE"/>
    <w:rsid w:val="008E3544"/>
    <w:rsid w:val="008E3802"/>
    <w:rsid w:val="008E3916"/>
    <w:rsid w:val="008E3932"/>
    <w:rsid w:val="008E39DC"/>
    <w:rsid w:val="008E3A0C"/>
    <w:rsid w:val="008E3C22"/>
    <w:rsid w:val="008E3C32"/>
    <w:rsid w:val="008E3DA3"/>
    <w:rsid w:val="008E3E54"/>
    <w:rsid w:val="008E410C"/>
    <w:rsid w:val="008E41AD"/>
    <w:rsid w:val="008E4366"/>
    <w:rsid w:val="008E450F"/>
    <w:rsid w:val="008E456A"/>
    <w:rsid w:val="008E4684"/>
    <w:rsid w:val="008E468D"/>
    <w:rsid w:val="008E46B0"/>
    <w:rsid w:val="008E4786"/>
    <w:rsid w:val="008E4790"/>
    <w:rsid w:val="008E47DE"/>
    <w:rsid w:val="008E498D"/>
    <w:rsid w:val="008E4B22"/>
    <w:rsid w:val="008E4F37"/>
    <w:rsid w:val="008E4FB0"/>
    <w:rsid w:val="008E4FF2"/>
    <w:rsid w:val="008E500E"/>
    <w:rsid w:val="008E5037"/>
    <w:rsid w:val="008E5080"/>
    <w:rsid w:val="008E5108"/>
    <w:rsid w:val="008E511E"/>
    <w:rsid w:val="008E5146"/>
    <w:rsid w:val="008E515A"/>
    <w:rsid w:val="008E5164"/>
    <w:rsid w:val="008E52AE"/>
    <w:rsid w:val="008E52D7"/>
    <w:rsid w:val="008E532B"/>
    <w:rsid w:val="008E532C"/>
    <w:rsid w:val="008E53B1"/>
    <w:rsid w:val="008E5550"/>
    <w:rsid w:val="008E562E"/>
    <w:rsid w:val="008E59E6"/>
    <w:rsid w:val="008E5A98"/>
    <w:rsid w:val="008E5A9E"/>
    <w:rsid w:val="008E5AF9"/>
    <w:rsid w:val="008E5B9C"/>
    <w:rsid w:val="008E5DBE"/>
    <w:rsid w:val="008E5DC2"/>
    <w:rsid w:val="008E5DDF"/>
    <w:rsid w:val="008E5DE2"/>
    <w:rsid w:val="008E5F32"/>
    <w:rsid w:val="008E60EA"/>
    <w:rsid w:val="008E629F"/>
    <w:rsid w:val="008E64F4"/>
    <w:rsid w:val="008E65B8"/>
    <w:rsid w:val="008E6693"/>
    <w:rsid w:val="008E678D"/>
    <w:rsid w:val="008E685D"/>
    <w:rsid w:val="008E6950"/>
    <w:rsid w:val="008E69C9"/>
    <w:rsid w:val="008E6B9A"/>
    <w:rsid w:val="008E6C91"/>
    <w:rsid w:val="008E6FD0"/>
    <w:rsid w:val="008E7185"/>
    <w:rsid w:val="008E71CC"/>
    <w:rsid w:val="008E7251"/>
    <w:rsid w:val="008E761F"/>
    <w:rsid w:val="008E7659"/>
    <w:rsid w:val="008E7666"/>
    <w:rsid w:val="008E7712"/>
    <w:rsid w:val="008E7758"/>
    <w:rsid w:val="008E78FF"/>
    <w:rsid w:val="008E7969"/>
    <w:rsid w:val="008E79D4"/>
    <w:rsid w:val="008E7A33"/>
    <w:rsid w:val="008E7B4E"/>
    <w:rsid w:val="008E7B7D"/>
    <w:rsid w:val="008E7BD2"/>
    <w:rsid w:val="008E7BF7"/>
    <w:rsid w:val="008E7C09"/>
    <w:rsid w:val="008E7D41"/>
    <w:rsid w:val="008E7D66"/>
    <w:rsid w:val="008E7DB3"/>
    <w:rsid w:val="008E7DCA"/>
    <w:rsid w:val="008E7E4B"/>
    <w:rsid w:val="008E7F02"/>
    <w:rsid w:val="008E7FB8"/>
    <w:rsid w:val="008F010A"/>
    <w:rsid w:val="008F0122"/>
    <w:rsid w:val="008F02A3"/>
    <w:rsid w:val="008F0322"/>
    <w:rsid w:val="008F045F"/>
    <w:rsid w:val="008F0742"/>
    <w:rsid w:val="008F0860"/>
    <w:rsid w:val="008F0959"/>
    <w:rsid w:val="008F09E9"/>
    <w:rsid w:val="008F0A06"/>
    <w:rsid w:val="008F0BA3"/>
    <w:rsid w:val="008F0BCD"/>
    <w:rsid w:val="008F0D2B"/>
    <w:rsid w:val="008F106F"/>
    <w:rsid w:val="008F10B8"/>
    <w:rsid w:val="008F11F2"/>
    <w:rsid w:val="008F13BE"/>
    <w:rsid w:val="008F15B9"/>
    <w:rsid w:val="008F15DF"/>
    <w:rsid w:val="008F1704"/>
    <w:rsid w:val="008F17C4"/>
    <w:rsid w:val="008F1805"/>
    <w:rsid w:val="008F1946"/>
    <w:rsid w:val="008F1AB6"/>
    <w:rsid w:val="008F1B0F"/>
    <w:rsid w:val="008F1BA7"/>
    <w:rsid w:val="008F1BF5"/>
    <w:rsid w:val="008F1C7C"/>
    <w:rsid w:val="008F1CA9"/>
    <w:rsid w:val="008F1D24"/>
    <w:rsid w:val="008F1DA3"/>
    <w:rsid w:val="008F1DF8"/>
    <w:rsid w:val="008F1E5C"/>
    <w:rsid w:val="008F2018"/>
    <w:rsid w:val="008F21EE"/>
    <w:rsid w:val="008F2262"/>
    <w:rsid w:val="008F22D1"/>
    <w:rsid w:val="008F2326"/>
    <w:rsid w:val="008F2339"/>
    <w:rsid w:val="008F23AA"/>
    <w:rsid w:val="008F249A"/>
    <w:rsid w:val="008F249B"/>
    <w:rsid w:val="008F24EB"/>
    <w:rsid w:val="008F2543"/>
    <w:rsid w:val="008F2630"/>
    <w:rsid w:val="008F2744"/>
    <w:rsid w:val="008F27B6"/>
    <w:rsid w:val="008F282B"/>
    <w:rsid w:val="008F2A1A"/>
    <w:rsid w:val="008F2A75"/>
    <w:rsid w:val="008F2B08"/>
    <w:rsid w:val="008F2B87"/>
    <w:rsid w:val="008F2CEA"/>
    <w:rsid w:val="008F2E9B"/>
    <w:rsid w:val="008F3040"/>
    <w:rsid w:val="008F3137"/>
    <w:rsid w:val="008F3192"/>
    <w:rsid w:val="008F3335"/>
    <w:rsid w:val="008F3345"/>
    <w:rsid w:val="008F3423"/>
    <w:rsid w:val="008F3470"/>
    <w:rsid w:val="008F34F4"/>
    <w:rsid w:val="008F3576"/>
    <w:rsid w:val="008F358D"/>
    <w:rsid w:val="008F3800"/>
    <w:rsid w:val="008F3A1D"/>
    <w:rsid w:val="008F3B81"/>
    <w:rsid w:val="008F3BE2"/>
    <w:rsid w:val="008F3C5E"/>
    <w:rsid w:val="008F3D43"/>
    <w:rsid w:val="008F3DF3"/>
    <w:rsid w:val="008F3E74"/>
    <w:rsid w:val="008F3E98"/>
    <w:rsid w:val="008F3F20"/>
    <w:rsid w:val="008F408E"/>
    <w:rsid w:val="008F4098"/>
    <w:rsid w:val="008F409A"/>
    <w:rsid w:val="008F40E8"/>
    <w:rsid w:val="008F42FE"/>
    <w:rsid w:val="008F4331"/>
    <w:rsid w:val="008F43CD"/>
    <w:rsid w:val="008F43F3"/>
    <w:rsid w:val="008F44A5"/>
    <w:rsid w:val="008F453C"/>
    <w:rsid w:val="008F45C2"/>
    <w:rsid w:val="008F45D6"/>
    <w:rsid w:val="008F4892"/>
    <w:rsid w:val="008F49C2"/>
    <w:rsid w:val="008F4A24"/>
    <w:rsid w:val="008F4A2C"/>
    <w:rsid w:val="008F4A4C"/>
    <w:rsid w:val="008F4DC1"/>
    <w:rsid w:val="008F4E6C"/>
    <w:rsid w:val="008F4ECF"/>
    <w:rsid w:val="008F4F43"/>
    <w:rsid w:val="008F4F4C"/>
    <w:rsid w:val="008F4FBA"/>
    <w:rsid w:val="008F5058"/>
    <w:rsid w:val="008F50A3"/>
    <w:rsid w:val="008F5243"/>
    <w:rsid w:val="008F5296"/>
    <w:rsid w:val="008F54C1"/>
    <w:rsid w:val="008F5771"/>
    <w:rsid w:val="008F57AE"/>
    <w:rsid w:val="008F57C6"/>
    <w:rsid w:val="008F5893"/>
    <w:rsid w:val="008F58E8"/>
    <w:rsid w:val="008F5969"/>
    <w:rsid w:val="008F5A59"/>
    <w:rsid w:val="008F5B83"/>
    <w:rsid w:val="008F5B96"/>
    <w:rsid w:val="008F5D16"/>
    <w:rsid w:val="008F5DCF"/>
    <w:rsid w:val="008F5E7E"/>
    <w:rsid w:val="008F5E8B"/>
    <w:rsid w:val="008F5F56"/>
    <w:rsid w:val="008F6086"/>
    <w:rsid w:val="008F6126"/>
    <w:rsid w:val="008F616A"/>
    <w:rsid w:val="008F6334"/>
    <w:rsid w:val="008F6367"/>
    <w:rsid w:val="008F637A"/>
    <w:rsid w:val="008F64C3"/>
    <w:rsid w:val="008F65C8"/>
    <w:rsid w:val="008F66E5"/>
    <w:rsid w:val="008F6735"/>
    <w:rsid w:val="008F67BD"/>
    <w:rsid w:val="008F6808"/>
    <w:rsid w:val="008F6952"/>
    <w:rsid w:val="008F697E"/>
    <w:rsid w:val="008F6AC4"/>
    <w:rsid w:val="008F6BCB"/>
    <w:rsid w:val="008F6C2A"/>
    <w:rsid w:val="008F6CA5"/>
    <w:rsid w:val="008F6F7C"/>
    <w:rsid w:val="008F6F83"/>
    <w:rsid w:val="008F716A"/>
    <w:rsid w:val="008F7221"/>
    <w:rsid w:val="008F7228"/>
    <w:rsid w:val="008F731A"/>
    <w:rsid w:val="008F736F"/>
    <w:rsid w:val="008F7384"/>
    <w:rsid w:val="008F744F"/>
    <w:rsid w:val="008F7484"/>
    <w:rsid w:val="008F749E"/>
    <w:rsid w:val="008F7546"/>
    <w:rsid w:val="008F7670"/>
    <w:rsid w:val="008F7916"/>
    <w:rsid w:val="008F795F"/>
    <w:rsid w:val="008F7991"/>
    <w:rsid w:val="008F7A80"/>
    <w:rsid w:val="008F7B11"/>
    <w:rsid w:val="008F7BD2"/>
    <w:rsid w:val="008F7D95"/>
    <w:rsid w:val="008F7FC4"/>
    <w:rsid w:val="008F7FEA"/>
    <w:rsid w:val="00900010"/>
    <w:rsid w:val="00900064"/>
    <w:rsid w:val="009000DA"/>
    <w:rsid w:val="009001AE"/>
    <w:rsid w:val="009001E8"/>
    <w:rsid w:val="0090038E"/>
    <w:rsid w:val="00900420"/>
    <w:rsid w:val="00900698"/>
    <w:rsid w:val="009006E7"/>
    <w:rsid w:val="0090070C"/>
    <w:rsid w:val="00900921"/>
    <w:rsid w:val="009009B7"/>
    <w:rsid w:val="00900BEB"/>
    <w:rsid w:val="00900D5B"/>
    <w:rsid w:val="00900E8C"/>
    <w:rsid w:val="00900F60"/>
    <w:rsid w:val="00900F81"/>
    <w:rsid w:val="00900FC8"/>
    <w:rsid w:val="00900FE2"/>
    <w:rsid w:val="00900FE8"/>
    <w:rsid w:val="00900FFD"/>
    <w:rsid w:val="00901177"/>
    <w:rsid w:val="0090121C"/>
    <w:rsid w:val="0090123A"/>
    <w:rsid w:val="00901432"/>
    <w:rsid w:val="0090143C"/>
    <w:rsid w:val="009015BC"/>
    <w:rsid w:val="009017D3"/>
    <w:rsid w:val="00901984"/>
    <w:rsid w:val="009019D9"/>
    <w:rsid w:val="00901BA1"/>
    <w:rsid w:val="00901FD7"/>
    <w:rsid w:val="00901FE1"/>
    <w:rsid w:val="00901FE8"/>
    <w:rsid w:val="00902071"/>
    <w:rsid w:val="00902261"/>
    <w:rsid w:val="009022A7"/>
    <w:rsid w:val="0090256A"/>
    <w:rsid w:val="009025DB"/>
    <w:rsid w:val="009028B1"/>
    <w:rsid w:val="009028F5"/>
    <w:rsid w:val="00902A11"/>
    <w:rsid w:val="00902B9B"/>
    <w:rsid w:val="00902BFF"/>
    <w:rsid w:val="00902C25"/>
    <w:rsid w:val="00902C9F"/>
    <w:rsid w:val="00902CAB"/>
    <w:rsid w:val="00902D52"/>
    <w:rsid w:val="00902D7B"/>
    <w:rsid w:val="0090307E"/>
    <w:rsid w:val="009030FB"/>
    <w:rsid w:val="0090317E"/>
    <w:rsid w:val="0090324F"/>
    <w:rsid w:val="009033B2"/>
    <w:rsid w:val="0090343F"/>
    <w:rsid w:val="0090344B"/>
    <w:rsid w:val="00903498"/>
    <w:rsid w:val="00903507"/>
    <w:rsid w:val="009035C4"/>
    <w:rsid w:val="009035DD"/>
    <w:rsid w:val="00903780"/>
    <w:rsid w:val="00903836"/>
    <w:rsid w:val="00903872"/>
    <w:rsid w:val="00903884"/>
    <w:rsid w:val="00903910"/>
    <w:rsid w:val="0090397E"/>
    <w:rsid w:val="00903BB8"/>
    <w:rsid w:val="00903CFC"/>
    <w:rsid w:val="00903D21"/>
    <w:rsid w:val="00903DC1"/>
    <w:rsid w:val="00903DF3"/>
    <w:rsid w:val="00903ECF"/>
    <w:rsid w:val="00903F61"/>
    <w:rsid w:val="00903F7F"/>
    <w:rsid w:val="009040A5"/>
    <w:rsid w:val="009040E2"/>
    <w:rsid w:val="0090411A"/>
    <w:rsid w:val="00904143"/>
    <w:rsid w:val="0090414E"/>
    <w:rsid w:val="00904258"/>
    <w:rsid w:val="00904307"/>
    <w:rsid w:val="009043D8"/>
    <w:rsid w:val="009043EA"/>
    <w:rsid w:val="009045B9"/>
    <w:rsid w:val="009045D9"/>
    <w:rsid w:val="0090461A"/>
    <w:rsid w:val="00904958"/>
    <w:rsid w:val="0090496B"/>
    <w:rsid w:val="00904B66"/>
    <w:rsid w:val="00904BDA"/>
    <w:rsid w:val="00904DD7"/>
    <w:rsid w:val="00904DFE"/>
    <w:rsid w:val="00905012"/>
    <w:rsid w:val="009050E4"/>
    <w:rsid w:val="0090512D"/>
    <w:rsid w:val="00905131"/>
    <w:rsid w:val="00905139"/>
    <w:rsid w:val="00905357"/>
    <w:rsid w:val="00905457"/>
    <w:rsid w:val="009054CF"/>
    <w:rsid w:val="00905794"/>
    <w:rsid w:val="009057B8"/>
    <w:rsid w:val="00905984"/>
    <w:rsid w:val="009059B3"/>
    <w:rsid w:val="009059CF"/>
    <w:rsid w:val="009059DE"/>
    <w:rsid w:val="00905A33"/>
    <w:rsid w:val="00905ADE"/>
    <w:rsid w:val="00905C5D"/>
    <w:rsid w:val="00905D09"/>
    <w:rsid w:val="00905E27"/>
    <w:rsid w:val="00905F75"/>
    <w:rsid w:val="00905FA3"/>
    <w:rsid w:val="00905FE7"/>
    <w:rsid w:val="00906003"/>
    <w:rsid w:val="00906035"/>
    <w:rsid w:val="009061DB"/>
    <w:rsid w:val="00906491"/>
    <w:rsid w:val="009065A1"/>
    <w:rsid w:val="0090671A"/>
    <w:rsid w:val="0090678B"/>
    <w:rsid w:val="009068BC"/>
    <w:rsid w:val="0090690B"/>
    <w:rsid w:val="009069D7"/>
    <w:rsid w:val="00906A0D"/>
    <w:rsid w:val="00906BBC"/>
    <w:rsid w:val="00906C2B"/>
    <w:rsid w:val="00906CB7"/>
    <w:rsid w:val="00906CCC"/>
    <w:rsid w:val="00906D0F"/>
    <w:rsid w:val="00906D31"/>
    <w:rsid w:val="00906D97"/>
    <w:rsid w:val="00906DFB"/>
    <w:rsid w:val="00907038"/>
    <w:rsid w:val="009070DF"/>
    <w:rsid w:val="00907324"/>
    <w:rsid w:val="0090746B"/>
    <w:rsid w:val="00907555"/>
    <w:rsid w:val="0090779C"/>
    <w:rsid w:val="009077D0"/>
    <w:rsid w:val="00907897"/>
    <w:rsid w:val="00907938"/>
    <w:rsid w:val="00907A3D"/>
    <w:rsid w:val="00907A7C"/>
    <w:rsid w:val="00907AD4"/>
    <w:rsid w:val="00907B27"/>
    <w:rsid w:val="00907E4D"/>
    <w:rsid w:val="00907EDC"/>
    <w:rsid w:val="00907F07"/>
    <w:rsid w:val="009100F8"/>
    <w:rsid w:val="009101B2"/>
    <w:rsid w:val="009101CA"/>
    <w:rsid w:val="00910231"/>
    <w:rsid w:val="00910250"/>
    <w:rsid w:val="009103B7"/>
    <w:rsid w:val="0091040C"/>
    <w:rsid w:val="00910637"/>
    <w:rsid w:val="00910A0E"/>
    <w:rsid w:val="00910A6A"/>
    <w:rsid w:val="00910A73"/>
    <w:rsid w:val="00910BDC"/>
    <w:rsid w:val="00910EE5"/>
    <w:rsid w:val="00911075"/>
    <w:rsid w:val="009112D0"/>
    <w:rsid w:val="00911383"/>
    <w:rsid w:val="009114B5"/>
    <w:rsid w:val="0091155D"/>
    <w:rsid w:val="00911564"/>
    <w:rsid w:val="00911734"/>
    <w:rsid w:val="00911783"/>
    <w:rsid w:val="00911844"/>
    <w:rsid w:val="009118D0"/>
    <w:rsid w:val="00911950"/>
    <w:rsid w:val="0091195D"/>
    <w:rsid w:val="0091198C"/>
    <w:rsid w:val="00911A99"/>
    <w:rsid w:val="00911ABE"/>
    <w:rsid w:val="00911CF5"/>
    <w:rsid w:val="00911E2D"/>
    <w:rsid w:val="00911F68"/>
    <w:rsid w:val="00911FD5"/>
    <w:rsid w:val="00912037"/>
    <w:rsid w:val="009124D5"/>
    <w:rsid w:val="009124E3"/>
    <w:rsid w:val="009125B8"/>
    <w:rsid w:val="00912649"/>
    <w:rsid w:val="00912814"/>
    <w:rsid w:val="00912834"/>
    <w:rsid w:val="009128C6"/>
    <w:rsid w:val="00912ABC"/>
    <w:rsid w:val="00912C4A"/>
    <w:rsid w:val="00912C4B"/>
    <w:rsid w:val="00912C77"/>
    <w:rsid w:val="00912C97"/>
    <w:rsid w:val="00912CA0"/>
    <w:rsid w:val="00912CF7"/>
    <w:rsid w:val="00912D30"/>
    <w:rsid w:val="00912D32"/>
    <w:rsid w:val="00912F72"/>
    <w:rsid w:val="00912F7E"/>
    <w:rsid w:val="00913016"/>
    <w:rsid w:val="0091303D"/>
    <w:rsid w:val="00913107"/>
    <w:rsid w:val="00913168"/>
    <w:rsid w:val="00913191"/>
    <w:rsid w:val="00913197"/>
    <w:rsid w:val="00913200"/>
    <w:rsid w:val="0091323A"/>
    <w:rsid w:val="009133DC"/>
    <w:rsid w:val="009133E5"/>
    <w:rsid w:val="0091341C"/>
    <w:rsid w:val="0091348F"/>
    <w:rsid w:val="009135C0"/>
    <w:rsid w:val="0091366C"/>
    <w:rsid w:val="009136AC"/>
    <w:rsid w:val="009136F1"/>
    <w:rsid w:val="00913738"/>
    <w:rsid w:val="009137D0"/>
    <w:rsid w:val="00913805"/>
    <w:rsid w:val="00913808"/>
    <w:rsid w:val="00913888"/>
    <w:rsid w:val="0091388E"/>
    <w:rsid w:val="0091398B"/>
    <w:rsid w:val="00913D52"/>
    <w:rsid w:val="009140CB"/>
    <w:rsid w:val="009141CD"/>
    <w:rsid w:val="009141D9"/>
    <w:rsid w:val="0091423D"/>
    <w:rsid w:val="009142E0"/>
    <w:rsid w:val="00914316"/>
    <w:rsid w:val="0091446A"/>
    <w:rsid w:val="00914542"/>
    <w:rsid w:val="0091491B"/>
    <w:rsid w:val="00914944"/>
    <w:rsid w:val="009149EC"/>
    <w:rsid w:val="00914AAF"/>
    <w:rsid w:val="00914AD7"/>
    <w:rsid w:val="00914C7A"/>
    <w:rsid w:val="00914D03"/>
    <w:rsid w:val="00914E83"/>
    <w:rsid w:val="00914FB0"/>
    <w:rsid w:val="0091507B"/>
    <w:rsid w:val="00915129"/>
    <w:rsid w:val="00915723"/>
    <w:rsid w:val="00915770"/>
    <w:rsid w:val="00915A66"/>
    <w:rsid w:val="00915B57"/>
    <w:rsid w:val="00915D91"/>
    <w:rsid w:val="00915DDB"/>
    <w:rsid w:val="00915EB4"/>
    <w:rsid w:val="00915EB8"/>
    <w:rsid w:val="00915EE8"/>
    <w:rsid w:val="00915F74"/>
    <w:rsid w:val="00915FA2"/>
    <w:rsid w:val="009160AA"/>
    <w:rsid w:val="009161CB"/>
    <w:rsid w:val="0091636B"/>
    <w:rsid w:val="009164C5"/>
    <w:rsid w:val="009164C9"/>
    <w:rsid w:val="009165E9"/>
    <w:rsid w:val="0091669B"/>
    <w:rsid w:val="009166A7"/>
    <w:rsid w:val="009166E8"/>
    <w:rsid w:val="00916998"/>
    <w:rsid w:val="00916E49"/>
    <w:rsid w:val="00916F86"/>
    <w:rsid w:val="00917014"/>
    <w:rsid w:val="009170C0"/>
    <w:rsid w:val="00917132"/>
    <w:rsid w:val="0091713A"/>
    <w:rsid w:val="00917202"/>
    <w:rsid w:val="009172E0"/>
    <w:rsid w:val="009172EF"/>
    <w:rsid w:val="0091741D"/>
    <w:rsid w:val="0091743E"/>
    <w:rsid w:val="00917582"/>
    <w:rsid w:val="00917638"/>
    <w:rsid w:val="0091771D"/>
    <w:rsid w:val="00917728"/>
    <w:rsid w:val="00917759"/>
    <w:rsid w:val="0091780A"/>
    <w:rsid w:val="0091780F"/>
    <w:rsid w:val="0091794C"/>
    <w:rsid w:val="00917A73"/>
    <w:rsid w:val="00917ACB"/>
    <w:rsid w:val="00917BBF"/>
    <w:rsid w:val="00917BF2"/>
    <w:rsid w:val="00917D12"/>
    <w:rsid w:val="00917DD9"/>
    <w:rsid w:val="00917F61"/>
    <w:rsid w:val="00917FDC"/>
    <w:rsid w:val="00920083"/>
    <w:rsid w:val="00920118"/>
    <w:rsid w:val="00920223"/>
    <w:rsid w:val="00920250"/>
    <w:rsid w:val="0092032A"/>
    <w:rsid w:val="009203D1"/>
    <w:rsid w:val="0092045D"/>
    <w:rsid w:val="0092052F"/>
    <w:rsid w:val="00920593"/>
    <w:rsid w:val="00920747"/>
    <w:rsid w:val="009207DF"/>
    <w:rsid w:val="00920A2C"/>
    <w:rsid w:val="00920C74"/>
    <w:rsid w:val="00920CBC"/>
    <w:rsid w:val="00920CD6"/>
    <w:rsid w:val="00920D3C"/>
    <w:rsid w:val="00920DD9"/>
    <w:rsid w:val="00920DF7"/>
    <w:rsid w:val="00920F48"/>
    <w:rsid w:val="00920F6B"/>
    <w:rsid w:val="00920F82"/>
    <w:rsid w:val="0092106A"/>
    <w:rsid w:val="00921126"/>
    <w:rsid w:val="0092114C"/>
    <w:rsid w:val="0092124F"/>
    <w:rsid w:val="00921341"/>
    <w:rsid w:val="009213AD"/>
    <w:rsid w:val="00921446"/>
    <w:rsid w:val="009215BD"/>
    <w:rsid w:val="0092173A"/>
    <w:rsid w:val="00921769"/>
    <w:rsid w:val="009217A0"/>
    <w:rsid w:val="0092185B"/>
    <w:rsid w:val="00921870"/>
    <w:rsid w:val="0092190F"/>
    <w:rsid w:val="009219B2"/>
    <w:rsid w:val="00921A00"/>
    <w:rsid w:val="00921B2E"/>
    <w:rsid w:val="00921C5A"/>
    <w:rsid w:val="00921CF0"/>
    <w:rsid w:val="00921D0D"/>
    <w:rsid w:val="00921D6A"/>
    <w:rsid w:val="00921DB9"/>
    <w:rsid w:val="00921DC4"/>
    <w:rsid w:val="00921F19"/>
    <w:rsid w:val="00921F62"/>
    <w:rsid w:val="009221F5"/>
    <w:rsid w:val="00922263"/>
    <w:rsid w:val="00922378"/>
    <w:rsid w:val="0092237D"/>
    <w:rsid w:val="009223AF"/>
    <w:rsid w:val="00922448"/>
    <w:rsid w:val="0092247F"/>
    <w:rsid w:val="00922497"/>
    <w:rsid w:val="009224AB"/>
    <w:rsid w:val="009224E9"/>
    <w:rsid w:val="00922669"/>
    <w:rsid w:val="009226C0"/>
    <w:rsid w:val="00922B1B"/>
    <w:rsid w:val="00922B9B"/>
    <w:rsid w:val="00922C04"/>
    <w:rsid w:val="00922D9B"/>
    <w:rsid w:val="00922E7C"/>
    <w:rsid w:val="00922F72"/>
    <w:rsid w:val="00923099"/>
    <w:rsid w:val="00923115"/>
    <w:rsid w:val="00923161"/>
    <w:rsid w:val="00923193"/>
    <w:rsid w:val="009231D3"/>
    <w:rsid w:val="00923452"/>
    <w:rsid w:val="009234B1"/>
    <w:rsid w:val="009234BD"/>
    <w:rsid w:val="00923632"/>
    <w:rsid w:val="00923685"/>
    <w:rsid w:val="0092368B"/>
    <w:rsid w:val="009236E1"/>
    <w:rsid w:val="00923719"/>
    <w:rsid w:val="009237C2"/>
    <w:rsid w:val="009238B5"/>
    <w:rsid w:val="009238BF"/>
    <w:rsid w:val="009238CD"/>
    <w:rsid w:val="00923A33"/>
    <w:rsid w:val="00923B30"/>
    <w:rsid w:val="00923C19"/>
    <w:rsid w:val="00923C50"/>
    <w:rsid w:val="00923D73"/>
    <w:rsid w:val="00923E8B"/>
    <w:rsid w:val="00923EAB"/>
    <w:rsid w:val="00923F1B"/>
    <w:rsid w:val="00924034"/>
    <w:rsid w:val="009240F1"/>
    <w:rsid w:val="00924239"/>
    <w:rsid w:val="0092427E"/>
    <w:rsid w:val="009242FD"/>
    <w:rsid w:val="00924452"/>
    <w:rsid w:val="009244C4"/>
    <w:rsid w:val="0092451B"/>
    <w:rsid w:val="009248BB"/>
    <w:rsid w:val="009249A2"/>
    <w:rsid w:val="009249CD"/>
    <w:rsid w:val="00924A39"/>
    <w:rsid w:val="00924D04"/>
    <w:rsid w:val="00924E37"/>
    <w:rsid w:val="00924E42"/>
    <w:rsid w:val="00924F4A"/>
    <w:rsid w:val="009250C5"/>
    <w:rsid w:val="009250F1"/>
    <w:rsid w:val="009252BB"/>
    <w:rsid w:val="009252E3"/>
    <w:rsid w:val="009253A9"/>
    <w:rsid w:val="009254CE"/>
    <w:rsid w:val="009254FA"/>
    <w:rsid w:val="0092552F"/>
    <w:rsid w:val="0092555F"/>
    <w:rsid w:val="009255BA"/>
    <w:rsid w:val="0092573D"/>
    <w:rsid w:val="00925768"/>
    <w:rsid w:val="0092587F"/>
    <w:rsid w:val="009258B7"/>
    <w:rsid w:val="009259A8"/>
    <w:rsid w:val="00925A46"/>
    <w:rsid w:val="00925A68"/>
    <w:rsid w:val="00925CB4"/>
    <w:rsid w:val="00925D6E"/>
    <w:rsid w:val="00925EDB"/>
    <w:rsid w:val="00925F06"/>
    <w:rsid w:val="00925F79"/>
    <w:rsid w:val="009260B3"/>
    <w:rsid w:val="009260F7"/>
    <w:rsid w:val="00926271"/>
    <w:rsid w:val="009264E7"/>
    <w:rsid w:val="0092677F"/>
    <w:rsid w:val="009267C4"/>
    <w:rsid w:val="009268DE"/>
    <w:rsid w:val="00926AD8"/>
    <w:rsid w:val="00926C4A"/>
    <w:rsid w:val="00926C82"/>
    <w:rsid w:val="00926CBC"/>
    <w:rsid w:val="00926D51"/>
    <w:rsid w:val="00926E63"/>
    <w:rsid w:val="00926E7A"/>
    <w:rsid w:val="00926EA6"/>
    <w:rsid w:val="00926F34"/>
    <w:rsid w:val="00926FCD"/>
    <w:rsid w:val="00927165"/>
    <w:rsid w:val="009271C4"/>
    <w:rsid w:val="009271DA"/>
    <w:rsid w:val="009271EA"/>
    <w:rsid w:val="00927269"/>
    <w:rsid w:val="00927304"/>
    <w:rsid w:val="00927435"/>
    <w:rsid w:val="009274F4"/>
    <w:rsid w:val="009276A7"/>
    <w:rsid w:val="00927782"/>
    <w:rsid w:val="0092778C"/>
    <w:rsid w:val="0092778D"/>
    <w:rsid w:val="009277BA"/>
    <w:rsid w:val="009277D3"/>
    <w:rsid w:val="00927AFF"/>
    <w:rsid w:val="00927B0A"/>
    <w:rsid w:val="00927C0D"/>
    <w:rsid w:val="00927D21"/>
    <w:rsid w:val="00927EBB"/>
    <w:rsid w:val="00927F6B"/>
    <w:rsid w:val="00927F87"/>
    <w:rsid w:val="009301D1"/>
    <w:rsid w:val="00930284"/>
    <w:rsid w:val="0093043D"/>
    <w:rsid w:val="009307A5"/>
    <w:rsid w:val="00930833"/>
    <w:rsid w:val="0093086B"/>
    <w:rsid w:val="009308A8"/>
    <w:rsid w:val="009308C5"/>
    <w:rsid w:val="00930941"/>
    <w:rsid w:val="00930957"/>
    <w:rsid w:val="009309BB"/>
    <w:rsid w:val="00930A84"/>
    <w:rsid w:val="00930ACD"/>
    <w:rsid w:val="00930BB7"/>
    <w:rsid w:val="00930BB8"/>
    <w:rsid w:val="00930F5E"/>
    <w:rsid w:val="0093116E"/>
    <w:rsid w:val="00931214"/>
    <w:rsid w:val="00931256"/>
    <w:rsid w:val="009312BA"/>
    <w:rsid w:val="009312EE"/>
    <w:rsid w:val="009313BB"/>
    <w:rsid w:val="0093144D"/>
    <w:rsid w:val="009315B9"/>
    <w:rsid w:val="00931603"/>
    <w:rsid w:val="0093176F"/>
    <w:rsid w:val="00931865"/>
    <w:rsid w:val="00931A2B"/>
    <w:rsid w:val="00931AAF"/>
    <w:rsid w:val="00931ACF"/>
    <w:rsid w:val="00931C0F"/>
    <w:rsid w:val="00931EA5"/>
    <w:rsid w:val="00931FAC"/>
    <w:rsid w:val="00932195"/>
    <w:rsid w:val="009321EE"/>
    <w:rsid w:val="0093224B"/>
    <w:rsid w:val="00932276"/>
    <w:rsid w:val="009323DA"/>
    <w:rsid w:val="00932424"/>
    <w:rsid w:val="009325BD"/>
    <w:rsid w:val="00932602"/>
    <w:rsid w:val="00932631"/>
    <w:rsid w:val="009328E6"/>
    <w:rsid w:val="009329FE"/>
    <w:rsid w:val="00932AEB"/>
    <w:rsid w:val="00932CAB"/>
    <w:rsid w:val="00932D21"/>
    <w:rsid w:val="00932D68"/>
    <w:rsid w:val="00932DAF"/>
    <w:rsid w:val="00932ED8"/>
    <w:rsid w:val="00932FAB"/>
    <w:rsid w:val="0093301E"/>
    <w:rsid w:val="009330A8"/>
    <w:rsid w:val="009330AC"/>
    <w:rsid w:val="009332F8"/>
    <w:rsid w:val="0093346A"/>
    <w:rsid w:val="009334F2"/>
    <w:rsid w:val="00933545"/>
    <w:rsid w:val="0093359D"/>
    <w:rsid w:val="00933661"/>
    <w:rsid w:val="00933838"/>
    <w:rsid w:val="00933873"/>
    <w:rsid w:val="00933A40"/>
    <w:rsid w:val="00933ABF"/>
    <w:rsid w:val="00933B90"/>
    <w:rsid w:val="00933BE0"/>
    <w:rsid w:val="00933CD9"/>
    <w:rsid w:val="00933CF0"/>
    <w:rsid w:val="00933D57"/>
    <w:rsid w:val="00933FBF"/>
    <w:rsid w:val="00934061"/>
    <w:rsid w:val="009340B2"/>
    <w:rsid w:val="009341B2"/>
    <w:rsid w:val="009343CB"/>
    <w:rsid w:val="009343EF"/>
    <w:rsid w:val="0093448D"/>
    <w:rsid w:val="00934513"/>
    <w:rsid w:val="009345D2"/>
    <w:rsid w:val="0093478D"/>
    <w:rsid w:val="009347B7"/>
    <w:rsid w:val="00934886"/>
    <w:rsid w:val="009349CE"/>
    <w:rsid w:val="00934BCC"/>
    <w:rsid w:val="00934BFA"/>
    <w:rsid w:val="00934D16"/>
    <w:rsid w:val="00934D23"/>
    <w:rsid w:val="00934E18"/>
    <w:rsid w:val="00935095"/>
    <w:rsid w:val="0093519D"/>
    <w:rsid w:val="009351AD"/>
    <w:rsid w:val="009351BA"/>
    <w:rsid w:val="00935291"/>
    <w:rsid w:val="009352D2"/>
    <w:rsid w:val="009355FC"/>
    <w:rsid w:val="00935630"/>
    <w:rsid w:val="0093571C"/>
    <w:rsid w:val="00935849"/>
    <w:rsid w:val="009359CE"/>
    <w:rsid w:val="00935A1D"/>
    <w:rsid w:val="00935A80"/>
    <w:rsid w:val="00935D5A"/>
    <w:rsid w:val="009361A0"/>
    <w:rsid w:val="00936279"/>
    <w:rsid w:val="009362B4"/>
    <w:rsid w:val="009362DD"/>
    <w:rsid w:val="0093639F"/>
    <w:rsid w:val="009363C4"/>
    <w:rsid w:val="0093641B"/>
    <w:rsid w:val="009365D3"/>
    <w:rsid w:val="00936610"/>
    <w:rsid w:val="009367AF"/>
    <w:rsid w:val="00936AE1"/>
    <w:rsid w:val="00936AF7"/>
    <w:rsid w:val="00936B16"/>
    <w:rsid w:val="00936CAD"/>
    <w:rsid w:val="00936E44"/>
    <w:rsid w:val="00936F2D"/>
    <w:rsid w:val="0093701E"/>
    <w:rsid w:val="00937183"/>
    <w:rsid w:val="009371FC"/>
    <w:rsid w:val="00937449"/>
    <w:rsid w:val="0093745A"/>
    <w:rsid w:val="0093771E"/>
    <w:rsid w:val="00937774"/>
    <w:rsid w:val="009377C4"/>
    <w:rsid w:val="00937A0F"/>
    <w:rsid w:val="00937AE0"/>
    <w:rsid w:val="00937B40"/>
    <w:rsid w:val="00937D0F"/>
    <w:rsid w:val="00937E61"/>
    <w:rsid w:val="00937EFF"/>
    <w:rsid w:val="00937F82"/>
    <w:rsid w:val="0094000F"/>
    <w:rsid w:val="0094001C"/>
    <w:rsid w:val="00940233"/>
    <w:rsid w:val="00940282"/>
    <w:rsid w:val="0094028C"/>
    <w:rsid w:val="0094041E"/>
    <w:rsid w:val="00940442"/>
    <w:rsid w:val="009405DA"/>
    <w:rsid w:val="0094063C"/>
    <w:rsid w:val="00940672"/>
    <w:rsid w:val="009408E3"/>
    <w:rsid w:val="0094092C"/>
    <w:rsid w:val="009409CF"/>
    <w:rsid w:val="00940B4A"/>
    <w:rsid w:val="00940BB4"/>
    <w:rsid w:val="00940BF4"/>
    <w:rsid w:val="00940D11"/>
    <w:rsid w:val="00940D14"/>
    <w:rsid w:val="00940D7E"/>
    <w:rsid w:val="00940DBE"/>
    <w:rsid w:val="00940E70"/>
    <w:rsid w:val="00940F36"/>
    <w:rsid w:val="00940FD6"/>
    <w:rsid w:val="0094104B"/>
    <w:rsid w:val="00941180"/>
    <w:rsid w:val="0094119C"/>
    <w:rsid w:val="009411EF"/>
    <w:rsid w:val="009412A7"/>
    <w:rsid w:val="0094145A"/>
    <w:rsid w:val="009414B3"/>
    <w:rsid w:val="009415E8"/>
    <w:rsid w:val="00941622"/>
    <w:rsid w:val="009416C9"/>
    <w:rsid w:val="0094179E"/>
    <w:rsid w:val="0094182A"/>
    <w:rsid w:val="00941C2E"/>
    <w:rsid w:val="00941DCC"/>
    <w:rsid w:val="00941DCD"/>
    <w:rsid w:val="00942185"/>
    <w:rsid w:val="00942231"/>
    <w:rsid w:val="009422EA"/>
    <w:rsid w:val="00942312"/>
    <w:rsid w:val="00942416"/>
    <w:rsid w:val="009425F6"/>
    <w:rsid w:val="0094264D"/>
    <w:rsid w:val="00942788"/>
    <w:rsid w:val="00942860"/>
    <w:rsid w:val="009428FE"/>
    <w:rsid w:val="00942B00"/>
    <w:rsid w:val="00942BA2"/>
    <w:rsid w:val="00942C69"/>
    <w:rsid w:val="00942D20"/>
    <w:rsid w:val="00942DC2"/>
    <w:rsid w:val="0094306B"/>
    <w:rsid w:val="00943301"/>
    <w:rsid w:val="009433F7"/>
    <w:rsid w:val="00943408"/>
    <w:rsid w:val="00943553"/>
    <w:rsid w:val="0094363B"/>
    <w:rsid w:val="0094364D"/>
    <w:rsid w:val="00943705"/>
    <w:rsid w:val="009437CE"/>
    <w:rsid w:val="00943820"/>
    <w:rsid w:val="00943886"/>
    <w:rsid w:val="009438DC"/>
    <w:rsid w:val="00943962"/>
    <w:rsid w:val="00943A69"/>
    <w:rsid w:val="00943A87"/>
    <w:rsid w:val="00943A8E"/>
    <w:rsid w:val="00943C23"/>
    <w:rsid w:val="00943D82"/>
    <w:rsid w:val="00943ED9"/>
    <w:rsid w:val="00943FBF"/>
    <w:rsid w:val="00943FFC"/>
    <w:rsid w:val="0094405B"/>
    <w:rsid w:val="00944088"/>
    <w:rsid w:val="00944107"/>
    <w:rsid w:val="00944211"/>
    <w:rsid w:val="009442EE"/>
    <w:rsid w:val="0094431E"/>
    <w:rsid w:val="00944379"/>
    <w:rsid w:val="009444AA"/>
    <w:rsid w:val="009445E6"/>
    <w:rsid w:val="009446A4"/>
    <w:rsid w:val="00944906"/>
    <w:rsid w:val="00944976"/>
    <w:rsid w:val="00944AE1"/>
    <w:rsid w:val="00944BEC"/>
    <w:rsid w:val="00944C7A"/>
    <w:rsid w:val="0094509C"/>
    <w:rsid w:val="009452B2"/>
    <w:rsid w:val="0094555A"/>
    <w:rsid w:val="009455E3"/>
    <w:rsid w:val="0094563B"/>
    <w:rsid w:val="0094564F"/>
    <w:rsid w:val="009456C9"/>
    <w:rsid w:val="00945728"/>
    <w:rsid w:val="009458B5"/>
    <w:rsid w:val="009458BF"/>
    <w:rsid w:val="009458EC"/>
    <w:rsid w:val="009459C2"/>
    <w:rsid w:val="00945BF4"/>
    <w:rsid w:val="00945C16"/>
    <w:rsid w:val="00945D38"/>
    <w:rsid w:val="00945D46"/>
    <w:rsid w:val="00945FF4"/>
    <w:rsid w:val="00946062"/>
    <w:rsid w:val="009460B8"/>
    <w:rsid w:val="0094617C"/>
    <w:rsid w:val="00946349"/>
    <w:rsid w:val="0094636F"/>
    <w:rsid w:val="009463E7"/>
    <w:rsid w:val="009463FD"/>
    <w:rsid w:val="0094642C"/>
    <w:rsid w:val="009466FA"/>
    <w:rsid w:val="00946872"/>
    <w:rsid w:val="00946DCC"/>
    <w:rsid w:val="00946E2D"/>
    <w:rsid w:val="00946E6F"/>
    <w:rsid w:val="00946F15"/>
    <w:rsid w:val="00946F63"/>
    <w:rsid w:val="0094715C"/>
    <w:rsid w:val="009473B1"/>
    <w:rsid w:val="009473D0"/>
    <w:rsid w:val="00947443"/>
    <w:rsid w:val="0094756E"/>
    <w:rsid w:val="0094769F"/>
    <w:rsid w:val="009476A7"/>
    <w:rsid w:val="00947871"/>
    <w:rsid w:val="009479ED"/>
    <w:rsid w:val="00947BB5"/>
    <w:rsid w:val="00947EE5"/>
    <w:rsid w:val="00947F31"/>
    <w:rsid w:val="00947F4D"/>
    <w:rsid w:val="00947FBC"/>
    <w:rsid w:val="00947FCB"/>
    <w:rsid w:val="0095003C"/>
    <w:rsid w:val="009500F9"/>
    <w:rsid w:val="009501E5"/>
    <w:rsid w:val="0095029C"/>
    <w:rsid w:val="009502B8"/>
    <w:rsid w:val="00950418"/>
    <w:rsid w:val="009505AF"/>
    <w:rsid w:val="0095066E"/>
    <w:rsid w:val="00950769"/>
    <w:rsid w:val="009507C6"/>
    <w:rsid w:val="00950861"/>
    <w:rsid w:val="00950882"/>
    <w:rsid w:val="009508A0"/>
    <w:rsid w:val="009509B4"/>
    <w:rsid w:val="00950A33"/>
    <w:rsid w:val="00950D8D"/>
    <w:rsid w:val="00950DBA"/>
    <w:rsid w:val="00950E00"/>
    <w:rsid w:val="00950E84"/>
    <w:rsid w:val="00951072"/>
    <w:rsid w:val="009511E4"/>
    <w:rsid w:val="0095142D"/>
    <w:rsid w:val="009516C0"/>
    <w:rsid w:val="0095176F"/>
    <w:rsid w:val="00951833"/>
    <w:rsid w:val="0095197F"/>
    <w:rsid w:val="00951A6A"/>
    <w:rsid w:val="00951C34"/>
    <w:rsid w:val="00951C9A"/>
    <w:rsid w:val="00951CBE"/>
    <w:rsid w:val="00951CD9"/>
    <w:rsid w:val="00951CF6"/>
    <w:rsid w:val="00951D2E"/>
    <w:rsid w:val="00951D40"/>
    <w:rsid w:val="00951DFC"/>
    <w:rsid w:val="00951FE4"/>
    <w:rsid w:val="00952045"/>
    <w:rsid w:val="00952199"/>
    <w:rsid w:val="00952465"/>
    <w:rsid w:val="00952570"/>
    <w:rsid w:val="00952625"/>
    <w:rsid w:val="00952671"/>
    <w:rsid w:val="00952726"/>
    <w:rsid w:val="00952775"/>
    <w:rsid w:val="00952809"/>
    <w:rsid w:val="00952853"/>
    <w:rsid w:val="00952895"/>
    <w:rsid w:val="00952899"/>
    <w:rsid w:val="00952933"/>
    <w:rsid w:val="00952A13"/>
    <w:rsid w:val="00952AAC"/>
    <w:rsid w:val="00952B90"/>
    <w:rsid w:val="00952D9F"/>
    <w:rsid w:val="00952DD3"/>
    <w:rsid w:val="00952FA8"/>
    <w:rsid w:val="00952FC0"/>
    <w:rsid w:val="00952FF7"/>
    <w:rsid w:val="0095302C"/>
    <w:rsid w:val="009531D7"/>
    <w:rsid w:val="009531F7"/>
    <w:rsid w:val="0095330C"/>
    <w:rsid w:val="0095332D"/>
    <w:rsid w:val="00953333"/>
    <w:rsid w:val="009534E2"/>
    <w:rsid w:val="00953560"/>
    <w:rsid w:val="00953818"/>
    <w:rsid w:val="00953829"/>
    <w:rsid w:val="009538E5"/>
    <w:rsid w:val="00953950"/>
    <w:rsid w:val="00953973"/>
    <w:rsid w:val="00953D2A"/>
    <w:rsid w:val="00953DC4"/>
    <w:rsid w:val="00953DCE"/>
    <w:rsid w:val="00953E3B"/>
    <w:rsid w:val="00953E90"/>
    <w:rsid w:val="00953FA0"/>
    <w:rsid w:val="009540B3"/>
    <w:rsid w:val="0095437F"/>
    <w:rsid w:val="00954472"/>
    <w:rsid w:val="0095454B"/>
    <w:rsid w:val="00954582"/>
    <w:rsid w:val="009546D7"/>
    <w:rsid w:val="00954769"/>
    <w:rsid w:val="0095478D"/>
    <w:rsid w:val="009548F2"/>
    <w:rsid w:val="00954911"/>
    <w:rsid w:val="00954AB5"/>
    <w:rsid w:val="00954CB8"/>
    <w:rsid w:val="00954D3F"/>
    <w:rsid w:val="00954E94"/>
    <w:rsid w:val="00954EBD"/>
    <w:rsid w:val="00954F11"/>
    <w:rsid w:val="00954F46"/>
    <w:rsid w:val="00955155"/>
    <w:rsid w:val="00955187"/>
    <w:rsid w:val="00955258"/>
    <w:rsid w:val="009552F2"/>
    <w:rsid w:val="00955749"/>
    <w:rsid w:val="0095589E"/>
    <w:rsid w:val="009559D2"/>
    <w:rsid w:val="00955A24"/>
    <w:rsid w:val="00955B69"/>
    <w:rsid w:val="00955D4D"/>
    <w:rsid w:val="00955E29"/>
    <w:rsid w:val="00955EBE"/>
    <w:rsid w:val="00956071"/>
    <w:rsid w:val="00956490"/>
    <w:rsid w:val="00956543"/>
    <w:rsid w:val="00956594"/>
    <w:rsid w:val="009565BF"/>
    <w:rsid w:val="0095660D"/>
    <w:rsid w:val="00956942"/>
    <w:rsid w:val="00956B07"/>
    <w:rsid w:val="00956C34"/>
    <w:rsid w:val="00956C81"/>
    <w:rsid w:val="00956C91"/>
    <w:rsid w:val="00956DC2"/>
    <w:rsid w:val="00956E8E"/>
    <w:rsid w:val="0095708F"/>
    <w:rsid w:val="009570AC"/>
    <w:rsid w:val="009570D4"/>
    <w:rsid w:val="0095716B"/>
    <w:rsid w:val="00957234"/>
    <w:rsid w:val="009572D2"/>
    <w:rsid w:val="00957418"/>
    <w:rsid w:val="0095757A"/>
    <w:rsid w:val="0095764B"/>
    <w:rsid w:val="00957746"/>
    <w:rsid w:val="00957BE6"/>
    <w:rsid w:val="00957D8F"/>
    <w:rsid w:val="00957DAA"/>
    <w:rsid w:val="00960120"/>
    <w:rsid w:val="00960224"/>
    <w:rsid w:val="0096028E"/>
    <w:rsid w:val="00960369"/>
    <w:rsid w:val="00960405"/>
    <w:rsid w:val="009604D3"/>
    <w:rsid w:val="0096050B"/>
    <w:rsid w:val="00960668"/>
    <w:rsid w:val="009607AF"/>
    <w:rsid w:val="00960931"/>
    <w:rsid w:val="00960AA6"/>
    <w:rsid w:val="00960B7D"/>
    <w:rsid w:val="00960C63"/>
    <w:rsid w:val="00960CCD"/>
    <w:rsid w:val="0096108C"/>
    <w:rsid w:val="009610D0"/>
    <w:rsid w:val="009612A5"/>
    <w:rsid w:val="0096147E"/>
    <w:rsid w:val="0096150B"/>
    <w:rsid w:val="00961595"/>
    <w:rsid w:val="009615B0"/>
    <w:rsid w:val="0096162C"/>
    <w:rsid w:val="00961800"/>
    <w:rsid w:val="0096180D"/>
    <w:rsid w:val="00961871"/>
    <w:rsid w:val="009619B9"/>
    <w:rsid w:val="00961AE2"/>
    <w:rsid w:val="00961B79"/>
    <w:rsid w:val="00961CFA"/>
    <w:rsid w:val="00961D52"/>
    <w:rsid w:val="00961FB2"/>
    <w:rsid w:val="009620D4"/>
    <w:rsid w:val="00962272"/>
    <w:rsid w:val="0096232C"/>
    <w:rsid w:val="0096234C"/>
    <w:rsid w:val="00962372"/>
    <w:rsid w:val="00962566"/>
    <w:rsid w:val="009626DB"/>
    <w:rsid w:val="009626E0"/>
    <w:rsid w:val="009627A6"/>
    <w:rsid w:val="0096286D"/>
    <w:rsid w:val="00962A27"/>
    <w:rsid w:val="00962AEA"/>
    <w:rsid w:val="00962B66"/>
    <w:rsid w:val="00962C04"/>
    <w:rsid w:val="00962C3A"/>
    <w:rsid w:val="00962DC7"/>
    <w:rsid w:val="00962FE9"/>
    <w:rsid w:val="0096304D"/>
    <w:rsid w:val="009631F1"/>
    <w:rsid w:val="0096332B"/>
    <w:rsid w:val="0096333F"/>
    <w:rsid w:val="00963448"/>
    <w:rsid w:val="009635C5"/>
    <w:rsid w:val="00963614"/>
    <w:rsid w:val="00963623"/>
    <w:rsid w:val="009638EB"/>
    <w:rsid w:val="0096393B"/>
    <w:rsid w:val="00963A18"/>
    <w:rsid w:val="00963A97"/>
    <w:rsid w:val="00963C9F"/>
    <w:rsid w:val="00963D0D"/>
    <w:rsid w:val="00963D46"/>
    <w:rsid w:val="00963D61"/>
    <w:rsid w:val="00963DB9"/>
    <w:rsid w:val="00963FBD"/>
    <w:rsid w:val="0096408E"/>
    <w:rsid w:val="009640E3"/>
    <w:rsid w:val="00964112"/>
    <w:rsid w:val="0096416F"/>
    <w:rsid w:val="009641C4"/>
    <w:rsid w:val="00964215"/>
    <w:rsid w:val="0096422E"/>
    <w:rsid w:val="0096428E"/>
    <w:rsid w:val="00964392"/>
    <w:rsid w:val="0096439E"/>
    <w:rsid w:val="00964618"/>
    <w:rsid w:val="0096482B"/>
    <w:rsid w:val="009648B2"/>
    <w:rsid w:val="009648D4"/>
    <w:rsid w:val="00964B17"/>
    <w:rsid w:val="00964BE6"/>
    <w:rsid w:val="00964E4E"/>
    <w:rsid w:val="00964EA7"/>
    <w:rsid w:val="00964F84"/>
    <w:rsid w:val="009650C7"/>
    <w:rsid w:val="00965269"/>
    <w:rsid w:val="009652F9"/>
    <w:rsid w:val="009653D8"/>
    <w:rsid w:val="0096547B"/>
    <w:rsid w:val="0096569D"/>
    <w:rsid w:val="009656E0"/>
    <w:rsid w:val="00965790"/>
    <w:rsid w:val="009657C7"/>
    <w:rsid w:val="009659CF"/>
    <w:rsid w:val="00965CBF"/>
    <w:rsid w:val="00965CC7"/>
    <w:rsid w:val="00965D1C"/>
    <w:rsid w:val="00965EAE"/>
    <w:rsid w:val="0096619C"/>
    <w:rsid w:val="0096631B"/>
    <w:rsid w:val="009663AC"/>
    <w:rsid w:val="009663E1"/>
    <w:rsid w:val="009664BA"/>
    <w:rsid w:val="009664C4"/>
    <w:rsid w:val="00966694"/>
    <w:rsid w:val="0096676A"/>
    <w:rsid w:val="009668A6"/>
    <w:rsid w:val="00966A6F"/>
    <w:rsid w:val="00966A78"/>
    <w:rsid w:val="00966B60"/>
    <w:rsid w:val="00966BC4"/>
    <w:rsid w:val="00966CAA"/>
    <w:rsid w:val="00966CF5"/>
    <w:rsid w:val="00966CFE"/>
    <w:rsid w:val="00966D9D"/>
    <w:rsid w:val="00966F24"/>
    <w:rsid w:val="00966FE3"/>
    <w:rsid w:val="00966FF5"/>
    <w:rsid w:val="0096702B"/>
    <w:rsid w:val="0096702F"/>
    <w:rsid w:val="0096704B"/>
    <w:rsid w:val="009670E8"/>
    <w:rsid w:val="00967147"/>
    <w:rsid w:val="009671BE"/>
    <w:rsid w:val="009671E3"/>
    <w:rsid w:val="0096733D"/>
    <w:rsid w:val="00967344"/>
    <w:rsid w:val="00967366"/>
    <w:rsid w:val="009674F8"/>
    <w:rsid w:val="009675D7"/>
    <w:rsid w:val="0096764E"/>
    <w:rsid w:val="00967675"/>
    <w:rsid w:val="00967690"/>
    <w:rsid w:val="009676D2"/>
    <w:rsid w:val="009678C3"/>
    <w:rsid w:val="00967B0F"/>
    <w:rsid w:val="00967B12"/>
    <w:rsid w:val="00967DF3"/>
    <w:rsid w:val="00967F10"/>
    <w:rsid w:val="00970005"/>
    <w:rsid w:val="0097009B"/>
    <w:rsid w:val="0097017B"/>
    <w:rsid w:val="00970196"/>
    <w:rsid w:val="00970233"/>
    <w:rsid w:val="009702E0"/>
    <w:rsid w:val="009702E3"/>
    <w:rsid w:val="0097031C"/>
    <w:rsid w:val="0097037E"/>
    <w:rsid w:val="00970401"/>
    <w:rsid w:val="00970A69"/>
    <w:rsid w:val="00970B1E"/>
    <w:rsid w:val="00970B4C"/>
    <w:rsid w:val="00970C8B"/>
    <w:rsid w:val="00970DA4"/>
    <w:rsid w:val="00970EF4"/>
    <w:rsid w:val="00970FFD"/>
    <w:rsid w:val="009710DD"/>
    <w:rsid w:val="00971127"/>
    <w:rsid w:val="0097119F"/>
    <w:rsid w:val="009711B9"/>
    <w:rsid w:val="00971440"/>
    <w:rsid w:val="0097144B"/>
    <w:rsid w:val="00971601"/>
    <w:rsid w:val="009716C4"/>
    <w:rsid w:val="009716FE"/>
    <w:rsid w:val="0097170A"/>
    <w:rsid w:val="0097175E"/>
    <w:rsid w:val="00971805"/>
    <w:rsid w:val="00971832"/>
    <w:rsid w:val="00971950"/>
    <w:rsid w:val="00971B30"/>
    <w:rsid w:val="00971B4F"/>
    <w:rsid w:val="00971C27"/>
    <w:rsid w:val="00971C8B"/>
    <w:rsid w:val="00971D05"/>
    <w:rsid w:val="00971D1B"/>
    <w:rsid w:val="00971DDD"/>
    <w:rsid w:val="00971F90"/>
    <w:rsid w:val="00971FF1"/>
    <w:rsid w:val="009720B6"/>
    <w:rsid w:val="009720F8"/>
    <w:rsid w:val="0097211C"/>
    <w:rsid w:val="0097224D"/>
    <w:rsid w:val="00972265"/>
    <w:rsid w:val="00972295"/>
    <w:rsid w:val="009722D5"/>
    <w:rsid w:val="009722DA"/>
    <w:rsid w:val="009722FD"/>
    <w:rsid w:val="00972472"/>
    <w:rsid w:val="009725A1"/>
    <w:rsid w:val="009728E8"/>
    <w:rsid w:val="00972910"/>
    <w:rsid w:val="00972A60"/>
    <w:rsid w:val="00972BF0"/>
    <w:rsid w:val="00972C0A"/>
    <w:rsid w:val="00972C22"/>
    <w:rsid w:val="00972CC2"/>
    <w:rsid w:val="00972D62"/>
    <w:rsid w:val="00972DA1"/>
    <w:rsid w:val="00972DDB"/>
    <w:rsid w:val="00972ED8"/>
    <w:rsid w:val="00972EE1"/>
    <w:rsid w:val="00973013"/>
    <w:rsid w:val="00973197"/>
    <w:rsid w:val="0097323E"/>
    <w:rsid w:val="00973279"/>
    <w:rsid w:val="0097341C"/>
    <w:rsid w:val="00973538"/>
    <w:rsid w:val="00973721"/>
    <w:rsid w:val="009737BB"/>
    <w:rsid w:val="009737DB"/>
    <w:rsid w:val="009737FB"/>
    <w:rsid w:val="009738EE"/>
    <w:rsid w:val="00973931"/>
    <w:rsid w:val="00973B9D"/>
    <w:rsid w:val="00973D91"/>
    <w:rsid w:val="00973DB6"/>
    <w:rsid w:val="00973E16"/>
    <w:rsid w:val="00973F2E"/>
    <w:rsid w:val="00973F30"/>
    <w:rsid w:val="00974020"/>
    <w:rsid w:val="00974085"/>
    <w:rsid w:val="00974254"/>
    <w:rsid w:val="0097432A"/>
    <w:rsid w:val="009744BD"/>
    <w:rsid w:val="009744E9"/>
    <w:rsid w:val="00974677"/>
    <w:rsid w:val="009746AD"/>
    <w:rsid w:val="009748B5"/>
    <w:rsid w:val="00974968"/>
    <w:rsid w:val="009749C3"/>
    <w:rsid w:val="00974B84"/>
    <w:rsid w:val="00974BA7"/>
    <w:rsid w:val="00974BF9"/>
    <w:rsid w:val="00974D7D"/>
    <w:rsid w:val="00974D9F"/>
    <w:rsid w:val="00974DB8"/>
    <w:rsid w:val="00974DFE"/>
    <w:rsid w:val="00974E4A"/>
    <w:rsid w:val="00974EF4"/>
    <w:rsid w:val="00974F3C"/>
    <w:rsid w:val="00974FC5"/>
    <w:rsid w:val="00975144"/>
    <w:rsid w:val="009751F2"/>
    <w:rsid w:val="00975211"/>
    <w:rsid w:val="0097536E"/>
    <w:rsid w:val="0097555D"/>
    <w:rsid w:val="00975861"/>
    <w:rsid w:val="00975A80"/>
    <w:rsid w:val="00975C46"/>
    <w:rsid w:val="00975CAE"/>
    <w:rsid w:val="00975DC8"/>
    <w:rsid w:val="00975DEE"/>
    <w:rsid w:val="00975ED2"/>
    <w:rsid w:val="00975F27"/>
    <w:rsid w:val="00975F4A"/>
    <w:rsid w:val="00976316"/>
    <w:rsid w:val="00976473"/>
    <w:rsid w:val="00976501"/>
    <w:rsid w:val="009765E0"/>
    <w:rsid w:val="00976716"/>
    <w:rsid w:val="00976833"/>
    <w:rsid w:val="0097683C"/>
    <w:rsid w:val="00976895"/>
    <w:rsid w:val="009768C1"/>
    <w:rsid w:val="009768C5"/>
    <w:rsid w:val="00976930"/>
    <w:rsid w:val="00976C6F"/>
    <w:rsid w:val="00976F0D"/>
    <w:rsid w:val="00976F0E"/>
    <w:rsid w:val="0097719D"/>
    <w:rsid w:val="0097723D"/>
    <w:rsid w:val="0097735A"/>
    <w:rsid w:val="00977527"/>
    <w:rsid w:val="009775C4"/>
    <w:rsid w:val="009775CC"/>
    <w:rsid w:val="00977652"/>
    <w:rsid w:val="009776B9"/>
    <w:rsid w:val="009776C2"/>
    <w:rsid w:val="00977867"/>
    <w:rsid w:val="0097793D"/>
    <w:rsid w:val="00977A1A"/>
    <w:rsid w:val="00977A6C"/>
    <w:rsid w:val="00977A98"/>
    <w:rsid w:val="00977BC6"/>
    <w:rsid w:val="00977C08"/>
    <w:rsid w:val="00977DA4"/>
    <w:rsid w:val="00980152"/>
    <w:rsid w:val="009802DF"/>
    <w:rsid w:val="009803E1"/>
    <w:rsid w:val="009805C0"/>
    <w:rsid w:val="00980614"/>
    <w:rsid w:val="00980648"/>
    <w:rsid w:val="00980662"/>
    <w:rsid w:val="00980710"/>
    <w:rsid w:val="00980743"/>
    <w:rsid w:val="009808C0"/>
    <w:rsid w:val="00980B28"/>
    <w:rsid w:val="00980B7F"/>
    <w:rsid w:val="00980E8A"/>
    <w:rsid w:val="00980F2D"/>
    <w:rsid w:val="009810D1"/>
    <w:rsid w:val="00981101"/>
    <w:rsid w:val="009811AD"/>
    <w:rsid w:val="00981436"/>
    <w:rsid w:val="00981586"/>
    <w:rsid w:val="0098170D"/>
    <w:rsid w:val="00981712"/>
    <w:rsid w:val="0098178C"/>
    <w:rsid w:val="00981824"/>
    <w:rsid w:val="0098189E"/>
    <w:rsid w:val="009819E1"/>
    <w:rsid w:val="00981AA6"/>
    <w:rsid w:val="00981B09"/>
    <w:rsid w:val="00981B20"/>
    <w:rsid w:val="00981B5C"/>
    <w:rsid w:val="00981C00"/>
    <w:rsid w:val="00981C0C"/>
    <w:rsid w:val="00981C1C"/>
    <w:rsid w:val="00981ED9"/>
    <w:rsid w:val="0098200C"/>
    <w:rsid w:val="00982187"/>
    <w:rsid w:val="009823A7"/>
    <w:rsid w:val="009823C4"/>
    <w:rsid w:val="00982404"/>
    <w:rsid w:val="009825D2"/>
    <w:rsid w:val="0098260C"/>
    <w:rsid w:val="00982879"/>
    <w:rsid w:val="009828B2"/>
    <w:rsid w:val="00982B43"/>
    <w:rsid w:val="00982B97"/>
    <w:rsid w:val="00982C52"/>
    <w:rsid w:val="00982C8A"/>
    <w:rsid w:val="00982D4A"/>
    <w:rsid w:val="00982DFE"/>
    <w:rsid w:val="00982F6F"/>
    <w:rsid w:val="00983124"/>
    <w:rsid w:val="0098312C"/>
    <w:rsid w:val="00983213"/>
    <w:rsid w:val="0098329B"/>
    <w:rsid w:val="00983407"/>
    <w:rsid w:val="009834AC"/>
    <w:rsid w:val="009835F7"/>
    <w:rsid w:val="0098360E"/>
    <w:rsid w:val="00983673"/>
    <w:rsid w:val="009838CE"/>
    <w:rsid w:val="00983AB2"/>
    <w:rsid w:val="00983C45"/>
    <w:rsid w:val="00983CC0"/>
    <w:rsid w:val="00983CCC"/>
    <w:rsid w:val="00983E0C"/>
    <w:rsid w:val="00983E1E"/>
    <w:rsid w:val="00983E45"/>
    <w:rsid w:val="00983E66"/>
    <w:rsid w:val="0098406D"/>
    <w:rsid w:val="0098407E"/>
    <w:rsid w:val="009840CF"/>
    <w:rsid w:val="009840DA"/>
    <w:rsid w:val="00984271"/>
    <w:rsid w:val="009843A0"/>
    <w:rsid w:val="0098444E"/>
    <w:rsid w:val="0098451E"/>
    <w:rsid w:val="0098470A"/>
    <w:rsid w:val="00984773"/>
    <w:rsid w:val="00984817"/>
    <w:rsid w:val="00984940"/>
    <w:rsid w:val="00984987"/>
    <w:rsid w:val="009849B2"/>
    <w:rsid w:val="00984A36"/>
    <w:rsid w:val="00984A8B"/>
    <w:rsid w:val="00984AF9"/>
    <w:rsid w:val="00984B4F"/>
    <w:rsid w:val="00984C03"/>
    <w:rsid w:val="00984CEA"/>
    <w:rsid w:val="00984D20"/>
    <w:rsid w:val="00984D72"/>
    <w:rsid w:val="00984DB5"/>
    <w:rsid w:val="00984E52"/>
    <w:rsid w:val="00984E88"/>
    <w:rsid w:val="00984EFE"/>
    <w:rsid w:val="00984F92"/>
    <w:rsid w:val="009850C7"/>
    <w:rsid w:val="00985178"/>
    <w:rsid w:val="0098517A"/>
    <w:rsid w:val="009853BB"/>
    <w:rsid w:val="009853FE"/>
    <w:rsid w:val="009856FD"/>
    <w:rsid w:val="0098578D"/>
    <w:rsid w:val="00985830"/>
    <w:rsid w:val="00985902"/>
    <w:rsid w:val="0098594A"/>
    <w:rsid w:val="00985995"/>
    <w:rsid w:val="00985AC9"/>
    <w:rsid w:val="00985C1D"/>
    <w:rsid w:val="00985D09"/>
    <w:rsid w:val="00985F21"/>
    <w:rsid w:val="00986053"/>
    <w:rsid w:val="00986114"/>
    <w:rsid w:val="00986126"/>
    <w:rsid w:val="009861C2"/>
    <w:rsid w:val="00986535"/>
    <w:rsid w:val="00986631"/>
    <w:rsid w:val="009866B7"/>
    <w:rsid w:val="00986863"/>
    <w:rsid w:val="009868AB"/>
    <w:rsid w:val="009868FA"/>
    <w:rsid w:val="009868FD"/>
    <w:rsid w:val="00986A40"/>
    <w:rsid w:val="00986A67"/>
    <w:rsid w:val="00986AEB"/>
    <w:rsid w:val="00986B2B"/>
    <w:rsid w:val="00986B8F"/>
    <w:rsid w:val="00986C34"/>
    <w:rsid w:val="00986DD9"/>
    <w:rsid w:val="00986E5F"/>
    <w:rsid w:val="00986EDA"/>
    <w:rsid w:val="00986F54"/>
    <w:rsid w:val="00987059"/>
    <w:rsid w:val="009871B2"/>
    <w:rsid w:val="009871FC"/>
    <w:rsid w:val="0098728A"/>
    <w:rsid w:val="009872D1"/>
    <w:rsid w:val="0098734C"/>
    <w:rsid w:val="00987361"/>
    <w:rsid w:val="009873B2"/>
    <w:rsid w:val="0098748E"/>
    <w:rsid w:val="009875FD"/>
    <w:rsid w:val="00987604"/>
    <w:rsid w:val="009877F7"/>
    <w:rsid w:val="009878BA"/>
    <w:rsid w:val="00987A1B"/>
    <w:rsid w:val="00987C77"/>
    <w:rsid w:val="00987DEA"/>
    <w:rsid w:val="00987E02"/>
    <w:rsid w:val="00987E69"/>
    <w:rsid w:val="00987EFC"/>
    <w:rsid w:val="00987F91"/>
    <w:rsid w:val="009900C7"/>
    <w:rsid w:val="009900DF"/>
    <w:rsid w:val="00990157"/>
    <w:rsid w:val="00990207"/>
    <w:rsid w:val="00990318"/>
    <w:rsid w:val="00990320"/>
    <w:rsid w:val="0099036E"/>
    <w:rsid w:val="0099042B"/>
    <w:rsid w:val="009904E6"/>
    <w:rsid w:val="00990593"/>
    <w:rsid w:val="009905BE"/>
    <w:rsid w:val="0099064C"/>
    <w:rsid w:val="009907E4"/>
    <w:rsid w:val="00990A0B"/>
    <w:rsid w:val="00990BA2"/>
    <w:rsid w:val="00990BF4"/>
    <w:rsid w:val="00990C18"/>
    <w:rsid w:val="00990E8B"/>
    <w:rsid w:val="00990EA9"/>
    <w:rsid w:val="00990F44"/>
    <w:rsid w:val="0099126E"/>
    <w:rsid w:val="00991275"/>
    <w:rsid w:val="00991344"/>
    <w:rsid w:val="00991360"/>
    <w:rsid w:val="00991374"/>
    <w:rsid w:val="0099137A"/>
    <w:rsid w:val="00991715"/>
    <w:rsid w:val="009918E6"/>
    <w:rsid w:val="009918FD"/>
    <w:rsid w:val="0099196D"/>
    <w:rsid w:val="009919D8"/>
    <w:rsid w:val="00991B55"/>
    <w:rsid w:val="00991D92"/>
    <w:rsid w:val="00991F63"/>
    <w:rsid w:val="00991F9D"/>
    <w:rsid w:val="00991FDC"/>
    <w:rsid w:val="00991FDE"/>
    <w:rsid w:val="0099200F"/>
    <w:rsid w:val="009920F8"/>
    <w:rsid w:val="00992153"/>
    <w:rsid w:val="0099216B"/>
    <w:rsid w:val="00992373"/>
    <w:rsid w:val="0099266B"/>
    <w:rsid w:val="009926B5"/>
    <w:rsid w:val="00992709"/>
    <w:rsid w:val="0099271E"/>
    <w:rsid w:val="00992736"/>
    <w:rsid w:val="0099283C"/>
    <w:rsid w:val="0099292E"/>
    <w:rsid w:val="009929C0"/>
    <w:rsid w:val="00992B8B"/>
    <w:rsid w:val="00992C9C"/>
    <w:rsid w:val="00992CBF"/>
    <w:rsid w:val="00992D9D"/>
    <w:rsid w:val="00992DA8"/>
    <w:rsid w:val="00992E8B"/>
    <w:rsid w:val="00992F5C"/>
    <w:rsid w:val="0099305D"/>
    <w:rsid w:val="009930B0"/>
    <w:rsid w:val="009934C5"/>
    <w:rsid w:val="0099356E"/>
    <w:rsid w:val="009935BA"/>
    <w:rsid w:val="009935CE"/>
    <w:rsid w:val="009935DF"/>
    <w:rsid w:val="009939CA"/>
    <w:rsid w:val="009939DB"/>
    <w:rsid w:val="00993ABF"/>
    <w:rsid w:val="00993ADF"/>
    <w:rsid w:val="00993B89"/>
    <w:rsid w:val="00993CA5"/>
    <w:rsid w:val="00993CDF"/>
    <w:rsid w:val="00993CF5"/>
    <w:rsid w:val="00993DEF"/>
    <w:rsid w:val="00993E34"/>
    <w:rsid w:val="00993E4F"/>
    <w:rsid w:val="00993EBF"/>
    <w:rsid w:val="00993F3C"/>
    <w:rsid w:val="00993F7D"/>
    <w:rsid w:val="009940C9"/>
    <w:rsid w:val="00994506"/>
    <w:rsid w:val="00994610"/>
    <w:rsid w:val="00994629"/>
    <w:rsid w:val="00994673"/>
    <w:rsid w:val="00994777"/>
    <w:rsid w:val="00994831"/>
    <w:rsid w:val="00994AC4"/>
    <w:rsid w:val="00994C79"/>
    <w:rsid w:val="00994CEC"/>
    <w:rsid w:val="00994D70"/>
    <w:rsid w:val="00994DF0"/>
    <w:rsid w:val="00994EED"/>
    <w:rsid w:val="00994FE1"/>
    <w:rsid w:val="00995063"/>
    <w:rsid w:val="00995069"/>
    <w:rsid w:val="009951CD"/>
    <w:rsid w:val="0099529C"/>
    <w:rsid w:val="009952BD"/>
    <w:rsid w:val="009952CA"/>
    <w:rsid w:val="00995456"/>
    <w:rsid w:val="00995506"/>
    <w:rsid w:val="00995616"/>
    <w:rsid w:val="0099565B"/>
    <w:rsid w:val="00995688"/>
    <w:rsid w:val="009956C6"/>
    <w:rsid w:val="0099578F"/>
    <w:rsid w:val="009957CC"/>
    <w:rsid w:val="009957D4"/>
    <w:rsid w:val="0099586E"/>
    <w:rsid w:val="009959EC"/>
    <w:rsid w:val="00995A43"/>
    <w:rsid w:val="00995AD0"/>
    <w:rsid w:val="00995CBD"/>
    <w:rsid w:val="00995CF8"/>
    <w:rsid w:val="00995E6D"/>
    <w:rsid w:val="009960AC"/>
    <w:rsid w:val="0099611A"/>
    <w:rsid w:val="009961E6"/>
    <w:rsid w:val="009962D5"/>
    <w:rsid w:val="0099654E"/>
    <w:rsid w:val="0099664E"/>
    <w:rsid w:val="0099678A"/>
    <w:rsid w:val="009967EA"/>
    <w:rsid w:val="0099688E"/>
    <w:rsid w:val="00996960"/>
    <w:rsid w:val="009969AA"/>
    <w:rsid w:val="009969B2"/>
    <w:rsid w:val="009969C5"/>
    <w:rsid w:val="009969CA"/>
    <w:rsid w:val="00996A04"/>
    <w:rsid w:val="00996A34"/>
    <w:rsid w:val="00996A4D"/>
    <w:rsid w:val="00996AB1"/>
    <w:rsid w:val="00996BE1"/>
    <w:rsid w:val="00996CF1"/>
    <w:rsid w:val="00997052"/>
    <w:rsid w:val="00997107"/>
    <w:rsid w:val="009971D1"/>
    <w:rsid w:val="0099723F"/>
    <w:rsid w:val="00997260"/>
    <w:rsid w:val="009972DB"/>
    <w:rsid w:val="0099734E"/>
    <w:rsid w:val="00997357"/>
    <w:rsid w:val="009974BF"/>
    <w:rsid w:val="009974F8"/>
    <w:rsid w:val="009975DF"/>
    <w:rsid w:val="00997624"/>
    <w:rsid w:val="009976BE"/>
    <w:rsid w:val="00997954"/>
    <w:rsid w:val="00997A0D"/>
    <w:rsid w:val="00997A7A"/>
    <w:rsid w:val="00997AF5"/>
    <w:rsid w:val="00997B22"/>
    <w:rsid w:val="00997B3A"/>
    <w:rsid w:val="00997B4F"/>
    <w:rsid w:val="00997B9A"/>
    <w:rsid w:val="00997BBE"/>
    <w:rsid w:val="00997C46"/>
    <w:rsid w:val="00997C5E"/>
    <w:rsid w:val="00997E59"/>
    <w:rsid w:val="00997EEC"/>
    <w:rsid w:val="00997FB8"/>
    <w:rsid w:val="00997FDA"/>
    <w:rsid w:val="009A00B2"/>
    <w:rsid w:val="009A010A"/>
    <w:rsid w:val="009A029B"/>
    <w:rsid w:val="009A02EB"/>
    <w:rsid w:val="009A0313"/>
    <w:rsid w:val="009A036E"/>
    <w:rsid w:val="009A0439"/>
    <w:rsid w:val="009A04BB"/>
    <w:rsid w:val="009A04F5"/>
    <w:rsid w:val="009A05C5"/>
    <w:rsid w:val="009A05CB"/>
    <w:rsid w:val="009A0631"/>
    <w:rsid w:val="009A06C3"/>
    <w:rsid w:val="009A0801"/>
    <w:rsid w:val="009A081E"/>
    <w:rsid w:val="009A088F"/>
    <w:rsid w:val="009A08EF"/>
    <w:rsid w:val="009A0ABA"/>
    <w:rsid w:val="009A0AF6"/>
    <w:rsid w:val="009A0BB2"/>
    <w:rsid w:val="009A1297"/>
    <w:rsid w:val="009A12F0"/>
    <w:rsid w:val="009A139F"/>
    <w:rsid w:val="009A1460"/>
    <w:rsid w:val="009A147C"/>
    <w:rsid w:val="009A14F0"/>
    <w:rsid w:val="009A1560"/>
    <w:rsid w:val="009A17C4"/>
    <w:rsid w:val="009A17DA"/>
    <w:rsid w:val="009A1869"/>
    <w:rsid w:val="009A18F6"/>
    <w:rsid w:val="009A1935"/>
    <w:rsid w:val="009A1C83"/>
    <w:rsid w:val="009A1C8E"/>
    <w:rsid w:val="009A1CB0"/>
    <w:rsid w:val="009A1E9C"/>
    <w:rsid w:val="009A1ED0"/>
    <w:rsid w:val="009A20FC"/>
    <w:rsid w:val="009A229C"/>
    <w:rsid w:val="009A2356"/>
    <w:rsid w:val="009A235C"/>
    <w:rsid w:val="009A2373"/>
    <w:rsid w:val="009A239C"/>
    <w:rsid w:val="009A23BA"/>
    <w:rsid w:val="009A242E"/>
    <w:rsid w:val="009A246E"/>
    <w:rsid w:val="009A26D0"/>
    <w:rsid w:val="009A2769"/>
    <w:rsid w:val="009A27A7"/>
    <w:rsid w:val="009A29C2"/>
    <w:rsid w:val="009A2A16"/>
    <w:rsid w:val="009A2A1D"/>
    <w:rsid w:val="009A2A6C"/>
    <w:rsid w:val="009A2CDF"/>
    <w:rsid w:val="009A2D1E"/>
    <w:rsid w:val="009A2D88"/>
    <w:rsid w:val="009A2E0B"/>
    <w:rsid w:val="009A2F36"/>
    <w:rsid w:val="009A2F3F"/>
    <w:rsid w:val="009A2FD1"/>
    <w:rsid w:val="009A31D7"/>
    <w:rsid w:val="009A3217"/>
    <w:rsid w:val="009A321F"/>
    <w:rsid w:val="009A32B6"/>
    <w:rsid w:val="009A32F5"/>
    <w:rsid w:val="009A3324"/>
    <w:rsid w:val="009A33C3"/>
    <w:rsid w:val="009A33F7"/>
    <w:rsid w:val="009A3424"/>
    <w:rsid w:val="009A35A3"/>
    <w:rsid w:val="009A35BA"/>
    <w:rsid w:val="009A35C2"/>
    <w:rsid w:val="009A36D2"/>
    <w:rsid w:val="009A373A"/>
    <w:rsid w:val="009A39B7"/>
    <w:rsid w:val="009A39E7"/>
    <w:rsid w:val="009A39EC"/>
    <w:rsid w:val="009A3AF3"/>
    <w:rsid w:val="009A3BB3"/>
    <w:rsid w:val="009A3C2B"/>
    <w:rsid w:val="009A3C34"/>
    <w:rsid w:val="009A3D2E"/>
    <w:rsid w:val="009A3F63"/>
    <w:rsid w:val="009A3F9C"/>
    <w:rsid w:val="009A3FA1"/>
    <w:rsid w:val="009A402A"/>
    <w:rsid w:val="009A417E"/>
    <w:rsid w:val="009A4274"/>
    <w:rsid w:val="009A449E"/>
    <w:rsid w:val="009A4572"/>
    <w:rsid w:val="009A4655"/>
    <w:rsid w:val="009A4657"/>
    <w:rsid w:val="009A46B1"/>
    <w:rsid w:val="009A473E"/>
    <w:rsid w:val="009A4896"/>
    <w:rsid w:val="009A4989"/>
    <w:rsid w:val="009A4BB9"/>
    <w:rsid w:val="009A4C16"/>
    <w:rsid w:val="009A4C97"/>
    <w:rsid w:val="009A4CB6"/>
    <w:rsid w:val="009A4CED"/>
    <w:rsid w:val="009A4D1C"/>
    <w:rsid w:val="009A4D72"/>
    <w:rsid w:val="009A4D88"/>
    <w:rsid w:val="009A4E59"/>
    <w:rsid w:val="009A4EBB"/>
    <w:rsid w:val="009A4F5D"/>
    <w:rsid w:val="009A50D5"/>
    <w:rsid w:val="009A5164"/>
    <w:rsid w:val="009A518A"/>
    <w:rsid w:val="009A51DF"/>
    <w:rsid w:val="009A523D"/>
    <w:rsid w:val="009A5432"/>
    <w:rsid w:val="009A5433"/>
    <w:rsid w:val="009A54EC"/>
    <w:rsid w:val="009A550C"/>
    <w:rsid w:val="009A5595"/>
    <w:rsid w:val="009A559D"/>
    <w:rsid w:val="009A55EF"/>
    <w:rsid w:val="009A565C"/>
    <w:rsid w:val="009A5740"/>
    <w:rsid w:val="009A5778"/>
    <w:rsid w:val="009A57EA"/>
    <w:rsid w:val="009A583D"/>
    <w:rsid w:val="009A5845"/>
    <w:rsid w:val="009A589A"/>
    <w:rsid w:val="009A5991"/>
    <w:rsid w:val="009A5B71"/>
    <w:rsid w:val="009A5BDF"/>
    <w:rsid w:val="009A5CC1"/>
    <w:rsid w:val="009A5D03"/>
    <w:rsid w:val="009A5D89"/>
    <w:rsid w:val="009A5EDC"/>
    <w:rsid w:val="009A5F52"/>
    <w:rsid w:val="009A5F68"/>
    <w:rsid w:val="009A5F9C"/>
    <w:rsid w:val="009A5FEB"/>
    <w:rsid w:val="009A6064"/>
    <w:rsid w:val="009A61F2"/>
    <w:rsid w:val="009A62AA"/>
    <w:rsid w:val="009A64A8"/>
    <w:rsid w:val="009A651D"/>
    <w:rsid w:val="009A65CB"/>
    <w:rsid w:val="009A662C"/>
    <w:rsid w:val="009A6807"/>
    <w:rsid w:val="009A68C7"/>
    <w:rsid w:val="009A68D8"/>
    <w:rsid w:val="009A6AD4"/>
    <w:rsid w:val="009A6B48"/>
    <w:rsid w:val="009A6DB7"/>
    <w:rsid w:val="009A6E03"/>
    <w:rsid w:val="009A6ECA"/>
    <w:rsid w:val="009A6F59"/>
    <w:rsid w:val="009A6F6B"/>
    <w:rsid w:val="009A7141"/>
    <w:rsid w:val="009A7199"/>
    <w:rsid w:val="009A722D"/>
    <w:rsid w:val="009A72BE"/>
    <w:rsid w:val="009A73B5"/>
    <w:rsid w:val="009A7483"/>
    <w:rsid w:val="009A791A"/>
    <w:rsid w:val="009A7ADE"/>
    <w:rsid w:val="009A7B78"/>
    <w:rsid w:val="009A7B96"/>
    <w:rsid w:val="009A7C1B"/>
    <w:rsid w:val="009A7CCC"/>
    <w:rsid w:val="009A7CE2"/>
    <w:rsid w:val="009A7CFC"/>
    <w:rsid w:val="009A7D13"/>
    <w:rsid w:val="009A7F55"/>
    <w:rsid w:val="009B00F6"/>
    <w:rsid w:val="009B0132"/>
    <w:rsid w:val="009B0207"/>
    <w:rsid w:val="009B025F"/>
    <w:rsid w:val="009B026A"/>
    <w:rsid w:val="009B0383"/>
    <w:rsid w:val="009B03A7"/>
    <w:rsid w:val="009B0464"/>
    <w:rsid w:val="009B07A4"/>
    <w:rsid w:val="009B0839"/>
    <w:rsid w:val="009B08C7"/>
    <w:rsid w:val="009B092F"/>
    <w:rsid w:val="009B0B67"/>
    <w:rsid w:val="009B0D23"/>
    <w:rsid w:val="009B0DBE"/>
    <w:rsid w:val="009B0EA9"/>
    <w:rsid w:val="009B0F44"/>
    <w:rsid w:val="009B1069"/>
    <w:rsid w:val="009B11DA"/>
    <w:rsid w:val="009B11EB"/>
    <w:rsid w:val="009B1288"/>
    <w:rsid w:val="009B171C"/>
    <w:rsid w:val="009B1728"/>
    <w:rsid w:val="009B1795"/>
    <w:rsid w:val="009B17C2"/>
    <w:rsid w:val="009B18C5"/>
    <w:rsid w:val="009B1914"/>
    <w:rsid w:val="009B19BC"/>
    <w:rsid w:val="009B1ACF"/>
    <w:rsid w:val="009B1C0A"/>
    <w:rsid w:val="009B1C93"/>
    <w:rsid w:val="009B1D8F"/>
    <w:rsid w:val="009B1D92"/>
    <w:rsid w:val="009B1DC2"/>
    <w:rsid w:val="009B1FE0"/>
    <w:rsid w:val="009B1FFD"/>
    <w:rsid w:val="009B20C6"/>
    <w:rsid w:val="009B20D5"/>
    <w:rsid w:val="009B210F"/>
    <w:rsid w:val="009B21EE"/>
    <w:rsid w:val="009B225F"/>
    <w:rsid w:val="009B227B"/>
    <w:rsid w:val="009B2281"/>
    <w:rsid w:val="009B2420"/>
    <w:rsid w:val="009B25AA"/>
    <w:rsid w:val="009B2658"/>
    <w:rsid w:val="009B272B"/>
    <w:rsid w:val="009B27CC"/>
    <w:rsid w:val="009B2903"/>
    <w:rsid w:val="009B29C5"/>
    <w:rsid w:val="009B2AAC"/>
    <w:rsid w:val="009B2B1B"/>
    <w:rsid w:val="009B2B98"/>
    <w:rsid w:val="009B2C4B"/>
    <w:rsid w:val="009B2CCC"/>
    <w:rsid w:val="009B2D51"/>
    <w:rsid w:val="009B2DB5"/>
    <w:rsid w:val="009B2EF1"/>
    <w:rsid w:val="009B2FFB"/>
    <w:rsid w:val="009B30D4"/>
    <w:rsid w:val="009B317B"/>
    <w:rsid w:val="009B3205"/>
    <w:rsid w:val="009B358B"/>
    <w:rsid w:val="009B3688"/>
    <w:rsid w:val="009B3773"/>
    <w:rsid w:val="009B37BD"/>
    <w:rsid w:val="009B388F"/>
    <w:rsid w:val="009B3A44"/>
    <w:rsid w:val="009B3DD0"/>
    <w:rsid w:val="009B3EBA"/>
    <w:rsid w:val="009B4015"/>
    <w:rsid w:val="009B4022"/>
    <w:rsid w:val="009B43BA"/>
    <w:rsid w:val="009B43E8"/>
    <w:rsid w:val="009B4478"/>
    <w:rsid w:val="009B44FF"/>
    <w:rsid w:val="009B4509"/>
    <w:rsid w:val="009B456B"/>
    <w:rsid w:val="009B4623"/>
    <w:rsid w:val="009B46E4"/>
    <w:rsid w:val="009B471B"/>
    <w:rsid w:val="009B47B9"/>
    <w:rsid w:val="009B4872"/>
    <w:rsid w:val="009B4B6A"/>
    <w:rsid w:val="009B4D77"/>
    <w:rsid w:val="009B4F35"/>
    <w:rsid w:val="009B4F36"/>
    <w:rsid w:val="009B4FE6"/>
    <w:rsid w:val="009B5039"/>
    <w:rsid w:val="009B50D2"/>
    <w:rsid w:val="009B529F"/>
    <w:rsid w:val="009B538F"/>
    <w:rsid w:val="009B54FA"/>
    <w:rsid w:val="009B559B"/>
    <w:rsid w:val="009B55B5"/>
    <w:rsid w:val="009B561B"/>
    <w:rsid w:val="009B56FB"/>
    <w:rsid w:val="009B576D"/>
    <w:rsid w:val="009B5856"/>
    <w:rsid w:val="009B5862"/>
    <w:rsid w:val="009B5877"/>
    <w:rsid w:val="009B591C"/>
    <w:rsid w:val="009B594F"/>
    <w:rsid w:val="009B59F0"/>
    <w:rsid w:val="009B5A85"/>
    <w:rsid w:val="009B5AB4"/>
    <w:rsid w:val="009B5B1E"/>
    <w:rsid w:val="009B5C29"/>
    <w:rsid w:val="009B5CF9"/>
    <w:rsid w:val="009B5DD1"/>
    <w:rsid w:val="009B5E65"/>
    <w:rsid w:val="009B5E96"/>
    <w:rsid w:val="009B5E9A"/>
    <w:rsid w:val="009B6062"/>
    <w:rsid w:val="009B627C"/>
    <w:rsid w:val="009B6392"/>
    <w:rsid w:val="009B640C"/>
    <w:rsid w:val="009B6721"/>
    <w:rsid w:val="009B67CE"/>
    <w:rsid w:val="009B6A8E"/>
    <w:rsid w:val="009B6DB1"/>
    <w:rsid w:val="009B6EBF"/>
    <w:rsid w:val="009B702B"/>
    <w:rsid w:val="009B703E"/>
    <w:rsid w:val="009B7057"/>
    <w:rsid w:val="009B70F1"/>
    <w:rsid w:val="009B7183"/>
    <w:rsid w:val="009B724B"/>
    <w:rsid w:val="009B72E4"/>
    <w:rsid w:val="009B734D"/>
    <w:rsid w:val="009B73E1"/>
    <w:rsid w:val="009B73F3"/>
    <w:rsid w:val="009B7404"/>
    <w:rsid w:val="009B75DE"/>
    <w:rsid w:val="009B767F"/>
    <w:rsid w:val="009B7681"/>
    <w:rsid w:val="009B7884"/>
    <w:rsid w:val="009B789E"/>
    <w:rsid w:val="009B7931"/>
    <w:rsid w:val="009B7BBA"/>
    <w:rsid w:val="009B7CCC"/>
    <w:rsid w:val="009B7CDA"/>
    <w:rsid w:val="009B7D8E"/>
    <w:rsid w:val="009B7D90"/>
    <w:rsid w:val="009B7F06"/>
    <w:rsid w:val="009C008A"/>
    <w:rsid w:val="009C0189"/>
    <w:rsid w:val="009C02F6"/>
    <w:rsid w:val="009C0388"/>
    <w:rsid w:val="009C0461"/>
    <w:rsid w:val="009C050D"/>
    <w:rsid w:val="009C051B"/>
    <w:rsid w:val="009C0697"/>
    <w:rsid w:val="009C06EF"/>
    <w:rsid w:val="009C07A5"/>
    <w:rsid w:val="009C08DB"/>
    <w:rsid w:val="009C09A4"/>
    <w:rsid w:val="009C0B64"/>
    <w:rsid w:val="009C0B96"/>
    <w:rsid w:val="009C0BAB"/>
    <w:rsid w:val="009C0BC8"/>
    <w:rsid w:val="009C0C33"/>
    <w:rsid w:val="009C0CE7"/>
    <w:rsid w:val="009C0D63"/>
    <w:rsid w:val="009C0F17"/>
    <w:rsid w:val="009C1021"/>
    <w:rsid w:val="009C112D"/>
    <w:rsid w:val="009C1205"/>
    <w:rsid w:val="009C1234"/>
    <w:rsid w:val="009C1388"/>
    <w:rsid w:val="009C13BF"/>
    <w:rsid w:val="009C13EB"/>
    <w:rsid w:val="009C1472"/>
    <w:rsid w:val="009C153C"/>
    <w:rsid w:val="009C15C4"/>
    <w:rsid w:val="009C16FA"/>
    <w:rsid w:val="009C1767"/>
    <w:rsid w:val="009C180C"/>
    <w:rsid w:val="009C18B7"/>
    <w:rsid w:val="009C192F"/>
    <w:rsid w:val="009C19A4"/>
    <w:rsid w:val="009C19C4"/>
    <w:rsid w:val="009C1B06"/>
    <w:rsid w:val="009C1B0F"/>
    <w:rsid w:val="009C1B92"/>
    <w:rsid w:val="009C1BDE"/>
    <w:rsid w:val="009C1C78"/>
    <w:rsid w:val="009C1CE3"/>
    <w:rsid w:val="009C1D70"/>
    <w:rsid w:val="009C1DBC"/>
    <w:rsid w:val="009C1DBD"/>
    <w:rsid w:val="009C1FFD"/>
    <w:rsid w:val="009C215A"/>
    <w:rsid w:val="009C226F"/>
    <w:rsid w:val="009C22A5"/>
    <w:rsid w:val="009C2345"/>
    <w:rsid w:val="009C23BF"/>
    <w:rsid w:val="009C25B2"/>
    <w:rsid w:val="009C2782"/>
    <w:rsid w:val="009C293A"/>
    <w:rsid w:val="009C2A94"/>
    <w:rsid w:val="009C2AB4"/>
    <w:rsid w:val="009C2B10"/>
    <w:rsid w:val="009C2BDE"/>
    <w:rsid w:val="009C2CAD"/>
    <w:rsid w:val="009C2E81"/>
    <w:rsid w:val="009C2F2C"/>
    <w:rsid w:val="009C2F9C"/>
    <w:rsid w:val="009C3022"/>
    <w:rsid w:val="009C31CE"/>
    <w:rsid w:val="009C3260"/>
    <w:rsid w:val="009C3282"/>
    <w:rsid w:val="009C3315"/>
    <w:rsid w:val="009C34AB"/>
    <w:rsid w:val="009C372F"/>
    <w:rsid w:val="009C3900"/>
    <w:rsid w:val="009C3952"/>
    <w:rsid w:val="009C39D7"/>
    <w:rsid w:val="009C3C43"/>
    <w:rsid w:val="009C3DB5"/>
    <w:rsid w:val="009C3EF4"/>
    <w:rsid w:val="009C4155"/>
    <w:rsid w:val="009C425A"/>
    <w:rsid w:val="009C4339"/>
    <w:rsid w:val="009C4596"/>
    <w:rsid w:val="009C45F9"/>
    <w:rsid w:val="009C4651"/>
    <w:rsid w:val="009C46F9"/>
    <w:rsid w:val="009C4735"/>
    <w:rsid w:val="009C4777"/>
    <w:rsid w:val="009C478F"/>
    <w:rsid w:val="009C489C"/>
    <w:rsid w:val="009C4C72"/>
    <w:rsid w:val="009C4F7A"/>
    <w:rsid w:val="009C5410"/>
    <w:rsid w:val="009C553A"/>
    <w:rsid w:val="009C55BC"/>
    <w:rsid w:val="009C55BE"/>
    <w:rsid w:val="009C55BF"/>
    <w:rsid w:val="009C56EA"/>
    <w:rsid w:val="009C583D"/>
    <w:rsid w:val="009C5881"/>
    <w:rsid w:val="009C5915"/>
    <w:rsid w:val="009C5973"/>
    <w:rsid w:val="009C5AD8"/>
    <w:rsid w:val="009C5B94"/>
    <w:rsid w:val="009C5BCD"/>
    <w:rsid w:val="009C5D70"/>
    <w:rsid w:val="009C5EAF"/>
    <w:rsid w:val="009C5F7D"/>
    <w:rsid w:val="009C602D"/>
    <w:rsid w:val="009C6085"/>
    <w:rsid w:val="009C6087"/>
    <w:rsid w:val="009C61D8"/>
    <w:rsid w:val="009C625A"/>
    <w:rsid w:val="009C62CD"/>
    <w:rsid w:val="009C64D4"/>
    <w:rsid w:val="009C6A31"/>
    <w:rsid w:val="009C6B36"/>
    <w:rsid w:val="009C6C15"/>
    <w:rsid w:val="009C707E"/>
    <w:rsid w:val="009C70AB"/>
    <w:rsid w:val="009C7107"/>
    <w:rsid w:val="009C71BE"/>
    <w:rsid w:val="009C721D"/>
    <w:rsid w:val="009C723D"/>
    <w:rsid w:val="009C7585"/>
    <w:rsid w:val="009C78A3"/>
    <w:rsid w:val="009C7921"/>
    <w:rsid w:val="009C7B02"/>
    <w:rsid w:val="009C7D22"/>
    <w:rsid w:val="009C7F92"/>
    <w:rsid w:val="009D01D2"/>
    <w:rsid w:val="009D0225"/>
    <w:rsid w:val="009D02CA"/>
    <w:rsid w:val="009D02F2"/>
    <w:rsid w:val="009D0389"/>
    <w:rsid w:val="009D048E"/>
    <w:rsid w:val="009D07C3"/>
    <w:rsid w:val="009D09CB"/>
    <w:rsid w:val="009D0AAB"/>
    <w:rsid w:val="009D0B44"/>
    <w:rsid w:val="009D0C09"/>
    <w:rsid w:val="009D0E5E"/>
    <w:rsid w:val="009D0F1A"/>
    <w:rsid w:val="009D0F9D"/>
    <w:rsid w:val="009D106F"/>
    <w:rsid w:val="009D1112"/>
    <w:rsid w:val="009D11A8"/>
    <w:rsid w:val="009D13EA"/>
    <w:rsid w:val="009D148E"/>
    <w:rsid w:val="009D15F2"/>
    <w:rsid w:val="009D15F3"/>
    <w:rsid w:val="009D17F5"/>
    <w:rsid w:val="009D1819"/>
    <w:rsid w:val="009D1893"/>
    <w:rsid w:val="009D1BD6"/>
    <w:rsid w:val="009D1D53"/>
    <w:rsid w:val="009D1E59"/>
    <w:rsid w:val="009D2064"/>
    <w:rsid w:val="009D2134"/>
    <w:rsid w:val="009D22DF"/>
    <w:rsid w:val="009D2324"/>
    <w:rsid w:val="009D2424"/>
    <w:rsid w:val="009D2437"/>
    <w:rsid w:val="009D24A9"/>
    <w:rsid w:val="009D2659"/>
    <w:rsid w:val="009D265F"/>
    <w:rsid w:val="009D26D8"/>
    <w:rsid w:val="009D2868"/>
    <w:rsid w:val="009D2938"/>
    <w:rsid w:val="009D2AF8"/>
    <w:rsid w:val="009D2B95"/>
    <w:rsid w:val="009D2C1C"/>
    <w:rsid w:val="009D2CA4"/>
    <w:rsid w:val="009D3034"/>
    <w:rsid w:val="009D3104"/>
    <w:rsid w:val="009D31FF"/>
    <w:rsid w:val="009D322B"/>
    <w:rsid w:val="009D32F5"/>
    <w:rsid w:val="009D3307"/>
    <w:rsid w:val="009D3355"/>
    <w:rsid w:val="009D33D3"/>
    <w:rsid w:val="009D3523"/>
    <w:rsid w:val="009D3658"/>
    <w:rsid w:val="009D3699"/>
    <w:rsid w:val="009D3740"/>
    <w:rsid w:val="009D37BF"/>
    <w:rsid w:val="009D3807"/>
    <w:rsid w:val="009D3911"/>
    <w:rsid w:val="009D3B22"/>
    <w:rsid w:val="009D3CE7"/>
    <w:rsid w:val="009D3DC2"/>
    <w:rsid w:val="009D3EEE"/>
    <w:rsid w:val="009D4171"/>
    <w:rsid w:val="009D42CE"/>
    <w:rsid w:val="009D44A6"/>
    <w:rsid w:val="009D45ED"/>
    <w:rsid w:val="009D45F3"/>
    <w:rsid w:val="009D46DE"/>
    <w:rsid w:val="009D4820"/>
    <w:rsid w:val="009D48AC"/>
    <w:rsid w:val="009D494E"/>
    <w:rsid w:val="009D498E"/>
    <w:rsid w:val="009D4AA8"/>
    <w:rsid w:val="009D4B61"/>
    <w:rsid w:val="009D4BE5"/>
    <w:rsid w:val="009D4BEC"/>
    <w:rsid w:val="009D4D4F"/>
    <w:rsid w:val="009D4ED6"/>
    <w:rsid w:val="009D4EF0"/>
    <w:rsid w:val="009D51ED"/>
    <w:rsid w:val="009D5206"/>
    <w:rsid w:val="009D526C"/>
    <w:rsid w:val="009D5331"/>
    <w:rsid w:val="009D53C6"/>
    <w:rsid w:val="009D54A5"/>
    <w:rsid w:val="009D552D"/>
    <w:rsid w:val="009D555E"/>
    <w:rsid w:val="009D55E6"/>
    <w:rsid w:val="009D5603"/>
    <w:rsid w:val="009D5613"/>
    <w:rsid w:val="009D584E"/>
    <w:rsid w:val="009D5879"/>
    <w:rsid w:val="009D5AAA"/>
    <w:rsid w:val="009D5AC7"/>
    <w:rsid w:val="009D5BAE"/>
    <w:rsid w:val="009D5BDA"/>
    <w:rsid w:val="009D5BE4"/>
    <w:rsid w:val="009D5C85"/>
    <w:rsid w:val="009D5D99"/>
    <w:rsid w:val="009D5DD1"/>
    <w:rsid w:val="009D5E56"/>
    <w:rsid w:val="009D5E66"/>
    <w:rsid w:val="009D5ED5"/>
    <w:rsid w:val="009D5EFB"/>
    <w:rsid w:val="009D5FAF"/>
    <w:rsid w:val="009D6043"/>
    <w:rsid w:val="009D6249"/>
    <w:rsid w:val="009D6264"/>
    <w:rsid w:val="009D6272"/>
    <w:rsid w:val="009D63D5"/>
    <w:rsid w:val="009D675B"/>
    <w:rsid w:val="009D6836"/>
    <w:rsid w:val="009D68E2"/>
    <w:rsid w:val="009D68EA"/>
    <w:rsid w:val="009D69E8"/>
    <w:rsid w:val="009D6B17"/>
    <w:rsid w:val="009D6B31"/>
    <w:rsid w:val="009D6BD3"/>
    <w:rsid w:val="009D6DA0"/>
    <w:rsid w:val="009D6EC5"/>
    <w:rsid w:val="009D6FA1"/>
    <w:rsid w:val="009D6FE0"/>
    <w:rsid w:val="009D7032"/>
    <w:rsid w:val="009D70F4"/>
    <w:rsid w:val="009D7502"/>
    <w:rsid w:val="009D76AF"/>
    <w:rsid w:val="009D76DA"/>
    <w:rsid w:val="009D7735"/>
    <w:rsid w:val="009D780D"/>
    <w:rsid w:val="009D78A6"/>
    <w:rsid w:val="009D7944"/>
    <w:rsid w:val="009D79D9"/>
    <w:rsid w:val="009D79FA"/>
    <w:rsid w:val="009D7A5E"/>
    <w:rsid w:val="009D7AE6"/>
    <w:rsid w:val="009D7B17"/>
    <w:rsid w:val="009D7DE3"/>
    <w:rsid w:val="009D7DE4"/>
    <w:rsid w:val="009D7E5F"/>
    <w:rsid w:val="009D7EB2"/>
    <w:rsid w:val="009D7F12"/>
    <w:rsid w:val="009D7F47"/>
    <w:rsid w:val="009D7F7B"/>
    <w:rsid w:val="009D7FD7"/>
    <w:rsid w:val="009E0232"/>
    <w:rsid w:val="009E0239"/>
    <w:rsid w:val="009E0442"/>
    <w:rsid w:val="009E064A"/>
    <w:rsid w:val="009E064C"/>
    <w:rsid w:val="009E06BA"/>
    <w:rsid w:val="009E0702"/>
    <w:rsid w:val="009E0745"/>
    <w:rsid w:val="009E0880"/>
    <w:rsid w:val="009E0B39"/>
    <w:rsid w:val="009E0C48"/>
    <w:rsid w:val="009E0C83"/>
    <w:rsid w:val="009E0CDC"/>
    <w:rsid w:val="009E0D26"/>
    <w:rsid w:val="009E0DC5"/>
    <w:rsid w:val="009E0F09"/>
    <w:rsid w:val="009E0F70"/>
    <w:rsid w:val="009E0F75"/>
    <w:rsid w:val="009E1132"/>
    <w:rsid w:val="009E1234"/>
    <w:rsid w:val="009E12BF"/>
    <w:rsid w:val="009E1314"/>
    <w:rsid w:val="009E1328"/>
    <w:rsid w:val="009E146C"/>
    <w:rsid w:val="009E14CA"/>
    <w:rsid w:val="009E1555"/>
    <w:rsid w:val="009E16EB"/>
    <w:rsid w:val="009E17B5"/>
    <w:rsid w:val="009E1991"/>
    <w:rsid w:val="009E19C9"/>
    <w:rsid w:val="009E1BBE"/>
    <w:rsid w:val="009E1D25"/>
    <w:rsid w:val="009E1DC3"/>
    <w:rsid w:val="009E1E43"/>
    <w:rsid w:val="009E1E87"/>
    <w:rsid w:val="009E20F1"/>
    <w:rsid w:val="009E227B"/>
    <w:rsid w:val="009E2580"/>
    <w:rsid w:val="009E2608"/>
    <w:rsid w:val="009E2714"/>
    <w:rsid w:val="009E2754"/>
    <w:rsid w:val="009E28D1"/>
    <w:rsid w:val="009E2919"/>
    <w:rsid w:val="009E29B2"/>
    <w:rsid w:val="009E2A1A"/>
    <w:rsid w:val="009E2A9A"/>
    <w:rsid w:val="009E2D02"/>
    <w:rsid w:val="009E2D34"/>
    <w:rsid w:val="009E2D51"/>
    <w:rsid w:val="009E2EAD"/>
    <w:rsid w:val="009E3040"/>
    <w:rsid w:val="009E3078"/>
    <w:rsid w:val="009E30C6"/>
    <w:rsid w:val="009E3130"/>
    <w:rsid w:val="009E3346"/>
    <w:rsid w:val="009E3365"/>
    <w:rsid w:val="009E345D"/>
    <w:rsid w:val="009E34AC"/>
    <w:rsid w:val="009E3648"/>
    <w:rsid w:val="009E3937"/>
    <w:rsid w:val="009E3A5B"/>
    <w:rsid w:val="009E3A79"/>
    <w:rsid w:val="009E3BE5"/>
    <w:rsid w:val="009E3C6A"/>
    <w:rsid w:val="009E3D2B"/>
    <w:rsid w:val="009E3EEE"/>
    <w:rsid w:val="009E3F91"/>
    <w:rsid w:val="009E4619"/>
    <w:rsid w:val="009E486E"/>
    <w:rsid w:val="009E4870"/>
    <w:rsid w:val="009E4ADC"/>
    <w:rsid w:val="009E4E81"/>
    <w:rsid w:val="009E4E8E"/>
    <w:rsid w:val="009E4EB7"/>
    <w:rsid w:val="009E4EE3"/>
    <w:rsid w:val="009E50B8"/>
    <w:rsid w:val="009E5125"/>
    <w:rsid w:val="009E5146"/>
    <w:rsid w:val="009E5225"/>
    <w:rsid w:val="009E523D"/>
    <w:rsid w:val="009E529D"/>
    <w:rsid w:val="009E52EF"/>
    <w:rsid w:val="009E54AB"/>
    <w:rsid w:val="009E5569"/>
    <w:rsid w:val="009E5581"/>
    <w:rsid w:val="009E5676"/>
    <w:rsid w:val="009E5726"/>
    <w:rsid w:val="009E5737"/>
    <w:rsid w:val="009E591D"/>
    <w:rsid w:val="009E5986"/>
    <w:rsid w:val="009E5994"/>
    <w:rsid w:val="009E5BA2"/>
    <w:rsid w:val="009E5E0B"/>
    <w:rsid w:val="009E5F3A"/>
    <w:rsid w:val="009E6020"/>
    <w:rsid w:val="009E604E"/>
    <w:rsid w:val="009E6298"/>
    <w:rsid w:val="009E62C7"/>
    <w:rsid w:val="009E62D4"/>
    <w:rsid w:val="009E6313"/>
    <w:rsid w:val="009E63E8"/>
    <w:rsid w:val="009E65C8"/>
    <w:rsid w:val="009E675C"/>
    <w:rsid w:val="009E678F"/>
    <w:rsid w:val="009E690F"/>
    <w:rsid w:val="009E6A02"/>
    <w:rsid w:val="009E6A80"/>
    <w:rsid w:val="009E6B1B"/>
    <w:rsid w:val="009E6B39"/>
    <w:rsid w:val="009E6BD0"/>
    <w:rsid w:val="009E6C59"/>
    <w:rsid w:val="009E6E2C"/>
    <w:rsid w:val="009E6E32"/>
    <w:rsid w:val="009E6E57"/>
    <w:rsid w:val="009E6E61"/>
    <w:rsid w:val="009E6F69"/>
    <w:rsid w:val="009E719D"/>
    <w:rsid w:val="009E7438"/>
    <w:rsid w:val="009E7545"/>
    <w:rsid w:val="009E76B9"/>
    <w:rsid w:val="009E76F3"/>
    <w:rsid w:val="009E77D8"/>
    <w:rsid w:val="009E79F3"/>
    <w:rsid w:val="009E79F6"/>
    <w:rsid w:val="009E7A8D"/>
    <w:rsid w:val="009E7B28"/>
    <w:rsid w:val="009E7B50"/>
    <w:rsid w:val="009E7D59"/>
    <w:rsid w:val="009E7EE8"/>
    <w:rsid w:val="009F0457"/>
    <w:rsid w:val="009F047A"/>
    <w:rsid w:val="009F04A3"/>
    <w:rsid w:val="009F0502"/>
    <w:rsid w:val="009F05BC"/>
    <w:rsid w:val="009F06D6"/>
    <w:rsid w:val="009F082A"/>
    <w:rsid w:val="009F0891"/>
    <w:rsid w:val="009F0A1A"/>
    <w:rsid w:val="009F0A48"/>
    <w:rsid w:val="009F0AB0"/>
    <w:rsid w:val="009F0AFE"/>
    <w:rsid w:val="009F0B20"/>
    <w:rsid w:val="009F0B68"/>
    <w:rsid w:val="009F0BA4"/>
    <w:rsid w:val="009F0BD4"/>
    <w:rsid w:val="009F0D22"/>
    <w:rsid w:val="009F0E87"/>
    <w:rsid w:val="009F102F"/>
    <w:rsid w:val="009F1056"/>
    <w:rsid w:val="009F10D3"/>
    <w:rsid w:val="009F1118"/>
    <w:rsid w:val="009F117B"/>
    <w:rsid w:val="009F1393"/>
    <w:rsid w:val="009F13DF"/>
    <w:rsid w:val="009F14F7"/>
    <w:rsid w:val="009F1591"/>
    <w:rsid w:val="009F1623"/>
    <w:rsid w:val="009F1633"/>
    <w:rsid w:val="009F1778"/>
    <w:rsid w:val="009F180A"/>
    <w:rsid w:val="009F1813"/>
    <w:rsid w:val="009F19DC"/>
    <w:rsid w:val="009F1BA9"/>
    <w:rsid w:val="009F1C07"/>
    <w:rsid w:val="009F1C13"/>
    <w:rsid w:val="009F1C7E"/>
    <w:rsid w:val="009F1CB6"/>
    <w:rsid w:val="009F1CD8"/>
    <w:rsid w:val="009F1D75"/>
    <w:rsid w:val="009F1EEB"/>
    <w:rsid w:val="009F21E9"/>
    <w:rsid w:val="009F226C"/>
    <w:rsid w:val="009F2407"/>
    <w:rsid w:val="009F25C0"/>
    <w:rsid w:val="009F25CD"/>
    <w:rsid w:val="009F2600"/>
    <w:rsid w:val="009F2616"/>
    <w:rsid w:val="009F27AE"/>
    <w:rsid w:val="009F28D0"/>
    <w:rsid w:val="009F290E"/>
    <w:rsid w:val="009F295A"/>
    <w:rsid w:val="009F29AE"/>
    <w:rsid w:val="009F2A7D"/>
    <w:rsid w:val="009F2CD8"/>
    <w:rsid w:val="009F2E43"/>
    <w:rsid w:val="009F2ED1"/>
    <w:rsid w:val="009F305E"/>
    <w:rsid w:val="009F31C9"/>
    <w:rsid w:val="009F3235"/>
    <w:rsid w:val="009F33BA"/>
    <w:rsid w:val="009F3428"/>
    <w:rsid w:val="009F35C9"/>
    <w:rsid w:val="009F366D"/>
    <w:rsid w:val="009F38B7"/>
    <w:rsid w:val="009F38ED"/>
    <w:rsid w:val="009F39CD"/>
    <w:rsid w:val="009F3A05"/>
    <w:rsid w:val="009F3A23"/>
    <w:rsid w:val="009F3AC4"/>
    <w:rsid w:val="009F3FD9"/>
    <w:rsid w:val="009F4191"/>
    <w:rsid w:val="009F42DB"/>
    <w:rsid w:val="009F4505"/>
    <w:rsid w:val="009F453F"/>
    <w:rsid w:val="009F457A"/>
    <w:rsid w:val="009F45CC"/>
    <w:rsid w:val="009F4614"/>
    <w:rsid w:val="009F4645"/>
    <w:rsid w:val="009F4719"/>
    <w:rsid w:val="009F4759"/>
    <w:rsid w:val="009F47EF"/>
    <w:rsid w:val="009F4887"/>
    <w:rsid w:val="009F48FB"/>
    <w:rsid w:val="009F4908"/>
    <w:rsid w:val="009F4956"/>
    <w:rsid w:val="009F4ABB"/>
    <w:rsid w:val="009F4B14"/>
    <w:rsid w:val="009F4B21"/>
    <w:rsid w:val="009F4B22"/>
    <w:rsid w:val="009F4BCB"/>
    <w:rsid w:val="009F4D65"/>
    <w:rsid w:val="009F4E4B"/>
    <w:rsid w:val="009F4E76"/>
    <w:rsid w:val="009F4EFA"/>
    <w:rsid w:val="009F51DB"/>
    <w:rsid w:val="009F52B0"/>
    <w:rsid w:val="009F52C3"/>
    <w:rsid w:val="009F53EB"/>
    <w:rsid w:val="009F5506"/>
    <w:rsid w:val="009F553C"/>
    <w:rsid w:val="009F574D"/>
    <w:rsid w:val="009F5766"/>
    <w:rsid w:val="009F57DE"/>
    <w:rsid w:val="009F5B93"/>
    <w:rsid w:val="009F5C1A"/>
    <w:rsid w:val="009F5CA2"/>
    <w:rsid w:val="009F5CFC"/>
    <w:rsid w:val="009F5DC5"/>
    <w:rsid w:val="009F5F46"/>
    <w:rsid w:val="009F5F63"/>
    <w:rsid w:val="009F5FD7"/>
    <w:rsid w:val="009F6181"/>
    <w:rsid w:val="009F6221"/>
    <w:rsid w:val="009F64C8"/>
    <w:rsid w:val="009F6525"/>
    <w:rsid w:val="009F6793"/>
    <w:rsid w:val="009F67B7"/>
    <w:rsid w:val="009F67D6"/>
    <w:rsid w:val="009F683D"/>
    <w:rsid w:val="009F699E"/>
    <w:rsid w:val="009F6BC4"/>
    <w:rsid w:val="009F6C4F"/>
    <w:rsid w:val="009F6D80"/>
    <w:rsid w:val="009F6DAE"/>
    <w:rsid w:val="009F6E42"/>
    <w:rsid w:val="009F6EB9"/>
    <w:rsid w:val="009F6FB9"/>
    <w:rsid w:val="009F6FBC"/>
    <w:rsid w:val="009F700D"/>
    <w:rsid w:val="009F7033"/>
    <w:rsid w:val="009F7041"/>
    <w:rsid w:val="009F7056"/>
    <w:rsid w:val="009F70B8"/>
    <w:rsid w:val="009F70E9"/>
    <w:rsid w:val="009F7104"/>
    <w:rsid w:val="009F71A6"/>
    <w:rsid w:val="009F7257"/>
    <w:rsid w:val="009F7312"/>
    <w:rsid w:val="009F7318"/>
    <w:rsid w:val="009F756A"/>
    <w:rsid w:val="009F776E"/>
    <w:rsid w:val="009F795A"/>
    <w:rsid w:val="009F7B7A"/>
    <w:rsid w:val="009F7C8E"/>
    <w:rsid w:val="009F7D4A"/>
    <w:rsid w:val="009F7DB0"/>
    <w:rsid w:val="009F7E7D"/>
    <w:rsid w:val="009F7E9D"/>
    <w:rsid w:val="00A00190"/>
    <w:rsid w:val="00A00322"/>
    <w:rsid w:val="00A0032C"/>
    <w:rsid w:val="00A0051B"/>
    <w:rsid w:val="00A00520"/>
    <w:rsid w:val="00A00538"/>
    <w:rsid w:val="00A00607"/>
    <w:rsid w:val="00A006AB"/>
    <w:rsid w:val="00A006DA"/>
    <w:rsid w:val="00A0076B"/>
    <w:rsid w:val="00A00798"/>
    <w:rsid w:val="00A00880"/>
    <w:rsid w:val="00A00925"/>
    <w:rsid w:val="00A00932"/>
    <w:rsid w:val="00A0096A"/>
    <w:rsid w:val="00A00A1B"/>
    <w:rsid w:val="00A00B8E"/>
    <w:rsid w:val="00A00C3F"/>
    <w:rsid w:val="00A00D9E"/>
    <w:rsid w:val="00A00DF0"/>
    <w:rsid w:val="00A00E1C"/>
    <w:rsid w:val="00A012F2"/>
    <w:rsid w:val="00A0135E"/>
    <w:rsid w:val="00A01430"/>
    <w:rsid w:val="00A01573"/>
    <w:rsid w:val="00A015A1"/>
    <w:rsid w:val="00A016C1"/>
    <w:rsid w:val="00A01705"/>
    <w:rsid w:val="00A01926"/>
    <w:rsid w:val="00A019AB"/>
    <w:rsid w:val="00A01DB2"/>
    <w:rsid w:val="00A0200D"/>
    <w:rsid w:val="00A020AB"/>
    <w:rsid w:val="00A0228B"/>
    <w:rsid w:val="00A0240F"/>
    <w:rsid w:val="00A02687"/>
    <w:rsid w:val="00A02812"/>
    <w:rsid w:val="00A0281C"/>
    <w:rsid w:val="00A028CE"/>
    <w:rsid w:val="00A02919"/>
    <w:rsid w:val="00A02BF6"/>
    <w:rsid w:val="00A02E38"/>
    <w:rsid w:val="00A02E79"/>
    <w:rsid w:val="00A02E96"/>
    <w:rsid w:val="00A02ECE"/>
    <w:rsid w:val="00A02F4B"/>
    <w:rsid w:val="00A03045"/>
    <w:rsid w:val="00A03075"/>
    <w:rsid w:val="00A03123"/>
    <w:rsid w:val="00A03126"/>
    <w:rsid w:val="00A03395"/>
    <w:rsid w:val="00A03434"/>
    <w:rsid w:val="00A034BC"/>
    <w:rsid w:val="00A036AD"/>
    <w:rsid w:val="00A03700"/>
    <w:rsid w:val="00A037CF"/>
    <w:rsid w:val="00A037D5"/>
    <w:rsid w:val="00A037EE"/>
    <w:rsid w:val="00A0386F"/>
    <w:rsid w:val="00A03A42"/>
    <w:rsid w:val="00A03B1A"/>
    <w:rsid w:val="00A03C81"/>
    <w:rsid w:val="00A03CF0"/>
    <w:rsid w:val="00A03D5A"/>
    <w:rsid w:val="00A03EDD"/>
    <w:rsid w:val="00A040FF"/>
    <w:rsid w:val="00A041E3"/>
    <w:rsid w:val="00A04233"/>
    <w:rsid w:val="00A0429A"/>
    <w:rsid w:val="00A042F6"/>
    <w:rsid w:val="00A0430A"/>
    <w:rsid w:val="00A043FE"/>
    <w:rsid w:val="00A04433"/>
    <w:rsid w:val="00A0449B"/>
    <w:rsid w:val="00A045E1"/>
    <w:rsid w:val="00A04613"/>
    <w:rsid w:val="00A04783"/>
    <w:rsid w:val="00A04788"/>
    <w:rsid w:val="00A0481D"/>
    <w:rsid w:val="00A04BC4"/>
    <w:rsid w:val="00A04D9D"/>
    <w:rsid w:val="00A04E01"/>
    <w:rsid w:val="00A04EC6"/>
    <w:rsid w:val="00A051CD"/>
    <w:rsid w:val="00A0524C"/>
    <w:rsid w:val="00A052F4"/>
    <w:rsid w:val="00A05330"/>
    <w:rsid w:val="00A053D1"/>
    <w:rsid w:val="00A0541F"/>
    <w:rsid w:val="00A05570"/>
    <w:rsid w:val="00A055F8"/>
    <w:rsid w:val="00A05611"/>
    <w:rsid w:val="00A0571C"/>
    <w:rsid w:val="00A05964"/>
    <w:rsid w:val="00A05A84"/>
    <w:rsid w:val="00A05AEC"/>
    <w:rsid w:val="00A05B23"/>
    <w:rsid w:val="00A05C90"/>
    <w:rsid w:val="00A05E09"/>
    <w:rsid w:val="00A05F4E"/>
    <w:rsid w:val="00A05FFA"/>
    <w:rsid w:val="00A060F0"/>
    <w:rsid w:val="00A061CA"/>
    <w:rsid w:val="00A061F6"/>
    <w:rsid w:val="00A0622D"/>
    <w:rsid w:val="00A06298"/>
    <w:rsid w:val="00A062CA"/>
    <w:rsid w:val="00A06644"/>
    <w:rsid w:val="00A06859"/>
    <w:rsid w:val="00A068B0"/>
    <w:rsid w:val="00A06983"/>
    <w:rsid w:val="00A06B43"/>
    <w:rsid w:val="00A06C5E"/>
    <w:rsid w:val="00A06CBF"/>
    <w:rsid w:val="00A06DB6"/>
    <w:rsid w:val="00A06EE2"/>
    <w:rsid w:val="00A07021"/>
    <w:rsid w:val="00A07042"/>
    <w:rsid w:val="00A0707C"/>
    <w:rsid w:val="00A0727E"/>
    <w:rsid w:val="00A0730E"/>
    <w:rsid w:val="00A0746B"/>
    <w:rsid w:val="00A07498"/>
    <w:rsid w:val="00A074D3"/>
    <w:rsid w:val="00A07549"/>
    <w:rsid w:val="00A07645"/>
    <w:rsid w:val="00A0791D"/>
    <w:rsid w:val="00A0792F"/>
    <w:rsid w:val="00A079D3"/>
    <w:rsid w:val="00A079F6"/>
    <w:rsid w:val="00A07C04"/>
    <w:rsid w:val="00A07C2E"/>
    <w:rsid w:val="00A07C7A"/>
    <w:rsid w:val="00A07D2D"/>
    <w:rsid w:val="00A07D94"/>
    <w:rsid w:val="00A10039"/>
    <w:rsid w:val="00A100DE"/>
    <w:rsid w:val="00A101CD"/>
    <w:rsid w:val="00A101E2"/>
    <w:rsid w:val="00A101F8"/>
    <w:rsid w:val="00A10304"/>
    <w:rsid w:val="00A104AB"/>
    <w:rsid w:val="00A104C0"/>
    <w:rsid w:val="00A10620"/>
    <w:rsid w:val="00A10621"/>
    <w:rsid w:val="00A10649"/>
    <w:rsid w:val="00A10697"/>
    <w:rsid w:val="00A1076D"/>
    <w:rsid w:val="00A10888"/>
    <w:rsid w:val="00A10911"/>
    <w:rsid w:val="00A10987"/>
    <w:rsid w:val="00A109EF"/>
    <w:rsid w:val="00A10A0F"/>
    <w:rsid w:val="00A10B96"/>
    <w:rsid w:val="00A10D04"/>
    <w:rsid w:val="00A10D1D"/>
    <w:rsid w:val="00A10EF7"/>
    <w:rsid w:val="00A11080"/>
    <w:rsid w:val="00A11362"/>
    <w:rsid w:val="00A11407"/>
    <w:rsid w:val="00A1144E"/>
    <w:rsid w:val="00A11657"/>
    <w:rsid w:val="00A116A4"/>
    <w:rsid w:val="00A1192D"/>
    <w:rsid w:val="00A11CCA"/>
    <w:rsid w:val="00A11D0E"/>
    <w:rsid w:val="00A11D60"/>
    <w:rsid w:val="00A11E36"/>
    <w:rsid w:val="00A11E97"/>
    <w:rsid w:val="00A11F03"/>
    <w:rsid w:val="00A11F9C"/>
    <w:rsid w:val="00A12190"/>
    <w:rsid w:val="00A123A5"/>
    <w:rsid w:val="00A123FF"/>
    <w:rsid w:val="00A12448"/>
    <w:rsid w:val="00A1249B"/>
    <w:rsid w:val="00A1251E"/>
    <w:rsid w:val="00A1269E"/>
    <w:rsid w:val="00A126CD"/>
    <w:rsid w:val="00A12776"/>
    <w:rsid w:val="00A12849"/>
    <w:rsid w:val="00A128AA"/>
    <w:rsid w:val="00A12AB4"/>
    <w:rsid w:val="00A12AC8"/>
    <w:rsid w:val="00A12BAC"/>
    <w:rsid w:val="00A12BAD"/>
    <w:rsid w:val="00A12BEB"/>
    <w:rsid w:val="00A12BF6"/>
    <w:rsid w:val="00A12C4D"/>
    <w:rsid w:val="00A12D1E"/>
    <w:rsid w:val="00A12E05"/>
    <w:rsid w:val="00A13276"/>
    <w:rsid w:val="00A133AD"/>
    <w:rsid w:val="00A13440"/>
    <w:rsid w:val="00A1355D"/>
    <w:rsid w:val="00A135FC"/>
    <w:rsid w:val="00A13665"/>
    <w:rsid w:val="00A137BB"/>
    <w:rsid w:val="00A137C9"/>
    <w:rsid w:val="00A1380C"/>
    <w:rsid w:val="00A139A1"/>
    <w:rsid w:val="00A13B9A"/>
    <w:rsid w:val="00A13BCC"/>
    <w:rsid w:val="00A13C0B"/>
    <w:rsid w:val="00A13C45"/>
    <w:rsid w:val="00A13CAB"/>
    <w:rsid w:val="00A13F15"/>
    <w:rsid w:val="00A13F9A"/>
    <w:rsid w:val="00A14210"/>
    <w:rsid w:val="00A142C1"/>
    <w:rsid w:val="00A14309"/>
    <w:rsid w:val="00A1458F"/>
    <w:rsid w:val="00A145FE"/>
    <w:rsid w:val="00A14712"/>
    <w:rsid w:val="00A1472B"/>
    <w:rsid w:val="00A1474F"/>
    <w:rsid w:val="00A1489E"/>
    <w:rsid w:val="00A148F7"/>
    <w:rsid w:val="00A14918"/>
    <w:rsid w:val="00A1498F"/>
    <w:rsid w:val="00A14A77"/>
    <w:rsid w:val="00A14A86"/>
    <w:rsid w:val="00A14C55"/>
    <w:rsid w:val="00A14DCC"/>
    <w:rsid w:val="00A14E5B"/>
    <w:rsid w:val="00A15057"/>
    <w:rsid w:val="00A15066"/>
    <w:rsid w:val="00A150D2"/>
    <w:rsid w:val="00A150EE"/>
    <w:rsid w:val="00A1528B"/>
    <w:rsid w:val="00A152AB"/>
    <w:rsid w:val="00A15332"/>
    <w:rsid w:val="00A1549D"/>
    <w:rsid w:val="00A156BC"/>
    <w:rsid w:val="00A1577E"/>
    <w:rsid w:val="00A157BA"/>
    <w:rsid w:val="00A158A2"/>
    <w:rsid w:val="00A158C5"/>
    <w:rsid w:val="00A1597D"/>
    <w:rsid w:val="00A15A98"/>
    <w:rsid w:val="00A15CE4"/>
    <w:rsid w:val="00A15D75"/>
    <w:rsid w:val="00A15E7E"/>
    <w:rsid w:val="00A15F67"/>
    <w:rsid w:val="00A1600D"/>
    <w:rsid w:val="00A16022"/>
    <w:rsid w:val="00A16071"/>
    <w:rsid w:val="00A163CD"/>
    <w:rsid w:val="00A1659D"/>
    <w:rsid w:val="00A165D5"/>
    <w:rsid w:val="00A1667E"/>
    <w:rsid w:val="00A1674A"/>
    <w:rsid w:val="00A168E5"/>
    <w:rsid w:val="00A16A70"/>
    <w:rsid w:val="00A16DBB"/>
    <w:rsid w:val="00A16DE1"/>
    <w:rsid w:val="00A16F34"/>
    <w:rsid w:val="00A16F9A"/>
    <w:rsid w:val="00A16FAF"/>
    <w:rsid w:val="00A1704D"/>
    <w:rsid w:val="00A171F1"/>
    <w:rsid w:val="00A17325"/>
    <w:rsid w:val="00A174DD"/>
    <w:rsid w:val="00A17506"/>
    <w:rsid w:val="00A175DD"/>
    <w:rsid w:val="00A1764B"/>
    <w:rsid w:val="00A177B8"/>
    <w:rsid w:val="00A1780D"/>
    <w:rsid w:val="00A1782A"/>
    <w:rsid w:val="00A17C99"/>
    <w:rsid w:val="00A17C9E"/>
    <w:rsid w:val="00A17E4B"/>
    <w:rsid w:val="00A17EA9"/>
    <w:rsid w:val="00A17EC7"/>
    <w:rsid w:val="00A200C8"/>
    <w:rsid w:val="00A201F2"/>
    <w:rsid w:val="00A20434"/>
    <w:rsid w:val="00A20582"/>
    <w:rsid w:val="00A20635"/>
    <w:rsid w:val="00A207FD"/>
    <w:rsid w:val="00A20970"/>
    <w:rsid w:val="00A209FA"/>
    <w:rsid w:val="00A20A55"/>
    <w:rsid w:val="00A20A78"/>
    <w:rsid w:val="00A20B52"/>
    <w:rsid w:val="00A20C04"/>
    <w:rsid w:val="00A20C2F"/>
    <w:rsid w:val="00A20CEC"/>
    <w:rsid w:val="00A2108B"/>
    <w:rsid w:val="00A21487"/>
    <w:rsid w:val="00A2152F"/>
    <w:rsid w:val="00A21706"/>
    <w:rsid w:val="00A21842"/>
    <w:rsid w:val="00A218F5"/>
    <w:rsid w:val="00A21AD7"/>
    <w:rsid w:val="00A21D18"/>
    <w:rsid w:val="00A21E0E"/>
    <w:rsid w:val="00A21E9F"/>
    <w:rsid w:val="00A21F6D"/>
    <w:rsid w:val="00A22191"/>
    <w:rsid w:val="00A22266"/>
    <w:rsid w:val="00A22281"/>
    <w:rsid w:val="00A224AD"/>
    <w:rsid w:val="00A227BB"/>
    <w:rsid w:val="00A228B0"/>
    <w:rsid w:val="00A22929"/>
    <w:rsid w:val="00A22A0D"/>
    <w:rsid w:val="00A22A2B"/>
    <w:rsid w:val="00A22A38"/>
    <w:rsid w:val="00A22AE5"/>
    <w:rsid w:val="00A22CA9"/>
    <w:rsid w:val="00A22D61"/>
    <w:rsid w:val="00A22E09"/>
    <w:rsid w:val="00A22E52"/>
    <w:rsid w:val="00A22F14"/>
    <w:rsid w:val="00A22F29"/>
    <w:rsid w:val="00A22FBB"/>
    <w:rsid w:val="00A2300E"/>
    <w:rsid w:val="00A23169"/>
    <w:rsid w:val="00A2317F"/>
    <w:rsid w:val="00A2345E"/>
    <w:rsid w:val="00A234D0"/>
    <w:rsid w:val="00A23569"/>
    <w:rsid w:val="00A2356B"/>
    <w:rsid w:val="00A23630"/>
    <w:rsid w:val="00A236E4"/>
    <w:rsid w:val="00A23959"/>
    <w:rsid w:val="00A23BCE"/>
    <w:rsid w:val="00A23CE9"/>
    <w:rsid w:val="00A23E1C"/>
    <w:rsid w:val="00A23EC6"/>
    <w:rsid w:val="00A23F8F"/>
    <w:rsid w:val="00A2400F"/>
    <w:rsid w:val="00A240D0"/>
    <w:rsid w:val="00A24134"/>
    <w:rsid w:val="00A241E3"/>
    <w:rsid w:val="00A2439A"/>
    <w:rsid w:val="00A24436"/>
    <w:rsid w:val="00A2445C"/>
    <w:rsid w:val="00A2446F"/>
    <w:rsid w:val="00A24503"/>
    <w:rsid w:val="00A24663"/>
    <w:rsid w:val="00A249CD"/>
    <w:rsid w:val="00A249F3"/>
    <w:rsid w:val="00A24A12"/>
    <w:rsid w:val="00A24DE5"/>
    <w:rsid w:val="00A24EAF"/>
    <w:rsid w:val="00A24ED7"/>
    <w:rsid w:val="00A24F25"/>
    <w:rsid w:val="00A24FA0"/>
    <w:rsid w:val="00A24FE8"/>
    <w:rsid w:val="00A25109"/>
    <w:rsid w:val="00A25294"/>
    <w:rsid w:val="00A253A9"/>
    <w:rsid w:val="00A253B7"/>
    <w:rsid w:val="00A253C0"/>
    <w:rsid w:val="00A25401"/>
    <w:rsid w:val="00A25535"/>
    <w:rsid w:val="00A256D0"/>
    <w:rsid w:val="00A257F5"/>
    <w:rsid w:val="00A25833"/>
    <w:rsid w:val="00A25937"/>
    <w:rsid w:val="00A25996"/>
    <w:rsid w:val="00A25A2C"/>
    <w:rsid w:val="00A25B2B"/>
    <w:rsid w:val="00A25B4C"/>
    <w:rsid w:val="00A25BE6"/>
    <w:rsid w:val="00A25C1E"/>
    <w:rsid w:val="00A25C81"/>
    <w:rsid w:val="00A25E86"/>
    <w:rsid w:val="00A25FC5"/>
    <w:rsid w:val="00A26061"/>
    <w:rsid w:val="00A261A1"/>
    <w:rsid w:val="00A262AE"/>
    <w:rsid w:val="00A26431"/>
    <w:rsid w:val="00A264AF"/>
    <w:rsid w:val="00A26717"/>
    <w:rsid w:val="00A267BA"/>
    <w:rsid w:val="00A267D2"/>
    <w:rsid w:val="00A2687E"/>
    <w:rsid w:val="00A26955"/>
    <w:rsid w:val="00A26983"/>
    <w:rsid w:val="00A26A9C"/>
    <w:rsid w:val="00A26C0C"/>
    <w:rsid w:val="00A26C98"/>
    <w:rsid w:val="00A26CE7"/>
    <w:rsid w:val="00A26DC0"/>
    <w:rsid w:val="00A26DCA"/>
    <w:rsid w:val="00A26E39"/>
    <w:rsid w:val="00A26FDD"/>
    <w:rsid w:val="00A27178"/>
    <w:rsid w:val="00A27194"/>
    <w:rsid w:val="00A273B6"/>
    <w:rsid w:val="00A274BE"/>
    <w:rsid w:val="00A274F1"/>
    <w:rsid w:val="00A2754F"/>
    <w:rsid w:val="00A276F5"/>
    <w:rsid w:val="00A27876"/>
    <w:rsid w:val="00A27990"/>
    <w:rsid w:val="00A27A03"/>
    <w:rsid w:val="00A27AC0"/>
    <w:rsid w:val="00A27CB5"/>
    <w:rsid w:val="00A27D27"/>
    <w:rsid w:val="00A300AE"/>
    <w:rsid w:val="00A300E9"/>
    <w:rsid w:val="00A30384"/>
    <w:rsid w:val="00A303AC"/>
    <w:rsid w:val="00A304AB"/>
    <w:rsid w:val="00A306D1"/>
    <w:rsid w:val="00A30772"/>
    <w:rsid w:val="00A30921"/>
    <w:rsid w:val="00A309B6"/>
    <w:rsid w:val="00A309FE"/>
    <w:rsid w:val="00A30B46"/>
    <w:rsid w:val="00A30CA0"/>
    <w:rsid w:val="00A30EFF"/>
    <w:rsid w:val="00A30F84"/>
    <w:rsid w:val="00A30FB9"/>
    <w:rsid w:val="00A30FE3"/>
    <w:rsid w:val="00A30FFB"/>
    <w:rsid w:val="00A3101C"/>
    <w:rsid w:val="00A310F9"/>
    <w:rsid w:val="00A312A2"/>
    <w:rsid w:val="00A3150D"/>
    <w:rsid w:val="00A31511"/>
    <w:rsid w:val="00A31612"/>
    <w:rsid w:val="00A31708"/>
    <w:rsid w:val="00A3174D"/>
    <w:rsid w:val="00A3180D"/>
    <w:rsid w:val="00A318FB"/>
    <w:rsid w:val="00A31A1B"/>
    <w:rsid w:val="00A31A29"/>
    <w:rsid w:val="00A31A33"/>
    <w:rsid w:val="00A31B30"/>
    <w:rsid w:val="00A31DCD"/>
    <w:rsid w:val="00A31EE9"/>
    <w:rsid w:val="00A31F27"/>
    <w:rsid w:val="00A32057"/>
    <w:rsid w:val="00A320F9"/>
    <w:rsid w:val="00A32115"/>
    <w:rsid w:val="00A323AD"/>
    <w:rsid w:val="00A323AF"/>
    <w:rsid w:val="00A32520"/>
    <w:rsid w:val="00A325BA"/>
    <w:rsid w:val="00A325D1"/>
    <w:rsid w:val="00A325D8"/>
    <w:rsid w:val="00A325E9"/>
    <w:rsid w:val="00A326C7"/>
    <w:rsid w:val="00A326D6"/>
    <w:rsid w:val="00A3271D"/>
    <w:rsid w:val="00A327B0"/>
    <w:rsid w:val="00A327D0"/>
    <w:rsid w:val="00A329F1"/>
    <w:rsid w:val="00A329F7"/>
    <w:rsid w:val="00A32CFE"/>
    <w:rsid w:val="00A32D4E"/>
    <w:rsid w:val="00A32DDF"/>
    <w:rsid w:val="00A3304D"/>
    <w:rsid w:val="00A330B7"/>
    <w:rsid w:val="00A331C5"/>
    <w:rsid w:val="00A33266"/>
    <w:rsid w:val="00A3334D"/>
    <w:rsid w:val="00A333AE"/>
    <w:rsid w:val="00A334A5"/>
    <w:rsid w:val="00A3378F"/>
    <w:rsid w:val="00A337FF"/>
    <w:rsid w:val="00A33940"/>
    <w:rsid w:val="00A339FB"/>
    <w:rsid w:val="00A33A08"/>
    <w:rsid w:val="00A33A66"/>
    <w:rsid w:val="00A33B0A"/>
    <w:rsid w:val="00A33D1B"/>
    <w:rsid w:val="00A33E17"/>
    <w:rsid w:val="00A33F6E"/>
    <w:rsid w:val="00A33FC9"/>
    <w:rsid w:val="00A3401C"/>
    <w:rsid w:val="00A340CC"/>
    <w:rsid w:val="00A340D6"/>
    <w:rsid w:val="00A3458B"/>
    <w:rsid w:val="00A345A7"/>
    <w:rsid w:val="00A345D0"/>
    <w:rsid w:val="00A3482F"/>
    <w:rsid w:val="00A349C2"/>
    <w:rsid w:val="00A34A4A"/>
    <w:rsid w:val="00A34A4F"/>
    <w:rsid w:val="00A34AEF"/>
    <w:rsid w:val="00A34E12"/>
    <w:rsid w:val="00A34E2A"/>
    <w:rsid w:val="00A34EB0"/>
    <w:rsid w:val="00A350F4"/>
    <w:rsid w:val="00A351B2"/>
    <w:rsid w:val="00A351FC"/>
    <w:rsid w:val="00A352AE"/>
    <w:rsid w:val="00A353EF"/>
    <w:rsid w:val="00A354E5"/>
    <w:rsid w:val="00A355AD"/>
    <w:rsid w:val="00A35661"/>
    <w:rsid w:val="00A357C7"/>
    <w:rsid w:val="00A357F7"/>
    <w:rsid w:val="00A35BEA"/>
    <w:rsid w:val="00A35C1D"/>
    <w:rsid w:val="00A35C83"/>
    <w:rsid w:val="00A35CCA"/>
    <w:rsid w:val="00A35CCE"/>
    <w:rsid w:val="00A35CD0"/>
    <w:rsid w:val="00A35D7D"/>
    <w:rsid w:val="00A35DB5"/>
    <w:rsid w:val="00A3604B"/>
    <w:rsid w:val="00A360EF"/>
    <w:rsid w:val="00A360FE"/>
    <w:rsid w:val="00A36182"/>
    <w:rsid w:val="00A363A4"/>
    <w:rsid w:val="00A363DC"/>
    <w:rsid w:val="00A36463"/>
    <w:rsid w:val="00A365BB"/>
    <w:rsid w:val="00A36784"/>
    <w:rsid w:val="00A36818"/>
    <w:rsid w:val="00A36847"/>
    <w:rsid w:val="00A3686C"/>
    <w:rsid w:val="00A3697F"/>
    <w:rsid w:val="00A36997"/>
    <w:rsid w:val="00A36AAC"/>
    <w:rsid w:val="00A36AD7"/>
    <w:rsid w:val="00A36AEF"/>
    <w:rsid w:val="00A36B79"/>
    <w:rsid w:val="00A36BF6"/>
    <w:rsid w:val="00A36C11"/>
    <w:rsid w:val="00A36C64"/>
    <w:rsid w:val="00A36CE3"/>
    <w:rsid w:val="00A36E6B"/>
    <w:rsid w:val="00A36F0B"/>
    <w:rsid w:val="00A37057"/>
    <w:rsid w:val="00A37082"/>
    <w:rsid w:val="00A370A3"/>
    <w:rsid w:val="00A371F2"/>
    <w:rsid w:val="00A372AC"/>
    <w:rsid w:val="00A37324"/>
    <w:rsid w:val="00A374C1"/>
    <w:rsid w:val="00A375AC"/>
    <w:rsid w:val="00A375CE"/>
    <w:rsid w:val="00A3784E"/>
    <w:rsid w:val="00A37A79"/>
    <w:rsid w:val="00A37AE0"/>
    <w:rsid w:val="00A37B47"/>
    <w:rsid w:val="00A37C0A"/>
    <w:rsid w:val="00A37C46"/>
    <w:rsid w:val="00A37DD5"/>
    <w:rsid w:val="00A40114"/>
    <w:rsid w:val="00A401E4"/>
    <w:rsid w:val="00A401FB"/>
    <w:rsid w:val="00A4021F"/>
    <w:rsid w:val="00A4032B"/>
    <w:rsid w:val="00A4032E"/>
    <w:rsid w:val="00A4041A"/>
    <w:rsid w:val="00A40472"/>
    <w:rsid w:val="00A40481"/>
    <w:rsid w:val="00A404A7"/>
    <w:rsid w:val="00A4059C"/>
    <w:rsid w:val="00A4071E"/>
    <w:rsid w:val="00A40787"/>
    <w:rsid w:val="00A409B9"/>
    <w:rsid w:val="00A40A19"/>
    <w:rsid w:val="00A40AFE"/>
    <w:rsid w:val="00A40C27"/>
    <w:rsid w:val="00A40DB6"/>
    <w:rsid w:val="00A40DF0"/>
    <w:rsid w:val="00A40EDD"/>
    <w:rsid w:val="00A40EF7"/>
    <w:rsid w:val="00A40F08"/>
    <w:rsid w:val="00A41001"/>
    <w:rsid w:val="00A41078"/>
    <w:rsid w:val="00A41100"/>
    <w:rsid w:val="00A411C7"/>
    <w:rsid w:val="00A413BC"/>
    <w:rsid w:val="00A413E5"/>
    <w:rsid w:val="00A41411"/>
    <w:rsid w:val="00A41439"/>
    <w:rsid w:val="00A41506"/>
    <w:rsid w:val="00A4153A"/>
    <w:rsid w:val="00A41606"/>
    <w:rsid w:val="00A4163A"/>
    <w:rsid w:val="00A41697"/>
    <w:rsid w:val="00A4195A"/>
    <w:rsid w:val="00A41A79"/>
    <w:rsid w:val="00A41A7E"/>
    <w:rsid w:val="00A41D68"/>
    <w:rsid w:val="00A41DA8"/>
    <w:rsid w:val="00A41F28"/>
    <w:rsid w:val="00A41F93"/>
    <w:rsid w:val="00A41FD8"/>
    <w:rsid w:val="00A42014"/>
    <w:rsid w:val="00A42048"/>
    <w:rsid w:val="00A420CA"/>
    <w:rsid w:val="00A421B4"/>
    <w:rsid w:val="00A425FA"/>
    <w:rsid w:val="00A42639"/>
    <w:rsid w:val="00A4269F"/>
    <w:rsid w:val="00A426DF"/>
    <w:rsid w:val="00A426EE"/>
    <w:rsid w:val="00A427C6"/>
    <w:rsid w:val="00A42830"/>
    <w:rsid w:val="00A4283B"/>
    <w:rsid w:val="00A42990"/>
    <w:rsid w:val="00A42A2E"/>
    <w:rsid w:val="00A42AB0"/>
    <w:rsid w:val="00A42ACC"/>
    <w:rsid w:val="00A42ADA"/>
    <w:rsid w:val="00A42BC1"/>
    <w:rsid w:val="00A42C73"/>
    <w:rsid w:val="00A42D17"/>
    <w:rsid w:val="00A42EC4"/>
    <w:rsid w:val="00A42FC0"/>
    <w:rsid w:val="00A4303A"/>
    <w:rsid w:val="00A4307A"/>
    <w:rsid w:val="00A430BB"/>
    <w:rsid w:val="00A43198"/>
    <w:rsid w:val="00A432FE"/>
    <w:rsid w:val="00A43352"/>
    <w:rsid w:val="00A43429"/>
    <w:rsid w:val="00A43472"/>
    <w:rsid w:val="00A4357F"/>
    <w:rsid w:val="00A435D7"/>
    <w:rsid w:val="00A43684"/>
    <w:rsid w:val="00A436BC"/>
    <w:rsid w:val="00A436F2"/>
    <w:rsid w:val="00A43716"/>
    <w:rsid w:val="00A43762"/>
    <w:rsid w:val="00A43766"/>
    <w:rsid w:val="00A43788"/>
    <w:rsid w:val="00A43911"/>
    <w:rsid w:val="00A43913"/>
    <w:rsid w:val="00A43A40"/>
    <w:rsid w:val="00A43A49"/>
    <w:rsid w:val="00A43B27"/>
    <w:rsid w:val="00A43C45"/>
    <w:rsid w:val="00A43D8F"/>
    <w:rsid w:val="00A43FBB"/>
    <w:rsid w:val="00A44063"/>
    <w:rsid w:val="00A4408A"/>
    <w:rsid w:val="00A440CD"/>
    <w:rsid w:val="00A440F4"/>
    <w:rsid w:val="00A44146"/>
    <w:rsid w:val="00A44325"/>
    <w:rsid w:val="00A4442E"/>
    <w:rsid w:val="00A44481"/>
    <w:rsid w:val="00A447CF"/>
    <w:rsid w:val="00A4494B"/>
    <w:rsid w:val="00A44BB6"/>
    <w:rsid w:val="00A44D2B"/>
    <w:rsid w:val="00A45040"/>
    <w:rsid w:val="00A45090"/>
    <w:rsid w:val="00A450EF"/>
    <w:rsid w:val="00A45276"/>
    <w:rsid w:val="00A45518"/>
    <w:rsid w:val="00A45520"/>
    <w:rsid w:val="00A45579"/>
    <w:rsid w:val="00A4557E"/>
    <w:rsid w:val="00A455B5"/>
    <w:rsid w:val="00A45AE9"/>
    <w:rsid w:val="00A45B0D"/>
    <w:rsid w:val="00A45B8D"/>
    <w:rsid w:val="00A45BD8"/>
    <w:rsid w:val="00A45C58"/>
    <w:rsid w:val="00A45EE8"/>
    <w:rsid w:val="00A4604E"/>
    <w:rsid w:val="00A4610B"/>
    <w:rsid w:val="00A461FF"/>
    <w:rsid w:val="00A4621F"/>
    <w:rsid w:val="00A46586"/>
    <w:rsid w:val="00A465E8"/>
    <w:rsid w:val="00A46881"/>
    <w:rsid w:val="00A46BA2"/>
    <w:rsid w:val="00A46BBF"/>
    <w:rsid w:val="00A46C63"/>
    <w:rsid w:val="00A46C6A"/>
    <w:rsid w:val="00A46CA8"/>
    <w:rsid w:val="00A46E0D"/>
    <w:rsid w:val="00A46E2F"/>
    <w:rsid w:val="00A46E84"/>
    <w:rsid w:val="00A4706E"/>
    <w:rsid w:val="00A4713C"/>
    <w:rsid w:val="00A47140"/>
    <w:rsid w:val="00A471D2"/>
    <w:rsid w:val="00A47263"/>
    <w:rsid w:val="00A4726C"/>
    <w:rsid w:val="00A47309"/>
    <w:rsid w:val="00A47557"/>
    <w:rsid w:val="00A47572"/>
    <w:rsid w:val="00A477E8"/>
    <w:rsid w:val="00A477EA"/>
    <w:rsid w:val="00A4780C"/>
    <w:rsid w:val="00A47818"/>
    <w:rsid w:val="00A47833"/>
    <w:rsid w:val="00A4794B"/>
    <w:rsid w:val="00A47AE3"/>
    <w:rsid w:val="00A47B7C"/>
    <w:rsid w:val="00A47EC6"/>
    <w:rsid w:val="00A47F30"/>
    <w:rsid w:val="00A502F2"/>
    <w:rsid w:val="00A5034C"/>
    <w:rsid w:val="00A50364"/>
    <w:rsid w:val="00A50559"/>
    <w:rsid w:val="00A505C8"/>
    <w:rsid w:val="00A50E23"/>
    <w:rsid w:val="00A50F0C"/>
    <w:rsid w:val="00A510C4"/>
    <w:rsid w:val="00A510CA"/>
    <w:rsid w:val="00A51135"/>
    <w:rsid w:val="00A51210"/>
    <w:rsid w:val="00A513EF"/>
    <w:rsid w:val="00A51427"/>
    <w:rsid w:val="00A516C4"/>
    <w:rsid w:val="00A51882"/>
    <w:rsid w:val="00A51936"/>
    <w:rsid w:val="00A51999"/>
    <w:rsid w:val="00A519E0"/>
    <w:rsid w:val="00A51A43"/>
    <w:rsid w:val="00A51AFD"/>
    <w:rsid w:val="00A51C1E"/>
    <w:rsid w:val="00A51C27"/>
    <w:rsid w:val="00A51D48"/>
    <w:rsid w:val="00A51D5F"/>
    <w:rsid w:val="00A51D7F"/>
    <w:rsid w:val="00A51EA1"/>
    <w:rsid w:val="00A51F91"/>
    <w:rsid w:val="00A52057"/>
    <w:rsid w:val="00A520FA"/>
    <w:rsid w:val="00A521D0"/>
    <w:rsid w:val="00A521DC"/>
    <w:rsid w:val="00A5281C"/>
    <w:rsid w:val="00A529AE"/>
    <w:rsid w:val="00A52A1C"/>
    <w:rsid w:val="00A52AEC"/>
    <w:rsid w:val="00A52CA0"/>
    <w:rsid w:val="00A531EB"/>
    <w:rsid w:val="00A5322A"/>
    <w:rsid w:val="00A532A6"/>
    <w:rsid w:val="00A533B1"/>
    <w:rsid w:val="00A53433"/>
    <w:rsid w:val="00A534D6"/>
    <w:rsid w:val="00A53533"/>
    <w:rsid w:val="00A535C7"/>
    <w:rsid w:val="00A53662"/>
    <w:rsid w:val="00A53781"/>
    <w:rsid w:val="00A5380C"/>
    <w:rsid w:val="00A53B18"/>
    <w:rsid w:val="00A53C45"/>
    <w:rsid w:val="00A53D8B"/>
    <w:rsid w:val="00A53DFC"/>
    <w:rsid w:val="00A53E3A"/>
    <w:rsid w:val="00A53F9B"/>
    <w:rsid w:val="00A53FAF"/>
    <w:rsid w:val="00A5408F"/>
    <w:rsid w:val="00A54090"/>
    <w:rsid w:val="00A5410A"/>
    <w:rsid w:val="00A5417C"/>
    <w:rsid w:val="00A54205"/>
    <w:rsid w:val="00A54273"/>
    <w:rsid w:val="00A543A0"/>
    <w:rsid w:val="00A5472C"/>
    <w:rsid w:val="00A548A7"/>
    <w:rsid w:val="00A54AEE"/>
    <w:rsid w:val="00A54C2B"/>
    <w:rsid w:val="00A54F20"/>
    <w:rsid w:val="00A54F3E"/>
    <w:rsid w:val="00A54F5A"/>
    <w:rsid w:val="00A5505E"/>
    <w:rsid w:val="00A550A0"/>
    <w:rsid w:val="00A55195"/>
    <w:rsid w:val="00A55266"/>
    <w:rsid w:val="00A55303"/>
    <w:rsid w:val="00A55323"/>
    <w:rsid w:val="00A55430"/>
    <w:rsid w:val="00A55438"/>
    <w:rsid w:val="00A555FD"/>
    <w:rsid w:val="00A5562B"/>
    <w:rsid w:val="00A556A8"/>
    <w:rsid w:val="00A5582E"/>
    <w:rsid w:val="00A55934"/>
    <w:rsid w:val="00A55A04"/>
    <w:rsid w:val="00A55BCB"/>
    <w:rsid w:val="00A55D08"/>
    <w:rsid w:val="00A55E6A"/>
    <w:rsid w:val="00A55E8B"/>
    <w:rsid w:val="00A55EA4"/>
    <w:rsid w:val="00A55F43"/>
    <w:rsid w:val="00A55F71"/>
    <w:rsid w:val="00A56094"/>
    <w:rsid w:val="00A56332"/>
    <w:rsid w:val="00A5639C"/>
    <w:rsid w:val="00A56742"/>
    <w:rsid w:val="00A56C46"/>
    <w:rsid w:val="00A56FE7"/>
    <w:rsid w:val="00A57004"/>
    <w:rsid w:val="00A570A7"/>
    <w:rsid w:val="00A570E1"/>
    <w:rsid w:val="00A57266"/>
    <w:rsid w:val="00A5734C"/>
    <w:rsid w:val="00A57521"/>
    <w:rsid w:val="00A5754A"/>
    <w:rsid w:val="00A575CE"/>
    <w:rsid w:val="00A576E8"/>
    <w:rsid w:val="00A57754"/>
    <w:rsid w:val="00A578BE"/>
    <w:rsid w:val="00A578F2"/>
    <w:rsid w:val="00A57990"/>
    <w:rsid w:val="00A57A0B"/>
    <w:rsid w:val="00A57C0C"/>
    <w:rsid w:val="00A57D52"/>
    <w:rsid w:val="00A57FF2"/>
    <w:rsid w:val="00A6002E"/>
    <w:rsid w:val="00A600AE"/>
    <w:rsid w:val="00A60494"/>
    <w:rsid w:val="00A604F6"/>
    <w:rsid w:val="00A60667"/>
    <w:rsid w:val="00A606A2"/>
    <w:rsid w:val="00A606DB"/>
    <w:rsid w:val="00A606FE"/>
    <w:rsid w:val="00A6086A"/>
    <w:rsid w:val="00A608A6"/>
    <w:rsid w:val="00A60928"/>
    <w:rsid w:val="00A60A0E"/>
    <w:rsid w:val="00A60B25"/>
    <w:rsid w:val="00A60B49"/>
    <w:rsid w:val="00A60BB3"/>
    <w:rsid w:val="00A60BD5"/>
    <w:rsid w:val="00A60E36"/>
    <w:rsid w:val="00A60EAC"/>
    <w:rsid w:val="00A60F67"/>
    <w:rsid w:val="00A60FE6"/>
    <w:rsid w:val="00A6113E"/>
    <w:rsid w:val="00A61411"/>
    <w:rsid w:val="00A614E9"/>
    <w:rsid w:val="00A615D7"/>
    <w:rsid w:val="00A61945"/>
    <w:rsid w:val="00A61AFE"/>
    <w:rsid w:val="00A61B65"/>
    <w:rsid w:val="00A61B83"/>
    <w:rsid w:val="00A61B95"/>
    <w:rsid w:val="00A61C86"/>
    <w:rsid w:val="00A61CB8"/>
    <w:rsid w:val="00A61D9B"/>
    <w:rsid w:val="00A61E72"/>
    <w:rsid w:val="00A61E9F"/>
    <w:rsid w:val="00A61EF5"/>
    <w:rsid w:val="00A61FD8"/>
    <w:rsid w:val="00A61FDF"/>
    <w:rsid w:val="00A6204B"/>
    <w:rsid w:val="00A62292"/>
    <w:rsid w:val="00A623D0"/>
    <w:rsid w:val="00A62488"/>
    <w:rsid w:val="00A62694"/>
    <w:rsid w:val="00A626A6"/>
    <w:rsid w:val="00A628B2"/>
    <w:rsid w:val="00A62A33"/>
    <w:rsid w:val="00A62B12"/>
    <w:rsid w:val="00A62DF6"/>
    <w:rsid w:val="00A62EA3"/>
    <w:rsid w:val="00A62EF6"/>
    <w:rsid w:val="00A62F52"/>
    <w:rsid w:val="00A62FFF"/>
    <w:rsid w:val="00A63136"/>
    <w:rsid w:val="00A632DE"/>
    <w:rsid w:val="00A634B4"/>
    <w:rsid w:val="00A635A2"/>
    <w:rsid w:val="00A6362C"/>
    <w:rsid w:val="00A63788"/>
    <w:rsid w:val="00A6378B"/>
    <w:rsid w:val="00A637ED"/>
    <w:rsid w:val="00A6380E"/>
    <w:rsid w:val="00A63908"/>
    <w:rsid w:val="00A6399A"/>
    <w:rsid w:val="00A639BE"/>
    <w:rsid w:val="00A63A01"/>
    <w:rsid w:val="00A63A5B"/>
    <w:rsid w:val="00A63AA6"/>
    <w:rsid w:val="00A63D9B"/>
    <w:rsid w:val="00A63DC1"/>
    <w:rsid w:val="00A640B7"/>
    <w:rsid w:val="00A64120"/>
    <w:rsid w:val="00A641D8"/>
    <w:rsid w:val="00A6422A"/>
    <w:rsid w:val="00A64301"/>
    <w:rsid w:val="00A64412"/>
    <w:rsid w:val="00A64461"/>
    <w:rsid w:val="00A644F6"/>
    <w:rsid w:val="00A6451E"/>
    <w:rsid w:val="00A6453E"/>
    <w:rsid w:val="00A645BF"/>
    <w:rsid w:val="00A646A7"/>
    <w:rsid w:val="00A64756"/>
    <w:rsid w:val="00A6484A"/>
    <w:rsid w:val="00A64984"/>
    <w:rsid w:val="00A64A87"/>
    <w:rsid w:val="00A64C6B"/>
    <w:rsid w:val="00A64D81"/>
    <w:rsid w:val="00A64DAC"/>
    <w:rsid w:val="00A64DB7"/>
    <w:rsid w:val="00A64DEA"/>
    <w:rsid w:val="00A64E58"/>
    <w:rsid w:val="00A64E6F"/>
    <w:rsid w:val="00A64F04"/>
    <w:rsid w:val="00A64F41"/>
    <w:rsid w:val="00A64F74"/>
    <w:rsid w:val="00A65234"/>
    <w:rsid w:val="00A6524B"/>
    <w:rsid w:val="00A65474"/>
    <w:rsid w:val="00A654D8"/>
    <w:rsid w:val="00A65920"/>
    <w:rsid w:val="00A65A34"/>
    <w:rsid w:val="00A65AFC"/>
    <w:rsid w:val="00A65BBB"/>
    <w:rsid w:val="00A65D2C"/>
    <w:rsid w:val="00A65D97"/>
    <w:rsid w:val="00A65DBD"/>
    <w:rsid w:val="00A65E19"/>
    <w:rsid w:val="00A65F4B"/>
    <w:rsid w:val="00A65F53"/>
    <w:rsid w:val="00A65F74"/>
    <w:rsid w:val="00A660A8"/>
    <w:rsid w:val="00A66150"/>
    <w:rsid w:val="00A661C4"/>
    <w:rsid w:val="00A66230"/>
    <w:rsid w:val="00A66262"/>
    <w:rsid w:val="00A662FB"/>
    <w:rsid w:val="00A66328"/>
    <w:rsid w:val="00A66769"/>
    <w:rsid w:val="00A66891"/>
    <w:rsid w:val="00A668A6"/>
    <w:rsid w:val="00A668E0"/>
    <w:rsid w:val="00A66923"/>
    <w:rsid w:val="00A669E5"/>
    <w:rsid w:val="00A66A3B"/>
    <w:rsid w:val="00A66AA4"/>
    <w:rsid w:val="00A66BD2"/>
    <w:rsid w:val="00A66D31"/>
    <w:rsid w:val="00A66EC6"/>
    <w:rsid w:val="00A66EFB"/>
    <w:rsid w:val="00A66F07"/>
    <w:rsid w:val="00A67054"/>
    <w:rsid w:val="00A67096"/>
    <w:rsid w:val="00A671A7"/>
    <w:rsid w:val="00A67227"/>
    <w:rsid w:val="00A672A1"/>
    <w:rsid w:val="00A672A4"/>
    <w:rsid w:val="00A6740E"/>
    <w:rsid w:val="00A67433"/>
    <w:rsid w:val="00A6750B"/>
    <w:rsid w:val="00A6762A"/>
    <w:rsid w:val="00A676C2"/>
    <w:rsid w:val="00A6781D"/>
    <w:rsid w:val="00A6789B"/>
    <w:rsid w:val="00A678FB"/>
    <w:rsid w:val="00A67B1E"/>
    <w:rsid w:val="00A67B39"/>
    <w:rsid w:val="00A67C8A"/>
    <w:rsid w:val="00A67D7E"/>
    <w:rsid w:val="00A67F19"/>
    <w:rsid w:val="00A67F50"/>
    <w:rsid w:val="00A67F56"/>
    <w:rsid w:val="00A67FE8"/>
    <w:rsid w:val="00A67FEA"/>
    <w:rsid w:val="00A7015B"/>
    <w:rsid w:val="00A70289"/>
    <w:rsid w:val="00A7046B"/>
    <w:rsid w:val="00A70580"/>
    <w:rsid w:val="00A705A2"/>
    <w:rsid w:val="00A70614"/>
    <w:rsid w:val="00A70737"/>
    <w:rsid w:val="00A70A35"/>
    <w:rsid w:val="00A70A42"/>
    <w:rsid w:val="00A70A61"/>
    <w:rsid w:val="00A70AE2"/>
    <w:rsid w:val="00A70B41"/>
    <w:rsid w:val="00A70B5D"/>
    <w:rsid w:val="00A70B84"/>
    <w:rsid w:val="00A70C27"/>
    <w:rsid w:val="00A70D4C"/>
    <w:rsid w:val="00A70E09"/>
    <w:rsid w:val="00A70E1D"/>
    <w:rsid w:val="00A70E46"/>
    <w:rsid w:val="00A70FE5"/>
    <w:rsid w:val="00A71073"/>
    <w:rsid w:val="00A71099"/>
    <w:rsid w:val="00A71466"/>
    <w:rsid w:val="00A71534"/>
    <w:rsid w:val="00A71603"/>
    <w:rsid w:val="00A71643"/>
    <w:rsid w:val="00A71665"/>
    <w:rsid w:val="00A71689"/>
    <w:rsid w:val="00A716C5"/>
    <w:rsid w:val="00A71772"/>
    <w:rsid w:val="00A717B5"/>
    <w:rsid w:val="00A717DC"/>
    <w:rsid w:val="00A718B7"/>
    <w:rsid w:val="00A71A29"/>
    <w:rsid w:val="00A71A6F"/>
    <w:rsid w:val="00A71B44"/>
    <w:rsid w:val="00A71B83"/>
    <w:rsid w:val="00A71B9F"/>
    <w:rsid w:val="00A71BA4"/>
    <w:rsid w:val="00A71CC5"/>
    <w:rsid w:val="00A71F4B"/>
    <w:rsid w:val="00A72165"/>
    <w:rsid w:val="00A721DF"/>
    <w:rsid w:val="00A72216"/>
    <w:rsid w:val="00A72498"/>
    <w:rsid w:val="00A725DE"/>
    <w:rsid w:val="00A726BB"/>
    <w:rsid w:val="00A726C4"/>
    <w:rsid w:val="00A72848"/>
    <w:rsid w:val="00A72858"/>
    <w:rsid w:val="00A7292C"/>
    <w:rsid w:val="00A729B2"/>
    <w:rsid w:val="00A72A3E"/>
    <w:rsid w:val="00A72B6C"/>
    <w:rsid w:val="00A72C18"/>
    <w:rsid w:val="00A72DB0"/>
    <w:rsid w:val="00A72E08"/>
    <w:rsid w:val="00A72E6D"/>
    <w:rsid w:val="00A72FA6"/>
    <w:rsid w:val="00A730CA"/>
    <w:rsid w:val="00A732C9"/>
    <w:rsid w:val="00A73328"/>
    <w:rsid w:val="00A73369"/>
    <w:rsid w:val="00A73481"/>
    <w:rsid w:val="00A73487"/>
    <w:rsid w:val="00A734ED"/>
    <w:rsid w:val="00A735F8"/>
    <w:rsid w:val="00A73605"/>
    <w:rsid w:val="00A7366B"/>
    <w:rsid w:val="00A737C4"/>
    <w:rsid w:val="00A737EB"/>
    <w:rsid w:val="00A739F2"/>
    <w:rsid w:val="00A73A19"/>
    <w:rsid w:val="00A73AB7"/>
    <w:rsid w:val="00A73B33"/>
    <w:rsid w:val="00A73BBB"/>
    <w:rsid w:val="00A73C5C"/>
    <w:rsid w:val="00A73D08"/>
    <w:rsid w:val="00A73ED1"/>
    <w:rsid w:val="00A73ED5"/>
    <w:rsid w:val="00A74097"/>
    <w:rsid w:val="00A740C2"/>
    <w:rsid w:val="00A741D8"/>
    <w:rsid w:val="00A743A8"/>
    <w:rsid w:val="00A743EE"/>
    <w:rsid w:val="00A743F2"/>
    <w:rsid w:val="00A74480"/>
    <w:rsid w:val="00A744BD"/>
    <w:rsid w:val="00A74513"/>
    <w:rsid w:val="00A7453C"/>
    <w:rsid w:val="00A74555"/>
    <w:rsid w:val="00A74593"/>
    <w:rsid w:val="00A745D3"/>
    <w:rsid w:val="00A7465C"/>
    <w:rsid w:val="00A746EC"/>
    <w:rsid w:val="00A7472B"/>
    <w:rsid w:val="00A748B3"/>
    <w:rsid w:val="00A748E3"/>
    <w:rsid w:val="00A749D2"/>
    <w:rsid w:val="00A749DA"/>
    <w:rsid w:val="00A74A5A"/>
    <w:rsid w:val="00A74AE4"/>
    <w:rsid w:val="00A74C21"/>
    <w:rsid w:val="00A74C46"/>
    <w:rsid w:val="00A74D89"/>
    <w:rsid w:val="00A74EF2"/>
    <w:rsid w:val="00A75086"/>
    <w:rsid w:val="00A750A0"/>
    <w:rsid w:val="00A75179"/>
    <w:rsid w:val="00A75243"/>
    <w:rsid w:val="00A752D0"/>
    <w:rsid w:val="00A753BF"/>
    <w:rsid w:val="00A754E0"/>
    <w:rsid w:val="00A7564C"/>
    <w:rsid w:val="00A75693"/>
    <w:rsid w:val="00A757D1"/>
    <w:rsid w:val="00A75881"/>
    <w:rsid w:val="00A758F5"/>
    <w:rsid w:val="00A758F8"/>
    <w:rsid w:val="00A75A81"/>
    <w:rsid w:val="00A75BFA"/>
    <w:rsid w:val="00A75C90"/>
    <w:rsid w:val="00A75CF4"/>
    <w:rsid w:val="00A75D1E"/>
    <w:rsid w:val="00A75D93"/>
    <w:rsid w:val="00A75E10"/>
    <w:rsid w:val="00A75E24"/>
    <w:rsid w:val="00A75E56"/>
    <w:rsid w:val="00A75F93"/>
    <w:rsid w:val="00A75FED"/>
    <w:rsid w:val="00A760C7"/>
    <w:rsid w:val="00A76100"/>
    <w:rsid w:val="00A76233"/>
    <w:rsid w:val="00A76294"/>
    <w:rsid w:val="00A76336"/>
    <w:rsid w:val="00A763AA"/>
    <w:rsid w:val="00A763E8"/>
    <w:rsid w:val="00A764F3"/>
    <w:rsid w:val="00A76503"/>
    <w:rsid w:val="00A76561"/>
    <w:rsid w:val="00A76955"/>
    <w:rsid w:val="00A76BFB"/>
    <w:rsid w:val="00A76CAC"/>
    <w:rsid w:val="00A76CEA"/>
    <w:rsid w:val="00A76CF0"/>
    <w:rsid w:val="00A76D71"/>
    <w:rsid w:val="00A76D87"/>
    <w:rsid w:val="00A76DEB"/>
    <w:rsid w:val="00A76E37"/>
    <w:rsid w:val="00A76E9F"/>
    <w:rsid w:val="00A76EE7"/>
    <w:rsid w:val="00A77055"/>
    <w:rsid w:val="00A771E6"/>
    <w:rsid w:val="00A77398"/>
    <w:rsid w:val="00A77409"/>
    <w:rsid w:val="00A774A7"/>
    <w:rsid w:val="00A7753C"/>
    <w:rsid w:val="00A7754E"/>
    <w:rsid w:val="00A77573"/>
    <w:rsid w:val="00A775AB"/>
    <w:rsid w:val="00A77625"/>
    <w:rsid w:val="00A77691"/>
    <w:rsid w:val="00A77747"/>
    <w:rsid w:val="00A7785D"/>
    <w:rsid w:val="00A778A5"/>
    <w:rsid w:val="00A779AF"/>
    <w:rsid w:val="00A779C5"/>
    <w:rsid w:val="00A77AD0"/>
    <w:rsid w:val="00A77BB3"/>
    <w:rsid w:val="00A77C44"/>
    <w:rsid w:val="00A77D6F"/>
    <w:rsid w:val="00A80216"/>
    <w:rsid w:val="00A80388"/>
    <w:rsid w:val="00A80571"/>
    <w:rsid w:val="00A8059D"/>
    <w:rsid w:val="00A805A8"/>
    <w:rsid w:val="00A806FD"/>
    <w:rsid w:val="00A80763"/>
    <w:rsid w:val="00A807D3"/>
    <w:rsid w:val="00A8099F"/>
    <w:rsid w:val="00A80A6F"/>
    <w:rsid w:val="00A80A98"/>
    <w:rsid w:val="00A80B0F"/>
    <w:rsid w:val="00A80B88"/>
    <w:rsid w:val="00A80BAF"/>
    <w:rsid w:val="00A80C7E"/>
    <w:rsid w:val="00A80D48"/>
    <w:rsid w:val="00A81265"/>
    <w:rsid w:val="00A81293"/>
    <w:rsid w:val="00A812E5"/>
    <w:rsid w:val="00A81663"/>
    <w:rsid w:val="00A817F3"/>
    <w:rsid w:val="00A8183C"/>
    <w:rsid w:val="00A81AB3"/>
    <w:rsid w:val="00A81C11"/>
    <w:rsid w:val="00A81DD5"/>
    <w:rsid w:val="00A81EA2"/>
    <w:rsid w:val="00A8200B"/>
    <w:rsid w:val="00A82159"/>
    <w:rsid w:val="00A82205"/>
    <w:rsid w:val="00A822F3"/>
    <w:rsid w:val="00A823A0"/>
    <w:rsid w:val="00A823F7"/>
    <w:rsid w:val="00A8241A"/>
    <w:rsid w:val="00A82537"/>
    <w:rsid w:val="00A825E1"/>
    <w:rsid w:val="00A828E4"/>
    <w:rsid w:val="00A8292D"/>
    <w:rsid w:val="00A82952"/>
    <w:rsid w:val="00A82A59"/>
    <w:rsid w:val="00A82C50"/>
    <w:rsid w:val="00A82C61"/>
    <w:rsid w:val="00A82C8C"/>
    <w:rsid w:val="00A82D20"/>
    <w:rsid w:val="00A82D3D"/>
    <w:rsid w:val="00A82DCD"/>
    <w:rsid w:val="00A82EEC"/>
    <w:rsid w:val="00A82F10"/>
    <w:rsid w:val="00A82F62"/>
    <w:rsid w:val="00A83165"/>
    <w:rsid w:val="00A831D9"/>
    <w:rsid w:val="00A833F0"/>
    <w:rsid w:val="00A835C4"/>
    <w:rsid w:val="00A83604"/>
    <w:rsid w:val="00A8386F"/>
    <w:rsid w:val="00A83A43"/>
    <w:rsid w:val="00A83A49"/>
    <w:rsid w:val="00A83D24"/>
    <w:rsid w:val="00A83D2B"/>
    <w:rsid w:val="00A83D47"/>
    <w:rsid w:val="00A83D8B"/>
    <w:rsid w:val="00A83E20"/>
    <w:rsid w:val="00A83EBF"/>
    <w:rsid w:val="00A84275"/>
    <w:rsid w:val="00A84284"/>
    <w:rsid w:val="00A842A6"/>
    <w:rsid w:val="00A84324"/>
    <w:rsid w:val="00A843E0"/>
    <w:rsid w:val="00A8455B"/>
    <w:rsid w:val="00A845A8"/>
    <w:rsid w:val="00A8483A"/>
    <w:rsid w:val="00A8486F"/>
    <w:rsid w:val="00A84874"/>
    <w:rsid w:val="00A8487F"/>
    <w:rsid w:val="00A849BF"/>
    <w:rsid w:val="00A84A09"/>
    <w:rsid w:val="00A84C82"/>
    <w:rsid w:val="00A84CC2"/>
    <w:rsid w:val="00A84CE4"/>
    <w:rsid w:val="00A84D97"/>
    <w:rsid w:val="00A84F68"/>
    <w:rsid w:val="00A84FC9"/>
    <w:rsid w:val="00A850C1"/>
    <w:rsid w:val="00A851D7"/>
    <w:rsid w:val="00A8522F"/>
    <w:rsid w:val="00A85262"/>
    <w:rsid w:val="00A852F9"/>
    <w:rsid w:val="00A85407"/>
    <w:rsid w:val="00A85597"/>
    <w:rsid w:val="00A8563C"/>
    <w:rsid w:val="00A8564F"/>
    <w:rsid w:val="00A858B2"/>
    <w:rsid w:val="00A858DB"/>
    <w:rsid w:val="00A85940"/>
    <w:rsid w:val="00A859EB"/>
    <w:rsid w:val="00A85A3A"/>
    <w:rsid w:val="00A85AFC"/>
    <w:rsid w:val="00A85BB0"/>
    <w:rsid w:val="00A85E2A"/>
    <w:rsid w:val="00A85E60"/>
    <w:rsid w:val="00A85EF3"/>
    <w:rsid w:val="00A860F1"/>
    <w:rsid w:val="00A861BE"/>
    <w:rsid w:val="00A86207"/>
    <w:rsid w:val="00A86237"/>
    <w:rsid w:val="00A86402"/>
    <w:rsid w:val="00A8647B"/>
    <w:rsid w:val="00A86526"/>
    <w:rsid w:val="00A8659A"/>
    <w:rsid w:val="00A86672"/>
    <w:rsid w:val="00A86696"/>
    <w:rsid w:val="00A866BE"/>
    <w:rsid w:val="00A8676D"/>
    <w:rsid w:val="00A86825"/>
    <w:rsid w:val="00A8684B"/>
    <w:rsid w:val="00A86A14"/>
    <w:rsid w:val="00A86AA8"/>
    <w:rsid w:val="00A86AC9"/>
    <w:rsid w:val="00A86B64"/>
    <w:rsid w:val="00A86ED2"/>
    <w:rsid w:val="00A86F12"/>
    <w:rsid w:val="00A870D6"/>
    <w:rsid w:val="00A87215"/>
    <w:rsid w:val="00A87216"/>
    <w:rsid w:val="00A872A9"/>
    <w:rsid w:val="00A87456"/>
    <w:rsid w:val="00A874BD"/>
    <w:rsid w:val="00A874E9"/>
    <w:rsid w:val="00A8756D"/>
    <w:rsid w:val="00A8764E"/>
    <w:rsid w:val="00A877BB"/>
    <w:rsid w:val="00A877D7"/>
    <w:rsid w:val="00A879FC"/>
    <w:rsid w:val="00A87AB0"/>
    <w:rsid w:val="00A87BD7"/>
    <w:rsid w:val="00A87E25"/>
    <w:rsid w:val="00A87EF0"/>
    <w:rsid w:val="00A87F2A"/>
    <w:rsid w:val="00A87FB2"/>
    <w:rsid w:val="00A90145"/>
    <w:rsid w:val="00A901AF"/>
    <w:rsid w:val="00A902C8"/>
    <w:rsid w:val="00A902CF"/>
    <w:rsid w:val="00A90325"/>
    <w:rsid w:val="00A903C7"/>
    <w:rsid w:val="00A90504"/>
    <w:rsid w:val="00A90567"/>
    <w:rsid w:val="00A905C0"/>
    <w:rsid w:val="00A905D8"/>
    <w:rsid w:val="00A907BF"/>
    <w:rsid w:val="00A908C2"/>
    <w:rsid w:val="00A909B0"/>
    <w:rsid w:val="00A90A32"/>
    <w:rsid w:val="00A90A81"/>
    <w:rsid w:val="00A90A90"/>
    <w:rsid w:val="00A90CBD"/>
    <w:rsid w:val="00A90CFB"/>
    <w:rsid w:val="00A90D50"/>
    <w:rsid w:val="00A9102B"/>
    <w:rsid w:val="00A91052"/>
    <w:rsid w:val="00A9109E"/>
    <w:rsid w:val="00A910BA"/>
    <w:rsid w:val="00A916C6"/>
    <w:rsid w:val="00A91795"/>
    <w:rsid w:val="00A91841"/>
    <w:rsid w:val="00A9189E"/>
    <w:rsid w:val="00A918C6"/>
    <w:rsid w:val="00A919DE"/>
    <w:rsid w:val="00A919F1"/>
    <w:rsid w:val="00A91A51"/>
    <w:rsid w:val="00A91B4C"/>
    <w:rsid w:val="00A91BD3"/>
    <w:rsid w:val="00A91BF8"/>
    <w:rsid w:val="00A91CD6"/>
    <w:rsid w:val="00A91D57"/>
    <w:rsid w:val="00A91DB1"/>
    <w:rsid w:val="00A91F07"/>
    <w:rsid w:val="00A92064"/>
    <w:rsid w:val="00A9238A"/>
    <w:rsid w:val="00A923FF"/>
    <w:rsid w:val="00A9242F"/>
    <w:rsid w:val="00A92555"/>
    <w:rsid w:val="00A92578"/>
    <w:rsid w:val="00A92600"/>
    <w:rsid w:val="00A92767"/>
    <w:rsid w:val="00A92863"/>
    <w:rsid w:val="00A9287C"/>
    <w:rsid w:val="00A9295C"/>
    <w:rsid w:val="00A9298B"/>
    <w:rsid w:val="00A92AAE"/>
    <w:rsid w:val="00A92BC0"/>
    <w:rsid w:val="00A92DC8"/>
    <w:rsid w:val="00A92F21"/>
    <w:rsid w:val="00A92F3F"/>
    <w:rsid w:val="00A92FD8"/>
    <w:rsid w:val="00A9303B"/>
    <w:rsid w:val="00A9308D"/>
    <w:rsid w:val="00A9314F"/>
    <w:rsid w:val="00A933A5"/>
    <w:rsid w:val="00A93421"/>
    <w:rsid w:val="00A93635"/>
    <w:rsid w:val="00A936C5"/>
    <w:rsid w:val="00A937C8"/>
    <w:rsid w:val="00A938C0"/>
    <w:rsid w:val="00A93A3A"/>
    <w:rsid w:val="00A93C0C"/>
    <w:rsid w:val="00A93D9D"/>
    <w:rsid w:val="00A93DFA"/>
    <w:rsid w:val="00A93EC3"/>
    <w:rsid w:val="00A941FB"/>
    <w:rsid w:val="00A9439F"/>
    <w:rsid w:val="00A94441"/>
    <w:rsid w:val="00A944C0"/>
    <w:rsid w:val="00A945CD"/>
    <w:rsid w:val="00A945F1"/>
    <w:rsid w:val="00A9465A"/>
    <w:rsid w:val="00A948EB"/>
    <w:rsid w:val="00A94B87"/>
    <w:rsid w:val="00A94C9C"/>
    <w:rsid w:val="00A94D29"/>
    <w:rsid w:val="00A94D51"/>
    <w:rsid w:val="00A94E0B"/>
    <w:rsid w:val="00A9509E"/>
    <w:rsid w:val="00A95180"/>
    <w:rsid w:val="00A952BA"/>
    <w:rsid w:val="00A954A5"/>
    <w:rsid w:val="00A956C1"/>
    <w:rsid w:val="00A95704"/>
    <w:rsid w:val="00A95743"/>
    <w:rsid w:val="00A9579F"/>
    <w:rsid w:val="00A958BA"/>
    <w:rsid w:val="00A959F4"/>
    <w:rsid w:val="00A95AC1"/>
    <w:rsid w:val="00A95AD8"/>
    <w:rsid w:val="00A95CBF"/>
    <w:rsid w:val="00A95CEB"/>
    <w:rsid w:val="00A95DC5"/>
    <w:rsid w:val="00A96071"/>
    <w:rsid w:val="00A960F1"/>
    <w:rsid w:val="00A96182"/>
    <w:rsid w:val="00A961D1"/>
    <w:rsid w:val="00A961D4"/>
    <w:rsid w:val="00A9621B"/>
    <w:rsid w:val="00A96282"/>
    <w:rsid w:val="00A962F4"/>
    <w:rsid w:val="00A9647A"/>
    <w:rsid w:val="00A96573"/>
    <w:rsid w:val="00A967B1"/>
    <w:rsid w:val="00A9683C"/>
    <w:rsid w:val="00A9698F"/>
    <w:rsid w:val="00A96B80"/>
    <w:rsid w:val="00A96BAF"/>
    <w:rsid w:val="00A96DBB"/>
    <w:rsid w:val="00A96EC3"/>
    <w:rsid w:val="00A970F6"/>
    <w:rsid w:val="00A971F1"/>
    <w:rsid w:val="00A97320"/>
    <w:rsid w:val="00A9734C"/>
    <w:rsid w:val="00A97370"/>
    <w:rsid w:val="00A97438"/>
    <w:rsid w:val="00A97614"/>
    <w:rsid w:val="00A97692"/>
    <w:rsid w:val="00A976E8"/>
    <w:rsid w:val="00A9771A"/>
    <w:rsid w:val="00A97744"/>
    <w:rsid w:val="00A978ED"/>
    <w:rsid w:val="00A97930"/>
    <w:rsid w:val="00A97983"/>
    <w:rsid w:val="00A97ADA"/>
    <w:rsid w:val="00A97B69"/>
    <w:rsid w:val="00A97BE5"/>
    <w:rsid w:val="00A97DA0"/>
    <w:rsid w:val="00A97E8D"/>
    <w:rsid w:val="00A97EE3"/>
    <w:rsid w:val="00A97F73"/>
    <w:rsid w:val="00AA0099"/>
    <w:rsid w:val="00AA011F"/>
    <w:rsid w:val="00AA0126"/>
    <w:rsid w:val="00AA0140"/>
    <w:rsid w:val="00AA03C8"/>
    <w:rsid w:val="00AA0562"/>
    <w:rsid w:val="00AA0637"/>
    <w:rsid w:val="00AA068B"/>
    <w:rsid w:val="00AA06F8"/>
    <w:rsid w:val="00AA086C"/>
    <w:rsid w:val="00AA0875"/>
    <w:rsid w:val="00AA095B"/>
    <w:rsid w:val="00AA09E6"/>
    <w:rsid w:val="00AA09EC"/>
    <w:rsid w:val="00AA0A09"/>
    <w:rsid w:val="00AA0A8E"/>
    <w:rsid w:val="00AA0C4E"/>
    <w:rsid w:val="00AA0F6B"/>
    <w:rsid w:val="00AA107B"/>
    <w:rsid w:val="00AA10D3"/>
    <w:rsid w:val="00AA1168"/>
    <w:rsid w:val="00AA1305"/>
    <w:rsid w:val="00AA132B"/>
    <w:rsid w:val="00AA1352"/>
    <w:rsid w:val="00AA1416"/>
    <w:rsid w:val="00AA1479"/>
    <w:rsid w:val="00AA14FB"/>
    <w:rsid w:val="00AA15A1"/>
    <w:rsid w:val="00AA1908"/>
    <w:rsid w:val="00AA199A"/>
    <w:rsid w:val="00AA1A09"/>
    <w:rsid w:val="00AA1AA2"/>
    <w:rsid w:val="00AA1AD8"/>
    <w:rsid w:val="00AA1B72"/>
    <w:rsid w:val="00AA1BD1"/>
    <w:rsid w:val="00AA1C38"/>
    <w:rsid w:val="00AA1C97"/>
    <w:rsid w:val="00AA1CA5"/>
    <w:rsid w:val="00AA1D6F"/>
    <w:rsid w:val="00AA1D8F"/>
    <w:rsid w:val="00AA1D9C"/>
    <w:rsid w:val="00AA21D0"/>
    <w:rsid w:val="00AA226C"/>
    <w:rsid w:val="00AA22D6"/>
    <w:rsid w:val="00AA234D"/>
    <w:rsid w:val="00AA237E"/>
    <w:rsid w:val="00AA250D"/>
    <w:rsid w:val="00AA2711"/>
    <w:rsid w:val="00AA284B"/>
    <w:rsid w:val="00AA2851"/>
    <w:rsid w:val="00AA29E0"/>
    <w:rsid w:val="00AA2A40"/>
    <w:rsid w:val="00AA2B86"/>
    <w:rsid w:val="00AA2D24"/>
    <w:rsid w:val="00AA2DB0"/>
    <w:rsid w:val="00AA2DC2"/>
    <w:rsid w:val="00AA2DFF"/>
    <w:rsid w:val="00AA2F93"/>
    <w:rsid w:val="00AA3044"/>
    <w:rsid w:val="00AA30E2"/>
    <w:rsid w:val="00AA319A"/>
    <w:rsid w:val="00AA33AF"/>
    <w:rsid w:val="00AA3497"/>
    <w:rsid w:val="00AA3640"/>
    <w:rsid w:val="00AA366C"/>
    <w:rsid w:val="00AA3721"/>
    <w:rsid w:val="00AA3C57"/>
    <w:rsid w:val="00AA3E80"/>
    <w:rsid w:val="00AA3EF5"/>
    <w:rsid w:val="00AA4057"/>
    <w:rsid w:val="00AA4108"/>
    <w:rsid w:val="00AA41E3"/>
    <w:rsid w:val="00AA42BE"/>
    <w:rsid w:val="00AA4345"/>
    <w:rsid w:val="00AA43B3"/>
    <w:rsid w:val="00AA44A5"/>
    <w:rsid w:val="00AA44DB"/>
    <w:rsid w:val="00AA455E"/>
    <w:rsid w:val="00AA4644"/>
    <w:rsid w:val="00AA4657"/>
    <w:rsid w:val="00AA46E6"/>
    <w:rsid w:val="00AA470C"/>
    <w:rsid w:val="00AA4723"/>
    <w:rsid w:val="00AA4734"/>
    <w:rsid w:val="00AA4780"/>
    <w:rsid w:val="00AA4875"/>
    <w:rsid w:val="00AA4935"/>
    <w:rsid w:val="00AA4CC2"/>
    <w:rsid w:val="00AA4DC4"/>
    <w:rsid w:val="00AA4E64"/>
    <w:rsid w:val="00AA4F94"/>
    <w:rsid w:val="00AA517D"/>
    <w:rsid w:val="00AA5180"/>
    <w:rsid w:val="00AA5318"/>
    <w:rsid w:val="00AA53FB"/>
    <w:rsid w:val="00AA5405"/>
    <w:rsid w:val="00AA54A0"/>
    <w:rsid w:val="00AA54E6"/>
    <w:rsid w:val="00AA599A"/>
    <w:rsid w:val="00AA5ACC"/>
    <w:rsid w:val="00AA5AFC"/>
    <w:rsid w:val="00AA5D2F"/>
    <w:rsid w:val="00AA5DAF"/>
    <w:rsid w:val="00AA5DC3"/>
    <w:rsid w:val="00AA5DE6"/>
    <w:rsid w:val="00AA5FE7"/>
    <w:rsid w:val="00AA5FE8"/>
    <w:rsid w:val="00AA6067"/>
    <w:rsid w:val="00AA614B"/>
    <w:rsid w:val="00AA619B"/>
    <w:rsid w:val="00AA6253"/>
    <w:rsid w:val="00AA6280"/>
    <w:rsid w:val="00AA62AF"/>
    <w:rsid w:val="00AA64FD"/>
    <w:rsid w:val="00AA655E"/>
    <w:rsid w:val="00AA690E"/>
    <w:rsid w:val="00AA6934"/>
    <w:rsid w:val="00AA6A14"/>
    <w:rsid w:val="00AA6AE1"/>
    <w:rsid w:val="00AA6B23"/>
    <w:rsid w:val="00AA6B3D"/>
    <w:rsid w:val="00AA6B5F"/>
    <w:rsid w:val="00AA6B7C"/>
    <w:rsid w:val="00AA6C25"/>
    <w:rsid w:val="00AA6C92"/>
    <w:rsid w:val="00AA6CF7"/>
    <w:rsid w:val="00AA6D93"/>
    <w:rsid w:val="00AA6DC7"/>
    <w:rsid w:val="00AA6E8C"/>
    <w:rsid w:val="00AA6F66"/>
    <w:rsid w:val="00AA7001"/>
    <w:rsid w:val="00AA70C4"/>
    <w:rsid w:val="00AA70DF"/>
    <w:rsid w:val="00AA71AB"/>
    <w:rsid w:val="00AA7352"/>
    <w:rsid w:val="00AA7368"/>
    <w:rsid w:val="00AA738C"/>
    <w:rsid w:val="00AA7419"/>
    <w:rsid w:val="00AA7670"/>
    <w:rsid w:val="00AA7692"/>
    <w:rsid w:val="00AA76A8"/>
    <w:rsid w:val="00AA7704"/>
    <w:rsid w:val="00AA7798"/>
    <w:rsid w:val="00AA77BE"/>
    <w:rsid w:val="00AA79AF"/>
    <w:rsid w:val="00AA79C0"/>
    <w:rsid w:val="00AA7BD9"/>
    <w:rsid w:val="00AA7C91"/>
    <w:rsid w:val="00AA7D8A"/>
    <w:rsid w:val="00AA7E17"/>
    <w:rsid w:val="00AB0106"/>
    <w:rsid w:val="00AB010B"/>
    <w:rsid w:val="00AB01C8"/>
    <w:rsid w:val="00AB0290"/>
    <w:rsid w:val="00AB0340"/>
    <w:rsid w:val="00AB04A5"/>
    <w:rsid w:val="00AB04F7"/>
    <w:rsid w:val="00AB06B4"/>
    <w:rsid w:val="00AB06E7"/>
    <w:rsid w:val="00AB0723"/>
    <w:rsid w:val="00AB0726"/>
    <w:rsid w:val="00AB095A"/>
    <w:rsid w:val="00AB0A79"/>
    <w:rsid w:val="00AB0A8C"/>
    <w:rsid w:val="00AB0BF2"/>
    <w:rsid w:val="00AB0EF9"/>
    <w:rsid w:val="00AB1057"/>
    <w:rsid w:val="00AB10AD"/>
    <w:rsid w:val="00AB1231"/>
    <w:rsid w:val="00AB1282"/>
    <w:rsid w:val="00AB1309"/>
    <w:rsid w:val="00AB13E3"/>
    <w:rsid w:val="00AB1408"/>
    <w:rsid w:val="00AB142A"/>
    <w:rsid w:val="00AB1526"/>
    <w:rsid w:val="00AB1668"/>
    <w:rsid w:val="00AB16F8"/>
    <w:rsid w:val="00AB171F"/>
    <w:rsid w:val="00AB1721"/>
    <w:rsid w:val="00AB173D"/>
    <w:rsid w:val="00AB173F"/>
    <w:rsid w:val="00AB1A4A"/>
    <w:rsid w:val="00AB1B37"/>
    <w:rsid w:val="00AB1B4F"/>
    <w:rsid w:val="00AB1B8A"/>
    <w:rsid w:val="00AB1C79"/>
    <w:rsid w:val="00AB1C95"/>
    <w:rsid w:val="00AB1CC2"/>
    <w:rsid w:val="00AB1D5B"/>
    <w:rsid w:val="00AB1EE2"/>
    <w:rsid w:val="00AB1F0F"/>
    <w:rsid w:val="00AB1F1A"/>
    <w:rsid w:val="00AB1FA6"/>
    <w:rsid w:val="00AB2231"/>
    <w:rsid w:val="00AB2283"/>
    <w:rsid w:val="00AB22AD"/>
    <w:rsid w:val="00AB24F1"/>
    <w:rsid w:val="00AB24FD"/>
    <w:rsid w:val="00AB25D0"/>
    <w:rsid w:val="00AB2665"/>
    <w:rsid w:val="00AB26A2"/>
    <w:rsid w:val="00AB26CF"/>
    <w:rsid w:val="00AB280B"/>
    <w:rsid w:val="00AB2838"/>
    <w:rsid w:val="00AB28A2"/>
    <w:rsid w:val="00AB28D5"/>
    <w:rsid w:val="00AB2901"/>
    <w:rsid w:val="00AB29D6"/>
    <w:rsid w:val="00AB2A03"/>
    <w:rsid w:val="00AB2A43"/>
    <w:rsid w:val="00AB2B05"/>
    <w:rsid w:val="00AB2BCA"/>
    <w:rsid w:val="00AB2D12"/>
    <w:rsid w:val="00AB2D1C"/>
    <w:rsid w:val="00AB2D44"/>
    <w:rsid w:val="00AB3136"/>
    <w:rsid w:val="00AB3142"/>
    <w:rsid w:val="00AB3257"/>
    <w:rsid w:val="00AB3298"/>
    <w:rsid w:val="00AB335D"/>
    <w:rsid w:val="00AB367E"/>
    <w:rsid w:val="00AB3767"/>
    <w:rsid w:val="00AB38AB"/>
    <w:rsid w:val="00AB3A08"/>
    <w:rsid w:val="00AB3B2B"/>
    <w:rsid w:val="00AB3B3A"/>
    <w:rsid w:val="00AB3BED"/>
    <w:rsid w:val="00AB3C66"/>
    <w:rsid w:val="00AB3D4F"/>
    <w:rsid w:val="00AB3DAE"/>
    <w:rsid w:val="00AB3E61"/>
    <w:rsid w:val="00AB3E8F"/>
    <w:rsid w:val="00AB3F0B"/>
    <w:rsid w:val="00AB3F40"/>
    <w:rsid w:val="00AB42C6"/>
    <w:rsid w:val="00AB433A"/>
    <w:rsid w:val="00AB4461"/>
    <w:rsid w:val="00AB4490"/>
    <w:rsid w:val="00AB451D"/>
    <w:rsid w:val="00AB4551"/>
    <w:rsid w:val="00AB4572"/>
    <w:rsid w:val="00AB4610"/>
    <w:rsid w:val="00AB46E1"/>
    <w:rsid w:val="00AB4749"/>
    <w:rsid w:val="00AB477B"/>
    <w:rsid w:val="00AB4912"/>
    <w:rsid w:val="00AB4A42"/>
    <w:rsid w:val="00AB4BFB"/>
    <w:rsid w:val="00AB4CA5"/>
    <w:rsid w:val="00AB4CD3"/>
    <w:rsid w:val="00AB4D2F"/>
    <w:rsid w:val="00AB4DB0"/>
    <w:rsid w:val="00AB4F83"/>
    <w:rsid w:val="00AB50D0"/>
    <w:rsid w:val="00AB5150"/>
    <w:rsid w:val="00AB51F1"/>
    <w:rsid w:val="00AB5203"/>
    <w:rsid w:val="00AB53D5"/>
    <w:rsid w:val="00AB5409"/>
    <w:rsid w:val="00AB54A9"/>
    <w:rsid w:val="00AB5655"/>
    <w:rsid w:val="00AB57A1"/>
    <w:rsid w:val="00AB57AB"/>
    <w:rsid w:val="00AB57B1"/>
    <w:rsid w:val="00AB57F6"/>
    <w:rsid w:val="00AB5983"/>
    <w:rsid w:val="00AB59D5"/>
    <w:rsid w:val="00AB5A1A"/>
    <w:rsid w:val="00AB5AC9"/>
    <w:rsid w:val="00AB5CF4"/>
    <w:rsid w:val="00AB5E37"/>
    <w:rsid w:val="00AB5E6E"/>
    <w:rsid w:val="00AB5F10"/>
    <w:rsid w:val="00AB5FD3"/>
    <w:rsid w:val="00AB5FED"/>
    <w:rsid w:val="00AB61F2"/>
    <w:rsid w:val="00AB6276"/>
    <w:rsid w:val="00AB62DC"/>
    <w:rsid w:val="00AB636C"/>
    <w:rsid w:val="00AB64A6"/>
    <w:rsid w:val="00AB6532"/>
    <w:rsid w:val="00AB6539"/>
    <w:rsid w:val="00AB65EF"/>
    <w:rsid w:val="00AB677F"/>
    <w:rsid w:val="00AB6C04"/>
    <w:rsid w:val="00AB6C78"/>
    <w:rsid w:val="00AB6CA6"/>
    <w:rsid w:val="00AB6CAE"/>
    <w:rsid w:val="00AB6CB2"/>
    <w:rsid w:val="00AB6FD5"/>
    <w:rsid w:val="00AB7009"/>
    <w:rsid w:val="00AB713B"/>
    <w:rsid w:val="00AB713D"/>
    <w:rsid w:val="00AB7161"/>
    <w:rsid w:val="00AB71E4"/>
    <w:rsid w:val="00AB753C"/>
    <w:rsid w:val="00AB7668"/>
    <w:rsid w:val="00AB76E5"/>
    <w:rsid w:val="00AB776D"/>
    <w:rsid w:val="00AB7821"/>
    <w:rsid w:val="00AB7826"/>
    <w:rsid w:val="00AB7934"/>
    <w:rsid w:val="00AB7969"/>
    <w:rsid w:val="00AB7AA0"/>
    <w:rsid w:val="00AB7AAD"/>
    <w:rsid w:val="00AB7AE0"/>
    <w:rsid w:val="00AB7C23"/>
    <w:rsid w:val="00AB7DE4"/>
    <w:rsid w:val="00AB7DED"/>
    <w:rsid w:val="00AB7E24"/>
    <w:rsid w:val="00AB7E58"/>
    <w:rsid w:val="00AC006E"/>
    <w:rsid w:val="00AC024E"/>
    <w:rsid w:val="00AC031C"/>
    <w:rsid w:val="00AC03DD"/>
    <w:rsid w:val="00AC0444"/>
    <w:rsid w:val="00AC0530"/>
    <w:rsid w:val="00AC059B"/>
    <w:rsid w:val="00AC05B8"/>
    <w:rsid w:val="00AC067C"/>
    <w:rsid w:val="00AC06AD"/>
    <w:rsid w:val="00AC082A"/>
    <w:rsid w:val="00AC083E"/>
    <w:rsid w:val="00AC08BF"/>
    <w:rsid w:val="00AC0B21"/>
    <w:rsid w:val="00AC0B76"/>
    <w:rsid w:val="00AC0D1D"/>
    <w:rsid w:val="00AC0E28"/>
    <w:rsid w:val="00AC0E5D"/>
    <w:rsid w:val="00AC0EAE"/>
    <w:rsid w:val="00AC0F9F"/>
    <w:rsid w:val="00AC11E3"/>
    <w:rsid w:val="00AC1220"/>
    <w:rsid w:val="00AC1245"/>
    <w:rsid w:val="00AC12D1"/>
    <w:rsid w:val="00AC12FF"/>
    <w:rsid w:val="00AC150D"/>
    <w:rsid w:val="00AC17B4"/>
    <w:rsid w:val="00AC1855"/>
    <w:rsid w:val="00AC1970"/>
    <w:rsid w:val="00AC1987"/>
    <w:rsid w:val="00AC19D7"/>
    <w:rsid w:val="00AC1A06"/>
    <w:rsid w:val="00AC1B34"/>
    <w:rsid w:val="00AC1D5B"/>
    <w:rsid w:val="00AC1E44"/>
    <w:rsid w:val="00AC1F4B"/>
    <w:rsid w:val="00AC20EB"/>
    <w:rsid w:val="00AC2192"/>
    <w:rsid w:val="00AC244B"/>
    <w:rsid w:val="00AC2753"/>
    <w:rsid w:val="00AC2936"/>
    <w:rsid w:val="00AC299F"/>
    <w:rsid w:val="00AC29DC"/>
    <w:rsid w:val="00AC2ABE"/>
    <w:rsid w:val="00AC2B80"/>
    <w:rsid w:val="00AC2C35"/>
    <w:rsid w:val="00AC2C71"/>
    <w:rsid w:val="00AC2CCB"/>
    <w:rsid w:val="00AC2EC4"/>
    <w:rsid w:val="00AC318E"/>
    <w:rsid w:val="00AC3222"/>
    <w:rsid w:val="00AC3259"/>
    <w:rsid w:val="00AC330E"/>
    <w:rsid w:val="00AC33F8"/>
    <w:rsid w:val="00AC345E"/>
    <w:rsid w:val="00AC346E"/>
    <w:rsid w:val="00AC34DA"/>
    <w:rsid w:val="00AC35AD"/>
    <w:rsid w:val="00AC364E"/>
    <w:rsid w:val="00AC36BD"/>
    <w:rsid w:val="00AC36E5"/>
    <w:rsid w:val="00AC3708"/>
    <w:rsid w:val="00AC373F"/>
    <w:rsid w:val="00AC3749"/>
    <w:rsid w:val="00AC38B7"/>
    <w:rsid w:val="00AC3BF8"/>
    <w:rsid w:val="00AC3D42"/>
    <w:rsid w:val="00AC3E57"/>
    <w:rsid w:val="00AC3F52"/>
    <w:rsid w:val="00AC3F69"/>
    <w:rsid w:val="00AC422D"/>
    <w:rsid w:val="00AC45F2"/>
    <w:rsid w:val="00AC4640"/>
    <w:rsid w:val="00AC465C"/>
    <w:rsid w:val="00AC46AD"/>
    <w:rsid w:val="00AC4795"/>
    <w:rsid w:val="00AC481B"/>
    <w:rsid w:val="00AC48FA"/>
    <w:rsid w:val="00AC497C"/>
    <w:rsid w:val="00AC4996"/>
    <w:rsid w:val="00AC4D06"/>
    <w:rsid w:val="00AC4D46"/>
    <w:rsid w:val="00AC4DEA"/>
    <w:rsid w:val="00AC4EB2"/>
    <w:rsid w:val="00AC5038"/>
    <w:rsid w:val="00AC50D6"/>
    <w:rsid w:val="00AC5216"/>
    <w:rsid w:val="00AC527F"/>
    <w:rsid w:val="00AC537B"/>
    <w:rsid w:val="00AC53A5"/>
    <w:rsid w:val="00AC5463"/>
    <w:rsid w:val="00AC546D"/>
    <w:rsid w:val="00AC5565"/>
    <w:rsid w:val="00AC55CC"/>
    <w:rsid w:val="00AC55FD"/>
    <w:rsid w:val="00AC5645"/>
    <w:rsid w:val="00AC5766"/>
    <w:rsid w:val="00AC57AE"/>
    <w:rsid w:val="00AC5A7F"/>
    <w:rsid w:val="00AC5AD5"/>
    <w:rsid w:val="00AC5B41"/>
    <w:rsid w:val="00AC5BEF"/>
    <w:rsid w:val="00AC5E03"/>
    <w:rsid w:val="00AC5F38"/>
    <w:rsid w:val="00AC5F62"/>
    <w:rsid w:val="00AC5FD1"/>
    <w:rsid w:val="00AC6083"/>
    <w:rsid w:val="00AC610C"/>
    <w:rsid w:val="00AC613C"/>
    <w:rsid w:val="00AC61B8"/>
    <w:rsid w:val="00AC6255"/>
    <w:rsid w:val="00AC65E7"/>
    <w:rsid w:val="00AC6689"/>
    <w:rsid w:val="00AC66C7"/>
    <w:rsid w:val="00AC6728"/>
    <w:rsid w:val="00AC6785"/>
    <w:rsid w:val="00AC6986"/>
    <w:rsid w:val="00AC6B1B"/>
    <w:rsid w:val="00AC6BA7"/>
    <w:rsid w:val="00AC6CCB"/>
    <w:rsid w:val="00AC6EC5"/>
    <w:rsid w:val="00AC6F47"/>
    <w:rsid w:val="00AC7105"/>
    <w:rsid w:val="00AC719C"/>
    <w:rsid w:val="00AC739D"/>
    <w:rsid w:val="00AC7861"/>
    <w:rsid w:val="00AC7A14"/>
    <w:rsid w:val="00AC7B70"/>
    <w:rsid w:val="00AC7BCD"/>
    <w:rsid w:val="00AC7BD0"/>
    <w:rsid w:val="00AC7C3E"/>
    <w:rsid w:val="00AC7EF5"/>
    <w:rsid w:val="00AD0216"/>
    <w:rsid w:val="00AD02AD"/>
    <w:rsid w:val="00AD0463"/>
    <w:rsid w:val="00AD0580"/>
    <w:rsid w:val="00AD06EC"/>
    <w:rsid w:val="00AD08DE"/>
    <w:rsid w:val="00AD0919"/>
    <w:rsid w:val="00AD09AB"/>
    <w:rsid w:val="00AD0A8A"/>
    <w:rsid w:val="00AD0B21"/>
    <w:rsid w:val="00AD0C91"/>
    <w:rsid w:val="00AD0D76"/>
    <w:rsid w:val="00AD10AA"/>
    <w:rsid w:val="00AD10C4"/>
    <w:rsid w:val="00AD1189"/>
    <w:rsid w:val="00AD11C6"/>
    <w:rsid w:val="00AD125E"/>
    <w:rsid w:val="00AD13D0"/>
    <w:rsid w:val="00AD1585"/>
    <w:rsid w:val="00AD16C9"/>
    <w:rsid w:val="00AD18A8"/>
    <w:rsid w:val="00AD1999"/>
    <w:rsid w:val="00AD1A1C"/>
    <w:rsid w:val="00AD1A6F"/>
    <w:rsid w:val="00AD1B3E"/>
    <w:rsid w:val="00AD1BF3"/>
    <w:rsid w:val="00AD1C36"/>
    <w:rsid w:val="00AD1C3F"/>
    <w:rsid w:val="00AD1D41"/>
    <w:rsid w:val="00AD1E91"/>
    <w:rsid w:val="00AD1EF5"/>
    <w:rsid w:val="00AD1F25"/>
    <w:rsid w:val="00AD1F38"/>
    <w:rsid w:val="00AD2083"/>
    <w:rsid w:val="00AD213E"/>
    <w:rsid w:val="00AD2142"/>
    <w:rsid w:val="00AD21AB"/>
    <w:rsid w:val="00AD239B"/>
    <w:rsid w:val="00AD23DC"/>
    <w:rsid w:val="00AD2487"/>
    <w:rsid w:val="00AD27B6"/>
    <w:rsid w:val="00AD27D0"/>
    <w:rsid w:val="00AD27F7"/>
    <w:rsid w:val="00AD2891"/>
    <w:rsid w:val="00AD28BF"/>
    <w:rsid w:val="00AD2985"/>
    <w:rsid w:val="00AD29A6"/>
    <w:rsid w:val="00AD2A1B"/>
    <w:rsid w:val="00AD2A43"/>
    <w:rsid w:val="00AD2A99"/>
    <w:rsid w:val="00AD2BB4"/>
    <w:rsid w:val="00AD2CB8"/>
    <w:rsid w:val="00AD2DCF"/>
    <w:rsid w:val="00AD2F52"/>
    <w:rsid w:val="00AD2F5B"/>
    <w:rsid w:val="00AD2F7C"/>
    <w:rsid w:val="00AD30CF"/>
    <w:rsid w:val="00AD30D3"/>
    <w:rsid w:val="00AD30ED"/>
    <w:rsid w:val="00AD331A"/>
    <w:rsid w:val="00AD3524"/>
    <w:rsid w:val="00AD3558"/>
    <w:rsid w:val="00AD3765"/>
    <w:rsid w:val="00AD37B6"/>
    <w:rsid w:val="00AD37BD"/>
    <w:rsid w:val="00AD396F"/>
    <w:rsid w:val="00AD3A35"/>
    <w:rsid w:val="00AD3B17"/>
    <w:rsid w:val="00AD3B2F"/>
    <w:rsid w:val="00AD3B95"/>
    <w:rsid w:val="00AD3C4F"/>
    <w:rsid w:val="00AD3CAE"/>
    <w:rsid w:val="00AD3D35"/>
    <w:rsid w:val="00AD3E51"/>
    <w:rsid w:val="00AD3E9D"/>
    <w:rsid w:val="00AD3EB5"/>
    <w:rsid w:val="00AD3FAA"/>
    <w:rsid w:val="00AD44F0"/>
    <w:rsid w:val="00AD4524"/>
    <w:rsid w:val="00AD47E4"/>
    <w:rsid w:val="00AD48A5"/>
    <w:rsid w:val="00AD48AA"/>
    <w:rsid w:val="00AD48D0"/>
    <w:rsid w:val="00AD496B"/>
    <w:rsid w:val="00AD4B1B"/>
    <w:rsid w:val="00AD4B1D"/>
    <w:rsid w:val="00AD4B4A"/>
    <w:rsid w:val="00AD4B80"/>
    <w:rsid w:val="00AD4D1B"/>
    <w:rsid w:val="00AD4D2F"/>
    <w:rsid w:val="00AD4D7B"/>
    <w:rsid w:val="00AD4DAB"/>
    <w:rsid w:val="00AD4E76"/>
    <w:rsid w:val="00AD4F7A"/>
    <w:rsid w:val="00AD4FE3"/>
    <w:rsid w:val="00AD503C"/>
    <w:rsid w:val="00AD523B"/>
    <w:rsid w:val="00AD5242"/>
    <w:rsid w:val="00AD529F"/>
    <w:rsid w:val="00AD5459"/>
    <w:rsid w:val="00AD547E"/>
    <w:rsid w:val="00AD54C2"/>
    <w:rsid w:val="00AD5580"/>
    <w:rsid w:val="00AD5778"/>
    <w:rsid w:val="00AD5799"/>
    <w:rsid w:val="00AD5890"/>
    <w:rsid w:val="00AD58DF"/>
    <w:rsid w:val="00AD5BC8"/>
    <w:rsid w:val="00AD5E6A"/>
    <w:rsid w:val="00AD5F1C"/>
    <w:rsid w:val="00AD5F68"/>
    <w:rsid w:val="00AD5FD6"/>
    <w:rsid w:val="00AD60B2"/>
    <w:rsid w:val="00AD61FE"/>
    <w:rsid w:val="00AD6338"/>
    <w:rsid w:val="00AD640F"/>
    <w:rsid w:val="00AD643D"/>
    <w:rsid w:val="00AD64BF"/>
    <w:rsid w:val="00AD64E9"/>
    <w:rsid w:val="00AD6597"/>
    <w:rsid w:val="00AD6650"/>
    <w:rsid w:val="00AD6673"/>
    <w:rsid w:val="00AD66BC"/>
    <w:rsid w:val="00AD67C8"/>
    <w:rsid w:val="00AD67EA"/>
    <w:rsid w:val="00AD68BB"/>
    <w:rsid w:val="00AD6976"/>
    <w:rsid w:val="00AD6A6E"/>
    <w:rsid w:val="00AD6C51"/>
    <w:rsid w:val="00AD6D16"/>
    <w:rsid w:val="00AD6D81"/>
    <w:rsid w:val="00AD6DC3"/>
    <w:rsid w:val="00AD6DF6"/>
    <w:rsid w:val="00AD6E05"/>
    <w:rsid w:val="00AD6F74"/>
    <w:rsid w:val="00AD7101"/>
    <w:rsid w:val="00AD710F"/>
    <w:rsid w:val="00AD7162"/>
    <w:rsid w:val="00AD7343"/>
    <w:rsid w:val="00AD744D"/>
    <w:rsid w:val="00AD74B9"/>
    <w:rsid w:val="00AD76B0"/>
    <w:rsid w:val="00AD76CB"/>
    <w:rsid w:val="00AD7820"/>
    <w:rsid w:val="00AD79B3"/>
    <w:rsid w:val="00AD7BCC"/>
    <w:rsid w:val="00AD7D48"/>
    <w:rsid w:val="00AD7DA7"/>
    <w:rsid w:val="00AD7DE1"/>
    <w:rsid w:val="00AD7DF7"/>
    <w:rsid w:val="00AD7EF6"/>
    <w:rsid w:val="00AD7FDF"/>
    <w:rsid w:val="00AE000F"/>
    <w:rsid w:val="00AE00B0"/>
    <w:rsid w:val="00AE0166"/>
    <w:rsid w:val="00AE0237"/>
    <w:rsid w:val="00AE02C7"/>
    <w:rsid w:val="00AE03DF"/>
    <w:rsid w:val="00AE0443"/>
    <w:rsid w:val="00AE04F0"/>
    <w:rsid w:val="00AE05FF"/>
    <w:rsid w:val="00AE0620"/>
    <w:rsid w:val="00AE0722"/>
    <w:rsid w:val="00AE074C"/>
    <w:rsid w:val="00AE0775"/>
    <w:rsid w:val="00AE07BA"/>
    <w:rsid w:val="00AE0A22"/>
    <w:rsid w:val="00AE0BB3"/>
    <w:rsid w:val="00AE0C95"/>
    <w:rsid w:val="00AE0CE1"/>
    <w:rsid w:val="00AE0D27"/>
    <w:rsid w:val="00AE0E36"/>
    <w:rsid w:val="00AE1032"/>
    <w:rsid w:val="00AE107B"/>
    <w:rsid w:val="00AE126B"/>
    <w:rsid w:val="00AE12C5"/>
    <w:rsid w:val="00AE1498"/>
    <w:rsid w:val="00AE14FB"/>
    <w:rsid w:val="00AE150C"/>
    <w:rsid w:val="00AE15EE"/>
    <w:rsid w:val="00AE160A"/>
    <w:rsid w:val="00AE199A"/>
    <w:rsid w:val="00AE1A6D"/>
    <w:rsid w:val="00AE1BCC"/>
    <w:rsid w:val="00AE1C34"/>
    <w:rsid w:val="00AE20F7"/>
    <w:rsid w:val="00AE2190"/>
    <w:rsid w:val="00AE2227"/>
    <w:rsid w:val="00AE2303"/>
    <w:rsid w:val="00AE2387"/>
    <w:rsid w:val="00AE2430"/>
    <w:rsid w:val="00AE2567"/>
    <w:rsid w:val="00AE2568"/>
    <w:rsid w:val="00AE257F"/>
    <w:rsid w:val="00AE26A2"/>
    <w:rsid w:val="00AE28BA"/>
    <w:rsid w:val="00AE2B2B"/>
    <w:rsid w:val="00AE2C84"/>
    <w:rsid w:val="00AE2D59"/>
    <w:rsid w:val="00AE2DE0"/>
    <w:rsid w:val="00AE2E2B"/>
    <w:rsid w:val="00AE2E3E"/>
    <w:rsid w:val="00AE2F9E"/>
    <w:rsid w:val="00AE3083"/>
    <w:rsid w:val="00AE314D"/>
    <w:rsid w:val="00AE3317"/>
    <w:rsid w:val="00AE3336"/>
    <w:rsid w:val="00AE337C"/>
    <w:rsid w:val="00AE34EC"/>
    <w:rsid w:val="00AE35BE"/>
    <w:rsid w:val="00AE35D0"/>
    <w:rsid w:val="00AE36D6"/>
    <w:rsid w:val="00AE3850"/>
    <w:rsid w:val="00AE38B7"/>
    <w:rsid w:val="00AE3993"/>
    <w:rsid w:val="00AE3A84"/>
    <w:rsid w:val="00AE3AA6"/>
    <w:rsid w:val="00AE3B1F"/>
    <w:rsid w:val="00AE3B87"/>
    <w:rsid w:val="00AE3DE1"/>
    <w:rsid w:val="00AE4003"/>
    <w:rsid w:val="00AE4056"/>
    <w:rsid w:val="00AE4183"/>
    <w:rsid w:val="00AE4369"/>
    <w:rsid w:val="00AE43E1"/>
    <w:rsid w:val="00AE44CE"/>
    <w:rsid w:val="00AE44F8"/>
    <w:rsid w:val="00AE45BB"/>
    <w:rsid w:val="00AE4673"/>
    <w:rsid w:val="00AE46F2"/>
    <w:rsid w:val="00AE476E"/>
    <w:rsid w:val="00AE482C"/>
    <w:rsid w:val="00AE483A"/>
    <w:rsid w:val="00AE4848"/>
    <w:rsid w:val="00AE48DE"/>
    <w:rsid w:val="00AE48EB"/>
    <w:rsid w:val="00AE4963"/>
    <w:rsid w:val="00AE49B5"/>
    <w:rsid w:val="00AE4AC9"/>
    <w:rsid w:val="00AE4B7A"/>
    <w:rsid w:val="00AE4BB6"/>
    <w:rsid w:val="00AE4CFA"/>
    <w:rsid w:val="00AE4D87"/>
    <w:rsid w:val="00AE4F0C"/>
    <w:rsid w:val="00AE4F3D"/>
    <w:rsid w:val="00AE4FC1"/>
    <w:rsid w:val="00AE4FEE"/>
    <w:rsid w:val="00AE5046"/>
    <w:rsid w:val="00AE51DA"/>
    <w:rsid w:val="00AE5242"/>
    <w:rsid w:val="00AE524F"/>
    <w:rsid w:val="00AE54CB"/>
    <w:rsid w:val="00AE5754"/>
    <w:rsid w:val="00AE576F"/>
    <w:rsid w:val="00AE5AA4"/>
    <w:rsid w:val="00AE5B8C"/>
    <w:rsid w:val="00AE5C3A"/>
    <w:rsid w:val="00AE5D90"/>
    <w:rsid w:val="00AE5D98"/>
    <w:rsid w:val="00AE5DA1"/>
    <w:rsid w:val="00AE5DA9"/>
    <w:rsid w:val="00AE5EA6"/>
    <w:rsid w:val="00AE5FFD"/>
    <w:rsid w:val="00AE607D"/>
    <w:rsid w:val="00AE60FD"/>
    <w:rsid w:val="00AE6154"/>
    <w:rsid w:val="00AE61B4"/>
    <w:rsid w:val="00AE621E"/>
    <w:rsid w:val="00AE6359"/>
    <w:rsid w:val="00AE639A"/>
    <w:rsid w:val="00AE6416"/>
    <w:rsid w:val="00AE6479"/>
    <w:rsid w:val="00AE654D"/>
    <w:rsid w:val="00AE65AB"/>
    <w:rsid w:val="00AE6713"/>
    <w:rsid w:val="00AE67EA"/>
    <w:rsid w:val="00AE6AF9"/>
    <w:rsid w:val="00AE6C02"/>
    <w:rsid w:val="00AE6C05"/>
    <w:rsid w:val="00AE6CC6"/>
    <w:rsid w:val="00AE6FCE"/>
    <w:rsid w:val="00AE704B"/>
    <w:rsid w:val="00AE70BE"/>
    <w:rsid w:val="00AE70F6"/>
    <w:rsid w:val="00AE71B4"/>
    <w:rsid w:val="00AE71DE"/>
    <w:rsid w:val="00AE71DF"/>
    <w:rsid w:val="00AE7258"/>
    <w:rsid w:val="00AE74EA"/>
    <w:rsid w:val="00AE7564"/>
    <w:rsid w:val="00AE767E"/>
    <w:rsid w:val="00AE7771"/>
    <w:rsid w:val="00AE77F6"/>
    <w:rsid w:val="00AE79A1"/>
    <w:rsid w:val="00AE7A69"/>
    <w:rsid w:val="00AE7A7C"/>
    <w:rsid w:val="00AE7C3C"/>
    <w:rsid w:val="00AE7E4C"/>
    <w:rsid w:val="00AF0032"/>
    <w:rsid w:val="00AF00FC"/>
    <w:rsid w:val="00AF0137"/>
    <w:rsid w:val="00AF0170"/>
    <w:rsid w:val="00AF019A"/>
    <w:rsid w:val="00AF01A8"/>
    <w:rsid w:val="00AF01FD"/>
    <w:rsid w:val="00AF022B"/>
    <w:rsid w:val="00AF0257"/>
    <w:rsid w:val="00AF027E"/>
    <w:rsid w:val="00AF02D2"/>
    <w:rsid w:val="00AF0508"/>
    <w:rsid w:val="00AF05A1"/>
    <w:rsid w:val="00AF0659"/>
    <w:rsid w:val="00AF0661"/>
    <w:rsid w:val="00AF0719"/>
    <w:rsid w:val="00AF08A6"/>
    <w:rsid w:val="00AF0A3B"/>
    <w:rsid w:val="00AF0A7E"/>
    <w:rsid w:val="00AF0A8A"/>
    <w:rsid w:val="00AF0A92"/>
    <w:rsid w:val="00AF0ABD"/>
    <w:rsid w:val="00AF0BA5"/>
    <w:rsid w:val="00AF0BD9"/>
    <w:rsid w:val="00AF0C72"/>
    <w:rsid w:val="00AF0DC4"/>
    <w:rsid w:val="00AF0EF2"/>
    <w:rsid w:val="00AF1238"/>
    <w:rsid w:val="00AF12E4"/>
    <w:rsid w:val="00AF1393"/>
    <w:rsid w:val="00AF143D"/>
    <w:rsid w:val="00AF1675"/>
    <w:rsid w:val="00AF1745"/>
    <w:rsid w:val="00AF17B3"/>
    <w:rsid w:val="00AF1827"/>
    <w:rsid w:val="00AF1923"/>
    <w:rsid w:val="00AF1CC3"/>
    <w:rsid w:val="00AF1DD4"/>
    <w:rsid w:val="00AF1E77"/>
    <w:rsid w:val="00AF1F86"/>
    <w:rsid w:val="00AF2035"/>
    <w:rsid w:val="00AF20F5"/>
    <w:rsid w:val="00AF2169"/>
    <w:rsid w:val="00AF2210"/>
    <w:rsid w:val="00AF2361"/>
    <w:rsid w:val="00AF262A"/>
    <w:rsid w:val="00AF2674"/>
    <w:rsid w:val="00AF26AD"/>
    <w:rsid w:val="00AF26F3"/>
    <w:rsid w:val="00AF2798"/>
    <w:rsid w:val="00AF27DA"/>
    <w:rsid w:val="00AF27FF"/>
    <w:rsid w:val="00AF2891"/>
    <w:rsid w:val="00AF293B"/>
    <w:rsid w:val="00AF2B20"/>
    <w:rsid w:val="00AF2BF1"/>
    <w:rsid w:val="00AF2F2A"/>
    <w:rsid w:val="00AF3073"/>
    <w:rsid w:val="00AF3077"/>
    <w:rsid w:val="00AF32A5"/>
    <w:rsid w:val="00AF32CA"/>
    <w:rsid w:val="00AF3451"/>
    <w:rsid w:val="00AF38C7"/>
    <w:rsid w:val="00AF3953"/>
    <w:rsid w:val="00AF3B12"/>
    <w:rsid w:val="00AF3D07"/>
    <w:rsid w:val="00AF3D9D"/>
    <w:rsid w:val="00AF3F6B"/>
    <w:rsid w:val="00AF40C1"/>
    <w:rsid w:val="00AF42BC"/>
    <w:rsid w:val="00AF43F6"/>
    <w:rsid w:val="00AF4452"/>
    <w:rsid w:val="00AF45A3"/>
    <w:rsid w:val="00AF45B7"/>
    <w:rsid w:val="00AF475E"/>
    <w:rsid w:val="00AF47D6"/>
    <w:rsid w:val="00AF4807"/>
    <w:rsid w:val="00AF480C"/>
    <w:rsid w:val="00AF4AAA"/>
    <w:rsid w:val="00AF4AE4"/>
    <w:rsid w:val="00AF4B1D"/>
    <w:rsid w:val="00AF4B79"/>
    <w:rsid w:val="00AF4C7F"/>
    <w:rsid w:val="00AF4CE5"/>
    <w:rsid w:val="00AF4CF6"/>
    <w:rsid w:val="00AF4F0C"/>
    <w:rsid w:val="00AF5021"/>
    <w:rsid w:val="00AF5026"/>
    <w:rsid w:val="00AF513B"/>
    <w:rsid w:val="00AF533F"/>
    <w:rsid w:val="00AF539E"/>
    <w:rsid w:val="00AF53B8"/>
    <w:rsid w:val="00AF5577"/>
    <w:rsid w:val="00AF5658"/>
    <w:rsid w:val="00AF5687"/>
    <w:rsid w:val="00AF592A"/>
    <w:rsid w:val="00AF5AD3"/>
    <w:rsid w:val="00AF5B57"/>
    <w:rsid w:val="00AF5B92"/>
    <w:rsid w:val="00AF5BEE"/>
    <w:rsid w:val="00AF5C2C"/>
    <w:rsid w:val="00AF5CD6"/>
    <w:rsid w:val="00AF5CE5"/>
    <w:rsid w:val="00AF5D06"/>
    <w:rsid w:val="00AF5D2B"/>
    <w:rsid w:val="00AF5D94"/>
    <w:rsid w:val="00AF5E6F"/>
    <w:rsid w:val="00AF60A5"/>
    <w:rsid w:val="00AF60E9"/>
    <w:rsid w:val="00AF6165"/>
    <w:rsid w:val="00AF6256"/>
    <w:rsid w:val="00AF62A6"/>
    <w:rsid w:val="00AF62B8"/>
    <w:rsid w:val="00AF6343"/>
    <w:rsid w:val="00AF638E"/>
    <w:rsid w:val="00AF6630"/>
    <w:rsid w:val="00AF666E"/>
    <w:rsid w:val="00AF675B"/>
    <w:rsid w:val="00AF6794"/>
    <w:rsid w:val="00AF6805"/>
    <w:rsid w:val="00AF6852"/>
    <w:rsid w:val="00AF699E"/>
    <w:rsid w:val="00AF6B3F"/>
    <w:rsid w:val="00AF6D6C"/>
    <w:rsid w:val="00AF6E0C"/>
    <w:rsid w:val="00AF6E9E"/>
    <w:rsid w:val="00AF71C5"/>
    <w:rsid w:val="00AF71CE"/>
    <w:rsid w:val="00AF7304"/>
    <w:rsid w:val="00AF732B"/>
    <w:rsid w:val="00AF73F6"/>
    <w:rsid w:val="00AF7585"/>
    <w:rsid w:val="00AF76A9"/>
    <w:rsid w:val="00AF7910"/>
    <w:rsid w:val="00AF7954"/>
    <w:rsid w:val="00AF7A36"/>
    <w:rsid w:val="00AF7A90"/>
    <w:rsid w:val="00AF7B66"/>
    <w:rsid w:val="00AF7BB4"/>
    <w:rsid w:val="00AF7EA9"/>
    <w:rsid w:val="00AF7FF0"/>
    <w:rsid w:val="00B0008F"/>
    <w:rsid w:val="00B00304"/>
    <w:rsid w:val="00B0034C"/>
    <w:rsid w:val="00B004B8"/>
    <w:rsid w:val="00B004BA"/>
    <w:rsid w:val="00B0066D"/>
    <w:rsid w:val="00B006B7"/>
    <w:rsid w:val="00B00744"/>
    <w:rsid w:val="00B0078A"/>
    <w:rsid w:val="00B007BB"/>
    <w:rsid w:val="00B008BA"/>
    <w:rsid w:val="00B009A5"/>
    <w:rsid w:val="00B00BA9"/>
    <w:rsid w:val="00B00C75"/>
    <w:rsid w:val="00B00CA4"/>
    <w:rsid w:val="00B00D68"/>
    <w:rsid w:val="00B00E7D"/>
    <w:rsid w:val="00B010FC"/>
    <w:rsid w:val="00B011D4"/>
    <w:rsid w:val="00B01475"/>
    <w:rsid w:val="00B015A9"/>
    <w:rsid w:val="00B0169D"/>
    <w:rsid w:val="00B016D7"/>
    <w:rsid w:val="00B019D2"/>
    <w:rsid w:val="00B01A97"/>
    <w:rsid w:val="00B01B5C"/>
    <w:rsid w:val="00B01B80"/>
    <w:rsid w:val="00B01C98"/>
    <w:rsid w:val="00B01E83"/>
    <w:rsid w:val="00B01ED7"/>
    <w:rsid w:val="00B01F2D"/>
    <w:rsid w:val="00B01F9E"/>
    <w:rsid w:val="00B0212B"/>
    <w:rsid w:val="00B024E1"/>
    <w:rsid w:val="00B02653"/>
    <w:rsid w:val="00B026EF"/>
    <w:rsid w:val="00B02768"/>
    <w:rsid w:val="00B02964"/>
    <w:rsid w:val="00B02A62"/>
    <w:rsid w:val="00B02AE8"/>
    <w:rsid w:val="00B02C96"/>
    <w:rsid w:val="00B02D6E"/>
    <w:rsid w:val="00B02E97"/>
    <w:rsid w:val="00B02F53"/>
    <w:rsid w:val="00B02FA9"/>
    <w:rsid w:val="00B02FD6"/>
    <w:rsid w:val="00B03036"/>
    <w:rsid w:val="00B03049"/>
    <w:rsid w:val="00B0315E"/>
    <w:rsid w:val="00B031E1"/>
    <w:rsid w:val="00B03387"/>
    <w:rsid w:val="00B033FC"/>
    <w:rsid w:val="00B03516"/>
    <w:rsid w:val="00B0375A"/>
    <w:rsid w:val="00B03BD8"/>
    <w:rsid w:val="00B03C05"/>
    <w:rsid w:val="00B03C82"/>
    <w:rsid w:val="00B03D3E"/>
    <w:rsid w:val="00B03DD9"/>
    <w:rsid w:val="00B03E18"/>
    <w:rsid w:val="00B03E3D"/>
    <w:rsid w:val="00B03E5A"/>
    <w:rsid w:val="00B03FBB"/>
    <w:rsid w:val="00B0410D"/>
    <w:rsid w:val="00B041EF"/>
    <w:rsid w:val="00B0452B"/>
    <w:rsid w:val="00B0470A"/>
    <w:rsid w:val="00B04937"/>
    <w:rsid w:val="00B04A69"/>
    <w:rsid w:val="00B04AED"/>
    <w:rsid w:val="00B04BC0"/>
    <w:rsid w:val="00B04C63"/>
    <w:rsid w:val="00B04DAB"/>
    <w:rsid w:val="00B04DBB"/>
    <w:rsid w:val="00B04E39"/>
    <w:rsid w:val="00B04E44"/>
    <w:rsid w:val="00B04E72"/>
    <w:rsid w:val="00B04E8D"/>
    <w:rsid w:val="00B05111"/>
    <w:rsid w:val="00B0511F"/>
    <w:rsid w:val="00B051FF"/>
    <w:rsid w:val="00B05327"/>
    <w:rsid w:val="00B0549D"/>
    <w:rsid w:val="00B054DA"/>
    <w:rsid w:val="00B057CB"/>
    <w:rsid w:val="00B057EB"/>
    <w:rsid w:val="00B0580A"/>
    <w:rsid w:val="00B058A6"/>
    <w:rsid w:val="00B0591F"/>
    <w:rsid w:val="00B05999"/>
    <w:rsid w:val="00B05A3F"/>
    <w:rsid w:val="00B05AF1"/>
    <w:rsid w:val="00B05BCE"/>
    <w:rsid w:val="00B05BFC"/>
    <w:rsid w:val="00B05D2B"/>
    <w:rsid w:val="00B06077"/>
    <w:rsid w:val="00B06261"/>
    <w:rsid w:val="00B062EE"/>
    <w:rsid w:val="00B06463"/>
    <w:rsid w:val="00B06546"/>
    <w:rsid w:val="00B065B5"/>
    <w:rsid w:val="00B06644"/>
    <w:rsid w:val="00B06942"/>
    <w:rsid w:val="00B06C10"/>
    <w:rsid w:val="00B06CD7"/>
    <w:rsid w:val="00B06D78"/>
    <w:rsid w:val="00B06F85"/>
    <w:rsid w:val="00B06FE1"/>
    <w:rsid w:val="00B070B1"/>
    <w:rsid w:val="00B07126"/>
    <w:rsid w:val="00B07232"/>
    <w:rsid w:val="00B07318"/>
    <w:rsid w:val="00B07358"/>
    <w:rsid w:val="00B0740A"/>
    <w:rsid w:val="00B07473"/>
    <w:rsid w:val="00B0751A"/>
    <w:rsid w:val="00B07603"/>
    <w:rsid w:val="00B07646"/>
    <w:rsid w:val="00B07651"/>
    <w:rsid w:val="00B0776B"/>
    <w:rsid w:val="00B07847"/>
    <w:rsid w:val="00B07969"/>
    <w:rsid w:val="00B0796F"/>
    <w:rsid w:val="00B07974"/>
    <w:rsid w:val="00B07980"/>
    <w:rsid w:val="00B079F6"/>
    <w:rsid w:val="00B07A7F"/>
    <w:rsid w:val="00B07AD1"/>
    <w:rsid w:val="00B07AD9"/>
    <w:rsid w:val="00B07C40"/>
    <w:rsid w:val="00B07CD9"/>
    <w:rsid w:val="00B07EB5"/>
    <w:rsid w:val="00B100DB"/>
    <w:rsid w:val="00B100DF"/>
    <w:rsid w:val="00B10138"/>
    <w:rsid w:val="00B1031B"/>
    <w:rsid w:val="00B103ED"/>
    <w:rsid w:val="00B1056E"/>
    <w:rsid w:val="00B1063F"/>
    <w:rsid w:val="00B10663"/>
    <w:rsid w:val="00B1076F"/>
    <w:rsid w:val="00B107D8"/>
    <w:rsid w:val="00B1081D"/>
    <w:rsid w:val="00B10AA4"/>
    <w:rsid w:val="00B10BE1"/>
    <w:rsid w:val="00B10D5F"/>
    <w:rsid w:val="00B10E80"/>
    <w:rsid w:val="00B10F3E"/>
    <w:rsid w:val="00B1103E"/>
    <w:rsid w:val="00B11100"/>
    <w:rsid w:val="00B11129"/>
    <w:rsid w:val="00B11148"/>
    <w:rsid w:val="00B1118B"/>
    <w:rsid w:val="00B11266"/>
    <w:rsid w:val="00B11298"/>
    <w:rsid w:val="00B11467"/>
    <w:rsid w:val="00B114F3"/>
    <w:rsid w:val="00B119A8"/>
    <w:rsid w:val="00B119EE"/>
    <w:rsid w:val="00B119F0"/>
    <w:rsid w:val="00B11AF0"/>
    <w:rsid w:val="00B11DA4"/>
    <w:rsid w:val="00B120A2"/>
    <w:rsid w:val="00B121BD"/>
    <w:rsid w:val="00B1221B"/>
    <w:rsid w:val="00B1223F"/>
    <w:rsid w:val="00B12289"/>
    <w:rsid w:val="00B122F4"/>
    <w:rsid w:val="00B125E1"/>
    <w:rsid w:val="00B126E6"/>
    <w:rsid w:val="00B126FD"/>
    <w:rsid w:val="00B12749"/>
    <w:rsid w:val="00B128C6"/>
    <w:rsid w:val="00B12903"/>
    <w:rsid w:val="00B129A1"/>
    <w:rsid w:val="00B129A7"/>
    <w:rsid w:val="00B12BB2"/>
    <w:rsid w:val="00B12D5B"/>
    <w:rsid w:val="00B12E68"/>
    <w:rsid w:val="00B12E88"/>
    <w:rsid w:val="00B12EC2"/>
    <w:rsid w:val="00B12EF1"/>
    <w:rsid w:val="00B1301E"/>
    <w:rsid w:val="00B13147"/>
    <w:rsid w:val="00B13229"/>
    <w:rsid w:val="00B13288"/>
    <w:rsid w:val="00B132FF"/>
    <w:rsid w:val="00B133AA"/>
    <w:rsid w:val="00B13631"/>
    <w:rsid w:val="00B13663"/>
    <w:rsid w:val="00B13841"/>
    <w:rsid w:val="00B13936"/>
    <w:rsid w:val="00B13A72"/>
    <w:rsid w:val="00B13AB7"/>
    <w:rsid w:val="00B13B65"/>
    <w:rsid w:val="00B13B7A"/>
    <w:rsid w:val="00B13BC5"/>
    <w:rsid w:val="00B13CFF"/>
    <w:rsid w:val="00B13DA7"/>
    <w:rsid w:val="00B13DCE"/>
    <w:rsid w:val="00B13FAB"/>
    <w:rsid w:val="00B140E6"/>
    <w:rsid w:val="00B141E6"/>
    <w:rsid w:val="00B142B6"/>
    <w:rsid w:val="00B14480"/>
    <w:rsid w:val="00B14786"/>
    <w:rsid w:val="00B1484B"/>
    <w:rsid w:val="00B14873"/>
    <w:rsid w:val="00B14885"/>
    <w:rsid w:val="00B14904"/>
    <w:rsid w:val="00B149FD"/>
    <w:rsid w:val="00B14AA5"/>
    <w:rsid w:val="00B14B23"/>
    <w:rsid w:val="00B14B4D"/>
    <w:rsid w:val="00B14C33"/>
    <w:rsid w:val="00B14CFA"/>
    <w:rsid w:val="00B14E1F"/>
    <w:rsid w:val="00B14E31"/>
    <w:rsid w:val="00B14EAD"/>
    <w:rsid w:val="00B14F7B"/>
    <w:rsid w:val="00B14F8B"/>
    <w:rsid w:val="00B14FA8"/>
    <w:rsid w:val="00B1500E"/>
    <w:rsid w:val="00B15057"/>
    <w:rsid w:val="00B150FC"/>
    <w:rsid w:val="00B1520C"/>
    <w:rsid w:val="00B15459"/>
    <w:rsid w:val="00B1551B"/>
    <w:rsid w:val="00B157CE"/>
    <w:rsid w:val="00B158B9"/>
    <w:rsid w:val="00B1590D"/>
    <w:rsid w:val="00B15938"/>
    <w:rsid w:val="00B15A1B"/>
    <w:rsid w:val="00B15AF1"/>
    <w:rsid w:val="00B15BD7"/>
    <w:rsid w:val="00B15BE1"/>
    <w:rsid w:val="00B15D2E"/>
    <w:rsid w:val="00B15E55"/>
    <w:rsid w:val="00B160D8"/>
    <w:rsid w:val="00B160FA"/>
    <w:rsid w:val="00B161C5"/>
    <w:rsid w:val="00B161F0"/>
    <w:rsid w:val="00B16234"/>
    <w:rsid w:val="00B16304"/>
    <w:rsid w:val="00B1634A"/>
    <w:rsid w:val="00B163E3"/>
    <w:rsid w:val="00B16473"/>
    <w:rsid w:val="00B1649F"/>
    <w:rsid w:val="00B16532"/>
    <w:rsid w:val="00B1660D"/>
    <w:rsid w:val="00B167A3"/>
    <w:rsid w:val="00B1683E"/>
    <w:rsid w:val="00B16998"/>
    <w:rsid w:val="00B16A29"/>
    <w:rsid w:val="00B16AE9"/>
    <w:rsid w:val="00B16BBE"/>
    <w:rsid w:val="00B16E56"/>
    <w:rsid w:val="00B16F25"/>
    <w:rsid w:val="00B1705E"/>
    <w:rsid w:val="00B17102"/>
    <w:rsid w:val="00B17124"/>
    <w:rsid w:val="00B17140"/>
    <w:rsid w:val="00B17208"/>
    <w:rsid w:val="00B17250"/>
    <w:rsid w:val="00B1744C"/>
    <w:rsid w:val="00B174FD"/>
    <w:rsid w:val="00B1752C"/>
    <w:rsid w:val="00B1775D"/>
    <w:rsid w:val="00B1786F"/>
    <w:rsid w:val="00B17940"/>
    <w:rsid w:val="00B17A24"/>
    <w:rsid w:val="00B17A71"/>
    <w:rsid w:val="00B17AC6"/>
    <w:rsid w:val="00B17BAE"/>
    <w:rsid w:val="00B17DF3"/>
    <w:rsid w:val="00B17F0A"/>
    <w:rsid w:val="00B17F15"/>
    <w:rsid w:val="00B17F45"/>
    <w:rsid w:val="00B17F97"/>
    <w:rsid w:val="00B17FAC"/>
    <w:rsid w:val="00B203F3"/>
    <w:rsid w:val="00B205B2"/>
    <w:rsid w:val="00B20620"/>
    <w:rsid w:val="00B20636"/>
    <w:rsid w:val="00B207E0"/>
    <w:rsid w:val="00B208F0"/>
    <w:rsid w:val="00B20933"/>
    <w:rsid w:val="00B20AE3"/>
    <w:rsid w:val="00B20B2F"/>
    <w:rsid w:val="00B20BEA"/>
    <w:rsid w:val="00B20CC4"/>
    <w:rsid w:val="00B20E24"/>
    <w:rsid w:val="00B20EBC"/>
    <w:rsid w:val="00B20EE4"/>
    <w:rsid w:val="00B21127"/>
    <w:rsid w:val="00B21145"/>
    <w:rsid w:val="00B2129B"/>
    <w:rsid w:val="00B21479"/>
    <w:rsid w:val="00B2163E"/>
    <w:rsid w:val="00B2164C"/>
    <w:rsid w:val="00B219C8"/>
    <w:rsid w:val="00B21A3F"/>
    <w:rsid w:val="00B21B39"/>
    <w:rsid w:val="00B21B7F"/>
    <w:rsid w:val="00B21B84"/>
    <w:rsid w:val="00B21E37"/>
    <w:rsid w:val="00B21E52"/>
    <w:rsid w:val="00B21EFF"/>
    <w:rsid w:val="00B21FC7"/>
    <w:rsid w:val="00B22116"/>
    <w:rsid w:val="00B22487"/>
    <w:rsid w:val="00B227CE"/>
    <w:rsid w:val="00B22970"/>
    <w:rsid w:val="00B22DBF"/>
    <w:rsid w:val="00B22DED"/>
    <w:rsid w:val="00B22DF1"/>
    <w:rsid w:val="00B22E2D"/>
    <w:rsid w:val="00B22F68"/>
    <w:rsid w:val="00B22FEF"/>
    <w:rsid w:val="00B231F1"/>
    <w:rsid w:val="00B23274"/>
    <w:rsid w:val="00B234B4"/>
    <w:rsid w:val="00B2359F"/>
    <w:rsid w:val="00B23624"/>
    <w:rsid w:val="00B2369D"/>
    <w:rsid w:val="00B236D1"/>
    <w:rsid w:val="00B23734"/>
    <w:rsid w:val="00B23833"/>
    <w:rsid w:val="00B23B08"/>
    <w:rsid w:val="00B23C20"/>
    <w:rsid w:val="00B23CFE"/>
    <w:rsid w:val="00B23DEE"/>
    <w:rsid w:val="00B23EB3"/>
    <w:rsid w:val="00B23FE9"/>
    <w:rsid w:val="00B2403F"/>
    <w:rsid w:val="00B241EF"/>
    <w:rsid w:val="00B24223"/>
    <w:rsid w:val="00B243E1"/>
    <w:rsid w:val="00B2447A"/>
    <w:rsid w:val="00B244A7"/>
    <w:rsid w:val="00B244E4"/>
    <w:rsid w:val="00B2454D"/>
    <w:rsid w:val="00B246A2"/>
    <w:rsid w:val="00B246A4"/>
    <w:rsid w:val="00B246F1"/>
    <w:rsid w:val="00B24723"/>
    <w:rsid w:val="00B2475A"/>
    <w:rsid w:val="00B247B3"/>
    <w:rsid w:val="00B248A1"/>
    <w:rsid w:val="00B24A2D"/>
    <w:rsid w:val="00B24B32"/>
    <w:rsid w:val="00B2529A"/>
    <w:rsid w:val="00B252BA"/>
    <w:rsid w:val="00B25319"/>
    <w:rsid w:val="00B25373"/>
    <w:rsid w:val="00B25393"/>
    <w:rsid w:val="00B253EA"/>
    <w:rsid w:val="00B254E6"/>
    <w:rsid w:val="00B255B5"/>
    <w:rsid w:val="00B256BE"/>
    <w:rsid w:val="00B257B7"/>
    <w:rsid w:val="00B257EC"/>
    <w:rsid w:val="00B2585F"/>
    <w:rsid w:val="00B25A2E"/>
    <w:rsid w:val="00B25AE6"/>
    <w:rsid w:val="00B25CD7"/>
    <w:rsid w:val="00B25ED5"/>
    <w:rsid w:val="00B25EEF"/>
    <w:rsid w:val="00B260A4"/>
    <w:rsid w:val="00B261EE"/>
    <w:rsid w:val="00B2625B"/>
    <w:rsid w:val="00B26270"/>
    <w:rsid w:val="00B262AE"/>
    <w:rsid w:val="00B262C8"/>
    <w:rsid w:val="00B262E6"/>
    <w:rsid w:val="00B263E3"/>
    <w:rsid w:val="00B263F4"/>
    <w:rsid w:val="00B266CD"/>
    <w:rsid w:val="00B267F6"/>
    <w:rsid w:val="00B26808"/>
    <w:rsid w:val="00B2685D"/>
    <w:rsid w:val="00B26B69"/>
    <w:rsid w:val="00B26CE5"/>
    <w:rsid w:val="00B26D46"/>
    <w:rsid w:val="00B26D5C"/>
    <w:rsid w:val="00B26E33"/>
    <w:rsid w:val="00B26F6F"/>
    <w:rsid w:val="00B2710B"/>
    <w:rsid w:val="00B273B8"/>
    <w:rsid w:val="00B27608"/>
    <w:rsid w:val="00B27673"/>
    <w:rsid w:val="00B2792F"/>
    <w:rsid w:val="00B27995"/>
    <w:rsid w:val="00B27A93"/>
    <w:rsid w:val="00B27B1A"/>
    <w:rsid w:val="00B27B37"/>
    <w:rsid w:val="00B27DA4"/>
    <w:rsid w:val="00B27DDB"/>
    <w:rsid w:val="00B27E18"/>
    <w:rsid w:val="00B27F7B"/>
    <w:rsid w:val="00B30012"/>
    <w:rsid w:val="00B30067"/>
    <w:rsid w:val="00B300F6"/>
    <w:rsid w:val="00B3013F"/>
    <w:rsid w:val="00B30280"/>
    <w:rsid w:val="00B30329"/>
    <w:rsid w:val="00B30346"/>
    <w:rsid w:val="00B30424"/>
    <w:rsid w:val="00B3045C"/>
    <w:rsid w:val="00B304C3"/>
    <w:rsid w:val="00B3056C"/>
    <w:rsid w:val="00B30571"/>
    <w:rsid w:val="00B3072F"/>
    <w:rsid w:val="00B30733"/>
    <w:rsid w:val="00B3096D"/>
    <w:rsid w:val="00B30976"/>
    <w:rsid w:val="00B309CD"/>
    <w:rsid w:val="00B30C9F"/>
    <w:rsid w:val="00B30DB5"/>
    <w:rsid w:val="00B30E51"/>
    <w:rsid w:val="00B30F90"/>
    <w:rsid w:val="00B30FA8"/>
    <w:rsid w:val="00B30FF0"/>
    <w:rsid w:val="00B310E6"/>
    <w:rsid w:val="00B3110B"/>
    <w:rsid w:val="00B3118B"/>
    <w:rsid w:val="00B31316"/>
    <w:rsid w:val="00B313D4"/>
    <w:rsid w:val="00B31473"/>
    <w:rsid w:val="00B314CF"/>
    <w:rsid w:val="00B315E7"/>
    <w:rsid w:val="00B315E8"/>
    <w:rsid w:val="00B31668"/>
    <w:rsid w:val="00B31672"/>
    <w:rsid w:val="00B31748"/>
    <w:rsid w:val="00B317B2"/>
    <w:rsid w:val="00B31843"/>
    <w:rsid w:val="00B31952"/>
    <w:rsid w:val="00B31999"/>
    <w:rsid w:val="00B31A70"/>
    <w:rsid w:val="00B31A8D"/>
    <w:rsid w:val="00B31B4C"/>
    <w:rsid w:val="00B31BA0"/>
    <w:rsid w:val="00B32154"/>
    <w:rsid w:val="00B321F6"/>
    <w:rsid w:val="00B32224"/>
    <w:rsid w:val="00B322A9"/>
    <w:rsid w:val="00B322FC"/>
    <w:rsid w:val="00B3234D"/>
    <w:rsid w:val="00B325E5"/>
    <w:rsid w:val="00B3266E"/>
    <w:rsid w:val="00B32723"/>
    <w:rsid w:val="00B32776"/>
    <w:rsid w:val="00B329B0"/>
    <w:rsid w:val="00B32A0F"/>
    <w:rsid w:val="00B32A18"/>
    <w:rsid w:val="00B32B39"/>
    <w:rsid w:val="00B32C38"/>
    <w:rsid w:val="00B32DC0"/>
    <w:rsid w:val="00B32F02"/>
    <w:rsid w:val="00B32F23"/>
    <w:rsid w:val="00B32F3C"/>
    <w:rsid w:val="00B33078"/>
    <w:rsid w:val="00B33247"/>
    <w:rsid w:val="00B332B4"/>
    <w:rsid w:val="00B332C9"/>
    <w:rsid w:val="00B332FE"/>
    <w:rsid w:val="00B33594"/>
    <w:rsid w:val="00B335CE"/>
    <w:rsid w:val="00B3365F"/>
    <w:rsid w:val="00B336B6"/>
    <w:rsid w:val="00B337A6"/>
    <w:rsid w:val="00B337E1"/>
    <w:rsid w:val="00B33960"/>
    <w:rsid w:val="00B33A31"/>
    <w:rsid w:val="00B33A6A"/>
    <w:rsid w:val="00B33AEB"/>
    <w:rsid w:val="00B33B0C"/>
    <w:rsid w:val="00B33B23"/>
    <w:rsid w:val="00B33B9B"/>
    <w:rsid w:val="00B33CD0"/>
    <w:rsid w:val="00B33D20"/>
    <w:rsid w:val="00B33F85"/>
    <w:rsid w:val="00B34057"/>
    <w:rsid w:val="00B34115"/>
    <w:rsid w:val="00B34175"/>
    <w:rsid w:val="00B34311"/>
    <w:rsid w:val="00B3464B"/>
    <w:rsid w:val="00B346DC"/>
    <w:rsid w:val="00B34927"/>
    <w:rsid w:val="00B3496F"/>
    <w:rsid w:val="00B34A7B"/>
    <w:rsid w:val="00B34B24"/>
    <w:rsid w:val="00B34B49"/>
    <w:rsid w:val="00B34C78"/>
    <w:rsid w:val="00B34D39"/>
    <w:rsid w:val="00B34F63"/>
    <w:rsid w:val="00B34FCB"/>
    <w:rsid w:val="00B3502C"/>
    <w:rsid w:val="00B350F9"/>
    <w:rsid w:val="00B352FE"/>
    <w:rsid w:val="00B353B2"/>
    <w:rsid w:val="00B354F3"/>
    <w:rsid w:val="00B35624"/>
    <w:rsid w:val="00B356CA"/>
    <w:rsid w:val="00B357E6"/>
    <w:rsid w:val="00B35909"/>
    <w:rsid w:val="00B359EC"/>
    <w:rsid w:val="00B35A0B"/>
    <w:rsid w:val="00B35A86"/>
    <w:rsid w:val="00B35B51"/>
    <w:rsid w:val="00B35C3C"/>
    <w:rsid w:val="00B36148"/>
    <w:rsid w:val="00B36161"/>
    <w:rsid w:val="00B36189"/>
    <w:rsid w:val="00B361CD"/>
    <w:rsid w:val="00B3621A"/>
    <w:rsid w:val="00B36348"/>
    <w:rsid w:val="00B36352"/>
    <w:rsid w:val="00B363A4"/>
    <w:rsid w:val="00B36505"/>
    <w:rsid w:val="00B36610"/>
    <w:rsid w:val="00B3680B"/>
    <w:rsid w:val="00B36908"/>
    <w:rsid w:val="00B369BF"/>
    <w:rsid w:val="00B369D8"/>
    <w:rsid w:val="00B36A69"/>
    <w:rsid w:val="00B36BC7"/>
    <w:rsid w:val="00B36CA7"/>
    <w:rsid w:val="00B36DBC"/>
    <w:rsid w:val="00B36E0F"/>
    <w:rsid w:val="00B36E73"/>
    <w:rsid w:val="00B36FAC"/>
    <w:rsid w:val="00B36FEB"/>
    <w:rsid w:val="00B3712E"/>
    <w:rsid w:val="00B37166"/>
    <w:rsid w:val="00B373CF"/>
    <w:rsid w:val="00B37447"/>
    <w:rsid w:val="00B37580"/>
    <w:rsid w:val="00B37697"/>
    <w:rsid w:val="00B37732"/>
    <w:rsid w:val="00B379D9"/>
    <w:rsid w:val="00B37A38"/>
    <w:rsid w:val="00B37D5E"/>
    <w:rsid w:val="00B37DA3"/>
    <w:rsid w:val="00B37DFA"/>
    <w:rsid w:val="00B37FB4"/>
    <w:rsid w:val="00B401B6"/>
    <w:rsid w:val="00B40280"/>
    <w:rsid w:val="00B40395"/>
    <w:rsid w:val="00B404ED"/>
    <w:rsid w:val="00B40536"/>
    <w:rsid w:val="00B40680"/>
    <w:rsid w:val="00B406C7"/>
    <w:rsid w:val="00B40703"/>
    <w:rsid w:val="00B407F0"/>
    <w:rsid w:val="00B408A6"/>
    <w:rsid w:val="00B40936"/>
    <w:rsid w:val="00B40967"/>
    <w:rsid w:val="00B40B0F"/>
    <w:rsid w:val="00B40B53"/>
    <w:rsid w:val="00B40BBF"/>
    <w:rsid w:val="00B40C16"/>
    <w:rsid w:val="00B40DC4"/>
    <w:rsid w:val="00B40DDE"/>
    <w:rsid w:val="00B411E7"/>
    <w:rsid w:val="00B412D9"/>
    <w:rsid w:val="00B41647"/>
    <w:rsid w:val="00B41650"/>
    <w:rsid w:val="00B417D9"/>
    <w:rsid w:val="00B41839"/>
    <w:rsid w:val="00B41850"/>
    <w:rsid w:val="00B4187F"/>
    <w:rsid w:val="00B418DB"/>
    <w:rsid w:val="00B4190C"/>
    <w:rsid w:val="00B41A1D"/>
    <w:rsid w:val="00B41A95"/>
    <w:rsid w:val="00B41A9B"/>
    <w:rsid w:val="00B41B66"/>
    <w:rsid w:val="00B41BBF"/>
    <w:rsid w:val="00B41ED2"/>
    <w:rsid w:val="00B42043"/>
    <w:rsid w:val="00B4223D"/>
    <w:rsid w:val="00B42430"/>
    <w:rsid w:val="00B42536"/>
    <w:rsid w:val="00B42649"/>
    <w:rsid w:val="00B42A71"/>
    <w:rsid w:val="00B42B11"/>
    <w:rsid w:val="00B42B89"/>
    <w:rsid w:val="00B42C4C"/>
    <w:rsid w:val="00B42CE3"/>
    <w:rsid w:val="00B42D10"/>
    <w:rsid w:val="00B42D46"/>
    <w:rsid w:val="00B42FD9"/>
    <w:rsid w:val="00B431D1"/>
    <w:rsid w:val="00B4330A"/>
    <w:rsid w:val="00B433A2"/>
    <w:rsid w:val="00B435B4"/>
    <w:rsid w:val="00B43728"/>
    <w:rsid w:val="00B4379B"/>
    <w:rsid w:val="00B43833"/>
    <w:rsid w:val="00B438C2"/>
    <w:rsid w:val="00B43A2D"/>
    <w:rsid w:val="00B43B19"/>
    <w:rsid w:val="00B43C1B"/>
    <w:rsid w:val="00B43CDF"/>
    <w:rsid w:val="00B43DE4"/>
    <w:rsid w:val="00B4400C"/>
    <w:rsid w:val="00B44025"/>
    <w:rsid w:val="00B44177"/>
    <w:rsid w:val="00B44268"/>
    <w:rsid w:val="00B4432C"/>
    <w:rsid w:val="00B44366"/>
    <w:rsid w:val="00B445A4"/>
    <w:rsid w:val="00B4465D"/>
    <w:rsid w:val="00B44690"/>
    <w:rsid w:val="00B447AC"/>
    <w:rsid w:val="00B44914"/>
    <w:rsid w:val="00B4498E"/>
    <w:rsid w:val="00B449DA"/>
    <w:rsid w:val="00B44E66"/>
    <w:rsid w:val="00B44E73"/>
    <w:rsid w:val="00B44F42"/>
    <w:rsid w:val="00B44F60"/>
    <w:rsid w:val="00B45060"/>
    <w:rsid w:val="00B452B5"/>
    <w:rsid w:val="00B452C4"/>
    <w:rsid w:val="00B453D7"/>
    <w:rsid w:val="00B454DB"/>
    <w:rsid w:val="00B454FD"/>
    <w:rsid w:val="00B456C9"/>
    <w:rsid w:val="00B4585A"/>
    <w:rsid w:val="00B45987"/>
    <w:rsid w:val="00B45A9D"/>
    <w:rsid w:val="00B45AD6"/>
    <w:rsid w:val="00B45B63"/>
    <w:rsid w:val="00B45C46"/>
    <w:rsid w:val="00B45DF2"/>
    <w:rsid w:val="00B45F8F"/>
    <w:rsid w:val="00B45FC3"/>
    <w:rsid w:val="00B4630C"/>
    <w:rsid w:val="00B4641D"/>
    <w:rsid w:val="00B4650A"/>
    <w:rsid w:val="00B46866"/>
    <w:rsid w:val="00B4697C"/>
    <w:rsid w:val="00B469EA"/>
    <w:rsid w:val="00B46A0C"/>
    <w:rsid w:val="00B46B0D"/>
    <w:rsid w:val="00B46CE3"/>
    <w:rsid w:val="00B46E99"/>
    <w:rsid w:val="00B47212"/>
    <w:rsid w:val="00B47248"/>
    <w:rsid w:val="00B4728E"/>
    <w:rsid w:val="00B47369"/>
    <w:rsid w:val="00B47533"/>
    <w:rsid w:val="00B475AF"/>
    <w:rsid w:val="00B475E5"/>
    <w:rsid w:val="00B47697"/>
    <w:rsid w:val="00B477F8"/>
    <w:rsid w:val="00B4784F"/>
    <w:rsid w:val="00B47ABD"/>
    <w:rsid w:val="00B47B2F"/>
    <w:rsid w:val="00B47B64"/>
    <w:rsid w:val="00B47B7A"/>
    <w:rsid w:val="00B47BA3"/>
    <w:rsid w:val="00B47CC4"/>
    <w:rsid w:val="00B47D76"/>
    <w:rsid w:val="00B47DF1"/>
    <w:rsid w:val="00B47E06"/>
    <w:rsid w:val="00B47E64"/>
    <w:rsid w:val="00B47EB9"/>
    <w:rsid w:val="00B47F4F"/>
    <w:rsid w:val="00B47F98"/>
    <w:rsid w:val="00B5010C"/>
    <w:rsid w:val="00B50238"/>
    <w:rsid w:val="00B503E3"/>
    <w:rsid w:val="00B503EA"/>
    <w:rsid w:val="00B504B5"/>
    <w:rsid w:val="00B505CB"/>
    <w:rsid w:val="00B50637"/>
    <w:rsid w:val="00B506CC"/>
    <w:rsid w:val="00B50744"/>
    <w:rsid w:val="00B5079D"/>
    <w:rsid w:val="00B509C1"/>
    <w:rsid w:val="00B50A7F"/>
    <w:rsid w:val="00B50B86"/>
    <w:rsid w:val="00B50B8B"/>
    <w:rsid w:val="00B50B9C"/>
    <w:rsid w:val="00B50BC1"/>
    <w:rsid w:val="00B50BD1"/>
    <w:rsid w:val="00B50C9C"/>
    <w:rsid w:val="00B50C9E"/>
    <w:rsid w:val="00B50D87"/>
    <w:rsid w:val="00B50EE2"/>
    <w:rsid w:val="00B50FFC"/>
    <w:rsid w:val="00B511AB"/>
    <w:rsid w:val="00B513BF"/>
    <w:rsid w:val="00B5144A"/>
    <w:rsid w:val="00B5150E"/>
    <w:rsid w:val="00B515C7"/>
    <w:rsid w:val="00B516B8"/>
    <w:rsid w:val="00B516CA"/>
    <w:rsid w:val="00B517AF"/>
    <w:rsid w:val="00B518E3"/>
    <w:rsid w:val="00B51A16"/>
    <w:rsid w:val="00B51BE5"/>
    <w:rsid w:val="00B51C39"/>
    <w:rsid w:val="00B51C7F"/>
    <w:rsid w:val="00B51C9A"/>
    <w:rsid w:val="00B51DD8"/>
    <w:rsid w:val="00B51DF9"/>
    <w:rsid w:val="00B51E53"/>
    <w:rsid w:val="00B51E89"/>
    <w:rsid w:val="00B51F64"/>
    <w:rsid w:val="00B5216E"/>
    <w:rsid w:val="00B5223E"/>
    <w:rsid w:val="00B52355"/>
    <w:rsid w:val="00B52704"/>
    <w:rsid w:val="00B5278B"/>
    <w:rsid w:val="00B527B4"/>
    <w:rsid w:val="00B527DB"/>
    <w:rsid w:val="00B527E5"/>
    <w:rsid w:val="00B52BDA"/>
    <w:rsid w:val="00B52C2D"/>
    <w:rsid w:val="00B52D20"/>
    <w:rsid w:val="00B52D54"/>
    <w:rsid w:val="00B52D8F"/>
    <w:rsid w:val="00B52DC4"/>
    <w:rsid w:val="00B52DE7"/>
    <w:rsid w:val="00B53004"/>
    <w:rsid w:val="00B530B9"/>
    <w:rsid w:val="00B530F5"/>
    <w:rsid w:val="00B5325B"/>
    <w:rsid w:val="00B5326D"/>
    <w:rsid w:val="00B5330D"/>
    <w:rsid w:val="00B53538"/>
    <w:rsid w:val="00B535F2"/>
    <w:rsid w:val="00B53668"/>
    <w:rsid w:val="00B53714"/>
    <w:rsid w:val="00B537BF"/>
    <w:rsid w:val="00B53842"/>
    <w:rsid w:val="00B5386E"/>
    <w:rsid w:val="00B538CB"/>
    <w:rsid w:val="00B539E7"/>
    <w:rsid w:val="00B53A52"/>
    <w:rsid w:val="00B53A7A"/>
    <w:rsid w:val="00B53AA4"/>
    <w:rsid w:val="00B53DC3"/>
    <w:rsid w:val="00B53E5C"/>
    <w:rsid w:val="00B53FF5"/>
    <w:rsid w:val="00B54090"/>
    <w:rsid w:val="00B540A4"/>
    <w:rsid w:val="00B540A8"/>
    <w:rsid w:val="00B541FE"/>
    <w:rsid w:val="00B547D6"/>
    <w:rsid w:val="00B547E8"/>
    <w:rsid w:val="00B5497C"/>
    <w:rsid w:val="00B54A03"/>
    <w:rsid w:val="00B54A8B"/>
    <w:rsid w:val="00B54A8F"/>
    <w:rsid w:val="00B54E40"/>
    <w:rsid w:val="00B54E47"/>
    <w:rsid w:val="00B54ECA"/>
    <w:rsid w:val="00B54F61"/>
    <w:rsid w:val="00B550BA"/>
    <w:rsid w:val="00B550DA"/>
    <w:rsid w:val="00B552C2"/>
    <w:rsid w:val="00B552CB"/>
    <w:rsid w:val="00B55357"/>
    <w:rsid w:val="00B55360"/>
    <w:rsid w:val="00B555DC"/>
    <w:rsid w:val="00B555F7"/>
    <w:rsid w:val="00B55758"/>
    <w:rsid w:val="00B557A2"/>
    <w:rsid w:val="00B55820"/>
    <w:rsid w:val="00B558BD"/>
    <w:rsid w:val="00B558D1"/>
    <w:rsid w:val="00B5593F"/>
    <w:rsid w:val="00B5596A"/>
    <w:rsid w:val="00B55A4A"/>
    <w:rsid w:val="00B55B41"/>
    <w:rsid w:val="00B55BCF"/>
    <w:rsid w:val="00B55D0C"/>
    <w:rsid w:val="00B55D33"/>
    <w:rsid w:val="00B55D68"/>
    <w:rsid w:val="00B55EE6"/>
    <w:rsid w:val="00B560BB"/>
    <w:rsid w:val="00B56247"/>
    <w:rsid w:val="00B56275"/>
    <w:rsid w:val="00B562CA"/>
    <w:rsid w:val="00B562F3"/>
    <w:rsid w:val="00B56332"/>
    <w:rsid w:val="00B56382"/>
    <w:rsid w:val="00B5638E"/>
    <w:rsid w:val="00B56466"/>
    <w:rsid w:val="00B56720"/>
    <w:rsid w:val="00B56738"/>
    <w:rsid w:val="00B56812"/>
    <w:rsid w:val="00B56932"/>
    <w:rsid w:val="00B5695A"/>
    <w:rsid w:val="00B56A66"/>
    <w:rsid w:val="00B56B02"/>
    <w:rsid w:val="00B56BA5"/>
    <w:rsid w:val="00B56D40"/>
    <w:rsid w:val="00B56EC9"/>
    <w:rsid w:val="00B56F2B"/>
    <w:rsid w:val="00B56FE8"/>
    <w:rsid w:val="00B57065"/>
    <w:rsid w:val="00B5721C"/>
    <w:rsid w:val="00B5724E"/>
    <w:rsid w:val="00B5725E"/>
    <w:rsid w:val="00B57494"/>
    <w:rsid w:val="00B57522"/>
    <w:rsid w:val="00B57603"/>
    <w:rsid w:val="00B577AE"/>
    <w:rsid w:val="00B577E2"/>
    <w:rsid w:val="00B577E4"/>
    <w:rsid w:val="00B57920"/>
    <w:rsid w:val="00B57987"/>
    <w:rsid w:val="00B57A50"/>
    <w:rsid w:val="00B57A62"/>
    <w:rsid w:val="00B57B7F"/>
    <w:rsid w:val="00B57B81"/>
    <w:rsid w:val="00B57D1D"/>
    <w:rsid w:val="00B57E35"/>
    <w:rsid w:val="00B57E39"/>
    <w:rsid w:val="00B57EAF"/>
    <w:rsid w:val="00B57F0D"/>
    <w:rsid w:val="00B600D8"/>
    <w:rsid w:val="00B60146"/>
    <w:rsid w:val="00B601B2"/>
    <w:rsid w:val="00B60216"/>
    <w:rsid w:val="00B60246"/>
    <w:rsid w:val="00B6033C"/>
    <w:rsid w:val="00B60399"/>
    <w:rsid w:val="00B603AE"/>
    <w:rsid w:val="00B60442"/>
    <w:rsid w:val="00B60571"/>
    <w:rsid w:val="00B60641"/>
    <w:rsid w:val="00B606A2"/>
    <w:rsid w:val="00B607CA"/>
    <w:rsid w:val="00B6086F"/>
    <w:rsid w:val="00B60930"/>
    <w:rsid w:val="00B60979"/>
    <w:rsid w:val="00B609A2"/>
    <w:rsid w:val="00B60A07"/>
    <w:rsid w:val="00B60A55"/>
    <w:rsid w:val="00B60B88"/>
    <w:rsid w:val="00B60BA2"/>
    <w:rsid w:val="00B60BC6"/>
    <w:rsid w:val="00B60CD4"/>
    <w:rsid w:val="00B60D6B"/>
    <w:rsid w:val="00B60E36"/>
    <w:rsid w:val="00B60E67"/>
    <w:rsid w:val="00B60EE7"/>
    <w:rsid w:val="00B60FD8"/>
    <w:rsid w:val="00B6105D"/>
    <w:rsid w:val="00B612D1"/>
    <w:rsid w:val="00B61371"/>
    <w:rsid w:val="00B614E3"/>
    <w:rsid w:val="00B61695"/>
    <w:rsid w:val="00B6192C"/>
    <w:rsid w:val="00B61948"/>
    <w:rsid w:val="00B61952"/>
    <w:rsid w:val="00B61ACA"/>
    <w:rsid w:val="00B61B41"/>
    <w:rsid w:val="00B61B83"/>
    <w:rsid w:val="00B61C95"/>
    <w:rsid w:val="00B62016"/>
    <w:rsid w:val="00B620D3"/>
    <w:rsid w:val="00B6219E"/>
    <w:rsid w:val="00B62268"/>
    <w:rsid w:val="00B622CB"/>
    <w:rsid w:val="00B62522"/>
    <w:rsid w:val="00B62551"/>
    <w:rsid w:val="00B625AC"/>
    <w:rsid w:val="00B625C3"/>
    <w:rsid w:val="00B625FE"/>
    <w:rsid w:val="00B62620"/>
    <w:rsid w:val="00B6279B"/>
    <w:rsid w:val="00B62A63"/>
    <w:rsid w:val="00B62BDE"/>
    <w:rsid w:val="00B62C28"/>
    <w:rsid w:val="00B62C38"/>
    <w:rsid w:val="00B62C75"/>
    <w:rsid w:val="00B62D1A"/>
    <w:rsid w:val="00B62DA5"/>
    <w:rsid w:val="00B62E79"/>
    <w:rsid w:val="00B62F65"/>
    <w:rsid w:val="00B63289"/>
    <w:rsid w:val="00B63342"/>
    <w:rsid w:val="00B63437"/>
    <w:rsid w:val="00B63446"/>
    <w:rsid w:val="00B63519"/>
    <w:rsid w:val="00B63591"/>
    <w:rsid w:val="00B63865"/>
    <w:rsid w:val="00B63870"/>
    <w:rsid w:val="00B638E8"/>
    <w:rsid w:val="00B63971"/>
    <w:rsid w:val="00B639C6"/>
    <w:rsid w:val="00B63A3C"/>
    <w:rsid w:val="00B63A57"/>
    <w:rsid w:val="00B63A60"/>
    <w:rsid w:val="00B63B72"/>
    <w:rsid w:val="00B63C14"/>
    <w:rsid w:val="00B63CCD"/>
    <w:rsid w:val="00B63EFC"/>
    <w:rsid w:val="00B64056"/>
    <w:rsid w:val="00B640E9"/>
    <w:rsid w:val="00B64295"/>
    <w:rsid w:val="00B642D9"/>
    <w:rsid w:val="00B642DB"/>
    <w:rsid w:val="00B64382"/>
    <w:rsid w:val="00B64544"/>
    <w:rsid w:val="00B64666"/>
    <w:rsid w:val="00B64700"/>
    <w:rsid w:val="00B649BB"/>
    <w:rsid w:val="00B64A35"/>
    <w:rsid w:val="00B64A83"/>
    <w:rsid w:val="00B64BFD"/>
    <w:rsid w:val="00B64CF4"/>
    <w:rsid w:val="00B64D5C"/>
    <w:rsid w:val="00B64F95"/>
    <w:rsid w:val="00B650C1"/>
    <w:rsid w:val="00B6520A"/>
    <w:rsid w:val="00B6523B"/>
    <w:rsid w:val="00B6524B"/>
    <w:rsid w:val="00B6534E"/>
    <w:rsid w:val="00B65654"/>
    <w:rsid w:val="00B656D7"/>
    <w:rsid w:val="00B65701"/>
    <w:rsid w:val="00B658CC"/>
    <w:rsid w:val="00B659AF"/>
    <w:rsid w:val="00B659CF"/>
    <w:rsid w:val="00B65CBA"/>
    <w:rsid w:val="00B65E24"/>
    <w:rsid w:val="00B65E68"/>
    <w:rsid w:val="00B65E6E"/>
    <w:rsid w:val="00B65FFB"/>
    <w:rsid w:val="00B66084"/>
    <w:rsid w:val="00B660D6"/>
    <w:rsid w:val="00B66189"/>
    <w:rsid w:val="00B66224"/>
    <w:rsid w:val="00B6636E"/>
    <w:rsid w:val="00B66464"/>
    <w:rsid w:val="00B66680"/>
    <w:rsid w:val="00B6669D"/>
    <w:rsid w:val="00B66792"/>
    <w:rsid w:val="00B667EB"/>
    <w:rsid w:val="00B668CE"/>
    <w:rsid w:val="00B66A42"/>
    <w:rsid w:val="00B66AE0"/>
    <w:rsid w:val="00B66DF5"/>
    <w:rsid w:val="00B67033"/>
    <w:rsid w:val="00B670A6"/>
    <w:rsid w:val="00B67179"/>
    <w:rsid w:val="00B6783F"/>
    <w:rsid w:val="00B678D9"/>
    <w:rsid w:val="00B67A7E"/>
    <w:rsid w:val="00B67B42"/>
    <w:rsid w:val="00B67B8E"/>
    <w:rsid w:val="00B67C7D"/>
    <w:rsid w:val="00B67D08"/>
    <w:rsid w:val="00B67D4F"/>
    <w:rsid w:val="00B67E60"/>
    <w:rsid w:val="00B67F45"/>
    <w:rsid w:val="00B67FE9"/>
    <w:rsid w:val="00B70072"/>
    <w:rsid w:val="00B7018F"/>
    <w:rsid w:val="00B70335"/>
    <w:rsid w:val="00B703C8"/>
    <w:rsid w:val="00B704A9"/>
    <w:rsid w:val="00B70680"/>
    <w:rsid w:val="00B706A8"/>
    <w:rsid w:val="00B7082F"/>
    <w:rsid w:val="00B70877"/>
    <w:rsid w:val="00B70954"/>
    <w:rsid w:val="00B709A7"/>
    <w:rsid w:val="00B709B1"/>
    <w:rsid w:val="00B70AB9"/>
    <w:rsid w:val="00B70B2E"/>
    <w:rsid w:val="00B70B82"/>
    <w:rsid w:val="00B70BC5"/>
    <w:rsid w:val="00B70BD7"/>
    <w:rsid w:val="00B70C10"/>
    <w:rsid w:val="00B70C57"/>
    <w:rsid w:val="00B70C59"/>
    <w:rsid w:val="00B70DA2"/>
    <w:rsid w:val="00B70EF9"/>
    <w:rsid w:val="00B70FC6"/>
    <w:rsid w:val="00B710B7"/>
    <w:rsid w:val="00B711C1"/>
    <w:rsid w:val="00B71698"/>
    <w:rsid w:val="00B71B1C"/>
    <w:rsid w:val="00B71B28"/>
    <w:rsid w:val="00B71CB3"/>
    <w:rsid w:val="00B71D0D"/>
    <w:rsid w:val="00B71ED3"/>
    <w:rsid w:val="00B71FEB"/>
    <w:rsid w:val="00B7207C"/>
    <w:rsid w:val="00B720B8"/>
    <w:rsid w:val="00B72232"/>
    <w:rsid w:val="00B722EA"/>
    <w:rsid w:val="00B724A2"/>
    <w:rsid w:val="00B72522"/>
    <w:rsid w:val="00B72575"/>
    <w:rsid w:val="00B725FB"/>
    <w:rsid w:val="00B72711"/>
    <w:rsid w:val="00B729B9"/>
    <w:rsid w:val="00B72A40"/>
    <w:rsid w:val="00B72A64"/>
    <w:rsid w:val="00B72AFF"/>
    <w:rsid w:val="00B72BC1"/>
    <w:rsid w:val="00B72F69"/>
    <w:rsid w:val="00B730A2"/>
    <w:rsid w:val="00B7314B"/>
    <w:rsid w:val="00B731FB"/>
    <w:rsid w:val="00B73239"/>
    <w:rsid w:val="00B732BD"/>
    <w:rsid w:val="00B732FF"/>
    <w:rsid w:val="00B7336A"/>
    <w:rsid w:val="00B733E4"/>
    <w:rsid w:val="00B7347F"/>
    <w:rsid w:val="00B736B5"/>
    <w:rsid w:val="00B737DC"/>
    <w:rsid w:val="00B73941"/>
    <w:rsid w:val="00B7396C"/>
    <w:rsid w:val="00B73BB1"/>
    <w:rsid w:val="00B73C2A"/>
    <w:rsid w:val="00B73C42"/>
    <w:rsid w:val="00B73C73"/>
    <w:rsid w:val="00B73D1A"/>
    <w:rsid w:val="00B73D55"/>
    <w:rsid w:val="00B73D6E"/>
    <w:rsid w:val="00B73FE0"/>
    <w:rsid w:val="00B73FE6"/>
    <w:rsid w:val="00B7402B"/>
    <w:rsid w:val="00B74101"/>
    <w:rsid w:val="00B7420C"/>
    <w:rsid w:val="00B743E2"/>
    <w:rsid w:val="00B7445D"/>
    <w:rsid w:val="00B74715"/>
    <w:rsid w:val="00B74990"/>
    <w:rsid w:val="00B74997"/>
    <w:rsid w:val="00B74C77"/>
    <w:rsid w:val="00B75198"/>
    <w:rsid w:val="00B751FB"/>
    <w:rsid w:val="00B753D0"/>
    <w:rsid w:val="00B75424"/>
    <w:rsid w:val="00B75489"/>
    <w:rsid w:val="00B7565C"/>
    <w:rsid w:val="00B757BC"/>
    <w:rsid w:val="00B757E1"/>
    <w:rsid w:val="00B759BC"/>
    <w:rsid w:val="00B759E1"/>
    <w:rsid w:val="00B759FE"/>
    <w:rsid w:val="00B75BDF"/>
    <w:rsid w:val="00B75BE9"/>
    <w:rsid w:val="00B75C85"/>
    <w:rsid w:val="00B75CCA"/>
    <w:rsid w:val="00B75FCD"/>
    <w:rsid w:val="00B76082"/>
    <w:rsid w:val="00B76173"/>
    <w:rsid w:val="00B761BA"/>
    <w:rsid w:val="00B761BF"/>
    <w:rsid w:val="00B7634A"/>
    <w:rsid w:val="00B76498"/>
    <w:rsid w:val="00B76623"/>
    <w:rsid w:val="00B76642"/>
    <w:rsid w:val="00B767F4"/>
    <w:rsid w:val="00B76861"/>
    <w:rsid w:val="00B768F8"/>
    <w:rsid w:val="00B76923"/>
    <w:rsid w:val="00B769BF"/>
    <w:rsid w:val="00B76A15"/>
    <w:rsid w:val="00B76B72"/>
    <w:rsid w:val="00B76DA0"/>
    <w:rsid w:val="00B76DE3"/>
    <w:rsid w:val="00B76F1C"/>
    <w:rsid w:val="00B77191"/>
    <w:rsid w:val="00B773EA"/>
    <w:rsid w:val="00B776BE"/>
    <w:rsid w:val="00B77834"/>
    <w:rsid w:val="00B77A2B"/>
    <w:rsid w:val="00B77F16"/>
    <w:rsid w:val="00B77F1D"/>
    <w:rsid w:val="00B77F44"/>
    <w:rsid w:val="00B77FC3"/>
    <w:rsid w:val="00B77FD4"/>
    <w:rsid w:val="00B80154"/>
    <w:rsid w:val="00B802E9"/>
    <w:rsid w:val="00B802ED"/>
    <w:rsid w:val="00B80537"/>
    <w:rsid w:val="00B805E5"/>
    <w:rsid w:val="00B805FA"/>
    <w:rsid w:val="00B80699"/>
    <w:rsid w:val="00B80869"/>
    <w:rsid w:val="00B809BC"/>
    <w:rsid w:val="00B80BC7"/>
    <w:rsid w:val="00B80CC0"/>
    <w:rsid w:val="00B80D24"/>
    <w:rsid w:val="00B80FEC"/>
    <w:rsid w:val="00B81334"/>
    <w:rsid w:val="00B81341"/>
    <w:rsid w:val="00B81349"/>
    <w:rsid w:val="00B81359"/>
    <w:rsid w:val="00B81583"/>
    <w:rsid w:val="00B815B8"/>
    <w:rsid w:val="00B81721"/>
    <w:rsid w:val="00B81766"/>
    <w:rsid w:val="00B817A8"/>
    <w:rsid w:val="00B81840"/>
    <w:rsid w:val="00B81874"/>
    <w:rsid w:val="00B818F4"/>
    <w:rsid w:val="00B818FD"/>
    <w:rsid w:val="00B81A77"/>
    <w:rsid w:val="00B81AFA"/>
    <w:rsid w:val="00B81B96"/>
    <w:rsid w:val="00B81C04"/>
    <w:rsid w:val="00B81C49"/>
    <w:rsid w:val="00B81E05"/>
    <w:rsid w:val="00B81E1E"/>
    <w:rsid w:val="00B81E6B"/>
    <w:rsid w:val="00B81FFF"/>
    <w:rsid w:val="00B820BB"/>
    <w:rsid w:val="00B820D4"/>
    <w:rsid w:val="00B820DD"/>
    <w:rsid w:val="00B8218B"/>
    <w:rsid w:val="00B821D1"/>
    <w:rsid w:val="00B82206"/>
    <w:rsid w:val="00B82235"/>
    <w:rsid w:val="00B82318"/>
    <w:rsid w:val="00B823F3"/>
    <w:rsid w:val="00B8242A"/>
    <w:rsid w:val="00B82536"/>
    <w:rsid w:val="00B82591"/>
    <w:rsid w:val="00B82669"/>
    <w:rsid w:val="00B826F1"/>
    <w:rsid w:val="00B82712"/>
    <w:rsid w:val="00B82769"/>
    <w:rsid w:val="00B8287A"/>
    <w:rsid w:val="00B828BD"/>
    <w:rsid w:val="00B8296A"/>
    <w:rsid w:val="00B829F8"/>
    <w:rsid w:val="00B82AFF"/>
    <w:rsid w:val="00B82BD5"/>
    <w:rsid w:val="00B82CBD"/>
    <w:rsid w:val="00B82F48"/>
    <w:rsid w:val="00B82FF9"/>
    <w:rsid w:val="00B82FFD"/>
    <w:rsid w:val="00B830E0"/>
    <w:rsid w:val="00B83253"/>
    <w:rsid w:val="00B8327D"/>
    <w:rsid w:val="00B832A4"/>
    <w:rsid w:val="00B832DD"/>
    <w:rsid w:val="00B8343E"/>
    <w:rsid w:val="00B83668"/>
    <w:rsid w:val="00B836D3"/>
    <w:rsid w:val="00B83807"/>
    <w:rsid w:val="00B83874"/>
    <w:rsid w:val="00B83AED"/>
    <w:rsid w:val="00B83C51"/>
    <w:rsid w:val="00B83D54"/>
    <w:rsid w:val="00B83ECF"/>
    <w:rsid w:val="00B83F09"/>
    <w:rsid w:val="00B84032"/>
    <w:rsid w:val="00B84074"/>
    <w:rsid w:val="00B845DC"/>
    <w:rsid w:val="00B846E8"/>
    <w:rsid w:val="00B84791"/>
    <w:rsid w:val="00B848B8"/>
    <w:rsid w:val="00B84970"/>
    <w:rsid w:val="00B849DB"/>
    <w:rsid w:val="00B84AA9"/>
    <w:rsid w:val="00B84CAE"/>
    <w:rsid w:val="00B8508F"/>
    <w:rsid w:val="00B85185"/>
    <w:rsid w:val="00B8518C"/>
    <w:rsid w:val="00B85216"/>
    <w:rsid w:val="00B852B5"/>
    <w:rsid w:val="00B853D3"/>
    <w:rsid w:val="00B854C1"/>
    <w:rsid w:val="00B8553E"/>
    <w:rsid w:val="00B855CC"/>
    <w:rsid w:val="00B856B3"/>
    <w:rsid w:val="00B857A1"/>
    <w:rsid w:val="00B857A8"/>
    <w:rsid w:val="00B857CF"/>
    <w:rsid w:val="00B85842"/>
    <w:rsid w:val="00B8591F"/>
    <w:rsid w:val="00B8592E"/>
    <w:rsid w:val="00B85A10"/>
    <w:rsid w:val="00B85A48"/>
    <w:rsid w:val="00B85A8C"/>
    <w:rsid w:val="00B85B1C"/>
    <w:rsid w:val="00B85B4F"/>
    <w:rsid w:val="00B85B58"/>
    <w:rsid w:val="00B85C4A"/>
    <w:rsid w:val="00B85DB6"/>
    <w:rsid w:val="00B85DD1"/>
    <w:rsid w:val="00B85E6C"/>
    <w:rsid w:val="00B85EEB"/>
    <w:rsid w:val="00B85F2B"/>
    <w:rsid w:val="00B8611E"/>
    <w:rsid w:val="00B863E2"/>
    <w:rsid w:val="00B86415"/>
    <w:rsid w:val="00B86661"/>
    <w:rsid w:val="00B866A8"/>
    <w:rsid w:val="00B867BC"/>
    <w:rsid w:val="00B867F3"/>
    <w:rsid w:val="00B868D3"/>
    <w:rsid w:val="00B869B0"/>
    <w:rsid w:val="00B869CC"/>
    <w:rsid w:val="00B86C65"/>
    <w:rsid w:val="00B86CC3"/>
    <w:rsid w:val="00B86CE7"/>
    <w:rsid w:val="00B86D70"/>
    <w:rsid w:val="00B86E1F"/>
    <w:rsid w:val="00B86EC8"/>
    <w:rsid w:val="00B86ED3"/>
    <w:rsid w:val="00B87088"/>
    <w:rsid w:val="00B870B0"/>
    <w:rsid w:val="00B870BA"/>
    <w:rsid w:val="00B8711D"/>
    <w:rsid w:val="00B871C2"/>
    <w:rsid w:val="00B8720A"/>
    <w:rsid w:val="00B8721E"/>
    <w:rsid w:val="00B872E7"/>
    <w:rsid w:val="00B87426"/>
    <w:rsid w:val="00B8760F"/>
    <w:rsid w:val="00B877BB"/>
    <w:rsid w:val="00B878AB"/>
    <w:rsid w:val="00B878EB"/>
    <w:rsid w:val="00B879CD"/>
    <w:rsid w:val="00B87A3E"/>
    <w:rsid w:val="00B87A5B"/>
    <w:rsid w:val="00B87BE5"/>
    <w:rsid w:val="00B87BF3"/>
    <w:rsid w:val="00B87BFE"/>
    <w:rsid w:val="00B87C0C"/>
    <w:rsid w:val="00B87C1C"/>
    <w:rsid w:val="00B87C33"/>
    <w:rsid w:val="00B87DC6"/>
    <w:rsid w:val="00B87E21"/>
    <w:rsid w:val="00B87F0D"/>
    <w:rsid w:val="00B87F65"/>
    <w:rsid w:val="00B87FD8"/>
    <w:rsid w:val="00B901DB"/>
    <w:rsid w:val="00B906F3"/>
    <w:rsid w:val="00B9072C"/>
    <w:rsid w:val="00B907CD"/>
    <w:rsid w:val="00B908F6"/>
    <w:rsid w:val="00B90906"/>
    <w:rsid w:val="00B909B8"/>
    <w:rsid w:val="00B90A25"/>
    <w:rsid w:val="00B90D4E"/>
    <w:rsid w:val="00B90ECF"/>
    <w:rsid w:val="00B9110D"/>
    <w:rsid w:val="00B91153"/>
    <w:rsid w:val="00B912EE"/>
    <w:rsid w:val="00B9145A"/>
    <w:rsid w:val="00B914AA"/>
    <w:rsid w:val="00B91897"/>
    <w:rsid w:val="00B91904"/>
    <w:rsid w:val="00B91B49"/>
    <w:rsid w:val="00B91B6F"/>
    <w:rsid w:val="00B91D2C"/>
    <w:rsid w:val="00B91DBE"/>
    <w:rsid w:val="00B91E2E"/>
    <w:rsid w:val="00B91E44"/>
    <w:rsid w:val="00B91F71"/>
    <w:rsid w:val="00B91FFD"/>
    <w:rsid w:val="00B920DF"/>
    <w:rsid w:val="00B921E4"/>
    <w:rsid w:val="00B92244"/>
    <w:rsid w:val="00B9224B"/>
    <w:rsid w:val="00B92300"/>
    <w:rsid w:val="00B92382"/>
    <w:rsid w:val="00B923BE"/>
    <w:rsid w:val="00B924DF"/>
    <w:rsid w:val="00B92548"/>
    <w:rsid w:val="00B9262A"/>
    <w:rsid w:val="00B92691"/>
    <w:rsid w:val="00B926C1"/>
    <w:rsid w:val="00B926FD"/>
    <w:rsid w:val="00B92961"/>
    <w:rsid w:val="00B92A56"/>
    <w:rsid w:val="00B92C77"/>
    <w:rsid w:val="00B92D6A"/>
    <w:rsid w:val="00B92DA6"/>
    <w:rsid w:val="00B92EA2"/>
    <w:rsid w:val="00B92EB0"/>
    <w:rsid w:val="00B92F1E"/>
    <w:rsid w:val="00B931B5"/>
    <w:rsid w:val="00B93209"/>
    <w:rsid w:val="00B9326A"/>
    <w:rsid w:val="00B93414"/>
    <w:rsid w:val="00B93458"/>
    <w:rsid w:val="00B9353F"/>
    <w:rsid w:val="00B935D2"/>
    <w:rsid w:val="00B93612"/>
    <w:rsid w:val="00B93722"/>
    <w:rsid w:val="00B93774"/>
    <w:rsid w:val="00B93890"/>
    <w:rsid w:val="00B938A5"/>
    <w:rsid w:val="00B938C8"/>
    <w:rsid w:val="00B93A68"/>
    <w:rsid w:val="00B93A72"/>
    <w:rsid w:val="00B93CE1"/>
    <w:rsid w:val="00B93EC2"/>
    <w:rsid w:val="00B93F2B"/>
    <w:rsid w:val="00B93FC7"/>
    <w:rsid w:val="00B9405B"/>
    <w:rsid w:val="00B94121"/>
    <w:rsid w:val="00B941A8"/>
    <w:rsid w:val="00B9436A"/>
    <w:rsid w:val="00B944C8"/>
    <w:rsid w:val="00B94625"/>
    <w:rsid w:val="00B94662"/>
    <w:rsid w:val="00B94739"/>
    <w:rsid w:val="00B9487A"/>
    <w:rsid w:val="00B948C1"/>
    <w:rsid w:val="00B94A84"/>
    <w:rsid w:val="00B94B9F"/>
    <w:rsid w:val="00B94C15"/>
    <w:rsid w:val="00B94CBF"/>
    <w:rsid w:val="00B94E13"/>
    <w:rsid w:val="00B94E77"/>
    <w:rsid w:val="00B94EA5"/>
    <w:rsid w:val="00B94EF9"/>
    <w:rsid w:val="00B94F49"/>
    <w:rsid w:val="00B94F91"/>
    <w:rsid w:val="00B94FF2"/>
    <w:rsid w:val="00B950ED"/>
    <w:rsid w:val="00B95104"/>
    <w:rsid w:val="00B9516C"/>
    <w:rsid w:val="00B951AC"/>
    <w:rsid w:val="00B95265"/>
    <w:rsid w:val="00B95373"/>
    <w:rsid w:val="00B953BC"/>
    <w:rsid w:val="00B953F3"/>
    <w:rsid w:val="00B9565B"/>
    <w:rsid w:val="00B956FD"/>
    <w:rsid w:val="00B95740"/>
    <w:rsid w:val="00B9575D"/>
    <w:rsid w:val="00B958FF"/>
    <w:rsid w:val="00B959C1"/>
    <w:rsid w:val="00B95B93"/>
    <w:rsid w:val="00B95BC1"/>
    <w:rsid w:val="00B95D77"/>
    <w:rsid w:val="00B95E6F"/>
    <w:rsid w:val="00B95E75"/>
    <w:rsid w:val="00B95E81"/>
    <w:rsid w:val="00B95F2B"/>
    <w:rsid w:val="00B96182"/>
    <w:rsid w:val="00B961CA"/>
    <w:rsid w:val="00B962B8"/>
    <w:rsid w:val="00B96306"/>
    <w:rsid w:val="00B965F0"/>
    <w:rsid w:val="00B9664D"/>
    <w:rsid w:val="00B966E3"/>
    <w:rsid w:val="00B96770"/>
    <w:rsid w:val="00B967D5"/>
    <w:rsid w:val="00B96950"/>
    <w:rsid w:val="00B969B7"/>
    <w:rsid w:val="00B96AA2"/>
    <w:rsid w:val="00B96B7D"/>
    <w:rsid w:val="00B96C2C"/>
    <w:rsid w:val="00B96D3D"/>
    <w:rsid w:val="00B96E3E"/>
    <w:rsid w:val="00B96E80"/>
    <w:rsid w:val="00B97068"/>
    <w:rsid w:val="00B970FB"/>
    <w:rsid w:val="00B9714D"/>
    <w:rsid w:val="00B971D6"/>
    <w:rsid w:val="00B97207"/>
    <w:rsid w:val="00B9722E"/>
    <w:rsid w:val="00B9746C"/>
    <w:rsid w:val="00B97563"/>
    <w:rsid w:val="00B976BA"/>
    <w:rsid w:val="00B976BB"/>
    <w:rsid w:val="00B9770E"/>
    <w:rsid w:val="00B978B2"/>
    <w:rsid w:val="00B97940"/>
    <w:rsid w:val="00B9798C"/>
    <w:rsid w:val="00B97A02"/>
    <w:rsid w:val="00B97A43"/>
    <w:rsid w:val="00B97A46"/>
    <w:rsid w:val="00B97D94"/>
    <w:rsid w:val="00B97FD1"/>
    <w:rsid w:val="00BA0031"/>
    <w:rsid w:val="00BA017B"/>
    <w:rsid w:val="00BA02EC"/>
    <w:rsid w:val="00BA0301"/>
    <w:rsid w:val="00BA04E9"/>
    <w:rsid w:val="00BA0515"/>
    <w:rsid w:val="00BA056F"/>
    <w:rsid w:val="00BA05CA"/>
    <w:rsid w:val="00BA089A"/>
    <w:rsid w:val="00BA092F"/>
    <w:rsid w:val="00BA093F"/>
    <w:rsid w:val="00BA0AAB"/>
    <w:rsid w:val="00BA0AD8"/>
    <w:rsid w:val="00BA0AFA"/>
    <w:rsid w:val="00BA0E34"/>
    <w:rsid w:val="00BA0F7D"/>
    <w:rsid w:val="00BA0FE3"/>
    <w:rsid w:val="00BA115A"/>
    <w:rsid w:val="00BA11BC"/>
    <w:rsid w:val="00BA1211"/>
    <w:rsid w:val="00BA1217"/>
    <w:rsid w:val="00BA1534"/>
    <w:rsid w:val="00BA16F6"/>
    <w:rsid w:val="00BA1745"/>
    <w:rsid w:val="00BA1A74"/>
    <w:rsid w:val="00BA1AC9"/>
    <w:rsid w:val="00BA1BEC"/>
    <w:rsid w:val="00BA1C70"/>
    <w:rsid w:val="00BA1C74"/>
    <w:rsid w:val="00BA1C96"/>
    <w:rsid w:val="00BA1CE1"/>
    <w:rsid w:val="00BA1D14"/>
    <w:rsid w:val="00BA1DCF"/>
    <w:rsid w:val="00BA1E70"/>
    <w:rsid w:val="00BA1F57"/>
    <w:rsid w:val="00BA1F7E"/>
    <w:rsid w:val="00BA2006"/>
    <w:rsid w:val="00BA20A6"/>
    <w:rsid w:val="00BA2257"/>
    <w:rsid w:val="00BA23A1"/>
    <w:rsid w:val="00BA23D3"/>
    <w:rsid w:val="00BA244C"/>
    <w:rsid w:val="00BA2470"/>
    <w:rsid w:val="00BA26B3"/>
    <w:rsid w:val="00BA2785"/>
    <w:rsid w:val="00BA2793"/>
    <w:rsid w:val="00BA27D7"/>
    <w:rsid w:val="00BA2861"/>
    <w:rsid w:val="00BA2A18"/>
    <w:rsid w:val="00BA2B3D"/>
    <w:rsid w:val="00BA2CF6"/>
    <w:rsid w:val="00BA2DC2"/>
    <w:rsid w:val="00BA2F33"/>
    <w:rsid w:val="00BA304A"/>
    <w:rsid w:val="00BA30CB"/>
    <w:rsid w:val="00BA3179"/>
    <w:rsid w:val="00BA319D"/>
    <w:rsid w:val="00BA343E"/>
    <w:rsid w:val="00BA3551"/>
    <w:rsid w:val="00BA3AAB"/>
    <w:rsid w:val="00BA3AF6"/>
    <w:rsid w:val="00BA3B00"/>
    <w:rsid w:val="00BA3B8F"/>
    <w:rsid w:val="00BA3BCA"/>
    <w:rsid w:val="00BA3BF0"/>
    <w:rsid w:val="00BA3C03"/>
    <w:rsid w:val="00BA3C1E"/>
    <w:rsid w:val="00BA3CAE"/>
    <w:rsid w:val="00BA3CE9"/>
    <w:rsid w:val="00BA3D0E"/>
    <w:rsid w:val="00BA3EF1"/>
    <w:rsid w:val="00BA3F45"/>
    <w:rsid w:val="00BA3FB1"/>
    <w:rsid w:val="00BA4119"/>
    <w:rsid w:val="00BA4324"/>
    <w:rsid w:val="00BA4490"/>
    <w:rsid w:val="00BA49B2"/>
    <w:rsid w:val="00BA4AF1"/>
    <w:rsid w:val="00BA4BB8"/>
    <w:rsid w:val="00BA4D18"/>
    <w:rsid w:val="00BA501C"/>
    <w:rsid w:val="00BA507C"/>
    <w:rsid w:val="00BA511D"/>
    <w:rsid w:val="00BA52AB"/>
    <w:rsid w:val="00BA52D6"/>
    <w:rsid w:val="00BA5348"/>
    <w:rsid w:val="00BA53FE"/>
    <w:rsid w:val="00BA5595"/>
    <w:rsid w:val="00BA55B8"/>
    <w:rsid w:val="00BA5668"/>
    <w:rsid w:val="00BA56C3"/>
    <w:rsid w:val="00BA577F"/>
    <w:rsid w:val="00BA578A"/>
    <w:rsid w:val="00BA57F0"/>
    <w:rsid w:val="00BA5901"/>
    <w:rsid w:val="00BA5982"/>
    <w:rsid w:val="00BA59C2"/>
    <w:rsid w:val="00BA5BD1"/>
    <w:rsid w:val="00BA5C05"/>
    <w:rsid w:val="00BA5C68"/>
    <w:rsid w:val="00BA5D06"/>
    <w:rsid w:val="00BA5DCE"/>
    <w:rsid w:val="00BA5E3D"/>
    <w:rsid w:val="00BA5F94"/>
    <w:rsid w:val="00BA6021"/>
    <w:rsid w:val="00BA6023"/>
    <w:rsid w:val="00BA60A8"/>
    <w:rsid w:val="00BA6196"/>
    <w:rsid w:val="00BA6216"/>
    <w:rsid w:val="00BA62C2"/>
    <w:rsid w:val="00BA6405"/>
    <w:rsid w:val="00BA651A"/>
    <w:rsid w:val="00BA673A"/>
    <w:rsid w:val="00BA67DA"/>
    <w:rsid w:val="00BA68D0"/>
    <w:rsid w:val="00BA6973"/>
    <w:rsid w:val="00BA697A"/>
    <w:rsid w:val="00BA6A32"/>
    <w:rsid w:val="00BA6A69"/>
    <w:rsid w:val="00BA6A87"/>
    <w:rsid w:val="00BA6CF7"/>
    <w:rsid w:val="00BA6D04"/>
    <w:rsid w:val="00BA6D70"/>
    <w:rsid w:val="00BA6EB0"/>
    <w:rsid w:val="00BA6F9C"/>
    <w:rsid w:val="00BA6FDB"/>
    <w:rsid w:val="00BA7164"/>
    <w:rsid w:val="00BA72A1"/>
    <w:rsid w:val="00BA72B9"/>
    <w:rsid w:val="00BA7359"/>
    <w:rsid w:val="00BA7505"/>
    <w:rsid w:val="00BA760E"/>
    <w:rsid w:val="00BA776A"/>
    <w:rsid w:val="00BA77B0"/>
    <w:rsid w:val="00BA7813"/>
    <w:rsid w:val="00BA79D1"/>
    <w:rsid w:val="00BA7A00"/>
    <w:rsid w:val="00BA7B16"/>
    <w:rsid w:val="00BA7BCE"/>
    <w:rsid w:val="00BA7C09"/>
    <w:rsid w:val="00BA7C4F"/>
    <w:rsid w:val="00BA7CF6"/>
    <w:rsid w:val="00BA7D2B"/>
    <w:rsid w:val="00BA7D83"/>
    <w:rsid w:val="00BA7D8B"/>
    <w:rsid w:val="00BA7D96"/>
    <w:rsid w:val="00BA7F9C"/>
    <w:rsid w:val="00BB0082"/>
    <w:rsid w:val="00BB0093"/>
    <w:rsid w:val="00BB0112"/>
    <w:rsid w:val="00BB0169"/>
    <w:rsid w:val="00BB0277"/>
    <w:rsid w:val="00BB035A"/>
    <w:rsid w:val="00BB0543"/>
    <w:rsid w:val="00BB06B7"/>
    <w:rsid w:val="00BB0709"/>
    <w:rsid w:val="00BB0779"/>
    <w:rsid w:val="00BB078F"/>
    <w:rsid w:val="00BB07C4"/>
    <w:rsid w:val="00BB07E2"/>
    <w:rsid w:val="00BB089A"/>
    <w:rsid w:val="00BB08E4"/>
    <w:rsid w:val="00BB0901"/>
    <w:rsid w:val="00BB0937"/>
    <w:rsid w:val="00BB09C4"/>
    <w:rsid w:val="00BB0A2E"/>
    <w:rsid w:val="00BB0A61"/>
    <w:rsid w:val="00BB0D30"/>
    <w:rsid w:val="00BB0D91"/>
    <w:rsid w:val="00BB0E1C"/>
    <w:rsid w:val="00BB0E4C"/>
    <w:rsid w:val="00BB0E9C"/>
    <w:rsid w:val="00BB0F1E"/>
    <w:rsid w:val="00BB0F40"/>
    <w:rsid w:val="00BB1007"/>
    <w:rsid w:val="00BB114D"/>
    <w:rsid w:val="00BB1163"/>
    <w:rsid w:val="00BB1166"/>
    <w:rsid w:val="00BB11F9"/>
    <w:rsid w:val="00BB120B"/>
    <w:rsid w:val="00BB12EC"/>
    <w:rsid w:val="00BB1356"/>
    <w:rsid w:val="00BB13D0"/>
    <w:rsid w:val="00BB1520"/>
    <w:rsid w:val="00BB1620"/>
    <w:rsid w:val="00BB1631"/>
    <w:rsid w:val="00BB17DF"/>
    <w:rsid w:val="00BB1804"/>
    <w:rsid w:val="00BB18F3"/>
    <w:rsid w:val="00BB198D"/>
    <w:rsid w:val="00BB19A9"/>
    <w:rsid w:val="00BB1A33"/>
    <w:rsid w:val="00BB1B37"/>
    <w:rsid w:val="00BB1BA5"/>
    <w:rsid w:val="00BB1C09"/>
    <w:rsid w:val="00BB1C21"/>
    <w:rsid w:val="00BB1CB5"/>
    <w:rsid w:val="00BB1D69"/>
    <w:rsid w:val="00BB1E18"/>
    <w:rsid w:val="00BB1E19"/>
    <w:rsid w:val="00BB1F9A"/>
    <w:rsid w:val="00BB20F6"/>
    <w:rsid w:val="00BB2120"/>
    <w:rsid w:val="00BB2157"/>
    <w:rsid w:val="00BB23DF"/>
    <w:rsid w:val="00BB2477"/>
    <w:rsid w:val="00BB25F0"/>
    <w:rsid w:val="00BB290E"/>
    <w:rsid w:val="00BB2B15"/>
    <w:rsid w:val="00BB2B17"/>
    <w:rsid w:val="00BB2B9A"/>
    <w:rsid w:val="00BB2BDB"/>
    <w:rsid w:val="00BB2CCB"/>
    <w:rsid w:val="00BB2D7E"/>
    <w:rsid w:val="00BB2D92"/>
    <w:rsid w:val="00BB2E51"/>
    <w:rsid w:val="00BB2EE7"/>
    <w:rsid w:val="00BB2F24"/>
    <w:rsid w:val="00BB30EA"/>
    <w:rsid w:val="00BB336A"/>
    <w:rsid w:val="00BB3482"/>
    <w:rsid w:val="00BB355D"/>
    <w:rsid w:val="00BB35A2"/>
    <w:rsid w:val="00BB35E4"/>
    <w:rsid w:val="00BB3633"/>
    <w:rsid w:val="00BB36CB"/>
    <w:rsid w:val="00BB370E"/>
    <w:rsid w:val="00BB372D"/>
    <w:rsid w:val="00BB3889"/>
    <w:rsid w:val="00BB38D6"/>
    <w:rsid w:val="00BB3AB8"/>
    <w:rsid w:val="00BB3C6C"/>
    <w:rsid w:val="00BB3C86"/>
    <w:rsid w:val="00BB3D8C"/>
    <w:rsid w:val="00BB3DB2"/>
    <w:rsid w:val="00BB3DC0"/>
    <w:rsid w:val="00BB3DCE"/>
    <w:rsid w:val="00BB3EA2"/>
    <w:rsid w:val="00BB3FD8"/>
    <w:rsid w:val="00BB41A1"/>
    <w:rsid w:val="00BB423A"/>
    <w:rsid w:val="00BB4243"/>
    <w:rsid w:val="00BB4278"/>
    <w:rsid w:val="00BB42BF"/>
    <w:rsid w:val="00BB42E7"/>
    <w:rsid w:val="00BB4307"/>
    <w:rsid w:val="00BB4431"/>
    <w:rsid w:val="00BB45D1"/>
    <w:rsid w:val="00BB4692"/>
    <w:rsid w:val="00BB478C"/>
    <w:rsid w:val="00BB4811"/>
    <w:rsid w:val="00BB4870"/>
    <w:rsid w:val="00BB494B"/>
    <w:rsid w:val="00BB4B90"/>
    <w:rsid w:val="00BB4C4A"/>
    <w:rsid w:val="00BB4C8F"/>
    <w:rsid w:val="00BB4CDB"/>
    <w:rsid w:val="00BB4CF0"/>
    <w:rsid w:val="00BB4D20"/>
    <w:rsid w:val="00BB4F6A"/>
    <w:rsid w:val="00BB4F78"/>
    <w:rsid w:val="00BB5047"/>
    <w:rsid w:val="00BB52F7"/>
    <w:rsid w:val="00BB53B7"/>
    <w:rsid w:val="00BB54E9"/>
    <w:rsid w:val="00BB54EA"/>
    <w:rsid w:val="00BB55A9"/>
    <w:rsid w:val="00BB5653"/>
    <w:rsid w:val="00BB57CD"/>
    <w:rsid w:val="00BB581B"/>
    <w:rsid w:val="00BB58DD"/>
    <w:rsid w:val="00BB5994"/>
    <w:rsid w:val="00BB5AE1"/>
    <w:rsid w:val="00BB5B4C"/>
    <w:rsid w:val="00BB5B97"/>
    <w:rsid w:val="00BB5E11"/>
    <w:rsid w:val="00BB6042"/>
    <w:rsid w:val="00BB6086"/>
    <w:rsid w:val="00BB61BD"/>
    <w:rsid w:val="00BB625D"/>
    <w:rsid w:val="00BB62F5"/>
    <w:rsid w:val="00BB64D1"/>
    <w:rsid w:val="00BB6507"/>
    <w:rsid w:val="00BB650F"/>
    <w:rsid w:val="00BB669C"/>
    <w:rsid w:val="00BB6708"/>
    <w:rsid w:val="00BB6764"/>
    <w:rsid w:val="00BB6839"/>
    <w:rsid w:val="00BB69B5"/>
    <w:rsid w:val="00BB6A33"/>
    <w:rsid w:val="00BB6AC0"/>
    <w:rsid w:val="00BB6AE8"/>
    <w:rsid w:val="00BB6C19"/>
    <w:rsid w:val="00BB6D49"/>
    <w:rsid w:val="00BB6D8B"/>
    <w:rsid w:val="00BB6E4D"/>
    <w:rsid w:val="00BB6E5A"/>
    <w:rsid w:val="00BB6F52"/>
    <w:rsid w:val="00BB6FF8"/>
    <w:rsid w:val="00BB7036"/>
    <w:rsid w:val="00BB7059"/>
    <w:rsid w:val="00BB7094"/>
    <w:rsid w:val="00BB70E3"/>
    <w:rsid w:val="00BB70FA"/>
    <w:rsid w:val="00BB71D4"/>
    <w:rsid w:val="00BB73FC"/>
    <w:rsid w:val="00BB7466"/>
    <w:rsid w:val="00BB75E2"/>
    <w:rsid w:val="00BB75FE"/>
    <w:rsid w:val="00BB783E"/>
    <w:rsid w:val="00BB78B2"/>
    <w:rsid w:val="00BB78C0"/>
    <w:rsid w:val="00BB790E"/>
    <w:rsid w:val="00BB79A5"/>
    <w:rsid w:val="00BB7A28"/>
    <w:rsid w:val="00BB7BB5"/>
    <w:rsid w:val="00BB7C21"/>
    <w:rsid w:val="00BB7C40"/>
    <w:rsid w:val="00BB7C46"/>
    <w:rsid w:val="00BB7E73"/>
    <w:rsid w:val="00BC00B7"/>
    <w:rsid w:val="00BC0166"/>
    <w:rsid w:val="00BC01DD"/>
    <w:rsid w:val="00BC0254"/>
    <w:rsid w:val="00BC027A"/>
    <w:rsid w:val="00BC0343"/>
    <w:rsid w:val="00BC0511"/>
    <w:rsid w:val="00BC0564"/>
    <w:rsid w:val="00BC0792"/>
    <w:rsid w:val="00BC07F4"/>
    <w:rsid w:val="00BC0911"/>
    <w:rsid w:val="00BC0C34"/>
    <w:rsid w:val="00BC0C56"/>
    <w:rsid w:val="00BC0F3C"/>
    <w:rsid w:val="00BC100E"/>
    <w:rsid w:val="00BC108C"/>
    <w:rsid w:val="00BC10F7"/>
    <w:rsid w:val="00BC11C3"/>
    <w:rsid w:val="00BC1280"/>
    <w:rsid w:val="00BC12B2"/>
    <w:rsid w:val="00BC12FD"/>
    <w:rsid w:val="00BC1347"/>
    <w:rsid w:val="00BC1582"/>
    <w:rsid w:val="00BC1625"/>
    <w:rsid w:val="00BC177C"/>
    <w:rsid w:val="00BC178B"/>
    <w:rsid w:val="00BC18B0"/>
    <w:rsid w:val="00BC196E"/>
    <w:rsid w:val="00BC197F"/>
    <w:rsid w:val="00BC1A14"/>
    <w:rsid w:val="00BC1D38"/>
    <w:rsid w:val="00BC1D4D"/>
    <w:rsid w:val="00BC1E42"/>
    <w:rsid w:val="00BC1EB7"/>
    <w:rsid w:val="00BC1F66"/>
    <w:rsid w:val="00BC1FEE"/>
    <w:rsid w:val="00BC20D8"/>
    <w:rsid w:val="00BC2290"/>
    <w:rsid w:val="00BC2307"/>
    <w:rsid w:val="00BC239B"/>
    <w:rsid w:val="00BC247E"/>
    <w:rsid w:val="00BC2486"/>
    <w:rsid w:val="00BC24A8"/>
    <w:rsid w:val="00BC2574"/>
    <w:rsid w:val="00BC2759"/>
    <w:rsid w:val="00BC2776"/>
    <w:rsid w:val="00BC2811"/>
    <w:rsid w:val="00BC2B1B"/>
    <w:rsid w:val="00BC2BCA"/>
    <w:rsid w:val="00BC2EF7"/>
    <w:rsid w:val="00BC2EFC"/>
    <w:rsid w:val="00BC3196"/>
    <w:rsid w:val="00BC31EF"/>
    <w:rsid w:val="00BC322F"/>
    <w:rsid w:val="00BC329C"/>
    <w:rsid w:val="00BC3308"/>
    <w:rsid w:val="00BC33D7"/>
    <w:rsid w:val="00BC354F"/>
    <w:rsid w:val="00BC3587"/>
    <w:rsid w:val="00BC35B9"/>
    <w:rsid w:val="00BC3705"/>
    <w:rsid w:val="00BC3930"/>
    <w:rsid w:val="00BC39E7"/>
    <w:rsid w:val="00BC39F3"/>
    <w:rsid w:val="00BC3AEE"/>
    <w:rsid w:val="00BC3B57"/>
    <w:rsid w:val="00BC3B82"/>
    <w:rsid w:val="00BC3DE8"/>
    <w:rsid w:val="00BC3E24"/>
    <w:rsid w:val="00BC3E5E"/>
    <w:rsid w:val="00BC3E70"/>
    <w:rsid w:val="00BC3E8E"/>
    <w:rsid w:val="00BC3ED9"/>
    <w:rsid w:val="00BC3FC6"/>
    <w:rsid w:val="00BC408D"/>
    <w:rsid w:val="00BC4182"/>
    <w:rsid w:val="00BC42B1"/>
    <w:rsid w:val="00BC4379"/>
    <w:rsid w:val="00BC455C"/>
    <w:rsid w:val="00BC4660"/>
    <w:rsid w:val="00BC470C"/>
    <w:rsid w:val="00BC485C"/>
    <w:rsid w:val="00BC4A19"/>
    <w:rsid w:val="00BC4B2E"/>
    <w:rsid w:val="00BC4B97"/>
    <w:rsid w:val="00BC4BD7"/>
    <w:rsid w:val="00BC4C1C"/>
    <w:rsid w:val="00BC4C7E"/>
    <w:rsid w:val="00BC4D89"/>
    <w:rsid w:val="00BC4DAF"/>
    <w:rsid w:val="00BC4DC7"/>
    <w:rsid w:val="00BC4F3C"/>
    <w:rsid w:val="00BC5028"/>
    <w:rsid w:val="00BC5178"/>
    <w:rsid w:val="00BC51AA"/>
    <w:rsid w:val="00BC51AB"/>
    <w:rsid w:val="00BC5213"/>
    <w:rsid w:val="00BC528B"/>
    <w:rsid w:val="00BC52AD"/>
    <w:rsid w:val="00BC52B2"/>
    <w:rsid w:val="00BC5306"/>
    <w:rsid w:val="00BC5331"/>
    <w:rsid w:val="00BC5344"/>
    <w:rsid w:val="00BC54DC"/>
    <w:rsid w:val="00BC5840"/>
    <w:rsid w:val="00BC5934"/>
    <w:rsid w:val="00BC5AF9"/>
    <w:rsid w:val="00BC5B51"/>
    <w:rsid w:val="00BC5DD5"/>
    <w:rsid w:val="00BC5F54"/>
    <w:rsid w:val="00BC5F91"/>
    <w:rsid w:val="00BC604C"/>
    <w:rsid w:val="00BC6161"/>
    <w:rsid w:val="00BC61F3"/>
    <w:rsid w:val="00BC654F"/>
    <w:rsid w:val="00BC6564"/>
    <w:rsid w:val="00BC65C4"/>
    <w:rsid w:val="00BC66A3"/>
    <w:rsid w:val="00BC6817"/>
    <w:rsid w:val="00BC686F"/>
    <w:rsid w:val="00BC6B67"/>
    <w:rsid w:val="00BC6CA3"/>
    <w:rsid w:val="00BC6D00"/>
    <w:rsid w:val="00BC6D95"/>
    <w:rsid w:val="00BC6F8C"/>
    <w:rsid w:val="00BC700B"/>
    <w:rsid w:val="00BC705B"/>
    <w:rsid w:val="00BC709C"/>
    <w:rsid w:val="00BC7157"/>
    <w:rsid w:val="00BC71C1"/>
    <w:rsid w:val="00BC72B4"/>
    <w:rsid w:val="00BC733B"/>
    <w:rsid w:val="00BC74A5"/>
    <w:rsid w:val="00BC74BF"/>
    <w:rsid w:val="00BC75F3"/>
    <w:rsid w:val="00BC76CD"/>
    <w:rsid w:val="00BC7756"/>
    <w:rsid w:val="00BC7856"/>
    <w:rsid w:val="00BC78EF"/>
    <w:rsid w:val="00BC7931"/>
    <w:rsid w:val="00BC7C91"/>
    <w:rsid w:val="00BC7DEA"/>
    <w:rsid w:val="00BC7F38"/>
    <w:rsid w:val="00BD0087"/>
    <w:rsid w:val="00BD0256"/>
    <w:rsid w:val="00BD030B"/>
    <w:rsid w:val="00BD0382"/>
    <w:rsid w:val="00BD03F5"/>
    <w:rsid w:val="00BD0627"/>
    <w:rsid w:val="00BD0678"/>
    <w:rsid w:val="00BD075C"/>
    <w:rsid w:val="00BD0786"/>
    <w:rsid w:val="00BD0809"/>
    <w:rsid w:val="00BD080E"/>
    <w:rsid w:val="00BD086A"/>
    <w:rsid w:val="00BD08AA"/>
    <w:rsid w:val="00BD0973"/>
    <w:rsid w:val="00BD09CE"/>
    <w:rsid w:val="00BD0A0E"/>
    <w:rsid w:val="00BD0AB8"/>
    <w:rsid w:val="00BD0AFC"/>
    <w:rsid w:val="00BD0DAB"/>
    <w:rsid w:val="00BD0E0E"/>
    <w:rsid w:val="00BD0E52"/>
    <w:rsid w:val="00BD10FB"/>
    <w:rsid w:val="00BD1106"/>
    <w:rsid w:val="00BD1130"/>
    <w:rsid w:val="00BD1185"/>
    <w:rsid w:val="00BD13BF"/>
    <w:rsid w:val="00BD1402"/>
    <w:rsid w:val="00BD1415"/>
    <w:rsid w:val="00BD15A6"/>
    <w:rsid w:val="00BD15DC"/>
    <w:rsid w:val="00BD1635"/>
    <w:rsid w:val="00BD165C"/>
    <w:rsid w:val="00BD1865"/>
    <w:rsid w:val="00BD187B"/>
    <w:rsid w:val="00BD1B37"/>
    <w:rsid w:val="00BD1B98"/>
    <w:rsid w:val="00BD1BB1"/>
    <w:rsid w:val="00BD1BD4"/>
    <w:rsid w:val="00BD1C65"/>
    <w:rsid w:val="00BD1D78"/>
    <w:rsid w:val="00BD1DAF"/>
    <w:rsid w:val="00BD1EDC"/>
    <w:rsid w:val="00BD20D5"/>
    <w:rsid w:val="00BD20E3"/>
    <w:rsid w:val="00BD20F3"/>
    <w:rsid w:val="00BD21CF"/>
    <w:rsid w:val="00BD223C"/>
    <w:rsid w:val="00BD22CC"/>
    <w:rsid w:val="00BD2341"/>
    <w:rsid w:val="00BD24D0"/>
    <w:rsid w:val="00BD24DC"/>
    <w:rsid w:val="00BD26BA"/>
    <w:rsid w:val="00BD26DB"/>
    <w:rsid w:val="00BD27BA"/>
    <w:rsid w:val="00BD297A"/>
    <w:rsid w:val="00BD2B60"/>
    <w:rsid w:val="00BD2DE8"/>
    <w:rsid w:val="00BD2FD7"/>
    <w:rsid w:val="00BD30E1"/>
    <w:rsid w:val="00BD3430"/>
    <w:rsid w:val="00BD3563"/>
    <w:rsid w:val="00BD35BF"/>
    <w:rsid w:val="00BD35F9"/>
    <w:rsid w:val="00BD3629"/>
    <w:rsid w:val="00BD3661"/>
    <w:rsid w:val="00BD3797"/>
    <w:rsid w:val="00BD37B2"/>
    <w:rsid w:val="00BD390F"/>
    <w:rsid w:val="00BD3980"/>
    <w:rsid w:val="00BD39FA"/>
    <w:rsid w:val="00BD3A1E"/>
    <w:rsid w:val="00BD3A7A"/>
    <w:rsid w:val="00BD3BDD"/>
    <w:rsid w:val="00BD3C2F"/>
    <w:rsid w:val="00BD3E79"/>
    <w:rsid w:val="00BD41A7"/>
    <w:rsid w:val="00BD41D2"/>
    <w:rsid w:val="00BD4407"/>
    <w:rsid w:val="00BD443F"/>
    <w:rsid w:val="00BD446A"/>
    <w:rsid w:val="00BD448B"/>
    <w:rsid w:val="00BD4745"/>
    <w:rsid w:val="00BD4772"/>
    <w:rsid w:val="00BD4786"/>
    <w:rsid w:val="00BD479A"/>
    <w:rsid w:val="00BD4942"/>
    <w:rsid w:val="00BD4A94"/>
    <w:rsid w:val="00BD4AF0"/>
    <w:rsid w:val="00BD4B1B"/>
    <w:rsid w:val="00BD4C83"/>
    <w:rsid w:val="00BD4D13"/>
    <w:rsid w:val="00BD4D6D"/>
    <w:rsid w:val="00BD4D74"/>
    <w:rsid w:val="00BD4EB4"/>
    <w:rsid w:val="00BD4F91"/>
    <w:rsid w:val="00BD50FD"/>
    <w:rsid w:val="00BD5128"/>
    <w:rsid w:val="00BD513C"/>
    <w:rsid w:val="00BD5151"/>
    <w:rsid w:val="00BD521D"/>
    <w:rsid w:val="00BD5330"/>
    <w:rsid w:val="00BD54EA"/>
    <w:rsid w:val="00BD5500"/>
    <w:rsid w:val="00BD56A8"/>
    <w:rsid w:val="00BD56FB"/>
    <w:rsid w:val="00BD577A"/>
    <w:rsid w:val="00BD5783"/>
    <w:rsid w:val="00BD57AB"/>
    <w:rsid w:val="00BD57E1"/>
    <w:rsid w:val="00BD582E"/>
    <w:rsid w:val="00BD5860"/>
    <w:rsid w:val="00BD590E"/>
    <w:rsid w:val="00BD5B83"/>
    <w:rsid w:val="00BD5B86"/>
    <w:rsid w:val="00BD5B8C"/>
    <w:rsid w:val="00BD5BFB"/>
    <w:rsid w:val="00BD5BFD"/>
    <w:rsid w:val="00BD5C53"/>
    <w:rsid w:val="00BD5D38"/>
    <w:rsid w:val="00BD5DA5"/>
    <w:rsid w:val="00BD5E03"/>
    <w:rsid w:val="00BD5E76"/>
    <w:rsid w:val="00BD5F0D"/>
    <w:rsid w:val="00BD62E2"/>
    <w:rsid w:val="00BD6306"/>
    <w:rsid w:val="00BD631F"/>
    <w:rsid w:val="00BD6324"/>
    <w:rsid w:val="00BD63E1"/>
    <w:rsid w:val="00BD6456"/>
    <w:rsid w:val="00BD674C"/>
    <w:rsid w:val="00BD6850"/>
    <w:rsid w:val="00BD6A57"/>
    <w:rsid w:val="00BD6AAF"/>
    <w:rsid w:val="00BD6D8D"/>
    <w:rsid w:val="00BD711B"/>
    <w:rsid w:val="00BD71C7"/>
    <w:rsid w:val="00BD7208"/>
    <w:rsid w:val="00BD726E"/>
    <w:rsid w:val="00BD7295"/>
    <w:rsid w:val="00BD72B8"/>
    <w:rsid w:val="00BD7490"/>
    <w:rsid w:val="00BD75E9"/>
    <w:rsid w:val="00BD7647"/>
    <w:rsid w:val="00BD76A3"/>
    <w:rsid w:val="00BD76C0"/>
    <w:rsid w:val="00BD7724"/>
    <w:rsid w:val="00BD775B"/>
    <w:rsid w:val="00BD78EA"/>
    <w:rsid w:val="00BD7AFE"/>
    <w:rsid w:val="00BD7BD9"/>
    <w:rsid w:val="00BD7CE8"/>
    <w:rsid w:val="00BD7D06"/>
    <w:rsid w:val="00BD7E03"/>
    <w:rsid w:val="00BD7FB9"/>
    <w:rsid w:val="00BD7FCD"/>
    <w:rsid w:val="00BE002C"/>
    <w:rsid w:val="00BE00D3"/>
    <w:rsid w:val="00BE01B2"/>
    <w:rsid w:val="00BE02B5"/>
    <w:rsid w:val="00BE02C2"/>
    <w:rsid w:val="00BE03B2"/>
    <w:rsid w:val="00BE04FC"/>
    <w:rsid w:val="00BE0682"/>
    <w:rsid w:val="00BE06DF"/>
    <w:rsid w:val="00BE08CB"/>
    <w:rsid w:val="00BE0955"/>
    <w:rsid w:val="00BE09E5"/>
    <w:rsid w:val="00BE0B1C"/>
    <w:rsid w:val="00BE0B61"/>
    <w:rsid w:val="00BE0BA7"/>
    <w:rsid w:val="00BE0C02"/>
    <w:rsid w:val="00BE0C1B"/>
    <w:rsid w:val="00BE0D0C"/>
    <w:rsid w:val="00BE0D10"/>
    <w:rsid w:val="00BE0DA9"/>
    <w:rsid w:val="00BE0E48"/>
    <w:rsid w:val="00BE14D1"/>
    <w:rsid w:val="00BE1573"/>
    <w:rsid w:val="00BE1607"/>
    <w:rsid w:val="00BE17D1"/>
    <w:rsid w:val="00BE1983"/>
    <w:rsid w:val="00BE19CA"/>
    <w:rsid w:val="00BE1A15"/>
    <w:rsid w:val="00BE1C58"/>
    <w:rsid w:val="00BE1CA7"/>
    <w:rsid w:val="00BE1E1A"/>
    <w:rsid w:val="00BE1E6B"/>
    <w:rsid w:val="00BE1E7C"/>
    <w:rsid w:val="00BE1E81"/>
    <w:rsid w:val="00BE22C0"/>
    <w:rsid w:val="00BE230A"/>
    <w:rsid w:val="00BE234D"/>
    <w:rsid w:val="00BE2372"/>
    <w:rsid w:val="00BE23DB"/>
    <w:rsid w:val="00BE248E"/>
    <w:rsid w:val="00BE2647"/>
    <w:rsid w:val="00BE2659"/>
    <w:rsid w:val="00BE275B"/>
    <w:rsid w:val="00BE275F"/>
    <w:rsid w:val="00BE2772"/>
    <w:rsid w:val="00BE27FA"/>
    <w:rsid w:val="00BE2816"/>
    <w:rsid w:val="00BE2C6D"/>
    <w:rsid w:val="00BE2CAA"/>
    <w:rsid w:val="00BE2D12"/>
    <w:rsid w:val="00BE2D66"/>
    <w:rsid w:val="00BE2DA3"/>
    <w:rsid w:val="00BE2DF4"/>
    <w:rsid w:val="00BE2E0F"/>
    <w:rsid w:val="00BE3008"/>
    <w:rsid w:val="00BE30EA"/>
    <w:rsid w:val="00BE32B0"/>
    <w:rsid w:val="00BE32D7"/>
    <w:rsid w:val="00BE3411"/>
    <w:rsid w:val="00BE34A3"/>
    <w:rsid w:val="00BE353C"/>
    <w:rsid w:val="00BE3575"/>
    <w:rsid w:val="00BE3612"/>
    <w:rsid w:val="00BE3780"/>
    <w:rsid w:val="00BE3808"/>
    <w:rsid w:val="00BE3874"/>
    <w:rsid w:val="00BE38B1"/>
    <w:rsid w:val="00BE38BE"/>
    <w:rsid w:val="00BE3962"/>
    <w:rsid w:val="00BE39ED"/>
    <w:rsid w:val="00BE3A3E"/>
    <w:rsid w:val="00BE3A5E"/>
    <w:rsid w:val="00BE3A91"/>
    <w:rsid w:val="00BE3B33"/>
    <w:rsid w:val="00BE3C91"/>
    <w:rsid w:val="00BE3CC5"/>
    <w:rsid w:val="00BE3D04"/>
    <w:rsid w:val="00BE3D21"/>
    <w:rsid w:val="00BE3D41"/>
    <w:rsid w:val="00BE3ECB"/>
    <w:rsid w:val="00BE3F0F"/>
    <w:rsid w:val="00BE3F59"/>
    <w:rsid w:val="00BE3F8D"/>
    <w:rsid w:val="00BE400A"/>
    <w:rsid w:val="00BE405D"/>
    <w:rsid w:val="00BE419B"/>
    <w:rsid w:val="00BE43BA"/>
    <w:rsid w:val="00BE462E"/>
    <w:rsid w:val="00BE466B"/>
    <w:rsid w:val="00BE46AA"/>
    <w:rsid w:val="00BE4977"/>
    <w:rsid w:val="00BE4AB3"/>
    <w:rsid w:val="00BE4CDC"/>
    <w:rsid w:val="00BE4FD6"/>
    <w:rsid w:val="00BE50C4"/>
    <w:rsid w:val="00BE51DD"/>
    <w:rsid w:val="00BE52BA"/>
    <w:rsid w:val="00BE53A8"/>
    <w:rsid w:val="00BE541F"/>
    <w:rsid w:val="00BE5422"/>
    <w:rsid w:val="00BE544E"/>
    <w:rsid w:val="00BE54A9"/>
    <w:rsid w:val="00BE551D"/>
    <w:rsid w:val="00BE56F2"/>
    <w:rsid w:val="00BE57BF"/>
    <w:rsid w:val="00BE580A"/>
    <w:rsid w:val="00BE5852"/>
    <w:rsid w:val="00BE5976"/>
    <w:rsid w:val="00BE5AF0"/>
    <w:rsid w:val="00BE5F34"/>
    <w:rsid w:val="00BE5F7E"/>
    <w:rsid w:val="00BE6045"/>
    <w:rsid w:val="00BE6246"/>
    <w:rsid w:val="00BE62D6"/>
    <w:rsid w:val="00BE6442"/>
    <w:rsid w:val="00BE652F"/>
    <w:rsid w:val="00BE682B"/>
    <w:rsid w:val="00BE6A6A"/>
    <w:rsid w:val="00BE6AA2"/>
    <w:rsid w:val="00BE6B06"/>
    <w:rsid w:val="00BE6D1E"/>
    <w:rsid w:val="00BE6D61"/>
    <w:rsid w:val="00BE6DC7"/>
    <w:rsid w:val="00BE6DFD"/>
    <w:rsid w:val="00BE6E74"/>
    <w:rsid w:val="00BE7068"/>
    <w:rsid w:val="00BE708D"/>
    <w:rsid w:val="00BE70CE"/>
    <w:rsid w:val="00BE7120"/>
    <w:rsid w:val="00BE71C2"/>
    <w:rsid w:val="00BE71C6"/>
    <w:rsid w:val="00BE71D0"/>
    <w:rsid w:val="00BE720F"/>
    <w:rsid w:val="00BE7230"/>
    <w:rsid w:val="00BE725B"/>
    <w:rsid w:val="00BE7260"/>
    <w:rsid w:val="00BE7440"/>
    <w:rsid w:val="00BE7480"/>
    <w:rsid w:val="00BE748C"/>
    <w:rsid w:val="00BE751A"/>
    <w:rsid w:val="00BE79DF"/>
    <w:rsid w:val="00BE7AFA"/>
    <w:rsid w:val="00BE7BA2"/>
    <w:rsid w:val="00BE7BAA"/>
    <w:rsid w:val="00BE7DB2"/>
    <w:rsid w:val="00BE7FB1"/>
    <w:rsid w:val="00BF00DC"/>
    <w:rsid w:val="00BF01FA"/>
    <w:rsid w:val="00BF0566"/>
    <w:rsid w:val="00BF0623"/>
    <w:rsid w:val="00BF0647"/>
    <w:rsid w:val="00BF0822"/>
    <w:rsid w:val="00BF085F"/>
    <w:rsid w:val="00BF0AA0"/>
    <w:rsid w:val="00BF0B16"/>
    <w:rsid w:val="00BF0B27"/>
    <w:rsid w:val="00BF0BD1"/>
    <w:rsid w:val="00BF0C7D"/>
    <w:rsid w:val="00BF0CCD"/>
    <w:rsid w:val="00BF0E37"/>
    <w:rsid w:val="00BF0E55"/>
    <w:rsid w:val="00BF1042"/>
    <w:rsid w:val="00BF108B"/>
    <w:rsid w:val="00BF1160"/>
    <w:rsid w:val="00BF141A"/>
    <w:rsid w:val="00BF14D8"/>
    <w:rsid w:val="00BF167D"/>
    <w:rsid w:val="00BF1695"/>
    <w:rsid w:val="00BF17A7"/>
    <w:rsid w:val="00BF1949"/>
    <w:rsid w:val="00BF19A4"/>
    <w:rsid w:val="00BF1AA4"/>
    <w:rsid w:val="00BF1B10"/>
    <w:rsid w:val="00BF1CB9"/>
    <w:rsid w:val="00BF1E71"/>
    <w:rsid w:val="00BF1F7A"/>
    <w:rsid w:val="00BF2125"/>
    <w:rsid w:val="00BF214F"/>
    <w:rsid w:val="00BF225F"/>
    <w:rsid w:val="00BF2299"/>
    <w:rsid w:val="00BF2349"/>
    <w:rsid w:val="00BF251A"/>
    <w:rsid w:val="00BF25F7"/>
    <w:rsid w:val="00BF26D1"/>
    <w:rsid w:val="00BF2760"/>
    <w:rsid w:val="00BF27DD"/>
    <w:rsid w:val="00BF296A"/>
    <w:rsid w:val="00BF29F0"/>
    <w:rsid w:val="00BF2A0D"/>
    <w:rsid w:val="00BF2A7D"/>
    <w:rsid w:val="00BF2B60"/>
    <w:rsid w:val="00BF2BBC"/>
    <w:rsid w:val="00BF2E24"/>
    <w:rsid w:val="00BF2E3E"/>
    <w:rsid w:val="00BF2EC4"/>
    <w:rsid w:val="00BF2EF3"/>
    <w:rsid w:val="00BF310E"/>
    <w:rsid w:val="00BF323E"/>
    <w:rsid w:val="00BF35CB"/>
    <w:rsid w:val="00BF35F7"/>
    <w:rsid w:val="00BF3678"/>
    <w:rsid w:val="00BF397C"/>
    <w:rsid w:val="00BF3A2B"/>
    <w:rsid w:val="00BF3A58"/>
    <w:rsid w:val="00BF3CA1"/>
    <w:rsid w:val="00BF3F90"/>
    <w:rsid w:val="00BF3FE2"/>
    <w:rsid w:val="00BF4093"/>
    <w:rsid w:val="00BF4140"/>
    <w:rsid w:val="00BF42A5"/>
    <w:rsid w:val="00BF44C5"/>
    <w:rsid w:val="00BF44F8"/>
    <w:rsid w:val="00BF4864"/>
    <w:rsid w:val="00BF4887"/>
    <w:rsid w:val="00BF49DE"/>
    <w:rsid w:val="00BF4A98"/>
    <w:rsid w:val="00BF4B5A"/>
    <w:rsid w:val="00BF4C90"/>
    <w:rsid w:val="00BF4CF9"/>
    <w:rsid w:val="00BF4DEC"/>
    <w:rsid w:val="00BF4EA0"/>
    <w:rsid w:val="00BF4FA9"/>
    <w:rsid w:val="00BF5157"/>
    <w:rsid w:val="00BF51AB"/>
    <w:rsid w:val="00BF51D5"/>
    <w:rsid w:val="00BF522C"/>
    <w:rsid w:val="00BF52EB"/>
    <w:rsid w:val="00BF5317"/>
    <w:rsid w:val="00BF53C3"/>
    <w:rsid w:val="00BF5423"/>
    <w:rsid w:val="00BF55C9"/>
    <w:rsid w:val="00BF5912"/>
    <w:rsid w:val="00BF5945"/>
    <w:rsid w:val="00BF5A09"/>
    <w:rsid w:val="00BF5A2B"/>
    <w:rsid w:val="00BF5A9B"/>
    <w:rsid w:val="00BF5C2E"/>
    <w:rsid w:val="00BF5D8C"/>
    <w:rsid w:val="00BF5E22"/>
    <w:rsid w:val="00BF5E43"/>
    <w:rsid w:val="00BF5E60"/>
    <w:rsid w:val="00BF5E84"/>
    <w:rsid w:val="00BF5F12"/>
    <w:rsid w:val="00BF6028"/>
    <w:rsid w:val="00BF60BC"/>
    <w:rsid w:val="00BF64BD"/>
    <w:rsid w:val="00BF64C1"/>
    <w:rsid w:val="00BF64E4"/>
    <w:rsid w:val="00BF64FF"/>
    <w:rsid w:val="00BF66FC"/>
    <w:rsid w:val="00BF6872"/>
    <w:rsid w:val="00BF6893"/>
    <w:rsid w:val="00BF6924"/>
    <w:rsid w:val="00BF69A2"/>
    <w:rsid w:val="00BF6A3C"/>
    <w:rsid w:val="00BF6B2B"/>
    <w:rsid w:val="00BF6B63"/>
    <w:rsid w:val="00BF6B9F"/>
    <w:rsid w:val="00BF6D3D"/>
    <w:rsid w:val="00BF6EEC"/>
    <w:rsid w:val="00BF6F76"/>
    <w:rsid w:val="00BF6F91"/>
    <w:rsid w:val="00BF724A"/>
    <w:rsid w:val="00BF725F"/>
    <w:rsid w:val="00BF72BE"/>
    <w:rsid w:val="00BF75AA"/>
    <w:rsid w:val="00BF76B0"/>
    <w:rsid w:val="00BF76CB"/>
    <w:rsid w:val="00BF77AD"/>
    <w:rsid w:val="00BF7823"/>
    <w:rsid w:val="00BF7919"/>
    <w:rsid w:val="00BF79E6"/>
    <w:rsid w:val="00BF7A1C"/>
    <w:rsid w:val="00BF7B56"/>
    <w:rsid w:val="00BF7DBF"/>
    <w:rsid w:val="00BF7DF3"/>
    <w:rsid w:val="00C000E3"/>
    <w:rsid w:val="00C00242"/>
    <w:rsid w:val="00C002F9"/>
    <w:rsid w:val="00C00304"/>
    <w:rsid w:val="00C00455"/>
    <w:rsid w:val="00C0068A"/>
    <w:rsid w:val="00C00709"/>
    <w:rsid w:val="00C0076B"/>
    <w:rsid w:val="00C007BD"/>
    <w:rsid w:val="00C00819"/>
    <w:rsid w:val="00C00977"/>
    <w:rsid w:val="00C00A48"/>
    <w:rsid w:val="00C00B83"/>
    <w:rsid w:val="00C00B94"/>
    <w:rsid w:val="00C00CDD"/>
    <w:rsid w:val="00C00D28"/>
    <w:rsid w:val="00C00D85"/>
    <w:rsid w:val="00C00F77"/>
    <w:rsid w:val="00C011D4"/>
    <w:rsid w:val="00C0126C"/>
    <w:rsid w:val="00C013B3"/>
    <w:rsid w:val="00C013DE"/>
    <w:rsid w:val="00C014DF"/>
    <w:rsid w:val="00C016B6"/>
    <w:rsid w:val="00C016F6"/>
    <w:rsid w:val="00C0198E"/>
    <w:rsid w:val="00C01B44"/>
    <w:rsid w:val="00C01B8B"/>
    <w:rsid w:val="00C01BD8"/>
    <w:rsid w:val="00C01C7F"/>
    <w:rsid w:val="00C01D15"/>
    <w:rsid w:val="00C02167"/>
    <w:rsid w:val="00C02319"/>
    <w:rsid w:val="00C023AA"/>
    <w:rsid w:val="00C02479"/>
    <w:rsid w:val="00C02618"/>
    <w:rsid w:val="00C0261C"/>
    <w:rsid w:val="00C02802"/>
    <w:rsid w:val="00C0299C"/>
    <w:rsid w:val="00C02A6F"/>
    <w:rsid w:val="00C02B8E"/>
    <w:rsid w:val="00C02FD2"/>
    <w:rsid w:val="00C03084"/>
    <w:rsid w:val="00C03092"/>
    <w:rsid w:val="00C0309D"/>
    <w:rsid w:val="00C03215"/>
    <w:rsid w:val="00C03272"/>
    <w:rsid w:val="00C0330B"/>
    <w:rsid w:val="00C033E9"/>
    <w:rsid w:val="00C0350A"/>
    <w:rsid w:val="00C03646"/>
    <w:rsid w:val="00C03817"/>
    <w:rsid w:val="00C0391F"/>
    <w:rsid w:val="00C03A68"/>
    <w:rsid w:val="00C03B7B"/>
    <w:rsid w:val="00C03C44"/>
    <w:rsid w:val="00C03C7B"/>
    <w:rsid w:val="00C03CC2"/>
    <w:rsid w:val="00C03CDC"/>
    <w:rsid w:val="00C03E62"/>
    <w:rsid w:val="00C03ED1"/>
    <w:rsid w:val="00C03F3F"/>
    <w:rsid w:val="00C03F4A"/>
    <w:rsid w:val="00C0402F"/>
    <w:rsid w:val="00C04164"/>
    <w:rsid w:val="00C04171"/>
    <w:rsid w:val="00C0438C"/>
    <w:rsid w:val="00C045FE"/>
    <w:rsid w:val="00C0461B"/>
    <w:rsid w:val="00C0464E"/>
    <w:rsid w:val="00C04677"/>
    <w:rsid w:val="00C04BEF"/>
    <w:rsid w:val="00C04C90"/>
    <w:rsid w:val="00C04CBE"/>
    <w:rsid w:val="00C04D83"/>
    <w:rsid w:val="00C04D8F"/>
    <w:rsid w:val="00C05020"/>
    <w:rsid w:val="00C050D7"/>
    <w:rsid w:val="00C051E3"/>
    <w:rsid w:val="00C0531F"/>
    <w:rsid w:val="00C0543B"/>
    <w:rsid w:val="00C054A6"/>
    <w:rsid w:val="00C0559F"/>
    <w:rsid w:val="00C0570F"/>
    <w:rsid w:val="00C0595D"/>
    <w:rsid w:val="00C05A61"/>
    <w:rsid w:val="00C05AE4"/>
    <w:rsid w:val="00C05BAB"/>
    <w:rsid w:val="00C0641B"/>
    <w:rsid w:val="00C064EA"/>
    <w:rsid w:val="00C06500"/>
    <w:rsid w:val="00C065DF"/>
    <w:rsid w:val="00C06608"/>
    <w:rsid w:val="00C06769"/>
    <w:rsid w:val="00C067EB"/>
    <w:rsid w:val="00C068B8"/>
    <w:rsid w:val="00C068F6"/>
    <w:rsid w:val="00C068FC"/>
    <w:rsid w:val="00C0696C"/>
    <w:rsid w:val="00C06B2B"/>
    <w:rsid w:val="00C06E33"/>
    <w:rsid w:val="00C06E4B"/>
    <w:rsid w:val="00C06F0D"/>
    <w:rsid w:val="00C07153"/>
    <w:rsid w:val="00C0718B"/>
    <w:rsid w:val="00C07231"/>
    <w:rsid w:val="00C0744C"/>
    <w:rsid w:val="00C074BC"/>
    <w:rsid w:val="00C07619"/>
    <w:rsid w:val="00C0766D"/>
    <w:rsid w:val="00C076D5"/>
    <w:rsid w:val="00C076EE"/>
    <w:rsid w:val="00C07706"/>
    <w:rsid w:val="00C07714"/>
    <w:rsid w:val="00C0789E"/>
    <w:rsid w:val="00C07917"/>
    <w:rsid w:val="00C079AF"/>
    <w:rsid w:val="00C07B04"/>
    <w:rsid w:val="00C07BE1"/>
    <w:rsid w:val="00C07C2D"/>
    <w:rsid w:val="00C07C36"/>
    <w:rsid w:val="00C07CAF"/>
    <w:rsid w:val="00C07CF4"/>
    <w:rsid w:val="00C07E6F"/>
    <w:rsid w:val="00C07F07"/>
    <w:rsid w:val="00C07F79"/>
    <w:rsid w:val="00C100BE"/>
    <w:rsid w:val="00C10121"/>
    <w:rsid w:val="00C101C0"/>
    <w:rsid w:val="00C1032F"/>
    <w:rsid w:val="00C10550"/>
    <w:rsid w:val="00C10675"/>
    <w:rsid w:val="00C106D1"/>
    <w:rsid w:val="00C107E8"/>
    <w:rsid w:val="00C10812"/>
    <w:rsid w:val="00C10828"/>
    <w:rsid w:val="00C1085F"/>
    <w:rsid w:val="00C108C8"/>
    <w:rsid w:val="00C10915"/>
    <w:rsid w:val="00C10A18"/>
    <w:rsid w:val="00C10B61"/>
    <w:rsid w:val="00C10DEE"/>
    <w:rsid w:val="00C10E15"/>
    <w:rsid w:val="00C10FF4"/>
    <w:rsid w:val="00C11034"/>
    <w:rsid w:val="00C11071"/>
    <w:rsid w:val="00C11358"/>
    <w:rsid w:val="00C1138A"/>
    <w:rsid w:val="00C1148D"/>
    <w:rsid w:val="00C1163D"/>
    <w:rsid w:val="00C116AA"/>
    <w:rsid w:val="00C11706"/>
    <w:rsid w:val="00C1178C"/>
    <w:rsid w:val="00C1178E"/>
    <w:rsid w:val="00C117F0"/>
    <w:rsid w:val="00C11892"/>
    <w:rsid w:val="00C11983"/>
    <w:rsid w:val="00C11B09"/>
    <w:rsid w:val="00C11B9C"/>
    <w:rsid w:val="00C11BA1"/>
    <w:rsid w:val="00C11C0C"/>
    <w:rsid w:val="00C11C41"/>
    <w:rsid w:val="00C11C53"/>
    <w:rsid w:val="00C11C70"/>
    <w:rsid w:val="00C11C71"/>
    <w:rsid w:val="00C11CF6"/>
    <w:rsid w:val="00C11DDE"/>
    <w:rsid w:val="00C11DE2"/>
    <w:rsid w:val="00C11F42"/>
    <w:rsid w:val="00C11F6B"/>
    <w:rsid w:val="00C1205D"/>
    <w:rsid w:val="00C12081"/>
    <w:rsid w:val="00C120B2"/>
    <w:rsid w:val="00C121AB"/>
    <w:rsid w:val="00C122B6"/>
    <w:rsid w:val="00C1232B"/>
    <w:rsid w:val="00C12420"/>
    <w:rsid w:val="00C124C3"/>
    <w:rsid w:val="00C1255E"/>
    <w:rsid w:val="00C125CD"/>
    <w:rsid w:val="00C12A28"/>
    <w:rsid w:val="00C12ACE"/>
    <w:rsid w:val="00C12AF5"/>
    <w:rsid w:val="00C12B72"/>
    <w:rsid w:val="00C12D3A"/>
    <w:rsid w:val="00C12D62"/>
    <w:rsid w:val="00C12DEE"/>
    <w:rsid w:val="00C12E31"/>
    <w:rsid w:val="00C1312D"/>
    <w:rsid w:val="00C1314E"/>
    <w:rsid w:val="00C1324A"/>
    <w:rsid w:val="00C13257"/>
    <w:rsid w:val="00C132ED"/>
    <w:rsid w:val="00C133FB"/>
    <w:rsid w:val="00C134B5"/>
    <w:rsid w:val="00C134BA"/>
    <w:rsid w:val="00C134F7"/>
    <w:rsid w:val="00C134FE"/>
    <w:rsid w:val="00C135A2"/>
    <w:rsid w:val="00C138E7"/>
    <w:rsid w:val="00C138EC"/>
    <w:rsid w:val="00C139E5"/>
    <w:rsid w:val="00C13A4D"/>
    <w:rsid w:val="00C13A86"/>
    <w:rsid w:val="00C13DAF"/>
    <w:rsid w:val="00C13DC0"/>
    <w:rsid w:val="00C13DE1"/>
    <w:rsid w:val="00C13E90"/>
    <w:rsid w:val="00C140D0"/>
    <w:rsid w:val="00C14124"/>
    <w:rsid w:val="00C141DF"/>
    <w:rsid w:val="00C142F6"/>
    <w:rsid w:val="00C143ED"/>
    <w:rsid w:val="00C144D0"/>
    <w:rsid w:val="00C14587"/>
    <w:rsid w:val="00C147DD"/>
    <w:rsid w:val="00C147F2"/>
    <w:rsid w:val="00C14814"/>
    <w:rsid w:val="00C14888"/>
    <w:rsid w:val="00C14893"/>
    <w:rsid w:val="00C1489E"/>
    <w:rsid w:val="00C148C3"/>
    <w:rsid w:val="00C148C8"/>
    <w:rsid w:val="00C14B03"/>
    <w:rsid w:val="00C14B6F"/>
    <w:rsid w:val="00C14C37"/>
    <w:rsid w:val="00C14C53"/>
    <w:rsid w:val="00C14C75"/>
    <w:rsid w:val="00C14D10"/>
    <w:rsid w:val="00C14D4B"/>
    <w:rsid w:val="00C14D9B"/>
    <w:rsid w:val="00C14DAE"/>
    <w:rsid w:val="00C14DDA"/>
    <w:rsid w:val="00C14DFB"/>
    <w:rsid w:val="00C14E6B"/>
    <w:rsid w:val="00C14F04"/>
    <w:rsid w:val="00C15000"/>
    <w:rsid w:val="00C1501A"/>
    <w:rsid w:val="00C1512B"/>
    <w:rsid w:val="00C15285"/>
    <w:rsid w:val="00C15300"/>
    <w:rsid w:val="00C1532C"/>
    <w:rsid w:val="00C1548C"/>
    <w:rsid w:val="00C1563C"/>
    <w:rsid w:val="00C1580B"/>
    <w:rsid w:val="00C15930"/>
    <w:rsid w:val="00C1599F"/>
    <w:rsid w:val="00C159E8"/>
    <w:rsid w:val="00C15B82"/>
    <w:rsid w:val="00C15D64"/>
    <w:rsid w:val="00C15FDF"/>
    <w:rsid w:val="00C1609F"/>
    <w:rsid w:val="00C160DD"/>
    <w:rsid w:val="00C1611E"/>
    <w:rsid w:val="00C16183"/>
    <w:rsid w:val="00C1631D"/>
    <w:rsid w:val="00C16585"/>
    <w:rsid w:val="00C16964"/>
    <w:rsid w:val="00C16C1D"/>
    <w:rsid w:val="00C16C94"/>
    <w:rsid w:val="00C16CE8"/>
    <w:rsid w:val="00C16CFE"/>
    <w:rsid w:val="00C16D48"/>
    <w:rsid w:val="00C16D9D"/>
    <w:rsid w:val="00C16DA2"/>
    <w:rsid w:val="00C16E42"/>
    <w:rsid w:val="00C16E53"/>
    <w:rsid w:val="00C170D4"/>
    <w:rsid w:val="00C17353"/>
    <w:rsid w:val="00C174E8"/>
    <w:rsid w:val="00C1755C"/>
    <w:rsid w:val="00C178A2"/>
    <w:rsid w:val="00C179B1"/>
    <w:rsid w:val="00C179F4"/>
    <w:rsid w:val="00C17A63"/>
    <w:rsid w:val="00C17B34"/>
    <w:rsid w:val="00C17B45"/>
    <w:rsid w:val="00C17C82"/>
    <w:rsid w:val="00C17D5A"/>
    <w:rsid w:val="00C17E9D"/>
    <w:rsid w:val="00C17F37"/>
    <w:rsid w:val="00C17FCB"/>
    <w:rsid w:val="00C2006E"/>
    <w:rsid w:val="00C201A3"/>
    <w:rsid w:val="00C20284"/>
    <w:rsid w:val="00C20285"/>
    <w:rsid w:val="00C202B2"/>
    <w:rsid w:val="00C2035A"/>
    <w:rsid w:val="00C2040E"/>
    <w:rsid w:val="00C204C5"/>
    <w:rsid w:val="00C2058D"/>
    <w:rsid w:val="00C20770"/>
    <w:rsid w:val="00C207FC"/>
    <w:rsid w:val="00C20888"/>
    <w:rsid w:val="00C209DA"/>
    <w:rsid w:val="00C20A09"/>
    <w:rsid w:val="00C20A2A"/>
    <w:rsid w:val="00C20B4A"/>
    <w:rsid w:val="00C20C82"/>
    <w:rsid w:val="00C20CAB"/>
    <w:rsid w:val="00C20D79"/>
    <w:rsid w:val="00C20DF7"/>
    <w:rsid w:val="00C20E18"/>
    <w:rsid w:val="00C20F74"/>
    <w:rsid w:val="00C210F4"/>
    <w:rsid w:val="00C211A9"/>
    <w:rsid w:val="00C21488"/>
    <w:rsid w:val="00C21584"/>
    <w:rsid w:val="00C216E9"/>
    <w:rsid w:val="00C21712"/>
    <w:rsid w:val="00C21857"/>
    <w:rsid w:val="00C2185F"/>
    <w:rsid w:val="00C2188B"/>
    <w:rsid w:val="00C21A05"/>
    <w:rsid w:val="00C21A86"/>
    <w:rsid w:val="00C21B8E"/>
    <w:rsid w:val="00C21BBF"/>
    <w:rsid w:val="00C21BFA"/>
    <w:rsid w:val="00C21C87"/>
    <w:rsid w:val="00C21CC3"/>
    <w:rsid w:val="00C21DA7"/>
    <w:rsid w:val="00C21E7B"/>
    <w:rsid w:val="00C21EE4"/>
    <w:rsid w:val="00C21FDD"/>
    <w:rsid w:val="00C221E1"/>
    <w:rsid w:val="00C222EB"/>
    <w:rsid w:val="00C223C9"/>
    <w:rsid w:val="00C225E0"/>
    <w:rsid w:val="00C2260B"/>
    <w:rsid w:val="00C227D9"/>
    <w:rsid w:val="00C22997"/>
    <w:rsid w:val="00C22B88"/>
    <w:rsid w:val="00C22BFE"/>
    <w:rsid w:val="00C22C5C"/>
    <w:rsid w:val="00C22D58"/>
    <w:rsid w:val="00C22D74"/>
    <w:rsid w:val="00C22E1E"/>
    <w:rsid w:val="00C22E2E"/>
    <w:rsid w:val="00C22ED4"/>
    <w:rsid w:val="00C22F0B"/>
    <w:rsid w:val="00C23201"/>
    <w:rsid w:val="00C23357"/>
    <w:rsid w:val="00C234FA"/>
    <w:rsid w:val="00C2352B"/>
    <w:rsid w:val="00C235EE"/>
    <w:rsid w:val="00C2368D"/>
    <w:rsid w:val="00C23808"/>
    <w:rsid w:val="00C2381D"/>
    <w:rsid w:val="00C2383C"/>
    <w:rsid w:val="00C23875"/>
    <w:rsid w:val="00C23907"/>
    <w:rsid w:val="00C240ED"/>
    <w:rsid w:val="00C24120"/>
    <w:rsid w:val="00C2422D"/>
    <w:rsid w:val="00C24299"/>
    <w:rsid w:val="00C242BA"/>
    <w:rsid w:val="00C2433A"/>
    <w:rsid w:val="00C24373"/>
    <w:rsid w:val="00C2458C"/>
    <w:rsid w:val="00C2461A"/>
    <w:rsid w:val="00C24703"/>
    <w:rsid w:val="00C247E6"/>
    <w:rsid w:val="00C2481F"/>
    <w:rsid w:val="00C24820"/>
    <w:rsid w:val="00C24836"/>
    <w:rsid w:val="00C24A40"/>
    <w:rsid w:val="00C24C1C"/>
    <w:rsid w:val="00C24C6D"/>
    <w:rsid w:val="00C24C80"/>
    <w:rsid w:val="00C24CD1"/>
    <w:rsid w:val="00C24D82"/>
    <w:rsid w:val="00C24E04"/>
    <w:rsid w:val="00C24E06"/>
    <w:rsid w:val="00C24ECB"/>
    <w:rsid w:val="00C24F0A"/>
    <w:rsid w:val="00C24F28"/>
    <w:rsid w:val="00C24FE6"/>
    <w:rsid w:val="00C25335"/>
    <w:rsid w:val="00C25399"/>
    <w:rsid w:val="00C25419"/>
    <w:rsid w:val="00C254D9"/>
    <w:rsid w:val="00C2559A"/>
    <w:rsid w:val="00C255E9"/>
    <w:rsid w:val="00C256C1"/>
    <w:rsid w:val="00C256EB"/>
    <w:rsid w:val="00C25748"/>
    <w:rsid w:val="00C25765"/>
    <w:rsid w:val="00C257C2"/>
    <w:rsid w:val="00C257F4"/>
    <w:rsid w:val="00C25885"/>
    <w:rsid w:val="00C25A53"/>
    <w:rsid w:val="00C25A64"/>
    <w:rsid w:val="00C25A6D"/>
    <w:rsid w:val="00C25AF0"/>
    <w:rsid w:val="00C25BD7"/>
    <w:rsid w:val="00C25C6C"/>
    <w:rsid w:val="00C25C6D"/>
    <w:rsid w:val="00C25E6F"/>
    <w:rsid w:val="00C25ED1"/>
    <w:rsid w:val="00C260B4"/>
    <w:rsid w:val="00C26137"/>
    <w:rsid w:val="00C2615C"/>
    <w:rsid w:val="00C26408"/>
    <w:rsid w:val="00C26412"/>
    <w:rsid w:val="00C264D9"/>
    <w:rsid w:val="00C265CB"/>
    <w:rsid w:val="00C265D9"/>
    <w:rsid w:val="00C26884"/>
    <w:rsid w:val="00C269EF"/>
    <w:rsid w:val="00C26AEC"/>
    <w:rsid w:val="00C26C85"/>
    <w:rsid w:val="00C26CA4"/>
    <w:rsid w:val="00C2714D"/>
    <w:rsid w:val="00C271EB"/>
    <w:rsid w:val="00C272E0"/>
    <w:rsid w:val="00C273B2"/>
    <w:rsid w:val="00C27455"/>
    <w:rsid w:val="00C27456"/>
    <w:rsid w:val="00C274FD"/>
    <w:rsid w:val="00C2758F"/>
    <w:rsid w:val="00C2764E"/>
    <w:rsid w:val="00C27654"/>
    <w:rsid w:val="00C276E7"/>
    <w:rsid w:val="00C27714"/>
    <w:rsid w:val="00C27850"/>
    <w:rsid w:val="00C278CA"/>
    <w:rsid w:val="00C27937"/>
    <w:rsid w:val="00C27B6A"/>
    <w:rsid w:val="00C27B7B"/>
    <w:rsid w:val="00C27BD4"/>
    <w:rsid w:val="00C27CCA"/>
    <w:rsid w:val="00C27D72"/>
    <w:rsid w:val="00C27DAD"/>
    <w:rsid w:val="00C27DE2"/>
    <w:rsid w:val="00C27EA7"/>
    <w:rsid w:val="00C27F79"/>
    <w:rsid w:val="00C27FEF"/>
    <w:rsid w:val="00C3014A"/>
    <w:rsid w:val="00C30314"/>
    <w:rsid w:val="00C3039F"/>
    <w:rsid w:val="00C30403"/>
    <w:rsid w:val="00C304DE"/>
    <w:rsid w:val="00C3059F"/>
    <w:rsid w:val="00C3068E"/>
    <w:rsid w:val="00C30734"/>
    <w:rsid w:val="00C307B8"/>
    <w:rsid w:val="00C308A8"/>
    <w:rsid w:val="00C30951"/>
    <w:rsid w:val="00C30A97"/>
    <w:rsid w:val="00C30CBD"/>
    <w:rsid w:val="00C30D65"/>
    <w:rsid w:val="00C30D79"/>
    <w:rsid w:val="00C30EB3"/>
    <w:rsid w:val="00C30FAD"/>
    <w:rsid w:val="00C30FB3"/>
    <w:rsid w:val="00C30FF3"/>
    <w:rsid w:val="00C31005"/>
    <w:rsid w:val="00C310D2"/>
    <w:rsid w:val="00C3116B"/>
    <w:rsid w:val="00C312EC"/>
    <w:rsid w:val="00C3135E"/>
    <w:rsid w:val="00C313F1"/>
    <w:rsid w:val="00C3155D"/>
    <w:rsid w:val="00C3157B"/>
    <w:rsid w:val="00C318F5"/>
    <w:rsid w:val="00C31A1B"/>
    <w:rsid w:val="00C31A35"/>
    <w:rsid w:val="00C31AAB"/>
    <w:rsid w:val="00C31B5C"/>
    <w:rsid w:val="00C31CAC"/>
    <w:rsid w:val="00C31CD1"/>
    <w:rsid w:val="00C31E38"/>
    <w:rsid w:val="00C31E76"/>
    <w:rsid w:val="00C31F36"/>
    <w:rsid w:val="00C31FDC"/>
    <w:rsid w:val="00C31FF3"/>
    <w:rsid w:val="00C32052"/>
    <w:rsid w:val="00C32063"/>
    <w:rsid w:val="00C320DC"/>
    <w:rsid w:val="00C32155"/>
    <w:rsid w:val="00C32253"/>
    <w:rsid w:val="00C323B4"/>
    <w:rsid w:val="00C3245A"/>
    <w:rsid w:val="00C32460"/>
    <w:rsid w:val="00C32472"/>
    <w:rsid w:val="00C325D0"/>
    <w:rsid w:val="00C325EF"/>
    <w:rsid w:val="00C32643"/>
    <w:rsid w:val="00C32780"/>
    <w:rsid w:val="00C327F8"/>
    <w:rsid w:val="00C32856"/>
    <w:rsid w:val="00C328A9"/>
    <w:rsid w:val="00C329D6"/>
    <w:rsid w:val="00C32B11"/>
    <w:rsid w:val="00C32B9A"/>
    <w:rsid w:val="00C32C4C"/>
    <w:rsid w:val="00C32C4D"/>
    <w:rsid w:val="00C32D23"/>
    <w:rsid w:val="00C32E44"/>
    <w:rsid w:val="00C32E5A"/>
    <w:rsid w:val="00C32FB7"/>
    <w:rsid w:val="00C330AD"/>
    <w:rsid w:val="00C336F6"/>
    <w:rsid w:val="00C33BFA"/>
    <w:rsid w:val="00C33D14"/>
    <w:rsid w:val="00C33D71"/>
    <w:rsid w:val="00C33F66"/>
    <w:rsid w:val="00C34008"/>
    <w:rsid w:val="00C34042"/>
    <w:rsid w:val="00C340F0"/>
    <w:rsid w:val="00C341B4"/>
    <w:rsid w:val="00C34326"/>
    <w:rsid w:val="00C3441D"/>
    <w:rsid w:val="00C34530"/>
    <w:rsid w:val="00C34677"/>
    <w:rsid w:val="00C34686"/>
    <w:rsid w:val="00C3468B"/>
    <w:rsid w:val="00C346D8"/>
    <w:rsid w:val="00C347B4"/>
    <w:rsid w:val="00C34803"/>
    <w:rsid w:val="00C34827"/>
    <w:rsid w:val="00C34888"/>
    <w:rsid w:val="00C3489A"/>
    <w:rsid w:val="00C34958"/>
    <w:rsid w:val="00C3495C"/>
    <w:rsid w:val="00C34A14"/>
    <w:rsid w:val="00C34A38"/>
    <w:rsid w:val="00C34ACF"/>
    <w:rsid w:val="00C34CE7"/>
    <w:rsid w:val="00C34E3F"/>
    <w:rsid w:val="00C34F71"/>
    <w:rsid w:val="00C351DD"/>
    <w:rsid w:val="00C35281"/>
    <w:rsid w:val="00C3528A"/>
    <w:rsid w:val="00C3528B"/>
    <w:rsid w:val="00C35365"/>
    <w:rsid w:val="00C35531"/>
    <w:rsid w:val="00C35607"/>
    <w:rsid w:val="00C35616"/>
    <w:rsid w:val="00C356A2"/>
    <w:rsid w:val="00C35988"/>
    <w:rsid w:val="00C35AD0"/>
    <w:rsid w:val="00C35BFE"/>
    <w:rsid w:val="00C35D8A"/>
    <w:rsid w:val="00C35E8B"/>
    <w:rsid w:val="00C35EEF"/>
    <w:rsid w:val="00C36161"/>
    <w:rsid w:val="00C361B1"/>
    <w:rsid w:val="00C36272"/>
    <w:rsid w:val="00C36372"/>
    <w:rsid w:val="00C363E9"/>
    <w:rsid w:val="00C36436"/>
    <w:rsid w:val="00C36594"/>
    <w:rsid w:val="00C365CA"/>
    <w:rsid w:val="00C366D9"/>
    <w:rsid w:val="00C366EC"/>
    <w:rsid w:val="00C36762"/>
    <w:rsid w:val="00C36842"/>
    <w:rsid w:val="00C368BD"/>
    <w:rsid w:val="00C368E6"/>
    <w:rsid w:val="00C36A4F"/>
    <w:rsid w:val="00C36B44"/>
    <w:rsid w:val="00C36BBB"/>
    <w:rsid w:val="00C36C49"/>
    <w:rsid w:val="00C36CBA"/>
    <w:rsid w:val="00C36E90"/>
    <w:rsid w:val="00C37004"/>
    <w:rsid w:val="00C371BE"/>
    <w:rsid w:val="00C37207"/>
    <w:rsid w:val="00C37355"/>
    <w:rsid w:val="00C3749C"/>
    <w:rsid w:val="00C3756D"/>
    <w:rsid w:val="00C3777F"/>
    <w:rsid w:val="00C377BE"/>
    <w:rsid w:val="00C3786D"/>
    <w:rsid w:val="00C378B8"/>
    <w:rsid w:val="00C37A1A"/>
    <w:rsid w:val="00C37B85"/>
    <w:rsid w:val="00C37C17"/>
    <w:rsid w:val="00C37DF7"/>
    <w:rsid w:val="00C37E5C"/>
    <w:rsid w:val="00C37ECA"/>
    <w:rsid w:val="00C40166"/>
    <w:rsid w:val="00C402DD"/>
    <w:rsid w:val="00C402E9"/>
    <w:rsid w:val="00C40523"/>
    <w:rsid w:val="00C40545"/>
    <w:rsid w:val="00C40759"/>
    <w:rsid w:val="00C40811"/>
    <w:rsid w:val="00C40834"/>
    <w:rsid w:val="00C40878"/>
    <w:rsid w:val="00C40952"/>
    <w:rsid w:val="00C40A09"/>
    <w:rsid w:val="00C40AD4"/>
    <w:rsid w:val="00C40AF9"/>
    <w:rsid w:val="00C40B4F"/>
    <w:rsid w:val="00C40B88"/>
    <w:rsid w:val="00C40BE7"/>
    <w:rsid w:val="00C40C39"/>
    <w:rsid w:val="00C40C83"/>
    <w:rsid w:val="00C40D73"/>
    <w:rsid w:val="00C40DC9"/>
    <w:rsid w:val="00C40E34"/>
    <w:rsid w:val="00C4131A"/>
    <w:rsid w:val="00C41390"/>
    <w:rsid w:val="00C41456"/>
    <w:rsid w:val="00C41589"/>
    <w:rsid w:val="00C415A8"/>
    <w:rsid w:val="00C416FD"/>
    <w:rsid w:val="00C4195C"/>
    <w:rsid w:val="00C41B93"/>
    <w:rsid w:val="00C41BC0"/>
    <w:rsid w:val="00C41CA9"/>
    <w:rsid w:val="00C41D09"/>
    <w:rsid w:val="00C41D4B"/>
    <w:rsid w:val="00C41F24"/>
    <w:rsid w:val="00C4215A"/>
    <w:rsid w:val="00C42187"/>
    <w:rsid w:val="00C423B4"/>
    <w:rsid w:val="00C42549"/>
    <w:rsid w:val="00C4260C"/>
    <w:rsid w:val="00C4265A"/>
    <w:rsid w:val="00C42739"/>
    <w:rsid w:val="00C4276C"/>
    <w:rsid w:val="00C4289B"/>
    <w:rsid w:val="00C428AF"/>
    <w:rsid w:val="00C4296F"/>
    <w:rsid w:val="00C429E8"/>
    <w:rsid w:val="00C42B68"/>
    <w:rsid w:val="00C42C15"/>
    <w:rsid w:val="00C42C72"/>
    <w:rsid w:val="00C42D6D"/>
    <w:rsid w:val="00C42D83"/>
    <w:rsid w:val="00C42DCA"/>
    <w:rsid w:val="00C43050"/>
    <w:rsid w:val="00C4306B"/>
    <w:rsid w:val="00C432CD"/>
    <w:rsid w:val="00C43307"/>
    <w:rsid w:val="00C43390"/>
    <w:rsid w:val="00C433C2"/>
    <w:rsid w:val="00C433DE"/>
    <w:rsid w:val="00C434A1"/>
    <w:rsid w:val="00C43595"/>
    <w:rsid w:val="00C43699"/>
    <w:rsid w:val="00C439EE"/>
    <w:rsid w:val="00C43C80"/>
    <w:rsid w:val="00C43CC4"/>
    <w:rsid w:val="00C43D69"/>
    <w:rsid w:val="00C441D5"/>
    <w:rsid w:val="00C44215"/>
    <w:rsid w:val="00C44233"/>
    <w:rsid w:val="00C445FA"/>
    <w:rsid w:val="00C44723"/>
    <w:rsid w:val="00C44874"/>
    <w:rsid w:val="00C448DA"/>
    <w:rsid w:val="00C44998"/>
    <w:rsid w:val="00C44B3B"/>
    <w:rsid w:val="00C44B53"/>
    <w:rsid w:val="00C44B7F"/>
    <w:rsid w:val="00C44C7B"/>
    <w:rsid w:val="00C44DFC"/>
    <w:rsid w:val="00C44F85"/>
    <w:rsid w:val="00C4508E"/>
    <w:rsid w:val="00C45225"/>
    <w:rsid w:val="00C4522A"/>
    <w:rsid w:val="00C45271"/>
    <w:rsid w:val="00C456BC"/>
    <w:rsid w:val="00C4573C"/>
    <w:rsid w:val="00C45890"/>
    <w:rsid w:val="00C45959"/>
    <w:rsid w:val="00C45C3F"/>
    <w:rsid w:val="00C45CAE"/>
    <w:rsid w:val="00C45D81"/>
    <w:rsid w:val="00C45E98"/>
    <w:rsid w:val="00C45EB5"/>
    <w:rsid w:val="00C45EBC"/>
    <w:rsid w:val="00C45F74"/>
    <w:rsid w:val="00C45FA2"/>
    <w:rsid w:val="00C460C5"/>
    <w:rsid w:val="00C4616B"/>
    <w:rsid w:val="00C4617F"/>
    <w:rsid w:val="00C461AE"/>
    <w:rsid w:val="00C4622B"/>
    <w:rsid w:val="00C46233"/>
    <w:rsid w:val="00C46273"/>
    <w:rsid w:val="00C462CA"/>
    <w:rsid w:val="00C464CE"/>
    <w:rsid w:val="00C466EC"/>
    <w:rsid w:val="00C46708"/>
    <w:rsid w:val="00C46732"/>
    <w:rsid w:val="00C4677D"/>
    <w:rsid w:val="00C467AA"/>
    <w:rsid w:val="00C46900"/>
    <w:rsid w:val="00C46965"/>
    <w:rsid w:val="00C469A3"/>
    <w:rsid w:val="00C46C39"/>
    <w:rsid w:val="00C46C45"/>
    <w:rsid w:val="00C46C56"/>
    <w:rsid w:val="00C46C9C"/>
    <w:rsid w:val="00C46EC9"/>
    <w:rsid w:val="00C47058"/>
    <w:rsid w:val="00C47164"/>
    <w:rsid w:val="00C47201"/>
    <w:rsid w:val="00C4720A"/>
    <w:rsid w:val="00C47451"/>
    <w:rsid w:val="00C47601"/>
    <w:rsid w:val="00C47829"/>
    <w:rsid w:val="00C479C5"/>
    <w:rsid w:val="00C47A1F"/>
    <w:rsid w:val="00C47C81"/>
    <w:rsid w:val="00C47C99"/>
    <w:rsid w:val="00C47D5C"/>
    <w:rsid w:val="00C47F70"/>
    <w:rsid w:val="00C47F74"/>
    <w:rsid w:val="00C47FFB"/>
    <w:rsid w:val="00C5031F"/>
    <w:rsid w:val="00C5033F"/>
    <w:rsid w:val="00C503D9"/>
    <w:rsid w:val="00C50420"/>
    <w:rsid w:val="00C505F0"/>
    <w:rsid w:val="00C50621"/>
    <w:rsid w:val="00C508CC"/>
    <w:rsid w:val="00C50ACB"/>
    <w:rsid w:val="00C50AF8"/>
    <w:rsid w:val="00C50B78"/>
    <w:rsid w:val="00C50C26"/>
    <w:rsid w:val="00C50CDF"/>
    <w:rsid w:val="00C50DF3"/>
    <w:rsid w:val="00C510EE"/>
    <w:rsid w:val="00C51109"/>
    <w:rsid w:val="00C511E2"/>
    <w:rsid w:val="00C5146E"/>
    <w:rsid w:val="00C514B4"/>
    <w:rsid w:val="00C515A8"/>
    <w:rsid w:val="00C515BE"/>
    <w:rsid w:val="00C51665"/>
    <w:rsid w:val="00C5167E"/>
    <w:rsid w:val="00C5168F"/>
    <w:rsid w:val="00C516D1"/>
    <w:rsid w:val="00C5173C"/>
    <w:rsid w:val="00C51759"/>
    <w:rsid w:val="00C517AD"/>
    <w:rsid w:val="00C51854"/>
    <w:rsid w:val="00C51985"/>
    <w:rsid w:val="00C51B4E"/>
    <w:rsid w:val="00C51BDD"/>
    <w:rsid w:val="00C51BF4"/>
    <w:rsid w:val="00C51C44"/>
    <w:rsid w:val="00C51D9F"/>
    <w:rsid w:val="00C51DF1"/>
    <w:rsid w:val="00C51E37"/>
    <w:rsid w:val="00C51E7B"/>
    <w:rsid w:val="00C51FCE"/>
    <w:rsid w:val="00C520A2"/>
    <w:rsid w:val="00C5228C"/>
    <w:rsid w:val="00C522D9"/>
    <w:rsid w:val="00C52485"/>
    <w:rsid w:val="00C525B9"/>
    <w:rsid w:val="00C52834"/>
    <w:rsid w:val="00C52849"/>
    <w:rsid w:val="00C529B9"/>
    <w:rsid w:val="00C52AFC"/>
    <w:rsid w:val="00C52B78"/>
    <w:rsid w:val="00C52BAD"/>
    <w:rsid w:val="00C52C53"/>
    <w:rsid w:val="00C52D10"/>
    <w:rsid w:val="00C52D8B"/>
    <w:rsid w:val="00C52DAE"/>
    <w:rsid w:val="00C52ECC"/>
    <w:rsid w:val="00C53048"/>
    <w:rsid w:val="00C530AB"/>
    <w:rsid w:val="00C53268"/>
    <w:rsid w:val="00C532A0"/>
    <w:rsid w:val="00C532BB"/>
    <w:rsid w:val="00C533ED"/>
    <w:rsid w:val="00C534F6"/>
    <w:rsid w:val="00C5359D"/>
    <w:rsid w:val="00C535CF"/>
    <w:rsid w:val="00C53792"/>
    <w:rsid w:val="00C53832"/>
    <w:rsid w:val="00C5388A"/>
    <w:rsid w:val="00C5389A"/>
    <w:rsid w:val="00C538CC"/>
    <w:rsid w:val="00C5393A"/>
    <w:rsid w:val="00C53C94"/>
    <w:rsid w:val="00C53CDD"/>
    <w:rsid w:val="00C53D70"/>
    <w:rsid w:val="00C53EFE"/>
    <w:rsid w:val="00C5408D"/>
    <w:rsid w:val="00C541D4"/>
    <w:rsid w:val="00C541E7"/>
    <w:rsid w:val="00C54212"/>
    <w:rsid w:val="00C54292"/>
    <w:rsid w:val="00C542B3"/>
    <w:rsid w:val="00C54312"/>
    <w:rsid w:val="00C5435D"/>
    <w:rsid w:val="00C54508"/>
    <w:rsid w:val="00C5470D"/>
    <w:rsid w:val="00C5478D"/>
    <w:rsid w:val="00C547A3"/>
    <w:rsid w:val="00C548D5"/>
    <w:rsid w:val="00C54A13"/>
    <w:rsid w:val="00C54AC1"/>
    <w:rsid w:val="00C54B32"/>
    <w:rsid w:val="00C54C11"/>
    <w:rsid w:val="00C54CE1"/>
    <w:rsid w:val="00C54E12"/>
    <w:rsid w:val="00C54FF9"/>
    <w:rsid w:val="00C5504F"/>
    <w:rsid w:val="00C550AA"/>
    <w:rsid w:val="00C551C8"/>
    <w:rsid w:val="00C5535B"/>
    <w:rsid w:val="00C5539D"/>
    <w:rsid w:val="00C5549D"/>
    <w:rsid w:val="00C55578"/>
    <w:rsid w:val="00C555F9"/>
    <w:rsid w:val="00C556E6"/>
    <w:rsid w:val="00C55863"/>
    <w:rsid w:val="00C55933"/>
    <w:rsid w:val="00C55E23"/>
    <w:rsid w:val="00C55EA4"/>
    <w:rsid w:val="00C55F56"/>
    <w:rsid w:val="00C55F69"/>
    <w:rsid w:val="00C560A5"/>
    <w:rsid w:val="00C560ED"/>
    <w:rsid w:val="00C56109"/>
    <w:rsid w:val="00C56180"/>
    <w:rsid w:val="00C561FE"/>
    <w:rsid w:val="00C563BA"/>
    <w:rsid w:val="00C566C0"/>
    <w:rsid w:val="00C56A4B"/>
    <w:rsid w:val="00C56A80"/>
    <w:rsid w:val="00C56D21"/>
    <w:rsid w:val="00C56DDD"/>
    <w:rsid w:val="00C56E48"/>
    <w:rsid w:val="00C56EBF"/>
    <w:rsid w:val="00C56FA9"/>
    <w:rsid w:val="00C56FD1"/>
    <w:rsid w:val="00C56FDB"/>
    <w:rsid w:val="00C57059"/>
    <w:rsid w:val="00C571FB"/>
    <w:rsid w:val="00C57282"/>
    <w:rsid w:val="00C572DC"/>
    <w:rsid w:val="00C57352"/>
    <w:rsid w:val="00C573D9"/>
    <w:rsid w:val="00C57530"/>
    <w:rsid w:val="00C57551"/>
    <w:rsid w:val="00C5755C"/>
    <w:rsid w:val="00C5770D"/>
    <w:rsid w:val="00C5776A"/>
    <w:rsid w:val="00C578D9"/>
    <w:rsid w:val="00C57A65"/>
    <w:rsid w:val="00C57A90"/>
    <w:rsid w:val="00C57C34"/>
    <w:rsid w:val="00C57C4F"/>
    <w:rsid w:val="00C57F44"/>
    <w:rsid w:val="00C57F5F"/>
    <w:rsid w:val="00C57F82"/>
    <w:rsid w:val="00C600D2"/>
    <w:rsid w:val="00C60113"/>
    <w:rsid w:val="00C601B5"/>
    <w:rsid w:val="00C6044E"/>
    <w:rsid w:val="00C604EF"/>
    <w:rsid w:val="00C6057A"/>
    <w:rsid w:val="00C6059D"/>
    <w:rsid w:val="00C60691"/>
    <w:rsid w:val="00C60694"/>
    <w:rsid w:val="00C6095C"/>
    <w:rsid w:val="00C60A3E"/>
    <w:rsid w:val="00C60A56"/>
    <w:rsid w:val="00C60B80"/>
    <w:rsid w:val="00C60C35"/>
    <w:rsid w:val="00C60EBF"/>
    <w:rsid w:val="00C60ED7"/>
    <w:rsid w:val="00C60F3E"/>
    <w:rsid w:val="00C60F6A"/>
    <w:rsid w:val="00C60FC9"/>
    <w:rsid w:val="00C61096"/>
    <w:rsid w:val="00C610B4"/>
    <w:rsid w:val="00C610BF"/>
    <w:rsid w:val="00C6116B"/>
    <w:rsid w:val="00C61283"/>
    <w:rsid w:val="00C612D4"/>
    <w:rsid w:val="00C61471"/>
    <w:rsid w:val="00C6150F"/>
    <w:rsid w:val="00C61775"/>
    <w:rsid w:val="00C6184F"/>
    <w:rsid w:val="00C618CD"/>
    <w:rsid w:val="00C6198A"/>
    <w:rsid w:val="00C61B5C"/>
    <w:rsid w:val="00C61B84"/>
    <w:rsid w:val="00C61BA3"/>
    <w:rsid w:val="00C61F81"/>
    <w:rsid w:val="00C62038"/>
    <w:rsid w:val="00C62097"/>
    <w:rsid w:val="00C621A8"/>
    <w:rsid w:val="00C6237F"/>
    <w:rsid w:val="00C6238F"/>
    <w:rsid w:val="00C62393"/>
    <w:rsid w:val="00C625F0"/>
    <w:rsid w:val="00C628E5"/>
    <w:rsid w:val="00C6294C"/>
    <w:rsid w:val="00C629B3"/>
    <w:rsid w:val="00C62B73"/>
    <w:rsid w:val="00C62E74"/>
    <w:rsid w:val="00C62EB2"/>
    <w:rsid w:val="00C62F4F"/>
    <w:rsid w:val="00C63315"/>
    <w:rsid w:val="00C63318"/>
    <w:rsid w:val="00C63338"/>
    <w:rsid w:val="00C633B5"/>
    <w:rsid w:val="00C633C7"/>
    <w:rsid w:val="00C633D0"/>
    <w:rsid w:val="00C63565"/>
    <w:rsid w:val="00C636D0"/>
    <w:rsid w:val="00C638B2"/>
    <w:rsid w:val="00C63A65"/>
    <w:rsid w:val="00C63A73"/>
    <w:rsid w:val="00C63A94"/>
    <w:rsid w:val="00C63B7F"/>
    <w:rsid w:val="00C63C0F"/>
    <w:rsid w:val="00C63C5A"/>
    <w:rsid w:val="00C63DA4"/>
    <w:rsid w:val="00C63E23"/>
    <w:rsid w:val="00C63E5A"/>
    <w:rsid w:val="00C63F2C"/>
    <w:rsid w:val="00C64261"/>
    <w:rsid w:val="00C644A8"/>
    <w:rsid w:val="00C647B9"/>
    <w:rsid w:val="00C648A4"/>
    <w:rsid w:val="00C648EB"/>
    <w:rsid w:val="00C64900"/>
    <w:rsid w:val="00C649A4"/>
    <w:rsid w:val="00C64A09"/>
    <w:rsid w:val="00C64AE1"/>
    <w:rsid w:val="00C64BF4"/>
    <w:rsid w:val="00C64C74"/>
    <w:rsid w:val="00C64D37"/>
    <w:rsid w:val="00C64E05"/>
    <w:rsid w:val="00C64EF7"/>
    <w:rsid w:val="00C64F0A"/>
    <w:rsid w:val="00C65024"/>
    <w:rsid w:val="00C6505E"/>
    <w:rsid w:val="00C650DC"/>
    <w:rsid w:val="00C651EF"/>
    <w:rsid w:val="00C65355"/>
    <w:rsid w:val="00C65367"/>
    <w:rsid w:val="00C653A0"/>
    <w:rsid w:val="00C6567E"/>
    <w:rsid w:val="00C658E2"/>
    <w:rsid w:val="00C6594A"/>
    <w:rsid w:val="00C659D3"/>
    <w:rsid w:val="00C65A2E"/>
    <w:rsid w:val="00C65A83"/>
    <w:rsid w:val="00C65ABF"/>
    <w:rsid w:val="00C65B1D"/>
    <w:rsid w:val="00C65B1F"/>
    <w:rsid w:val="00C65BA2"/>
    <w:rsid w:val="00C65C2C"/>
    <w:rsid w:val="00C65C96"/>
    <w:rsid w:val="00C65CC0"/>
    <w:rsid w:val="00C65DA8"/>
    <w:rsid w:val="00C65E12"/>
    <w:rsid w:val="00C65F88"/>
    <w:rsid w:val="00C662AA"/>
    <w:rsid w:val="00C66323"/>
    <w:rsid w:val="00C6635A"/>
    <w:rsid w:val="00C6640E"/>
    <w:rsid w:val="00C6655B"/>
    <w:rsid w:val="00C66572"/>
    <w:rsid w:val="00C668C8"/>
    <w:rsid w:val="00C669A2"/>
    <w:rsid w:val="00C669FF"/>
    <w:rsid w:val="00C66A2A"/>
    <w:rsid w:val="00C66AE3"/>
    <w:rsid w:val="00C66B5C"/>
    <w:rsid w:val="00C66B77"/>
    <w:rsid w:val="00C66EB8"/>
    <w:rsid w:val="00C66EBA"/>
    <w:rsid w:val="00C66F56"/>
    <w:rsid w:val="00C6706C"/>
    <w:rsid w:val="00C67084"/>
    <w:rsid w:val="00C671BE"/>
    <w:rsid w:val="00C672AF"/>
    <w:rsid w:val="00C673BC"/>
    <w:rsid w:val="00C673E1"/>
    <w:rsid w:val="00C67408"/>
    <w:rsid w:val="00C67679"/>
    <w:rsid w:val="00C6773E"/>
    <w:rsid w:val="00C67934"/>
    <w:rsid w:val="00C6798D"/>
    <w:rsid w:val="00C67A1B"/>
    <w:rsid w:val="00C67AA7"/>
    <w:rsid w:val="00C67B79"/>
    <w:rsid w:val="00C67CDC"/>
    <w:rsid w:val="00C67D07"/>
    <w:rsid w:val="00C67D24"/>
    <w:rsid w:val="00C700A1"/>
    <w:rsid w:val="00C700F9"/>
    <w:rsid w:val="00C703E8"/>
    <w:rsid w:val="00C7078A"/>
    <w:rsid w:val="00C7079D"/>
    <w:rsid w:val="00C70817"/>
    <w:rsid w:val="00C70861"/>
    <w:rsid w:val="00C7088B"/>
    <w:rsid w:val="00C709FF"/>
    <w:rsid w:val="00C70B38"/>
    <w:rsid w:val="00C70B80"/>
    <w:rsid w:val="00C70CC8"/>
    <w:rsid w:val="00C70EC4"/>
    <w:rsid w:val="00C710E9"/>
    <w:rsid w:val="00C710F8"/>
    <w:rsid w:val="00C7140F"/>
    <w:rsid w:val="00C71413"/>
    <w:rsid w:val="00C7156D"/>
    <w:rsid w:val="00C71594"/>
    <w:rsid w:val="00C715CF"/>
    <w:rsid w:val="00C71630"/>
    <w:rsid w:val="00C717E4"/>
    <w:rsid w:val="00C717E9"/>
    <w:rsid w:val="00C7183C"/>
    <w:rsid w:val="00C71ADF"/>
    <w:rsid w:val="00C71C99"/>
    <w:rsid w:val="00C71E84"/>
    <w:rsid w:val="00C72152"/>
    <w:rsid w:val="00C721D0"/>
    <w:rsid w:val="00C721E0"/>
    <w:rsid w:val="00C721EB"/>
    <w:rsid w:val="00C722FC"/>
    <w:rsid w:val="00C72314"/>
    <w:rsid w:val="00C72395"/>
    <w:rsid w:val="00C72429"/>
    <w:rsid w:val="00C72431"/>
    <w:rsid w:val="00C72450"/>
    <w:rsid w:val="00C7245A"/>
    <w:rsid w:val="00C72651"/>
    <w:rsid w:val="00C726C0"/>
    <w:rsid w:val="00C727DF"/>
    <w:rsid w:val="00C72815"/>
    <w:rsid w:val="00C72913"/>
    <w:rsid w:val="00C729C9"/>
    <w:rsid w:val="00C72A0E"/>
    <w:rsid w:val="00C72ADC"/>
    <w:rsid w:val="00C72C69"/>
    <w:rsid w:val="00C72CE7"/>
    <w:rsid w:val="00C72D23"/>
    <w:rsid w:val="00C72D4D"/>
    <w:rsid w:val="00C72ED4"/>
    <w:rsid w:val="00C72FAF"/>
    <w:rsid w:val="00C72FC7"/>
    <w:rsid w:val="00C72FEB"/>
    <w:rsid w:val="00C730F5"/>
    <w:rsid w:val="00C73143"/>
    <w:rsid w:val="00C731D0"/>
    <w:rsid w:val="00C731EF"/>
    <w:rsid w:val="00C73405"/>
    <w:rsid w:val="00C73579"/>
    <w:rsid w:val="00C7365B"/>
    <w:rsid w:val="00C7372F"/>
    <w:rsid w:val="00C738AE"/>
    <w:rsid w:val="00C738BF"/>
    <w:rsid w:val="00C73952"/>
    <w:rsid w:val="00C739B1"/>
    <w:rsid w:val="00C739D7"/>
    <w:rsid w:val="00C73A31"/>
    <w:rsid w:val="00C73A5F"/>
    <w:rsid w:val="00C73BBD"/>
    <w:rsid w:val="00C73DCC"/>
    <w:rsid w:val="00C73DEE"/>
    <w:rsid w:val="00C73E86"/>
    <w:rsid w:val="00C73F85"/>
    <w:rsid w:val="00C7401D"/>
    <w:rsid w:val="00C7401F"/>
    <w:rsid w:val="00C7426C"/>
    <w:rsid w:val="00C7428F"/>
    <w:rsid w:val="00C74526"/>
    <w:rsid w:val="00C7461E"/>
    <w:rsid w:val="00C74905"/>
    <w:rsid w:val="00C749AB"/>
    <w:rsid w:val="00C74D2A"/>
    <w:rsid w:val="00C74DDF"/>
    <w:rsid w:val="00C74F8F"/>
    <w:rsid w:val="00C74FBD"/>
    <w:rsid w:val="00C750F3"/>
    <w:rsid w:val="00C75165"/>
    <w:rsid w:val="00C75206"/>
    <w:rsid w:val="00C75378"/>
    <w:rsid w:val="00C7539A"/>
    <w:rsid w:val="00C753F0"/>
    <w:rsid w:val="00C753FF"/>
    <w:rsid w:val="00C75546"/>
    <w:rsid w:val="00C75672"/>
    <w:rsid w:val="00C756AF"/>
    <w:rsid w:val="00C756C7"/>
    <w:rsid w:val="00C7581A"/>
    <w:rsid w:val="00C758B3"/>
    <w:rsid w:val="00C75947"/>
    <w:rsid w:val="00C75A83"/>
    <w:rsid w:val="00C75AE2"/>
    <w:rsid w:val="00C75C0D"/>
    <w:rsid w:val="00C75C20"/>
    <w:rsid w:val="00C75CC4"/>
    <w:rsid w:val="00C75CD7"/>
    <w:rsid w:val="00C75F92"/>
    <w:rsid w:val="00C76038"/>
    <w:rsid w:val="00C7605D"/>
    <w:rsid w:val="00C76155"/>
    <w:rsid w:val="00C7620B"/>
    <w:rsid w:val="00C76655"/>
    <w:rsid w:val="00C76727"/>
    <w:rsid w:val="00C7679B"/>
    <w:rsid w:val="00C767E2"/>
    <w:rsid w:val="00C769CB"/>
    <w:rsid w:val="00C76A9A"/>
    <w:rsid w:val="00C76B3A"/>
    <w:rsid w:val="00C76B71"/>
    <w:rsid w:val="00C76C18"/>
    <w:rsid w:val="00C76C1A"/>
    <w:rsid w:val="00C76C5B"/>
    <w:rsid w:val="00C76E1C"/>
    <w:rsid w:val="00C76E79"/>
    <w:rsid w:val="00C76EE6"/>
    <w:rsid w:val="00C76F8A"/>
    <w:rsid w:val="00C76FA4"/>
    <w:rsid w:val="00C7748B"/>
    <w:rsid w:val="00C7756A"/>
    <w:rsid w:val="00C775EA"/>
    <w:rsid w:val="00C7760A"/>
    <w:rsid w:val="00C77654"/>
    <w:rsid w:val="00C776BA"/>
    <w:rsid w:val="00C776BE"/>
    <w:rsid w:val="00C77713"/>
    <w:rsid w:val="00C7779F"/>
    <w:rsid w:val="00C777E1"/>
    <w:rsid w:val="00C77892"/>
    <w:rsid w:val="00C778A2"/>
    <w:rsid w:val="00C77A77"/>
    <w:rsid w:val="00C77A98"/>
    <w:rsid w:val="00C77AFD"/>
    <w:rsid w:val="00C77BCE"/>
    <w:rsid w:val="00C77BE5"/>
    <w:rsid w:val="00C77C04"/>
    <w:rsid w:val="00C77D3A"/>
    <w:rsid w:val="00C77DAD"/>
    <w:rsid w:val="00C77E39"/>
    <w:rsid w:val="00C80025"/>
    <w:rsid w:val="00C80129"/>
    <w:rsid w:val="00C8017C"/>
    <w:rsid w:val="00C80208"/>
    <w:rsid w:val="00C8023A"/>
    <w:rsid w:val="00C80315"/>
    <w:rsid w:val="00C803D3"/>
    <w:rsid w:val="00C803FC"/>
    <w:rsid w:val="00C804A8"/>
    <w:rsid w:val="00C80534"/>
    <w:rsid w:val="00C80603"/>
    <w:rsid w:val="00C806B3"/>
    <w:rsid w:val="00C80806"/>
    <w:rsid w:val="00C808B2"/>
    <w:rsid w:val="00C80A4E"/>
    <w:rsid w:val="00C80B6F"/>
    <w:rsid w:val="00C80C35"/>
    <w:rsid w:val="00C80CF2"/>
    <w:rsid w:val="00C80D80"/>
    <w:rsid w:val="00C80D84"/>
    <w:rsid w:val="00C80E02"/>
    <w:rsid w:val="00C80F40"/>
    <w:rsid w:val="00C81048"/>
    <w:rsid w:val="00C8106C"/>
    <w:rsid w:val="00C8106D"/>
    <w:rsid w:val="00C810F8"/>
    <w:rsid w:val="00C8110D"/>
    <w:rsid w:val="00C812EC"/>
    <w:rsid w:val="00C81334"/>
    <w:rsid w:val="00C8143C"/>
    <w:rsid w:val="00C8157C"/>
    <w:rsid w:val="00C815CC"/>
    <w:rsid w:val="00C8173D"/>
    <w:rsid w:val="00C8182B"/>
    <w:rsid w:val="00C81957"/>
    <w:rsid w:val="00C81FE4"/>
    <w:rsid w:val="00C8217A"/>
    <w:rsid w:val="00C82226"/>
    <w:rsid w:val="00C82415"/>
    <w:rsid w:val="00C8245E"/>
    <w:rsid w:val="00C824CC"/>
    <w:rsid w:val="00C825D0"/>
    <w:rsid w:val="00C825D3"/>
    <w:rsid w:val="00C826FC"/>
    <w:rsid w:val="00C827D6"/>
    <w:rsid w:val="00C8286B"/>
    <w:rsid w:val="00C829A5"/>
    <w:rsid w:val="00C82A1B"/>
    <w:rsid w:val="00C82A59"/>
    <w:rsid w:val="00C82A9C"/>
    <w:rsid w:val="00C82BFD"/>
    <w:rsid w:val="00C82D3F"/>
    <w:rsid w:val="00C82E08"/>
    <w:rsid w:val="00C82F2C"/>
    <w:rsid w:val="00C82FA3"/>
    <w:rsid w:val="00C82FF5"/>
    <w:rsid w:val="00C8300F"/>
    <w:rsid w:val="00C830AA"/>
    <w:rsid w:val="00C83197"/>
    <w:rsid w:val="00C831DE"/>
    <w:rsid w:val="00C833A7"/>
    <w:rsid w:val="00C833EB"/>
    <w:rsid w:val="00C83402"/>
    <w:rsid w:val="00C83460"/>
    <w:rsid w:val="00C83466"/>
    <w:rsid w:val="00C835EB"/>
    <w:rsid w:val="00C83677"/>
    <w:rsid w:val="00C8371D"/>
    <w:rsid w:val="00C83798"/>
    <w:rsid w:val="00C83889"/>
    <w:rsid w:val="00C839C5"/>
    <w:rsid w:val="00C83A10"/>
    <w:rsid w:val="00C83ACE"/>
    <w:rsid w:val="00C83B78"/>
    <w:rsid w:val="00C83BE6"/>
    <w:rsid w:val="00C83D4F"/>
    <w:rsid w:val="00C83E0A"/>
    <w:rsid w:val="00C83ECB"/>
    <w:rsid w:val="00C83ED4"/>
    <w:rsid w:val="00C83FDD"/>
    <w:rsid w:val="00C840F6"/>
    <w:rsid w:val="00C841ED"/>
    <w:rsid w:val="00C8425B"/>
    <w:rsid w:val="00C842CA"/>
    <w:rsid w:val="00C84593"/>
    <w:rsid w:val="00C845A5"/>
    <w:rsid w:val="00C8473D"/>
    <w:rsid w:val="00C84768"/>
    <w:rsid w:val="00C848E9"/>
    <w:rsid w:val="00C84A33"/>
    <w:rsid w:val="00C84B46"/>
    <w:rsid w:val="00C84BB7"/>
    <w:rsid w:val="00C84C1C"/>
    <w:rsid w:val="00C84CEA"/>
    <w:rsid w:val="00C84F28"/>
    <w:rsid w:val="00C85002"/>
    <w:rsid w:val="00C850F6"/>
    <w:rsid w:val="00C851D0"/>
    <w:rsid w:val="00C85266"/>
    <w:rsid w:val="00C852B2"/>
    <w:rsid w:val="00C8545F"/>
    <w:rsid w:val="00C854E4"/>
    <w:rsid w:val="00C8563A"/>
    <w:rsid w:val="00C85665"/>
    <w:rsid w:val="00C8578F"/>
    <w:rsid w:val="00C858B8"/>
    <w:rsid w:val="00C858E2"/>
    <w:rsid w:val="00C8590E"/>
    <w:rsid w:val="00C85AFA"/>
    <w:rsid w:val="00C85B18"/>
    <w:rsid w:val="00C85C1A"/>
    <w:rsid w:val="00C85F2D"/>
    <w:rsid w:val="00C85F3F"/>
    <w:rsid w:val="00C85FCB"/>
    <w:rsid w:val="00C86018"/>
    <w:rsid w:val="00C8609E"/>
    <w:rsid w:val="00C860A8"/>
    <w:rsid w:val="00C860BE"/>
    <w:rsid w:val="00C86192"/>
    <w:rsid w:val="00C862E7"/>
    <w:rsid w:val="00C865E0"/>
    <w:rsid w:val="00C86882"/>
    <w:rsid w:val="00C86A47"/>
    <w:rsid w:val="00C86A50"/>
    <w:rsid w:val="00C86A87"/>
    <w:rsid w:val="00C86A9A"/>
    <w:rsid w:val="00C86AAC"/>
    <w:rsid w:val="00C86B07"/>
    <w:rsid w:val="00C86BAC"/>
    <w:rsid w:val="00C86C49"/>
    <w:rsid w:val="00C86C60"/>
    <w:rsid w:val="00C86CF8"/>
    <w:rsid w:val="00C86DB2"/>
    <w:rsid w:val="00C86F6A"/>
    <w:rsid w:val="00C86F9B"/>
    <w:rsid w:val="00C87154"/>
    <w:rsid w:val="00C871DC"/>
    <w:rsid w:val="00C8740A"/>
    <w:rsid w:val="00C877DF"/>
    <w:rsid w:val="00C878D3"/>
    <w:rsid w:val="00C87A2B"/>
    <w:rsid w:val="00C87A9C"/>
    <w:rsid w:val="00C87B52"/>
    <w:rsid w:val="00C87CBE"/>
    <w:rsid w:val="00C87D61"/>
    <w:rsid w:val="00C87D70"/>
    <w:rsid w:val="00C87D8C"/>
    <w:rsid w:val="00C87E8C"/>
    <w:rsid w:val="00C87E9C"/>
    <w:rsid w:val="00C87F73"/>
    <w:rsid w:val="00C90100"/>
    <w:rsid w:val="00C9011B"/>
    <w:rsid w:val="00C901D9"/>
    <w:rsid w:val="00C9028B"/>
    <w:rsid w:val="00C90291"/>
    <w:rsid w:val="00C902F8"/>
    <w:rsid w:val="00C90380"/>
    <w:rsid w:val="00C903A8"/>
    <w:rsid w:val="00C903F8"/>
    <w:rsid w:val="00C9059C"/>
    <w:rsid w:val="00C908BC"/>
    <w:rsid w:val="00C9090D"/>
    <w:rsid w:val="00C9099A"/>
    <w:rsid w:val="00C909B3"/>
    <w:rsid w:val="00C90AB0"/>
    <w:rsid w:val="00C90C4D"/>
    <w:rsid w:val="00C90C57"/>
    <w:rsid w:val="00C90C65"/>
    <w:rsid w:val="00C90CE8"/>
    <w:rsid w:val="00C90E34"/>
    <w:rsid w:val="00C90E9E"/>
    <w:rsid w:val="00C90EC5"/>
    <w:rsid w:val="00C90F35"/>
    <w:rsid w:val="00C90FF0"/>
    <w:rsid w:val="00C9129A"/>
    <w:rsid w:val="00C9158F"/>
    <w:rsid w:val="00C915DE"/>
    <w:rsid w:val="00C91634"/>
    <w:rsid w:val="00C91735"/>
    <w:rsid w:val="00C9179E"/>
    <w:rsid w:val="00C917A7"/>
    <w:rsid w:val="00C919B6"/>
    <w:rsid w:val="00C919E1"/>
    <w:rsid w:val="00C919F3"/>
    <w:rsid w:val="00C91A1B"/>
    <w:rsid w:val="00C91B29"/>
    <w:rsid w:val="00C91B44"/>
    <w:rsid w:val="00C91D65"/>
    <w:rsid w:val="00C91DEB"/>
    <w:rsid w:val="00C91E43"/>
    <w:rsid w:val="00C9204C"/>
    <w:rsid w:val="00C92102"/>
    <w:rsid w:val="00C9220E"/>
    <w:rsid w:val="00C92217"/>
    <w:rsid w:val="00C9226C"/>
    <w:rsid w:val="00C922B7"/>
    <w:rsid w:val="00C922EC"/>
    <w:rsid w:val="00C92607"/>
    <w:rsid w:val="00C9268C"/>
    <w:rsid w:val="00C926AB"/>
    <w:rsid w:val="00C927B7"/>
    <w:rsid w:val="00C927B8"/>
    <w:rsid w:val="00C927FF"/>
    <w:rsid w:val="00C92A92"/>
    <w:rsid w:val="00C92BA0"/>
    <w:rsid w:val="00C92BD0"/>
    <w:rsid w:val="00C92CD4"/>
    <w:rsid w:val="00C92DE1"/>
    <w:rsid w:val="00C92E1C"/>
    <w:rsid w:val="00C92E51"/>
    <w:rsid w:val="00C92E76"/>
    <w:rsid w:val="00C92FFD"/>
    <w:rsid w:val="00C9303E"/>
    <w:rsid w:val="00C932C4"/>
    <w:rsid w:val="00C933D6"/>
    <w:rsid w:val="00C934D4"/>
    <w:rsid w:val="00C934E4"/>
    <w:rsid w:val="00C9358A"/>
    <w:rsid w:val="00C9369B"/>
    <w:rsid w:val="00C936AE"/>
    <w:rsid w:val="00C937C7"/>
    <w:rsid w:val="00C937E4"/>
    <w:rsid w:val="00C9380C"/>
    <w:rsid w:val="00C939FD"/>
    <w:rsid w:val="00C93A94"/>
    <w:rsid w:val="00C93AAD"/>
    <w:rsid w:val="00C93D71"/>
    <w:rsid w:val="00C93E8A"/>
    <w:rsid w:val="00C94135"/>
    <w:rsid w:val="00C941EE"/>
    <w:rsid w:val="00C94287"/>
    <w:rsid w:val="00C942F0"/>
    <w:rsid w:val="00C94318"/>
    <w:rsid w:val="00C9446F"/>
    <w:rsid w:val="00C944FD"/>
    <w:rsid w:val="00C94645"/>
    <w:rsid w:val="00C949C9"/>
    <w:rsid w:val="00C94BD5"/>
    <w:rsid w:val="00C94C3F"/>
    <w:rsid w:val="00C9502E"/>
    <w:rsid w:val="00C952CF"/>
    <w:rsid w:val="00C9530B"/>
    <w:rsid w:val="00C9530E"/>
    <w:rsid w:val="00C955E8"/>
    <w:rsid w:val="00C95951"/>
    <w:rsid w:val="00C959D8"/>
    <w:rsid w:val="00C95A71"/>
    <w:rsid w:val="00C95A9D"/>
    <w:rsid w:val="00C95B52"/>
    <w:rsid w:val="00C95DCB"/>
    <w:rsid w:val="00C9617B"/>
    <w:rsid w:val="00C9619E"/>
    <w:rsid w:val="00C962BF"/>
    <w:rsid w:val="00C96310"/>
    <w:rsid w:val="00C96339"/>
    <w:rsid w:val="00C9640D"/>
    <w:rsid w:val="00C96412"/>
    <w:rsid w:val="00C96561"/>
    <w:rsid w:val="00C9661D"/>
    <w:rsid w:val="00C96647"/>
    <w:rsid w:val="00C96851"/>
    <w:rsid w:val="00C9689B"/>
    <w:rsid w:val="00C9690B"/>
    <w:rsid w:val="00C96967"/>
    <w:rsid w:val="00C969B4"/>
    <w:rsid w:val="00C96A8C"/>
    <w:rsid w:val="00C96ADA"/>
    <w:rsid w:val="00C96BBE"/>
    <w:rsid w:val="00C96BC8"/>
    <w:rsid w:val="00C96C4A"/>
    <w:rsid w:val="00C96C97"/>
    <w:rsid w:val="00C96E33"/>
    <w:rsid w:val="00C976D9"/>
    <w:rsid w:val="00C97730"/>
    <w:rsid w:val="00C97840"/>
    <w:rsid w:val="00C979DF"/>
    <w:rsid w:val="00C97A08"/>
    <w:rsid w:val="00C97B39"/>
    <w:rsid w:val="00C97BCE"/>
    <w:rsid w:val="00C97CB7"/>
    <w:rsid w:val="00C97D1D"/>
    <w:rsid w:val="00C97D9A"/>
    <w:rsid w:val="00C97DB5"/>
    <w:rsid w:val="00C97EB0"/>
    <w:rsid w:val="00CA0010"/>
    <w:rsid w:val="00CA0012"/>
    <w:rsid w:val="00CA0070"/>
    <w:rsid w:val="00CA00E8"/>
    <w:rsid w:val="00CA020D"/>
    <w:rsid w:val="00CA040D"/>
    <w:rsid w:val="00CA05C4"/>
    <w:rsid w:val="00CA0615"/>
    <w:rsid w:val="00CA06B2"/>
    <w:rsid w:val="00CA070D"/>
    <w:rsid w:val="00CA07E8"/>
    <w:rsid w:val="00CA0962"/>
    <w:rsid w:val="00CA0A47"/>
    <w:rsid w:val="00CA0B93"/>
    <w:rsid w:val="00CA0F8B"/>
    <w:rsid w:val="00CA10BF"/>
    <w:rsid w:val="00CA11A0"/>
    <w:rsid w:val="00CA12B4"/>
    <w:rsid w:val="00CA140B"/>
    <w:rsid w:val="00CA141F"/>
    <w:rsid w:val="00CA17EF"/>
    <w:rsid w:val="00CA18DF"/>
    <w:rsid w:val="00CA1917"/>
    <w:rsid w:val="00CA192D"/>
    <w:rsid w:val="00CA19EB"/>
    <w:rsid w:val="00CA19F7"/>
    <w:rsid w:val="00CA1B41"/>
    <w:rsid w:val="00CA1C86"/>
    <w:rsid w:val="00CA1CD5"/>
    <w:rsid w:val="00CA1F99"/>
    <w:rsid w:val="00CA2221"/>
    <w:rsid w:val="00CA24B2"/>
    <w:rsid w:val="00CA24DC"/>
    <w:rsid w:val="00CA2750"/>
    <w:rsid w:val="00CA2792"/>
    <w:rsid w:val="00CA289F"/>
    <w:rsid w:val="00CA2981"/>
    <w:rsid w:val="00CA2AEC"/>
    <w:rsid w:val="00CA2CD9"/>
    <w:rsid w:val="00CA2CE3"/>
    <w:rsid w:val="00CA2EE9"/>
    <w:rsid w:val="00CA2F4F"/>
    <w:rsid w:val="00CA2FB6"/>
    <w:rsid w:val="00CA3341"/>
    <w:rsid w:val="00CA3350"/>
    <w:rsid w:val="00CA3399"/>
    <w:rsid w:val="00CA34D5"/>
    <w:rsid w:val="00CA34FA"/>
    <w:rsid w:val="00CA36F5"/>
    <w:rsid w:val="00CA373E"/>
    <w:rsid w:val="00CA3A07"/>
    <w:rsid w:val="00CA3B05"/>
    <w:rsid w:val="00CA3BA9"/>
    <w:rsid w:val="00CA3C1A"/>
    <w:rsid w:val="00CA3C22"/>
    <w:rsid w:val="00CA3C32"/>
    <w:rsid w:val="00CA3E08"/>
    <w:rsid w:val="00CA3F29"/>
    <w:rsid w:val="00CA4053"/>
    <w:rsid w:val="00CA420E"/>
    <w:rsid w:val="00CA4221"/>
    <w:rsid w:val="00CA4241"/>
    <w:rsid w:val="00CA4246"/>
    <w:rsid w:val="00CA4326"/>
    <w:rsid w:val="00CA4586"/>
    <w:rsid w:val="00CA4616"/>
    <w:rsid w:val="00CA4888"/>
    <w:rsid w:val="00CA489C"/>
    <w:rsid w:val="00CA48BF"/>
    <w:rsid w:val="00CA49CC"/>
    <w:rsid w:val="00CA49D4"/>
    <w:rsid w:val="00CA4A01"/>
    <w:rsid w:val="00CA4A7D"/>
    <w:rsid w:val="00CA4AF4"/>
    <w:rsid w:val="00CA4B17"/>
    <w:rsid w:val="00CA4B58"/>
    <w:rsid w:val="00CA4BE8"/>
    <w:rsid w:val="00CA4DC7"/>
    <w:rsid w:val="00CA4E4F"/>
    <w:rsid w:val="00CA4E7C"/>
    <w:rsid w:val="00CA4ED5"/>
    <w:rsid w:val="00CA4FB4"/>
    <w:rsid w:val="00CA5196"/>
    <w:rsid w:val="00CA53B8"/>
    <w:rsid w:val="00CA54AF"/>
    <w:rsid w:val="00CA54F9"/>
    <w:rsid w:val="00CA558A"/>
    <w:rsid w:val="00CA5677"/>
    <w:rsid w:val="00CA579A"/>
    <w:rsid w:val="00CA57A3"/>
    <w:rsid w:val="00CA586B"/>
    <w:rsid w:val="00CA5AA4"/>
    <w:rsid w:val="00CA5B05"/>
    <w:rsid w:val="00CA5B37"/>
    <w:rsid w:val="00CA5B96"/>
    <w:rsid w:val="00CA5C16"/>
    <w:rsid w:val="00CA5C78"/>
    <w:rsid w:val="00CA5CB7"/>
    <w:rsid w:val="00CA5CF3"/>
    <w:rsid w:val="00CA5E8D"/>
    <w:rsid w:val="00CA5F09"/>
    <w:rsid w:val="00CA5F31"/>
    <w:rsid w:val="00CA5F40"/>
    <w:rsid w:val="00CA600B"/>
    <w:rsid w:val="00CA63D0"/>
    <w:rsid w:val="00CA6417"/>
    <w:rsid w:val="00CA658F"/>
    <w:rsid w:val="00CA660F"/>
    <w:rsid w:val="00CA6686"/>
    <w:rsid w:val="00CA66CD"/>
    <w:rsid w:val="00CA683A"/>
    <w:rsid w:val="00CA68EF"/>
    <w:rsid w:val="00CA6955"/>
    <w:rsid w:val="00CA69B1"/>
    <w:rsid w:val="00CA69D2"/>
    <w:rsid w:val="00CA6A1C"/>
    <w:rsid w:val="00CA6D2A"/>
    <w:rsid w:val="00CA6D3C"/>
    <w:rsid w:val="00CA6D8C"/>
    <w:rsid w:val="00CA6E00"/>
    <w:rsid w:val="00CA6FC0"/>
    <w:rsid w:val="00CA7083"/>
    <w:rsid w:val="00CA7161"/>
    <w:rsid w:val="00CA7260"/>
    <w:rsid w:val="00CA7271"/>
    <w:rsid w:val="00CA72B9"/>
    <w:rsid w:val="00CA73DC"/>
    <w:rsid w:val="00CA7493"/>
    <w:rsid w:val="00CA7609"/>
    <w:rsid w:val="00CA76B8"/>
    <w:rsid w:val="00CA7775"/>
    <w:rsid w:val="00CA77EA"/>
    <w:rsid w:val="00CA7802"/>
    <w:rsid w:val="00CA785D"/>
    <w:rsid w:val="00CA7D3A"/>
    <w:rsid w:val="00CA7E10"/>
    <w:rsid w:val="00CA7E1C"/>
    <w:rsid w:val="00CA7EBA"/>
    <w:rsid w:val="00CA7F5B"/>
    <w:rsid w:val="00CA7F7A"/>
    <w:rsid w:val="00CB00AF"/>
    <w:rsid w:val="00CB0121"/>
    <w:rsid w:val="00CB031E"/>
    <w:rsid w:val="00CB0403"/>
    <w:rsid w:val="00CB0489"/>
    <w:rsid w:val="00CB04BC"/>
    <w:rsid w:val="00CB09D8"/>
    <w:rsid w:val="00CB09F5"/>
    <w:rsid w:val="00CB0A29"/>
    <w:rsid w:val="00CB0A65"/>
    <w:rsid w:val="00CB0C59"/>
    <w:rsid w:val="00CB0D6A"/>
    <w:rsid w:val="00CB0E57"/>
    <w:rsid w:val="00CB0E67"/>
    <w:rsid w:val="00CB0FBC"/>
    <w:rsid w:val="00CB109F"/>
    <w:rsid w:val="00CB10FE"/>
    <w:rsid w:val="00CB1104"/>
    <w:rsid w:val="00CB114B"/>
    <w:rsid w:val="00CB1668"/>
    <w:rsid w:val="00CB16B9"/>
    <w:rsid w:val="00CB1789"/>
    <w:rsid w:val="00CB1850"/>
    <w:rsid w:val="00CB1912"/>
    <w:rsid w:val="00CB19C7"/>
    <w:rsid w:val="00CB19CC"/>
    <w:rsid w:val="00CB19E5"/>
    <w:rsid w:val="00CB19F3"/>
    <w:rsid w:val="00CB1ED5"/>
    <w:rsid w:val="00CB1FA1"/>
    <w:rsid w:val="00CB200D"/>
    <w:rsid w:val="00CB208B"/>
    <w:rsid w:val="00CB222B"/>
    <w:rsid w:val="00CB22FF"/>
    <w:rsid w:val="00CB25EA"/>
    <w:rsid w:val="00CB2675"/>
    <w:rsid w:val="00CB279E"/>
    <w:rsid w:val="00CB27BA"/>
    <w:rsid w:val="00CB28E1"/>
    <w:rsid w:val="00CB28EB"/>
    <w:rsid w:val="00CB2A6E"/>
    <w:rsid w:val="00CB2C99"/>
    <w:rsid w:val="00CB2E03"/>
    <w:rsid w:val="00CB2F10"/>
    <w:rsid w:val="00CB301A"/>
    <w:rsid w:val="00CB311D"/>
    <w:rsid w:val="00CB3120"/>
    <w:rsid w:val="00CB320B"/>
    <w:rsid w:val="00CB3235"/>
    <w:rsid w:val="00CB352E"/>
    <w:rsid w:val="00CB35E0"/>
    <w:rsid w:val="00CB3712"/>
    <w:rsid w:val="00CB38BA"/>
    <w:rsid w:val="00CB3C29"/>
    <w:rsid w:val="00CB3E27"/>
    <w:rsid w:val="00CB3E7D"/>
    <w:rsid w:val="00CB4080"/>
    <w:rsid w:val="00CB40DD"/>
    <w:rsid w:val="00CB42E1"/>
    <w:rsid w:val="00CB4300"/>
    <w:rsid w:val="00CB4770"/>
    <w:rsid w:val="00CB478A"/>
    <w:rsid w:val="00CB4A7A"/>
    <w:rsid w:val="00CB4A99"/>
    <w:rsid w:val="00CB4B13"/>
    <w:rsid w:val="00CB4BEC"/>
    <w:rsid w:val="00CB4C32"/>
    <w:rsid w:val="00CB4EB7"/>
    <w:rsid w:val="00CB4EE5"/>
    <w:rsid w:val="00CB4EED"/>
    <w:rsid w:val="00CB4F34"/>
    <w:rsid w:val="00CB4FF9"/>
    <w:rsid w:val="00CB5040"/>
    <w:rsid w:val="00CB5094"/>
    <w:rsid w:val="00CB50C3"/>
    <w:rsid w:val="00CB5198"/>
    <w:rsid w:val="00CB51A6"/>
    <w:rsid w:val="00CB5222"/>
    <w:rsid w:val="00CB52B2"/>
    <w:rsid w:val="00CB5360"/>
    <w:rsid w:val="00CB5428"/>
    <w:rsid w:val="00CB5429"/>
    <w:rsid w:val="00CB565B"/>
    <w:rsid w:val="00CB573F"/>
    <w:rsid w:val="00CB5782"/>
    <w:rsid w:val="00CB581D"/>
    <w:rsid w:val="00CB5971"/>
    <w:rsid w:val="00CB5A40"/>
    <w:rsid w:val="00CB5A78"/>
    <w:rsid w:val="00CB5BDF"/>
    <w:rsid w:val="00CB5D00"/>
    <w:rsid w:val="00CB5D52"/>
    <w:rsid w:val="00CB5E57"/>
    <w:rsid w:val="00CB5EED"/>
    <w:rsid w:val="00CB612A"/>
    <w:rsid w:val="00CB616E"/>
    <w:rsid w:val="00CB6347"/>
    <w:rsid w:val="00CB643B"/>
    <w:rsid w:val="00CB653D"/>
    <w:rsid w:val="00CB67C7"/>
    <w:rsid w:val="00CB6985"/>
    <w:rsid w:val="00CB6B3D"/>
    <w:rsid w:val="00CB6E7E"/>
    <w:rsid w:val="00CB6F27"/>
    <w:rsid w:val="00CB6F43"/>
    <w:rsid w:val="00CB6FB9"/>
    <w:rsid w:val="00CB7098"/>
    <w:rsid w:val="00CB72A7"/>
    <w:rsid w:val="00CB7395"/>
    <w:rsid w:val="00CB73B9"/>
    <w:rsid w:val="00CB7710"/>
    <w:rsid w:val="00CB7872"/>
    <w:rsid w:val="00CB78CA"/>
    <w:rsid w:val="00CB7C17"/>
    <w:rsid w:val="00CB7CA5"/>
    <w:rsid w:val="00CB7D2A"/>
    <w:rsid w:val="00CB7D45"/>
    <w:rsid w:val="00CB7DD0"/>
    <w:rsid w:val="00CB7E79"/>
    <w:rsid w:val="00CB7EBA"/>
    <w:rsid w:val="00CB7ECA"/>
    <w:rsid w:val="00CB7EEE"/>
    <w:rsid w:val="00CB7FC1"/>
    <w:rsid w:val="00CC00D2"/>
    <w:rsid w:val="00CC017E"/>
    <w:rsid w:val="00CC0204"/>
    <w:rsid w:val="00CC032F"/>
    <w:rsid w:val="00CC037F"/>
    <w:rsid w:val="00CC0394"/>
    <w:rsid w:val="00CC03D9"/>
    <w:rsid w:val="00CC0431"/>
    <w:rsid w:val="00CC071E"/>
    <w:rsid w:val="00CC076A"/>
    <w:rsid w:val="00CC0779"/>
    <w:rsid w:val="00CC07AF"/>
    <w:rsid w:val="00CC0816"/>
    <w:rsid w:val="00CC0881"/>
    <w:rsid w:val="00CC0926"/>
    <w:rsid w:val="00CC09C4"/>
    <w:rsid w:val="00CC0A9C"/>
    <w:rsid w:val="00CC0ACE"/>
    <w:rsid w:val="00CC0B18"/>
    <w:rsid w:val="00CC0CBF"/>
    <w:rsid w:val="00CC0D14"/>
    <w:rsid w:val="00CC0F95"/>
    <w:rsid w:val="00CC1020"/>
    <w:rsid w:val="00CC10CA"/>
    <w:rsid w:val="00CC1108"/>
    <w:rsid w:val="00CC110C"/>
    <w:rsid w:val="00CC113B"/>
    <w:rsid w:val="00CC1169"/>
    <w:rsid w:val="00CC11AE"/>
    <w:rsid w:val="00CC1273"/>
    <w:rsid w:val="00CC1458"/>
    <w:rsid w:val="00CC14FF"/>
    <w:rsid w:val="00CC1552"/>
    <w:rsid w:val="00CC1582"/>
    <w:rsid w:val="00CC182E"/>
    <w:rsid w:val="00CC199E"/>
    <w:rsid w:val="00CC1AA1"/>
    <w:rsid w:val="00CC1B1C"/>
    <w:rsid w:val="00CC1C25"/>
    <w:rsid w:val="00CC1C3E"/>
    <w:rsid w:val="00CC1DFB"/>
    <w:rsid w:val="00CC1E57"/>
    <w:rsid w:val="00CC1E76"/>
    <w:rsid w:val="00CC1E90"/>
    <w:rsid w:val="00CC1EE1"/>
    <w:rsid w:val="00CC1F08"/>
    <w:rsid w:val="00CC1F9C"/>
    <w:rsid w:val="00CC1FA1"/>
    <w:rsid w:val="00CC1FD2"/>
    <w:rsid w:val="00CC2102"/>
    <w:rsid w:val="00CC2161"/>
    <w:rsid w:val="00CC21B1"/>
    <w:rsid w:val="00CC2247"/>
    <w:rsid w:val="00CC22EA"/>
    <w:rsid w:val="00CC23A6"/>
    <w:rsid w:val="00CC23B3"/>
    <w:rsid w:val="00CC2574"/>
    <w:rsid w:val="00CC2593"/>
    <w:rsid w:val="00CC25A0"/>
    <w:rsid w:val="00CC2677"/>
    <w:rsid w:val="00CC279B"/>
    <w:rsid w:val="00CC27BE"/>
    <w:rsid w:val="00CC287B"/>
    <w:rsid w:val="00CC2933"/>
    <w:rsid w:val="00CC2A0E"/>
    <w:rsid w:val="00CC2C2E"/>
    <w:rsid w:val="00CC2F71"/>
    <w:rsid w:val="00CC304A"/>
    <w:rsid w:val="00CC30C0"/>
    <w:rsid w:val="00CC32D2"/>
    <w:rsid w:val="00CC3309"/>
    <w:rsid w:val="00CC34EC"/>
    <w:rsid w:val="00CC3574"/>
    <w:rsid w:val="00CC361E"/>
    <w:rsid w:val="00CC36A4"/>
    <w:rsid w:val="00CC3724"/>
    <w:rsid w:val="00CC37C8"/>
    <w:rsid w:val="00CC38C3"/>
    <w:rsid w:val="00CC3927"/>
    <w:rsid w:val="00CC3A11"/>
    <w:rsid w:val="00CC3A56"/>
    <w:rsid w:val="00CC3B66"/>
    <w:rsid w:val="00CC3BFD"/>
    <w:rsid w:val="00CC3D53"/>
    <w:rsid w:val="00CC3E4C"/>
    <w:rsid w:val="00CC3F64"/>
    <w:rsid w:val="00CC3F83"/>
    <w:rsid w:val="00CC4018"/>
    <w:rsid w:val="00CC40F7"/>
    <w:rsid w:val="00CC411E"/>
    <w:rsid w:val="00CC4200"/>
    <w:rsid w:val="00CC423F"/>
    <w:rsid w:val="00CC4249"/>
    <w:rsid w:val="00CC4596"/>
    <w:rsid w:val="00CC45FE"/>
    <w:rsid w:val="00CC463D"/>
    <w:rsid w:val="00CC4677"/>
    <w:rsid w:val="00CC4761"/>
    <w:rsid w:val="00CC493B"/>
    <w:rsid w:val="00CC4B2E"/>
    <w:rsid w:val="00CC4BDB"/>
    <w:rsid w:val="00CC4C22"/>
    <w:rsid w:val="00CC4C57"/>
    <w:rsid w:val="00CC4CC1"/>
    <w:rsid w:val="00CC4CDB"/>
    <w:rsid w:val="00CC4DA4"/>
    <w:rsid w:val="00CC4E7D"/>
    <w:rsid w:val="00CC4F13"/>
    <w:rsid w:val="00CC4FA1"/>
    <w:rsid w:val="00CC50CF"/>
    <w:rsid w:val="00CC510A"/>
    <w:rsid w:val="00CC526E"/>
    <w:rsid w:val="00CC5361"/>
    <w:rsid w:val="00CC5407"/>
    <w:rsid w:val="00CC550C"/>
    <w:rsid w:val="00CC5701"/>
    <w:rsid w:val="00CC58BB"/>
    <w:rsid w:val="00CC5AAF"/>
    <w:rsid w:val="00CC5B9A"/>
    <w:rsid w:val="00CC5CBB"/>
    <w:rsid w:val="00CC5ED2"/>
    <w:rsid w:val="00CC5F7E"/>
    <w:rsid w:val="00CC602C"/>
    <w:rsid w:val="00CC6065"/>
    <w:rsid w:val="00CC61BC"/>
    <w:rsid w:val="00CC633A"/>
    <w:rsid w:val="00CC6372"/>
    <w:rsid w:val="00CC6525"/>
    <w:rsid w:val="00CC6627"/>
    <w:rsid w:val="00CC663C"/>
    <w:rsid w:val="00CC69E7"/>
    <w:rsid w:val="00CC6C18"/>
    <w:rsid w:val="00CC6D01"/>
    <w:rsid w:val="00CC6DCB"/>
    <w:rsid w:val="00CC6FB5"/>
    <w:rsid w:val="00CC72F0"/>
    <w:rsid w:val="00CC7315"/>
    <w:rsid w:val="00CC7373"/>
    <w:rsid w:val="00CC7521"/>
    <w:rsid w:val="00CC77CA"/>
    <w:rsid w:val="00CC78BC"/>
    <w:rsid w:val="00CC7970"/>
    <w:rsid w:val="00CC7987"/>
    <w:rsid w:val="00CC7A05"/>
    <w:rsid w:val="00CC7AE5"/>
    <w:rsid w:val="00CC7BEC"/>
    <w:rsid w:val="00CC7BF5"/>
    <w:rsid w:val="00CC7C2B"/>
    <w:rsid w:val="00CC7E41"/>
    <w:rsid w:val="00CD03AC"/>
    <w:rsid w:val="00CD04A7"/>
    <w:rsid w:val="00CD054A"/>
    <w:rsid w:val="00CD0598"/>
    <w:rsid w:val="00CD05E5"/>
    <w:rsid w:val="00CD0609"/>
    <w:rsid w:val="00CD063F"/>
    <w:rsid w:val="00CD0656"/>
    <w:rsid w:val="00CD06AB"/>
    <w:rsid w:val="00CD0700"/>
    <w:rsid w:val="00CD09A6"/>
    <w:rsid w:val="00CD0A0C"/>
    <w:rsid w:val="00CD0AA1"/>
    <w:rsid w:val="00CD0AB6"/>
    <w:rsid w:val="00CD0ADA"/>
    <w:rsid w:val="00CD0F29"/>
    <w:rsid w:val="00CD0F7E"/>
    <w:rsid w:val="00CD1157"/>
    <w:rsid w:val="00CD11C3"/>
    <w:rsid w:val="00CD123F"/>
    <w:rsid w:val="00CD12DC"/>
    <w:rsid w:val="00CD133B"/>
    <w:rsid w:val="00CD156F"/>
    <w:rsid w:val="00CD1753"/>
    <w:rsid w:val="00CD1764"/>
    <w:rsid w:val="00CD189F"/>
    <w:rsid w:val="00CD1996"/>
    <w:rsid w:val="00CD19CC"/>
    <w:rsid w:val="00CD1B43"/>
    <w:rsid w:val="00CD1C9B"/>
    <w:rsid w:val="00CD213F"/>
    <w:rsid w:val="00CD230B"/>
    <w:rsid w:val="00CD2399"/>
    <w:rsid w:val="00CD23C5"/>
    <w:rsid w:val="00CD2469"/>
    <w:rsid w:val="00CD251A"/>
    <w:rsid w:val="00CD2705"/>
    <w:rsid w:val="00CD2819"/>
    <w:rsid w:val="00CD2925"/>
    <w:rsid w:val="00CD2990"/>
    <w:rsid w:val="00CD2A03"/>
    <w:rsid w:val="00CD2A2F"/>
    <w:rsid w:val="00CD2AA5"/>
    <w:rsid w:val="00CD2C05"/>
    <w:rsid w:val="00CD2C2B"/>
    <w:rsid w:val="00CD2C51"/>
    <w:rsid w:val="00CD2C8B"/>
    <w:rsid w:val="00CD2D5E"/>
    <w:rsid w:val="00CD2D7B"/>
    <w:rsid w:val="00CD2DB2"/>
    <w:rsid w:val="00CD2EC8"/>
    <w:rsid w:val="00CD31B2"/>
    <w:rsid w:val="00CD3259"/>
    <w:rsid w:val="00CD33C2"/>
    <w:rsid w:val="00CD3417"/>
    <w:rsid w:val="00CD345F"/>
    <w:rsid w:val="00CD34BB"/>
    <w:rsid w:val="00CD3619"/>
    <w:rsid w:val="00CD3669"/>
    <w:rsid w:val="00CD3772"/>
    <w:rsid w:val="00CD383B"/>
    <w:rsid w:val="00CD395C"/>
    <w:rsid w:val="00CD3982"/>
    <w:rsid w:val="00CD3CAC"/>
    <w:rsid w:val="00CD3CCE"/>
    <w:rsid w:val="00CD3D46"/>
    <w:rsid w:val="00CD3E78"/>
    <w:rsid w:val="00CD3EF8"/>
    <w:rsid w:val="00CD3F4E"/>
    <w:rsid w:val="00CD3F9F"/>
    <w:rsid w:val="00CD4047"/>
    <w:rsid w:val="00CD40F1"/>
    <w:rsid w:val="00CD4123"/>
    <w:rsid w:val="00CD41F6"/>
    <w:rsid w:val="00CD4218"/>
    <w:rsid w:val="00CD430B"/>
    <w:rsid w:val="00CD445C"/>
    <w:rsid w:val="00CD44C7"/>
    <w:rsid w:val="00CD45F2"/>
    <w:rsid w:val="00CD464F"/>
    <w:rsid w:val="00CD4714"/>
    <w:rsid w:val="00CD4760"/>
    <w:rsid w:val="00CD4777"/>
    <w:rsid w:val="00CD4801"/>
    <w:rsid w:val="00CD4943"/>
    <w:rsid w:val="00CD49AE"/>
    <w:rsid w:val="00CD4A00"/>
    <w:rsid w:val="00CD4D54"/>
    <w:rsid w:val="00CD4E51"/>
    <w:rsid w:val="00CD4F14"/>
    <w:rsid w:val="00CD4F17"/>
    <w:rsid w:val="00CD4F20"/>
    <w:rsid w:val="00CD5154"/>
    <w:rsid w:val="00CD5165"/>
    <w:rsid w:val="00CD529A"/>
    <w:rsid w:val="00CD52CC"/>
    <w:rsid w:val="00CD52D1"/>
    <w:rsid w:val="00CD52DB"/>
    <w:rsid w:val="00CD52EB"/>
    <w:rsid w:val="00CD53FA"/>
    <w:rsid w:val="00CD54C6"/>
    <w:rsid w:val="00CD5605"/>
    <w:rsid w:val="00CD565C"/>
    <w:rsid w:val="00CD56FC"/>
    <w:rsid w:val="00CD585D"/>
    <w:rsid w:val="00CD5A35"/>
    <w:rsid w:val="00CD5C9B"/>
    <w:rsid w:val="00CD5F61"/>
    <w:rsid w:val="00CD5FE5"/>
    <w:rsid w:val="00CD6004"/>
    <w:rsid w:val="00CD6043"/>
    <w:rsid w:val="00CD607B"/>
    <w:rsid w:val="00CD60B8"/>
    <w:rsid w:val="00CD6121"/>
    <w:rsid w:val="00CD62DC"/>
    <w:rsid w:val="00CD63BB"/>
    <w:rsid w:val="00CD6410"/>
    <w:rsid w:val="00CD64CA"/>
    <w:rsid w:val="00CD6781"/>
    <w:rsid w:val="00CD680A"/>
    <w:rsid w:val="00CD68DB"/>
    <w:rsid w:val="00CD6961"/>
    <w:rsid w:val="00CD6A94"/>
    <w:rsid w:val="00CD6D3D"/>
    <w:rsid w:val="00CD6F6B"/>
    <w:rsid w:val="00CD6FCC"/>
    <w:rsid w:val="00CD7054"/>
    <w:rsid w:val="00CD70C6"/>
    <w:rsid w:val="00CD7185"/>
    <w:rsid w:val="00CD7386"/>
    <w:rsid w:val="00CD73A5"/>
    <w:rsid w:val="00CD75F5"/>
    <w:rsid w:val="00CD787A"/>
    <w:rsid w:val="00CD78B8"/>
    <w:rsid w:val="00CD79D5"/>
    <w:rsid w:val="00CD7AB7"/>
    <w:rsid w:val="00CD7C8A"/>
    <w:rsid w:val="00CD7FD0"/>
    <w:rsid w:val="00CE0210"/>
    <w:rsid w:val="00CE0445"/>
    <w:rsid w:val="00CE044B"/>
    <w:rsid w:val="00CE0549"/>
    <w:rsid w:val="00CE058D"/>
    <w:rsid w:val="00CE05AC"/>
    <w:rsid w:val="00CE0657"/>
    <w:rsid w:val="00CE075A"/>
    <w:rsid w:val="00CE07AB"/>
    <w:rsid w:val="00CE0A93"/>
    <w:rsid w:val="00CE0B68"/>
    <w:rsid w:val="00CE0B9C"/>
    <w:rsid w:val="00CE0BC3"/>
    <w:rsid w:val="00CE0C3B"/>
    <w:rsid w:val="00CE0CAB"/>
    <w:rsid w:val="00CE0D61"/>
    <w:rsid w:val="00CE0DE4"/>
    <w:rsid w:val="00CE0ECC"/>
    <w:rsid w:val="00CE0EFE"/>
    <w:rsid w:val="00CE101C"/>
    <w:rsid w:val="00CE10B2"/>
    <w:rsid w:val="00CE11E5"/>
    <w:rsid w:val="00CE1413"/>
    <w:rsid w:val="00CE144D"/>
    <w:rsid w:val="00CE1599"/>
    <w:rsid w:val="00CE176F"/>
    <w:rsid w:val="00CE182E"/>
    <w:rsid w:val="00CE1913"/>
    <w:rsid w:val="00CE1953"/>
    <w:rsid w:val="00CE1AC7"/>
    <w:rsid w:val="00CE1D19"/>
    <w:rsid w:val="00CE1F5F"/>
    <w:rsid w:val="00CE214E"/>
    <w:rsid w:val="00CE24CC"/>
    <w:rsid w:val="00CE2563"/>
    <w:rsid w:val="00CE26E4"/>
    <w:rsid w:val="00CE27BA"/>
    <w:rsid w:val="00CE2990"/>
    <w:rsid w:val="00CE2AAB"/>
    <w:rsid w:val="00CE2B34"/>
    <w:rsid w:val="00CE2B7A"/>
    <w:rsid w:val="00CE2C64"/>
    <w:rsid w:val="00CE2EED"/>
    <w:rsid w:val="00CE30D0"/>
    <w:rsid w:val="00CE3139"/>
    <w:rsid w:val="00CE31AF"/>
    <w:rsid w:val="00CE3206"/>
    <w:rsid w:val="00CE329F"/>
    <w:rsid w:val="00CE333C"/>
    <w:rsid w:val="00CE3567"/>
    <w:rsid w:val="00CE3588"/>
    <w:rsid w:val="00CE365B"/>
    <w:rsid w:val="00CE369D"/>
    <w:rsid w:val="00CE36AB"/>
    <w:rsid w:val="00CE375C"/>
    <w:rsid w:val="00CE38D1"/>
    <w:rsid w:val="00CE3AF7"/>
    <w:rsid w:val="00CE3B06"/>
    <w:rsid w:val="00CE3B54"/>
    <w:rsid w:val="00CE3BA5"/>
    <w:rsid w:val="00CE3C2F"/>
    <w:rsid w:val="00CE3C79"/>
    <w:rsid w:val="00CE3CA5"/>
    <w:rsid w:val="00CE3F66"/>
    <w:rsid w:val="00CE3FC0"/>
    <w:rsid w:val="00CE4038"/>
    <w:rsid w:val="00CE40AC"/>
    <w:rsid w:val="00CE41B9"/>
    <w:rsid w:val="00CE4258"/>
    <w:rsid w:val="00CE42A3"/>
    <w:rsid w:val="00CE45FF"/>
    <w:rsid w:val="00CE4644"/>
    <w:rsid w:val="00CE4687"/>
    <w:rsid w:val="00CE46BB"/>
    <w:rsid w:val="00CE49B1"/>
    <w:rsid w:val="00CE4A6B"/>
    <w:rsid w:val="00CE4A88"/>
    <w:rsid w:val="00CE4ABD"/>
    <w:rsid w:val="00CE4CE6"/>
    <w:rsid w:val="00CE4D27"/>
    <w:rsid w:val="00CE4EAC"/>
    <w:rsid w:val="00CE4F69"/>
    <w:rsid w:val="00CE4F7A"/>
    <w:rsid w:val="00CE4FC8"/>
    <w:rsid w:val="00CE5048"/>
    <w:rsid w:val="00CE505B"/>
    <w:rsid w:val="00CE509B"/>
    <w:rsid w:val="00CE5110"/>
    <w:rsid w:val="00CE53B1"/>
    <w:rsid w:val="00CE53E3"/>
    <w:rsid w:val="00CE541A"/>
    <w:rsid w:val="00CE5442"/>
    <w:rsid w:val="00CE5501"/>
    <w:rsid w:val="00CE55BE"/>
    <w:rsid w:val="00CE56FB"/>
    <w:rsid w:val="00CE5838"/>
    <w:rsid w:val="00CE598E"/>
    <w:rsid w:val="00CE59DA"/>
    <w:rsid w:val="00CE5B23"/>
    <w:rsid w:val="00CE5B5C"/>
    <w:rsid w:val="00CE5C09"/>
    <w:rsid w:val="00CE5C35"/>
    <w:rsid w:val="00CE5DCD"/>
    <w:rsid w:val="00CE5E47"/>
    <w:rsid w:val="00CE5F70"/>
    <w:rsid w:val="00CE5F7D"/>
    <w:rsid w:val="00CE60C7"/>
    <w:rsid w:val="00CE6108"/>
    <w:rsid w:val="00CE6338"/>
    <w:rsid w:val="00CE6435"/>
    <w:rsid w:val="00CE6546"/>
    <w:rsid w:val="00CE65B0"/>
    <w:rsid w:val="00CE67CB"/>
    <w:rsid w:val="00CE67F8"/>
    <w:rsid w:val="00CE6C68"/>
    <w:rsid w:val="00CE6FF4"/>
    <w:rsid w:val="00CE7020"/>
    <w:rsid w:val="00CE71CB"/>
    <w:rsid w:val="00CE727C"/>
    <w:rsid w:val="00CE72B9"/>
    <w:rsid w:val="00CE730F"/>
    <w:rsid w:val="00CE73B2"/>
    <w:rsid w:val="00CE74DF"/>
    <w:rsid w:val="00CE77F5"/>
    <w:rsid w:val="00CE781D"/>
    <w:rsid w:val="00CE7887"/>
    <w:rsid w:val="00CE788E"/>
    <w:rsid w:val="00CE796E"/>
    <w:rsid w:val="00CE7979"/>
    <w:rsid w:val="00CE7A34"/>
    <w:rsid w:val="00CE7AF0"/>
    <w:rsid w:val="00CE7C6C"/>
    <w:rsid w:val="00CE7CEA"/>
    <w:rsid w:val="00CE7E0F"/>
    <w:rsid w:val="00CE7F8D"/>
    <w:rsid w:val="00CF0013"/>
    <w:rsid w:val="00CF0028"/>
    <w:rsid w:val="00CF015C"/>
    <w:rsid w:val="00CF022F"/>
    <w:rsid w:val="00CF02A3"/>
    <w:rsid w:val="00CF0363"/>
    <w:rsid w:val="00CF05B9"/>
    <w:rsid w:val="00CF0606"/>
    <w:rsid w:val="00CF0672"/>
    <w:rsid w:val="00CF06FD"/>
    <w:rsid w:val="00CF0795"/>
    <w:rsid w:val="00CF07E7"/>
    <w:rsid w:val="00CF08F2"/>
    <w:rsid w:val="00CF0988"/>
    <w:rsid w:val="00CF0A3E"/>
    <w:rsid w:val="00CF0A75"/>
    <w:rsid w:val="00CF0B1B"/>
    <w:rsid w:val="00CF0B58"/>
    <w:rsid w:val="00CF0C53"/>
    <w:rsid w:val="00CF0C9B"/>
    <w:rsid w:val="00CF0E20"/>
    <w:rsid w:val="00CF0EFB"/>
    <w:rsid w:val="00CF0F34"/>
    <w:rsid w:val="00CF102D"/>
    <w:rsid w:val="00CF118A"/>
    <w:rsid w:val="00CF1412"/>
    <w:rsid w:val="00CF17FD"/>
    <w:rsid w:val="00CF1936"/>
    <w:rsid w:val="00CF1A99"/>
    <w:rsid w:val="00CF1B02"/>
    <w:rsid w:val="00CF1CA3"/>
    <w:rsid w:val="00CF1EB8"/>
    <w:rsid w:val="00CF1F0A"/>
    <w:rsid w:val="00CF20AB"/>
    <w:rsid w:val="00CF20DC"/>
    <w:rsid w:val="00CF215A"/>
    <w:rsid w:val="00CF2211"/>
    <w:rsid w:val="00CF2217"/>
    <w:rsid w:val="00CF2237"/>
    <w:rsid w:val="00CF23A8"/>
    <w:rsid w:val="00CF2457"/>
    <w:rsid w:val="00CF2532"/>
    <w:rsid w:val="00CF2682"/>
    <w:rsid w:val="00CF2817"/>
    <w:rsid w:val="00CF2863"/>
    <w:rsid w:val="00CF288E"/>
    <w:rsid w:val="00CF28D7"/>
    <w:rsid w:val="00CF28DD"/>
    <w:rsid w:val="00CF2969"/>
    <w:rsid w:val="00CF29F4"/>
    <w:rsid w:val="00CF2F6A"/>
    <w:rsid w:val="00CF3292"/>
    <w:rsid w:val="00CF3417"/>
    <w:rsid w:val="00CF352E"/>
    <w:rsid w:val="00CF3579"/>
    <w:rsid w:val="00CF35B9"/>
    <w:rsid w:val="00CF3703"/>
    <w:rsid w:val="00CF374D"/>
    <w:rsid w:val="00CF38BE"/>
    <w:rsid w:val="00CF3996"/>
    <w:rsid w:val="00CF3AC0"/>
    <w:rsid w:val="00CF3C7D"/>
    <w:rsid w:val="00CF3D4F"/>
    <w:rsid w:val="00CF3E2F"/>
    <w:rsid w:val="00CF3F03"/>
    <w:rsid w:val="00CF3F96"/>
    <w:rsid w:val="00CF3FC0"/>
    <w:rsid w:val="00CF3FC6"/>
    <w:rsid w:val="00CF3FD5"/>
    <w:rsid w:val="00CF3FF6"/>
    <w:rsid w:val="00CF4090"/>
    <w:rsid w:val="00CF42AB"/>
    <w:rsid w:val="00CF4450"/>
    <w:rsid w:val="00CF4598"/>
    <w:rsid w:val="00CF4692"/>
    <w:rsid w:val="00CF470C"/>
    <w:rsid w:val="00CF4A36"/>
    <w:rsid w:val="00CF4CC9"/>
    <w:rsid w:val="00CF4D6C"/>
    <w:rsid w:val="00CF4F78"/>
    <w:rsid w:val="00CF4FBB"/>
    <w:rsid w:val="00CF50A7"/>
    <w:rsid w:val="00CF52BE"/>
    <w:rsid w:val="00CF52DF"/>
    <w:rsid w:val="00CF5314"/>
    <w:rsid w:val="00CF5327"/>
    <w:rsid w:val="00CF5447"/>
    <w:rsid w:val="00CF54CE"/>
    <w:rsid w:val="00CF556B"/>
    <w:rsid w:val="00CF56A2"/>
    <w:rsid w:val="00CF57B9"/>
    <w:rsid w:val="00CF58E2"/>
    <w:rsid w:val="00CF594B"/>
    <w:rsid w:val="00CF59CF"/>
    <w:rsid w:val="00CF5A02"/>
    <w:rsid w:val="00CF5A47"/>
    <w:rsid w:val="00CF5B1E"/>
    <w:rsid w:val="00CF5E1D"/>
    <w:rsid w:val="00CF5EEA"/>
    <w:rsid w:val="00CF60AB"/>
    <w:rsid w:val="00CF637E"/>
    <w:rsid w:val="00CF6474"/>
    <w:rsid w:val="00CF648B"/>
    <w:rsid w:val="00CF6804"/>
    <w:rsid w:val="00CF6833"/>
    <w:rsid w:val="00CF68E0"/>
    <w:rsid w:val="00CF6908"/>
    <w:rsid w:val="00CF6940"/>
    <w:rsid w:val="00CF6965"/>
    <w:rsid w:val="00CF6A2A"/>
    <w:rsid w:val="00CF6A94"/>
    <w:rsid w:val="00CF6B1D"/>
    <w:rsid w:val="00CF6C42"/>
    <w:rsid w:val="00CF6D30"/>
    <w:rsid w:val="00CF6FD7"/>
    <w:rsid w:val="00CF6FED"/>
    <w:rsid w:val="00CF702B"/>
    <w:rsid w:val="00CF702D"/>
    <w:rsid w:val="00CF709E"/>
    <w:rsid w:val="00CF7131"/>
    <w:rsid w:val="00CF71AB"/>
    <w:rsid w:val="00CF73B6"/>
    <w:rsid w:val="00CF7419"/>
    <w:rsid w:val="00CF74CB"/>
    <w:rsid w:val="00CF74FF"/>
    <w:rsid w:val="00CF7531"/>
    <w:rsid w:val="00CF7551"/>
    <w:rsid w:val="00CF7690"/>
    <w:rsid w:val="00CF7695"/>
    <w:rsid w:val="00CF769E"/>
    <w:rsid w:val="00CF79F1"/>
    <w:rsid w:val="00CF7A6D"/>
    <w:rsid w:val="00CF7A89"/>
    <w:rsid w:val="00CF7A9A"/>
    <w:rsid w:val="00CF7F2F"/>
    <w:rsid w:val="00D002D8"/>
    <w:rsid w:val="00D003D4"/>
    <w:rsid w:val="00D005A8"/>
    <w:rsid w:val="00D00753"/>
    <w:rsid w:val="00D007E4"/>
    <w:rsid w:val="00D0091D"/>
    <w:rsid w:val="00D00C39"/>
    <w:rsid w:val="00D00C8B"/>
    <w:rsid w:val="00D00F42"/>
    <w:rsid w:val="00D01088"/>
    <w:rsid w:val="00D010AA"/>
    <w:rsid w:val="00D011DF"/>
    <w:rsid w:val="00D01339"/>
    <w:rsid w:val="00D01469"/>
    <w:rsid w:val="00D014F2"/>
    <w:rsid w:val="00D015F9"/>
    <w:rsid w:val="00D01722"/>
    <w:rsid w:val="00D01772"/>
    <w:rsid w:val="00D01C6B"/>
    <w:rsid w:val="00D01CE4"/>
    <w:rsid w:val="00D01D97"/>
    <w:rsid w:val="00D01EB4"/>
    <w:rsid w:val="00D01EC6"/>
    <w:rsid w:val="00D01F4C"/>
    <w:rsid w:val="00D01FD1"/>
    <w:rsid w:val="00D0226A"/>
    <w:rsid w:val="00D022C2"/>
    <w:rsid w:val="00D023F1"/>
    <w:rsid w:val="00D025B2"/>
    <w:rsid w:val="00D029D1"/>
    <w:rsid w:val="00D02A08"/>
    <w:rsid w:val="00D02DF1"/>
    <w:rsid w:val="00D02E61"/>
    <w:rsid w:val="00D02E77"/>
    <w:rsid w:val="00D02FF5"/>
    <w:rsid w:val="00D03037"/>
    <w:rsid w:val="00D0309F"/>
    <w:rsid w:val="00D030EF"/>
    <w:rsid w:val="00D032F5"/>
    <w:rsid w:val="00D0330E"/>
    <w:rsid w:val="00D03325"/>
    <w:rsid w:val="00D0352F"/>
    <w:rsid w:val="00D035CB"/>
    <w:rsid w:val="00D03652"/>
    <w:rsid w:val="00D036D5"/>
    <w:rsid w:val="00D03781"/>
    <w:rsid w:val="00D039D4"/>
    <w:rsid w:val="00D03ACD"/>
    <w:rsid w:val="00D03BE8"/>
    <w:rsid w:val="00D03E2C"/>
    <w:rsid w:val="00D03F46"/>
    <w:rsid w:val="00D040F1"/>
    <w:rsid w:val="00D04239"/>
    <w:rsid w:val="00D04254"/>
    <w:rsid w:val="00D04333"/>
    <w:rsid w:val="00D046B6"/>
    <w:rsid w:val="00D04772"/>
    <w:rsid w:val="00D04786"/>
    <w:rsid w:val="00D0492F"/>
    <w:rsid w:val="00D0494B"/>
    <w:rsid w:val="00D04967"/>
    <w:rsid w:val="00D04A4E"/>
    <w:rsid w:val="00D04A73"/>
    <w:rsid w:val="00D04AC3"/>
    <w:rsid w:val="00D04B06"/>
    <w:rsid w:val="00D04BA3"/>
    <w:rsid w:val="00D04BD5"/>
    <w:rsid w:val="00D04C3E"/>
    <w:rsid w:val="00D04D68"/>
    <w:rsid w:val="00D04E15"/>
    <w:rsid w:val="00D04E98"/>
    <w:rsid w:val="00D04EBC"/>
    <w:rsid w:val="00D05021"/>
    <w:rsid w:val="00D05039"/>
    <w:rsid w:val="00D05158"/>
    <w:rsid w:val="00D05380"/>
    <w:rsid w:val="00D0538A"/>
    <w:rsid w:val="00D053D4"/>
    <w:rsid w:val="00D0542E"/>
    <w:rsid w:val="00D05474"/>
    <w:rsid w:val="00D0555F"/>
    <w:rsid w:val="00D056EF"/>
    <w:rsid w:val="00D058C7"/>
    <w:rsid w:val="00D05981"/>
    <w:rsid w:val="00D05AB6"/>
    <w:rsid w:val="00D05CA9"/>
    <w:rsid w:val="00D06328"/>
    <w:rsid w:val="00D06375"/>
    <w:rsid w:val="00D063C2"/>
    <w:rsid w:val="00D063D6"/>
    <w:rsid w:val="00D06445"/>
    <w:rsid w:val="00D0644D"/>
    <w:rsid w:val="00D06612"/>
    <w:rsid w:val="00D0661E"/>
    <w:rsid w:val="00D066D3"/>
    <w:rsid w:val="00D0671C"/>
    <w:rsid w:val="00D06750"/>
    <w:rsid w:val="00D0694E"/>
    <w:rsid w:val="00D0696D"/>
    <w:rsid w:val="00D06A8D"/>
    <w:rsid w:val="00D06B37"/>
    <w:rsid w:val="00D0716C"/>
    <w:rsid w:val="00D0719C"/>
    <w:rsid w:val="00D071BB"/>
    <w:rsid w:val="00D07221"/>
    <w:rsid w:val="00D07344"/>
    <w:rsid w:val="00D073FC"/>
    <w:rsid w:val="00D074E5"/>
    <w:rsid w:val="00D07519"/>
    <w:rsid w:val="00D07570"/>
    <w:rsid w:val="00D076A4"/>
    <w:rsid w:val="00D076A6"/>
    <w:rsid w:val="00D0789D"/>
    <w:rsid w:val="00D0792A"/>
    <w:rsid w:val="00D07BA7"/>
    <w:rsid w:val="00D07E1C"/>
    <w:rsid w:val="00D07E3D"/>
    <w:rsid w:val="00D07FF2"/>
    <w:rsid w:val="00D10056"/>
    <w:rsid w:val="00D10156"/>
    <w:rsid w:val="00D10282"/>
    <w:rsid w:val="00D10421"/>
    <w:rsid w:val="00D104A9"/>
    <w:rsid w:val="00D106D5"/>
    <w:rsid w:val="00D106E1"/>
    <w:rsid w:val="00D10820"/>
    <w:rsid w:val="00D10A30"/>
    <w:rsid w:val="00D10FEB"/>
    <w:rsid w:val="00D1101C"/>
    <w:rsid w:val="00D1108E"/>
    <w:rsid w:val="00D11091"/>
    <w:rsid w:val="00D11103"/>
    <w:rsid w:val="00D11126"/>
    <w:rsid w:val="00D11139"/>
    <w:rsid w:val="00D11276"/>
    <w:rsid w:val="00D11496"/>
    <w:rsid w:val="00D11594"/>
    <w:rsid w:val="00D11862"/>
    <w:rsid w:val="00D11923"/>
    <w:rsid w:val="00D11A18"/>
    <w:rsid w:val="00D11A6A"/>
    <w:rsid w:val="00D11A73"/>
    <w:rsid w:val="00D11C5B"/>
    <w:rsid w:val="00D11C63"/>
    <w:rsid w:val="00D11DC6"/>
    <w:rsid w:val="00D11E6C"/>
    <w:rsid w:val="00D11E78"/>
    <w:rsid w:val="00D11FA3"/>
    <w:rsid w:val="00D1225A"/>
    <w:rsid w:val="00D123B5"/>
    <w:rsid w:val="00D1257D"/>
    <w:rsid w:val="00D125DA"/>
    <w:rsid w:val="00D125F9"/>
    <w:rsid w:val="00D1270A"/>
    <w:rsid w:val="00D12865"/>
    <w:rsid w:val="00D128E2"/>
    <w:rsid w:val="00D12924"/>
    <w:rsid w:val="00D129BE"/>
    <w:rsid w:val="00D12B5C"/>
    <w:rsid w:val="00D12CA7"/>
    <w:rsid w:val="00D12D23"/>
    <w:rsid w:val="00D12D5C"/>
    <w:rsid w:val="00D12D61"/>
    <w:rsid w:val="00D12D8B"/>
    <w:rsid w:val="00D12DF2"/>
    <w:rsid w:val="00D12ECF"/>
    <w:rsid w:val="00D12F43"/>
    <w:rsid w:val="00D131F8"/>
    <w:rsid w:val="00D1326C"/>
    <w:rsid w:val="00D13290"/>
    <w:rsid w:val="00D13448"/>
    <w:rsid w:val="00D1348D"/>
    <w:rsid w:val="00D134D9"/>
    <w:rsid w:val="00D13573"/>
    <w:rsid w:val="00D13799"/>
    <w:rsid w:val="00D137A2"/>
    <w:rsid w:val="00D13840"/>
    <w:rsid w:val="00D13BE8"/>
    <w:rsid w:val="00D13E22"/>
    <w:rsid w:val="00D13ED7"/>
    <w:rsid w:val="00D14045"/>
    <w:rsid w:val="00D14056"/>
    <w:rsid w:val="00D14279"/>
    <w:rsid w:val="00D14525"/>
    <w:rsid w:val="00D145C9"/>
    <w:rsid w:val="00D1462F"/>
    <w:rsid w:val="00D146CB"/>
    <w:rsid w:val="00D1473F"/>
    <w:rsid w:val="00D147D5"/>
    <w:rsid w:val="00D14945"/>
    <w:rsid w:val="00D14A3C"/>
    <w:rsid w:val="00D14B17"/>
    <w:rsid w:val="00D14B22"/>
    <w:rsid w:val="00D14B68"/>
    <w:rsid w:val="00D14BC3"/>
    <w:rsid w:val="00D14D15"/>
    <w:rsid w:val="00D14DC1"/>
    <w:rsid w:val="00D14EB4"/>
    <w:rsid w:val="00D1509B"/>
    <w:rsid w:val="00D1511A"/>
    <w:rsid w:val="00D151E6"/>
    <w:rsid w:val="00D1562C"/>
    <w:rsid w:val="00D15721"/>
    <w:rsid w:val="00D1572D"/>
    <w:rsid w:val="00D1577D"/>
    <w:rsid w:val="00D159B8"/>
    <w:rsid w:val="00D159DA"/>
    <w:rsid w:val="00D15A98"/>
    <w:rsid w:val="00D15B0B"/>
    <w:rsid w:val="00D15B96"/>
    <w:rsid w:val="00D15CA9"/>
    <w:rsid w:val="00D15D52"/>
    <w:rsid w:val="00D15F2E"/>
    <w:rsid w:val="00D16056"/>
    <w:rsid w:val="00D160B3"/>
    <w:rsid w:val="00D160F5"/>
    <w:rsid w:val="00D16126"/>
    <w:rsid w:val="00D16205"/>
    <w:rsid w:val="00D1623C"/>
    <w:rsid w:val="00D16252"/>
    <w:rsid w:val="00D16274"/>
    <w:rsid w:val="00D162B4"/>
    <w:rsid w:val="00D1633A"/>
    <w:rsid w:val="00D163BD"/>
    <w:rsid w:val="00D16524"/>
    <w:rsid w:val="00D1664C"/>
    <w:rsid w:val="00D16702"/>
    <w:rsid w:val="00D167E9"/>
    <w:rsid w:val="00D168DA"/>
    <w:rsid w:val="00D168DB"/>
    <w:rsid w:val="00D16B6B"/>
    <w:rsid w:val="00D16D8E"/>
    <w:rsid w:val="00D16DD5"/>
    <w:rsid w:val="00D17052"/>
    <w:rsid w:val="00D1710D"/>
    <w:rsid w:val="00D17652"/>
    <w:rsid w:val="00D176B4"/>
    <w:rsid w:val="00D176FF"/>
    <w:rsid w:val="00D177FC"/>
    <w:rsid w:val="00D17957"/>
    <w:rsid w:val="00D17A82"/>
    <w:rsid w:val="00D17B96"/>
    <w:rsid w:val="00D17BD3"/>
    <w:rsid w:val="00D17C0C"/>
    <w:rsid w:val="00D17C55"/>
    <w:rsid w:val="00D17FE8"/>
    <w:rsid w:val="00D2000E"/>
    <w:rsid w:val="00D201A1"/>
    <w:rsid w:val="00D201F0"/>
    <w:rsid w:val="00D203D4"/>
    <w:rsid w:val="00D20485"/>
    <w:rsid w:val="00D20528"/>
    <w:rsid w:val="00D2060E"/>
    <w:rsid w:val="00D2077D"/>
    <w:rsid w:val="00D207BE"/>
    <w:rsid w:val="00D207FD"/>
    <w:rsid w:val="00D2083C"/>
    <w:rsid w:val="00D209F0"/>
    <w:rsid w:val="00D209FF"/>
    <w:rsid w:val="00D20ABE"/>
    <w:rsid w:val="00D20B63"/>
    <w:rsid w:val="00D20C2F"/>
    <w:rsid w:val="00D20CB0"/>
    <w:rsid w:val="00D20D05"/>
    <w:rsid w:val="00D210AE"/>
    <w:rsid w:val="00D210DF"/>
    <w:rsid w:val="00D211AF"/>
    <w:rsid w:val="00D211E9"/>
    <w:rsid w:val="00D211FB"/>
    <w:rsid w:val="00D21225"/>
    <w:rsid w:val="00D2137B"/>
    <w:rsid w:val="00D213BF"/>
    <w:rsid w:val="00D214E8"/>
    <w:rsid w:val="00D21632"/>
    <w:rsid w:val="00D2191D"/>
    <w:rsid w:val="00D219F6"/>
    <w:rsid w:val="00D21A18"/>
    <w:rsid w:val="00D21A88"/>
    <w:rsid w:val="00D21ABC"/>
    <w:rsid w:val="00D21C21"/>
    <w:rsid w:val="00D21CE2"/>
    <w:rsid w:val="00D21D0A"/>
    <w:rsid w:val="00D21DC0"/>
    <w:rsid w:val="00D21E3B"/>
    <w:rsid w:val="00D21E53"/>
    <w:rsid w:val="00D21EF4"/>
    <w:rsid w:val="00D21F0F"/>
    <w:rsid w:val="00D21F6A"/>
    <w:rsid w:val="00D22012"/>
    <w:rsid w:val="00D22071"/>
    <w:rsid w:val="00D2212C"/>
    <w:rsid w:val="00D221F7"/>
    <w:rsid w:val="00D224EA"/>
    <w:rsid w:val="00D224FD"/>
    <w:rsid w:val="00D226F6"/>
    <w:rsid w:val="00D22835"/>
    <w:rsid w:val="00D228A5"/>
    <w:rsid w:val="00D2293A"/>
    <w:rsid w:val="00D22A8E"/>
    <w:rsid w:val="00D22C71"/>
    <w:rsid w:val="00D22C9D"/>
    <w:rsid w:val="00D22D60"/>
    <w:rsid w:val="00D22E45"/>
    <w:rsid w:val="00D231BD"/>
    <w:rsid w:val="00D23284"/>
    <w:rsid w:val="00D233DD"/>
    <w:rsid w:val="00D23577"/>
    <w:rsid w:val="00D2359E"/>
    <w:rsid w:val="00D235E3"/>
    <w:rsid w:val="00D237A0"/>
    <w:rsid w:val="00D23854"/>
    <w:rsid w:val="00D239F1"/>
    <w:rsid w:val="00D23A38"/>
    <w:rsid w:val="00D23A71"/>
    <w:rsid w:val="00D23A7B"/>
    <w:rsid w:val="00D23CDD"/>
    <w:rsid w:val="00D23E69"/>
    <w:rsid w:val="00D23E9E"/>
    <w:rsid w:val="00D23FA1"/>
    <w:rsid w:val="00D24033"/>
    <w:rsid w:val="00D244C3"/>
    <w:rsid w:val="00D245BE"/>
    <w:rsid w:val="00D24704"/>
    <w:rsid w:val="00D24762"/>
    <w:rsid w:val="00D24788"/>
    <w:rsid w:val="00D2479C"/>
    <w:rsid w:val="00D2486B"/>
    <w:rsid w:val="00D248D9"/>
    <w:rsid w:val="00D2493E"/>
    <w:rsid w:val="00D24983"/>
    <w:rsid w:val="00D24A51"/>
    <w:rsid w:val="00D24AFB"/>
    <w:rsid w:val="00D24B67"/>
    <w:rsid w:val="00D24C3E"/>
    <w:rsid w:val="00D24D05"/>
    <w:rsid w:val="00D24E0A"/>
    <w:rsid w:val="00D24F86"/>
    <w:rsid w:val="00D24FD8"/>
    <w:rsid w:val="00D24FFD"/>
    <w:rsid w:val="00D250A6"/>
    <w:rsid w:val="00D2516E"/>
    <w:rsid w:val="00D25194"/>
    <w:rsid w:val="00D2527B"/>
    <w:rsid w:val="00D2547F"/>
    <w:rsid w:val="00D25491"/>
    <w:rsid w:val="00D254BA"/>
    <w:rsid w:val="00D25678"/>
    <w:rsid w:val="00D25809"/>
    <w:rsid w:val="00D25929"/>
    <w:rsid w:val="00D259AB"/>
    <w:rsid w:val="00D25A4B"/>
    <w:rsid w:val="00D25B43"/>
    <w:rsid w:val="00D25C71"/>
    <w:rsid w:val="00D25CF3"/>
    <w:rsid w:val="00D25D92"/>
    <w:rsid w:val="00D25FB2"/>
    <w:rsid w:val="00D26147"/>
    <w:rsid w:val="00D26164"/>
    <w:rsid w:val="00D262AB"/>
    <w:rsid w:val="00D26381"/>
    <w:rsid w:val="00D264D0"/>
    <w:rsid w:val="00D2663B"/>
    <w:rsid w:val="00D2668D"/>
    <w:rsid w:val="00D26824"/>
    <w:rsid w:val="00D26844"/>
    <w:rsid w:val="00D26960"/>
    <w:rsid w:val="00D26974"/>
    <w:rsid w:val="00D26A9B"/>
    <w:rsid w:val="00D26B35"/>
    <w:rsid w:val="00D26B38"/>
    <w:rsid w:val="00D26C98"/>
    <w:rsid w:val="00D26CBC"/>
    <w:rsid w:val="00D26CD4"/>
    <w:rsid w:val="00D26CE8"/>
    <w:rsid w:val="00D26CF3"/>
    <w:rsid w:val="00D26E5A"/>
    <w:rsid w:val="00D26E8A"/>
    <w:rsid w:val="00D26EA6"/>
    <w:rsid w:val="00D26FA2"/>
    <w:rsid w:val="00D27054"/>
    <w:rsid w:val="00D270D5"/>
    <w:rsid w:val="00D2713A"/>
    <w:rsid w:val="00D2714C"/>
    <w:rsid w:val="00D27265"/>
    <w:rsid w:val="00D27269"/>
    <w:rsid w:val="00D27337"/>
    <w:rsid w:val="00D27373"/>
    <w:rsid w:val="00D273CE"/>
    <w:rsid w:val="00D274A9"/>
    <w:rsid w:val="00D275D0"/>
    <w:rsid w:val="00D2763F"/>
    <w:rsid w:val="00D27999"/>
    <w:rsid w:val="00D27AEA"/>
    <w:rsid w:val="00D27CDA"/>
    <w:rsid w:val="00D27D55"/>
    <w:rsid w:val="00D27D77"/>
    <w:rsid w:val="00D27EC2"/>
    <w:rsid w:val="00D300FA"/>
    <w:rsid w:val="00D3012B"/>
    <w:rsid w:val="00D302E2"/>
    <w:rsid w:val="00D303BB"/>
    <w:rsid w:val="00D3049B"/>
    <w:rsid w:val="00D30513"/>
    <w:rsid w:val="00D30602"/>
    <w:rsid w:val="00D306BB"/>
    <w:rsid w:val="00D3070F"/>
    <w:rsid w:val="00D30A2A"/>
    <w:rsid w:val="00D30A50"/>
    <w:rsid w:val="00D30AD9"/>
    <w:rsid w:val="00D30DBC"/>
    <w:rsid w:val="00D30E3F"/>
    <w:rsid w:val="00D30EE3"/>
    <w:rsid w:val="00D30FF0"/>
    <w:rsid w:val="00D31273"/>
    <w:rsid w:val="00D31276"/>
    <w:rsid w:val="00D312B1"/>
    <w:rsid w:val="00D312F1"/>
    <w:rsid w:val="00D3137E"/>
    <w:rsid w:val="00D3152F"/>
    <w:rsid w:val="00D315E6"/>
    <w:rsid w:val="00D31743"/>
    <w:rsid w:val="00D3188C"/>
    <w:rsid w:val="00D319FF"/>
    <w:rsid w:val="00D31BE7"/>
    <w:rsid w:val="00D31DE8"/>
    <w:rsid w:val="00D31E17"/>
    <w:rsid w:val="00D31F3C"/>
    <w:rsid w:val="00D31F68"/>
    <w:rsid w:val="00D31F74"/>
    <w:rsid w:val="00D3209C"/>
    <w:rsid w:val="00D32177"/>
    <w:rsid w:val="00D3245E"/>
    <w:rsid w:val="00D32485"/>
    <w:rsid w:val="00D325E6"/>
    <w:rsid w:val="00D326D7"/>
    <w:rsid w:val="00D32743"/>
    <w:rsid w:val="00D3275D"/>
    <w:rsid w:val="00D32A4D"/>
    <w:rsid w:val="00D32BD7"/>
    <w:rsid w:val="00D32BE5"/>
    <w:rsid w:val="00D32C48"/>
    <w:rsid w:val="00D32D3C"/>
    <w:rsid w:val="00D32D4F"/>
    <w:rsid w:val="00D32EB5"/>
    <w:rsid w:val="00D330C4"/>
    <w:rsid w:val="00D33371"/>
    <w:rsid w:val="00D33433"/>
    <w:rsid w:val="00D337B2"/>
    <w:rsid w:val="00D338E7"/>
    <w:rsid w:val="00D339F5"/>
    <w:rsid w:val="00D33A5A"/>
    <w:rsid w:val="00D33A78"/>
    <w:rsid w:val="00D33BDA"/>
    <w:rsid w:val="00D33BDB"/>
    <w:rsid w:val="00D3401F"/>
    <w:rsid w:val="00D340D6"/>
    <w:rsid w:val="00D34295"/>
    <w:rsid w:val="00D3429D"/>
    <w:rsid w:val="00D34320"/>
    <w:rsid w:val="00D3437A"/>
    <w:rsid w:val="00D344D7"/>
    <w:rsid w:val="00D344E9"/>
    <w:rsid w:val="00D3463F"/>
    <w:rsid w:val="00D346F6"/>
    <w:rsid w:val="00D34754"/>
    <w:rsid w:val="00D34772"/>
    <w:rsid w:val="00D34A24"/>
    <w:rsid w:val="00D34A44"/>
    <w:rsid w:val="00D34A7E"/>
    <w:rsid w:val="00D34BBB"/>
    <w:rsid w:val="00D34C9C"/>
    <w:rsid w:val="00D34D56"/>
    <w:rsid w:val="00D34DCD"/>
    <w:rsid w:val="00D34E85"/>
    <w:rsid w:val="00D34F67"/>
    <w:rsid w:val="00D350C2"/>
    <w:rsid w:val="00D35140"/>
    <w:rsid w:val="00D3532E"/>
    <w:rsid w:val="00D35392"/>
    <w:rsid w:val="00D354CE"/>
    <w:rsid w:val="00D35530"/>
    <w:rsid w:val="00D35726"/>
    <w:rsid w:val="00D35779"/>
    <w:rsid w:val="00D35965"/>
    <w:rsid w:val="00D35971"/>
    <w:rsid w:val="00D35AAB"/>
    <w:rsid w:val="00D35AB3"/>
    <w:rsid w:val="00D35B51"/>
    <w:rsid w:val="00D35C8E"/>
    <w:rsid w:val="00D35D0F"/>
    <w:rsid w:val="00D35DB7"/>
    <w:rsid w:val="00D35E75"/>
    <w:rsid w:val="00D35E78"/>
    <w:rsid w:val="00D35EF6"/>
    <w:rsid w:val="00D35F40"/>
    <w:rsid w:val="00D35FB3"/>
    <w:rsid w:val="00D36340"/>
    <w:rsid w:val="00D36439"/>
    <w:rsid w:val="00D3654D"/>
    <w:rsid w:val="00D36584"/>
    <w:rsid w:val="00D366FB"/>
    <w:rsid w:val="00D36DC2"/>
    <w:rsid w:val="00D36F4A"/>
    <w:rsid w:val="00D36F4C"/>
    <w:rsid w:val="00D37291"/>
    <w:rsid w:val="00D37317"/>
    <w:rsid w:val="00D373B0"/>
    <w:rsid w:val="00D37463"/>
    <w:rsid w:val="00D37496"/>
    <w:rsid w:val="00D37609"/>
    <w:rsid w:val="00D37699"/>
    <w:rsid w:val="00D37797"/>
    <w:rsid w:val="00D378B8"/>
    <w:rsid w:val="00D378FF"/>
    <w:rsid w:val="00D37932"/>
    <w:rsid w:val="00D37957"/>
    <w:rsid w:val="00D37BA2"/>
    <w:rsid w:val="00D37C13"/>
    <w:rsid w:val="00D37CDF"/>
    <w:rsid w:val="00D37FD8"/>
    <w:rsid w:val="00D40002"/>
    <w:rsid w:val="00D400AF"/>
    <w:rsid w:val="00D400D1"/>
    <w:rsid w:val="00D400F3"/>
    <w:rsid w:val="00D40300"/>
    <w:rsid w:val="00D40335"/>
    <w:rsid w:val="00D4055B"/>
    <w:rsid w:val="00D40765"/>
    <w:rsid w:val="00D4088E"/>
    <w:rsid w:val="00D40ADC"/>
    <w:rsid w:val="00D40B38"/>
    <w:rsid w:val="00D40C4C"/>
    <w:rsid w:val="00D40C5F"/>
    <w:rsid w:val="00D40D43"/>
    <w:rsid w:val="00D40DD2"/>
    <w:rsid w:val="00D40E15"/>
    <w:rsid w:val="00D40EB5"/>
    <w:rsid w:val="00D40FCB"/>
    <w:rsid w:val="00D4113A"/>
    <w:rsid w:val="00D41225"/>
    <w:rsid w:val="00D4149B"/>
    <w:rsid w:val="00D41582"/>
    <w:rsid w:val="00D41620"/>
    <w:rsid w:val="00D4164B"/>
    <w:rsid w:val="00D416D9"/>
    <w:rsid w:val="00D41873"/>
    <w:rsid w:val="00D41912"/>
    <w:rsid w:val="00D41949"/>
    <w:rsid w:val="00D41995"/>
    <w:rsid w:val="00D419B7"/>
    <w:rsid w:val="00D41B2E"/>
    <w:rsid w:val="00D41BB9"/>
    <w:rsid w:val="00D41C82"/>
    <w:rsid w:val="00D41DFF"/>
    <w:rsid w:val="00D4200E"/>
    <w:rsid w:val="00D4201D"/>
    <w:rsid w:val="00D420A8"/>
    <w:rsid w:val="00D420D0"/>
    <w:rsid w:val="00D422D5"/>
    <w:rsid w:val="00D4235A"/>
    <w:rsid w:val="00D423A4"/>
    <w:rsid w:val="00D42415"/>
    <w:rsid w:val="00D42453"/>
    <w:rsid w:val="00D424E6"/>
    <w:rsid w:val="00D425B2"/>
    <w:rsid w:val="00D426BE"/>
    <w:rsid w:val="00D427F1"/>
    <w:rsid w:val="00D42894"/>
    <w:rsid w:val="00D428D7"/>
    <w:rsid w:val="00D429D3"/>
    <w:rsid w:val="00D42A3D"/>
    <w:rsid w:val="00D42C93"/>
    <w:rsid w:val="00D42D67"/>
    <w:rsid w:val="00D42EEE"/>
    <w:rsid w:val="00D42F81"/>
    <w:rsid w:val="00D4314C"/>
    <w:rsid w:val="00D43191"/>
    <w:rsid w:val="00D433E3"/>
    <w:rsid w:val="00D43450"/>
    <w:rsid w:val="00D4345E"/>
    <w:rsid w:val="00D434C1"/>
    <w:rsid w:val="00D43582"/>
    <w:rsid w:val="00D43587"/>
    <w:rsid w:val="00D436E2"/>
    <w:rsid w:val="00D4375C"/>
    <w:rsid w:val="00D43780"/>
    <w:rsid w:val="00D437E6"/>
    <w:rsid w:val="00D4388C"/>
    <w:rsid w:val="00D4391F"/>
    <w:rsid w:val="00D43B69"/>
    <w:rsid w:val="00D43B7C"/>
    <w:rsid w:val="00D43B8B"/>
    <w:rsid w:val="00D43BD8"/>
    <w:rsid w:val="00D43C73"/>
    <w:rsid w:val="00D43C87"/>
    <w:rsid w:val="00D43C9C"/>
    <w:rsid w:val="00D43D3A"/>
    <w:rsid w:val="00D43E22"/>
    <w:rsid w:val="00D43F02"/>
    <w:rsid w:val="00D43F5E"/>
    <w:rsid w:val="00D44083"/>
    <w:rsid w:val="00D440A6"/>
    <w:rsid w:val="00D44130"/>
    <w:rsid w:val="00D441AA"/>
    <w:rsid w:val="00D44574"/>
    <w:rsid w:val="00D4468C"/>
    <w:rsid w:val="00D4472A"/>
    <w:rsid w:val="00D447DA"/>
    <w:rsid w:val="00D449D6"/>
    <w:rsid w:val="00D449EF"/>
    <w:rsid w:val="00D449F6"/>
    <w:rsid w:val="00D44A87"/>
    <w:rsid w:val="00D44AC7"/>
    <w:rsid w:val="00D44F72"/>
    <w:rsid w:val="00D454F1"/>
    <w:rsid w:val="00D45511"/>
    <w:rsid w:val="00D45590"/>
    <w:rsid w:val="00D455C7"/>
    <w:rsid w:val="00D4566A"/>
    <w:rsid w:val="00D4590F"/>
    <w:rsid w:val="00D45967"/>
    <w:rsid w:val="00D45AD6"/>
    <w:rsid w:val="00D45B1B"/>
    <w:rsid w:val="00D45B3B"/>
    <w:rsid w:val="00D45BCE"/>
    <w:rsid w:val="00D45C20"/>
    <w:rsid w:val="00D45CE7"/>
    <w:rsid w:val="00D45D20"/>
    <w:rsid w:val="00D45E55"/>
    <w:rsid w:val="00D45F48"/>
    <w:rsid w:val="00D4602A"/>
    <w:rsid w:val="00D46057"/>
    <w:rsid w:val="00D460C4"/>
    <w:rsid w:val="00D46392"/>
    <w:rsid w:val="00D4648C"/>
    <w:rsid w:val="00D466A6"/>
    <w:rsid w:val="00D466FF"/>
    <w:rsid w:val="00D46738"/>
    <w:rsid w:val="00D467A4"/>
    <w:rsid w:val="00D467A6"/>
    <w:rsid w:val="00D46828"/>
    <w:rsid w:val="00D468C3"/>
    <w:rsid w:val="00D46A99"/>
    <w:rsid w:val="00D46AFD"/>
    <w:rsid w:val="00D46C83"/>
    <w:rsid w:val="00D46E19"/>
    <w:rsid w:val="00D46ED3"/>
    <w:rsid w:val="00D46F32"/>
    <w:rsid w:val="00D46FA9"/>
    <w:rsid w:val="00D46FE3"/>
    <w:rsid w:val="00D470AA"/>
    <w:rsid w:val="00D471CC"/>
    <w:rsid w:val="00D471F6"/>
    <w:rsid w:val="00D4731E"/>
    <w:rsid w:val="00D4734B"/>
    <w:rsid w:val="00D47360"/>
    <w:rsid w:val="00D474B1"/>
    <w:rsid w:val="00D4751C"/>
    <w:rsid w:val="00D4757C"/>
    <w:rsid w:val="00D47595"/>
    <w:rsid w:val="00D476D7"/>
    <w:rsid w:val="00D4780B"/>
    <w:rsid w:val="00D47884"/>
    <w:rsid w:val="00D4799F"/>
    <w:rsid w:val="00D479E5"/>
    <w:rsid w:val="00D47C64"/>
    <w:rsid w:val="00D47D84"/>
    <w:rsid w:val="00D47E0B"/>
    <w:rsid w:val="00D47E9C"/>
    <w:rsid w:val="00D47EF0"/>
    <w:rsid w:val="00D5025B"/>
    <w:rsid w:val="00D5081F"/>
    <w:rsid w:val="00D5083B"/>
    <w:rsid w:val="00D50867"/>
    <w:rsid w:val="00D50B04"/>
    <w:rsid w:val="00D50B43"/>
    <w:rsid w:val="00D50BAA"/>
    <w:rsid w:val="00D50DA2"/>
    <w:rsid w:val="00D50F0A"/>
    <w:rsid w:val="00D51528"/>
    <w:rsid w:val="00D516F8"/>
    <w:rsid w:val="00D5174D"/>
    <w:rsid w:val="00D51753"/>
    <w:rsid w:val="00D517A1"/>
    <w:rsid w:val="00D51888"/>
    <w:rsid w:val="00D51927"/>
    <w:rsid w:val="00D51955"/>
    <w:rsid w:val="00D51A07"/>
    <w:rsid w:val="00D51A11"/>
    <w:rsid w:val="00D51BB2"/>
    <w:rsid w:val="00D51BE6"/>
    <w:rsid w:val="00D51C2B"/>
    <w:rsid w:val="00D51D8E"/>
    <w:rsid w:val="00D51F66"/>
    <w:rsid w:val="00D51F85"/>
    <w:rsid w:val="00D52075"/>
    <w:rsid w:val="00D520E0"/>
    <w:rsid w:val="00D523F5"/>
    <w:rsid w:val="00D52606"/>
    <w:rsid w:val="00D526ED"/>
    <w:rsid w:val="00D526F4"/>
    <w:rsid w:val="00D52711"/>
    <w:rsid w:val="00D52821"/>
    <w:rsid w:val="00D52872"/>
    <w:rsid w:val="00D52891"/>
    <w:rsid w:val="00D528CF"/>
    <w:rsid w:val="00D529B3"/>
    <w:rsid w:val="00D52A3B"/>
    <w:rsid w:val="00D52AD5"/>
    <w:rsid w:val="00D52C46"/>
    <w:rsid w:val="00D52C50"/>
    <w:rsid w:val="00D52C8F"/>
    <w:rsid w:val="00D52CE1"/>
    <w:rsid w:val="00D52D37"/>
    <w:rsid w:val="00D52E40"/>
    <w:rsid w:val="00D52E9C"/>
    <w:rsid w:val="00D52FFB"/>
    <w:rsid w:val="00D5303F"/>
    <w:rsid w:val="00D53040"/>
    <w:rsid w:val="00D5310B"/>
    <w:rsid w:val="00D53254"/>
    <w:rsid w:val="00D5325C"/>
    <w:rsid w:val="00D53405"/>
    <w:rsid w:val="00D535B5"/>
    <w:rsid w:val="00D53687"/>
    <w:rsid w:val="00D536DF"/>
    <w:rsid w:val="00D536F2"/>
    <w:rsid w:val="00D5383C"/>
    <w:rsid w:val="00D53C1B"/>
    <w:rsid w:val="00D53D75"/>
    <w:rsid w:val="00D53E43"/>
    <w:rsid w:val="00D53F61"/>
    <w:rsid w:val="00D53F81"/>
    <w:rsid w:val="00D53FE9"/>
    <w:rsid w:val="00D54156"/>
    <w:rsid w:val="00D5425F"/>
    <w:rsid w:val="00D54300"/>
    <w:rsid w:val="00D54451"/>
    <w:rsid w:val="00D544E4"/>
    <w:rsid w:val="00D545C3"/>
    <w:rsid w:val="00D54816"/>
    <w:rsid w:val="00D548B7"/>
    <w:rsid w:val="00D54A88"/>
    <w:rsid w:val="00D54B41"/>
    <w:rsid w:val="00D54B54"/>
    <w:rsid w:val="00D54BF6"/>
    <w:rsid w:val="00D54CAD"/>
    <w:rsid w:val="00D54CFE"/>
    <w:rsid w:val="00D54E10"/>
    <w:rsid w:val="00D54E1C"/>
    <w:rsid w:val="00D54E7A"/>
    <w:rsid w:val="00D54FFE"/>
    <w:rsid w:val="00D55195"/>
    <w:rsid w:val="00D55353"/>
    <w:rsid w:val="00D5549C"/>
    <w:rsid w:val="00D554A3"/>
    <w:rsid w:val="00D55557"/>
    <w:rsid w:val="00D557C9"/>
    <w:rsid w:val="00D55838"/>
    <w:rsid w:val="00D55946"/>
    <w:rsid w:val="00D55A4E"/>
    <w:rsid w:val="00D55B15"/>
    <w:rsid w:val="00D55CF3"/>
    <w:rsid w:val="00D55E15"/>
    <w:rsid w:val="00D560F9"/>
    <w:rsid w:val="00D5616F"/>
    <w:rsid w:val="00D56231"/>
    <w:rsid w:val="00D5639A"/>
    <w:rsid w:val="00D56429"/>
    <w:rsid w:val="00D5643D"/>
    <w:rsid w:val="00D565A8"/>
    <w:rsid w:val="00D566C9"/>
    <w:rsid w:val="00D56979"/>
    <w:rsid w:val="00D56A10"/>
    <w:rsid w:val="00D56A54"/>
    <w:rsid w:val="00D56B59"/>
    <w:rsid w:val="00D56B89"/>
    <w:rsid w:val="00D56BFA"/>
    <w:rsid w:val="00D56EBB"/>
    <w:rsid w:val="00D5710D"/>
    <w:rsid w:val="00D571DB"/>
    <w:rsid w:val="00D572C9"/>
    <w:rsid w:val="00D573FD"/>
    <w:rsid w:val="00D575E7"/>
    <w:rsid w:val="00D575FE"/>
    <w:rsid w:val="00D57717"/>
    <w:rsid w:val="00D577ED"/>
    <w:rsid w:val="00D5785C"/>
    <w:rsid w:val="00D57A64"/>
    <w:rsid w:val="00D57C6F"/>
    <w:rsid w:val="00D57C78"/>
    <w:rsid w:val="00D57C7E"/>
    <w:rsid w:val="00D57D8C"/>
    <w:rsid w:val="00D57DA8"/>
    <w:rsid w:val="00D57E80"/>
    <w:rsid w:val="00D57ECB"/>
    <w:rsid w:val="00D6004F"/>
    <w:rsid w:val="00D6007D"/>
    <w:rsid w:val="00D6009D"/>
    <w:rsid w:val="00D600D2"/>
    <w:rsid w:val="00D601C5"/>
    <w:rsid w:val="00D6027A"/>
    <w:rsid w:val="00D604BB"/>
    <w:rsid w:val="00D60521"/>
    <w:rsid w:val="00D6075F"/>
    <w:rsid w:val="00D6079D"/>
    <w:rsid w:val="00D6082B"/>
    <w:rsid w:val="00D609BE"/>
    <w:rsid w:val="00D60A34"/>
    <w:rsid w:val="00D60AC9"/>
    <w:rsid w:val="00D60B79"/>
    <w:rsid w:val="00D60D59"/>
    <w:rsid w:val="00D60D5B"/>
    <w:rsid w:val="00D60DC2"/>
    <w:rsid w:val="00D6103D"/>
    <w:rsid w:val="00D61040"/>
    <w:rsid w:val="00D6105F"/>
    <w:rsid w:val="00D6119E"/>
    <w:rsid w:val="00D61291"/>
    <w:rsid w:val="00D6129A"/>
    <w:rsid w:val="00D61446"/>
    <w:rsid w:val="00D61678"/>
    <w:rsid w:val="00D616F7"/>
    <w:rsid w:val="00D6187E"/>
    <w:rsid w:val="00D61967"/>
    <w:rsid w:val="00D6196E"/>
    <w:rsid w:val="00D61A97"/>
    <w:rsid w:val="00D61D20"/>
    <w:rsid w:val="00D61E4D"/>
    <w:rsid w:val="00D61F7A"/>
    <w:rsid w:val="00D61FED"/>
    <w:rsid w:val="00D62127"/>
    <w:rsid w:val="00D6215D"/>
    <w:rsid w:val="00D6222E"/>
    <w:rsid w:val="00D623AE"/>
    <w:rsid w:val="00D62476"/>
    <w:rsid w:val="00D62581"/>
    <w:rsid w:val="00D6264B"/>
    <w:rsid w:val="00D6270E"/>
    <w:rsid w:val="00D6273F"/>
    <w:rsid w:val="00D6282C"/>
    <w:rsid w:val="00D62949"/>
    <w:rsid w:val="00D62AF9"/>
    <w:rsid w:val="00D62B3E"/>
    <w:rsid w:val="00D62D2D"/>
    <w:rsid w:val="00D62F5F"/>
    <w:rsid w:val="00D62F6C"/>
    <w:rsid w:val="00D631AD"/>
    <w:rsid w:val="00D6329D"/>
    <w:rsid w:val="00D63320"/>
    <w:rsid w:val="00D63776"/>
    <w:rsid w:val="00D637DE"/>
    <w:rsid w:val="00D638C9"/>
    <w:rsid w:val="00D63A82"/>
    <w:rsid w:val="00D63B80"/>
    <w:rsid w:val="00D63C13"/>
    <w:rsid w:val="00D63C40"/>
    <w:rsid w:val="00D63E3C"/>
    <w:rsid w:val="00D63EB7"/>
    <w:rsid w:val="00D63F9D"/>
    <w:rsid w:val="00D640A0"/>
    <w:rsid w:val="00D643B0"/>
    <w:rsid w:val="00D64584"/>
    <w:rsid w:val="00D64655"/>
    <w:rsid w:val="00D646E3"/>
    <w:rsid w:val="00D6470B"/>
    <w:rsid w:val="00D64720"/>
    <w:rsid w:val="00D648FB"/>
    <w:rsid w:val="00D64AA8"/>
    <w:rsid w:val="00D64BAD"/>
    <w:rsid w:val="00D64D40"/>
    <w:rsid w:val="00D64ED8"/>
    <w:rsid w:val="00D65091"/>
    <w:rsid w:val="00D6512B"/>
    <w:rsid w:val="00D65160"/>
    <w:rsid w:val="00D65230"/>
    <w:rsid w:val="00D6530C"/>
    <w:rsid w:val="00D65332"/>
    <w:rsid w:val="00D6547D"/>
    <w:rsid w:val="00D6553E"/>
    <w:rsid w:val="00D65717"/>
    <w:rsid w:val="00D657F3"/>
    <w:rsid w:val="00D65A80"/>
    <w:rsid w:val="00D65B2A"/>
    <w:rsid w:val="00D65B4D"/>
    <w:rsid w:val="00D65D15"/>
    <w:rsid w:val="00D65E8B"/>
    <w:rsid w:val="00D65EE2"/>
    <w:rsid w:val="00D65F23"/>
    <w:rsid w:val="00D65F29"/>
    <w:rsid w:val="00D65F6B"/>
    <w:rsid w:val="00D65F88"/>
    <w:rsid w:val="00D6623D"/>
    <w:rsid w:val="00D662B1"/>
    <w:rsid w:val="00D6634A"/>
    <w:rsid w:val="00D66359"/>
    <w:rsid w:val="00D6642A"/>
    <w:rsid w:val="00D66522"/>
    <w:rsid w:val="00D66590"/>
    <w:rsid w:val="00D66597"/>
    <w:rsid w:val="00D667BE"/>
    <w:rsid w:val="00D667C4"/>
    <w:rsid w:val="00D6688C"/>
    <w:rsid w:val="00D66937"/>
    <w:rsid w:val="00D66A18"/>
    <w:rsid w:val="00D66B4A"/>
    <w:rsid w:val="00D66C4E"/>
    <w:rsid w:val="00D66CAB"/>
    <w:rsid w:val="00D66DEB"/>
    <w:rsid w:val="00D67028"/>
    <w:rsid w:val="00D67032"/>
    <w:rsid w:val="00D6708C"/>
    <w:rsid w:val="00D67242"/>
    <w:rsid w:val="00D672EB"/>
    <w:rsid w:val="00D6744E"/>
    <w:rsid w:val="00D6746E"/>
    <w:rsid w:val="00D67635"/>
    <w:rsid w:val="00D6768F"/>
    <w:rsid w:val="00D67752"/>
    <w:rsid w:val="00D67758"/>
    <w:rsid w:val="00D67913"/>
    <w:rsid w:val="00D679DB"/>
    <w:rsid w:val="00D67A8F"/>
    <w:rsid w:val="00D67B3F"/>
    <w:rsid w:val="00D67B45"/>
    <w:rsid w:val="00D67B61"/>
    <w:rsid w:val="00D67B8B"/>
    <w:rsid w:val="00D67BC9"/>
    <w:rsid w:val="00D67C6F"/>
    <w:rsid w:val="00D67D47"/>
    <w:rsid w:val="00D67E0A"/>
    <w:rsid w:val="00D67E58"/>
    <w:rsid w:val="00D67FAF"/>
    <w:rsid w:val="00D67FCB"/>
    <w:rsid w:val="00D700CB"/>
    <w:rsid w:val="00D7040A"/>
    <w:rsid w:val="00D70536"/>
    <w:rsid w:val="00D7068F"/>
    <w:rsid w:val="00D70753"/>
    <w:rsid w:val="00D70789"/>
    <w:rsid w:val="00D70848"/>
    <w:rsid w:val="00D709BC"/>
    <w:rsid w:val="00D70A50"/>
    <w:rsid w:val="00D70AD4"/>
    <w:rsid w:val="00D70B5C"/>
    <w:rsid w:val="00D70BF9"/>
    <w:rsid w:val="00D70D07"/>
    <w:rsid w:val="00D70E25"/>
    <w:rsid w:val="00D70F68"/>
    <w:rsid w:val="00D70FA5"/>
    <w:rsid w:val="00D71075"/>
    <w:rsid w:val="00D7112A"/>
    <w:rsid w:val="00D711B6"/>
    <w:rsid w:val="00D712AC"/>
    <w:rsid w:val="00D71392"/>
    <w:rsid w:val="00D7142A"/>
    <w:rsid w:val="00D71535"/>
    <w:rsid w:val="00D71587"/>
    <w:rsid w:val="00D715BD"/>
    <w:rsid w:val="00D716A7"/>
    <w:rsid w:val="00D71747"/>
    <w:rsid w:val="00D7175D"/>
    <w:rsid w:val="00D71785"/>
    <w:rsid w:val="00D71800"/>
    <w:rsid w:val="00D7183F"/>
    <w:rsid w:val="00D71892"/>
    <w:rsid w:val="00D719C5"/>
    <w:rsid w:val="00D71A74"/>
    <w:rsid w:val="00D71B94"/>
    <w:rsid w:val="00D71BD0"/>
    <w:rsid w:val="00D71C4A"/>
    <w:rsid w:val="00D71CC0"/>
    <w:rsid w:val="00D71CE9"/>
    <w:rsid w:val="00D71D10"/>
    <w:rsid w:val="00D71E8A"/>
    <w:rsid w:val="00D71EC8"/>
    <w:rsid w:val="00D72029"/>
    <w:rsid w:val="00D720E3"/>
    <w:rsid w:val="00D72244"/>
    <w:rsid w:val="00D7225D"/>
    <w:rsid w:val="00D72262"/>
    <w:rsid w:val="00D722B2"/>
    <w:rsid w:val="00D722B7"/>
    <w:rsid w:val="00D723C1"/>
    <w:rsid w:val="00D723F0"/>
    <w:rsid w:val="00D7257C"/>
    <w:rsid w:val="00D725D1"/>
    <w:rsid w:val="00D72730"/>
    <w:rsid w:val="00D727F7"/>
    <w:rsid w:val="00D7284E"/>
    <w:rsid w:val="00D7296D"/>
    <w:rsid w:val="00D72AFA"/>
    <w:rsid w:val="00D72B27"/>
    <w:rsid w:val="00D72D51"/>
    <w:rsid w:val="00D72E28"/>
    <w:rsid w:val="00D72F84"/>
    <w:rsid w:val="00D731B7"/>
    <w:rsid w:val="00D73210"/>
    <w:rsid w:val="00D73278"/>
    <w:rsid w:val="00D73460"/>
    <w:rsid w:val="00D7347E"/>
    <w:rsid w:val="00D7350B"/>
    <w:rsid w:val="00D73544"/>
    <w:rsid w:val="00D735CF"/>
    <w:rsid w:val="00D738F9"/>
    <w:rsid w:val="00D73C18"/>
    <w:rsid w:val="00D73D0D"/>
    <w:rsid w:val="00D73DA2"/>
    <w:rsid w:val="00D73F40"/>
    <w:rsid w:val="00D73FCF"/>
    <w:rsid w:val="00D73FD3"/>
    <w:rsid w:val="00D7421F"/>
    <w:rsid w:val="00D74294"/>
    <w:rsid w:val="00D7435A"/>
    <w:rsid w:val="00D74378"/>
    <w:rsid w:val="00D74459"/>
    <w:rsid w:val="00D744B2"/>
    <w:rsid w:val="00D746B3"/>
    <w:rsid w:val="00D74765"/>
    <w:rsid w:val="00D74853"/>
    <w:rsid w:val="00D74862"/>
    <w:rsid w:val="00D7494F"/>
    <w:rsid w:val="00D74A26"/>
    <w:rsid w:val="00D74A4F"/>
    <w:rsid w:val="00D74A7A"/>
    <w:rsid w:val="00D74B4C"/>
    <w:rsid w:val="00D74BD3"/>
    <w:rsid w:val="00D74D98"/>
    <w:rsid w:val="00D74DC3"/>
    <w:rsid w:val="00D74EA4"/>
    <w:rsid w:val="00D750A4"/>
    <w:rsid w:val="00D7515C"/>
    <w:rsid w:val="00D7518F"/>
    <w:rsid w:val="00D752F7"/>
    <w:rsid w:val="00D7531F"/>
    <w:rsid w:val="00D7543C"/>
    <w:rsid w:val="00D754DE"/>
    <w:rsid w:val="00D75587"/>
    <w:rsid w:val="00D756EB"/>
    <w:rsid w:val="00D75701"/>
    <w:rsid w:val="00D75841"/>
    <w:rsid w:val="00D75C83"/>
    <w:rsid w:val="00D75C97"/>
    <w:rsid w:val="00D75CA8"/>
    <w:rsid w:val="00D75D6A"/>
    <w:rsid w:val="00D75D80"/>
    <w:rsid w:val="00D75D92"/>
    <w:rsid w:val="00D75D94"/>
    <w:rsid w:val="00D75DBA"/>
    <w:rsid w:val="00D75F13"/>
    <w:rsid w:val="00D75F2E"/>
    <w:rsid w:val="00D75F4D"/>
    <w:rsid w:val="00D7604C"/>
    <w:rsid w:val="00D762BC"/>
    <w:rsid w:val="00D7630F"/>
    <w:rsid w:val="00D76486"/>
    <w:rsid w:val="00D76506"/>
    <w:rsid w:val="00D76665"/>
    <w:rsid w:val="00D76712"/>
    <w:rsid w:val="00D76833"/>
    <w:rsid w:val="00D76861"/>
    <w:rsid w:val="00D769A6"/>
    <w:rsid w:val="00D76ABA"/>
    <w:rsid w:val="00D76C83"/>
    <w:rsid w:val="00D76C9D"/>
    <w:rsid w:val="00D76DE1"/>
    <w:rsid w:val="00D76FA5"/>
    <w:rsid w:val="00D77076"/>
    <w:rsid w:val="00D7717B"/>
    <w:rsid w:val="00D7726E"/>
    <w:rsid w:val="00D7732F"/>
    <w:rsid w:val="00D775EE"/>
    <w:rsid w:val="00D776C4"/>
    <w:rsid w:val="00D776D9"/>
    <w:rsid w:val="00D776FB"/>
    <w:rsid w:val="00D7784A"/>
    <w:rsid w:val="00D77A31"/>
    <w:rsid w:val="00D77B41"/>
    <w:rsid w:val="00D77BF5"/>
    <w:rsid w:val="00D77C35"/>
    <w:rsid w:val="00D77C45"/>
    <w:rsid w:val="00D77DF1"/>
    <w:rsid w:val="00D77DFE"/>
    <w:rsid w:val="00D8004B"/>
    <w:rsid w:val="00D80118"/>
    <w:rsid w:val="00D80205"/>
    <w:rsid w:val="00D8041F"/>
    <w:rsid w:val="00D80563"/>
    <w:rsid w:val="00D8057A"/>
    <w:rsid w:val="00D805D6"/>
    <w:rsid w:val="00D8062F"/>
    <w:rsid w:val="00D80681"/>
    <w:rsid w:val="00D807DA"/>
    <w:rsid w:val="00D80975"/>
    <w:rsid w:val="00D80A38"/>
    <w:rsid w:val="00D80A61"/>
    <w:rsid w:val="00D80ADC"/>
    <w:rsid w:val="00D80DD5"/>
    <w:rsid w:val="00D80DF1"/>
    <w:rsid w:val="00D80E29"/>
    <w:rsid w:val="00D80F80"/>
    <w:rsid w:val="00D813EC"/>
    <w:rsid w:val="00D8144D"/>
    <w:rsid w:val="00D81583"/>
    <w:rsid w:val="00D815F8"/>
    <w:rsid w:val="00D816BA"/>
    <w:rsid w:val="00D816BD"/>
    <w:rsid w:val="00D81726"/>
    <w:rsid w:val="00D818C8"/>
    <w:rsid w:val="00D819B4"/>
    <w:rsid w:val="00D81D63"/>
    <w:rsid w:val="00D81E6C"/>
    <w:rsid w:val="00D82049"/>
    <w:rsid w:val="00D8206C"/>
    <w:rsid w:val="00D820F6"/>
    <w:rsid w:val="00D82227"/>
    <w:rsid w:val="00D8246B"/>
    <w:rsid w:val="00D824B6"/>
    <w:rsid w:val="00D824D1"/>
    <w:rsid w:val="00D824D8"/>
    <w:rsid w:val="00D8258E"/>
    <w:rsid w:val="00D82676"/>
    <w:rsid w:val="00D82700"/>
    <w:rsid w:val="00D82793"/>
    <w:rsid w:val="00D82861"/>
    <w:rsid w:val="00D828DE"/>
    <w:rsid w:val="00D82979"/>
    <w:rsid w:val="00D82A9E"/>
    <w:rsid w:val="00D82B78"/>
    <w:rsid w:val="00D82B91"/>
    <w:rsid w:val="00D82B99"/>
    <w:rsid w:val="00D82E09"/>
    <w:rsid w:val="00D830F8"/>
    <w:rsid w:val="00D83202"/>
    <w:rsid w:val="00D83225"/>
    <w:rsid w:val="00D83270"/>
    <w:rsid w:val="00D832A7"/>
    <w:rsid w:val="00D8341C"/>
    <w:rsid w:val="00D837C0"/>
    <w:rsid w:val="00D8387E"/>
    <w:rsid w:val="00D83883"/>
    <w:rsid w:val="00D838A1"/>
    <w:rsid w:val="00D8394E"/>
    <w:rsid w:val="00D8395B"/>
    <w:rsid w:val="00D839D8"/>
    <w:rsid w:val="00D83B10"/>
    <w:rsid w:val="00D83B9F"/>
    <w:rsid w:val="00D83C30"/>
    <w:rsid w:val="00D83CB8"/>
    <w:rsid w:val="00D83D05"/>
    <w:rsid w:val="00D83DBA"/>
    <w:rsid w:val="00D83E79"/>
    <w:rsid w:val="00D83F49"/>
    <w:rsid w:val="00D83FDC"/>
    <w:rsid w:val="00D83FF5"/>
    <w:rsid w:val="00D8409A"/>
    <w:rsid w:val="00D840DA"/>
    <w:rsid w:val="00D84194"/>
    <w:rsid w:val="00D842AD"/>
    <w:rsid w:val="00D84303"/>
    <w:rsid w:val="00D8441A"/>
    <w:rsid w:val="00D845A8"/>
    <w:rsid w:val="00D84632"/>
    <w:rsid w:val="00D8477A"/>
    <w:rsid w:val="00D847A5"/>
    <w:rsid w:val="00D84904"/>
    <w:rsid w:val="00D84971"/>
    <w:rsid w:val="00D84CE5"/>
    <w:rsid w:val="00D84D1D"/>
    <w:rsid w:val="00D84FEF"/>
    <w:rsid w:val="00D85014"/>
    <w:rsid w:val="00D85269"/>
    <w:rsid w:val="00D8532A"/>
    <w:rsid w:val="00D85621"/>
    <w:rsid w:val="00D8572F"/>
    <w:rsid w:val="00D857C5"/>
    <w:rsid w:val="00D857F7"/>
    <w:rsid w:val="00D85824"/>
    <w:rsid w:val="00D8589B"/>
    <w:rsid w:val="00D8598C"/>
    <w:rsid w:val="00D85AD4"/>
    <w:rsid w:val="00D85CA2"/>
    <w:rsid w:val="00D85CC0"/>
    <w:rsid w:val="00D85D2E"/>
    <w:rsid w:val="00D85D5F"/>
    <w:rsid w:val="00D85D7B"/>
    <w:rsid w:val="00D85DD6"/>
    <w:rsid w:val="00D85DE3"/>
    <w:rsid w:val="00D85FAE"/>
    <w:rsid w:val="00D86038"/>
    <w:rsid w:val="00D86089"/>
    <w:rsid w:val="00D8608F"/>
    <w:rsid w:val="00D860AF"/>
    <w:rsid w:val="00D86147"/>
    <w:rsid w:val="00D8622D"/>
    <w:rsid w:val="00D86639"/>
    <w:rsid w:val="00D86656"/>
    <w:rsid w:val="00D866D6"/>
    <w:rsid w:val="00D8672B"/>
    <w:rsid w:val="00D86754"/>
    <w:rsid w:val="00D86824"/>
    <w:rsid w:val="00D86893"/>
    <w:rsid w:val="00D8691B"/>
    <w:rsid w:val="00D86967"/>
    <w:rsid w:val="00D86A24"/>
    <w:rsid w:val="00D86A7D"/>
    <w:rsid w:val="00D86A84"/>
    <w:rsid w:val="00D86B12"/>
    <w:rsid w:val="00D86BC2"/>
    <w:rsid w:val="00D86C3A"/>
    <w:rsid w:val="00D86C7A"/>
    <w:rsid w:val="00D86C82"/>
    <w:rsid w:val="00D86D0E"/>
    <w:rsid w:val="00D86D10"/>
    <w:rsid w:val="00D86DED"/>
    <w:rsid w:val="00D86ECE"/>
    <w:rsid w:val="00D86F09"/>
    <w:rsid w:val="00D86FC1"/>
    <w:rsid w:val="00D86FCA"/>
    <w:rsid w:val="00D87015"/>
    <w:rsid w:val="00D87027"/>
    <w:rsid w:val="00D8708B"/>
    <w:rsid w:val="00D870C0"/>
    <w:rsid w:val="00D8731E"/>
    <w:rsid w:val="00D87353"/>
    <w:rsid w:val="00D8743C"/>
    <w:rsid w:val="00D8746A"/>
    <w:rsid w:val="00D874AC"/>
    <w:rsid w:val="00D87681"/>
    <w:rsid w:val="00D8777A"/>
    <w:rsid w:val="00D87795"/>
    <w:rsid w:val="00D877F3"/>
    <w:rsid w:val="00D878BC"/>
    <w:rsid w:val="00D8797E"/>
    <w:rsid w:val="00D8798D"/>
    <w:rsid w:val="00D879A1"/>
    <w:rsid w:val="00D87A3A"/>
    <w:rsid w:val="00D87C16"/>
    <w:rsid w:val="00D87C58"/>
    <w:rsid w:val="00D87EFE"/>
    <w:rsid w:val="00D87F24"/>
    <w:rsid w:val="00D87F76"/>
    <w:rsid w:val="00D9002B"/>
    <w:rsid w:val="00D90055"/>
    <w:rsid w:val="00D9006A"/>
    <w:rsid w:val="00D9020E"/>
    <w:rsid w:val="00D90423"/>
    <w:rsid w:val="00D90672"/>
    <w:rsid w:val="00D906B9"/>
    <w:rsid w:val="00D90852"/>
    <w:rsid w:val="00D90912"/>
    <w:rsid w:val="00D90B7A"/>
    <w:rsid w:val="00D90BDA"/>
    <w:rsid w:val="00D90BEC"/>
    <w:rsid w:val="00D90C25"/>
    <w:rsid w:val="00D90CBC"/>
    <w:rsid w:val="00D90D77"/>
    <w:rsid w:val="00D90EC4"/>
    <w:rsid w:val="00D90F35"/>
    <w:rsid w:val="00D90F67"/>
    <w:rsid w:val="00D91029"/>
    <w:rsid w:val="00D9125C"/>
    <w:rsid w:val="00D9129C"/>
    <w:rsid w:val="00D91364"/>
    <w:rsid w:val="00D9140E"/>
    <w:rsid w:val="00D914CC"/>
    <w:rsid w:val="00D91501"/>
    <w:rsid w:val="00D91519"/>
    <w:rsid w:val="00D91688"/>
    <w:rsid w:val="00D91856"/>
    <w:rsid w:val="00D918A8"/>
    <w:rsid w:val="00D91944"/>
    <w:rsid w:val="00D91A0C"/>
    <w:rsid w:val="00D91A66"/>
    <w:rsid w:val="00D91B4A"/>
    <w:rsid w:val="00D91B95"/>
    <w:rsid w:val="00D91C96"/>
    <w:rsid w:val="00D91D29"/>
    <w:rsid w:val="00D91D46"/>
    <w:rsid w:val="00D91EFD"/>
    <w:rsid w:val="00D91F01"/>
    <w:rsid w:val="00D91FBC"/>
    <w:rsid w:val="00D92153"/>
    <w:rsid w:val="00D923C8"/>
    <w:rsid w:val="00D9246F"/>
    <w:rsid w:val="00D924C0"/>
    <w:rsid w:val="00D925D3"/>
    <w:rsid w:val="00D92981"/>
    <w:rsid w:val="00D92A4C"/>
    <w:rsid w:val="00D92C6D"/>
    <w:rsid w:val="00D92E32"/>
    <w:rsid w:val="00D93287"/>
    <w:rsid w:val="00D93938"/>
    <w:rsid w:val="00D93C92"/>
    <w:rsid w:val="00D93C9E"/>
    <w:rsid w:val="00D93D8C"/>
    <w:rsid w:val="00D93DA4"/>
    <w:rsid w:val="00D93DBC"/>
    <w:rsid w:val="00D93E6B"/>
    <w:rsid w:val="00D93EDD"/>
    <w:rsid w:val="00D93EF2"/>
    <w:rsid w:val="00D93F24"/>
    <w:rsid w:val="00D93F3A"/>
    <w:rsid w:val="00D940D7"/>
    <w:rsid w:val="00D94105"/>
    <w:rsid w:val="00D942BD"/>
    <w:rsid w:val="00D942D4"/>
    <w:rsid w:val="00D94336"/>
    <w:rsid w:val="00D94347"/>
    <w:rsid w:val="00D9434B"/>
    <w:rsid w:val="00D94469"/>
    <w:rsid w:val="00D9448A"/>
    <w:rsid w:val="00D944C4"/>
    <w:rsid w:val="00D944D1"/>
    <w:rsid w:val="00D94519"/>
    <w:rsid w:val="00D945DC"/>
    <w:rsid w:val="00D94633"/>
    <w:rsid w:val="00D9465D"/>
    <w:rsid w:val="00D947FD"/>
    <w:rsid w:val="00D94922"/>
    <w:rsid w:val="00D94A61"/>
    <w:rsid w:val="00D94AA0"/>
    <w:rsid w:val="00D94AA6"/>
    <w:rsid w:val="00D94B06"/>
    <w:rsid w:val="00D94B9D"/>
    <w:rsid w:val="00D94D31"/>
    <w:rsid w:val="00D94EA1"/>
    <w:rsid w:val="00D94FB8"/>
    <w:rsid w:val="00D94FC3"/>
    <w:rsid w:val="00D95005"/>
    <w:rsid w:val="00D95103"/>
    <w:rsid w:val="00D952A0"/>
    <w:rsid w:val="00D9545A"/>
    <w:rsid w:val="00D9570D"/>
    <w:rsid w:val="00D957B6"/>
    <w:rsid w:val="00D957FC"/>
    <w:rsid w:val="00D958FF"/>
    <w:rsid w:val="00D9591A"/>
    <w:rsid w:val="00D9594A"/>
    <w:rsid w:val="00D95A04"/>
    <w:rsid w:val="00D95A10"/>
    <w:rsid w:val="00D95A32"/>
    <w:rsid w:val="00D95C7B"/>
    <w:rsid w:val="00D95C8E"/>
    <w:rsid w:val="00D95CFF"/>
    <w:rsid w:val="00D95D26"/>
    <w:rsid w:val="00D95EE8"/>
    <w:rsid w:val="00D95EF3"/>
    <w:rsid w:val="00D96089"/>
    <w:rsid w:val="00D961D9"/>
    <w:rsid w:val="00D9620A"/>
    <w:rsid w:val="00D9625F"/>
    <w:rsid w:val="00D9629B"/>
    <w:rsid w:val="00D962AD"/>
    <w:rsid w:val="00D962FB"/>
    <w:rsid w:val="00D96334"/>
    <w:rsid w:val="00D96435"/>
    <w:rsid w:val="00D96486"/>
    <w:rsid w:val="00D965B7"/>
    <w:rsid w:val="00D966B1"/>
    <w:rsid w:val="00D966C2"/>
    <w:rsid w:val="00D96880"/>
    <w:rsid w:val="00D969BE"/>
    <w:rsid w:val="00D96A1D"/>
    <w:rsid w:val="00D96A54"/>
    <w:rsid w:val="00D96A61"/>
    <w:rsid w:val="00D96B03"/>
    <w:rsid w:val="00D96B6E"/>
    <w:rsid w:val="00D96C45"/>
    <w:rsid w:val="00D96D78"/>
    <w:rsid w:val="00D97219"/>
    <w:rsid w:val="00D972B7"/>
    <w:rsid w:val="00D972E3"/>
    <w:rsid w:val="00D97402"/>
    <w:rsid w:val="00D97583"/>
    <w:rsid w:val="00D975C7"/>
    <w:rsid w:val="00D975EA"/>
    <w:rsid w:val="00D9778E"/>
    <w:rsid w:val="00D977CE"/>
    <w:rsid w:val="00D97913"/>
    <w:rsid w:val="00D9794C"/>
    <w:rsid w:val="00D979AA"/>
    <w:rsid w:val="00D97A69"/>
    <w:rsid w:val="00D97B28"/>
    <w:rsid w:val="00D97C38"/>
    <w:rsid w:val="00D97E27"/>
    <w:rsid w:val="00D97E64"/>
    <w:rsid w:val="00D97E79"/>
    <w:rsid w:val="00D97F47"/>
    <w:rsid w:val="00DA0028"/>
    <w:rsid w:val="00DA003C"/>
    <w:rsid w:val="00DA01A4"/>
    <w:rsid w:val="00DA01CC"/>
    <w:rsid w:val="00DA02A0"/>
    <w:rsid w:val="00DA0587"/>
    <w:rsid w:val="00DA0723"/>
    <w:rsid w:val="00DA07A7"/>
    <w:rsid w:val="00DA0823"/>
    <w:rsid w:val="00DA0847"/>
    <w:rsid w:val="00DA09FD"/>
    <w:rsid w:val="00DA0B7E"/>
    <w:rsid w:val="00DA0C53"/>
    <w:rsid w:val="00DA0C65"/>
    <w:rsid w:val="00DA0E15"/>
    <w:rsid w:val="00DA116A"/>
    <w:rsid w:val="00DA1345"/>
    <w:rsid w:val="00DA1440"/>
    <w:rsid w:val="00DA1476"/>
    <w:rsid w:val="00DA157D"/>
    <w:rsid w:val="00DA1701"/>
    <w:rsid w:val="00DA173E"/>
    <w:rsid w:val="00DA17F6"/>
    <w:rsid w:val="00DA180C"/>
    <w:rsid w:val="00DA195C"/>
    <w:rsid w:val="00DA1AA8"/>
    <w:rsid w:val="00DA1ABF"/>
    <w:rsid w:val="00DA1BD6"/>
    <w:rsid w:val="00DA1C54"/>
    <w:rsid w:val="00DA1C5B"/>
    <w:rsid w:val="00DA1C7C"/>
    <w:rsid w:val="00DA1C7F"/>
    <w:rsid w:val="00DA1CAF"/>
    <w:rsid w:val="00DA1CDB"/>
    <w:rsid w:val="00DA1CE3"/>
    <w:rsid w:val="00DA1D42"/>
    <w:rsid w:val="00DA21A2"/>
    <w:rsid w:val="00DA21D3"/>
    <w:rsid w:val="00DA2290"/>
    <w:rsid w:val="00DA23C1"/>
    <w:rsid w:val="00DA2552"/>
    <w:rsid w:val="00DA257E"/>
    <w:rsid w:val="00DA266B"/>
    <w:rsid w:val="00DA272D"/>
    <w:rsid w:val="00DA29E0"/>
    <w:rsid w:val="00DA29E8"/>
    <w:rsid w:val="00DA2A8A"/>
    <w:rsid w:val="00DA2B24"/>
    <w:rsid w:val="00DA2C12"/>
    <w:rsid w:val="00DA2C1B"/>
    <w:rsid w:val="00DA2C1E"/>
    <w:rsid w:val="00DA2CFA"/>
    <w:rsid w:val="00DA2ECB"/>
    <w:rsid w:val="00DA2EDB"/>
    <w:rsid w:val="00DA2FD7"/>
    <w:rsid w:val="00DA311A"/>
    <w:rsid w:val="00DA32A5"/>
    <w:rsid w:val="00DA332D"/>
    <w:rsid w:val="00DA3399"/>
    <w:rsid w:val="00DA33E8"/>
    <w:rsid w:val="00DA35DB"/>
    <w:rsid w:val="00DA3605"/>
    <w:rsid w:val="00DA3660"/>
    <w:rsid w:val="00DA37AF"/>
    <w:rsid w:val="00DA38BA"/>
    <w:rsid w:val="00DA3A84"/>
    <w:rsid w:val="00DA3BE5"/>
    <w:rsid w:val="00DA3D0A"/>
    <w:rsid w:val="00DA3EE0"/>
    <w:rsid w:val="00DA4028"/>
    <w:rsid w:val="00DA4035"/>
    <w:rsid w:val="00DA40A1"/>
    <w:rsid w:val="00DA40F9"/>
    <w:rsid w:val="00DA4118"/>
    <w:rsid w:val="00DA4270"/>
    <w:rsid w:val="00DA46AA"/>
    <w:rsid w:val="00DA4840"/>
    <w:rsid w:val="00DA487F"/>
    <w:rsid w:val="00DA49AC"/>
    <w:rsid w:val="00DA4A53"/>
    <w:rsid w:val="00DA4B6D"/>
    <w:rsid w:val="00DA4C90"/>
    <w:rsid w:val="00DA4D9A"/>
    <w:rsid w:val="00DA4F3F"/>
    <w:rsid w:val="00DA4F8F"/>
    <w:rsid w:val="00DA4FE2"/>
    <w:rsid w:val="00DA500C"/>
    <w:rsid w:val="00DA5174"/>
    <w:rsid w:val="00DA5339"/>
    <w:rsid w:val="00DA53DF"/>
    <w:rsid w:val="00DA541D"/>
    <w:rsid w:val="00DA5480"/>
    <w:rsid w:val="00DA5672"/>
    <w:rsid w:val="00DA5BD0"/>
    <w:rsid w:val="00DA5C6E"/>
    <w:rsid w:val="00DA5D1E"/>
    <w:rsid w:val="00DA5E8D"/>
    <w:rsid w:val="00DA5EFA"/>
    <w:rsid w:val="00DA5FEB"/>
    <w:rsid w:val="00DA6026"/>
    <w:rsid w:val="00DA605F"/>
    <w:rsid w:val="00DA643F"/>
    <w:rsid w:val="00DA6502"/>
    <w:rsid w:val="00DA65C0"/>
    <w:rsid w:val="00DA6802"/>
    <w:rsid w:val="00DA6847"/>
    <w:rsid w:val="00DA6903"/>
    <w:rsid w:val="00DA6943"/>
    <w:rsid w:val="00DA6963"/>
    <w:rsid w:val="00DA6A25"/>
    <w:rsid w:val="00DA6B7E"/>
    <w:rsid w:val="00DA6BA9"/>
    <w:rsid w:val="00DA6BB2"/>
    <w:rsid w:val="00DA6CA1"/>
    <w:rsid w:val="00DA6D66"/>
    <w:rsid w:val="00DA6DA5"/>
    <w:rsid w:val="00DA6DBE"/>
    <w:rsid w:val="00DA6DF4"/>
    <w:rsid w:val="00DA6EC8"/>
    <w:rsid w:val="00DA6F98"/>
    <w:rsid w:val="00DA7014"/>
    <w:rsid w:val="00DA7050"/>
    <w:rsid w:val="00DA70C4"/>
    <w:rsid w:val="00DA71F6"/>
    <w:rsid w:val="00DA7204"/>
    <w:rsid w:val="00DA7295"/>
    <w:rsid w:val="00DA7466"/>
    <w:rsid w:val="00DA756C"/>
    <w:rsid w:val="00DA779E"/>
    <w:rsid w:val="00DA7899"/>
    <w:rsid w:val="00DA7922"/>
    <w:rsid w:val="00DA79C6"/>
    <w:rsid w:val="00DA79F0"/>
    <w:rsid w:val="00DA7B16"/>
    <w:rsid w:val="00DA7B1B"/>
    <w:rsid w:val="00DA7C0E"/>
    <w:rsid w:val="00DA7C47"/>
    <w:rsid w:val="00DA7D07"/>
    <w:rsid w:val="00DA7D60"/>
    <w:rsid w:val="00DA7D75"/>
    <w:rsid w:val="00DA7D7F"/>
    <w:rsid w:val="00DA7DB4"/>
    <w:rsid w:val="00DA7E5B"/>
    <w:rsid w:val="00DA7F31"/>
    <w:rsid w:val="00DA7F9E"/>
    <w:rsid w:val="00DA7FE2"/>
    <w:rsid w:val="00DB014A"/>
    <w:rsid w:val="00DB0193"/>
    <w:rsid w:val="00DB029F"/>
    <w:rsid w:val="00DB0331"/>
    <w:rsid w:val="00DB034C"/>
    <w:rsid w:val="00DB048D"/>
    <w:rsid w:val="00DB04B3"/>
    <w:rsid w:val="00DB04C0"/>
    <w:rsid w:val="00DB060E"/>
    <w:rsid w:val="00DB0763"/>
    <w:rsid w:val="00DB089C"/>
    <w:rsid w:val="00DB08CF"/>
    <w:rsid w:val="00DB09D4"/>
    <w:rsid w:val="00DB0AEC"/>
    <w:rsid w:val="00DB0C4A"/>
    <w:rsid w:val="00DB0CA1"/>
    <w:rsid w:val="00DB0D29"/>
    <w:rsid w:val="00DB0D51"/>
    <w:rsid w:val="00DB0D5F"/>
    <w:rsid w:val="00DB0ECE"/>
    <w:rsid w:val="00DB0F1A"/>
    <w:rsid w:val="00DB0F92"/>
    <w:rsid w:val="00DB0FD2"/>
    <w:rsid w:val="00DB100D"/>
    <w:rsid w:val="00DB10B5"/>
    <w:rsid w:val="00DB11FA"/>
    <w:rsid w:val="00DB1208"/>
    <w:rsid w:val="00DB126A"/>
    <w:rsid w:val="00DB135C"/>
    <w:rsid w:val="00DB1378"/>
    <w:rsid w:val="00DB13F1"/>
    <w:rsid w:val="00DB1455"/>
    <w:rsid w:val="00DB14E4"/>
    <w:rsid w:val="00DB14EA"/>
    <w:rsid w:val="00DB157C"/>
    <w:rsid w:val="00DB1847"/>
    <w:rsid w:val="00DB1941"/>
    <w:rsid w:val="00DB1AAE"/>
    <w:rsid w:val="00DB1CB0"/>
    <w:rsid w:val="00DB1E65"/>
    <w:rsid w:val="00DB1FD8"/>
    <w:rsid w:val="00DB20B3"/>
    <w:rsid w:val="00DB2180"/>
    <w:rsid w:val="00DB2192"/>
    <w:rsid w:val="00DB22FD"/>
    <w:rsid w:val="00DB23AF"/>
    <w:rsid w:val="00DB246F"/>
    <w:rsid w:val="00DB249E"/>
    <w:rsid w:val="00DB24FD"/>
    <w:rsid w:val="00DB2633"/>
    <w:rsid w:val="00DB269E"/>
    <w:rsid w:val="00DB27DC"/>
    <w:rsid w:val="00DB2905"/>
    <w:rsid w:val="00DB2AA0"/>
    <w:rsid w:val="00DB2C68"/>
    <w:rsid w:val="00DB2D04"/>
    <w:rsid w:val="00DB2E90"/>
    <w:rsid w:val="00DB2F5A"/>
    <w:rsid w:val="00DB3060"/>
    <w:rsid w:val="00DB30E1"/>
    <w:rsid w:val="00DB311A"/>
    <w:rsid w:val="00DB3384"/>
    <w:rsid w:val="00DB3496"/>
    <w:rsid w:val="00DB3537"/>
    <w:rsid w:val="00DB3652"/>
    <w:rsid w:val="00DB38BB"/>
    <w:rsid w:val="00DB39D3"/>
    <w:rsid w:val="00DB3A41"/>
    <w:rsid w:val="00DB3A9E"/>
    <w:rsid w:val="00DB3AB4"/>
    <w:rsid w:val="00DB3B60"/>
    <w:rsid w:val="00DB3B99"/>
    <w:rsid w:val="00DB3C5C"/>
    <w:rsid w:val="00DB3C95"/>
    <w:rsid w:val="00DB3CDD"/>
    <w:rsid w:val="00DB3CE2"/>
    <w:rsid w:val="00DB3EA2"/>
    <w:rsid w:val="00DB3ECF"/>
    <w:rsid w:val="00DB3EF2"/>
    <w:rsid w:val="00DB40D4"/>
    <w:rsid w:val="00DB4138"/>
    <w:rsid w:val="00DB436A"/>
    <w:rsid w:val="00DB453D"/>
    <w:rsid w:val="00DB472E"/>
    <w:rsid w:val="00DB47B1"/>
    <w:rsid w:val="00DB47D2"/>
    <w:rsid w:val="00DB49DA"/>
    <w:rsid w:val="00DB4BBA"/>
    <w:rsid w:val="00DB4DF2"/>
    <w:rsid w:val="00DB4F40"/>
    <w:rsid w:val="00DB4F7B"/>
    <w:rsid w:val="00DB50FA"/>
    <w:rsid w:val="00DB510C"/>
    <w:rsid w:val="00DB5223"/>
    <w:rsid w:val="00DB5256"/>
    <w:rsid w:val="00DB54E2"/>
    <w:rsid w:val="00DB577E"/>
    <w:rsid w:val="00DB5832"/>
    <w:rsid w:val="00DB58AC"/>
    <w:rsid w:val="00DB58B0"/>
    <w:rsid w:val="00DB5965"/>
    <w:rsid w:val="00DB59C9"/>
    <w:rsid w:val="00DB59CE"/>
    <w:rsid w:val="00DB5B17"/>
    <w:rsid w:val="00DB5B1F"/>
    <w:rsid w:val="00DB5C80"/>
    <w:rsid w:val="00DB5D18"/>
    <w:rsid w:val="00DB5E34"/>
    <w:rsid w:val="00DB5E66"/>
    <w:rsid w:val="00DB5EAB"/>
    <w:rsid w:val="00DB5EF4"/>
    <w:rsid w:val="00DB5FB3"/>
    <w:rsid w:val="00DB612F"/>
    <w:rsid w:val="00DB63CE"/>
    <w:rsid w:val="00DB63E6"/>
    <w:rsid w:val="00DB648F"/>
    <w:rsid w:val="00DB685E"/>
    <w:rsid w:val="00DB68DA"/>
    <w:rsid w:val="00DB6A36"/>
    <w:rsid w:val="00DB6C9C"/>
    <w:rsid w:val="00DB6CFF"/>
    <w:rsid w:val="00DB6DA8"/>
    <w:rsid w:val="00DB6E43"/>
    <w:rsid w:val="00DB6F22"/>
    <w:rsid w:val="00DB70B1"/>
    <w:rsid w:val="00DB7173"/>
    <w:rsid w:val="00DB72E6"/>
    <w:rsid w:val="00DB7343"/>
    <w:rsid w:val="00DB7420"/>
    <w:rsid w:val="00DB74BD"/>
    <w:rsid w:val="00DB760B"/>
    <w:rsid w:val="00DB770B"/>
    <w:rsid w:val="00DB779D"/>
    <w:rsid w:val="00DB77DC"/>
    <w:rsid w:val="00DB7959"/>
    <w:rsid w:val="00DB7988"/>
    <w:rsid w:val="00DB79F0"/>
    <w:rsid w:val="00DB7D5D"/>
    <w:rsid w:val="00DB7ECE"/>
    <w:rsid w:val="00DB7F21"/>
    <w:rsid w:val="00DC01D4"/>
    <w:rsid w:val="00DC0293"/>
    <w:rsid w:val="00DC033B"/>
    <w:rsid w:val="00DC037C"/>
    <w:rsid w:val="00DC03E7"/>
    <w:rsid w:val="00DC05E9"/>
    <w:rsid w:val="00DC06EB"/>
    <w:rsid w:val="00DC07BD"/>
    <w:rsid w:val="00DC083B"/>
    <w:rsid w:val="00DC085B"/>
    <w:rsid w:val="00DC094D"/>
    <w:rsid w:val="00DC09CF"/>
    <w:rsid w:val="00DC0A07"/>
    <w:rsid w:val="00DC0B24"/>
    <w:rsid w:val="00DC0CBB"/>
    <w:rsid w:val="00DC0D1F"/>
    <w:rsid w:val="00DC0E43"/>
    <w:rsid w:val="00DC103A"/>
    <w:rsid w:val="00DC10CC"/>
    <w:rsid w:val="00DC115B"/>
    <w:rsid w:val="00DC130B"/>
    <w:rsid w:val="00DC1363"/>
    <w:rsid w:val="00DC139F"/>
    <w:rsid w:val="00DC1459"/>
    <w:rsid w:val="00DC14A4"/>
    <w:rsid w:val="00DC14DB"/>
    <w:rsid w:val="00DC152F"/>
    <w:rsid w:val="00DC15F8"/>
    <w:rsid w:val="00DC1689"/>
    <w:rsid w:val="00DC16C6"/>
    <w:rsid w:val="00DC17A6"/>
    <w:rsid w:val="00DC1B2F"/>
    <w:rsid w:val="00DC1C01"/>
    <w:rsid w:val="00DC1E20"/>
    <w:rsid w:val="00DC1EEB"/>
    <w:rsid w:val="00DC1F3A"/>
    <w:rsid w:val="00DC200F"/>
    <w:rsid w:val="00DC2010"/>
    <w:rsid w:val="00DC202E"/>
    <w:rsid w:val="00DC20FA"/>
    <w:rsid w:val="00DC2127"/>
    <w:rsid w:val="00DC212E"/>
    <w:rsid w:val="00DC21EC"/>
    <w:rsid w:val="00DC22BA"/>
    <w:rsid w:val="00DC22FE"/>
    <w:rsid w:val="00DC236E"/>
    <w:rsid w:val="00DC26EC"/>
    <w:rsid w:val="00DC273E"/>
    <w:rsid w:val="00DC2772"/>
    <w:rsid w:val="00DC28C7"/>
    <w:rsid w:val="00DC2921"/>
    <w:rsid w:val="00DC2AC6"/>
    <w:rsid w:val="00DC2DF1"/>
    <w:rsid w:val="00DC2F8A"/>
    <w:rsid w:val="00DC2FB4"/>
    <w:rsid w:val="00DC2FEB"/>
    <w:rsid w:val="00DC3024"/>
    <w:rsid w:val="00DC30F0"/>
    <w:rsid w:val="00DC31D4"/>
    <w:rsid w:val="00DC33AA"/>
    <w:rsid w:val="00DC3444"/>
    <w:rsid w:val="00DC351E"/>
    <w:rsid w:val="00DC3594"/>
    <w:rsid w:val="00DC37DA"/>
    <w:rsid w:val="00DC3880"/>
    <w:rsid w:val="00DC392B"/>
    <w:rsid w:val="00DC3BA5"/>
    <w:rsid w:val="00DC3BFA"/>
    <w:rsid w:val="00DC3D60"/>
    <w:rsid w:val="00DC3D82"/>
    <w:rsid w:val="00DC3EE2"/>
    <w:rsid w:val="00DC3FF4"/>
    <w:rsid w:val="00DC40D7"/>
    <w:rsid w:val="00DC43CA"/>
    <w:rsid w:val="00DC44DE"/>
    <w:rsid w:val="00DC45B7"/>
    <w:rsid w:val="00DC4662"/>
    <w:rsid w:val="00DC46A1"/>
    <w:rsid w:val="00DC46CA"/>
    <w:rsid w:val="00DC46CB"/>
    <w:rsid w:val="00DC4898"/>
    <w:rsid w:val="00DC4D20"/>
    <w:rsid w:val="00DC4FB5"/>
    <w:rsid w:val="00DC5206"/>
    <w:rsid w:val="00DC5240"/>
    <w:rsid w:val="00DC527E"/>
    <w:rsid w:val="00DC52FA"/>
    <w:rsid w:val="00DC53DA"/>
    <w:rsid w:val="00DC5748"/>
    <w:rsid w:val="00DC57BA"/>
    <w:rsid w:val="00DC58B5"/>
    <w:rsid w:val="00DC5A5A"/>
    <w:rsid w:val="00DC5B4A"/>
    <w:rsid w:val="00DC5CC7"/>
    <w:rsid w:val="00DC5DA0"/>
    <w:rsid w:val="00DC5DA5"/>
    <w:rsid w:val="00DC5E60"/>
    <w:rsid w:val="00DC5EB7"/>
    <w:rsid w:val="00DC60F4"/>
    <w:rsid w:val="00DC611E"/>
    <w:rsid w:val="00DC62B2"/>
    <w:rsid w:val="00DC6420"/>
    <w:rsid w:val="00DC653F"/>
    <w:rsid w:val="00DC661E"/>
    <w:rsid w:val="00DC66E2"/>
    <w:rsid w:val="00DC68B9"/>
    <w:rsid w:val="00DC68BD"/>
    <w:rsid w:val="00DC695B"/>
    <w:rsid w:val="00DC6990"/>
    <w:rsid w:val="00DC6A5D"/>
    <w:rsid w:val="00DC6ADA"/>
    <w:rsid w:val="00DC6B4A"/>
    <w:rsid w:val="00DC6CAA"/>
    <w:rsid w:val="00DC6D24"/>
    <w:rsid w:val="00DC6F7C"/>
    <w:rsid w:val="00DC7160"/>
    <w:rsid w:val="00DC71CA"/>
    <w:rsid w:val="00DC71D2"/>
    <w:rsid w:val="00DC721A"/>
    <w:rsid w:val="00DC72B1"/>
    <w:rsid w:val="00DC7398"/>
    <w:rsid w:val="00DC7417"/>
    <w:rsid w:val="00DC759E"/>
    <w:rsid w:val="00DC75A0"/>
    <w:rsid w:val="00DC76E0"/>
    <w:rsid w:val="00DC7989"/>
    <w:rsid w:val="00DC7A2F"/>
    <w:rsid w:val="00DC7AE9"/>
    <w:rsid w:val="00DC7BD0"/>
    <w:rsid w:val="00DC7DD0"/>
    <w:rsid w:val="00DC7DE6"/>
    <w:rsid w:val="00DC7E92"/>
    <w:rsid w:val="00DC7EA1"/>
    <w:rsid w:val="00DC7FBC"/>
    <w:rsid w:val="00DD029B"/>
    <w:rsid w:val="00DD0442"/>
    <w:rsid w:val="00DD054A"/>
    <w:rsid w:val="00DD054B"/>
    <w:rsid w:val="00DD063A"/>
    <w:rsid w:val="00DD06C7"/>
    <w:rsid w:val="00DD06D0"/>
    <w:rsid w:val="00DD0868"/>
    <w:rsid w:val="00DD08C8"/>
    <w:rsid w:val="00DD0B6A"/>
    <w:rsid w:val="00DD0CFE"/>
    <w:rsid w:val="00DD0D0D"/>
    <w:rsid w:val="00DD0D78"/>
    <w:rsid w:val="00DD0EAD"/>
    <w:rsid w:val="00DD0F35"/>
    <w:rsid w:val="00DD11B4"/>
    <w:rsid w:val="00DD1272"/>
    <w:rsid w:val="00DD12C1"/>
    <w:rsid w:val="00DD14F4"/>
    <w:rsid w:val="00DD157D"/>
    <w:rsid w:val="00DD174D"/>
    <w:rsid w:val="00DD18D0"/>
    <w:rsid w:val="00DD1B11"/>
    <w:rsid w:val="00DD1C6D"/>
    <w:rsid w:val="00DD1CB2"/>
    <w:rsid w:val="00DD2072"/>
    <w:rsid w:val="00DD213A"/>
    <w:rsid w:val="00DD2179"/>
    <w:rsid w:val="00DD2201"/>
    <w:rsid w:val="00DD239C"/>
    <w:rsid w:val="00DD23FB"/>
    <w:rsid w:val="00DD246C"/>
    <w:rsid w:val="00DD263A"/>
    <w:rsid w:val="00DD2663"/>
    <w:rsid w:val="00DD2664"/>
    <w:rsid w:val="00DD2A04"/>
    <w:rsid w:val="00DD2A2D"/>
    <w:rsid w:val="00DD2A59"/>
    <w:rsid w:val="00DD2AA2"/>
    <w:rsid w:val="00DD2B51"/>
    <w:rsid w:val="00DD2B86"/>
    <w:rsid w:val="00DD2C5A"/>
    <w:rsid w:val="00DD2D01"/>
    <w:rsid w:val="00DD2E39"/>
    <w:rsid w:val="00DD2EF1"/>
    <w:rsid w:val="00DD2F29"/>
    <w:rsid w:val="00DD2F67"/>
    <w:rsid w:val="00DD3057"/>
    <w:rsid w:val="00DD31C3"/>
    <w:rsid w:val="00DD32EF"/>
    <w:rsid w:val="00DD330B"/>
    <w:rsid w:val="00DD3340"/>
    <w:rsid w:val="00DD33DF"/>
    <w:rsid w:val="00DD3767"/>
    <w:rsid w:val="00DD37A7"/>
    <w:rsid w:val="00DD3A15"/>
    <w:rsid w:val="00DD3A25"/>
    <w:rsid w:val="00DD3A6C"/>
    <w:rsid w:val="00DD3B50"/>
    <w:rsid w:val="00DD3CF1"/>
    <w:rsid w:val="00DD3CF3"/>
    <w:rsid w:val="00DD3CFC"/>
    <w:rsid w:val="00DD3F1D"/>
    <w:rsid w:val="00DD3F43"/>
    <w:rsid w:val="00DD3F6C"/>
    <w:rsid w:val="00DD3F7D"/>
    <w:rsid w:val="00DD40B1"/>
    <w:rsid w:val="00DD4210"/>
    <w:rsid w:val="00DD43AE"/>
    <w:rsid w:val="00DD4411"/>
    <w:rsid w:val="00DD44B7"/>
    <w:rsid w:val="00DD44D6"/>
    <w:rsid w:val="00DD4522"/>
    <w:rsid w:val="00DD45E0"/>
    <w:rsid w:val="00DD46D1"/>
    <w:rsid w:val="00DD4C04"/>
    <w:rsid w:val="00DD4D09"/>
    <w:rsid w:val="00DD4EFC"/>
    <w:rsid w:val="00DD4F5C"/>
    <w:rsid w:val="00DD4F64"/>
    <w:rsid w:val="00DD5250"/>
    <w:rsid w:val="00DD52F4"/>
    <w:rsid w:val="00DD52F7"/>
    <w:rsid w:val="00DD53C3"/>
    <w:rsid w:val="00DD546C"/>
    <w:rsid w:val="00DD55B5"/>
    <w:rsid w:val="00DD56A1"/>
    <w:rsid w:val="00DD5826"/>
    <w:rsid w:val="00DD5840"/>
    <w:rsid w:val="00DD5854"/>
    <w:rsid w:val="00DD5950"/>
    <w:rsid w:val="00DD59DA"/>
    <w:rsid w:val="00DD59DC"/>
    <w:rsid w:val="00DD5C39"/>
    <w:rsid w:val="00DD5C68"/>
    <w:rsid w:val="00DD5CC2"/>
    <w:rsid w:val="00DD5E1E"/>
    <w:rsid w:val="00DD5E54"/>
    <w:rsid w:val="00DD5E65"/>
    <w:rsid w:val="00DD5E8D"/>
    <w:rsid w:val="00DD5FB6"/>
    <w:rsid w:val="00DD601A"/>
    <w:rsid w:val="00DD6095"/>
    <w:rsid w:val="00DD60FE"/>
    <w:rsid w:val="00DD611C"/>
    <w:rsid w:val="00DD61FD"/>
    <w:rsid w:val="00DD658E"/>
    <w:rsid w:val="00DD66B1"/>
    <w:rsid w:val="00DD66FB"/>
    <w:rsid w:val="00DD67D1"/>
    <w:rsid w:val="00DD6825"/>
    <w:rsid w:val="00DD68EC"/>
    <w:rsid w:val="00DD6A43"/>
    <w:rsid w:val="00DD6B06"/>
    <w:rsid w:val="00DD6C1E"/>
    <w:rsid w:val="00DD6CEC"/>
    <w:rsid w:val="00DD6CEF"/>
    <w:rsid w:val="00DD6D18"/>
    <w:rsid w:val="00DD6D5C"/>
    <w:rsid w:val="00DD6D90"/>
    <w:rsid w:val="00DD6DD0"/>
    <w:rsid w:val="00DD6E24"/>
    <w:rsid w:val="00DD6EA5"/>
    <w:rsid w:val="00DD6EA9"/>
    <w:rsid w:val="00DD6F72"/>
    <w:rsid w:val="00DD700C"/>
    <w:rsid w:val="00DD72AC"/>
    <w:rsid w:val="00DD7423"/>
    <w:rsid w:val="00DD7523"/>
    <w:rsid w:val="00DD76BD"/>
    <w:rsid w:val="00DD774C"/>
    <w:rsid w:val="00DD77FA"/>
    <w:rsid w:val="00DD7813"/>
    <w:rsid w:val="00DD7863"/>
    <w:rsid w:val="00DD7C4F"/>
    <w:rsid w:val="00DD7C72"/>
    <w:rsid w:val="00DD7D82"/>
    <w:rsid w:val="00DD7DF9"/>
    <w:rsid w:val="00DD7FE9"/>
    <w:rsid w:val="00DE00FE"/>
    <w:rsid w:val="00DE02B2"/>
    <w:rsid w:val="00DE02D5"/>
    <w:rsid w:val="00DE02DB"/>
    <w:rsid w:val="00DE02F0"/>
    <w:rsid w:val="00DE0358"/>
    <w:rsid w:val="00DE03C5"/>
    <w:rsid w:val="00DE0563"/>
    <w:rsid w:val="00DE057D"/>
    <w:rsid w:val="00DE05B2"/>
    <w:rsid w:val="00DE0714"/>
    <w:rsid w:val="00DE08CA"/>
    <w:rsid w:val="00DE0969"/>
    <w:rsid w:val="00DE09BD"/>
    <w:rsid w:val="00DE0A95"/>
    <w:rsid w:val="00DE0ABB"/>
    <w:rsid w:val="00DE0BC2"/>
    <w:rsid w:val="00DE0DCA"/>
    <w:rsid w:val="00DE1117"/>
    <w:rsid w:val="00DE1273"/>
    <w:rsid w:val="00DE1360"/>
    <w:rsid w:val="00DE140B"/>
    <w:rsid w:val="00DE1559"/>
    <w:rsid w:val="00DE1560"/>
    <w:rsid w:val="00DE15B6"/>
    <w:rsid w:val="00DE1611"/>
    <w:rsid w:val="00DE1675"/>
    <w:rsid w:val="00DE1963"/>
    <w:rsid w:val="00DE1976"/>
    <w:rsid w:val="00DE19EB"/>
    <w:rsid w:val="00DE1AD0"/>
    <w:rsid w:val="00DE1AE1"/>
    <w:rsid w:val="00DE1C9E"/>
    <w:rsid w:val="00DE1D3E"/>
    <w:rsid w:val="00DE1EF3"/>
    <w:rsid w:val="00DE1FDE"/>
    <w:rsid w:val="00DE2113"/>
    <w:rsid w:val="00DE2203"/>
    <w:rsid w:val="00DE2235"/>
    <w:rsid w:val="00DE22B1"/>
    <w:rsid w:val="00DE258E"/>
    <w:rsid w:val="00DE26F0"/>
    <w:rsid w:val="00DE27D4"/>
    <w:rsid w:val="00DE2822"/>
    <w:rsid w:val="00DE2851"/>
    <w:rsid w:val="00DE28A2"/>
    <w:rsid w:val="00DE28E8"/>
    <w:rsid w:val="00DE2A5F"/>
    <w:rsid w:val="00DE2ADC"/>
    <w:rsid w:val="00DE2AF4"/>
    <w:rsid w:val="00DE2B96"/>
    <w:rsid w:val="00DE2CEC"/>
    <w:rsid w:val="00DE2CFC"/>
    <w:rsid w:val="00DE2D43"/>
    <w:rsid w:val="00DE2D4A"/>
    <w:rsid w:val="00DE2D94"/>
    <w:rsid w:val="00DE2DA3"/>
    <w:rsid w:val="00DE2DD3"/>
    <w:rsid w:val="00DE2F00"/>
    <w:rsid w:val="00DE2F05"/>
    <w:rsid w:val="00DE2FB5"/>
    <w:rsid w:val="00DE2FDD"/>
    <w:rsid w:val="00DE3023"/>
    <w:rsid w:val="00DE3036"/>
    <w:rsid w:val="00DE31BE"/>
    <w:rsid w:val="00DE3234"/>
    <w:rsid w:val="00DE32E9"/>
    <w:rsid w:val="00DE33E8"/>
    <w:rsid w:val="00DE3457"/>
    <w:rsid w:val="00DE34D0"/>
    <w:rsid w:val="00DE34F7"/>
    <w:rsid w:val="00DE3576"/>
    <w:rsid w:val="00DE3589"/>
    <w:rsid w:val="00DE363E"/>
    <w:rsid w:val="00DE3699"/>
    <w:rsid w:val="00DE37AB"/>
    <w:rsid w:val="00DE389D"/>
    <w:rsid w:val="00DE3960"/>
    <w:rsid w:val="00DE3964"/>
    <w:rsid w:val="00DE39F7"/>
    <w:rsid w:val="00DE3A59"/>
    <w:rsid w:val="00DE3C98"/>
    <w:rsid w:val="00DE3CBA"/>
    <w:rsid w:val="00DE3CC4"/>
    <w:rsid w:val="00DE3E9D"/>
    <w:rsid w:val="00DE3EDC"/>
    <w:rsid w:val="00DE4029"/>
    <w:rsid w:val="00DE4118"/>
    <w:rsid w:val="00DE4489"/>
    <w:rsid w:val="00DE4691"/>
    <w:rsid w:val="00DE46B3"/>
    <w:rsid w:val="00DE470E"/>
    <w:rsid w:val="00DE482A"/>
    <w:rsid w:val="00DE48AD"/>
    <w:rsid w:val="00DE48E9"/>
    <w:rsid w:val="00DE49EF"/>
    <w:rsid w:val="00DE4A62"/>
    <w:rsid w:val="00DE4A75"/>
    <w:rsid w:val="00DE4B40"/>
    <w:rsid w:val="00DE4B7D"/>
    <w:rsid w:val="00DE4D8A"/>
    <w:rsid w:val="00DE4E40"/>
    <w:rsid w:val="00DE4E9A"/>
    <w:rsid w:val="00DE4EAC"/>
    <w:rsid w:val="00DE4EF6"/>
    <w:rsid w:val="00DE4FF6"/>
    <w:rsid w:val="00DE5028"/>
    <w:rsid w:val="00DE518E"/>
    <w:rsid w:val="00DE528A"/>
    <w:rsid w:val="00DE54F9"/>
    <w:rsid w:val="00DE552C"/>
    <w:rsid w:val="00DE55A0"/>
    <w:rsid w:val="00DE5621"/>
    <w:rsid w:val="00DE56F9"/>
    <w:rsid w:val="00DE5732"/>
    <w:rsid w:val="00DE5812"/>
    <w:rsid w:val="00DE58AF"/>
    <w:rsid w:val="00DE592A"/>
    <w:rsid w:val="00DE59CB"/>
    <w:rsid w:val="00DE5B02"/>
    <w:rsid w:val="00DE5B6C"/>
    <w:rsid w:val="00DE5BAD"/>
    <w:rsid w:val="00DE5BDE"/>
    <w:rsid w:val="00DE5C5D"/>
    <w:rsid w:val="00DE5D4E"/>
    <w:rsid w:val="00DE5D9F"/>
    <w:rsid w:val="00DE5E2F"/>
    <w:rsid w:val="00DE5E59"/>
    <w:rsid w:val="00DE61A9"/>
    <w:rsid w:val="00DE64AE"/>
    <w:rsid w:val="00DE64C3"/>
    <w:rsid w:val="00DE6677"/>
    <w:rsid w:val="00DE670F"/>
    <w:rsid w:val="00DE672B"/>
    <w:rsid w:val="00DE67F9"/>
    <w:rsid w:val="00DE6822"/>
    <w:rsid w:val="00DE685F"/>
    <w:rsid w:val="00DE693F"/>
    <w:rsid w:val="00DE6982"/>
    <w:rsid w:val="00DE6A40"/>
    <w:rsid w:val="00DE6A95"/>
    <w:rsid w:val="00DE6BDD"/>
    <w:rsid w:val="00DE6BF0"/>
    <w:rsid w:val="00DE6BFC"/>
    <w:rsid w:val="00DE6C37"/>
    <w:rsid w:val="00DE6D33"/>
    <w:rsid w:val="00DE6D58"/>
    <w:rsid w:val="00DE6F99"/>
    <w:rsid w:val="00DE6FD2"/>
    <w:rsid w:val="00DE7095"/>
    <w:rsid w:val="00DE71FD"/>
    <w:rsid w:val="00DE722A"/>
    <w:rsid w:val="00DE7337"/>
    <w:rsid w:val="00DE736E"/>
    <w:rsid w:val="00DE75BD"/>
    <w:rsid w:val="00DE7692"/>
    <w:rsid w:val="00DE76C6"/>
    <w:rsid w:val="00DE76E4"/>
    <w:rsid w:val="00DE77E9"/>
    <w:rsid w:val="00DE77EE"/>
    <w:rsid w:val="00DE7A20"/>
    <w:rsid w:val="00DE7A4A"/>
    <w:rsid w:val="00DE7C6D"/>
    <w:rsid w:val="00DE7CE0"/>
    <w:rsid w:val="00DE7D8F"/>
    <w:rsid w:val="00DE7DF4"/>
    <w:rsid w:val="00DE7F0C"/>
    <w:rsid w:val="00DE7FEC"/>
    <w:rsid w:val="00DF0286"/>
    <w:rsid w:val="00DF0329"/>
    <w:rsid w:val="00DF0344"/>
    <w:rsid w:val="00DF04C6"/>
    <w:rsid w:val="00DF0507"/>
    <w:rsid w:val="00DF054B"/>
    <w:rsid w:val="00DF056F"/>
    <w:rsid w:val="00DF08D7"/>
    <w:rsid w:val="00DF0946"/>
    <w:rsid w:val="00DF0DA0"/>
    <w:rsid w:val="00DF0E01"/>
    <w:rsid w:val="00DF0EB8"/>
    <w:rsid w:val="00DF100F"/>
    <w:rsid w:val="00DF119D"/>
    <w:rsid w:val="00DF11A3"/>
    <w:rsid w:val="00DF13B1"/>
    <w:rsid w:val="00DF13C6"/>
    <w:rsid w:val="00DF155E"/>
    <w:rsid w:val="00DF16B5"/>
    <w:rsid w:val="00DF16DC"/>
    <w:rsid w:val="00DF18C5"/>
    <w:rsid w:val="00DF1B0E"/>
    <w:rsid w:val="00DF1D85"/>
    <w:rsid w:val="00DF1EAC"/>
    <w:rsid w:val="00DF1F17"/>
    <w:rsid w:val="00DF1F48"/>
    <w:rsid w:val="00DF1F81"/>
    <w:rsid w:val="00DF20D5"/>
    <w:rsid w:val="00DF2332"/>
    <w:rsid w:val="00DF2376"/>
    <w:rsid w:val="00DF24A1"/>
    <w:rsid w:val="00DF2568"/>
    <w:rsid w:val="00DF259F"/>
    <w:rsid w:val="00DF25E0"/>
    <w:rsid w:val="00DF261B"/>
    <w:rsid w:val="00DF263B"/>
    <w:rsid w:val="00DF26D7"/>
    <w:rsid w:val="00DF2747"/>
    <w:rsid w:val="00DF2806"/>
    <w:rsid w:val="00DF2823"/>
    <w:rsid w:val="00DF2A3B"/>
    <w:rsid w:val="00DF2B93"/>
    <w:rsid w:val="00DF2C3D"/>
    <w:rsid w:val="00DF2D09"/>
    <w:rsid w:val="00DF2D8A"/>
    <w:rsid w:val="00DF2DDA"/>
    <w:rsid w:val="00DF2E5F"/>
    <w:rsid w:val="00DF2F5F"/>
    <w:rsid w:val="00DF2FE3"/>
    <w:rsid w:val="00DF2FE9"/>
    <w:rsid w:val="00DF30DC"/>
    <w:rsid w:val="00DF337F"/>
    <w:rsid w:val="00DF3398"/>
    <w:rsid w:val="00DF357C"/>
    <w:rsid w:val="00DF37F6"/>
    <w:rsid w:val="00DF384A"/>
    <w:rsid w:val="00DF3880"/>
    <w:rsid w:val="00DF38F3"/>
    <w:rsid w:val="00DF3B52"/>
    <w:rsid w:val="00DF3C09"/>
    <w:rsid w:val="00DF3CB7"/>
    <w:rsid w:val="00DF3CCD"/>
    <w:rsid w:val="00DF3EA8"/>
    <w:rsid w:val="00DF3F12"/>
    <w:rsid w:val="00DF403E"/>
    <w:rsid w:val="00DF4044"/>
    <w:rsid w:val="00DF404A"/>
    <w:rsid w:val="00DF4222"/>
    <w:rsid w:val="00DF438B"/>
    <w:rsid w:val="00DF4603"/>
    <w:rsid w:val="00DF4777"/>
    <w:rsid w:val="00DF47C7"/>
    <w:rsid w:val="00DF481F"/>
    <w:rsid w:val="00DF4A4D"/>
    <w:rsid w:val="00DF4A7E"/>
    <w:rsid w:val="00DF4B32"/>
    <w:rsid w:val="00DF4B44"/>
    <w:rsid w:val="00DF4CA2"/>
    <w:rsid w:val="00DF4DA9"/>
    <w:rsid w:val="00DF4E5E"/>
    <w:rsid w:val="00DF4F8C"/>
    <w:rsid w:val="00DF4FD6"/>
    <w:rsid w:val="00DF50C4"/>
    <w:rsid w:val="00DF50F1"/>
    <w:rsid w:val="00DF5117"/>
    <w:rsid w:val="00DF525A"/>
    <w:rsid w:val="00DF5383"/>
    <w:rsid w:val="00DF5399"/>
    <w:rsid w:val="00DF53A2"/>
    <w:rsid w:val="00DF53BC"/>
    <w:rsid w:val="00DF548C"/>
    <w:rsid w:val="00DF564C"/>
    <w:rsid w:val="00DF581B"/>
    <w:rsid w:val="00DF5849"/>
    <w:rsid w:val="00DF595E"/>
    <w:rsid w:val="00DF596B"/>
    <w:rsid w:val="00DF5A8A"/>
    <w:rsid w:val="00DF5C98"/>
    <w:rsid w:val="00DF5D01"/>
    <w:rsid w:val="00DF5D1E"/>
    <w:rsid w:val="00DF5D40"/>
    <w:rsid w:val="00DF5DBC"/>
    <w:rsid w:val="00DF5F06"/>
    <w:rsid w:val="00DF5F38"/>
    <w:rsid w:val="00DF6031"/>
    <w:rsid w:val="00DF6067"/>
    <w:rsid w:val="00DF60D2"/>
    <w:rsid w:val="00DF61B4"/>
    <w:rsid w:val="00DF6301"/>
    <w:rsid w:val="00DF6379"/>
    <w:rsid w:val="00DF63B4"/>
    <w:rsid w:val="00DF63DE"/>
    <w:rsid w:val="00DF63F3"/>
    <w:rsid w:val="00DF64E1"/>
    <w:rsid w:val="00DF6597"/>
    <w:rsid w:val="00DF65FF"/>
    <w:rsid w:val="00DF66D3"/>
    <w:rsid w:val="00DF673F"/>
    <w:rsid w:val="00DF676C"/>
    <w:rsid w:val="00DF6781"/>
    <w:rsid w:val="00DF6A28"/>
    <w:rsid w:val="00DF6A4B"/>
    <w:rsid w:val="00DF6A92"/>
    <w:rsid w:val="00DF6B20"/>
    <w:rsid w:val="00DF6B50"/>
    <w:rsid w:val="00DF6D42"/>
    <w:rsid w:val="00DF6F9F"/>
    <w:rsid w:val="00DF6FCE"/>
    <w:rsid w:val="00DF6FDC"/>
    <w:rsid w:val="00DF700E"/>
    <w:rsid w:val="00DF7078"/>
    <w:rsid w:val="00DF711B"/>
    <w:rsid w:val="00DF7152"/>
    <w:rsid w:val="00DF715E"/>
    <w:rsid w:val="00DF72E1"/>
    <w:rsid w:val="00DF73C5"/>
    <w:rsid w:val="00DF74DA"/>
    <w:rsid w:val="00DF74F9"/>
    <w:rsid w:val="00DF7546"/>
    <w:rsid w:val="00DF766B"/>
    <w:rsid w:val="00DF773A"/>
    <w:rsid w:val="00DF7783"/>
    <w:rsid w:val="00DF7987"/>
    <w:rsid w:val="00DF7AF6"/>
    <w:rsid w:val="00DF7C8B"/>
    <w:rsid w:val="00DF7D0D"/>
    <w:rsid w:val="00DF7D12"/>
    <w:rsid w:val="00DF7D42"/>
    <w:rsid w:val="00DF7D57"/>
    <w:rsid w:val="00E0013A"/>
    <w:rsid w:val="00E001CE"/>
    <w:rsid w:val="00E0031C"/>
    <w:rsid w:val="00E00406"/>
    <w:rsid w:val="00E007C0"/>
    <w:rsid w:val="00E00816"/>
    <w:rsid w:val="00E008E5"/>
    <w:rsid w:val="00E009B2"/>
    <w:rsid w:val="00E00A29"/>
    <w:rsid w:val="00E00AB7"/>
    <w:rsid w:val="00E00B5B"/>
    <w:rsid w:val="00E00D2C"/>
    <w:rsid w:val="00E00DBF"/>
    <w:rsid w:val="00E00DF2"/>
    <w:rsid w:val="00E00FCB"/>
    <w:rsid w:val="00E0103C"/>
    <w:rsid w:val="00E0106B"/>
    <w:rsid w:val="00E010F9"/>
    <w:rsid w:val="00E01154"/>
    <w:rsid w:val="00E01177"/>
    <w:rsid w:val="00E011F5"/>
    <w:rsid w:val="00E0130D"/>
    <w:rsid w:val="00E0136C"/>
    <w:rsid w:val="00E01585"/>
    <w:rsid w:val="00E015AD"/>
    <w:rsid w:val="00E01689"/>
    <w:rsid w:val="00E016C4"/>
    <w:rsid w:val="00E016EB"/>
    <w:rsid w:val="00E01706"/>
    <w:rsid w:val="00E01772"/>
    <w:rsid w:val="00E017C2"/>
    <w:rsid w:val="00E01822"/>
    <w:rsid w:val="00E01934"/>
    <w:rsid w:val="00E01946"/>
    <w:rsid w:val="00E01AED"/>
    <w:rsid w:val="00E01BE3"/>
    <w:rsid w:val="00E01C5F"/>
    <w:rsid w:val="00E01CBA"/>
    <w:rsid w:val="00E01D1A"/>
    <w:rsid w:val="00E01D33"/>
    <w:rsid w:val="00E01D44"/>
    <w:rsid w:val="00E01DA4"/>
    <w:rsid w:val="00E01FE4"/>
    <w:rsid w:val="00E01FFD"/>
    <w:rsid w:val="00E0212F"/>
    <w:rsid w:val="00E02156"/>
    <w:rsid w:val="00E021C3"/>
    <w:rsid w:val="00E02213"/>
    <w:rsid w:val="00E02459"/>
    <w:rsid w:val="00E02460"/>
    <w:rsid w:val="00E0261C"/>
    <w:rsid w:val="00E0278F"/>
    <w:rsid w:val="00E028A3"/>
    <w:rsid w:val="00E02A9E"/>
    <w:rsid w:val="00E02C1B"/>
    <w:rsid w:val="00E02C51"/>
    <w:rsid w:val="00E02D4C"/>
    <w:rsid w:val="00E02D8B"/>
    <w:rsid w:val="00E02E47"/>
    <w:rsid w:val="00E02EF3"/>
    <w:rsid w:val="00E02F5F"/>
    <w:rsid w:val="00E03001"/>
    <w:rsid w:val="00E0311D"/>
    <w:rsid w:val="00E03140"/>
    <w:rsid w:val="00E031EA"/>
    <w:rsid w:val="00E03299"/>
    <w:rsid w:val="00E034BA"/>
    <w:rsid w:val="00E03686"/>
    <w:rsid w:val="00E036A5"/>
    <w:rsid w:val="00E037AF"/>
    <w:rsid w:val="00E038E7"/>
    <w:rsid w:val="00E039E5"/>
    <w:rsid w:val="00E03AE9"/>
    <w:rsid w:val="00E03BBB"/>
    <w:rsid w:val="00E03BE5"/>
    <w:rsid w:val="00E03C00"/>
    <w:rsid w:val="00E03C4C"/>
    <w:rsid w:val="00E03C50"/>
    <w:rsid w:val="00E03C9D"/>
    <w:rsid w:val="00E03CCF"/>
    <w:rsid w:val="00E03D15"/>
    <w:rsid w:val="00E03D82"/>
    <w:rsid w:val="00E03D8B"/>
    <w:rsid w:val="00E03DAD"/>
    <w:rsid w:val="00E03E94"/>
    <w:rsid w:val="00E03E97"/>
    <w:rsid w:val="00E03F15"/>
    <w:rsid w:val="00E04037"/>
    <w:rsid w:val="00E041D6"/>
    <w:rsid w:val="00E04267"/>
    <w:rsid w:val="00E04478"/>
    <w:rsid w:val="00E045C5"/>
    <w:rsid w:val="00E04685"/>
    <w:rsid w:val="00E04760"/>
    <w:rsid w:val="00E0485E"/>
    <w:rsid w:val="00E049A1"/>
    <w:rsid w:val="00E049F5"/>
    <w:rsid w:val="00E04C80"/>
    <w:rsid w:val="00E04CEA"/>
    <w:rsid w:val="00E04D0F"/>
    <w:rsid w:val="00E04D15"/>
    <w:rsid w:val="00E04DC5"/>
    <w:rsid w:val="00E04FCC"/>
    <w:rsid w:val="00E04FD7"/>
    <w:rsid w:val="00E0505B"/>
    <w:rsid w:val="00E0507D"/>
    <w:rsid w:val="00E05090"/>
    <w:rsid w:val="00E050C7"/>
    <w:rsid w:val="00E0526B"/>
    <w:rsid w:val="00E052A9"/>
    <w:rsid w:val="00E053E9"/>
    <w:rsid w:val="00E0545A"/>
    <w:rsid w:val="00E05493"/>
    <w:rsid w:val="00E054E3"/>
    <w:rsid w:val="00E05537"/>
    <w:rsid w:val="00E055B4"/>
    <w:rsid w:val="00E05617"/>
    <w:rsid w:val="00E057E7"/>
    <w:rsid w:val="00E05825"/>
    <w:rsid w:val="00E05B43"/>
    <w:rsid w:val="00E05C08"/>
    <w:rsid w:val="00E05D01"/>
    <w:rsid w:val="00E05E6B"/>
    <w:rsid w:val="00E05EC1"/>
    <w:rsid w:val="00E05FB4"/>
    <w:rsid w:val="00E06030"/>
    <w:rsid w:val="00E061DE"/>
    <w:rsid w:val="00E0638F"/>
    <w:rsid w:val="00E063C3"/>
    <w:rsid w:val="00E063E7"/>
    <w:rsid w:val="00E06562"/>
    <w:rsid w:val="00E06633"/>
    <w:rsid w:val="00E067AE"/>
    <w:rsid w:val="00E0695F"/>
    <w:rsid w:val="00E06960"/>
    <w:rsid w:val="00E06A01"/>
    <w:rsid w:val="00E06A92"/>
    <w:rsid w:val="00E06D3D"/>
    <w:rsid w:val="00E06D6A"/>
    <w:rsid w:val="00E06F74"/>
    <w:rsid w:val="00E071A1"/>
    <w:rsid w:val="00E071BC"/>
    <w:rsid w:val="00E071CB"/>
    <w:rsid w:val="00E073E4"/>
    <w:rsid w:val="00E074D3"/>
    <w:rsid w:val="00E074D8"/>
    <w:rsid w:val="00E075F5"/>
    <w:rsid w:val="00E0760D"/>
    <w:rsid w:val="00E07728"/>
    <w:rsid w:val="00E0777E"/>
    <w:rsid w:val="00E07825"/>
    <w:rsid w:val="00E0794A"/>
    <w:rsid w:val="00E079BA"/>
    <w:rsid w:val="00E079FC"/>
    <w:rsid w:val="00E07A08"/>
    <w:rsid w:val="00E07ADB"/>
    <w:rsid w:val="00E07B59"/>
    <w:rsid w:val="00E07C22"/>
    <w:rsid w:val="00E07E5B"/>
    <w:rsid w:val="00E07EF5"/>
    <w:rsid w:val="00E07F5D"/>
    <w:rsid w:val="00E07F98"/>
    <w:rsid w:val="00E100A6"/>
    <w:rsid w:val="00E101E0"/>
    <w:rsid w:val="00E1030F"/>
    <w:rsid w:val="00E10595"/>
    <w:rsid w:val="00E10680"/>
    <w:rsid w:val="00E1076F"/>
    <w:rsid w:val="00E10A4C"/>
    <w:rsid w:val="00E10AED"/>
    <w:rsid w:val="00E10AF4"/>
    <w:rsid w:val="00E10B0F"/>
    <w:rsid w:val="00E10BB1"/>
    <w:rsid w:val="00E10C0F"/>
    <w:rsid w:val="00E10C3A"/>
    <w:rsid w:val="00E10D3A"/>
    <w:rsid w:val="00E10DEF"/>
    <w:rsid w:val="00E10ECA"/>
    <w:rsid w:val="00E11010"/>
    <w:rsid w:val="00E1114A"/>
    <w:rsid w:val="00E1118B"/>
    <w:rsid w:val="00E11206"/>
    <w:rsid w:val="00E11459"/>
    <w:rsid w:val="00E114FD"/>
    <w:rsid w:val="00E11613"/>
    <w:rsid w:val="00E1162A"/>
    <w:rsid w:val="00E1162D"/>
    <w:rsid w:val="00E117B3"/>
    <w:rsid w:val="00E117F3"/>
    <w:rsid w:val="00E1184F"/>
    <w:rsid w:val="00E11AD7"/>
    <w:rsid w:val="00E11B59"/>
    <w:rsid w:val="00E11BB8"/>
    <w:rsid w:val="00E11D44"/>
    <w:rsid w:val="00E11F8B"/>
    <w:rsid w:val="00E11FE6"/>
    <w:rsid w:val="00E123A1"/>
    <w:rsid w:val="00E1240B"/>
    <w:rsid w:val="00E124B5"/>
    <w:rsid w:val="00E125C5"/>
    <w:rsid w:val="00E12612"/>
    <w:rsid w:val="00E1274D"/>
    <w:rsid w:val="00E12874"/>
    <w:rsid w:val="00E128EA"/>
    <w:rsid w:val="00E129AD"/>
    <w:rsid w:val="00E12A3B"/>
    <w:rsid w:val="00E12D2E"/>
    <w:rsid w:val="00E12EF6"/>
    <w:rsid w:val="00E12FD2"/>
    <w:rsid w:val="00E13057"/>
    <w:rsid w:val="00E13068"/>
    <w:rsid w:val="00E130F8"/>
    <w:rsid w:val="00E13163"/>
    <w:rsid w:val="00E131D2"/>
    <w:rsid w:val="00E13390"/>
    <w:rsid w:val="00E1361C"/>
    <w:rsid w:val="00E1365D"/>
    <w:rsid w:val="00E137AC"/>
    <w:rsid w:val="00E138A4"/>
    <w:rsid w:val="00E139BE"/>
    <w:rsid w:val="00E13C82"/>
    <w:rsid w:val="00E13D7D"/>
    <w:rsid w:val="00E13DB2"/>
    <w:rsid w:val="00E13DE3"/>
    <w:rsid w:val="00E13E9F"/>
    <w:rsid w:val="00E140BA"/>
    <w:rsid w:val="00E141AB"/>
    <w:rsid w:val="00E14236"/>
    <w:rsid w:val="00E14276"/>
    <w:rsid w:val="00E14371"/>
    <w:rsid w:val="00E14457"/>
    <w:rsid w:val="00E14484"/>
    <w:rsid w:val="00E145DF"/>
    <w:rsid w:val="00E145FE"/>
    <w:rsid w:val="00E146DE"/>
    <w:rsid w:val="00E1470C"/>
    <w:rsid w:val="00E14735"/>
    <w:rsid w:val="00E14796"/>
    <w:rsid w:val="00E1487F"/>
    <w:rsid w:val="00E1493D"/>
    <w:rsid w:val="00E149E8"/>
    <w:rsid w:val="00E14B30"/>
    <w:rsid w:val="00E14B65"/>
    <w:rsid w:val="00E14E09"/>
    <w:rsid w:val="00E14E8B"/>
    <w:rsid w:val="00E14EC0"/>
    <w:rsid w:val="00E15064"/>
    <w:rsid w:val="00E150BD"/>
    <w:rsid w:val="00E150CB"/>
    <w:rsid w:val="00E150D1"/>
    <w:rsid w:val="00E150F0"/>
    <w:rsid w:val="00E152C7"/>
    <w:rsid w:val="00E15377"/>
    <w:rsid w:val="00E153E8"/>
    <w:rsid w:val="00E154B2"/>
    <w:rsid w:val="00E154BF"/>
    <w:rsid w:val="00E154C3"/>
    <w:rsid w:val="00E1554E"/>
    <w:rsid w:val="00E155DC"/>
    <w:rsid w:val="00E155F3"/>
    <w:rsid w:val="00E15651"/>
    <w:rsid w:val="00E15689"/>
    <w:rsid w:val="00E15906"/>
    <w:rsid w:val="00E159ED"/>
    <w:rsid w:val="00E15C4C"/>
    <w:rsid w:val="00E15EA5"/>
    <w:rsid w:val="00E15F99"/>
    <w:rsid w:val="00E161F4"/>
    <w:rsid w:val="00E16214"/>
    <w:rsid w:val="00E16229"/>
    <w:rsid w:val="00E16412"/>
    <w:rsid w:val="00E165C8"/>
    <w:rsid w:val="00E165E7"/>
    <w:rsid w:val="00E165ED"/>
    <w:rsid w:val="00E166AE"/>
    <w:rsid w:val="00E16853"/>
    <w:rsid w:val="00E1690D"/>
    <w:rsid w:val="00E16AAE"/>
    <w:rsid w:val="00E16ABF"/>
    <w:rsid w:val="00E16BCA"/>
    <w:rsid w:val="00E16DA3"/>
    <w:rsid w:val="00E16DF6"/>
    <w:rsid w:val="00E16E13"/>
    <w:rsid w:val="00E1724E"/>
    <w:rsid w:val="00E17435"/>
    <w:rsid w:val="00E174F2"/>
    <w:rsid w:val="00E17563"/>
    <w:rsid w:val="00E1757D"/>
    <w:rsid w:val="00E175D0"/>
    <w:rsid w:val="00E176DF"/>
    <w:rsid w:val="00E176E7"/>
    <w:rsid w:val="00E1778D"/>
    <w:rsid w:val="00E17818"/>
    <w:rsid w:val="00E178BE"/>
    <w:rsid w:val="00E17AF5"/>
    <w:rsid w:val="00E17BAF"/>
    <w:rsid w:val="00E17F6C"/>
    <w:rsid w:val="00E20371"/>
    <w:rsid w:val="00E204A1"/>
    <w:rsid w:val="00E204BE"/>
    <w:rsid w:val="00E20619"/>
    <w:rsid w:val="00E2065B"/>
    <w:rsid w:val="00E20766"/>
    <w:rsid w:val="00E207B2"/>
    <w:rsid w:val="00E20822"/>
    <w:rsid w:val="00E2097F"/>
    <w:rsid w:val="00E209B6"/>
    <w:rsid w:val="00E209E8"/>
    <w:rsid w:val="00E20A19"/>
    <w:rsid w:val="00E20A41"/>
    <w:rsid w:val="00E20B22"/>
    <w:rsid w:val="00E20B72"/>
    <w:rsid w:val="00E20D43"/>
    <w:rsid w:val="00E20E88"/>
    <w:rsid w:val="00E210F5"/>
    <w:rsid w:val="00E2113D"/>
    <w:rsid w:val="00E2140B"/>
    <w:rsid w:val="00E21452"/>
    <w:rsid w:val="00E214B9"/>
    <w:rsid w:val="00E215AA"/>
    <w:rsid w:val="00E215F8"/>
    <w:rsid w:val="00E2165F"/>
    <w:rsid w:val="00E216DD"/>
    <w:rsid w:val="00E2187D"/>
    <w:rsid w:val="00E21931"/>
    <w:rsid w:val="00E21942"/>
    <w:rsid w:val="00E21A2F"/>
    <w:rsid w:val="00E21A4F"/>
    <w:rsid w:val="00E21A53"/>
    <w:rsid w:val="00E21A9A"/>
    <w:rsid w:val="00E21BA9"/>
    <w:rsid w:val="00E21BDC"/>
    <w:rsid w:val="00E21CE6"/>
    <w:rsid w:val="00E21DC0"/>
    <w:rsid w:val="00E21EC9"/>
    <w:rsid w:val="00E21EEF"/>
    <w:rsid w:val="00E21F33"/>
    <w:rsid w:val="00E21F99"/>
    <w:rsid w:val="00E2208F"/>
    <w:rsid w:val="00E22251"/>
    <w:rsid w:val="00E22536"/>
    <w:rsid w:val="00E225BB"/>
    <w:rsid w:val="00E225CB"/>
    <w:rsid w:val="00E225E1"/>
    <w:rsid w:val="00E22732"/>
    <w:rsid w:val="00E2278C"/>
    <w:rsid w:val="00E227A9"/>
    <w:rsid w:val="00E22844"/>
    <w:rsid w:val="00E229EC"/>
    <w:rsid w:val="00E22A31"/>
    <w:rsid w:val="00E22A3E"/>
    <w:rsid w:val="00E22AA2"/>
    <w:rsid w:val="00E22B86"/>
    <w:rsid w:val="00E22D00"/>
    <w:rsid w:val="00E22D72"/>
    <w:rsid w:val="00E22E2B"/>
    <w:rsid w:val="00E22FBB"/>
    <w:rsid w:val="00E22FDD"/>
    <w:rsid w:val="00E23080"/>
    <w:rsid w:val="00E23136"/>
    <w:rsid w:val="00E232DE"/>
    <w:rsid w:val="00E23366"/>
    <w:rsid w:val="00E2336E"/>
    <w:rsid w:val="00E2346A"/>
    <w:rsid w:val="00E2347C"/>
    <w:rsid w:val="00E23493"/>
    <w:rsid w:val="00E234CD"/>
    <w:rsid w:val="00E2367E"/>
    <w:rsid w:val="00E2381D"/>
    <w:rsid w:val="00E238ED"/>
    <w:rsid w:val="00E23BC2"/>
    <w:rsid w:val="00E23D64"/>
    <w:rsid w:val="00E23DD7"/>
    <w:rsid w:val="00E23EC6"/>
    <w:rsid w:val="00E23FE4"/>
    <w:rsid w:val="00E23FF1"/>
    <w:rsid w:val="00E24090"/>
    <w:rsid w:val="00E240F6"/>
    <w:rsid w:val="00E241EE"/>
    <w:rsid w:val="00E24273"/>
    <w:rsid w:val="00E24596"/>
    <w:rsid w:val="00E2480B"/>
    <w:rsid w:val="00E24890"/>
    <w:rsid w:val="00E2489B"/>
    <w:rsid w:val="00E248C0"/>
    <w:rsid w:val="00E24A67"/>
    <w:rsid w:val="00E24AA9"/>
    <w:rsid w:val="00E24ACC"/>
    <w:rsid w:val="00E24C13"/>
    <w:rsid w:val="00E24C60"/>
    <w:rsid w:val="00E24CD5"/>
    <w:rsid w:val="00E24D0F"/>
    <w:rsid w:val="00E24DAF"/>
    <w:rsid w:val="00E24E1D"/>
    <w:rsid w:val="00E24E75"/>
    <w:rsid w:val="00E24E89"/>
    <w:rsid w:val="00E24F8A"/>
    <w:rsid w:val="00E24FC8"/>
    <w:rsid w:val="00E24FFA"/>
    <w:rsid w:val="00E25009"/>
    <w:rsid w:val="00E2510A"/>
    <w:rsid w:val="00E25126"/>
    <w:rsid w:val="00E25171"/>
    <w:rsid w:val="00E25264"/>
    <w:rsid w:val="00E2528A"/>
    <w:rsid w:val="00E252AF"/>
    <w:rsid w:val="00E25626"/>
    <w:rsid w:val="00E256DD"/>
    <w:rsid w:val="00E257D5"/>
    <w:rsid w:val="00E25826"/>
    <w:rsid w:val="00E25846"/>
    <w:rsid w:val="00E25861"/>
    <w:rsid w:val="00E258BB"/>
    <w:rsid w:val="00E25A35"/>
    <w:rsid w:val="00E25B13"/>
    <w:rsid w:val="00E25B2A"/>
    <w:rsid w:val="00E25C36"/>
    <w:rsid w:val="00E25DA5"/>
    <w:rsid w:val="00E25DEB"/>
    <w:rsid w:val="00E25E55"/>
    <w:rsid w:val="00E25E76"/>
    <w:rsid w:val="00E25E85"/>
    <w:rsid w:val="00E25F3E"/>
    <w:rsid w:val="00E25FCE"/>
    <w:rsid w:val="00E260DB"/>
    <w:rsid w:val="00E26293"/>
    <w:rsid w:val="00E26332"/>
    <w:rsid w:val="00E263B1"/>
    <w:rsid w:val="00E264CE"/>
    <w:rsid w:val="00E264FF"/>
    <w:rsid w:val="00E26518"/>
    <w:rsid w:val="00E2676B"/>
    <w:rsid w:val="00E2677A"/>
    <w:rsid w:val="00E2679F"/>
    <w:rsid w:val="00E2694A"/>
    <w:rsid w:val="00E269BF"/>
    <w:rsid w:val="00E269F2"/>
    <w:rsid w:val="00E26B7F"/>
    <w:rsid w:val="00E26BD0"/>
    <w:rsid w:val="00E26C57"/>
    <w:rsid w:val="00E26D53"/>
    <w:rsid w:val="00E26DD9"/>
    <w:rsid w:val="00E26E14"/>
    <w:rsid w:val="00E26E34"/>
    <w:rsid w:val="00E26E3F"/>
    <w:rsid w:val="00E2703A"/>
    <w:rsid w:val="00E270BD"/>
    <w:rsid w:val="00E270F8"/>
    <w:rsid w:val="00E27269"/>
    <w:rsid w:val="00E272F2"/>
    <w:rsid w:val="00E27323"/>
    <w:rsid w:val="00E2739B"/>
    <w:rsid w:val="00E27400"/>
    <w:rsid w:val="00E274A9"/>
    <w:rsid w:val="00E27544"/>
    <w:rsid w:val="00E27547"/>
    <w:rsid w:val="00E2757D"/>
    <w:rsid w:val="00E27610"/>
    <w:rsid w:val="00E2766B"/>
    <w:rsid w:val="00E2779E"/>
    <w:rsid w:val="00E27D6E"/>
    <w:rsid w:val="00E30052"/>
    <w:rsid w:val="00E30264"/>
    <w:rsid w:val="00E302B9"/>
    <w:rsid w:val="00E303AB"/>
    <w:rsid w:val="00E3046E"/>
    <w:rsid w:val="00E3047B"/>
    <w:rsid w:val="00E30527"/>
    <w:rsid w:val="00E305B5"/>
    <w:rsid w:val="00E306BB"/>
    <w:rsid w:val="00E30766"/>
    <w:rsid w:val="00E30792"/>
    <w:rsid w:val="00E30950"/>
    <w:rsid w:val="00E3095A"/>
    <w:rsid w:val="00E30A73"/>
    <w:rsid w:val="00E30BF3"/>
    <w:rsid w:val="00E30C76"/>
    <w:rsid w:val="00E30D08"/>
    <w:rsid w:val="00E30DD1"/>
    <w:rsid w:val="00E30F3B"/>
    <w:rsid w:val="00E30F95"/>
    <w:rsid w:val="00E311A1"/>
    <w:rsid w:val="00E312AC"/>
    <w:rsid w:val="00E31376"/>
    <w:rsid w:val="00E31519"/>
    <w:rsid w:val="00E316FA"/>
    <w:rsid w:val="00E318B0"/>
    <w:rsid w:val="00E319D8"/>
    <w:rsid w:val="00E31AA6"/>
    <w:rsid w:val="00E31CBA"/>
    <w:rsid w:val="00E31CC8"/>
    <w:rsid w:val="00E31CCC"/>
    <w:rsid w:val="00E31CE9"/>
    <w:rsid w:val="00E31D28"/>
    <w:rsid w:val="00E31D42"/>
    <w:rsid w:val="00E31E4D"/>
    <w:rsid w:val="00E31EE8"/>
    <w:rsid w:val="00E31FBC"/>
    <w:rsid w:val="00E32115"/>
    <w:rsid w:val="00E3248A"/>
    <w:rsid w:val="00E324B9"/>
    <w:rsid w:val="00E3256C"/>
    <w:rsid w:val="00E325EA"/>
    <w:rsid w:val="00E3265B"/>
    <w:rsid w:val="00E326AC"/>
    <w:rsid w:val="00E3284F"/>
    <w:rsid w:val="00E32884"/>
    <w:rsid w:val="00E3289E"/>
    <w:rsid w:val="00E328E4"/>
    <w:rsid w:val="00E328FB"/>
    <w:rsid w:val="00E32994"/>
    <w:rsid w:val="00E32999"/>
    <w:rsid w:val="00E329D1"/>
    <w:rsid w:val="00E32A15"/>
    <w:rsid w:val="00E32A9F"/>
    <w:rsid w:val="00E32ABD"/>
    <w:rsid w:val="00E32AE0"/>
    <w:rsid w:val="00E32BA0"/>
    <w:rsid w:val="00E32C47"/>
    <w:rsid w:val="00E32E89"/>
    <w:rsid w:val="00E32F36"/>
    <w:rsid w:val="00E330C9"/>
    <w:rsid w:val="00E33165"/>
    <w:rsid w:val="00E3323F"/>
    <w:rsid w:val="00E33294"/>
    <w:rsid w:val="00E33337"/>
    <w:rsid w:val="00E3344E"/>
    <w:rsid w:val="00E3348C"/>
    <w:rsid w:val="00E334F7"/>
    <w:rsid w:val="00E33793"/>
    <w:rsid w:val="00E337BB"/>
    <w:rsid w:val="00E3384F"/>
    <w:rsid w:val="00E33885"/>
    <w:rsid w:val="00E33978"/>
    <w:rsid w:val="00E339F5"/>
    <w:rsid w:val="00E33A11"/>
    <w:rsid w:val="00E33B2C"/>
    <w:rsid w:val="00E33B81"/>
    <w:rsid w:val="00E33BDE"/>
    <w:rsid w:val="00E33C7B"/>
    <w:rsid w:val="00E33DF6"/>
    <w:rsid w:val="00E33EAF"/>
    <w:rsid w:val="00E341D2"/>
    <w:rsid w:val="00E34237"/>
    <w:rsid w:val="00E345CF"/>
    <w:rsid w:val="00E34613"/>
    <w:rsid w:val="00E346A8"/>
    <w:rsid w:val="00E347ED"/>
    <w:rsid w:val="00E34829"/>
    <w:rsid w:val="00E348FF"/>
    <w:rsid w:val="00E34972"/>
    <w:rsid w:val="00E34AC0"/>
    <w:rsid w:val="00E34B43"/>
    <w:rsid w:val="00E34B80"/>
    <w:rsid w:val="00E34B99"/>
    <w:rsid w:val="00E34F2E"/>
    <w:rsid w:val="00E35140"/>
    <w:rsid w:val="00E35215"/>
    <w:rsid w:val="00E35287"/>
    <w:rsid w:val="00E352EA"/>
    <w:rsid w:val="00E354BB"/>
    <w:rsid w:val="00E356C2"/>
    <w:rsid w:val="00E35759"/>
    <w:rsid w:val="00E35762"/>
    <w:rsid w:val="00E35797"/>
    <w:rsid w:val="00E357E7"/>
    <w:rsid w:val="00E35998"/>
    <w:rsid w:val="00E359C7"/>
    <w:rsid w:val="00E35AC0"/>
    <w:rsid w:val="00E35EA9"/>
    <w:rsid w:val="00E36174"/>
    <w:rsid w:val="00E36547"/>
    <w:rsid w:val="00E36694"/>
    <w:rsid w:val="00E367CD"/>
    <w:rsid w:val="00E369FA"/>
    <w:rsid w:val="00E36B71"/>
    <w:rsid w:val="00E36CD0"/>
    <w:rsid w:val="00E36D12"/>
    <w:rsid w:val="00E36E3E"/>
    <w:rsid w:val="00E36EAC"/>
    <w:rsid w:val="00E36EC3"/>
    <w:rsid w:val="00E36EDD"/>
    <w:rsid w:val="00E36FF1"/>
    <w:rsid w:val="00E37081"/>
    <w:rsid w:val="00E370C5"/>
    <w:rsid w:val="00E3714B"/>
    <w:rsid w:val="00E37209"/>
    <w:rsid w:val="00E37365"/>
    <w:rsid w:val="00E373FA"/>
    <w:rsid w:val="00E37515"/>
    <w:rsid w:val="00E37565"/>
    <w:rsid w:val="00E3768E"/>
    <w:rsid w:val="00E376E8"/>
    <w:rsid w:val="00E376F7"/>
    <w:rsid w:val="00E37701"/>
    <w:rsid w:val="00E377BE"/>
    <w:rsid w:val="00E377C9"/>
    <w:rsid w:val="00E37839"/>
    <w:rsid w:val="00E37892"/>
    <w:rsid w:val="00E3793F"/>
    <w:rsid w:val="00E37AFD"/>
    <w:rsid w:val="00E37F4E"/>
    <w:rsid w:val="00E400B0"/>
    <w:rsid w:val="00E400BA"/>
    <w:rsid w:val="00E40354"/>
    <w:rsid w:val="00E403A7"/>
    <w:rsid w:val="00E40449"/>
    <w:rsid w:val="00E4045F"/>
    <w:rsid w:val="00E404D2"/>
    <w:rsid w:val="00E405B8"/>
    <w:rsid w:val="00E4068B"/>
    <w:rsid w:val="00E40730"/>
    <w:rsid w:val="00E407D4"/>
    <w:rsid w:val="00E407F4"/>
    <w:rsid w:val="00E40854"/>
    <w:rsid w:val="00E40860"/>
    <w:rsid w:val="00E40876"/>
    <w:rsid w:val="00E409E7"/>
    <w:rsid w:val="00E40B8A"/>
    <w:rsid w:val="00E40B8B"/>
    <w:rsid w:val="00E40BA5"/>
    <w:rsid w:val="00E40C10"/>
    <w:rsid w:val="00E40E28"/>
    <w:rsid w:val="00E40EED"/>
    <w:rsid w:val="00E40F47"/>
    <w:rsid w:val="00E41077"/>
    <w:rsid w:val="00E410C4"/>
    <w:rsid w:val="00E411AE"/>
    <w:rsid w:val="00E41276"/>
    <w:rsid w:val="00E41278"/>
    <w:rsid w:val="00E4128E"/>
    <w:rsid w:val="00E4136F"/>
    <w:rsid w:val="00E4140D"/>
    <w:rsid w:val="00E41530"/>
    <w:rsid w:val="00E4155D"/>
    <w:rsid w:val="00E41564"/>
    <w:rsid w:val="00E41812"/>
    <w:rsid w:val="00E4183B"/>
    <w:rsid w:val="00E418E9"/>
    <w:rsid w:val="00E4198F"/>
    <w:rsid w:val="00E41990"/>
    <w:rsid w:val="00E41C10"/>
    <w:rsid w:val="00E41CC0"/>
    <w:rsid w:val="00E41E5D"/>
    <w:rsid w:val="00E41ECF"/>
    <w:rsid w:val="00E42007"/>
    <w:rsid w:val="00E42049"/>
    <w:rsid w:val="00E42292"/>
    <w:rsid w:val="00E42431"/>
    <w:rsid w:val="00E426F1"/>
    <w:rsid w:val="00E4278B"/>
    <w:rsid w:val="00E42877"/>
    <w:rsid w:val="00E4287E"/>
    <w:rsid w:val="00E428A6"/>
    <w:rsid w:val="00E428C3"/>
    <w:rsid w:val="00E42989"/>
    <w:rsid w:val="00E42ADD"/>
    <w:rsid w:val="00E42BA1"/>
    <w:rsid w:val="00E42BA7"/>
    <w:rsid w:val="00E42D6F"/>
    <w:rsid w:val="00E42DBC"/>
    <w:rsid w:val="00E42E48"/>
    <w:rsid w:val="00E42FC5"/>
    <w:rsid w:val="00E430AD"/>
    <w:rsid w:val="00E43105"/>
    <w:rsid w:val="00E4319C"/>
    <w:rsid w:val="00E43266"/>
    <w:rsid w:val="00E43416"/>
    <w:rsid w:val="00E434C7"/>
    <w:rsid w:val="00E4359E"/>
    <w:rsid w:val="00E435B4"/>
    <w:rsid w:val="00E4360C"/>
    <w:rsid w:val="00E43629"/>
    <w:rsid w:val="00E437D5"/>
    <w:rsid w:val="00E438D4"/>
    <w:rsid w:val="00E43910"/>
    <w:rsid w:val="00E439F3"/>
    <w:rsid w:val="00E43A77"/>
    <w:rsid w:val="00E43B2C"/>
    <w:rsid w:val="00E43B84"/>
    <w:rsid w:val="00E43C6E"/>
    <w:rsid w:val="00E43DB1"/>
    <w:rsid w:val="00E43DC8"/>
    <w:rsid w:val="00E43E4A"/>
    <w:rsid w:val="00E43EAC"/>
    <w:rsid w:val="00E44097"/>
    <w:rsid w:val="00E440D0"/>
    <w:rsid w:val="00E440E4"/>
    <w:rsid w:val="00E44147"/>
    <w:rsid w:val="00E44248"/>
    <w:rsid w:val="00E445B7"/>
    <w:rsid w:val="00E44921"/>
    <w:rsid w:val="00E44977"/>
    <w:rsid w:val="00E44A90"/>
    <w:rsid w:val="00E44A95"/>
    <w:rsid w:val="00E44AD3"/>
    <w:rsid w:val="00E44C64"/>
    <w:rsid w:val="00E44CB1"/>
    <w:rsid w:val="00E44D68"/>
    <w:rsid w:val="00E44D98"/>
    <w:rsid w:val="00E45039"/>
    <w:rsid w:val="00E4516E"/>
    <w:rsid w:val="00E45262"/>
    <w:rsid w:val="00E4533F"/>
    <w:rsid w:val="00E45351"/>
    <w:rsid w:val="00E45444"/>
    <w:rsid w:val="00E456DC"/>
    <w:rsid w:val="00E45701"/>
    <w:rsid w:val="00E4571A"/>
    <w:rsid w:val="00E45775"/>
    <w:rsid w:val="00E457EA"/>
    <w:rsid w:val="00E458E4"/>
    <w:rsid w:val="00E45996"/>
    <w:rsid w:val="00E459C7"/>
    <w:rsid w:val="00E45A19"/>
    <w:rsid w:val="00E45AD7"/>
    <w:rsid w:val="00E45C67"/>
    <w:rsid w:val="00E45DB1"/>
    <w:rsid w:val="00E45DF6"/>
    <w:rsid w:val="00E45F98"/>
    <w:rsid w:val="00E45FE2"/>
    <w:rsid w:val="00E461DF"/>
    <w:rsid w:val="00E46329"/>
    <w:rsid w:val="00E46419"/>
    <w:rsid w:val="00E4655B"/>
    <w:rsid w:val="00E466A6"/>
    <w:rsid w:val="00E46801"/>
    <w:rsid w:val="00E4687B"/>
    <w:rsid w:val="00E46880"/>
    <w:rsid w:val="00E46A38"/>
    <w:rsid w:val="00E46B56"/>
    <w:rsid w:val="00E46BDE"/>
    <w:rsid w:val="00E46C85"/>
    <w:rsid w:val="00E46C9B"/>
    <w:rsid w:val="00E46F93"/>
    <w:rsid w:val="00E46FA3"/>
    <w:rsid w:val="00E46FD0"/>
    <w:rsid w:val="00E47015"/>
    <w:rsid w:val="00E47074"/>
    <w:rsid w:val="00E471D4"/>
    <w:rsid w:val="00E4723D"/>
    <w:rsid w:val="00E475BC"/>
    <w:rsid w:val="00E475C1"/>
    <w:rsid w:val="00E475FD"/>
    <w:rsid w:val="00E47603"/>
    <w:rsid w:val="00E4761F"/>
    <w:rsid w:val="00E47653"/>
    <w:rsid w:val="00E47673"/>
    <w:rsid w:val="00E476A7"/>
    <w:rsid w:val="00E476AF"/>
    <w:rsid w:val="00E47AF4"/>
    <w:rsid w:val="00E47BC2"/>
    <w:rsid w:val="00E47C19"/>
    <w:rsid w:val="00E47CE1"/>
    <w:rsid w:val="00E47D1D"/>
    <w:rsid w:val="00E47D91"/>
    <w:rsid w:val="00E501D9"/>
    <w:rsid w:val="00E50206"/>
    <w:rsid w:val="00E50382"/>
    <w:rsid w:val="00E5088C"/>
    <w:rsid w:val="00E5089C"/>
    <w:rsid w:val="00E508B4"/>
    <w:rsid w:val="00E50A04"/>
    <w:rsid w:val="00E50C58"/>
    <w:rsid w:val="00E50DAA"/>
    <w:rsid w:val="00E50DD4"/>
    <w:rsid w:val="00E5111C"/>
    <w:rsid w:val="00E51344"/>
    <w:rsid w:val="00E513A4"/>
    <w:rsid w:val="00E5142A"/>
    <w:rsid w:val="00E5149C"/>
    <w:rsid w:val="00E5158E"/>
    <w:rsid w:val="00E517B9"/>
    <w:rsid w:val="00E51902"/>
    <w:rsid w:val="00E5197A"/>
    <w:rsid w:val="00E51A97"/>
    <w:rsid w:val="00E51A9C"/>
    <w:rsid w:val="00E51B54"/>
    <w:rsid w:val="00E51B72"/>
    <w:rsid w:val="00E51C9A"/>
    <w:rsid w:val="00E51C9E"/>
    <w:rsid w:val="00E51CEB"/>
    <w:rsid w:val="00E51E07"/>
    <w:rsid w:val="00E51F4D"/>
    <w:rsid w:val="00E522A4"/>
    <w:rsid w:val="00E52465"/>
    <w:rsid w:val="00E52517"/>
    <w:rsid w:val="00E52535"/>
    <w:rsid w:val="00E5279A"/>
    <w:rsid w:val="00E5279D"/>
    <w:rsid w:val="00E527E2"/>
    <w:rsid w:val="00E5281B"/>
    <w:rsid w:val="00E528D1"/>
    <w:rsid w:val="00E52989"/>
    <w:rsid w:val="00E529D2"/>
    <w:rsid w:val="00E52B17"/>
    <w:rsid w:val="00E52B48"/>
    <w:rsid w:val="00E52BB3"/>
    <w:rsid w:val="00E52BE9"/>
    <w:rsid w:val="00E52BFB"/>
    <w:rsid w:val="00E52C23"/>
    <w:rsid w:val="00E52C7B"/>
    <w:rsid w:val="00E52D3E"/>
    <w:rsid w:val="00E530DD"/>
    <w:rsid w:val="00E53216"/>
    <w:rsid w:val="00E533A2"/>
    <w:rsid w:val="00E534A4"/>
    <w:rsid w:val="00E534B1"/>
    <w:rsid w:val="00E534D0"/>
    <w:rsid w:val="00E5355E"/>
    <w:rsid w:val="00E535DA"/>
    <w:rsid w:val="00E53900"/>
    <w:rsid w:val="00E53909"/>
    <w:rsid w:val="00E53A1F"/>
    <w:rsid w:val="00E53A9F"/>
    <w:rsid w:val="00E53DF3"/>
    <w:rsid w:val="00E53F5E"/>
    <w:rsid w:val="00E54021"/>
    <w:rsid w:val="00E54050"/>
    <w:rsid w:val="00E54086"/>
    <w:rsid w:val="00E540A1"/>
    <w:rsid w:val="00E540B4"/>
    <w:rsid w:val="00E5410F"/>
    <w:rsid w:val="00E543A8"/>
    <w:rsid w:val="00E543B4"/>
    <w:rsid w:val="00E5457E"/>
    <w:rsid w:val="00E54657"/>
    <w:rsid w:val="00E5471F"/>
    <w:rsid w:val="00E54724"/>
    <w:rsid w:val="00E549DD"/>
    <w:rsid w:val="00E54A56"/>
    <w:rsid w:val="00E54A97"/>
    <w:rsid w:val="00E54D23"/>
    <w:rsid w:val="00E54D2E"/>
    <w:rsid w:val="00E54ED2"/>
    <w:rsid w:val="00E54F09"/>
    <w:rsid w:val="00E55100"/>
    <w:rsid w:val="00E5511F"/>
    <w:rsid w:val="00E551DD"/>
    <w:rsid w:val="00E55202"/>
    <w:rsid w:val="00E55276"/>
    <w:rsid w:val="00E552FE"/>
    <w:rsid w:val="00E55305"/>
    <w:rsid w:val="00E55444"/>
    <w:rsid w:val="00E55478"/>
    <w:rsid w:val="00E554BB"/>
    <w:rsid w:val="00E5550B"/>
    <w:rsid w:val="00E555F7"/>
    <w:rsid w:val="00E55725"/>
    <w:rsid w:val="00E55857"/>
    <w:rsid w:val="00E5589B"/>
    <w:rsid w:val="00E55B4B"/>
    <w:rsid w:val="00E55D10"/>
    <w:rsid w:val="00E55DF4"/>
    <w:rsid w:val="00E55EB0"/>
    <w:rsid w:val="00E560E5"/>
    <w:rsid w:val="00E561AB"/>
    <w:rsid w:val="00E562F5"/>
    <w:rsid w:val="00E5631D"/>
    <w:rsid w:val="00E563FC"/>
    <w:rsid w:val="00E564CB"/>
    <w:rsid w:val="00E564D0"/>
    <w:rsid w:val="00E5652C"/>
    <w:rsid w:val="00E565C5"/>
    <w:rsid w:val="00E565FB"/>
    <w:rsid w:val="00E56716"/>
    <w:rsid w:val="00E56803"/>
    <w:rsid w:val="00E56A13"/>
    <w:rsid w:val="00E56B62"/>
    <w:rsid w:val="00E56C40"/>
    <w:rsid w:val="00E56C85"/>
    <w:rsid w:val="00E56D35"/>
    <w:rsid w:val="00E56DE0"/>
    <w:rsid w:val="00E56EEC"/>
    <w:rsid w:val="00E56FE7"/>
    <w:rsid w:val="00E5702D"/>
    <w:rsid w:val="00E57064"/>
    <w:rsid w:val="00E57161"/>
    <w:rsid w:val="00E571D9"/>
    <w:rsid w:val="00E5720C"/>
    <w:rsid w:val="00E572C7"/>
    <w:rsid w:val="00E57391"/>
    <w:rsid w:val="00E573B2"/>
    <w:rsid w:val="00E57552"/>
    <w:rsid w:val="00E57899"/>
    <w:rsid w:val="00E57A38"/>
    <w:rsid w:val="00E57C1C"/>
    <w:rsid w:val="00E57CA4"/>
    <w:rsid w:val="00E57CF8"/>
    <w:rsid w:val="00E57EAB"/>
    <w:rsid w:val="00E57EE5"/>
    <w:rsid w:val="00E57F47"/>
    <w:rsid w:val="00E57FB7"/>
    <w:rsid w:val="00E60019"/>
    <w:rsid w:val="00E60113"/>
    <w:rsid w:val="00E60240"/>
    <w:rsid w:val="00E602F0"/>
    <w:rsid w:val="00E6048B"/>
    <w:rsid w:val="00E604D3"/>
    <w:rsid w:val="00E605E0"/>
    <w:rsid w:val="00E60621"/>
    <w:rsid w:val="00E607FB"/>
    <w:rsid w:val="00E60930"/>
    <w:rsid w:val="00E60990"/>
    <w:rsid w:val="00E609A1"/>
    <w:rsid w:val="00E60B5B"/>
    <w:rsid w:val="00E60BAD"/>
    <w:rsid w:val="00E60C77"/>
    <w:rsid w:val="00E60C8B"/>
    <w:rsid w:val="00E60CCD"/>
    <w:rsid w:val="00E60E4D"/>
    <w:rsid w:val="00E6105F"/>
    <w:rsid w:val="00E6113D"/>
    <w:rsid w:val="00E61191"/>
    <w:rsid w:val="00E612D6"/>
    <w:rsid w:val="00E61310"/>
    <w:rsid w:val="00E6163A"/>
    <w:rsid w:val="00E616A7"/>
    <w:rsid w:val="00E616BF"/>
    <w:rsid w:val="00E61837"/>
    <w:rsid w:val="00E61862"/>
    <w:rsid w:val="00E619D7"/>
    <w:rsid w:val="00E61ADF"/>
    <w:rsid w:val="00E61B20"/>
    <w:rsid w:val="00E61BA5"/>
    <w:rsid w:val="00E61BAE"/>
    <w:rsid w:val="00E61C5F"/>
    <w:rsid w:val="00E61C7C"/>
    <w:rsid w:val="00E61CE0"/>
    <w:rsid w:val="00E61D10"/>
    <w:rsid w:val="00E61DE8"/>
    <w:rsid w:val="00E61F3C"/>
    <w:rsid w:val="00E61F8A"/>
    <w:rsid w:val="00E61F9C"/>
    <w:rsid w:val="00E62002"/>
    <w:rsid w:val="00E620D5"/>
    <w:rsid w:val="00E621F2"/>
    <w:rsid w:val="00E623F1"/>
    <w:rsid w:val="00E624E3"/>
    <w:rsid w:val="00E625A0"/>
    <w:rsid w:val="00E62647"/>
    <w:rsid w:val="00E62683"/>
    <w:rsid w:val="00E627BC"/>
    <w:rsid w:val="00E627E1"/>
    <w:rsid w:val="00E6293D"/>
    <w:rsid w:val="00E62C86"/>
    <w:rsid w:val="00E62E5F"/>
    <w:rsid w:val="00E62FF4"/>
    <w:rsid w:val="00E631AB"/>
    <w:rsid w:val="00E63264"/>
    <w:rsid w:val="00E632B3"/>
    <w:rsid w:val="00E632D9"/>
    <w:rsid w:val="00E633C4"/>
    <w:rsid w:val="00E63688"/>
    <w:rsid w:val="00E63716"/>
    <w:rsid w:val="00E63771"/>
    <w:rsid w:val="00E637A9"/>
    <w:rsid w:val="00E637F9"/>
    <w:rsid w:val="00E6383B"/>
    <w:rsid w:val="00E63C7C"/>
    <w:rsid w:val="00E63D06"/>
    <w:rsid w:val="00E63D1F"/>
    <w:rsid w:val="00E63F83"/>
    <w:rsid w:val="00E63F9C"/>
    <w:rsid w:val="00E63FFC"/>
    <w:rsid w:val="00E6402F"/>
    <w:rsid w:val="00E640D2"/>
    <w:rsid w:val="00E64175"/>
    <w:rsid w:val="00E6440F"/>
    <w:rsid w:val="00E6444F"/>
    <w:rsid w:val="00E64481"/>
    <w:rsid w:val="00E645B6"/>
    <w:rsid w:val="00E645F6"/>
    <w:rsid w:val="00E64706"/>
    <w:rsid w:val="00E64782"/>
    <w:rsid w:val="00E64890"/>
    <w:rsid w:val="00E64905"/>
    <w:rsid w:val="00E6492E"/>
    <w:rsid w:val="00E64A98"/>
    <w:rsid w:val="00E64B32"/>
    <w:rsid w:val="00E64C6C"/>
    <w:rsid w:val="00E64D60"/>
    <w:rsid w:val="00E64E94"/>
    <w:rsid w:val="00E64F79"/>
    <w:rsid w:val="00E651D1"/>
    <w:rsid w:val="00E6523F"/>
    <w:rsid w:val="00E65308"/>
    <w:rsid w:val="00E65341"/>
    <w:rsid w:val="00E65351"/>
    <w:rsid w:val="00E6547D"/>
    <w:rsid w:val="00E65566"/>
    <w:rsid w:val="00E655F5"/>
    <w:rsid w:val="00E65751"/>
    <w:rsid w:val="00E6575A"/>
    <w:rsid w:val="00E65A89"/>
    <w:rsid w:val="00E65B11"/>
    <w:rsid w:val="00E65CAF"/>
    <w:rsid w:val="00E65CD8"/>
    <w:rsid w:val="00E66093"/>
    <w:rsid w:val="00E66153"/>
    <w:rsid w:val="00E661E4"/>
    <w:rsid w:val="00E66275"/>
    <w:rsid w:val="00E663F1"/>
    <w:rsid w:val="00E6648F"/>
    <w:rsid w:val="00E665CD"/>
    <w:rsid w:val="00E669CB"/>
    <w:rsid w:val="00E66A12"/>
    <w:rsid w:val="00E66C28"/>
    <w:rsid w:val="00E66D36"/>
    <w:rsid w:val="00E66E10"/>
    <w:rsid w:val="00E67001"/>
    <w:rsid w:val="00E67053"/>
    <w:rsid w:val="00E6717A"/>
    <w:rsid w:val="00E6717C"/>
    <w:rsid w:val="00E671C0"/>
    <w:rsid w:val="00E672D6"/>
    <w:rsid w:val="00E6732F"/>
    <w:rsid w:val="00E67360"/>
    <w:rsid w:val="00E674AF"/>
    <w:rsid w:val="00E674FC"/>
    <w:rsid w:val="00E67511"/>
    <w:rsid w:val="00E675CF"/>
    <w:rsid w:val="00E67691"/>
    <w:rsid w:val="00E67759"/>
    <w:rsid w:val="00E677C6"/>
    <w:rsid w:val="00E67A63"/>
    <w:rsid w:val="00E67A67"/>
    <w:rsid w:val="00E67C07"/>
    <w:rsid w:val="00E67C38"/>
    <w:rsid w:val="00E67F36"/>
    <w:rsid w:val="00E67F55"/>
    <w:rsid w:val="00E700C7"/>
    <w:rsid w:val="00E700ED"/>
    <w:rsid w:val="00E70128"/>
    <w:rsid w:val="00E7012C"/>
    <w:rsid w:val="00E7016F"/>
    <w:rsid w:val="00E7045B"/>
    <w:rsid w:val="00E70723"/>
    <w:rsid w:val="00E7079E"/>
    <w:rsid w:val="00E7097F"/>
    <w:rsid w:val="00E70A54"/>
    <w:rsid w:val="00E70AEE"/>
    <w:rsid w:val="00E70B7B"/>
    <w:rsid w:val="00E70C6D"/>
    <w:rsid w:val="00E70CC6"/>
    <w:rsid w:val="00E70CF8"/>
    <w:rsid w:val="00E70D3E"/>
    <w:rsid w:val="00E70DF8"/>
    <w:rsid w:val="00E70FE0"/>
    <w:rsid w:val="00E7101C"/>
    <w:rsid w:val="00E71068"/>
    <w:rsid w:val="00E710E6"/>
    <w:rsid w:val="00E712D9"/>
    <w:rsid w:val="00E713B7"/>
    <w:rsid w:val="00E714D2"/>
    <w:rsid w:val="00E71510"/>
    <w:rsid w:val="00E7155A"/>
    <w:rsid w:val="00E715DC"/>
    <w:rsid w:val="00E71727"/>
    <w:rsid w:val="00E71788"/>
    <w:rsid w:val="00E71853"/>
    <w:rsid w:val="00E719AB"/>
    <w:rsid w:val="00E71A69"/>
    <w:rsid w:val="00E71B51"/>
    <w:rsid w:val="00E71B72"/>
    <w:rsid w:val="00E71D31"/>
    <w:rsid w:val="00E71FA6"/>
    <w:rsid w:val="00E72085"/>
    <w:rsid w:val="00E72177"/>
    <w:rsid w:val="00E72256"/>
    <w:rsid w:val="00E7226F"/>
    <w:rsid w:val="00E722A6"/>
    <w:rsid w:val="00E7235E"/>
    <w:rsid w:val="00E723A1"/>
    <w:rsid w:val="00E723D1"/>
    <w:rsid w:val="00E723D6"/>
    <w:rsid w:val="00E72591"/>
    <w:rsid w:val="00E725FD"/>
    <w:rsid w:val="00E7271B"/>
    <w:rsid w:val="00E72877"/>
    <w:rsid w:val="00E7287E"/>
    <w:rsid w:val="00E72CCD"/>
    <w:rsid w:val="00E72DB1"/>
    <w:rsid w:val="00E72EFF"/>
    <w:rsid w:val="00E73005"/>
    <w:rsid w:val="00E733EB"/>
    <w:rsid w:val="00E73406"/>
    <w:rsid w:val="00E73433"/>
    <w:rsid w:val="00E7344B"/>
    <w:rsid w:val="00E734AA"/>
    <w:rsid w:val="00E734C6"/>
    <w:rsid w:val="00E734FC"/>
    <w:rsid w:val="00E73659"/>
    <w:rsid w:val="00E73738"/>
    <w:rsid w:val="00E73848"/>
    <w:rsid w:val="00E73899"/>
    <w:rsid w:val="00E738DC"/>
    <w:rsid w:val="00E7390A"/>
    <w:rsid w:val="00E73B5B"/>
    <w:rsid w:val="00E73C0F"/>
    <w:rsid w:val="00E73C14"/>
    <w:rsid w:val="00E73DE3"/>
    <w:rsid w:val="00E73E31"/>
    <w:rsid w:val="00E73EE9"/>
    <w:rsid w:val="00E74000"/>
    <w:rsid w:val="00E740D6"/>
    <w:rsid w:val="00E74174"/>
    <w:rsid w:val="00E74189"/>
    <w:rsid w:val="00E74212"/>
    <w:rsid w:val="00E7424D"/>
    <w:rsid w:val="00E744B4"/>
    <w:rsid w:val="00E744C1"/>
    <w:rsid w:val="00E7462F"/>
    <w:rsid w:val="00E746A6"/>
    <w:rsid w:val="00E74797"/>
    <w:rsid w:val="00E747C0"/>
    <w:rsid w:val="00E74977"/>
    <w:rsid w:val="00E74AFE"/>
    <w:rsid w:val="00E74DBC"/>
    <w:rsid w:val="00E74E9F"/>
    <w:rsid w:val="00E74ECC"/>
    <w:rsid w:val="00E75104"/>
    <w:rsid w:val="00E7511A"/>
    <w:rsid w:val="00E75261"/>
    <w:rsid w:val="00E75368"/>
    <w:rsid w:val="00E7539F"/>
    <w:rsid w:val="00E75415"/>
    <w:rsid w:val="00E75491"/>
    <w:rsid w:val="00E75742"/>
    <w:rsid w:val="00E75942"/>
    <w:rsid w:val="00E75C82"/>
    <w:rsid w:val="00E75CB5"/>
    <w:rsid w:val="00E75D6A"/>
    <w:rsid w:val="00E75D83"/>
    <w:rsid w:val="00E75DD5"/>
    <w:rsid w:val="00E75E88"/>
    <w:rsid w:val="00E75F43"/>
    <w:rsid w:val="00E75F7B"/>
    <w:rsid w:val="00E76047"/>
    <w:rsid w:val="00E76085"/>
    <w:rsid w:val="00E7611F"/>
    <w:rsid w:val="00E76263"/>
    <w:rsid w:val="00E7628A"/>
    <w:rsid w:val="00E76335"/>
    <w:rsid w:val="00E7636B"/>
    <w:rsid w:val="00E7640B"/>
    <w:rsid w:val="00E76486"/>
    <w:rsid w:val="00E76811"/>
    <w:rsid w:val="00E76895"/>
    <w:rsid w:val="00E76A41"/>
    <w:rsid w:val="00E76ACE"/>
    <w:rsid w:val="00E76AD4"/>
    <w:rsid w:val="00E76C37"/>
    <w:rsid w:val="00E76C52"/>
    <w:rsid w:val="00E76DD8"/>
    <w:rsid w:val="00E76E08"/>
    <w:rsid w:val="00E771F1"/>
    <w:rsid w:val="00E77205"/>
    <w:rsid w:val="00E772E8"/>
    <w:rsid w:val="00E77348"/>
    <w:rsid w:val="00E774A1"/>
    <w:rsid w:val="00E7757E"/>
    <w:rsid w:val="00E7773C"/>
    <w:rsid w:val="00E777A1"/>
    <w:rsid w:val="00E7783B"/>
    <w:rsid w:val="00E77885"/>
    <w:rsid w:val="00E778B5"/>
    <w:rsid w:val="00E7794A"/>
    <w:rsid w:val="00E77A30"/>
    <w:rsid w:val="00E77CDC"/>
    <w:rsid w:val="00E77D5C"/>
    <w:rsid w:val="00E77E54"/>
    <w:rsid w:val="00E77EE5"/>
    <w:rsid w:val="00E80010"/>
    <w:rsid w:val="00E800EA"/>
    <w:rsid w:val="00E80277"/>
    <w:rsid w:val="00E8028F"/>
    <w:rsid w:val="00E802FD"/>
    <w:rsid w:val="00E8030B"/>
    <w:rsid w:val="00E80361"/>
    <w:rsid w:val="00E80562"/>
    <w:rsid w:val="00E805EF"/>
    <w:rsid w:val="00E80642"/>
    <w:rsid w:val="00E807EE"/>
    <w:rsid w:val="00E80945"/>
    <w:rsid w:val="00E80B5B"/>
    <w:rsid w:val="00E80CAA"/>
    <w:rsid w:val="00E80E2B"/>
    <w:rsid w:val="00E80E35"/>
    <w:rsid w:val="00E80E36"/>
    <w:rsid w:val="00E811B0"/>
    <w:rsid w:val="00E812BB"/>
    <w:rsid w:val="00E81365"/>
    <w:rsid w:val="00E8137F"/>
    <w:rsid w:val="00E813A0"/>
    <w:rsid w:val="00E813EC"/>
    <w:rsid w:val="00E814C6"/>
    <w:rsid w:val="00E8168F"/>
    <w:rsid w:val="00E816B0"/>
    <w:rsid w:val="00E818D7"/>
    <w:rsid w:val="00E8191A"/>
    <w:rsid w:val="00E81A03"/>
    <w:rsid w:val="00E81A2C"/>
    <w:rsid w:val="00E81A4B"/>
    <w:rsid w:val="00E81A67"/>
    <w:rsid w:val="00E81A8B"/>
    <w:rsid w:val="00E81BCC"/>
    <w:rsid w:val="00E820D1"/>
    <w:rsid w:val="00E821E2"/>
    <w:rsid w:val="00E822F7"/>
    <w:rsid w:val="00E823DF"/>
    <w:rsid w:val="00E82494"/>
    <w:rsid w:val="00E824E7"/>
    <w:rsid w:val="00E8272B"/>
    <w:rsid w:val="00E82858"/>
    <w:rsid w:val="00E828BA"/>
    <w:rsid w:val="00E828CA"/>
    <w:rsid w:val="00E82A73"/>
    <w:rsid w:val="00E82A78"/>
    <w:rsid w:val="00E82C35"/>
    <w:rsid w:val="00E82C6F"/>
    <w:rsid w:val="00E832A8"/>
    <w:rsid w:val="00E83410"/>
    <w:rsid w:val="00E83479"/>
    <w:rsid w:val="00E83541"/>
    <w:rsid w:val="00E835E3"/>
    <w:rsid w:val="00E836C6"/>
    <w:rsid w:val="00E83A0B"/>
    <w:rsid w:val="00E83B08"/>
    <w:rsid w:val="00E83B87"/>
    <w:rsid w:val="00E83C59"/>
    <w:rsid w:val="00E83F59"/>
    <w:rsid w:val="00E83FA0"/>
    <w:rsid w:val="00E841AE"/>
    <w:rsid w:val="00E84445"/>
    <w:rsid w:val="00E8454C"/>
    <w:rsid w:val="00E84596"/>
    <w:rsid w:val="00E845EB"/>
    <w:rsid w:val="00E84693"/>
    <w:rsid w:val="00E8471C"/>
    <w:rsid w:val="00E847EE"/>
    <w:rsid w:val="00E848F7"/>
    <w:rsid w:val="00E84991"/>
    <w:rsid w:val="00E84A02"/>
    <w:rsid w:val="00E84A08"/>
    <w:rsid w:val="00E84A97"/>
    <w:rsid w:val="00E84AE5"/>
    <w:rsid w:val="00E84C40"/>
    <w:rsid w:val="00E84CC5"/>
    <w:rsid w:val="00E84DA0"/>
    <w:rsid w:val="00E84E07"/>
    <w:rsid w:val="00E84E54"/>
    <w:rsid w:val="00E84EA5"/>
    <w:rsid w:val="00E850E7"/>
    <w:rsid w:val="00E851E4"/>
    <w:rsid w:val="00E85226"/>
    <w:rsid w:val="00E85276"/>
    <w:rsid w:val="00E85290"/>
    <w:rsid w:val="00E853ED"/>
    <w:rsid w:val="00E85443"/>
    <w:rsid w:val="00E8549C"/>
    <w:rsid w:val="00E854AA"/>
    <w:rsid w:val="00E85649"/>
    <w:rsid w:val="00E856EF"/>
    <w:rsid w:val="00E857F0"/>
    <w:rsid w:val="00E858C4"/>
    <w:rsid w:val="00E85985"/>
    <w:rsid w:val="00E85B86"/>
    <w:rsid w:val="00E85CAD"/>
    <w:rsid w:val="00E85FBA"/>
    <w:rsid w:val="00E8600F"/>
    <w:rsid w:val="00E8634D"/>
    <w:rsid w:val="00E8639F"/>
    <w:rsid w:val="00E8658D"/>
    <w:rsid w:val="00E865AC"/>
    <w:rsid w:val="00E865DB"/>
    <w:rsid w:val="00E86746"/>
    <w:rsid w:val="00E8681D"/>
    <w:rsid w:val="00E86820"/>
    <w:rsid w:val="00E8684C"/>
    <w:rsid w:val="00E868D0"/>
    <w:rsid w:val="00E869FD"/>
    <w:rsid w:val="00E86A6A"/>
    <w:rsid w:val="00E86BC6"/>
    <w:rsid w:val="00E86C7F"/>
    <w:rsid w:val="00E86CFD"/>
    <w:rsid w:val="00E86D38"/>
    <w:rsid w:val="00E86D43"/>
    <w:rsid w:val="00E87065"/>
    <w:rsid w:val="00E870FE"/>
    <w:rsid w:val="00E8732A"/>
    <w:rsid w:val="00E874A7"/>
    <w:rsid w:val="00E874E4"/>
    <w:rsid w:val="00E8752E"/>
    <w:rsid w:val="00E8769D"/>
    <w:rsid w:val="00E87715"/>
    <w:rsid w:val="00E877C6"/>
    <w:rsid w:val="00E877D5"/>
    <w:rsid w:val="00E877FE"/>
    <w:rsid w:val="00E87817"/>
    <w:rsid w:val="00E87822"/>
    <w:rsid w:val="00E878EB"/>
    <w:rsid w:val="00E87A46"/>
    <w:rsid w:val="00E87A9B"/>
    <w:rsid w:val="00E87BBA"/>
    <w:rsid w:val="00E87C2D"/>
    <w:rsid w:val="00E87C3B"/>
    <w:rsid w:val="00E87C4A"/>
    <w:rsid w:val="00E87F5F"/>
    <w:rsid w:val="00E900FA"/>
    <w:rsid w:val="00E90106"/>
    <w:rsid w:val="00E901FB"/>
    <w:rsid w:val="00E903C5"/>
    <w:rsid w:val="00E903E1"/>
    <w:rsid w:val="00E90425"/>
    <w:rsid w:val="00E90445"/>
    <w:rsid w:val="00E904E7"/>
    <w:rsid w:val="00E90616"/>
    <w:rsid w:val="00E9063D"/>
    <w:rsid w:val="00E90654"/>
    <w:rsid w:val="00E906E5"/>
    <w:rsid w:val="00E9085B"/>
    <w:rsid w:val="00E909E2"/>
    <w:rsid w:val="00E90A4E"/>
    <w:rsid w:val="00E90AD5"/>
    <w:rsid w:val="00E90BEA"/>
    <w:rsid w:val="00E90CF3"/>
    <w:rsid w:val="00E90CF7"/>
    <w:rsid w:val="00E90D58"/>
    <w:rsid w:val="00E90E66"/>
    <w:rsid w:val="00E90F29"/>
    <w:rsid w:val="00E910EE"/>
    <w:rsid w:val="00E9120C"/>
    <w:rsid w:val="00E91267"/>
    <w:rsid w:val="00E9132C"/>
    <w:rsid w:val="00E9135E"/>
    <w:rsid w:val="00E91395"/>
    <w:rsid w:val="00E91431"/>
    <w:rsid w:val="00E91526"/>
    <w:rsid w:val="00E9186A"/>
    <w:rsid w:val="00E91A86"/>
    <w:rsid w:val="00E91B48"/>
    <w:rsid w:val="00E91B88"/>
    <w:rsid w:val="00E91D93"/>
    <w:rsid w:val="00E91D94"/>
    <w:rsid w:val="00E91E14"/>
    <w:rsid w:val="00E91E2F"/>
    <w:rsid w:val="00E91E4A"/>
    <w:rsid w:val="00E920D5"/>
    <w:rsid w:val="00E92190"/>
    <w:rsid w:val="00E923FF"/>
    <w:rsid w:val="00E92426"/>
    <w:rsid w:val="00E924A6"/>
    <w:rsid w:val="00E92552"/>
    <w:rsid w:val="00E925A3"/>
    <w:rsid w:val="00E925EA"/>
    <w:rsid w:val="00E9274D"/>
    <w:rsid w:val="00E9285F"/>
    <w:rsid w:val="00E928E9"/>
    <w:rsid w:val="00E929B3"/>
    <w:rsid w:val="00E92A3F"/>
    <w:rsid w:val="00E92BD1"/>
    <w:rsid w:val="00E92EE5"/>
    <w:rsid w:val="00E92FF9"/>
    <w:rsid w:val="00E9304E"/>
    <w:rsid w:val="00E930AD"/>
    <w:rsid w:val="00E93157"/>
    <w:rsid w:val="00E9350C"/>
    <w:rsid w:val="00E9350F"/>
    <w:rsid w:val="00E93585"/>
    <w:rsid w:val="00E9379F"/>
    <w:rsid w:val="00E9386D"/>
    <w:rsid w:val="00E93968"/>
    <w:rsid w:val="00E939E3"/>
    <w:rsid w:val="00E93B89"/>
    <w:rsid w:val="00E93CA3"/>
    <w:rsid w:val="00E93CDF"/>
    <w:rsid w:val="00E93D69"/>
    <w:rsid w:val="00E93E40"/>
    <w:rsid w:val="00E93FA8"/>
    <w:rsid w:val="00E943C1"/>
    <w:rsid w:val="00E9469C"/>
    <w:rsid w:val="00E947A6"/>
    <w:rsid w:val="00E948FF"/>
    <w:rsid w:val="00E94AEB"/>
    <w:rsid w:val="00E94C53"/>
    <w:rsid w:val="00E94DB4"/>
    <w:rsid w:val="00E94EC3"/>
    <w:rsid w:val="00E94FF0"/>
    <w:rsid w:val="00E95075"/>
    <w:rsid w:val="00E95078"/>
    <w:rsid w:val="00E95123"/>
    <w:rsid w:val="00E95160"/>
    <w:rsid w:val="00E951A9"/>
    <w:rsid w:val="00E9528C"/>
    <w:rsid w:val="00E95365"/>
    <w:rsid w:val="00E953D6"/>
    <w:rsid w:val="00E953FA"/>
    <w:rsid w:val="00E95432"/>
    <w:rsid w:val="00E95498"/>
    <w:rsid w:val="00E954DF"/>
    <w:rsid w:val="00E9550A"/>
    <w:rsid w:val="00E955BA"/>
    <w:rsid w:val="00E958F8"/>
    <w:rsid w:val="00E95921"/>
    <w:rsid w:val="00E95950"/>
    <w:rsid w:val="00E95A64"/>
    <w:rsid w:val="00E95A7B"/>
    <w:rsid w:val="00E95BAB"/>
    <w:rsid w:val="00E95CD6"/>
    <w:rsid w:val="00E95CFF"/>
    <w:rsid w:val="00E95E00"/>
    <w:rsid w:val="00E95E28"/>
    <w:rsid w:val="00E96066"/>
    <w:rsid w:val="00E960E1"/>
    <w:rsid w:val="00E96145"/>
    <w:rsid w:val="00E966F3"/>
    <w:rsid w:val="00E96702"/>
    <w:rsid w:val="00E96A4A"/>
    <w:rsid w:val="00E96BD3"/>
    <w:rsid w:val="00E96BF9"/>
    <w:rsid w:val="00E96C43"/>
    <w:rsid w:val="00E96DA6"/>
    <w:rsid w:val="00E96F4E"/>
    <w:rsid w:val="00E97093"/>
    <w:rsid w:val="00E9710C"/>
    <w:rsid w:val="00E971ED"/>
    <w:rsid w:val="00E973BA"/>
    <w:rsid w:val="00E974A2"/>
    <w:rsid w:val="00E97592"/>
    <w:rsid w:val="00E9765F"/>
    <w:rsid w:val="00E977B8"/>
    <w:rsid w:val="00E977B9"/>
    <w:rsid w:val="00E977C7"/>
    <w:rsid w:val="00E977E6"/>
    <w:rsid w:val="00E977EE"/>
    <w:rsid w:val="00E97826"/>
    <w:rsid w:val="00E978B1"/>
    <w:rsid w:val="00E978CD"/>
    <w:rsid w:val="00E97AC9"/>
    <w:rsid w:val="00E97ADB"/>
    <w:rsid w:val="00E97B2A"/>
    <w:rsid w:val="00E97C68"/>
    <w:rsid w:val="00E97CB1"/>
    <w:rsid w:val="00E97E7B"/>
    <w:rsid w:val="00E97E80"/>
    <w:rsid w:val="00E97EC7"/>
    <w:rsid w:val="00E97FE2"/>
    <w:rsid w:val="00E97FF5"/>
    <w:rsid w:val="00EA007F"/>
    <w:rsid w:val="00EA00FD"/>
    <w:rsid w:val="00EA016A"/>
    <w:rsid w:val="00EA03F2"/>
    <w:rsid w:val="00EA051E"/>
    <w:rsid w:val="00EA06AE"/>
    <w:rsid w:val="00EA07B2"/>
    <w:rsid w:val="00EA08BF"/>
    <w:rsid w:val="00EA0946"/>
    <w:rsid w:val="00EA0990"/>
    <w:rsid w:val="00EA0A7A"/>
    <w:rsid w:val="00EA0A9F"/>
    <w:rsid w:val="00EA0AE2"/>
    <w:rsid w:val="00EA0B50"/>
    <w:rsid w:val="00EA0B51"/>
    <w:rsid w:val="00EA0B58"/>
    <w:rsid w:val="00EA0C01"/>
    <w:rsid w:val="00EA0C77"/>
    <w:rsid w:val="00EA0D1B"/>
    <w:rsid w:val="00EA0E0C"/>
    <w:rsid w:val="00EA0E36"/>
    <w:rsid w:val="00EA0F06"/>
    <w:rsid w:val="00EA0FE1"/>
    <w:rsid w:val="00EA1212"/>
    <w:rsid w:val="00EA126B"/>
    <w:rsid w:val="00EA1278"/>
    <w:rsid w:val="00EA12D9"/>
    <w:rsid w:val="00EA12F1"/>
    <w:rsid w:val="00EA1322"/>
    <w:rsid w:val="00EA14C0"/>
    <w:rsid w:val="00EA1526"/>
    <w:rsid w:val="00EA1A06"/>
    <w:rsid w:val="00EA1A2A"/>
    <w:rsid w:val="00EA1A67"/>
    <w:rsid w:val="00EA1B8B"/>
    <w:rsid w:val="00EA1D2A"/>
    <w:rsid w:val="00EA1DAA"/>
    <w:rsid w:val="00EA1E4C"/>
    <w:rsid w:val="00EA1E72"/>
    <w:rsid w:val="00EA1F6D"/>
    <w:rsid w:val="00EA1F90"/>
    <w:rsid w:val="00EA213D"/>
    <w:rsid w:val="00EA2274"/>
    <w:rsid w:val="00EA23F4"/>
    <w:rsid w:val="00EA24FB"/>
    <w:rsid w:val="00EA2569"/>
    <w:rsid w:val="00EA256E"/>
    <w:rsid w:val="00EA2638"/>
    <w:rsid w:val="00EA2741"/>
    <w:rsid w:val="00EA2821"/>
    <w:rsid w:val="00EA2895"/>
    <w:rsid w:val="00EA2B9C"/>
    <w:rsid w:val="00EA2C5B"/>
    <w:rsid w:val="00EA2CA3"/>
    <w:rsid w:val="00EA2DC2"/>
    <w:rsid w:val="00EA3144"/>
    <w:rsid w:val="00EA323C"/>
    <w:rsid w:val="00EA32AA"/>
    <w:rsid w:val="00EA346B"/>
    <w:rsid w:val="00EA35A7"/>
    <w:rsid w:val="00EA3601"/>
    <w:rsid w:val="00EA362B"/>
    <w:rsid w:val="00EA3695"/>
    <w:rsid w:val="00EA3721"/>
    <w:rsid w:val="00EA37A7"/>
    <w:rsid w:val="00EA3B13"/>
    <w:rsid w:val="00EA3B3F"/>
    <w:rsid w:val="00EA3B94"/>
    <w:rsid w:val="00EA3D30"/>
    <w:rsid w:val="00EA3E13"/>
    <w:rsid w:val="00EA3F37"/>
    <w:rsid w:val="00EA3FD8"/>
    <w:rsid w:val="00EA40BA"/>
    <w:rsid w:val="00EA4184"/>
    <w:rsid w:val="00EA4254"/>
    <w:rsid w:val="00EA430A"/>
    <w:rsid w:val="00EA43FB"/>
    <w:rsid w:val="00EA4535"/>
    <w:rsid w:val="00EA4647"/>
    <w:rsid w:val="00EA4659"/>
    <w:rsid w:val="00EA479B"/>
    <w:rsid w:val="00EA48B1"/>
    <w:rsid w:val="00EA490C"/>
    <w:rsid w:val="00EA49B6"/>
    <w:rsid w:val="00EA4BC9"/>
    <w:rsid w:val="00EA4C09"/>
    <w:rsid w:val="00EA4C31"/>
    <w:rsid w:val="00EA4CC1"/>
    <w:rsid w:val="00EA4D03"/>
    <w:rsid w:val="00EA4F23"/>
    <w:rsid w:val="00EA4FB8"/>
    <w:rsid w:val="00EA513D"/>
    <w:rsid w:val="00EA5226"/>
    <w:rsid w:val="00EA529A"/>
    <w:rsid w:val="00EA530C"/>
    <w:rsid w:val="00EA5436"/>
    <w:rsid w:val="00EA543B"/>
    <w:rsid w:val="00EA5519"/>
    <w:rsid w:val="00EA565F"/>
    <w:rsid w:val="00EA5878"/>
    <w:rsid w:val="00EA5896"/>
    <w:rsid w:val="00EA58E3"/>
    <w:rsid w:val="00EA5921"/>
    <w:rsid w:val="00EA593A"/>
    <w:rsid w:val="00EA59E0"/>
    <w:rsid w:val="00EA5A9A"/>
    <w:rsid w:val="00EA5BDA"/>
    <w:rsid w:val="00EA5C56"/>
    <w:rsid w:val="00EA5CB8"/>
    <w:rsid w:val="00EA5E75"/>
    <w:rsid w:val="00EA5EC7"/>
    <w:rsid w:val="00EA5F88"/>
    <w:rsid w:val="00EA6098"/>
    <w:rsid w:val="00EA625D"/>
    <w:rsid w:val="00EA6286"/>
    <w:rsid w:val="00EA634D"/>
    <w:rsid w:val="00EA648F"/>
    <w:rsid w:val="00EA658B"/>
    <w:rsid w:val="00EA668F"/>
    <w:rsid w:val="00EA6704"/>
    <w:rsid w:val="00EA672B"/>
    <w:rsid w:val="00EA6965"/>
    <w:rsid w:val="00EA6A86"/>
    <w:rsid w:val="00EA6B48"/>
    <w:rsid w:val="00EA6B85"/>
    <w:rsid w:val="00EA6D8A"/>
    <w:rsid w:val="00EA6EA5"/>
    <w:rsid w:val="00EA6FA8"/>
    <w:rsid w:val="00EA70ED"/>
    <w:rsid w:val="00EA7108"/>
    <w:rsid w:val="00EA7208"/>
    <w:rsid w:val="00EA7300"/>
    <w:rsid w:val="00EA7347"/>
    <w:rsid w:val="00EA74C9"/>
    <w:rsid w:val="00EA7515"/>
    <w:rsid w:val="00EA754A"/>
    <w:rsid w:val="00EA755A"/>
    <w:rsid w:val="00EA75BA"/>
    <w:rsid w:val="00EA7633"/>
    <w:rsid w:val="00EA7644"/>
    <w:rsid w:val="00EA77C8"/>
    <w:rsid w:val="00EA7836"/>
    <w:rsid w:val="00EA79C8"/>
    <w:rsid w:val="00EA7A70"/>
    <w:rsid w:val="00EA7B68"/>
    <w:rsid w:val="00EA7CE5"/>
    <w:rsid w:val="00EA7CEC"/>
    <w:rsid w:val="00EA7E9F"/>
    <w:rsid w:val="00EA7F71"/>
    <w:rsid w:val="00EB003C"/>
    <w:rsid w:val="00EB00C6"/>
    <w:rsid w:val="00EB0149"/>
    <w:rsid w:val="00EB0287"/>
    <w:rsid w:val="00EB02BA"/>
    <w:rsid w:val="00EB02C0"/>
    <w:rsid w:val="00EB04CE"/>
    <w:rsid w:val="00EB0558"/>
    <w:rsid w:val="00EB0635"/>
    <w:rsid w:val="00EB06B5"/>
    <w:rsid w:val="00EB0766"/>
    <w:rsid w:val="00EB0853"/>
    <w:rsid w:val="00EB091D"/>
    <w:rsid w:val="00EB092C"/>
    <w:rsid w:val="00EB09D9"/>
    <w:rsid w:val="00EB09F0"/>
    <w:rsid w:val="00EB0AFE"/>
    <w:rsid w:val="00EB0B9F"/>
    <w:rsid w:val="00EB0D47"/>
    <w:rsid w:val="00EB0D9F"/>
    <w:rsid w:val="00EB0F75"/>
    <w:rsid w:val="00EB104D"/>
    <w:rsid w:val="00EB11D7"/>
    <w:rsid w:val="00EB1344"/>
    <w:rsid w:val="00EB150C"/>
    <w:rsid w:val="00EB1582"/>
    <w:rsid w:val="00EB1695"/>
    <w:rsid w:val="00EB1813"/>
    <w:rsid w:val="00EB1835"/>
    <w:rsid w:val="00EB1A99"/>
    <w:rsid w:val="00EB1B23"/>
    <w:rsid w:val="00EB1C37"/>
    <w:rsid w:val="00EB1C52"/>
    <w:rsid w:val="00EB1EF6"/>
    <w:rsid w:val="00EB211F"/>
    <w:rsid w:val="00EB2138"/>
    <w:rsid w:val="00EB21D5"/>
    <w:rsid w:val="00EB23D5"/>
    <w:rsid w:val="00EB2465"/>
    <w:rsid w:val="00EB2578"/>
    <w:rsid w:val="00EB2829"/>
    <w:rsid w:val="00EB286A"/>
    <w:rsid w:val="00EB2A42"/>
    <w:rsid w:val="00EB2BF1"/>
    <w:rsid w:val="00EB2C08"/>
    <w:rsid w:val="00EB2C9F"/>
    <w:rsid w:val="00EB2D11"/>
    <w:rsid w:val="00EB2F72"/>
    <w:rsid w:val="00EB2F89"/>
    <w:rsid w:val="00EB3063"/>
    <w:rsid w:val="00EB308E"/>
    <w:rsid w:val="00EB3314"/>
    <w:rsid w:val="00EB350B"/>
    <w:rsid w:val="00EB35EB"/>
    <w:rsid w:val="00EB36F1"/>
    <w:rsid w:val="00EB37A5"/>
    <w:rsid w:val="00EB37B2"/>
    <w:rsid w:val="00EB394A"/>
    <w:rsid w:val="00EB3C14"/>
    <w:rsid w:val="00EB3D5B"/>
    <w:rsid w:val="00EB3D82"/>
    <w:rsid w:val="00EB3E1D"/>
    <w:rsid w:val="00EB3E8E"/>
    <w:rsid w:val="00EB4048"/>
    <w:rsid w:val="00EB42D4"/>
    <w:rsid w:val="00EB44E8"/>
    <w:rsid w:val="00EB45CE"/>
    <w:rsid w:val="00EB46A1"/>
    <w:rsid w:val="00EB4851"/>
    <w:rsid w:val="00EB4AD0"/>
    <w:rsid w:val="00EB4BA2"/>
    <w:rsid w:val="00EB4C48"/>
    <w:rsid w:val="00EB4F1B"/>
    <w:rsid w:val="00EB4FA3"/>
    <w:rsid w:val="00EB503D"/>
    <w:rsid w:val="00EB5049"/>
    <w:rsid w:val="00EB5066"/>
    <w:rsid w:val="00EB50B5"/>
    <w:rsid w:val="00EB5167"/>
    <w:rsid w:val="00EB524C"/>
    <w:rsid w:val="00EB55AC"/>
    <w:rsid w:val="00EB56BA"/>
    <w:rsid w:val="00EB57C5"/>
    <w:rsid w:val="00EB593D"/>
    <w:rsid w:val="00EB5A49"/>
    <w:rsid w:val="00EB5A80"/>
    <w:rsid w:val="00EB5BDF"/>
    <w:rsid w:val="00EB5BFB"/>
    <w:rsid w:val="00EB5D8E"/>
    <w:rsid w:val="00EB5FE9"/>
    <w:rsid w:val="00EB6062"/>
    <w:rsid w:val="00EB60A2"/>
    <w:rsid w:val="00EB60CA"/>
    <w:rsid w:val="00EB6109"/>
    <w:rsid w:val="00EB6167"/>
    <w:rsid w:val="00EB61FE"/>
    <w:rsid w:val="00EB6226"/>
    <w:rsid w:val="00EB62BF"/>
    <w:rsid w:val="00EB6372"/>
    <w:rsid w:val="00EB6495"/>
    <w:rsid w:val="00EB6719"/>
    <w:rsid w:val="00EB67AC"/>
    <w:rsid w:val="00EB6880"/>
    <w:rsid w:val="00EB68F9"/>
    <w:rsid w:val="00EB6A08"/>
    <w:rsid w:val="00EB6A0C"/>
    <w:rsid w:val="00EB6A49"/>
    <w:rsid w:val="00EB6AA6"/>
    <w:rsid w:val="00EB6AEC"/>
    <w:rsid w:val="00EB6AFB"/>
    <w:rsid w:val="00EB6C24"/>
    <w:rsid w:val="00EB6C70"/>
    <w:rsid w:val="00EB6CEB"/>
    <w:rsid w:val="00EB6D91"/>
    <w:rsid w:val="00EB6E6F"/>
    <w:rsid w:val="00EB6F07"/>
    <w:rsid w:val="00EB6F3D"/>
    <w:rsid w:val="00EB6F7B"/>
    <w:rsid w:val="00EB6FE0"/>
    <w:rsid w:val="00EB70D1"/>
    <w:rsid w:val="00EB7330"/>
    <w:rsid w:val="00EB7421"/>
    <w:rsid w:val="00EB7560"/>
    <w:rsid w:val="00EB7616"/>
    <w:rsid w:val="00EB7628"/>
    <w:rsid w:val="00EB76FF"/>
    <w:rsid w:val="00EB7B4A"/>
    <w:rsid w:val="00EB7BB9"/>
    <w:rsid w:val="00EB7DCE"/>
    <w:rsid w:val="00EB7E97"/>
    <w:rsid w:val="00EB7F15"/>
    <w:rsid w:val="00EC013B"/>
    <w:rsid w:val="00EC0376"/>
    <w:rsid w:val="00EC056F"/>
    <w:rsid w:val="00EC05D1"/>
    <w:rsid w:val="00EC07B9"/>
    <w:rsid w:val="00EC082E"/>
    <w:rsid w:val="00EC085F"/>
    <w:rsid w:val="00EC0B24"/>
    <w:rsid w:val="00EC0B8B"/>
    <w:rsid w:val="00EC0BD3"/>
    <w:rsid w:val="00EC0DE5"/>
    <w:rsid w:val="00EC0E17"/>
    <w:rsid w:val="00EC0F6C"/>
    <w:rsid w:val="00EC10D2"/>
    <w:rsid w:val="00EC1236"/>
    <w:rsid w:val="00EC123F"/>
    <w:rsid w:val="00EC125E"/>
    <w:rsid w:val="00EC129B"/>
    <w:rsid w:val="00EC1380"/>
    <w:rsid w:val="00EC1411"/>
    <w:rsid w:val="00EC1444"/>
    <w:rsid w:val="00EC1496"/>
    <w:rsid w:val="00EC14FF"/>
    <w:rsid w:val="00EC153B"/>
    <w:rsid w:val="00EC1579"/>
    <w:rsid w:val="00EC1B90"/>
    <w:rsid w:val="00EC1C0B"/>
    <w:rsid w:val="00EC1CF2"/>
    <w:rsid w:val="00EC1D61"/>
    <w:rsid w:val="00EC1DDC"/>
    <w:rsid w:val="00EC1F1E"/>
    <w:rsid w:val="00EC2023"/>
    <w:rsid w:val="00EC2103"/>
    <w:rsid w:val="00EC2162"/>
    <w:rsid w:val="00EC216E"/>
    <w:rsid w:val="00EC24D5"/>
    <w:rsid w:val="00EC2508"/>
    <w:rsid w:val="00EC265F"/>
    <w:rsid w:val="00EC2670"/>
    <w:rsid w:val="00EC27FD"/>
    <w:rsid w:val="00EC2817"/>
    <w:rsid w:val="00EC2B7C"/>
    <w:rsid w:val="00EC2BBC"/>
    <w:rsid w:val="00EC2C40"/>
    <w:rsid w:val="00EC2E07"/>
    <w:rsid w:val="00EC2E18"/>
    <w:rsid w:val="00EC2F29"/>
    <w:rsid w:val="00EC3122"/>
    <w:rsid w:val="00EC31BB"/>
    <w:rsid w:val="00EC3266"/>
    <w:rsid w:val="00EC32E2"/>
    <w:rsid w:val="00EC3333"/>
    <w:rsid w:val="00EC3376"/>
    <w:rsid w:val="00EC3406"/>
    <w:rsid w:val="00EC3651"/>
    <w:rsid w:val="00EC373D"/>
    <w:rsid w:val="00EC37BD"/>
    <w:rsid w:val="00EC384C"/>
    <w:rsid w:val="00EC38E8"/>
    <w:rsid w:val="00EC391D"/>
    <w:rsid w:val="00EC39A4"/>
    <w:rsid w:val="00EC3B72"/>
    <w:rsid w:val="00EC3BFF"/>
    <w:rsid w:val="00EC3C76"/>
    <w:rsid w:val="00EC3CD7"/>
    <w:rsid w:val="00EC3DAD"/>
    <w:rsid w:val="00EC3DD8"/>
    <w:rsid w:val="00EC3E7D"/>
    <w:rsid w:val="00EC3FC8"/>
    <w:rsid w:val="00EC4087"/>
    <w:rsid w:val="00EC40E6"/>
    <w:rsid w:val="00EC41E8"/>
    <w:rsid w:val="00EC438F"/>
    <w:rsid w:val="00EC4639"/>
    <w:rsid w:val="00EC46C9"/>
    <w:rsid w:val="00EC46D0"/>
    <w:rsid w:val="00EC4737"/>
    <w:rsid w:val="00EC489E"/>
    <w:rsid w:val="00EC48D7"/>
    <w:rsid w:val="00EC4983"/>
    <w:rsid w:val="00EC4A2C"/>
    <w:rsid w:val="00EC4A7F"/>
    <w:rsid w:val="00EC4CCC"/>
    <w:rsid w:val="00EC4D33"/>
    <w:rsid w:val="00EC4DA3"/>
    <w:rsid w:val="00EC4E45"/>
    <w:rsid w:val="00EC4FA9"/>
    <w:rsid w:val="00EC4FE7"/>
    <w:rsid w:val="00EC529F"/>
    <w:rsid w:val="00EC558A"/>
    <w:rsid w:val="00EC55DE"/>
    <w:rsid w:val="00EC5673"/>
    <w:rsid w:val="00EC58BD"/>
    <w:rsid w:val="00EC5933"/>
    <w:rsid w:val="00EC5C51"/>
    <w:rsid w:val="00EC5CBC"/>
    <w:rsid w:val="00EC5CD3"/>
    <w:rsid w:val="00EC5D81"/>
    <w:rsid w:val="00EC5DA5"/>
    <w:rsid w:val="00EC5DC0"/>
    <w:rsid w:val="00EC5FA4"/>
    <w:rsid w:val="00EC63BF"/>
    <w:rsid w:val="00EC64AE"/>
    <w:rsid w:val="00EC6594"/>
    <w:rsid w:val="00EC665C"/>
    <w:rsid w:val="00EC66B4"/>
    <w:rsid w:val="00EC66D4"/>
    <w:rsid w:val="00EC67F6"/>
    <w:rsid w:val="00EC68DB"/>
    <w:rsid w:val="00EC6A0C"/>
    <w:rsid w:val="00EC6B30"/>
    <w:rsid w:val="00EC6C91"/>
    <w:rsid w:val="00EC6CA0"/>
    <w:rsid w:val="00EC6D77"/>
    <w:rsid w:val="00EC6DA7"/>
    <w:rsid w:val="00EC6E8E"/>
    <w:rsid w:val="00EC6F31"/>
    <w:rsid w:val="00EC6FCE"/>
    <w:rsid w:val="00EC701D"/>
    <w:rsid w:val="00EC70FE"/>
    <w:rsid w:val="00EC72E7"/>
    <w:rsid w:val="00EC7336"/>
    <w:rsid w:val="00EC7359"/>
    <w:rsid w:val="00EC7568"/>
    <w:rsid w:val="00EC7751"/>
    <w:rsid w:val="00EC78AA"/>
    <w:rsid w:val="00EC7A3B"/>
    <w:rsid w:val="00EC7BCF"/>
    <w:rsid w:val="00EC7C95"/>
    <w:rsid w:val="00EC7D25"/>
    <w:rsid w:val="00EC7D8E"/>
    <w:rsid w:val="00EC7E48"/>
    <w:rsid w:val="00EC7E4A"/>
    <w:rsid w:val="00EC7FE3"/>
    <w:rsid w:val="00ED02AA"/>
    <w:rsid w:val="00ED05B7"/>
    <w:rsid w:val="00ED0611"/>
    <w:rsid w:val="00ED06C6"/>
    <w:rsid w:val="00ED081D"/>
    <w:rsid w:val="00ED0847"/>
    <w:rsid w:val="00ED0933"/>
    <w:rsid w:val="00ED0A25"/>
    <w:rsid w:val="00ED0A7E"/>
    <w:rsid w:val="00ED0C3E"/>
    <w:rsid w:val="00ED0C77"/>
    <w:rsid w:val="00ED0CA9"/>
    <w:rsid w:val="00ED0CDA"/>
    <w:rsid w:val="00ED0F53"/>
    <w:rsid w:val="00ED106D"/>
    <w:rsid w:val="00ED10CC"/>
    <w:rsid w:val="00ED1151"/>
    <w:rsid w:val="00ED125F"/>
    <w:rsid w:val="00ED128B"/>
    <w:rsid w:val="00ED1331"/>
    <w:rsid w:val="00ED1364"/>
    <w:rsid w:val="00ED145B"/>
    <w:rsid w:val="00ED174D"/>
    <w:rsid w:val="00ED1778"/>
    <w:rsid w:val="00ED1831"/>
    <w:rsid w:val="00ED1847"/>
    <w:rsid w:val="00ED19C0"/>
    <w:rsid w:val="00ED1B84"/>
    <w:rsid w:val="00ED1C4F"/>
    <w:rsid w:val="00ED1C5E"/>
    <w:rsid w:val="00ED1E25"/>
    <w:rsid w:val="00ED1EC2"/>
    <w:rsid w:val="00ED21A9"/>
    <w:rsid w:val="00ED2358"/>
    <w:rsid w:val="00ED2471"/>
    <w:rsid w:val="00ED24A2"/>
    <w:rsid w:val="00ED24DB"/>
    <w:rsid w:val="00ED2641"/>
    <w:rsid w:val="00ED26EF"/>
    <w:rsid w:val="00ED278E"/>
    <w:rsid w:val="00ED2807"/>
    <w:rsid w:val="00ED29E4"/>
    <w:rsid w:val="00ED2B75"/>
    <w:rsid w:val="00ED2C11"/>
    <w:rsid w:val="00ED2CC4"/>
    <w:rsid w:val="00ED2D45"/>
    <w:rsid w:val="00ED2DD1"/>
    <w:rsid w:val="00ED2E13"/>
    <w:rsid w:val="00ED2FE5"/>
    <w:rsid w:val="00ED30AB"/>
    <w:rsid w:val="00ED30CD"/>
    <w:rsid w:val="00ED3176"/>
    <w:rsid w:val="00ED320B"/>
    <w:rsid w:val="00ED337D"/>
    <w:rsid w:val="00ED33C9"/>
    <w:rsid w:val="00ED3489"/>
    <w:rsid w:val="00ED3561"/>
    <w:rsid w:val="00ED35D7"/>
    <w:rsid w:val="00ED3666"/>
    <w:rsid w:val="00ED3922"/>
    <w:rsid w:val="00ED39CD"/>
    <w:rsid w:val="00ED3B8C"/>
    <w:rsid w:val="00ED3D48"/>
    <w:rsid w:val="00ED3EA9"/>
    <w:rsid w:val="00ED3F7D"/>
    <w:rsid w:val="00ED4054"/>
    <w:rsid w:val="00ED40D9"/>
    <w:rsid w:val="00ED4281"/>
    <w:rsid w:val="00ED42D3"/>
    <w:rsid w:val="00ED430F"/>
    <w:rsid w:val="00ED43D1"/>
    <w:rsid w:val="00ED4607"/>
    <w:rsid w:val="00ED4608"/>
    <w:rsid w:val="00ED486E"/>
    <w:rsid w:val="00ED490F"/>
    <w:rsid w:val="00ED496F"/>
    <w:rsid w:val="00ED4998"/>
    <w:rsid w:val="00ED49D5"/>
    <w:rsid w:val="00ED49F1"/>
    <w:rsid w:val="00ED4B20"/>
    <w:rsid w:val="00ED4D01"/>
    <w:rsid w:val="00ED4D06"/>
    <w:rsid w:val="00ED4D1A"/>
    <w:rsid w:val="00ED4D48"/>
    <w:rsid w:val="00ED4D81"/>
    <w:rsid w:val="00ED4E40"/>
    <w:rsid w:val="00ED4E94"/>
    <w:rsid w:val="00ED4EC9"/>
    <w:rsid w:val="00ED4F3E"/>
    <w:rsid w:val="00ED5078"/>
    <w:rsid w:val="00ED50EE"/>
    <w:rsid w:val="00ED5409"/>
    <w:rsid w:val="00ED5519"/>
    <w:rsid w:val="00ED559A"/>
    <w:rsid w:val="00ED55B1"/>
    <w:rsid w:val="00ED5648"/>
    <w:rsid w:val="00ED567F"/>
    <w:rsid w:val="00ED5801"/>
    <w:rsid w:val="00ED591D"/>
    <w:rsid w:val="00ED59A9"/>
    <w:rsid w:val="00ED5AAC"/>
    <w:rsid w:val="00ED5AD3"/>
    <w:rsid w:val="00ED5AFD"/>
    <w:rsid w:val="00ED5D06"/>
    <w:rsid w:val="00ED5D43"/>
    <w:rsid w:val="00ED5EB8"/>
    <w:rsid w:val="00ED5F5A"/>
    <w:rsid w:val="00ED603F"/>
    <w:rsid w:val="00ED622F"/>
    <w:rsid w:val="00ED6268"/>
    <w:rsid w:val="00ED62E2"/>
    <w:rsid w:val="00ED6320"/>
    <w:rsid w:val="00ED6324"/>
    <w:rsid w:val="00ED6368"/>
    <w:rsid w:val="00ED638E"/>
    <w:rsid w:val="00ED63C1"/>
    <w:rsid w:val="00ED640C"/>
    <w:rsid w:val="00ED654C"/>
    <w:rsid w:val="00ED66B0"/>
    <w:rsid w:val="00ED673E"/>
    <w:rsid w:val="00ED688D"/>
    <w:rsid w:val="00ED68C0"/>
    <w:rsid w:val="00ED691C"/>
    <w:rsid w:val="00ED693F"/>
    <w:rsid w:val="00ED6AC5"/>
    <w:rsid w:val="00ED6B87"/>
    <w:rsid w:val="00ED6C46"/>
    <w:rsid w:val="00ED6E69"/>
    <w:rsid w:val="00ED701D"/>
    <w:rsid w:val="00ED70C2"/>
    <w:rsid w:val="00ED7101"/>
    <w:rsid w:val="00ED7160"/>
    <w:rsid w:val="00ED72DA"/>
    <w:rsid w:val="00ED736B"/>
    <w:rsid w:val="00ED7409"/>
    <w:rsid w:val="00ED7919"/>
    <w:rsid w:val="00ED793F"/>
    <w:rsid w:val="00ED7960"/>
    <w:rsid w:val="00ED79FD"/>
    <w:rsid w:val="00ED79FE"/>
    <w:rsid w:val="00ED7A57"/>
    <w:rsid w:val="00ED7BCF"/>
    <w:rsid w:val="00ED7D57"/>
    <w:rsid w:val="00ED7DFC"/>
    <w:rsid w:val="00ED7E03"/>
    <w:rsid w:val="00ED7E19"/>
    <w:rsid w:val="00ED7FE7"/>
    <w:rsid w:val="00ED7FEA"/>
    <w:rsid w:val="00EE0115"/>
    <w:rsid w:val="00EE011F"/>
    <w:rsid w:val="00EE036A"/>
    <w:rsid w:val="00EE039F"/>
    <w:rsid w:val="00EE03DE"/>
    <w:rsid w:val="00EE0429"/>
    <w:rsid w:val="00EE042B"/>
    <w:rsid w:val="00EE0437"/>
    <w:rsid w:val="00EE0470"/>
    <w:rsid w:val="00EE04F4"/>
    <w:rsid w:val="00EE05DA"/>
    <w:rsid w:val="00EE0637"/>
    <w:rsid w:val="00EE063A"/>
    <w:rsid w:val="00EE065B"/>
    <w:rsid w:val="00EE07CD"/>
    <w:rsid w:val="00EE0852"/>
    <w:rsid w:val="00EE08F7"/>
    <w:rsid w:val="00EE0AB4"/>
    <w:rsid w:val="00EE0ADC"/>
    <w:rsid w:val="00EE0B40"/>
    <w:rsid w:val="00EE0BBD"/>
    <w:rsid w:val="00EE0C99"/>
    <w:rsid w:val="00EE0EA1"/>
    <w:rsid w:val="00EE0F73"/>
    <w:rsid w:val="00EE0FB6"/>
    <w:rsid w:val="00EE1099"/>
    <w:rsid w:val="00EE1259"/>
    <w:rsid w:val="00EE139B"/>
    <w:rsid w:val="00EE13B1"/>
    <w:rsid w:val="00EE14CD"/>
    <w:rsid w:val="00EE1634"/>
    <w:rsid w:val="00EE165D"/>
    <w:rsid w:val="00EE16EF"/>
    <w:rsid w:val="00EE16F4"/>
    <w:rsid w:val="00EE192E"/>
    <w:rsid w:val="00EE1A49"/>
    <w:rsid w:val="00EE1A7A"/>
    <w:rsid w:val="00EE1C3B"/>
    <w:rsid w:val="00EE1D80"/>
    <w:rsid w:val="00EE1EB7"/>
    <w:rsid w:val="00EE1F53"/>
    <w:rsid w:val="00EE1F5A"/>
    <w:rsid w:val="00EE203D"/>
    <w:rsid w:val="00EE20A9"/>
    <w:rsid w:val="00EE2112"/>
    <w:rsid w:val="00EE22C5"/>
    <w:rsid w:val="00EE247A"/>
    <w:rsid w:val="00EE25D4"/>
    <w:rsid w:val="00EE25F4"/>
    <w:rsid w:val="00EE276F"/>
    <w:rsid w:val="00EE27C2"/>
    <w:rsid w:val="00EE27D4"/>
    <w:rsid w:val="00EE2808"/>
    <w:rsid w:val="00EE2ADB"/>
    <w:rsid w:val="00EE2CC5"/>
    <w:rsid w:val="00EE2CFE"/>
    <w:rsid w:val="00EE2D3B"/>
    <w:rsid w:val="00EE2E58"/>
    <w:rsid w:val="00EE2E8E"/>
    <w:rsid w:val="00EE2E9D"/>
    <w:rsid w:val="00EE2F19"/>
    <w:rsid w:val="00EE2FD9"/>
    <w:rsid w:val="00EE31E2"/>
    <w:rsid w:val="00EE323C"/>
    <w:rsid w:val="00EE3452"/>
    <w:rsid w:val="00EE3476"/>
    <w:rsid w:val="00EE35B3"/>
    <w:rsid w:val="00EE3691"/>
    <w:rsid w:val="00EE387B"/>
    <w:rsid w:val="00EE39A8"/>
    <w:rsid w:val="00EE39CC"/>
    <w:rsid w:val="00EE3A55"/>
    <w:rsid w:val="00EE3BDB"/>
    <w:rsid w:val="00EE3C4F"/>
    <w:rsid w:val="00EE3CA3"/>
    <w:rsid w:val="00EE3E00"/>
    <w:rsid w:val="00EE3F32"/>
    <w:rsid w:val="00EE3F7F"/>
    <w:rsid w:val="00EE3FD6"/>
    <w:rsid w:val="00EE4077"/>
    <w:rsid w:val="00EE4153"/>
    <w:rsid w:val="00EE419E"/>
    <w:rsid w:val="00EE421A"/>
    <w:rsid w:val="00EE426D"/>
    <w:rsid w:val="00EE43BE"/>
    <w:rsid w:val="00EE44B2"/>
    <w:rsid w:val="00EE4608"/>
    <w:rsid w:val="00EE4729"/>
    <w:rsid w:val="00EE475B"/>
    <w:rsid w:val="00EE481E"/>
    <w:rsid w:val="00EE488C"/>
    <w:rsid w:val="00EE4912"/>
    <w:rsid w:val="00EE4920"/>
    <w:rsid w:val="00EE494A"/>
    <w:rsid w:val="00EE4A03"/>
    <w:rsid w:val="00EE4A22"/>
    <w:rsid w:val="00EE4A33"/>
    <w:rsid w:val="00EE4B28"/>
    <w:rsid w:val="00EE4C09"/>
    <w:rsid w:val="00EE4C1A"/>
    <w:rsid w:val="00EE4CB6"/>
    <w:rsid w:val="00EE4CF5"/>
    <w:rsid w:val="00EE4FCE"/>
    <w:rsid w:val="00EE5061"/>
    <w:rsid w:val="00EE50AD"/>
    <w:rsid w:val="00EE50CA"/>
    <w:rsid w:val="00EE5319"/>
    <w:rsid w:val="00EE5350"/>
    <w:rsid w:val="00EE5407"/>
    <w:rsid w:val="00EE5526"/>
    <w:rsid w:val="00EE56B5"/>
    <w:rsid w:val="00EE5855"/>
    <w:rsid w:val="00EE59D2"/>
    <w:rsid w:val="00EE5BD5"/>
    <w:rsid w:val="00EE5D2E"/>
    <w:rsid w:val="00EE5DEA"/>
    <w:rsid w:val="00EE5EE8"/>
    <w:rsid w:val="00EE6079"/>
    <w:rsid w:val="00EE6177"/>
    <w:rsid w:val="00EE6182"/>
    <w:rsid w:val="00EE6213"/>
    <w:rsid w:val="00EE623B"/>
    <w:rsid w:val="00EE6279"/>
    <w:rsid w:val="00EE6486"/>
    <w:rsid w:val="00EE6530"/>
    <w:rsid w:val="00EE654F"/>
    <w:rsid w:val="00EE6580"/>
    <w:rsid w:val="00EE667E"/>
    <w:rsid w:val="00EE6717"/>
    <w:rsid w:val="00EE67AD"/>
    <w:rsid w:val="00EE6868"/>
    <w:rsid w:val="00EE693A"/>
    <w:rsid w:val="00EE6ACA"/>
    <w:rsid w:val="00EE6CAA"/>
    <w:rsid w:val="00EE6CE8"/>
    <w:rsid w:val="00EE6D72"/>
    <w:rsid w:val="00EE70B0"/>
    <w:rsid w:val="00EE70FE"/>
    <w:rsid w:val="00EE7107"/>
    <w:rsid w:val="00EE7210"/>
    <w:rsid w:val="00EE72E4"/>
    <w:rsid w:val="00EE73C4"/>
    <w:rsid w:val="00EE7929"/>
    <w:rsid w:val="00EE799B"/>
    <w:rsid w:val="00EE7BED"/>
    <w:rsid w:val="00EE7D0F"/>
    <w:rsid w:val="00EE7D9C"/>
    <w:rsid w:val="00EE7E32"/>
    <w:rsid w:val="00EE7E3B"/>
    <w:rsid w:val="00EE7E4F"/>
    <w:rsid w:val="00EE7EB7"/>
    <w:rsid w:val="00EF0036"/>
    <w:rsid w:val="00EF00D2"/>
    <w:rsid w:val="00EF0245"/>
    <w:rsid w:val="00EF0567"/>
    <w:rsid w:val="00EF0621"/>
    <w:rsid w:val="00EF06FB"/>
    <w:rsid w:val="00EF080A"/>
    <w:rsid w:val="00EF0A28"/>
    <w:rsid w:val="00EF0A48"/>
    <w:rsid w:val="00EF0BBE"/>
    <w:rsid w:val="00EF0D6F"/>
    <w:rsid w:val="00EF0D82"/>
    <w:rsid w:val="00EF0DE8"/>
    <w:rsid w:val="00EF0DFD"/>
    <w:rsid w:val="00EF102C"/>
    <w:rsid w:val="00EF14EB"/>
    <w:rsid w:val="00EF17DC"/>
    <w:rsid w:val="00EF17F6"/>
    <w:rsid w:val="00EF1986"/>
    <w:rsid w:val="00EF1B50"/>
    <w:rsid w:val="00EF1B70"/>
    <w:rsid w:val="00EF1CBA"/>
    <w:rsid w:val="00EF1D01"/>
    <w:rsid w:val="00EF1F63"/>
    <w:rsid w:val="00EF1F6F"/>
    <w:rsid w:val="00EF208F"/>
    <w:rsid w:val="00EF2185"/>
    <w:rsid w:val="00EF21FB"/>
    <w:rsid w:val="00EF233D"/>
    <w:rsid w:val="00EF236E"/>
    <w:rsid w:val="00EF244F"/>
    <w:rsid w:val="00EF2483"/>
    <w:rsid w:val="00EF2535"/>
    <w:rsid w:val="00EF25AD"/>
    <w:rsid w:val="00EF26FC"/>
    <w:rsid w:val="00EF2809"/>
    <w:rsid w:val="00EF293E"/>
    <w:rsid w:val="00EF2965"/>
    <w:rsid w:val="00EF29CE"/>
    <w:rsid w:val="00EF29F5"/>
    <w:rsid w:val="00EF2AD0"/>
    <w:rsid w:val="00EF2BBF"/>
    <w:rsid w:val="00EF2C80"/>
    <w:rsid w:val="00EF2CCB"/>
    <w:rsid w:val="00EF2E00"/>
    <w:rsid w:val="00EF2E67"/>
    <w:rsid w:val="00EF2F61"/>
    <w:rsid w:val="00EF2FA8"/>
    <w:rsid w:val="00EF3387"/>
    <w:rsid w:val="00EF339F"/>
    <w:rsid w:val="00EF33F0"/>
    <w:rsid w:val="00EF3612"/>
    <w:rsid w:val="00EF37BD"/>
    <w:rsid w:val="00EF391D"/>
    <w:rsid w:val="00EF39F2"/>
    <w:rsid w:val="00EF39F9"/>
    <w:rsid w:val="00EF3C78"/>
    <w:rsid w:val="00EF3CAA"/>
    <w:rsid w:val="00EF3CEF"/>
    <w:rsid w:val="00EF3E33"/>
    <w:rsid w:val="00EF3F14"/>
    <w:rsid w:val="00EF4009"/>
    <w:rsid w:val="00EF4052"/>
    <w:rsid w:val="00EF430B"/>
    <w:rsid w:val="00EF4386"/>
    <w:rsid w:val="00EF43D0"/>
    <w:rsid w:val="00EF46B2"/>
    <w:rsid w:val="00EF4995"/>
    <w:rsid w:val="00EF4A64"/>
    <w:rsid w:val="00EF4AB7"/>
    <w:rsid w:val="00EF4B36"/>
    <w:rsid w:val="00EF4C0A"/>
    <w:rsid w:val="00EF4CC2"/>
    <w:rsid w:val="00EF4D04"/>
    <w:rsid w:val="00EF4EB3"/>
    <w:rsid w:val="00EF502D"/>
    <w:rsid w:val="00EF50B9"/>
    <w:rsid w:val="00EF5204"/>
    <w:rsid w:val="00EF52CB"/>
    <w:rsid w:val="00EF5479"/>
    <w:rsid w:val="00EF55A6"/>
    <w:rsid w:val="00EF55F9"/>
    <w:rsid w:val="00EF5621"/>
    <w:rsid w:val="00EF562E"/>
    <w:rsid w:val="00EF5656"/>
    <w:rsid w:val="00EF56D4"/>
    <w:rsid w:val="00EF5718"/>
    <w:rsid w:val="00EF57DD"/>
    <w:rsid w:val="00EF59A6"/>
    <w:rsid w:val="00EF59D8"/>
    <w:rsid w:val="00EF5A4F"/>
    <w:rsid w:val="00EF5A74"/>
    <w:rsid w:val="00EF5BB1"/>
    <w:rsid w:val="00EF5C78"/>
    <w:rsid w:val="00EF5CF3"/>
    <w:rsid w:val="00EF5D03"/>
    <w:rsid w:val="00EF5D5B"/>
    <w:rsid w:val="00EF5E1E"/>
    <w:rsid w:val="00EF5E72"/>
    <w:rsid w:val="00EF5E9B"/>
    <w:rsid w:val="00EF5F24"/>
    <w:rsid w:val="00EF5F9B"/>
    <w:rsid w:val="00EF5FB4"/>
    <w:rsid w:val="00EF6149"/>
    <w:rsid w:val="00EF61A5"/>
    <w:rsid w:val="00EF62DC"/>
    <w:rsid w:val="00EF63E0"/>
    <w:rsid w:val="00EF658B"/>
    <w:rsid w:val="00EF6AAB"/>
    <w:rsid w:val="00EF6AE7"/>
    <w:rsid w:val="00EF6B27"/>
    <w:rsid w:val="00EF6B88"/>
    <w:rsid w:val="00EF6BAD"/>
    <w:rsid w:val="00EF6F5B"/>
    <w:rsid w:val="00EF7065"/>
    <w:rsid w:val="00EF7135"/>
    <w:rsid w:val="00EF72AC"/>
    <w:rsid w:val="00EF737D"/>
    <w:rsid w:val="00EF745D"/>
    <w:rsid w:val="00EF755F"/>
    <w:rsid w:val="00EF7702"/>
    <w:rsid w:val="00EF775A"/>
    <w:rsid w:val="00EF7835"/>
    <w:rsid w:val="00EF78DC"/>
    <w:rsid w:val="00EF791B"/>
    <w:rsid w:val="00EF7C1E"/>
    <w:rsid w:val="00EF7D0F"/>
    <w:rsid w:val="00EF7E5E"/>
    <w:rsid w:val="00EF7E92"/>
    <w:rsid w:val="00EF7F97"/>
    <w:rsid w:val="00F00048"/>
    <w:rsid w:val="00F00161"/>
    <w:rsid w:val="00F00273"/>
    <w:rsid w:val="00F00284"/>
    <w:rsid w:val="00F00357"/>
    <w:rsid w:val="00F005B5"/>
    <w:rsid w:val="00F00618"/>
    <w:rsid w:val="00F0065C"/>
    <w:rsid w:val="00F0071F"/>
    <w:rsid w:val="00F00790"/>
    <w:rsid w:val="00F00905"/>
    <w:rsid w:val="00F00981"/>
    <w:rsid w:val="00F009E9"/>
    <w:rsid w:val="00F00B1E"/>
    <w:rsid w:val="00F00B81"/>
    <w:rsid w:val="00F00C37"/>
    <w:rsid w:val="00F00CBC"/>
    <w:rsid w:val="00F00E96"/>
    <w:rsid w:val="00F00EFA"/>
    <w:rsid w:val="00F01125"/>
    <w:rsid w:val="00F01162"/>
    <w:rsid w:val="00F01268"/>
    <w:rsid w:val="00F012D9"/>
    <w:rsid w:val="00F014F7"/>
    <w:rsid w:val="00F0150C"/>
    <w:rsid w:val="00F015D9"/>
    <w:rsid w:val="00F016E3"/>
    <w:rsid w:val="00F01789"/>
    <w:rsid w:val="00F0185D"/>
    <w:rsid w:val="00F01864"/>
    <w:rsid w:val="00F01888"/>
    <w:rsid w:val="00F018D0"/>
    <w:rsid w:val="00F01921"/>
    <w:rsid w:val="00F01932"/>
    <w:rsid w:val="00F019FB"/>
    <w:rsid w:val="00F01AB3"/>
    <w:rsid w:val="00F01C3F"/>
    <w:rsid w:val="00F01C71"/>
    <w:rsid w:val="00F01C9B"/>
    <w:rsid w:val="00F01EB2"/>
    <w:rsid w:val="00F02011"/>
    <w:rsid w:val="00F02064"/>
    <w:rsid w:val="00F0208E"/>
    <w:rsid w:val="00F023CC"/>
    <w:rsid w:val="00F025B0"/>
    <w:rsid w:val="00F027A0"/>
    <w:rsid w:val="00F027C3"/>
    <w:rsid w:val="00F028FF"/>
    <w:rsid w:val="00F029B6"/>
    <w:rsid w:val="00F02B63"/>
    <w:rsid w:val="00F02BC4"/>
    <w:rsid w:val="00F02BDC"/>
    <w:rsid w:val="00F02C2D"/>
    <w:rsid w:val="00F02CA1"/>
    <w:rsid w:val="00F02D34"/>
    <w:rsid w:val="00F02EC1"/>
    <w:rsid w:val="00F02FB3"/>
    <w:rsid w:val="00F0311E"/>
    <w:rsid w:val="00F03164"/>
    <w:rsid w:val="00F03276"/>
    <w:rsid w:val="00F03298"/>
    <w:rsid w:val="00F03330"/>
    <w:rsid w:val="00F03359"/>
    <w:rsid w:val="00F0343D"/>
    <w:rsid w:val="00F034B7"/>
    <w:rsid w:val="00F0379C"/>
    <w:rsid w:val="00F0385E"/>
    <w:rsid w:val="00F038FC"/>
    <w:rsid w:val="00F03963"/>
    <w:rsid w:val="00F03999"/>
    <w:rsid w:val="00F039C9"/>
    <w:rsid w:val="00F039E4"/>
    <w:rsid w:val="00F03C02"/>
    <w:rsid w:val="00F03D7A"/>
    <w:rsid w:val="00F03DCF"/>
    <w:rsid w:val="00F03E2D"/>
    <w:rsid w:val="00F03EB9"/>
    <w:rsid w:val="00F03F2A"/>
    <w:rsid w:val="00F03FC1"/>
    <w:rsid w:val="00F04029"/>
    <w:rsid w:val="00F040BD"/>
    <w:rsid w:val="00F04150"/>
    <w:rsid w:val="00F0422E"/>
    <w:rsid w:val="00F04274"/>
    <w:rsid w:val="00F043DB"/>
    <w:rsid w:val="00F0446F"/>
    <w:rsid w:val="00F044DE"/>
    <w:rsid w:val="00F0450E"/>
    <w:rsid w:val="00F045A3"/>
    <w:rsid w:val="00F04630"/>
    <w:rsid w:val="00F04649"/>
    <w:rsid w:val="00F0475D"/>
    <w:rsid w:val="00F0477B"/>
    <w:rsid w:val="00F0478F"/>
    <w:rsid w:val="00F048FD"/>
    <w:rsid w:val="00F04934"/>
    <w:rsid w:val="00F04A4B"/>
    <w:rsid w:val="00F04B04"/>
    <w:rsid w:val="00F04DC7"/>
    <w:rsid w:val="00F04E34"/>
    <w:rsid w:val="00F05039"/>
    <w:rsid w:val="00F05260"/>
    <w:rsid w:val="00F0562E"/>
    <w:rsid w:val="00F0577C"/>
    <w:rsid w:val="00F0579A"/>
    <w:rsid w:val="00F05910"/>
    <w:rsid w:val="00F0593D"/>
    <w:rsid w:val="00F059C7"/>
    <w:rsid w:val="00F05A54"/>
    <w:rsid w:val="00F05ADD"/>
    <w:rsid w:val="00F05AE0"/>
    <w:rsid w:val="00F05B9E"/>
    <w:rsid w:val="00F05BB6"/>
    <w:rsid w:val="00F05BC7"/>
    <w:rsid w:val="00F05BDB"/>
    <w:rsid w:val="00F05D4B"/>
    <w:rsid w:val="00F0601E"/>
    <w:rsid w:val="00F06073"/>
    <w:rsid w:val="00F060DA"/>
    <w:rsid w:val="00F06128"/>
    <w:rsid w:val="00F061BA"/>
    <w:rsid w:val="00F062D2"/>
    <w:rsid w:val="00F0656B"/>
    <w:rsid w:val="00F0658D"/>
    <w:rsid w:val="00F06653"/>
    <w:rsid w:val="00F066E4"/>
    <w:rsid w:val="00F0673C"/>
    <w:rsid w:val="00F067E2"/>
    <w:rsid w:val="00F068D2"/>
    <w:rsid w:val="00F068D6"/>
    <w:rsid w:val="00F0690B"/>
    <w:rsid w:val="00F06967"/>
    <w:rsid w:val="00F06A50"/>
    <w:rsid w:val="00F06A88"/>
    <w:rsid w:val="00F06AAD"/>
    <w:rsid w:val="00F06B49"/>
    <w:rsid w:val="00F06B77"/>
    <w:rsid w:val="00F06C12"/>
    <w:rsid w:val="00F06E77"/>
    <w:rsid w:val="00F06F35"/>
    <w:rsid w:val="00F06F56"/>
    <w:rsid w:val="00F06F71"/>
    <w:rsid w:val="00F06FDF"/>
    <w:rsid w:val="00F0739A"/>
    <w:rsid w:val="00F07413"/>
    <w:rsid w:val="00F07435"/>
    <w:rsid w:val="00F07461"/>
    <w:rsid w:val="00F07491"/>
    <w:rsid w:val="00F07579"/>
    <w:rsid w:val="00F0763D"/>
    <w:rsid w:val="00F078B1"/>
    <w:rsid w:val="00F07976"/>
    <w:rsid w:val="00F07990"/>
    <w:rsid w:val="00F07B20"/>
    <w:rsid w:val="00F07B6D"/>
    <w:rsid w:val="00F07B9F"/>
    <w:rsid w:val="00F07C2E"/>
    <w:rsid w:val="00F07D21"/>
    <w:rsid w:val="00F07D5E"/>
    <w:rsid w:val="00F07FA9"/>
    <w:rsid w:val="00F1010F"/>
    <w:rsid w:val="00F1014A"/>
    <w:rsid w:val="00F102C1"/>
    <w:rsid w:val="00F103B9"/>
    <w:rsid w:val="00F10418"/>
    <w:rsid w:val="00F10470"/>
    <w:rsid w:val="00F104E3"/>
    <w:rsid w:val="00F10517"/>
    <w:rsid w:val="00F106A5"/>
    <w:rsid w:val="00F107B7"/>
    <w:rsid w:val="00F108EC"/>
    <w:rsid w:val="00F108F7"/>
    <w:rsid w:val="00F109C0"/>
    <w:rsid w:val="00F10B1B"/>
    <w:rsid w:val="00F10BF3"/>
    <w:rsid w:val="00F10C3D"/>
    <w:rsid w:val="00F10CED"/>
    <w:rsid w:val="00F10D2A"/>
    <w:rsid w:val="00F10D4F"/>
    <w:rsid w:val="00F10E66"/>
    <w:rsid w:val="00F10EF0"/>
    <w:rsid w:val="00F10F2D"/>
    <w:rsid w:val="00F11060"/>
    <w:rsid w:val="00F1115A"/>
    <w:rsid w:val="00F1136A"/>
    <w:rsid w:val="00F113A4"/>
    <w:rsid w:val="00F116FB"/>
    <w:rsid w:val="00F118A3"/>
    <w:rsid w:val="00F118C9"/>
    <w:rsid w:val="00F11941"/>
    <w:rsid w:val="00F119DB"/>
    <w:rsid w:val="00F11C21"/>
    <w:rsid w:val="00F11DC8"/>
    <w:rsid w:val="00F11E69"/>
    <w:rsid w:val="00F11EDC"/>
    <w:rsid w:val="00F11F48"/>
    <w:rsid w:val="00F12100"/>
    <w:rsid w:val="00F1216A"/>
    <w:rsid w:val="00F1225A"/>
    <w:rsid w:val="00F122CF"/>
    <w:rsid w:val="00F122ED"/>
    <w:rsid w:val="00F12454"/>
    <w:rsid w:val="00F124E3"/>
    <w:rsid w:val="00F1264E"/>
    <w:rsid w:val="00F126B1"/>
    <w:rsid w:val="00F12755"/>
    <w:rsid w:val="00F1278B"/>
    <w:rsid w:val="00F12920"/>
    <w:rsid w:val="00F12A03"/>
    <w:rsid w:val="00F12C59"/>
    <w:rsid w:val="00F12D3C"/>
    <w:rsid w:val="00F12E43"/>
    <w:rsid w:val="00F12E99"/>
    <w:rsid w:val="00F13014"/>
    <w:rsid w:val="00F131BF"/>
    <w:rsid w:val="00F13303"/>
    <w:rsid w:val="00F1344F"/>
    <w:rsid w:val="00F1369C"/>
    <w:rsid w:val="00F13741"/>
    <w:rsid w:val="00F137A8"/>
    <w:rsid w:val="00F1385B"/>
    <w:rsid w:val="00F13907"/>
    <w:rsid w:val="00F13A67"/>
    <w:rsid w:val="00F13B31"/>
    <w:rsid w:val="00F13BA0"/>
    <w:rsid w:val="00F13BA4"/>
    <w:rsid w:val="00F13D0D"/>
    <w:rsid w:val="00F13F6A"/>
    <w:rsid w:val="00F13FA6"/>
    <w:rsid w:val="00F140EF"/>
    <w:rsid w:val="00F1410C"/>
    <w:rsid w:val="00F142A2"/>
    <w:rsid w:val="00F14489"/>
    <w:rsid w:val="00F14494"/>
    <w:rsid w:val="00F144E7"/>
    <w:rsid w:val="00F14642"/>
    <w:rsid w:val="00F14689"/>
    <w:rsid w:val="00F1472A"/>
    <w:rsid w:val="00F14979"/>
    <w:rsid w:val="00F1497A"/>
    <w:rsid w:val="00F14A26"/>
    <w:rsid w:val="00F14C3A"/>
    <w:rsid w:val="00F14CCF"/>
    <w:rsid w:val="00F14E29"/>
    <w:rsid w:val="00F14F58"/>
    <w:rsid w:val="00F14F90"/>
    <w:rsid w:val="00F150D4"/>
    <w:rsid w:val="00F15135"/>
    <w:rsid w:val="00F15239"/>
    <w:rsid w:val="00F153B3"/>
    <w:rsid w:val="00F153CB"/>
    <w:rsid w:val="00F153E9"/>
    <w:rsid w:val="00F1551C"/>
    <w:rsid w:val="00F155DE"/>
    <w:rsid w:val="00F15610"/>
    <w:rsid w:val="00F15757"/>
    <w:rsid w:val="00F15B5D"/>
    <w:rsid w:val="00F15C17"/>
    <w:rsid w:val="00F15C3E"/>
    <w:rsid w:val="00F15C94"/>
    <w:rsid w:val="00F15DB0"/>
    <w:rsid w:val="00F15E06"/>
    <w:rsid w:val="00F15E3F"/>
    <w:rsid w:val="00F16326"/>
    <w:rsid w:val="00F16366"/>
    <w:rsid w:val="00F163E8"/>
    <w:rsid w:val="00F1642B"/>
    <w:rsid w:val="00F16632"/>
    <w:rsid w:val="00F166EB"/>
    <w:rsid w:val="00F166FF"/>
    <w:rsid w:val="00F167B6"/>
    <w:rsid w:val="00F168D5"/>
    <w:rsid w:val="00F16923"/>
    <w:rsid w:val="00F16949"/>
    <w:rsid w:val="00F16966"/>
    <w:rsid w:val="00F16B6B"/>
    <w:rsid w:val="00F16BBA"/>
    <w:rsid w:val="00F16D0B"/>
    <w:rsid w:val="00F16F41"/>
    <w:rsid w:val="00F17118"/>
    <w:rsid w:val="00F17198"/>
    <w:rsid w:val="00F17415"/>
    <w:rsid w:val="00F175F7"/>
    <w:rsid w:val="00F17674"/>
    <w:rsid w:val="00F17675"/>
    <w:rsid w:val="00F17680"/>
    <w:rsid w:val="00F17696"/>
    <w:rsid w:val="00F1776F"/>
    <w:rsid w:val="00F178BB"/>
    <w:rsid w:val="00F17970"/>
    <w:rsid w:val="00F179CD"/>
    <w:rsid w:val="00F17A16"/>
    <w:rsid w:val="00F17B5B"/>
    <w:rsid w:val="00F17B7E"/>
    <w:rsid w:val="00F17BFC"/>
    <w:rsid w:val="00F17DFF"/>
    <w:rsid w:val="00F17E89"/>
    <w:rsid w:val="00F17EB3"/>
    <w:rsid w:val="00F17F91"/>
    <w:rsid w:val="00F17FF7"/>
    <w:rsid w:val="00F20067"/>
    <w:rsid w:val="00F2021F"/>
    <w:rsid w:val="00F20427"/>
    <w:rsid w:val="00F20437"/>
    <w:rsid w:val="00F2048F"/>
    <w:rsid w:val="00F20654"/>
    <w:rsid w:val="00F206A9"/>
    <w:rsid w:val="00F20730"/>
    <w:rsid w:val="00F2089D"/>
    <w:rsid w:val="00F20A16"/>
    <w:rsid w:val="00F20A29"/>
    <w:rsid w:val="00F20BC1"/>
    <w:rsid w:val="00F20C5F"/>
    <w:rsid w:val="00F20E79"/>
    <w:rsid w:val="00F20FEA"/>
    <w:rsid w:val="00F2108E"/>
    <w:rsid w:val="00F21309"/>
    <w:rsid w:val="00F21353"/>
    <w:rsid w:val="00F2143B"/>
    <w:rsid w:val="00F21485"/>
    <w:rsid w:val="00F216A1"/>
    <w:rsid w:val="00F216BA"/>
    <w:rsid w:val="00F216FE"/>
    <w:rsid w:val="00F217BE"/>
    <w:rsid w:val="00F2181A"/>
    <w:rsid w:val="00F219D5"/>
    <w:rsid w:val="00F21AD7"/>
    <w:rsid w:val="00F21AF9"/>
    <w:rsid w:val="00F21B17"/>
    <w:rsid w:val="00F21BE3"/>
    <w:rsid w:val="00F21D3A"/>
    <w:rsid w:val="00F21EB7"/>
    <w:rsid w:val="00F21F03"/>
    <w:rsid w:val="00F21F04"/>
    <w:rsid w:val="00F21F46"/>
    <w:rsid w:val="00F220FD"/>
    <w:rsid w:val="00F2243B"/>
    <w:rsid w:val="00F224F6"/>
    <w:rsid w:val="00F22511"/>
    <w:rsid w:val="00F22529"/>
    <w:rsid w:val="00F2282F"/>
    <w:rsid w:val="00F228AB"/>
    <w:rsid w:val="00F22A0B"/>
    <w:rsid w:val="00F22AF5"/>
    <w:rsid w:val="00F22B1B"/>
    <w:rsid w:val="00F22BE2"/>
    <w:rsid w:val="00F22D86"/>
    <w:rsid w:val="00F22DF7"/>
    <w:rsid w:val="00F22F8C"/>
    <w:rsid w:val="00F23109"/>
    <w:rsid w:val="00F23122"/>
    <w:rsid w:val="00F231B2"/>
    <w:rsid w:val="00F23310"/>
    <w:rsid w:val="00F2339F"/>
    <w:rsid w:val="00F236A2"/>
    <w:rsid w:val="00F237E7"/>
    <w:rsid w:val="00F237FE"/>
    <w:rsid w:val="00F23824"/>
    <w:rsid w:val="00F23914"/>
    <w:rsid w:val="00F23C76"/>
    <w:rsid w:val="00F23D60"/>
    <w:rsid w:val="00F23DA8"/>
    <w:rsid w:val="00F23DBE"/>
    <w:rsid w:val="00F24013"/>
    <w:rsid w:val="00F24024"/>
    <w:rsid w:val="00F24052"/>
    <w:rsid w:val="00F2422D"/>
    <w:rsid w:val="00F24357"/>
    <w:rsid w:val="00F243BD"/>
    <w:rsid w:val="00F24439"/>
    <w:rsid w:val="00F24446"/>
    <w:rsid w:val="00F24464"/>
    <w:rsid w:val="00F245FC"/>
    <w:rsid w:val="00F24645"/>
    <w:rsid w:val="00F247FC"/>
    <w:rsid w:val="00F24876"/>
    <w:rsid w:val="00F24983"/>
    <w:rsid w:val="00F24986"/>
    <w:rsid w:val="00F24995"/>
    <w:rsid w:val="00F24A5A"/>
    <w:rsid w:val="00F24ACE"/>
    <w:rsid w:val="00F24CC5"/>
    <w:rsid w:val="00F24DF3"/>
    <w:rsid w:val="00F24E13"/>
    <w:rsid w:val="00F25165"/>
    <w:rsid w:val="00F251C8"/>
    <w:rsid w:val="00F251CF"/>
    <w:rsid w:val="00F251F7"/>
    <w:rsid w:val="00F25273"/>
    <w:rsid w:val="00F252A2"/>
    <w:rsid w:val="00F252EB"/>
    <w:rsid w:val="00F253DD"/>
    <w:rsid w:val="00F25719"/>
    <w:rsid w:val="00F257A2"/>
    <w:rsid w:val="00F2581E"/>
    <w:rsid w:val="00F25883"/>
    <w:rsid w:val="00F258BD"/>
    <w:rsid w:val="00F258D7"/>
    <w:rsid w:val="00F259B4"/>
    <w:rsid w:val="00F25A26"/>
    <w:rsid w:val="00F25B6D"/>
    <w:rsid w:val="00F25C20"/>
    <w:rsid w:val="00F25D50"/>
    <w:rsid w:val="00F25E96"/>
    <w:rsid w:val="00F26018"/>
    <w:rsid w:val="00F2604D"/>
    <w:rsid w:val="00F260DF"/>
    <w:rsid w:val="00F26377"/>
    <w:rsid w:val="00F26468"/>
    <w:rsid w:val="00F264CD"/>
    <w:rsid w:val="00F26558"/>
    <w:rsid w:val="00F26561"/>
    <w:rsid w:val="00F26587"/>
    <w:rsid w:val="00F266E8"/>
    <w:rsid w:val="00F2691F"/>
    <w:rsid w:val="00F269B1"/>
    <w:rsid w:val="00F26A68"/>
    <w:rsid w:val="00F26BE3"/>
    <w:rsid w:val="00F26C33"/>
    <w:rsid w:val="00F26C9D"/>
    <w:rsid w:val="00F26D89"/>
    <w:rsid w:val="00F26D8C"/>
    <w:rsid w:val="00F26FFE"/>
    <w:rsid w:val="00F2709D"/>
    <w:rsid w:val="00F2710C"/>
    <w:rsid w:val="00F27291"/>
    <w:rsid w:val="00F272AC"/>
    <w:rsid w:val="00F272AF"/>
    <w:rsid w:val="00F274FA"/>
    <w:rsid w:val="00F27506"/>
    <w:rsid w:val="00F277E9"/>
    <w:rsid w:val="00F27880"/>
    <w:rsid w:val="00F27898"/>
    <w:rsid w:val="00F2795E"/>
    <w:rsid w:val="00F2796F"/>
    <w:rsid w:val="00F279CA"/>
    <w:rsid w:val="00F27A14"/>
    <w:rsid w:val="00F27AA3"/>
    <w:rsid w:val="00F27AC0"/>
    <w:rsid w:val="00F27B4A"/>
    <w:rsid w:val="00F27B97"/>
    <w:rsid w:val="00F27BA1"/>
    <w:rsid w:val="00F27DA3"/>
    <w:rsid w:val="00F27E2F"/>
    <w:rsid w:val="00F27FB9"/>
    <w:rsid w:val="00F3000B"/>
    <w:rsid w:val="00F3001E"/>
    <w:rsid w:val="00F30046"/>
    <w:rsid w:val="00F30091"/>
    <w:rsid w:val="00F3034F"/>
    <w:rsid w:val="00F303E7"/>
    <w:rsid w:val="00F305E6"/>
    <w:rsid w:val="00F30607"/>
    <w:rsid w:val="00F30686"/>
    <w:rsid w:val="00F306C3"/>
    <w:rsid w:val="00F3089A"/>
    <w:rsid w:val="00F30903"/>
    <w:rsid w:val="00F30AF6"/>
    <w:rsid w:val="00F30D14"/>
    <w:rsid w:val="00F30D50"/>
    <w:rsid w:val="00F3109F"/>
    <w:rsid w:val="00F3114F"/>
    <w:rsid w:val="00F31192"/>
    <w:rsid w:val="00F3127F"/>
    <w:rsid w:val="00F31329"/>
    <w:rsid w:val="00F31369"/>
    <w:rsid w:val="00F31493"/>
    <w:rsid w:val="00F317EA"/>
    <w:rsid w:val="00F318A0"/>
    <w:rsid w:val="00F3193E"/>
    <w:rsid w:val="00F31978"/>
    <w:rsid w:val="00F31AC3"/>
    <w:rsid w:val="00F31B8A"/>
    <w:rsid w:val="00F31C52"/>
    <w:rsid w:val="00F31D3B"/>
    <w:rsid w:val="00F31F8A"/>
    <w:rsid w:val="00F320E6"/>
    <w:rsid w:val="00F321DE"/>
    <w:rsid w:val="00F3229C"/>
    <w:rsid w:val="00F32465"/>
    <w:rsid w:val="00F325F2"/>
    <w:rsid w:val="00F326CE"/>
    <w:rsid w:val="00F329FB"/>
    <w:rsid w:val="00F32A7B"/>
    <w:rsid w:val="00F32B12"/>
    <w:rsid w:val="00F32C04"/>
    <w:rsid w:val="00F32F7D"/>
    <w:rsid w:val="00F32FD7"/>
    <w:rsid w:val="00F32FFC"/>
    <w:rsid w:val="00F33016"/>
    <w:rsid w:val="00F33089"/>
    <w:rsid w:val="00F331E1"/>
    <w:rsid w:val="00F331EC"/>
    <w:rsid w:val="00F332E2"/>
    <w:rsid w:val="00F33656"/>
    <w:rsid w:val="00F33713"/>
    <w:rsid w:val="00F33782"/>
    <w:rsid w:val="00F33899"/>
    <w:rsid w:val="00F338A4"/>
    <w:rsid w:val="00F339D8"/>
    <w:rsid w:val="00F339DD"/>
    <w:rsid w:val="00F33BAE"/>
    <w:rsid w:val="00F33BEC"/>
    <w:rsid w:val="00F33C3A"/>
    <w:rsid w:val="00F33CB1"/>
    <w:rsid w:val="00F33D04"/>
    <w:rsid w:val="00F33DD3"/>
    <w:rsid w:val="00F33DF1"/>
    <w:rsid w:val="00F33F23"/>
    <w:rsid w:val="00F3401B"/>
    <w:rsid w:val="00F341D3"/>
    <w:rsid w:val="00F3429C"/>
    <w:rsid w:val="00F3437D"/>
    <w:rsid w:val="00F343B1"/>
    <w:rsid w:val="00F34670"/>
    <w:rsid w:val="00F346E5"/>
    <w:rsid w:val="00F34820"/>
    <w:rsid w:val="00F34BAD"/>
    <w:rsid w:val="00F34CAD"/>
    <w:rsid w:val="00F34CE3"/>
    <w:rsid w:val="00F34D1B"/>
    <w:rsid w:val="00F34DA8"/>
    <w:rsid w:val="00F34DCD"/>
    <w:rsid w:val="00F34F21"/>
    <w:rsid w:val="00F34F67"/>
    <w:rsid w:val="00F351C4"/>
    <w:rsid w:val="00F351CF"/>
    <w:rsid w:val="00F3527E"/>
    <w:rsid w:val="00F355CA"/>
    <w:rsid w:val="00F35683"/>
    <w:rsid w:val="00F35738"/>
    <w:rsid w:val="00F3581C"/>
    <w:rsid w:val="00F35AB4"/>
    <w:rsid w:val="00F35B08"/>
    <w:rsid w:val="00F35B69"/>
    <w:rsid w:val="00F35B92"/>
    <w:rsid w:val="00F35C17"/>
    <w:rsid w:val="00F35C7B"/>
    <w:rsid w:val="00F35C8B"/>
    <w:rsid w:val="00F35D2C"/>
    <w:rsid w:val="00F35D8A"/>
    <w:rsid w:val="00F35DB5"/>
    <w:rsid w:val="00F35F6C"/>
    <w:rsid w:val="00F35F77"/>
    <w:rsid w:val="00F3640B"/>
    <w:rsid w:val="00F36717"/>
    <w:rsid w:val="00F36718"/>
    <w:rsid w:val="00F367BA"/>
    <w:rsid w:val="00F367EE"/>
    <w:rsid w:val="00F3684A"/>
    <w:rsid w:val="00F368DC"/>
    <w:rsid w:val="00F36A6C"/>
    <w:rsid w:val="00F36BAB"/>
    <w:rsid w:val="00F36C80"/>
    <w:rsid w:val="00F36C9C"/>
    <w:rsid w:val="00F36CAC"/>
    <w:rsid w:val="00F36F71"/>
    <w:rsid w:val="00F3755B"/>
    <w:rsid w:val="00F37583"/>
    <w:rsid w:val="00F377DC"/>
    <w:rsid w:val="00F37A36"/>
    <w:rsid w:val="00F40036"/>
    <w:rsid w:val="00F40130"/>
    <w:rsid w:val="00F40210"/>
    <w:rsid w:val="00F402B8"/>
    <w:rsid w:val="00F402CE"/>
    <w:rsid w:val="00F402EF"/>
    <w:rsid w:val="00F403AB"/>
    <w:rsid w:val="00F403B9"/>
    <w:rsid w:val="00F40656"/>
    <w:rsid w:val="00F4078B"/>
    <w:rsid w:val="00F4082C"/>
    <w:rsid w:val="00F408C7"/>
    <w:rsid w:val="00F409B2"/>
    <w:rsid w:val="00F40C58"/>
    <w:rsid w:val="00F40C82"/>
    <w:rsid w:val="00F40CC0"/>
    <w:rsid w:val="00F40CD2"/>
    <w:rsid w:val="00F40D82"/>
    <w:rsid w:val="00F40E0F"/>
    <w:rsid w:val="00F41101"/>
    <w:rsid w:val="00F4111A"/>
    <w:rsid w:val="00F4112C"/>
    <w:rsid w:val="00F4118B"/>
    <w:rsid w:val="00F41264"/>
    <w:rsid w:val="00F4128C"/>
    <w:rsid w:val="00F412DB"/>
    <w:rsid w:val="00F41325"/>
    <w:rsid w:val="00F41383"/>
    <w:rsid w:val="00F413E0"/>
    <w:rsid w:val="00F41482"/>
    <w:rsid w:val="00F417AE"/>
    <w:rsid w:val="00F4191D"/>
    <w:rsid w:val="00F41C28"/>
    <w:rsid w:val="00F41D7E"/>
    <w:rsid w:val="00F41E2B"/>
    <w:rsid w:val="00F4200E"/>
    <w:rsid w:val="00F4204A"/>
    <w:rsid w:val="00F4204F"/>
    <w:rsid w:val="00F4206F"/>
    <w:rsid w:val="00F4212D"/>
    <w:rsid w:val="00F42132"/>
    <w:rsid w:val="00F42168"/>
    <w:rsid w:val="00F42189"/>
    <w:rsid w:val="00F42513"/>
    <w:rsid w:val="00F425F8"/>
    <w:rsid w:val="00F42632"/>
    <w:rsid w:val="00F42692"/>
    <w:rsid w:val="00F427AB"/>
    <w:rsid w:val="00F42AE8"/>
    <w:rsid w:val="00F42B17"/>
    <w:rsid w:val="00F42C4F"/>
    <w:rsid w:val="00F42E61"/>
    <w:rsid w:val="00F431F2"/>
    <w:rsid w:val="00F43241"/>
    <w:rsid w:val="00F43257"/>
    <w:rsid w:val="00F43377"/>
    <w:rsid w:val="00F43492"/>
    <w:rsid w:val="00F4362C"/>
    <w:rsid w:val="00F43791"/>
    <w:rsid w:val="00F43840"/>
    <w:rsid w:val="00F438C6"/>
    <w:rsid w:val="00F43A10"/>
    <w:rsid w:val="00F43B51"/>
    <w:rsid w:val="00F43DA0"/>
    <w:rsid w:val="00F43DEB"/>
    <w:rsid w:val="00F43EBB"/>
    <w:rsid w:val="00F43F5E"/>
    <w:rsid w:val="00F43F61"/>
    <w:rsid w:val="00F43FB7"/>
    <w:rsid w:val="00F4401E"/>
    <w:rsid w:val="00F44071"/>
    <w:rsid w:val="00F4410E"/>
    <w:rsid w:val="00F442CB"/>
    <w:rsid w:val="00F4439C"/>
    <w:rsid w:val="00F4454A"/>
    <w:rsid w:val="00F445B7"/>
    <w:rsid w:val="00F44666"/>
    <w:rsid w:val="00F4467A"/>
    <w:rsid w:val="00F447C1"/>
    <w:rsid w:val="00F447D6"/>
    <w:rsid w:val="00F44869"/>
    <w:rsid w:val="00F448CA"/>
    <w:rsid w:val="00F44CAB"/>
    <w:rsid w:val="00F44CE4"/>
    <w:rsid w:val="00F44D9C"/>
    <w:rsid w:val="00F44EC8"/>
    <w:rsid w:val="00F44EF7"/>
    <w:rsid w:val="00F44FBF"/>
    <w:rsid w:val="00F450E0"/>
    <w:rsid w:val="00F452FF"/>
    <w:rsid w:val="00F4537A"/>
    <w:rsid w:val="00F45473"/>
    <w:rsid w:val="00F45481"/>
    <w:rsid w:val="00F454AA"/>
    <w:rsid w:val="00F45579"/>
    <w:rsid w:val="00F455ED"/>
    <w:rsid w:val="00F45788"/>
    <w:rsid w:val="00F45811"/>
    <w:rsid w:val="00F45956"/>
    <w:rsid w:val="00F45B6B"/>
    <w:rsid w:val="00F45BD9"/>
    <w:rsid w:val="00F45C30"/>
    <w:rsid w:val="00F45CAF"/>
    <w:rsid w:val="00F45CF3"/>
    <w:rsid w:val="00F45D29"/>
    <w:rsid w:val="00F45E2F"/>
    <w:rsid w:val="00F45E42"/>
    <w:rsid w:val="00F45E4B"/>
    <w:rsid w:val="00F45F52"/>
    <w:rsid w:val="00F45F73"/>
    <w:rsid w:val="00F4607D"/>
    <w:rsid w:val="00F460DB"/>
    <w:rsid w:val="00F4615F"/>
    <w:rsid w:val="00F461F4"/>
    <w:rsid w:val="00F46315"/>
    <w:rsid w:val="00F46472"/>
    <w:rsid w:val="00F46635"/>
    <w:rsid w:val="00F46692"/>
    <w:rsid w:val="00F467A3"/>
    <w:rsid w:val="00F467FC"/>
    <w:rsid w:val="00F46811"/>
    <w:rsid w:val="00F46848"/>
    <w:rsid w:val="00F469B4"/>
    <w:rsid w:val="00F46A33"/>
    <w:rsid w:val="00F46B1E"/>
    <w:rsid w:val="00F46B88"/>
    <w:rsid w:val="00F46CA5"/>
    <w:rsid w:val="00F46CCD"/>
    <w:rsid w:val="00F46ECF"/>
    <w:rsid w:val="00F46F52"/>
    <w:rsid w:val="00F46FE3"/>
    <w:rsid w:val="00F47019"/>
    <w:rsid w:val="00F470BD"/>
    <w:rsid w:val="00F47112"/>
    <w:rsid w:val="00F47208"/>
    <w:rsid w:val="00F472BA"/>
    <w:rsid w:val="00F472DB"/>
    <w:rsid w:val="00F47382"/>
    <w:rsid w:val="00F473AE"/>
    <w:rsid w:val="00F474AA"/>
    <w:rsid w:val="00F474CB"/>
    <w:rsid w:val="00F47577"/>
    <w:rsid w:val="00F47640"/>
    <w:rsid w:val="00F47671"/>
    <w:rsid w:val="00F478DD"/>
    <w:rsid w:val="00F478FF"/>
    <w:rsid w:val="00F4791D"/>
    <w:rsid w:val="00F47A21"/>
    <w:rsid w:val="00F47A26"/>
    <w:rsid w:val="00F47AEB"/>
    <w:rsid w:val="00F47AF4"/>
    <w:rsid w:val="00F47D4A"/>
    <w:rsid w:val="00F47E3F"/>
    <w:rsid w:val="00F47F63"/>
    <w:rsid w:val="00F47F70"/>
    <w:rsid w:val="00F5009F"/>
    <w:rsid w:val="00F5011C"/>
    <w:rsid w:val="00F50214"/>
    <w:rsid w:val="00F50283"/>
    <w:rsid w:val="00F5035B"/>
    <w:rsid w:val="00F5036C"/>
    <w:rsid w:val="00F50420"/>
    <w:rsid w:val="00F50497"/>
    <w:rsid w:val="00F5057D"/>
    <w:rsid w:val="00F50589"/>
    <w:rsid w:val="00F50604"/>
    <w:rsid w:val="00F5078C"/>
    <w:rsid w:val="00F50A2B"/>
    <w:rsid w:val="00F50A8A"/>
    <w:rsid w:val="00F50AEE"/>
    <w:rsid w:val="00F50C23"/>
    <w:rsid w:val="00F50CFB"/>
    <w:rsid w:val="00F50E4F"/>
    <w:rsid w:val="00F50EAB"/>
    <w:rsid w:val="00F50F13"/>
    <w:rsid w:val="00F50F25"/>
    <w:rsid w:val="00F50FC7"/>
    <w:rsid w:val="00F51015"/>
    <w:rsid w:val="00F51065"/>
    <w:rsid w:val="00F5113C"/>
    <w:rsid w:val="00F511FD"/>
    <w:rsid w:val="00F51217"/>
    <w:rsid w:val="00F5122B"/>
    <w:rsid w:val="00F512FF"/>
    <w:rsid w:val="00F51444"/>
    <w:rsid w:val="00F518DF"/>
    <w:rsid w:val="00F51960"/>
    <w:rsid w:val="00F519A5"/>
    <w:rsid w:val="00F51A62"/>
    <w:rsid w:val="00F51AD2"/>
    <w:rsid w:val="00F51D70"/>
    <w:rsid w:val="00F51E94"/>
    <w:rsid w:val="00F51F80"/>
    <w:rsid w:val="00F520E9"/>
    <w:rsid w:val="00F521CF"/>
    <w:rsid w:val="00F522BA"/>
    <w:rsid w:val="00F522DB"/>
    <w:rsid w:val="00F523B0"/>
    <w:rsid w:val="00F52588"/>
    <w:rsid w:val="00F52826"/>
    <w:rsid w:val="00F528F9"/>
    <w:rsid w:val="00F52935"/>
    <w:rsid w:val="00F529D9"/>
    <w:rsid w:val="00F52BBB"/>
    <w:rsid w:val="00F52BBE"/>
    <w:rsid w:val="00F52BFF"/>
    <w:rsid w:val="00F52C23"/>
    <w:rsid w:val="00F52D2E"/>
    <w:rsid w:val="00F53297"/>
    <w:rsid w:val="00F532A9"/>
    <w:rsid w:val="00F532C6"/>
    <w:rsid w:val="00F535B5"/>
    <w:rsid w:val="00F5369A"/>
    <w:rsid w:val="00F53A46"/>
    <w:rsid w:val="00F53A91"/>
    <w:rsid w:val="00F53BE1"/>
    <w:rsid w:val="00F53BED"/>
    <w:rsid w:val="00F53C29"/>
    <w:rsid w:val="00F53C5C"/>
    <w:rsid w:val="00F53CB4"/>
    <w:rsid w:val="00F53DF4"/>
    <w:rsid w:val="00F53E29"/>
    <w:rsid w:val="00F53E99"/>
    <w:rsid w:val="00F53F57"/>
    <w:rsid w:val="00F54077"/>
    <w:rsid w:val="00F540A5"/>
    <w:rsid w:val="00F5411F"/>
    <w:rsid w:val="00F5413A"/>
    <w:rsid w:val="00F541EF"/>
    <w:rsid w:val="00F542DC"/>
    <w:rsid w:val="00F54342"/>
    <w:rsid w:val="00F54367"/>
    <w:rsid w:val="00F544A4"/>
    <w:rsid w:val="00F545EF"/>
    <w:rsid w:val="00F545FF"/>
    <w:rsid w:val="00F54736"/>
    <w:rsid w:val="00F5478B"/>
    <w:rsid w:val="00F54804"/>
    <w:rsid w:val="00F549AD"/>
    <w:rsid w:val="00F54A09"/>
    <w:rsid w:val="00F54A3A"/>
    <w:rsid w:val="00F54C89"/>
    <w:rsid w:val="00F54CB0"/>
    <w:rsid w:val="00F54D2B"/>
    <w:rsid w:val="00F54D92"/>
    <w:rsid w:val="00F54DE6"/>
    <w:rsid w:val="00F54FB8"/>
    <w:rsid w:val="00F550BF"/>
    <w:rsid w:val="00F553CA"/>
    <w:rsid w:val="00F55422"/>
    <w:rsid w:val="00F5553B"/>
    <w:rsid w:val="00F5562E"/>
    <w:rsid w:val="00F556BB"/>
    <w:rsid w:val="00F55851"/>
    <w:rsid w:val="00F559AC"/>
    <w:rsid w:val="00F55E94"/>
    <w:rsid w:val="00F55F3B"/>
    <w:rsid w:val="00F55F47"/>
    <w:rsid w:val="00F55F51"/>
    <w:rsid w:val="00F55FC3"/>
    <w:rsid w:val="00F5613D"/>
    <w:rsid w:val="00F56196"/>
    <w:rsid w:val="00F5630E"/>
    <w:rsid w:val="00F56389"/>
    <w:rsid w:val="00F5638F"/>
    <w:rsid w:val="00F563AD"/>
    <w:rsid w:val="00F563B8"/>
    <w:rsid w:val="00F56478"/>
    <w:rsid w:val="00F564F5"/>
    <w:rsid w:val="00F567BB"/>
    <w:rsid w:val="00F5686D"/>
    <w:rsid w:val="00F5690A"/>
    <w:rsid w:val="00F56A4E"/>
    <w:rsid w:val="00F56C58"/>
    <w:rsid w:val="00F56DB2"/>
    <w:rsid w:val="00F56F7D"/>
    <w:rsid w:val="00F57056"/>
    <w:rsid w:val="00F570E7"/>
    <w:rsid w:val="00F571B8"/>
    <w:rsid w:val="00F571CA"/>
    <w:rsid w:val="00F572E5"/>
    <w:rsid w:val="00F57363"/>
    <w:rsid w:val="00F57377"/>
    <w:rsid w:val="00F57432"/>
    <w:rsid w:val="00F574A8"/>
    <w:rsid w:val="00F574AE"/>
    <w:rsid w:val="00F574F2"/>
    <w:rsid w:val="00F57505"/>
    <w:rsid w:val="00F575E1"/>
    <w:rsid w:val="00F576B8"/>
    <w:rsid w:val="00F577B8"/>
    <w:rsid w:val="00F578E1"/>
    <w:rsid w:val="00F578F6"/>
    <w:rsid w:val="00F57928"/>
    <w:rsid w:val="00F57B19"/>
    <w:rsid w:val="00F57B22"/>
    <w:rsid w:val="00F57C1A"/>
    <w:rsid w:val="00F57CDC"/>
    <w:rsid w:val="00F57CFC"/>
    <w:rsid w:val="00F57D55"/>
    <w:rsid w:val="00F57DDE"/>
    <w:rsid w:val="00F60018"/>
    <w:rsid w:val="00F60034"/>
    <w:rsid w:val="00F60223"/>
    <w:rsid w:val="00F60226"/>
    <w:rsid w:val="00F603F3"/>
    <w:rsid w:val="00F60501"/>
    <w:rsid w:val="00F60542"/>
    <w:rsid w:val="00F60659"/>
    <w:rsid w:val="00F6074F"/>
    <w:rsid w:val="00F60765"/>
    <w:rsid w:val="00F609F3"/>
    <w:rsid w:val="00F60AA3"/>
    <w:rsid w:val="00F60AA4"/>
    <w:rsid w:val="00F60AFD"/>
    <w:rsid w:val="00F60B09"/>
    <w:rsid w:val="00F60B2C"/>
    <w:rsid w:val="00F60BF9"/>
    <w:rsid w:val="00F60D3A"/>
    <w:rsid w:val="00F60F0A"/>
    <w:rsid w:val="00F6117A"/>
    <w:rsid w:val="00F611F4"/>
    <w:rsid w:val="00F6132E"/>
    <w:rsid w:val="00F6135D"/>
    <w:rsid w:val="00F613E5"/>
    <w:rsid w:val="00F61461"/>
    <w:rsid w:val="00F614ED"/>
    <w:rsid w:val="00F61577"/>
    <w:rsid w:val="00F6175E"/>
    <w:rsid w:val="00F61975"/>
    <w:rsid w:val="00F61983"/>
    <w:rsid w:val="00F61A27"/>
    <w:rsid w:val="00F61A57"/>
    <w:rsid w:val="00F61BA9"/>
    <w:rsid w:val="00F61BBF"/>
    <w:rsid w:val="00F61BE8"/>
    <w:rsid w:val="00F61C20"/>
    <w:rsid w:val="00F61CDA"/>
    <w:rsid w:val="00F61CEE"/>
    <w:rsid w:val="00F61D07"/>
    <w:rsid w:val="00F61FB1"/>
    <w:rsid w:val="00F620F9"/>
    <w:rsid w:val="00F62169"/>
    <w:rsid w:val="00F62418"/>
    <w:rsid w:val="00F6242D"/>
    <w:rsid w:val="00F625E0"/>
    <w:rsid w:val="00F625F6"/>
    <w:rsid w:val="00F62609"/>
    <w:rsid w:val="00F62693"/>
    <w:rsid w:val="00F62806"/>
    <w:rsid w:val="00F629A1"/>
    <w:rsid w:val="00F629FC"/>
    <w:rsid w:val="00F62AC1"/>
    <w:rsid w:val="00F62C0A"/>
    <w:rsid w:val="00F62DA9"/>
    <w:rsid w:val="00F62DEE"/>
    <w:rsid w:val="00F62F8E"/>
    <w:rsid w:val="00F63035"/>
    <w:rsid w:val="00F6308B"/>
    <w:rsid w:val="00F630A7"/>
    <w:rsid w:val="00F6310B"/>
    <w:rsid w:val="00F63140"/>
    <w:rsid w:val="00F63247"/>
    <w:rsid w:val="00F632AD"/>
    <w:rsid w:val="00F6330B"/>
    <w:rsid w:val="00F63374"/>
    <w:rsid w:val="00F634B3"/>
    <w:rsid w:val="00F63523"/>
    <w:rsid w:val="00F635A9"/>
    <w:rsid w:val="00F635C6"/>
    <w:rsid w:val="00F6364D"/>
    <w:rsid w:val="00F63786"/>
    <w:rsid w:val="00F63915"/>
    <w:rsid w:val="00F63917"/>
    <w:rsid w:val="00F63E57"/>
    <w:rsid w:val="00F63FA6"/>
    <w:rsid w:val="00F63FF6"/>
    <w:rsid w:val="00F6401F"/>
    <w:rsid w:val="00F640D7"/>
    <w:rsid w:val="00F640DD"/>
    <w:rsid w:val="00F642B2"/>
    <w:rsid w:val="00F642C5"/>
    <w:rsid w:val="00F642F1"/>
    <w:rsid w:val="00F64420"/>
    <w:rsid w:val="00F64430"/>
    <w:rsid w:val="00F6455F"/>
    <w:rsid w:val="00F6470D"/>
    <w:rsid w:val="00F64735"/>
    <w:rsid w:val="00F647B6"/>
    <w:rsid w:val="00F64897"/>
    <w:rsid w:val="00F6492C"/>
    <w:rsid w:val="00F649A1"/>
    <w:rsid w:val="00F64A2C"/>
    <w:rsid w:val="00F64ADD"/>
    <w:rsid w:val="00F64B88"/>
    <w:rsid w:val="00F64C09"/>
    <w:rsid w:val="00F64C0D"/>
    <w:rsid w:val="00F6505B"/>
    <w:rsid w:val="00F65135"/>
    <w:rsid w:val="00F651B2"/>
    <w:rsid w:val="00F65269"/>
    <w:rsid w:val="00F65440"/>
    <w:rsid w:val="00F65443"/>
    <w:rsid w:val="00F654EA"/>
    <w:rsid w:val="00F65749"/>
    <w:rsid w:val="00F658DE"/>
    <w:rsid w:val="00F658EC"/>
    <w:rsid w:val="00F65A17"/>
    <w:rsid w:val="00F65A44"/>
    <w:rsid w:val="00F65AD6"/>
    <w:rsid w:val="00F65B9E"/>
    <w:rsid w:val="00F65BE2"/>
    <w:rsid w:val="00F65CF6"/>
    <w:rsid w:val="00F65EDB"/>
    <w:rsid w:val="00F65F49"/>
    <w:rsid w:val="00F65F79"/>
    <w:rsid w:val="00F66054"/>
    <w:rsid w:val="00F66103"/>
    <w:rsid w:val="00F6617A"/>
    <w:rsid w:val="00F66376"/>
    <w:rsid w:val="00F6637C"/>
    <w:rsid w:val="00F663EE"/>
    <w:rsid w:val="00F6641C"/>
    <w:rsid w:val="00F664D3"/>
    <w:rsid w:val="00F665C5"/>
    <w:rsid w:val="00F666CA"/>
    <w:rsid w:val="00F666FC"/>
    <w:rsid w:val="00F667CC"/>
    <w:rsid w:val="00F66A57"/>
    <w:rsid w:val="00F66A9F"/>
    <w:rsid w:val="00F66E75"/>
    <w:rsid w:val="00F66E89"/>
    <w:rsid w:val="00F67005"/>
    <w:rsid w:val="00F67088"/>
    <w:rsid w:val="00F671D3"/>
    <w:rsid w:val="00F67213"/>
    <w:rsid w:val="00F67281"/>
    <w:rsid w:val="00F6731F"/>
    <w:rsid w:val="00F673B1"/>
    <w:rsid w:val="00F67471"/>
    <w:rsid w:val="00F674A3"/>
    <w:rsid w:val="00F675F5"/>
    <w:rsid w:val="00F6791E"/>
    <w:rsid w:val="00F679D5"/>
    <w:rsid w:val="00F679EF"/>
    <w:rsid w:val="00F67A47"/>
    <w:rsid w:val="00F67B68"/>
    <w:rsid w:val="00F67C1A"/>
    <w:rsid w:val="00F67D2B"/>
    <w:rsid w:val="00F67D37"/>
    <w:rsid w:val="00F67FBC"/>
    <w:rsid w:val="00F70228"/>
    <w:rsid w:val="00F7025D"/>
    <w:rsid w:val="00F7073A"/>
    <w:rsid w:val="00F7074C"/>
    <w:rsid w:val="00F70790"/>
    <w:rsid w:val="00F707D6"/>
    <w:rsid w:val="00F708E1"/>
    <w:rsid w:val="00F708EE"/>
    <w:rsid w:val="00F708FB"/>
    <w:rsid w:val="00F70BD4"/>
    <w:rsid w:val="00F70BE9"/>
    <w:rsid w:val="00F70D81"/>
    <w:rsid w:val="00F70DAD"/>
    <w:rsid w:val="00F70E5E"/>
    <w:rsid w:val="00F70E68"/>
    <w:rsid w:val="00F70E9F"/>
    <w:rsid w:val="00F7119D"/>
    <w:rsid w:val="00F7128F"/>
    <w:rsid w:val="00F7137F"/>
    <w:rsid w:val="00F71552"/>
    <w:rsid w:val="00F7182B"/>
    <w:rsid w:val="00F71841"/>
    <w:rsid w:val="00F718E7"/>
    <w:rsid w:val="00F71B99"/>
    <w:rsid w:val="00F71C82"/>
    <w:rsid w:val="00F71CBD"/>
    <w:rsid w:val="00F71E9A"/>
    <w:rsid w:val="00F71EA4"/>
    <w:rsid w:val="00F71F65"/>
    <w:rsid w:val="00F71F96"/>
    <w:rsid w:val="00F72002"/>
    <w:rsid w:val="00F720D5"/>
    <w:rsid w:val="00F7212C"/>
    <w:rsid w:val="00F722E5"/>
    <w:rsid w:val="00F72311"/>
    <w:rsid w:val="00F724A4"/>
    <w:rsid w:val="00F724C4"/>
    <w:rsid w:val="00F724D7"/>
    <w:rsid w:val="00F72539"/>
    <w:rsid w:val="00F7264C"/>
    <w:rsid w:val="00F72756"/>
    <w:rsid w:val="00F728C1"/>
    <w:rsid w:val="00F72942"/>
    <w:rsid w:val="00F729B7"/>
    <w:rsid w:val="00F729FF"/>
    <w:rsid w:val="00F72A87"/>
    <w:rsid w:val="00F72B04"/>
    <w:rsid w:val="00F72B57"/>
    <w:rsid w:val="00F72B91"/>
    <w:rsid w:val="00F72C3D"/>
    <w:rsid w:val="00F72CE6"/>
    <w:rsid w:val="00F72D57"/>
    <w:rsid w:val="00F72D7F"/>
    <w:rsid w:val="00F72E0C"/>
    <w:rsid w:val="00F72EDA"/>
    <w:rsid w:val="00F72F2C"/>
    <w:rsid w:val="00F72F48"/>
    <w:rsid w:val="00F7302A"/>
    <w:rsid w:val="00F7329B"/>
    <w:rsid w:val="00F733B2"/>
    <w:rsid w:val="00F73466"/>
    <w:rsid w:val="00F7353D"/>
    <w:rsid w:val="00F73543"/>
    <w:rsid w:val="00F736EA"/>
    <w:rsid w:val="00F7380E"/>
    <w:rsid w:val="00F73865"/>
    <w:rsid w:val="00F739D1"/>
    <w:rsid w:val="00F73A3A"/>
    <w:rsid w:val="00F73A50"/>
    <w:rsid w:val="00F73D18"/>
    <w:rsid w:val="00F73E27"/>
    <w:rsid w:val="00F73E48"/>
    <w:rsid w:val="00F73ECB"/>
    <w:rsid w:val="00F73F97"/>
    <w:rsid w:val="00F74066"/>
    <w:rsid w:val="00F74149"/>
    <w:rsid w:val="00F747A3"/>
    <w:rsid w:val="00F74B27"/>
    <w:rsid w:val="00F74B42"/>
    <w:rsid w:val="00F74DCB"/>
    <w:rsid w:val="00F74DEC"/>
    <w:rsid w:val="00F74DF9"/>
    <w:rsid w:val="00F74F56"/>
    <w:rsid w:val="00F7504F"/>
    <w:rsid w:val="00F7508E"/>
    <w:rsid w:val="00F752C9"/>
    <w:rsid w:val="00F75354"/>
    <w:rsid w:val="00F754B0"/>
    <w:rsid w:val="00F754EF"/>
    <w:rsid w:val="00F755DD"/>
    <w:rsid w:val="00F75753"/>
    <w:rsid w:val="00F757F8"/>
    <w:rsid w:val="00F75847"/>
    <w:rsid w:val="00F759D3"/>
    <w:rsid w:val="00F75B03"/>
    <w:rsid w:val="00F75C21"/>
    <w:rsid w:val="00F75C44"/>
    <w:rsid w:val="00F75E78"/>
    <w:rsid w:val="00F75EDA"/>
    <w:rsid w:val="00F75EF0"/>
    <w:rsid w:val="00F7602C"/>
    <w:rsid w:val="00F76073"/>
    <w:rsid w:val="00F7617E"/>
    <w:rsid w:val="00F761EC"/>
    <w:rsid w:val="00F761F4"/>
    <w:rsid w:val="00F762AF"/>
    <w:rsid w:val="00F76362"/>
    <w:rsid w:val="00F763DC"/>
    <w:rsid w:val="00F763E4"/>
    <w:rsid w:val="00F76449"/>
    <w:rsid w:val="00F764AE"/>
    <w:rsid w:val="00F7650A"/>
    <w:rsid w:val="00F765DF"/>
    <w:rsid w:val="00F766A8"/>
    <w:rsid w:val="00F767F2"/>
    <w:rsid w:val="00F76A9B"/>
    <w:rsid w:val="00F76AA8"/>
    <w:rsid w:val="00F76AD1"/>
    <w:rsid w:val="00F76AE4"/>
    <w:rsid w:val="00F76B1F"/>
    <w:rsid w:val="00F76B54"/>
    <w:rsid w:val="00F76BDA"/>
    <w:rsid w:val="00F76D41"/>
    <w:rsid w:val="00F76D6C"/>
    <w:rsid w:val="00F76E41"/>
    <w:rsid w:val="00F76FAE"/>
    <w:rsid w:val="00F76FBC"/>
    <w:rsid w:val="00F77000"/>
    <w:rsid w:val="00F7711B"/>
    <w:rsid w:val="00F771EF"/>
    <w:rsid w:val="00F77327"/>
    <w:rsid w:val="00F77407"/>
    <w:rsid w:val="00F77472"/>
    <w:rsid w:val="00F7768A"/>
    <w:rsid w:val="00F77727"/>
    <w:rsid w:val="00F77761"/>
    <w:rsid w:val="00F777A0"/>
    <w:rsid w:val="00F77870"/>
    <w:rsid w:val="00F77882"/>
    <w:rsid w:val="00F778B8"/>
    <w:rsid w:val="00F77A4C"/>
    <w:rsid w:val="00F77D32"/>
    <w:rsid w:val="00F77E1F"/>
    <w:rsid w:val="00F77E7F"/>
    <w:rsid w:val="00F77E94"/>
    <w:rsid w:val="00F77ECD"/>
    <w:rsid w:val="00F77EDB"/>
    <w:rsid w:val="00F77F3D"/>
    <w:rsid w:val="00F80082"/>
    <w:rsid w:val="00F80136"/>
    <w:rsid w:val="00F80201"/>
    <w:rsid w:val="00F802B2"/>
    <w:rsid w:val="00F802FB"/>
    <w:rsid w:val="00F80354"/>
    <w:rsid w:val="00F803CC"/>
    <w:rsid w:val="00F80439"/>
    <w:rsid w:val="00F8045A"/>
    <w:rsid w:val="00F80775"/>
    <w:rsid w:val="00F80783"/>
    <w:rsid w:val="00F80825"/>
    <w:rsid w:val="00F80953"/>
    <w:rsid w:val="00F80AFF"/>
    <w:rsid w:val="00F81061"/>
    <w:rsid w:val="00F8114C"/>
    <w:rsid w:val="00F81242"/>
    <w:rsid w:val="00F8151B"/>
    <w:rsid w:val="00F8156B"/>
    <w:rsid w:val="00F816C7"/>
    <w:rsid w:val="00F81978"/>
    <w:rsid w:val="00F8197A"/>
    <w:rsid w:val="00F81AE7"/>
    <w:rsid w:val="00F81AEA"/>
    <w:rsid w:val="00F81B55"/>
    <w:rsid w:val="00F81BBB"/>
    <w:rsid w:val="00F81CAB"/>
    <w:rsid w:val="00F81D0D"/>
    <w:rsid w:val="00F81E5E"/>
    <w:rsid w:val="00F81F16"/>
    <w:rsid w:val="00F82047"/>
    <w:rsid w:val="00F821BD"/>
    <w:rsid w:val="00F8224D"/>
    <w:rsid w:val="00F82338"/>
    <w:rsid w:val="00F8234D"/>
    <w:rsid w:val="00F824F3"/>
    <w:rsid w:val="00F8252E"/>
    <w:rsid w:val="00F8269B"/>
    <w:rsid w:val="00F826DA"/>
    <w:rsid w:val="00F826EA"/>
    <w:rsid w:val="00F828A4"/>
    <w:rsid w:val="00F82914"/>
    <w:rsid w:val="00F829B5"/>
    <w:rsid w:val="00F829D1"/>
    <w:rsid w:val="00F82CED"/>
    <w:rsid w:val="00F82D9A"/>
    <w:rsid w:val="00F82DBC"/>
    <w:rsid w:val="00F82F48"/>
    <w:rsid w:val="00F82F6E"/>
    <w:rsid w:val="00F82FE4"/>
    <w:rsid w:val="00F83023"/>
    <w:rsid w:val="00F83047"/>
    <w:rsid w:val="00F830D5"/>
    <w:rsid w:val="00F831A3"/>
    <w:rsid w:val="00F832EC"/>
    <w:rsid w:val="00F8331F"/>
    <w:rsid w:val="00F833B1"/>
    <w:rsid w:val="00F83491"/>
    <w:rsid w:val="00F834DB"/>
    <w:rsid w:val="00F8351E"/>
    <w:rsid w:val="00F835E5"/>
    <w:rsid w:val="00F8363C"/>
    <w:rsid w:val="00F83649"/>
    <w:rsid w:val="00F836EE"/>
    <w:rsid w:val="00F83754"/>
    <w:rsid w:val="00F83764"/>
    <w:rsid w:val="00F838C0"/>
    <w:rsid w:val="00F83C3A"/>
    <w:rsid w:val="00F83CC9"/>
    <w:rsid w:val="00F83DC5"/>
    <w:rsid w:val="00F83EA2"/>
    <w:rsid w:val="00F84002"/>
    <w:rsid w:val="00F84120"/>
    <w:rsid w:val="00F84133"/>
    <w:rsid w:val="00F8413A"/>
    <w:rsid w:val="00F842B9"/>
    <w:rsid w:val="00F842BA"/>
    <w:rsid w:val="00F84365"/>
    <w:rsid w:val="00F84453"/>
    <w:rsid w:val="00F84465"/>
    <w:rsid w:val="00F845CE"/>
    <w:rsid w:val="00F846C3"/>
    <w:rsid w:val="00F847FD"/>
    <w:rsid w:val="00F8483C"/>
    <w:rsid w:val="00F8488D"/>
    <w:rsid w:val="00F848A4"/>
    <w:rsid w:val="00F848BE"/>
    <w:rsid w:val="00F8490C"/>
    <w:rsid w:val="00F849C0"/>
    <w:rsid w:val="00F84AA7"/>
    <w:rsid w:val="00F84AEE"/>
    <w:rsid w:val="00F84B4E"/>
    <w:rsid w:val="00F84B88"/>
    <w:rsid w:val="00F84BA5"/>
    <w:rsid w:val="00F84BAF"/>
    <w:rsid w:val="00F84C15"/>
    <w:rsid w:val="00F84C50"/>
    <w:rsid w:val="00F84C86"/>
    <w:rsid w:val="00F84D26"/>
    <w:rsid w:val="00F84E50"/>
    <w:rsid w:val="00F84EDC"/>
    <w:rsid w:val="00F850AE"/>
    <w:rsid w:val="00F85189"/>
    <w:rsid w:val="00F8522A"/>
    <w:rsid w:val="00F852BA"/>
    <w:rsid w:val="00F85379"/>
    <w:rsid w:val="00F853FC"/>
    <w:rsid w:val="00F8547E"/>
    <w:rsid w:val="00F855B5"/>
    <w:rsid w:val="00F85628"/>
    <w:rsid w:val="00F856CB"/>
    <w:rsid w:val="00F85711"/>
    <w:rsid w:val="00F85C11"/>
    <w:rsid w:val="00F85CC2"/>
    <w:rsid w:val="00F85D04"/>
    <w:rsid w:val="00F85D0B"/>
    <w:rsid w:val="00F85D5E"/>
    <w:rsid w:val="00F85E19"/>
    <w:rsid w:val="00F85F11"/>
    <w:rsid w:val="00F86063"/>
    <w:rsid w:val="00F86083"/>
    <w:rsid w:val="00F86153"/>
    <w:rsid w:val="00F861F2"/>
    <w:rsid w:val="00F8627B"/>
    <w:rsid w:val="00F863E4"/>
    <w:rsid w:val="00F86553"/>
    <w:rsid w:val="00F867A5"/>
    <w:rsid w:val="00F867D4"/>
    <w:rsid w:val="00F867DD"/>
    <w:rsid w:val="00F86B34"/>
    <w:rsid w:val="00F86D51"/>
    <w:rsid w:val="00F86F33"/>
    <w:rsid w:val="00F86FAB"/>
    <w:rsid w:val="00F86FB8"/>
    <w:rsid w:val="00F870C7"/>
    <w:rsid w:val="00F871E1"/>
    <w:rsid w:val="00F872E9"/>
    <w:rsid w:val="00F87471"/>
    <w:rsid w:val="00F8752E"/>
    <w:rsid w:val="00F8760F"/>
    <w:rsid w:val="00F87656"/>
    <w:rsid w:val="00F87687"/>
    <w:rsid w:val="00F8768C"/>
    <w:rsid w:val="00F8768D"/>
    <w:rsid w:val="00F876D9"/>
    <w:rsid w:val="00F87738"/>
    <w:rsid w:val="00F87870"/>
    <w:rsid w:val="00F87900"/>
    <w:rsid w:val="00F87950"/>
    <w:rsid w:val="00F87952"/>
    <w:rsid w:val="00F8796C"/>
    <w:rsid w:val="00F87A10"/>
    <w:rsid w:val="00F87AC7"/>
    <w:rsid w:val="00F87AEE"/>
    <w:rsid w:val="00F87C89"/>
    <w:rsid w:val="00F87ED8"/>
    <w:rsid w:val="00F90076"/>
    <w:rsid w:val="00F900B0"/>
    <w:rsid w:val="00F900F2"/>
    <w:rsid w:val="00F901CF"/>
    <w:rsid w:val="00F9020A"/>
    <w:rsid w:val="00F90295"/>
    <w:rsid w:val="00F903E2"/>
    <w:rsid w:val="00F90428"/>
    <w:rsid w:val="00F90682"/>
    <w:rsid w:val="00F90824"/>
    <w:rsid w:val="00F909B8"/>
    <w:rsid w:val="00F90A3A"/>
    <w:rsid w:val="00F90A85"/>
    <w:rsid w:val="00F90B26"/>
    <w:rsid w:val="00F90B59"/>
    <w:rsid w:val="00F90BBF"/>
    <w:rsid w:val="00F9103E"/>
    <w:rsid w:val="00F91251"/>
    <w:rsid w:val="00F912EF"/>
    <w:rsid w:val="00F9147B"/>
    <w:rsid w:val="00F914F7"/>
    <w:rsid w:val="00F916BD"/>
    <w:rsid w:val="00F91721"/>
    <w:rsid w:val="00F91760"/>
    <w:rsid w:val="00F9176E"/>
    <w:rsid w:val="00F91A13"/>
    <w:rsid w:val="00F91A44"/>
    <w:rsid w:val="00F91A46"/>
    <w:rsid w:val="00F91C32"/>
    <w:rsid w:val="00F91C46"/>
    <w:rsid w:val="00F91C7A"/>
    <w:rsid w:val="00F91E3A"/>
    <w:rsid w:val="00F92030"/>
    <w:rsid w:val="00F92271"/>
    <w:rsid w:val="00F922AB"/>
    <w:rsid w:val="00F922BB"/>
    <w:rsid w:val="00F9231A"/>
    <w:rsid w:val="00F92370"/>
    <w:rsid w:val="00F9238F"/>
    <w:rsid w:val="00F9239B"/>
    <w:rsid w:val="00F923A0"/>
    <w:rsid w:val="00F92615"/>
    <w:rsid w:val="00F92707"/>
    <w:rsid w:val="00F92793"/>
    <w:rsid w:val="00F92822"/>
    <w:rsid w:val="00F92924"/>
    <w:rsid w:val="00F92B3F"/>
    <w:rsid w:val="00F92C4B"/>
    <w:rsid w:val="00F92C82"/>
    <w:rsid w:val="00F92C8A"/>
    <w:rsid w:val="00F92CC6"/>
    <w:rsid w:val="00F92D5B"/>
    <w:rsid w:val="00F92E6F"/>
    <w:rsid w:val="00F92E9C"/>
    <w:rsid w:val="00F92F58"/>
    <w:rsid w:val="00F9301D"/>
    <w:rsid w:val="00F9303B"/>
    <w:rsid w:val="00F93047"/>
    <w:rsid w:val="00F932F1"/>
    <w:rsid w:val="00F934B0"/>
    <w:rsid w:val="00F934C5"/>
    <w:rsid w:val="00F93528"/>
    <w:rsid w:val="00F9353B"/>
    <w:rsid w:val="00F93743"/>
    <w:rsid w:val="00F93866"/>
    <w:rsid w:val="00F938A8"/>
    <w:rsid w:val="00F93991"/>
    <w:rsid w:val="00F93999"/>
    <w:rsid w:val="00F939F3"/>
    <w:rsid w:val="00F93D6D"/>
    <w:rsid w:val="00F93D6F"/>
    <w:rsid w:val="00F93E4F"/>
    <w:rsid w:val="00F93E55"/>
    <w:rsid w:val="00F93EC0"/>
    <w:rsid w:val="00F93F6D"/>
    <w:rsid w:val="00F94089"/>
    <w:rsid w:val="00F940C0"/>
    <w:rsid w:val="00F941E1"/>
    <w:rsid w:val="00F94221"/>
    <w:rsid w:val="00F94239"/>
    <w:rsid w:val="00F94274"/>
    <w:rsid w:val="00F94281"/>
    <w:rsid w:val="00F94475"/>
    <w:rsid w:val="00F944EF"/>
    <w:rsid w:val="00F9462E"/>
    <w:rsid w:val="00F94746"/>
    <w:rsid w:val="00F948B3"/>
    <w:rsid w:val="00F948C9"/>
    <w:rsid w:val="00F94973"/>
    <w:rsid w:val="00F94A3B"/>
    <w:rsid w:val="00F94A77"/>
    <w:rsid w:val="00F94AA5"/>
    <w:rsid w:val="00F94C49"/>
    <w:rsid w:val="00F94C9C"/>
    <w:rsid w:val="00F94CC8"/>
    <w:rsid w:val="00F94EDC"/>
    <w:rsid w:val="00F94FBE"/>
    <w:rsid w:val="00F95078"/>
    <w:rsid w:val="00F95084"/>
    <w:rsid w:val="00F95479"/>
    <w:rsid w:val="00F95528"/>
    <w:rsid w:val="00F955E4"/>
    <w:rsid w:val="00F9567C"/>
    <w:rsid w:val="00F95693"/>
    <w:rsid w:val="00F958B7"/>
    <w:rsid w:val="00F95953"/>
    <w:rsid w:val="00F95BAF"/>
    <w:rsid w:val="00F95C62"/>
    <w:rsid w:val="00F95CD6"/>
    <w:rsid w:val="00F95EE4"/>
    <w:rsid w:val="00F9638A"/>
    <w:rsid w:val="00F9647E"/>
    <w:rsid w:val="00F965F1"/>
    <w:rsid w:val="00F9665D"/>
    <w:rsid w:val="00F966B2"/>
    <w:rsid w:val="00F96718"/>
    <w:rsid w:val="00F9681E"/>
    <w:rsid w:val="00F96824"/>
    <w:rsid w:val="00F9691D"/>
    <w:rsid w:val="00F969C2"/>
    <w:rsid w:val="00F96AF8"/>
    <w:rsid w:val="00F96B17"/>
    <w:rsid w:val="00F96BF9"/>
    <w:rsid w:val="00F96CD9"/>
    <w:rsid w:val="00F96E4C"/>
    <w:rsid w:val="00F96F2B"/>
    <w:rsid w:val="00F97038"/>
    <w:rsid w:val="00F9703F"/>
    <w:rsid w:val="00F97125"/>
    <w:rsid w:val="00F971E3"/>
    <w:rsid w:val="00F972A0"/>
    <w:rsid w:val="00F9734A"/>
    <w:rsid w:val="00F973DB"/>
    <w:rsid w:val="00F97440"/>
    <w:rsid w:val="00F97701"/>
    <w:rsid w:val="00F97831"/>
    <w:rsid w:val="00F97982"/>
    <w:rsid w:val="00F97A78"/>
    <w:rsid w:val="00F97D32"/>
    <w:rsid w:val="00F97E30"/>
    <w:rsid w:val="00F97FB3"/>
    <w:rsid w:val="00FA001F"/>
    <w:rsid w:val="00FA00EC"/>
    <w:rsid w:val="00FA011D"/>
    <w:rsid w:val="00FA0192"/>
    <w:rsid w:val="00FA019B"/>
    <w:rsid w:val="00FA0251"/>
    <w:rsid w:val="00FA02F6"/>
    <w:rsid w:val="00FA0319"/>
    <w:rsid w:val="00FA03EF"/>
    <w:rsid w:val="00FA0409"/>
    <w:rsid w:val="00FA042B"/>
    <w:rsid w:val="00FA04C7"/>
    <w:rsid w:val="00FA0506"/>
    <w:rsid w:val="00FA0525"/>
    <w:rsid w:val="00FA06F0"/>
    <w:rsid w:val="00FA0773"/>
    <w:rsid w:val="00FA079F"/>
    <w:rsid w:val="00FA08C3"/>
    <w:rsid w:val="00FA0969"/>
    <w:rsid w:val="00FA09A9"/>
    <w:rsid w:val="00FA09B9"/>
    <w:rsid w:val="00FA0A1D"/>
    <w:rsid w:val="00FA0AF5"/>
    <w:rsid w:val="00FA0F44"/>
    <w:rsid w:val="00FA0FA2"/>
    <w:rsid w:val="00FA1027"/>
    <w:rsid w:val="00FA1048"/>
    <w:rsid w:val="00FA1128"/>
    <w:rsid w:val="00FA123A"/>
    <w:rsid w:val="00FA124C"/>
    <w:rsid w:val="00FA1256"/>
    <w:rsid w:val="00FA1374"/>
    <w:rsid w:val="00FA13E6"/>
    <w:rsid w:val="00FA1405"/>
    <w:rsid w:val="00FA1451"/>
    <w:rsid w:val="00FA14D8"/>
    <w:rsid w:val="00FA1691"/>
    <w:rsid w:val="00FA16F6"/>
    <w:rsid w:val="00FA17AE"/>
    <w:rsid w:val="00FA18A8"/>
    <w:rsid w:val="00FA18E8"/>
    <w:rsid w:val="00FA197C"/>
    <w:rsid w:val="00FA1D5A"/>
    <w:rsid w:val="00FA1D69"/>
    <w:rsid w:val="00FA1DA8"/>
    <w:rsid w:val="00FA1DB2"/>
    <w:rsid w:val="00FA1DBF"/>
    <w:rsid w:val="00FA1E78"/>
    <w:rsid w:val="00FA1EAA"/>
    <w:rsid w:val="00FA1F2A"/>
    <w:rsid w:val="00FA2188"/>
    <w:rsid w:val="00FA21F9"/>
    <w:rsid w:val="00FA22B2"/>
    <w:rsid w:val="00FA2314"/>
    <w:rsid w:val="00FA2318"/>
    <w:rsid w:val="00FA256A"/>
    <w:rsid w:val="00FA259D"/>
    <w:rsid w:val="00FA2940"/>
    <w:rsid w:val="00FA2986"/>
    <w:rsid w:val="00FA2A26"/>
    <w:rsid w:val="00FA2A3A"/>
    <w:rsid w:val="00FA2A8E"/>
    <w:rsid w:val="00FA2AAB"/>
    <w:rsid w:val="00FA2B21"/>
    <w:rsid w:val="00FA2B2F"/>
    <w:rsid w:val="00FA2B43"/>
    <w:rsid w:val="00FA2BA1"/>
    <w:rsid w:val="00FA2CE3"/>
    <w:rsid w:val="00FA2F92"/>
    <w:rsid w:val="00FA31FF"/>
    <w:rsid w:val="00FA325F"/>
    <w:rsid w:val="00FA32A9"/>
    <w:rsid w:val="00FA32C8"/>
    <w:rsid w:val="00FA3378"/>
    <w:rsid w:val="00FA3415"/>
    <w:rsid w:val="00FA34AA"/>
    <w:rsid w:val="00FA34EA"/>
    <w:rsid w:val="00FA35B9"/>
    <w:rsid w:val="00FA3806"/>
    <w:rsid w:val="00FA3A6F"/>
    <w:rsid w:val="00FA3A84"/>
    <w:rsid w:val="00FA3B9C"/>
    <w:rsid w:val="00FA3C1D"/>
    <w:rsid w:val="00FA3CE3"/>
    <w:rsid w:val="00FA3DC6"/>
    <w:rsid w:val="00FA4275"/>
    <w:rsid w:val="00FA42CD"/>
    <w:rsid w:val="00FA42D0"/>
    <w:rsid w:val="00FA4500"/>
    <w:rsid w:val="00FA45E0"/>
    <w:rsid w:val="00FA46D6"/>
    <w:rsid w:val="00FA4783"/>
    <w:rsid w:val="00FA49F9"/>
    <w:rsid w:val="00FA4AC7"/>
    <w:rsid w:val="00FA4B3A"/>
    <w:rsid w:val="00FA4BDA"/>
    <w:rsid w:val="00FA4CE2"/>
    <w:rsid w:val="00FA4D83"/>
    <w:rsid w:val="00FA4D98"/>
    <w:rsid w:val="00FA4E20"/>
    <w:rsid w:val="00FA4EDE"/>
    <w:rsid w:val="00FA5047"/>
    <w:rsid w:val="00FA50BC"/>
    <w:rsid w:val="00FA5132"/>
    <w:rsid w:val="00FA51A8"/>
    <w:rsid w:val="00FA53D0"/>
    <w:rsid w:val="00FA53F8"/>
    <w:rsid w:val="00FA542F"/>
    <w:rsid w:val="00FA543C"/>
    <w:rsid w:val="00FA553A"/>
    <w:rsid w:val="00FA5551"/>
    <w:rsid w:val="00FA557A"/>
    <w:rsid w:val="00FA5587"/>
    <w:rsid w:val="00FA5722"/>
    <w:rsid w:val="00FA57D4"/>
    <w:rsid w:val="00FA58FA"/>
    <w:rsid w:val="00FA5928"/>
    <w:rsid w:val="00FA5A97"/>
    <w:rsid w:val="00FA5B92"/>
    <w:rsid w:val="00FA5CD9"/>
    <w:rsid w:val="00FA5CE0"/>
    <w:rsid w:val="00FA5D82"/>
    <w:rsid w:val="00FA5DDE"/>
    <w:rsid w:val="00FA5E41"/>
    <w:rsid w:val="00FA5F84"/>
    <w:rsid w:val="00FA5FAF"/>
    <w:rsid w:val="00FA5FD8"/>
    <w:rsid w:val="00FA62AE"/>
    <w:rsid w:val="00FA62DD"/>
    <w:rsid w:val="00FA6328"/>
    <w:rsid w:val="00FA6373"/>
    <w:rsid w:val="00FA6445"/>
    <w:rsid w:val="00FA6459"/>
    <w:rsid w:val="00FA6474"/>
    <w:rsid w:val="00FA64BA"/>
    <w:rsid w:val="00FA64BF"/>
    <w:rsid w:val="00FA64E3"/>
    <w:rsid w:val="00FA6512"/>
    <w:rsid w:val="00FA653D"/>
    <w:rsid w:val="00FA6641"/>
    <w:rsid w:val="00FA66E3"/>
    <w:rsid w:val="00FA6721"/>
    <w:rsid w:val="00FA6731"/>
    <w:rsid w:val="00FA6738"/>
    <w:rsid w:val="00FA6AAB"/>
    <w:rsid w:val="00FA6B9D"/>
    <w:rsid w:val="00FA6BA8"/>
    <w:rsid w:val="00FA6C0F"/>
    <w:rsid w:val="00FA6D19"/>
    <w:rsid w:val="00FA6E0F"/>
    <w:rsid w:val="00FA6F30"/>
    <w:rsid w:val="00FA6FA6"/>
    <w:rsid w:val="00FA7158"/>
    <w:rsid w:val="00FA715C"/>
    <w:rsid w:val="00FA7197"/>
    <w:rsid w:val="00FA71A9"/>
    <w:rsid w:val="00FA72FC"/>
    <w:rsid w:val="00FA7431"/>
    <w:rsid w:val="00FA7621"/>
    <w:rsid w:val="00FA767C"/>
    <w:rsid w:val="00FA76CA"/>
    <w:rsid w:val="00FA7763"/>
    <w:rsid w:val="00FA78D1"/>
    <w:rsid w:val="00FA7926"/>
    <w:rsid w:val="00FA7961"/>
    <w:rsid w:val="00FA7ADD"/>
    <w:rsid w:val="00FA7C00"/>
    <w:rsid w:val="00FA7CF4"/>
    <w:rsid w:val="00FA7D80"/>
    <w:rsid w:val="00FA7E9B"/>
    <w:rsid w:val="00FB00CB"/>
    <w:rsid w:val="00FB031C"/>
    <w:rsid w:val="00FB040F"/>
    <w:rsid w:val="00FB0445"/>
    <w:rsid w:val="00FB0627"/>
    <w:rsid w:val="00FB0638"/>
    <w:rsid w:val="00FB0731"/>
    <w:rsid w:val="00FB07AF"/>
    <w:rsid w:val="00FB0800"/>
    <w:rsid w:val="00FB084B"/>
    <w:rsid w:val="00FB096C"/>
    <w:rsid w:val="00FB0A98"/>
    <w:rsid w:val="00FB0AAB"/>
    <w:rsid w:val="00FB0C02"/>
    <w:rsid w:val="00FB0C8B"/>
    <w:rsid w:val="00FB0CB4"/>
    <w:rsid w:val="00FB0D23"/>
    <w:rsid w:val="00FB0D35"/>
    <w:rsid w:val="00FB0FC3"/>
    <w:rsid w:val="00FB100F"/>
    <w:rsid w:val="00FB10DA"/>
    <w:rsid w:val="00FB11BA"/>
    <w:rsid w:val="00FB11CC"/>
    <w:rsid w:val="00FB11D5"/>
    <w:rsid w:val="00FB12C1"/>
    <w:rsid w:val="00FB142A"/>
    <w:rsid w:val="00FB1568"/>
    <w:rsid w:val="00FB1696"/>
    <w:rsid w:val="00FB17C3"/>
    <w:rsid w:val="00FB17D7"/>
    <w:rsid w:val="00FB18E8"/>
    <w:rsid w:val="00FB1991"/>
    <w:rsid w:val="00FB1A46"/>
    <w:rsid w:val="00FB1AE0"/>
    <w:rsid w:val="00FB1AE8"/>
    <w:rsid w:val="00FB1C2F"/>
    <w:rsid w:val="00FB1E5B"/>
    <w:rsid w:val="00FB1F16"/>
    <w:rsid w:val="00FB203A"/>
    <w:rsid w:val="00FB2152"/>
    <w:rsid w:val="00FB2205"/>
    <w:rsid w:val="00FB22CA"/>
    <w:rsid w:val="00FB2497"/>
    <w:rsid w:val="00FB24E4"/>
    <w:rsid w:val="00FB25C6"/>
    <w:rsid w:val="00FB26D6"/>
    <w:rsid w:val="00FB27A2"/>
    <w:rsid w:val="00FB2809"/>
    <w:rsid w:val="00FB2945"/>
    <w:rsid w:val="00FB2983"/>
    <w:rsid w:val="00FB29FB"/>
    <w:rsid w:val="00FB2B17"/>
    <w:rsid w:val="00FB2B4F"/>
    <w:rsid w:val="00FB2CAA"/>
    <w:rsid w:val="00FB2D55"/>
    <w:rsid w:val="00FB2E52"/>
    <w:rsid w:val="00FB2F44"/>
    <w:rsid w:val="00FB2F98"/>
    <w:rsid w:val="00FB30E8"/>
    <w:rsid w:val="00FB314D"/>
    <w:rsid w:val="00FB31CB"/>
    <w:rsid w:val="00FB3210"/>
    <w:rsid w:val="00FB32BC"/>
    <w:rsid w:val="00FB33F7"/>
    <w:rsid w:val="00FB341C"/>
    <w:rsid w:val="00FB341F"/>
    <w:rsid w:val="00FB346C"/>
    <w:rsid w:val="00FB34D4"/>
    <w:rsid w:val="00FB3615"/>
    <w:rsid w:val="00FB361C"/>
    <w:rsid w:val="00FB3641"/>
    <w:rsid w:val="00FB3694"/>
    <w:rsid w:val="00FB37A6"/>
    <w:rsid w:val="00FB37A9"/>
    <w:rsid w:val="00FB38AA"/>
    <w:rsid w:val="00FB3976"/>
    <w:rsid w:val="00FB39CC"/>
    <w:rsid w:val="00FB3B16"/>
    <w:rsid w:val="00FB3BC0"/>
    <w:rsid w:val="00FB3C33"/>
    <w:rsid w:val="00FB3C85"/>
    <w:rsid w:val="00FB3D1E"/>
    <w:rsid w:val="00FB3D90"/>
    <w:rsid w:val="00FB3DC5"/>
    <w:rsid w:val="00FB3EB4"/>
    <w:rsid w:val="00FB3EF9"/>
    <w:rsid w:val="00FB3F78"/>
    <w:rsid w:val="00FB4085"/>
    <w:rsid w:val="00FB40A8"/>
    <w:rsid w:val="00FB4126"/>
    <w:rsid w:val="00FB4158"/>
    <w:rsid w:val="00FB4274"/>
    <w:rsid w:val="00FB4304"/>
    <w:rsid w:val="00FB441C"/>
    <w:rsid w:val="00FB445A"/>
    <w:rsid w:val="00FB44F1"/>
    <w:rsid w:val="00FB4562"/>
    <w:rsid w:val="00FB461E"/>
    <w:rsid w:val="00FB46AA"/>
    <w:rsid w:val="00FB470E"/>
    <w:rsid w:val="00FB479D"/>
    <w:rsid w:val="00FB4811"/>
    <w:rsid w:val="00FB4871"/>
    <w:rsid w:val="00FB4874"/>
    <w:rsid w:val="00FB496D"/>
    <w:rsid w:val="00FB4A4C"/>
    <w:rsid w:val="00FB4AFA"/>
    <w:rsid w:val="00FB4C0C"/>
    <w:rsid w:val="00FB4D21"/>
    <w:rsid w:val="00FB5088"/>
    <w:rsid w:val="00FB5162"/>
    <w:rsid w:val="00FB51F2"/>
    <w:rsid w:val="00FB5332"/>
    <w:rsid w:val="00FB5396"/>
    <w:rsid w:val="00FB5447"/>
    <w:rsid w:val="00FB56F2"/>
    <w:rsid w:val="00FB5741"/>
    <w:rsid w:val="00FB577F"/>
    <w:rsid w:val="00FB579C"/>
    <w:rsid w:val="00FB582C"/>
    <w:rsid w:val="00FB5A78"/>
    <w:rsid w:val="00FB5A7A"/>
    <w:rsid w:val="00FB5AE2"/>
    <w:rsid w:val="00FB5AF7"/>
    <w:rsid w:val="00FB5B09"/>
    <w:rsid w:val="00FB5C12"/>
    <w:rsid w:val="00FB5C49"/>
    <w:rsid w:val="00FB5D40"/>
    <w:rsid w:val="00FB5E17"/>
    <w:rsid w:val="00FB5E49"/>
    <w:rsid w:val="00FB5E64"/>
    <w:rsid w:val="00FB6031"/>
    <w:rsid w:val="00FB609A"/>
    <w:rsid w:val="00FB611F"/>
    <w:rsid w:val="00FB616B"/>
    <w:rsid w:val="00FB6311"/>
    <w:rsid w:val="00FB658F"/>
    <w:rsid w:val="00FB66F6"/>
    <w:rsid w:val="00FB6796"/>
    <w:rsid w:val="00FB6862"/>
    <w:rsid w:val="00FB6A65"/>
    <w:rsid w:val="00FB6CF7"/>
    <w:rsid w:val="00FB6F03"/>
    <w:rsid w:val="00FB707B"/>
    <w:rsid w:val="00FB72C0"/>
    <w:rsid w:val="00FB72FD"/>
    <w:rsid w:val="00FB732C"/>
    <w:rsid w:val="00FB765C"/>
    <w:rsid w:val="00FB7825"/>
    <w:rsid w:val="00FB784A"/>
    <w:rsid w:val="00FB7B3C"/>
    <w:rsid w:val="00FB7B48"/>
    <w:rsid w:val="00FB7CFE"/>
    <w:rsid w:val="00FB7D70"/>
    <w:rsid w:val="00FB7E92"/>
    <w:rsid w:val="00FB7FC5"/>
    <w:rsid w:val="00FC0007"/>
    <w:rsid w:val="00FC008D"/>
    <w:rsid w:val="00FC0146"/>
    <w:rsid w:val="00FC02B8"/>
    <w:rsid w:val="00FC02BD"/>
    <w:rsid w:val="00FC0326"/>
    <w:rsid w:val="00FC049F"/>
    <w:rsid w:val="00FC0686"/>
    <w:rsid w:val="00FC0784"/>
    <w:rsid w:val="00FC07D1"/>
    <w:rsid w:val="00FC0824"/>
    <w:rsid w:val="00FC09A1"/>
    <w:rsid w:val="00FC0AD1"/>
    <w:rsid w:val="00FC0D8D"/>
    <w:rsid w:val="00FC0E10"/>
    <w:rsid w:val="00FC0E15"/>
    <w:rsid w:val="00FC0EF8"/>
    <w:rsid w:val="00FC0F6E"/>
    <w:rsid w:val="00FC1001"/>
    <w:rsid w:val="00FC1144"/>
    <w:rsid w:val="00FC11BB"/>
    <w:rsid w:val="00FC11DB"/>
    <w:rsid w:val="00FC120C"/>
    <w:rsid w:val="00FC14C8"/>
    <w:rsid w:val="00FC1504"/>
    <w:rsid w:val="00FC159C"/>
    <w:rsid w:val="00FC15AE"/>
    <w:rsid w:val="00FC160D"/>
    <w:rsid w:val="00FC170F"/>
    <w:rsid w:val="00FC1807"/>
    <w:rsid w:val="00FC197A"/>
    <w:rsid w:val="00FC1A81"/>
    <w:rsid w:val="00FC1BD4"/>
    <w:rsid w:val="00FC1C7B"/>
    <w:rsid w:val="00FC1CD8"/>
    <w:rsid w:val="00FC1D41"/>
    <w:rsid w:val="00FC1DDF"/>
    <w:rsid w:val="00FC1E21"/>
    <w:rsid w:val="00FC2171"/>
    <w:rsid w:val="00FC2213"/>
    <w:rsid w:val="00FC2354"/>
    <w:rsid w:val="00FC23E7"/>
    <w:rsid w:val="00FC243F"/>
    <w:rsid w:val="00FC25EE"/>
    <w:rsid w:val="00FC26F6"/>
    <w:rsid w:val="00FC2927"/>
    <w:rsid w:val="00FC2A36"/>
    <w:rsid w:val="00FC2A6A"/>
    <w:rsid w:val="00FC2B3A"/>
    <w:rsid w:val="00FC2BCE"/>
    <w:rsid w:val="00FC2EC4"/>
    <w:rsid w:val="00FC3005"/>
    <w:rsid w:val="00FC301F"/>
    <w:rsid w:val="00FC3040"/>
    <w:rsid w:val="00FC3052"/>
    <w:rsid w:val="00FC320D"/>
    <w:rsid w:val="00FC321E"/>
    <w:rsid w:val="00FC329E"/>
    <w:rsid w:val="00FC33E4"/>
    <w:rsid w:val="00FC350E"/>
    <w:rsid w:val="00FC3533"/>
    <w:rsid w:val="00FC370F"/>
    <w:rsid w:val="00FC38A9"/>
    <w:rsid w:val="00FC3AAB"/>
    <w:rsid w:val="00FC3D69"/>
    <w:rsid w:val="00FC3E08"/>
    <w:rsid w:val="00FC3FD8"/>
    <w:rsid w:val="00FC40AA"/>
    <w:rsid w:val="00FC40DB"/>
    <w:rsid w:val="00FC40EC"/>
    <w:rsid w:val="00FC41B6"/>
    <w:rsid w:val="00FC41F6"/>
    <w:rsid w:val="00FC44FA"/>
    <w:rsid w:val="00FC45CD"/>
    <w:rsid w:val="00FC4619"/>
    <w:rsid w:val="00FC46DF"/>
    <w:rsid w:val="00FC46E3"/>
    <w:rsid w:val="00FC4803"/>
    <w:rsid w:val="00FC49AD"/>
    <w:rsid w:val="00FC49F6"/>
    <w:rsid w:val="00FC49FF"/>
    <w:rsid w:val="00FC4A7C"/>
    <w:rsid w:val="00FC4B83"/>
    <w:rsid w:val="00FC4B92"/>
    <w:rsid w:val="00FC4C08"/>
    <w:rsid w:val="00FC4C1C"/>
    <w:rsid w:val="00FC4F03"/>
    <w:rsid w:val="00FC5025"/>
    <w:rsid w:val="00FC5057"/>
    <w:rsid w:val="00FC511E"/>
    <w:rsid w:val="00FC512B"/>
    <w:rsid w:val="00FC528E"/>
    <w:rsid w:val="00FC52B1"/>
    <w:rsid w:val="00FC52BA"/>
    <w:rsid w:val="00FC52EA"/>
    <w:rsid w:val="00FC551D"/>
    <w:rsid w:val="00FC5583"/>
    <w:rsid w:val="00FC5758"/>
    <w:rsid w:val="00FC57FA"/>
    <w:rsid w:val="00FC596F"/>
    <w:rsid w:val="00FC59FD"/>
    <w:rsid w:val="00FC5A26"/>
    <w:rsid w:val="00FC5A45"/>
    <w:rsid w:val="00FC5B3F"/>
    <w:rsid w:val="00FC5D41"/>
    <w:rsid w:val="00FC5D71"/>
    <w:rsid w:val="00FC5E1A"/>
    <w:rsid w:val="00FC5E3E"/>
    <w:rsid w:val="00FC5E45"/>
    <w:rsid w:val="00FC5E46"/>
    <w:rsid w:val="00FC5EAE"/>
    <w:rsid w:val="00FC5F27"/>
    <w:rsid w:val="00FC5FEF"/>
    <w:rsid w:val="00FC606E"/>
    <w:rsid w:val="00FC61A3"/>
    <w:rsid w:val="00FC6218"/>
    <w:rsid w:val="00FC622D"/>
    <w:rsid w:val="00FC63FB"/>
    <w:rsid w:val="00FC6514"/>
    <w:rsid w:val="00FC6546"/>
    <w:rsid w:val="00FC65E0"/>
    <w:rsid w:val="00FC661B"/>
    <w:rsid w:val="00FC66A8"/>
    <w:rsid w:val="00FC6A5E"/>
    <w:rsid w:val="00FC6A6E"/>
    <w:rsid w:val="00FC6AE8"/>
    <w:rsid w:val="00FC6BC5"/>
    <w:rsid w:val="00FC6C7D"/>
    <w:rsid w:val="00FC6D75"/>
    <w:rsid w:val="00FC6D84"/>
    <w:rsid w:val="00FC6DDB"/>
    <w:rsid w:val="00FC6EBC"/>
    <w:rsid w:val="00FC714A"/>
    <w:rsid w:val="00FC7198"/>
    <w:rsid w:val="00FC7220"/>
    <w:rsid w:val="00FC7303"/>
    <w:rsid w:val="00FC735E"/>
    <w:rsid w:val="00FC73EA"/>
    <w:rsid w:val="00FC7512"/>
    <w:rsid w:val="00FC75AF"/>
    <w:rsid w:val="00FC75B5"/>
    <w:rsid w:val="00FC76D0"/>
    <w:rsid w:val="00FC7831"/>
    <w:rsid w:val="00FC783E"/>
    <w:rsid w:val="00FC7B9F"/>
    <w:rsid w:val="00FC7C49"/>
    <w:rsid w:val="00FC7CD2"/>
    <w:rsid w:val="00FD0219"/>
    <w:rsid w:val="00FD0226"/>
    <w:rsid w:val="00FD026D"/>
    <w:rsid w:val="00FD02D7"/>
    <w:rsid w:val="00FD036A"/>
    <w:rsid w:val="00FD0419"/>
    <w:rsid w:val="00FD045D"/>
    <w:rsid w:val="00FD0473"/>
    <w:rsid w:val="00FD047B"/>
    <w:rsid w:val="00FD0491"/>
    <w:rsid w:val="00FD04A2"/>
    <w:rsid w:val="00FD06B1"/>
    <w:rsid w:val="00FD0803"/>
    <w:rsid w:val="00FD0A90"/>
    <w:rsid w:val="00FD0AB0"/>
    <w:rsid w:val="00FD0B2D"/>
    <w:rsid w:val="00FD0B3A"/>
    <w:rsid w:val="00FD0BC6"/>
    <w:rsid w:val="00FD0D64"/>
    <w:rsid w:val="00FD0D80"/>
    <w:rsid w:val="00FD0DC1"/>
    <w:rsid w:val="00FD0E2A"/>
    <w:rsid w:val="00FD0E9E"/>
    <w:rsid w:val="00FD0F2C"/>
    <w:rsid w:val="00FD10BF"/>
    <w:rsid w:val="00FD117F"/>
    <w:rsid w:val="00FD1246"/>
    <w:rsid w:val="00FD126F"/>
    <w:rsid w:val="00FD14C8"/>
    <w:rsid w:val="00FD151C"/>
    <w:rsid w:val="00FD1753"/>
    <w:rsid w:val="00FD18B1"/>
    <w:rsid w:val="00FD19B3"/>
    <w:rsid w:val="00FD1A3D"/>
    <w:rsid w:val="00FD1E24"/>
    <w:rsid w:val="00FD1E3E"/>
    <w:rsid w:val="00FD1EC4"/>
    <w:rsid w:val="00FD1ECB"/>
    <w:rsid w:val="00FD20E9"/>
    <w:rsid w:val="00FD2165"/>
    <w:rsid w:val="00FD217C"/>
    <w:rsid w:val="00FD2256"/>
    <w:rsid w:val="00FD2279"/>
    <w:rsid w:val="00FD230F"/>
    <w:rsid w:val="00FD232A"/>
    <w:rsid w:val="00FD283D"/>
    <w:rsid w:val="00FD2922"/>
    <w:rsid w:val="00FD29D0"/>
    <w:rsid w:val="00FD2BA0"/>
    <w:rsid w:val="00FD2BC9"/>
    <w:rsid w:val="00FD2BED"/>
    <w:rsid w:val="00FD2E4F"/>
    <w:rsid w:val="00FD2F1E"/>
    <w:rsid w:val="00FD2F39"/>
    <w:rsid w:val="00FD2F92"/>
    <w:rsid w:val="00FD306E"/>
    <w:rsid w:val="00FD30C2"/>
    <w:rsid w:val="00FD312C"/>
    <w:rsid w:val="00FD314A"/>
    <w:rsid w:val="00FD317F"/>
    <w:rsid w:val="00FD321D"/>
    <w:rsid w:val="00FD3236"/>
    <w:rsid w:val="00FD3237"/>
    <w:rsid w:val="00FD32E4"/>
    <w:rsid w:val="00FD34F0"/>
    <w:rsid w:val="00FD35FF"/>
    <w:rsid w:val="00FD381E"/>
    <w:rsid w:val="00FD3908"/>
    <w:rsid w:val="00FD3A47"/>
    <w:rsid w:val="00FD3A9F"/>
    <w:rsid w:val="00FD3AC4"/>
    <w:rsid w:val="00FD3B26"/>
    <w:rsid w:val="00FD3B3E"/>
    <w:rsid w:val="00FD3CF5"/>
    <w:rsid w:val="00FD4000"/>
    <w:rsid w:val="00FD4120"/>
    <w:rsid w:val="00FD4135"/>
    <w:rsid w:val="00FD4171"/>
    <w:rsid w:val="00FD44D9"/>
    <w:rsid w:val="00FD4550"/>
    <w:rsid w:val="00FD4610"/>
    <w:rsid w:val="00FD474B"/>
    <w:rsid w:val="00FD48A6"/>
    <w:rsid w:val="00FD4924"/>
    <w:rsid w:val="00FD49E3"/>
    <w:rsid w:val="00FD4E5D"/>
    <w:rsid w:val="00FD5012"/>
    <w:rsid w:val="00FD5033"/>
    <w:rsid w:val="00FD51AA"/>
    <w:rsid w:val="00FD53FC"/>
    <w:rsid w:val="00FD54C6"/>
    <w:rsid w:val="00FD5528"/>
    <w:rsid w:val="00FD55AA"/>
    <w:rsid w:val="00FD55E6"/>
    <w:rsid w:val="00FD56EE"/>
    <w:rsid w:val="00FD5C39"/>
    <w:rsid w:val="00FD5C87"/>
    <w:rsid w:val="00FD5C90"/>
    <w:rsid w:val="00FD5CD2"/>
    <w:rsid w:val="00FD5E94"/>
    <w:rsid w:val="00FD6320"/>
    <w:rsid w:val="00FD6412"/>
    <w:rsid w:val="00FD65C1"/>
    <w:rsid w:val="00FD6675"/>
    <w:rsid w:val="00FD67BA"/>
    <w:rsid w:val="00FD683C"/>
    <w:rsid w:val="00FD6859"/>
    <w:rsid w:val="00FD6885"/>
    <w:rsid w:val="00FD69BB"/>
    <w:rsid w:val="00FD6AC4"/>
    <w:rsid w:val="00FD6C9E"/>
    <w:rsid w:val="00FD6CB6"/>
    <w:rsid w:val="00FD6F1E"/>
    <w:rsid w:val="00FD6F3C"/>
    <w:rsid w:val="00FD6F62"/>
    <w:rsid w:val="00FD70FD"/>
    <w:rsid w:val="00FD7115"/>
    <w:rsid w:val="00FD7118"/>
    <w:rsid w:val="00FD71DD"/>
    <w:rsid w:val="00FD73E2"/>
    <w:rsid w:val="00FD7432"/>
    <w:rsid w:val="00FD7745"/>
    <w:rsid w:val="00FD7850"/>
    <w:rsid w:val="00FD7861"/>
    <w:rsid w:val="00FD78B7"/>
    <w:rsid w:val="00FD78CB"/>
    <w:rsid w:val="00FD797F"/>
    <w:rsid w:val="00FD7A0F"/>
    <w:rsid w:val="00FD7B0D"/>
    <w:rsid w:val="00FD7B8A"/>
    <w:rsid w:val="00FD7C9B"/>
    <w:rsid w:val="00FD7CBC"/>
    <w:rsid w:val="00FD7CE1"/>
    <w:rsid w:val="00FD7E60"/>
    <w:rsid w:val="00FD7EC4"/>
    <w:rsid w:val="00FE017C"/>
    <w:rsid w:val="00FE022A"/>
    <w:rsid w:val="00FE02C3"/>
    <w:rsid w:val="00FE03D4"/>
    <w:rsid w:val="00FE048A"/>
    <w:rsid w:val="00FE064F"/>
    <w:rsid w:val="00FE06EB"/>
    <w:rsid w:val="00FE07BF"/>
    <w:rsid w:val="00FE0A7B"/>
    <w:rsid w:val="00FE0AB3"/>
    <w:rsid w:val="00FE0AFA"/>
    <w:rsid w:val="00FE0E7E"/>
    <w:rsid w:val="00FE0F0B"/>
    <w:rsid w:val="00FE11F4"/>
    <w:rsid w:val="00FE12E3"/>
    <w:rsid w:val="00FE1355"/>
    <w:rsid w:val="00FE13EF"/>
    <w:rsid w:val="00FE1412"/>
    <w:rsid w:val="00FE14A7"/>
    <w:rsid w:val="00FE1692"/>
    <w:rsid w:val="00FE16FC"/>
    <w:rsid w:val="00FE1727"/>
    <w:rsid w:val="00FE17DF"/>
    <w:rsid w:val="00FE18C6"/>
    <w:rsid w:val="00FE192A"/>
    <w:rsid w:val="00FE1A2E"/>
    <w:rsid w:val="00FE1AB8"/>
    <w:rsid w:val="00FE1AFC"/>
    <w:rsid w:val="00FE1E00"/>
    <w:rsid w:val="00FE1E1B"/>
    <w:rsid w:val="00FE1F21"/>
    <w:rsid w:val="00FE2119"/>
    <w:rsid w:val="00FE2223"/>
    <w:rsid w:val="00FE2314"/>
    <w:rsid w:val="00FE2416"/>
    <w:rsid w:val="00FE2471"/>
    <w:rsid w:val="00FE24AF"/>
    <w:rsid w:val="00FE24E1"/>
    <w:rsid w:val="00FE279F"/>
    <w:rsid w:val="00FE29FB"/>
    <w:rsid w:val="00FE29FF"/>
    <w:rsid w:val="00FE2A31"/>
    <w:rsid w:val="00FE2AE8"/>
    <w:rsid w:val="00FE2C23"/>
    <w:rsid w:val="00FE2CCB"/>
    <w:rsid w:val="00FE2CEB"/>
    <w:rsid w:val="00FE2D33"/>
    <w:rsid w:val="00FE2F9B"/>
    <w:rsid w:val="00FE2FF0"/>
    <w:rsid w:val="00FE30CF"/>
    <w:rsid w:val="00FE3246"/>
    <w:rsid w:val="00FE324A"/>
    <w:rsid w:val="00FE363A"/>
    <w:rsid w:val="00FE3734"/>
    <w:rsid w:val="00FE3AC2"/>
    <w:rsid w:val="00FE3C06"/>
    <w:rsid w:val="00FE3C19"/>
    <w:rsid w:val="00FE3CEE"/>
    <w:rsid w:val="00FE3CFB"/>
    <w:rsid w:val="00FE3D65"/>
    <w:rsid w:val="00FE3E13"/>
    <w:rsid w:val="00FE3EAD"/>
    <w:rsid w:val="00FE3F37"/>
    <w:rsid w:val="00FE3F47"/>
    <w:rsid w:val="00FE3FB9"/>
    <w:rsid w:val="00FE404F"/>
    <w:rsid w:val="00FE425F"/>
    <w:rsid w:val="00FE42A2"/>
    <w:rsid w:val="00FE438B"/>
    <w:rsid w:val="00FE44F8"/>
    <w:rsid w:val="00FE457D"/>
    <w:rsid w:val="00FE461F"/>
    <w:rsid w:val="00FE4629"/>
    <w:rsid w:val="00FE486E"/>
    <w:rsid w:val="00FE4877"/>
    <w:rsid w:val="00FE4CC3"/>
    <w:rsid w:val="00FE4EC1"/>
    <w:rsid w:val="00FE4F43"/>
    <w:rsid w:val="00FE4F5D"/>
    <w:rsid w:val="00FE4FC4"/>
    <w:rsid w:val="00FE5097"/>
    <w:rsid w:val="00FE510C"/>
    <w:rsid w:val="00FE51D9"/>
    <w:rsid w:val="00FE52A9"/>
    <w:rsid w:val="00FE52AB"/>
    <w:rsid w:val="00FE541F"/>
    <w:rsid w:val="00FE563F"/>
    <w:rsid w:val="00FE5686"/>
    <w:rsid w:val="00FE56C9"/>
    <w:rsid w:val="00FE56CF"/>
    <w:rsid w:val="00FE56E8"/>
    <w:rsid w:val="00FE57D6"/>
    <w:rsid w:val="00FE58D0"/>
    <w:rsid w:val="00FE58DA"/>
    <w:rsid w:val="00FE5931"/>
    <w:rsid w:val="00FE59C9"/>
    <w:rsid w:val="00FE5A79"/>
    <w:rsid w:val="00FE5AED"/>
    <w:rsid w:val="00FE5C3D"/>
    <w:rsid w:val="00FE5C5E"/>
    <w:rsid w:val="00FE5CCA"/>
    <w:rsid w:val="00FE5D7E"/>
    <w:rsid w:val="00FE5E27"/>
    <w:rsid w:val="00FE5E5F"/>
    <w:rsid w:val="00FE5E81"/>
    <w:rsid w:val="00FE5ED3"/>
    <w:rsid w:val="00FE6135"/>
    <w:rsid w:val="00FE62CE"/>
    <w:rsid w:val="00FE6397"/>
    <w:rsid w:val="00FE63DB"/>
    <w:rsid w:val="00FE64FB"/>
    <w:rsid w:val="00FE6738"/>
    <w:rsid w:val="00FE67AD"/>
    <w:rsid w:val="00FE6A28"/>
    <w:rsid w:val="00FE6B47"/>
    <w:rsid w:val="00FE6C60"/>
    <w:rsid w:val="00FE6D4D"/>
    <w:rsid w:val="00FE6DE2"/>
    <w:rsid w:val="00FE6EC9"/>
    <w:rsid w:val="00FE711F"/>
    <w:rsid w:val="00FE71FD"/>
    <w:rsid w:val="00FE7290"/>
    <w:rsid w:val="00FE77F4"/>
    <w:rsid w:val="00FE790E"/>
    <w:rsid w:val="00FE792F"/>
    <w:rsid w:val="00FE79EA"/>
    <w:rsid w:val="00FE7DF9"/>
    <w:rsid w:val="00FE7EDE"/>
    <w:rsid w:val="00FF00E4"/>
    <w:rsid w:val="00FF00E9"/>
    <w:rsid w:val="00FF019C"/>
    <w:rsid w:val="00FF0313"/>
    <w:rsid w:val="00FF0520"/>
    <w:rsid w:val="00FF0549"/>
    <w:rsid w:val="00FF058E"/>
    <w:rsid w:val="00FF06A1"/>
    <w:rsid w:val="00FF06D0"/>
    <w:rsid w:val="00FF07A2"/>
    <w:rsid w:val="00FF0959"/>
    <w:rsid w:val="00FF099C"/>
    <w:rsid w:val="00FF09FD"/>
    <w:rsid w:val="00FF0AA2"/>
    <w:rsid w:val="00FF0BFE"/>
    <w:rsid w:val="00FF0CD4"/>
    <w:rsid w:val="00FF0DE4"/>
    <w:rsid w:val="00FF0EE7"/>
    <w:rsid w:val="00FF1041"/>
    <w:rsid w:val="00FF10A2"/>
    <w:rsid w:val="00FF11D5"/>
    <w:rsid w:val="00FF11D9"/>
    <w:rsid w:val="00FF12A5"/>
    <w:rsid w:val="00FF14D3"/>
    <w:rsid w:val="00FF162E"/>
    <w:rsid w:val="00FF1646"/>
    <w:rsid w:val="00FF1733"/>
    <w:rsid w:val="00FF174B"/>
    <w:rsid w:val="00FF17FE"/>
    <w:rsid w:val="00FF187F"/>
    <w:rsid w:val="00FF18FB"/>
    <w:rsid w:val="00FF19D3"/>
    <w:rsid w:val="00FF1A67"/>
    <w:rsid w:val="00FF1AC4"/>
    <w:rsid w:val="00FF1B26"/>
    <w:rsid w:val="00FF1B4B"/>
    <w:rsid w:val="00FF1C98"/>
    <w:rsid w:val="00FF1CFB"/>
    <w:rsid w:val="00FF1D51"/>
    <w:rsid w:val="00FF1D94"/>
    <w:rsid w:val="00FF1E22"/>
    <w:rsid w:val="00FF1E68"/>
    <w:rsid w:val="00FF1E8B"/>
    <w:rsid w:val="00FF227F"/>
    <w:rsid w:val="00FF238D"/>
    <w:rsid w:val="00FF2400"/>
    <w:rsid w:val="00FF2466"/>
    <w:rsid w:val="00FF24BA"/>
    <w:rsid w:val="00FF24F2"/>
    <w:rsid w:val="00FF2544"/>
    <w:rsid w:val="00FF258A"/>
    <w:rsid w:val="00FF258D"/>
    <w:rsid w:val="00FF260A"/>
    <w:rsid w:val="00FF2675"/>
    <w:rsid w:val="00FF2846"/>
    <w:rsid w:val="00FF28BF"/>
    <w:rsid w:val="00FF290F"/>
    <w:rsid w:val="00FF2B15"/>
    <w:rsid w:val="00FF2B33"/>
    <w:rsid w:val="00FF2EA3"/>
    <w:rsid w:val="00FF2F83"/>
    <w:rsid w:val="00FF2F90"/>
    <w:rsid w:val="00FF2FBA"/>
    <w:rsid w:val="00FF300B"/>
    <w:rsid w:val="00FF3079"/>
    <w:rsid w:val="00FF3102"/>
    <w:rsid w:val="00FF3188"/>
    <w:rsid w:val="00FF333D"/>
    <w:rsid w:val="00FF335A"/>
    <w:rsid w:val="00FF355F"/>
    <w:rsid w:val="00FF35BB"/>
    <w:rsid w:val="00FF3A00"/>
    <w:rsid w:val="00FF3A06"/>
    <w:rsid w:val="00FF3B5B"/>
    <w:rsid w:val="00FF3DDD"/>
    <w:rsid w:val="00FF3F72"/>
    <w:rsid w:val="00FF401E"/>
    <w:rsid w:val="00FF401F"/>
    <w:rsid w:val="00FF40AF"/>
    <w:rsid w:val="00FF414C"/>
    <w:rsid w:val="00FF41C2"/>
    <w:rsid w:val="00FF4214"/>
    <w:rsid w:val="00FF4515"/>
    <w:rsid w:val="00FF455D"/>
    <w:rsid w:val="00FF4563"/>
    <w:rsid w:val="00FF458C"/>
    <w:rsid w:val="00FF45EF"/>
    <w:rsid w:val="00FF47F9"/>
    <w:rsid w:val="00FF4C11"/>
    <w:rsid w:val="00FF4C86"/>
    <w:rsid w:val="00FF4CAC"/>
    <w:rsid w:val="00FF4D78"/>
    <w:rsid w:val="00FF50D5"/>
    <w:rsid w:val="00FF5195"/>
    <w:rsid w:val="00FF529B"/>
    <w:rsid w:val="00FF52C8"/>
    <w:rsid w:val="00FF52F2"/>
    <w:rsid w:val="00FF5396"/>
    <w:rsid w:val="00FF5427"/>
    <w:rsid w:val="00FF54C7"/>
    <w:rsid w:val="00FF551C"/>
    <w:rsid w:val="00FF563E"/>
    <w:rsid w:val="00FF58C0"/>
    <w:rsid w:val="00FF58E9"/>
    <w:rsid w:val="00FF5968"/>
    <w:rsid w:val="00FF5A2F"/>
    <w:rsid w:val="00FF5B07"/>
    <w:rsid w:val="00FF5B72"/>
    <w:rsid w:val="00FF5C05"/>
    <w:rsid w:val="00FF5CD4"/>
    <w:rsid w:val="00FF5DA2"/>
    <w:rsid w:val="00FF5F0A"/>
    <w:rsid w:val="00FF5FDE"/>
    <w:rsid w:val="00FF6047"/>
    <w:rsid w:val="00FF6057"/>
    <w:rsid w:val="00FF606A"/>
    <w:rsid w:val="00FF6191"/>
    <w:rsid w:val="00FF626B"/>
    <w:rsid w:val="00FF62FD"/>
    <w:rsid w:val="00FF6329"/>
    <w:rsid w:val="00FF635A"/>
    <w:rsid w:val="00FF63FF"/>
    <w:rsid w:val="00FF6491"/>
    <w:rsid w:val="00FF6702"/>
    <w:rsid w:val="00FF6712"/>
    <w:rsid w:val="00FF672E"/>
    <w:rsid w:val="00FF6741"/>
    <w:rsid w:val="00FF68B2"/>
    <w:rsid w:val="00FF699D"/>
    <w:rsid w:val="00FF6A3D"/>
    <w:rsid w:val="00FF6A59"/>
    <w:rsid w:val="00FF6AF3"/>
    <w:rsid w:val="00FF6B61"/>
    <w:rsid w:val="00FF6C9B"/>
    <w:rsid w:val="00FF6CB4"/>
    <w:rsid w:val="00FF6CCB"/>
    <w:rsid w:val="00FF6D2A"/>
    <w:rsid w:val="00FF6DA3"/>
    <w:rsid w:val="00FF6E8E"/>
    <w:rsid w:val="00FF6EE6"/>
    <w:rsid w:val="00FF6EFB"/>
    <w:rsid w:val="00FF7065"/>
    <w:rsid w:val="00FF713D"/>
    <w:rsid w:val="00FF717F"/>
    <w:rsid w:val="00FF7204"/>
    <w:rsid w:val="00FF73C3"/>
    <w:rsid w:val="00FF743C"/>
    <w:rsid w:val="00FF74BB"/>
    <w:rsid w:val="00FF766B"/>
    <w:rsid w:val="00FF7C74"/>
    <w:rsid w:val="00FF7C87"/>
    <w:rsid w:val="00FF7E84"/>
    <w:rsid w:val="00FF7F9E"/>
    <w:rsid w:val="00FF7FE7"/>
    <w:rsid w:val="00FF7FF0"/>
    <w:rsid w:val="05BDB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15CC923"/>
  <w15:docId w15:val="{7C3AE455-D988-40DA-BAC8-7B83816E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Calibri Light" w:hAnsi="Calibri Light" w:cs="Univers LT Std 45 Light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5B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Symbol" w:hAnsi="Symbo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13DE3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Theme="majorBidi" w:hAnsiTheme="majorBidi" w:cs="Times New Roman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5975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Theme="majorBidi" w:hAnsiTheme="majorBidi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Calibri Light" w:hAnsi="Calibri Light" w:cs="Wingdings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 Light" w:hAnsi="Calibri Light" w:cs="Wingdings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Calibri Light" w:hAnsi="Calibri Light" w:cs="Wingdings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Calibri Light" w:hAnsi="Calibri Light" w:cs="Wingdings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Calibri Light" w:hAnsi="Calibri Light" w:cs="Wingdings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13DE3"/>
    <w:rPr>
      <w:rFonts w:asciiTheme="majorBidi" w:hAnsiTheme="majorBidi" w:cs="Times New Roman"/>
      <w:b/>
      <w:bCs/>
      <w:sz w:val="30"/>
      <w:szCs w:val="18"/>
      <w:shd w:val="solid" w:color="FFFFFF" w:fill="FFFFFF"/>
    </w:rPr>
  </w:style>
  <w:style w:type="character" w:customStyle="1" w:styleId="Heading2Char">
    <w:name w:val="Heading 2 Char"/>
    <w:link w:val="Heading2"/>
    <w:rsid w:val="005975C1"/>
    <w:rPr>
      <w:rFonts w:asciiTheme="majorBidi" w:hAnsiTheme="majorBidi" w:cs="Times New Roman"/>
      <w:b/>
      <w:bCs/>
      <w:sz w:val="30"/>
      <w:szCs w:val="18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T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T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22D9F"/>
    <w:rPr>
      <w:rFonts w:ascii="Symbol" w:hAnsi="Symbo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Symbol" w:hAnsi="Symbo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22D9F"/>
    <w:rPr>
      <w:rFonts w:cs="Times New Roman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styleId="Strong">
    <w:name w:val="Strong"/>
    <w:uiPriority w:val="22"/>
    <w:qFormat/>
    <w:rsid w:val="00222D9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Symbol" w:hAnsi="Symbol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Calibri Light" w:hAnsi="Calibri Light" w:cs="Cambria Math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Calibri Light" w:hAnsi="Calibri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Calibri Light" w:hAnsi="Calibri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Calibri Light" w:hAnsi="Calibri Light" w:cs="Cambria Math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Calibri Light" w:hAnsi="Calibri Light" w:cs="Cambria Math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AngsanaNew" w:hAnsi="AngsanaNew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AngsanaNew" w:hAnsi="AngsanaNew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alibri Light" w:hAnsi="Calibri Light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AngsanaNew" w:hAnsi="AngsanaNew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Calibri Light" w:hAnsi="Calibri Light" w:cs="Cambria Math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Calibri Light" w:hAnsi="Calibri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Calibri Light" w:hAnsi="Calibri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AngsanaNew" w:hAnsi="AngsanaNew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alibri Light" w:hAnsi="Calibri Light" w:cs="Cambria Math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alibri Light" w:eastAsia="MS Mincho" w:cs="Cambria Math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Calibri Light" w:hAnsi="Calibri Light" w:cs="Wingdings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AngsanaNew" w:hAnsi="AngsanaNew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Calibri Light" w:hAnsi="Calibri Light" w:cs="Wingdings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Arial" w:hAnsi="Arial" w:cs="Arial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Univers LT Std 45 Light" w:hAnsi="Univers LT Std 45 Light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Univers LT Std 45 Light" w:hAnsi="Univers LT Std 45 Light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Calibri Light" w:hAnsi="Calibri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Calibri Light" w:hAnsi="Calibri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Calibri Light" w:hAnsi="Calibri Light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Calibri Light" w:hAnsi="Calibri Light" w:cs="Calibri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Calibri Light" w:hAnsi="Calibri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Calibri Light" w:hAnsi="Calibri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Calibri Light" w:hAnsi="Calibri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Calibri Light" w:hAnsi="Calibri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Calibri Light" w:hAnsi="Calibri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MS Gothic" w:hAnsi="MS Gothic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Calibri Light" w:hAnsi="Calibri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Calibri Light" w:hAnsi="Calibri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Calibri Light" w:hAnsi="Calibri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Calibri Light" w:hAnsi="Calibri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Calibri Light" w:hAnsi="Calibri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Calibri Light" w:hAnsi="Calibri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Calibri Light" w:hAnsi="Calibri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Calibri Light" w:hAnsi="Calibri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Calibri Light" w:hAnsi="Calibri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Calibri Light" w:hAnsi="Calibri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Calibri Light" w:hAnsi="Calibri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Calibri Light" w:hAnsi="Calibri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Calibri Light" w:hAnsi="Calibri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Calibri Light" w:hAnsi="Calibri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Calibri Light" w:hAnsi="Calibri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Calibri Light" w:hAnsi="Calibri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Calibri Light" w:hAnsi="Calibri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Calibri Light" w:hAnsi="Calibri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Calibri Light" w:hAnsi="Calibri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Calibri Light" w:hAnsi="Calibri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Calibri Light" w:hAnsi="Calibri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Calibri Light" w:hAnsi="Calibri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Calibri Light" w:hAnsi="Calibri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Calibri Light" w:hAnsi="Calibri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Calibri Light" w:hAnsi="Calibri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Calibri Light" w:hAnsi="Calibri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Calibri Light" w:hAnsi="Calibri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Calibri Light" w:hAnsi="Calibri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Calibri Light" w:hAnsi="Calibri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Calibri Light" w:hAnsi="Calibri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EucrosiaUPC" w:hAnsi="EucrosiaUPC" w:cs="BrowalliaUPC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Arial" w:hAnsi="Arial" w:cs="Arial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AngsanaNew" w:eastAsia="MS Mincho" w:hAnsi="AngsanaNew" w:cs="MS Mincho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AngsanaNew" w:eastAsia="MS Mincho" w:hAnsi="AngsanaNew" w:cs="MS Mincho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AngsanaNew" w:eastAsia="MS Mincho" w:hAnsi="AngsanaNew" w:cs="MS Mincho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Calibri Light" w:hAnsi="Calibri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MS Mincho" w:hAnsi="MS Mincho" w:cs="MS Mincho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uiPriority w:val="20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Symbol" w:hAnsi="Symbol" w:cs="Univers LT Std 45 Light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Symbol" w:hAnsi="Symbol" w:cs="Univers LT Std 45 Light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Univers LT Std 45 Light" w:hAnsi="Univers LT Std 45 Light" w:cs="Univers LT Std 45 Light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 Light" w:hAnsi="Calibri Light"/>
      <w:sz w:val="20"/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MS Mincho" w:eastAsia="MS Mincho" w:hAnsi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numbering" w:customStyle="1" w:styleId="NoList1">
    <w:name w:val="No List1"/>
    <w:next w:val="NoList"/>
    <w:semiHidden/>
    <w:rsid w:val="00E50DAA"/>
  </w:style>
  <w:style w:type="table" w:customStyle="1" w:styleId="TableGrid2">
    <w:name w:val="Table Grid2"/>
    <w:basedOn w:val="TableNormal"/>
    <w:next w:val="TableGrid"/>
    <w:rsid w:val="00E50DAA"/>
    <w:rPr>
      <w:rFonts w:ascii="MS Mincho" w:eastAsia="MS Mincho" w:hAnsi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semiHidden/>
    <w:rsid w:val="00E50DAA"/>
  </w:style>
  <w:style w:type="table" w:customStyle="1" w:styleId="TableGrid3">
    <w:name w:val="Table Grid3"/>
    <w:basedOn w:val="TableNormal"/>
    <w:next w:val="TableGrid"/>
    <w:rsid w:val="00E50DAA"/>
    <w:rPr>
      <w:rFonts w:ascii="MS Mincho" w:eastAsia="MS Mincho" w:hAnsi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alibri Light" w:hAnsi="Book Antiqua"/>
      <w:sz w:val="24"/>
      <w:szCs w:val="24"/>
    </w:rPr>
  </w:style>
  <w:style w:type="character" w:customStyle="1" w:styleId="Heading1Char1">
    <w:name w:val="Heading 1 Char1"/>
    <w:rsid w:val="00866954"/>
    <w:rPr>
      <w:rFonts w:ascii="Symbol" w:hAnsi="Symbo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Symbol" w:hAnsi="Symbol" w:cs="Univers LT Std 45 Light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Univers LT Std 45 Light" w:hAnsi="Univers LT Std 45 Light" w:cs="Univers LT Std 45 Light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MS Mincho" w:eastAsia="MS Mincho" w:hAnsi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866954"/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 Light" w:hAnsi="Calibri Light"/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Wingdings" w:eastAsia="Tahoma" w:hAnsi="Wingdings" w:cs="Wingdings"/>
      <w:color w:val="000000"/>
      <w:sz w:val="24"/>
      <w:szCs w:val="24"/>
    </w:rPr>
  </w:style>
  <w:style w:type="character" w:customStyle="1" w:styleId="Heading8Char">
    <w:name w:val="Heading 8 Char"/>
    <w:link w:val="Heading8"/>
    <w:rsid w:val="00313F3F"/>
    <w:rPr>
      <w:rFonts w:cs="Wingdings"/>
      <w:b/>
      <w:bCs/>
      <w:sz w:val="32"/>
      <w:szCs w:val="32"/>
    </w:rPr>
  </w:style>
  <w:style w:type="character" w:customStyle="1" w:styleId="Heading5Char">
    <w:name w:val="Heading 5 Char"/>
    <w:link w:val="Heading5"/>
    <w:rsid w:val="002D500C"/>
    <w:rPr>
      <w:rFonts w:cs="Wingdings"/>
      <w:b/>
      <w:bCs/>
      <w:sz w:val="32"/>
      <w:szCs w:val="32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Times New Roman"/>
      <w:sz w:val="24"/>
    </w:rPr>
  </w:style>
  <w:style w:type="character" w:customStyle="1" w:styleId="BodyText2Char">
    <w:name w:val="Body Text 2 Char"/>
    <w:link w:val="BodyText2"/>
    <w:uiPriority w:val="99"/>
    <w:rsid w:val="004F140F"/>
    <w:rPr>
      <w:rFonts w:ascii="AngsanaNew" w:hAnsi="AngsanaNew"/>
      <w:sz w:val="22"/>
      <w:szCs w:val="22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 Light" w:hAnsi="Calibri Light" w:cs="Calibri Light"/>
      <w:sz w:val="24"/>
      <w:szCs w:val="24"/>
    </w:rPr>
  </w:style>
  <w:style w:type="character" w:customStyle="1" w:styleId="CharChar23">
    <w:name w:val="Char Char23"/>
    <w:rsid w:val="00691BF1"/>
    <w:rPr>
      <w:rFonts w:ascii="Symbol" w:hAnsi="Symbol" w:cs="Univers LT Std 45 Light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Symbol" w:hAnsi="Symbol" w:cs="Univers LT Std 45 Light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Univers LT Std 45 Light" w:hAnsi="Univers LT Std 45 Light" w:cs="Univers LT Std 45 Light"/>
      <w:sz w:val="28"/>
      <w:szCs w:val="28"/>
      <w:u w:val="single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Wingdings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Wingdings"/>
      <w:b/>
      <w:b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Wingdings"/>
      <w:b/>
      <w:bCs/>
      <w:sz w:val="30"/>
      <w:szCs w:val="30"/>
    </w:rPr>
  </w:style>
  <w:style w:type="character" w:customStyle="1" w:styleId="HeaderChar">
    <w:name w:val="Header Char"/>
    <w:link w:val="Header"/>
    <w:locked/>
    <w:rsid w:val="00761B6A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Wingdings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Wingdings"/>
      <w:sz w:val="30"/>
      <w:szCs w:val="30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761B6A"/>
    <w:rPr>
      <w:rFonts w:ascii="Arial" w:hAnsi="Arial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Arial" w:hAnsi="Arial" w:cs="Arial"/>
      <w:sz w:val="16"/>
      <w:szCs w:val="16"/>
    </w:rPr>
  </w:style>
  <w:style w:type="character" w:customStyle="1" w:styleId="BodyTextFirstIndentChar">
    <w:name w:val="Body Text First Indent Char"/>
    <w:link w:val="BodyTextFirstIndent"/>
    <w:locked/>
    <w:rsid w:val="00761B6A"/>
    <w:rPr>
      <w:rFonts w:ascii="Arial" w:hAnsi="Arial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locked/>
    <w:rsid w:val="00761B6A"/>
    <w:rPr>
      <w:rFonts w:ascii="Arial" w:hAnsi="Arial"/>
      <w:sz w:val="18"/>
      <w:szCs w:val="18"/>
    </w:rPr>
  </w:style>
  <w:style w:type="character" w:customStyle="1" w:styleId="SignatureChar">
    <w:name w:val="Signature Char"/>
    <w:link w:val="Signature"/>
    <w:uiPriority w:val="99"/>
    <w:locked/>
    <w:rsid w:val="00761B6A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locked/>
    <w:rsid w:val="00761B6A"/>
    <w:rPr>
      <w:szCs w:val="23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MS Gothic" w:hAnsi="MS Gothic"/>
      <w:lang w:val="en-AU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Arial" w:hAnsi="Arial" w:cs="Arial"/>
      <w:shd w:val="clear" w:color="auto" w:fill="000080"/>
      <w:lang w:val="en-GB" w:bidi="ar-SA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G Times (W1)" w:eastAsia="Tahoma" w:hAnsi="CG Times (W1)" w:cs="MS Mincho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CG Times (W1)" w:eastAsia="Tahoma" w:hAnsi="CG Times (W1)" w:cs="MS Mincho"/>
      <w:sz w:val="21"/>
      <w:szCs w:val="26"/>
    </w:rPr>
  </w:style>
  <w:style w:type="character" w:customStyle="1" w:styleId="Heading8Char1">
    <w:name w:val="Heading 8 Char1"/>
    <w:rsid w:val="008E685D"/>
    <w:rPr>
      <w:rFonts w:ascii="Calibri Light" w:eastAsia="Calibri Light" w:hAnsi="Calibri Light" w:cs="Wingdings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Symbol" w:eastAsia="Calibri Light" w:hAnsi="Symbol" w:cs="Calibri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Calibri Light" w:eastAsia="Calibri Light" w:hAnsi="Calibri Light" w:cs="Wingdings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Calibri Light" w:eastAsia="Calibri Light" w:hAnsi="Calibri Light" w:cs="Wingdings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Calibri Light" w:eastAsia="Calibri Light" w:hAnsi="Calibri Light" w:cs="Wingdings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Calibri Light" w:eastAsia="Calibri Light" w:hAnsi="Calibri Light" w:cs="Wingdings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Symbol" w:eastAsia="Calibri Light" w:hAnsi="Symbol" w:cs="Calibri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Symbol" w:eastAsia="Calibri Light" w:hAnsi="Symbol" w:cs="Calibri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Symbol" w:eastAsia="Calibri Light" w:hAnsi="Symbol" w:cs="Univers LT Std 45 Light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Symbol" w:eastAsia="Calibri Light" w:hAnsi="Symbol" w:cs="Calibri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Symbol" w:eastAsia="Calibri Light" w:hAnsi="Symbol" w:cs="Calibri Light"/>
      <w:sz w:val="18"/>
      <w:szCs w:val="18"/>
    </w:rPr>
  </w:style>
  <w:style w:type="character" w:customStyle="1" w:styleId="BodyText2Char1">
    <w:name w:val="Body Text 2 Char1"/>
    <w:rsid w:val="00F57C1A"/>
    <w:rPr>
      <w:rFonts w:ascii="AngsanaNew" w:eastAsia="Calibri Light" w:hAnsi="AngsanaNew" w:cs="Calibri Light"/>
      <w:szCs w:val="22"/>
    </w:rPr>
  </w:style>
  <w:style w:type="character" w:customStyle="1" w:styleId="BodyText3Char1">
    <w:name w:val="Body Text 3 Char1"/>
    <w:rsid w:val="00F57C1A"/>
    <w:rPr>
      <w:rFonts w:ascii="Calibri Light" w:eastAsia="Calibri Light" w:hAnsi="Calibri Light" w:cs="Wingdings"/>
      <w:sz w:val="30"/>
      <w:szCs w:val="30"/>
    </w:rPr>
  </w:style>
  <w:style w:type="character" w:customStyle="1" w:styleId="BodyTextIndent2Char1">
    <w:name w:val="Body Text Indent 2 Char1"/>
    <w:rsid w:val="00F57C1A"/>
    <w:rPr>
      <w:rFonts w:ascii="Calibri Light" w:eastAsia="Calibri Light" w:hAnsi="Calibri Light" w:cs="Wingdings"/>
      <w:sz w:val="30"/>
      <w:szCs w:val="30"/>
    </w:rPr>
  </w:style>
  <w:style w:type="character" w:customStyle="1" w:styleId="SignatureChar1">
    <w:name w:val="Signature Char1"/>
    <w:rsid w:val="00F57C1A"/>
    <w:rPr>
      <w:rFonts w:ascii="Symbol" w:eastAsia="Calibri Light" w:hAnsi="Symbol" w:cs="Calibri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Symbol" w:hAnsi="Symbol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Symbol" w:hAnsi="Symbol"/>
      <w:b/>
      <w:bCs/>
      <w:szCs w:val="25"/>
    </w:rPr>
  </w:style>
  <w:style w:type="character" w:customStyle="1" w:styleId="hps">
    <w:name w:val="hps"/>
    <w:rsid w:val="00F57C1A"/>
    <w:rPr>
      <w:rFonts w:cs="Times New Roman"/>
    </w:rPr>
  </w:style>
  <w:style w:type="character" w:customStyle="1" w:styleId="gt-icon-text1">
    <w:name w:val="gt-icon-text1"/>
    <w:rsid w:val="00F57C1A"/>
    <w:rPr>
      <w:rFonts w:cs="Times New Roman"/>
    </w:rPr>
  </w:style>
  <w:style w:type="character" w:customStyle="1" w:styleId="longtext">
    <w:name w:val="long_text"/>
    <w:rsid w:val="00F57C1A"/>
    <w:rPr>
      <w:rFonts w:cs="Times New Roman"/>
    </w:rPr>
  </w:style>
  <w:style w:type="character" w:customStyle="1" w:styleId="CharChar22">
    <w:name w:val="Char Char22"/>
    <w:rsid w:val="00F57C1A"/>
    <w:rPr>
      <w:rFonts w:ascii="Symbol" w:eastAsia="Calibri Light" w:hAnsi="Symbol" w:cs="Calibri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Symbol" w:eastAsia="Calibri Light" w:hAnsi="Symbol" w:cs="Calibri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Symbol" w:eastAsia="Calibri Light" w:hAnsi="Symbol" w:cs="Calibri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Symbol" w:hAnsi="Symbol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KPMG Logo" w:eastAsia="Tms Rmn" w:hAnsi="KPMG Logo" w:cs="KPMG Logo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KPMG Logo" w:eastAsia="Tms Rmn" w:hAnsi="KPMG Logo" w:cs="KPMG Logo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Tahoma" w:eastAsia="Tahoma" w:hAnsi="Tahoma" w:cs="MS Mincho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Calibri Light" w:hAnsi="Calibri Light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02B8E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1E7294"/>
    <w:rPr>
      <w:sz w:val="24"/>
      <w:szCs w:val="28"/>
    </w:rPr>
  </w:style>
  <w:style w:type="numbering" w:customStyle="1" w:styleId="NoList3">
    <w:name w:val="No List3"/>
    <w:next w:val="NoList"/>
    <w:uiPriority w:val="99"/>
    <w:semiHidden/>
    <w:unhideWhenUsed/>
    <w:rsid w:val="0089709C"/>
  </w:style>
  <w:style w:type="numbering" w:customStyle="1" w:styleId="NoList12">
    <w:name w:val="No List12"/>
    <w:next w:val="NoList"/>
    <w:semiHidden/>
    <w:rsid w:val="0089709C"/>
  </w:style>
  <w:style w:type="numbering" w:customStyle="1" w:styleId="NoList21">
    <w:name w:val="No List21"/>
    <w:next w:val="NoList"/>
    <w:semiHidden/>
    <w:rsid w:val="0089709C"/>
  </w:style>
  <w:style w:type="numbering" w:customStyle="1" w:styleId="NoList111">
    <w:name w:val="No List111"/>
    <w:next w:val="NoList"/>
    <w:semiHidden/>
    <w:rsid w:val="0089709C"/>
  </w:style>
  <w:style w:type="character" w:styleId="LineNumber">
    <w:name w:val="line number"/>
    <w:semiHidden/>
    <w:unhideWhenUsed/>
    <w:rsid w:val="003523B5"/>
  </w:style>
  <w:style w:type="paragraph" w:customStyle="1" w:styleId="Pa47">
    <w:name w:val="Pa47"/>
    <w:basedOn w:val="Normal"/>
    <w:next w:val="Normal"/>
    <w:uiPriority w:val="99"/>
    <w:rsid w:val="003523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Calibri" w:hAnsi="Calibr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4C05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Calibri" w:hAnsi="Calibri"/>
      <w:sz w:val="24"/>
      <w:szCs w:val="24"/>
    </w:rPr>
  </w:style>
  <w:style w:type="paragraph" w:customStyle="1" w:styleId="paragraph">
    <w:name w:val="paragraph"/>
    <w:basedOn w:val="Normal"/>
    <w:rsid w:val="00717D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 Light" w:hAnsi="Calibri Light" w:cs="Calibri Light"/>
      <w:sz w:val="24"/>
      <w:szCs w:val="24"/>
    </w:rPr>
  </w:style>
  <w:style w:type="character" w:customStyle="1" w:styleId="normaltextrun">
    <w:name w:val="normaltextrun"/>
    <w:basedOn w:val="DefaultParagraphFont"/>
    <w:rsid w:val="00717DA0"/>
  </w:style>
  <w:style w:type="character" w:customStyle="1" w:styleId="eop">
    <w:name w:val="eop"/>
    <w:basedOn w:val="DefaultParagraphFont"/>
    <w:rsid w:val="00717DA0"/>
  </w:style>
  <w:style w:type="character" w:customStyle="1" w:styleId="scxw181545373">
    <w:name w:val="scxw181545373"/>
    <w:basedOn w:val="DefaultParagraphFont"/>
    <w:rsid w:val="00717DA0"/>
  </w:style>
  <w:style w:type="character" w:customStyle="1" w:styleId="findhit">
    <w:name w:val="findhit"/>
    <w:basedOn w:val="DefaultParagraphFont"/>
    <w:rsid w:val="00A84D97"/>
  </w:style>
  <w:style w:type="character" w:customStyle="1" w:styleId="scxw168714142">
    <w:name w:val="scxw168714142"/>
    <w:basedOn w:val="DefaultParagraphFont"/>
    <w:rsid w:val="00A84D97"/>
  </w:style>
  <w:style w:type="character" w:styleId="UnresolvedMention">
    <w:name w:val="Unresolved Mention"/>
    <w:basedOn w:val="DefaultParagraphFont"/>
    <w:uiPriority w:val="99"/>
    <w:unhideWhenUsed/>
    <w:rsid w:val="00F757F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757F8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0C7C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3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9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4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2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1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0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61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9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9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0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8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5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11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62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87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95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00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64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7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3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79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8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68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36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30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26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08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60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5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75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2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01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65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1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41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83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0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01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47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47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34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41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78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93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59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7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27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7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86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82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37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49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50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0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3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33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66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8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9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6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1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51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74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0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14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8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9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75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73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16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6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13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0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5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6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15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48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5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77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0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63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10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65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4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65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62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23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2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8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0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78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5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5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59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46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13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2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21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9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47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92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97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9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3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8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53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52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42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47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2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53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50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19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5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92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76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05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95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7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2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2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41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50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3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2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45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47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87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7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34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8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8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03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49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5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89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93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4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20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50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77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7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792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157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99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641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7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5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8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7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00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15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68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44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28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71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7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9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09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1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6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20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39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58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75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11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7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2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8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08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15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94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81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26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5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40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10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45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18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7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9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91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22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39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29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67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41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80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59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75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49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14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66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63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71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25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31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72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47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23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35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9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1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86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82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96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93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20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36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66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02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9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26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9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05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40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1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0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4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7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5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5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92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00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72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1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7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5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45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6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14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80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92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34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81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64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77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16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27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43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86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4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30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95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66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86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22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35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6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93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25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0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9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2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7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27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9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2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6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82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95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33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11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06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4D60DE1BF87541B179544BBE165E40" ma:contentTypeVersion="13" ma:contentTypeDescription="Create a new document." ma:contentTypeScope="" ma:versionID="a51170c4223040412b72138a8d64de4b">
  <xsd:schema xmlns:xsd="http://www.w3.org/2001/XMLSchema" xmlns:xs="http://www.w3.org/2001/XMLSchema" xmlns:p="http://schemas.microsoft.com/office/2006/metadata/properties" xmlns:ns3="518de180-63db-4acc-8bde-dd5ee2d509fa" xmlns:ns4="3995950f-9cf1-4553-a302-545ab36cf70b" targetNamespace="http://schemas.microsoft.com/office/2006/metadata/properties" ma:root="true" ma:fieldsID="c192d0129dcbcb39953321217af75a19" ns3:_="" ns4:_="">
    <xsd:import namespace="518de180-63db-4acc-8bde-dd5ee2d509fa"/>
    <xsd:import namespace="3995950f-9cf1-4553-a302-545ab36cf70b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edWithUser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de180-63db-4acc-8bde-dd5ee2d509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95950f-9cf1-4553-a302-545ab36c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BF5B3D-9B68-46F5-8EF7-DC446DFD6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94149F-055B-4EEA-89B6-3B3222F867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7832D7-B004-42C0-A69A-31D6D64C45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167BF23-2E72-4936-A0E2-CDAE582C0C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8de180-63db-4acc-8bde-dd5ee2d509fa"/>
    <ds:schemaRef ds:uri="3995950f-9cf1-4553-a302-545ab36c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7</Pages>
  <Words>2296</Words>
  <Characters>8996</Characters>
  <Application>Microsoft Office Word</Application>
  <DocSecurity>0</DocSecurity>
  <Lines>74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Nuttatiya, Chidsin</dc:creator>
  <cp:keywords/>
  <dc:description/>
  <cp:lastModifiedBy>CHANIKARN CHINSOMBOON</cp:lastModifiedBy>
  <cp:revision>2</cp:revision>
  <cp:lastPrinted>2023-02-24T08:24:00Z</cp:lastPrinted>
  <dcterms:created xsi:type="dcterms:W3CDTF">2023-02-24T15:21:00Z</dcterms:created>
  <dcterms:modified xsi:type="dcterms:W3CDTF">2023-02-24T15:21:00Z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Annual Financial Statement Template</vt:lpwstr>
  </property>
  <property fmtid="{D5CDD505-2E9C-101B-9397-08002B2CF9AE}" pid="4" name="ContentTypeId">
    <vt:lpwstr>0x010100A84D60DE1BF87541B179544BBE165E40</vt:lpwstr>
  </property>
</Properties>
</file>