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header15.xml" ContentType="application/vnd.openxmlformats-officedocument.wordprocessingml.header+xml"/>
  <Override PartName="/word/footer10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7906"/>
      </w:tblGrid>
      <w:tr w:rsidR="00751429" w:rsidRPr="00C20284" w14:paraId="6BFB8650" w14:textId="77777777" w:rsidTr="00554531">
        <w:trPr>
          <w:trHeight w:val="423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13499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067AA">
              <w:rPr>
                <w:rFonts w:asciiTheme="majorBidi" w:hAnsiTheme="majorBidi" w:cstheme="majorBidi"/>
                <w:cs/>
              </w:rPr>
              <w:br w:type="page"/>
            </w:r>
            <w:r w:rsidRPr="003067AA">
              <w:rPr>
                <w:rFonts w:asciiTheme="majorBidi" w:hAnsiTheme="majorBidi" w:cstheme="majorBidi"/>
              </w:rPr>
              <w:br w:type="page"/>
            </w:r>
            <w:r w:rsidRPr="003067AA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06" w:type="dxa"/>
            <w:tcBorders>
              <w:top w:val="nil"/>
              <w:left w:val="nil"/>
              <w:bottom w:val="nil"/>
              <w:right w:val="nil"/>
            </w:tcBorders>
          </w:tcPr>
          <w:p w14:paraId="36FB912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C72E9" w:rsidRPr="00C20284" w14:paraId="40E65BFB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16"/>
        </w:trPr>
        <w:tc>
          <w:tcPr>
            <w:tcW w:w="1202" w:type="dxa"/>
          </w:tcPr>
          <w:p w14:paraId="2B5C976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16"/>
                <w:szCs w:val="16"/>
              </w:rPr>
            </w:pPr>
          </w:p>
        </w:tc>
        <w:tc>
          <w:tcPr>
            <w:tcW w:w="7906" w:type="dxa"/>
          </w:tcPr>
          <w:p w14:paraId="1A2963CC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6C72E9" w:rsidRPr="00C20284" w14:paraId="578ADF7D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06381F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06" w:type="dxa"/>
          </w:tcPr>
          <w:p w14:paraId="647E2CD5" w14:textId="77777777" w:rsidR="006C72E9" w:rsidRPr="003067AA" w:rsidRDefault="006C72E9" w:rsidP="00387CAF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6C72E9" w:rsidRPr="00C20284" w14:paraId="086D539E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05AC9EC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06" w:type="dxa"/>
          </w:tcPr>
          <w:p w14:paraId="4A53B5AC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6C72E9" w:rsidRPr="00C20284" w14:paraId="3434A51E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52D767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06" w:type="dxa"/>
          </w:tcPr>
          <w:p w14:paraId="1C278C0E" w14:textId="06D846E3" w:rsidR="006C72E9" w:rsidRPr="003067AA" w:rsidRDefault="00CC4DA4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val="en-US" w:bidi="th-TH"/>
              </w:rPr>
              <w:t>การเปลี่ยนแปลง</w:t>
            </w:r>
            <w:r w:rsidR="006C72E9"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</w:t>
            </w:r>
          </w:p>
        </w:tc>
      </w:tr>
      <w:tr w:rsidR="006C72E9" w:rsidRPr="00C20284" w14:paraId="15DE9D17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1202" w:type="dxa"/>
          </w:tcPr>
          <w:p w14:paraId="62AF33E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76682EF6" w14:textId="0AEE0A01" w:rsidR="006C72E9" w:rsidRPr="003067AA" w:rsidRDefault="00B640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</w:t>
            </w:r>
            <w:r w:rsidR="00CC4DA4" w:rsidRPr="003067AA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ที่สำคัญ</w:t>
            </w:r>
          </w:p>
        </w:tc>
      </w:tr>
      <w:tr w:rsidR="006C72E9" w:rsidRPr="00C20284" w14:paraId="37AE54D3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440DFF3C" w14:textId="4A77A859" w:rsidR="006C72E9" w:rsidRPr="003067AA" w:rsidRDefault="00B923B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06" w:type="dxa"/>
          </w:tcPr>
          <w:p w14:paraId="68058AE5" w14:textId="77777777" w:rsidR="006C72E9" w:rsidRPr="003067AA" w:rsidRDefault="006C72E9" w:rsidP="00387CA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6C72E9" w:rsidRPr="00C20284" w14:paraId="4D5B91D8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35F8F021" w14:textId="3FA6780C" w:rsidR="006C72E9" w:rsidRPr="003067AA" w:rsidRDefault="00B923B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06" w:type="dxa"/>
          </w:tcPr>
          <w:p w14:paraId="2A20F4C9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6C72E9" w:rsidRPr="00C20284" w14:paraId="20051E18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4CF6E89B" w14:textId="01ECF802" w:rsidR="006C72E9" w:rsidRPr="003067AA" w:rsidRDefault="00B923B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06" w:type="dxa"/>
          </w:tcPr>
          <w:p w14:paraId="374653AE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6C72E9" w:rsidRPr="00C20284" w14:paraId="4A99C319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7F603710" w14:textId="5B72CEE0" w:rsidR="006C72E9" w:rsidRPr="003067AA" w:rsidRDefault="00B923B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06" w:type="dxa"/>
          </w:tcPr>
          <w:p w14:paraId="292D516E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สินทรัพย์ชีวภาพ</w:t>
            </w:r>
          </w:p>
        </w:tc>
      </w:tr>
      <w:tr w:rsidR="006C72E9" w:rsidRPr="00C20284" w14:paraId="2386726B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07DE83A2" w14:textId="206467B7" w:rsidR="006C72E9" w:rsidRPr="003067AA" w:rsidRDefault="00B923B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06" w:type="dxa"/>
          </w:tcPr>
          <w:p w14:paraId="7E6C8064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6C72E9" w:rsidRPr="00C20284" w14:paraId="5FF19F08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77E03089" w14:textId="5552C9C5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B923BE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06" w:type="dxa"/>
          </w:tcPr>
          <w:p w14:paraId="6EB2E46A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6C72E9" w:rsidRPr="00C20284" w14:paraId="08B966FA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536EDEBB" w14:textId="585B8BCE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B923BE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06" w:type="dxa"/>
          </w:tcPr>
          <w:p w14:paraId="5F638A31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6C72E9" w:rsidRPr="00C20284" w14:paraId="3E38D21E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4BB02AE2" w14:textId="21C95A2B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B923BE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06" w:type="dxa"/>
          </w:tcPr>
          <w:p w14:paraId="406A046E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BC686F" w:rsidRPr="00C20284" w14:paraId="4D90B46E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1F09E8A5" w14:textId="172ED566" w:rsidR="00BC686F" w:rsidRPr="003067AA" w:rsidRDefault="00FB17D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06" w:type="dxa"/>
          </w:tcPr>
          <w:p w14:paraId="5A2EB989" w14:textId="4CE4A667" w:rsidR="00BC686F" w:rsidRPr="003067AA" w:rsidRDefault="00FB17D7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6C72E9" w:rsidRPr="00C20284" w14:paraId="48FF1B1C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24E1A0CB" w14:textId="31B31171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7EE241B1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C72E9" w:rsidRPr="00C20284" w14:paraId="631C0873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7DBFEC17" w14:textId="459FE27D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06" w:type="dxa"/>
          </w:tcPr>
          <w:p w14:paraId="46D13646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6C72E9" w:rsidRPr="00C20284" w14:paraId="4D8621DB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457D08A1" w14:textId="76668F0F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06" w:type="dxa"/>
          </w:tcPr>
          <w:p w14:paraId="68C0F50F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6C72E9" w:rsidRPr="00C20284" w14:paraId="0E6F3387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2DCDAD7F" w14:textId="117C49EB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06" w:type="dxa"/>
          </w:tcPr>
          <w:p w14:paraId="468599EF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6C72E9" w:rsidRPr="00C20284" w14:paraId="62E98912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5B188361" w14:textId="0E18EEFF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06" w:type="dxa"/>
          </w:tcPr>
          <w:p w14:paraId="56750910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C72E9" w:rsidRPr="00C20284" w14:paraId="209AC6D4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343C64B6" w14:textId="16642C69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06" w:type="dxa"/>
          </w:tcPr>
          <w:p w14:paraId="0BF0668C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6C72E9" w:rsidRPr="00C20284" w14:paraId="6CF3F5BD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CCA6ECE" w14:textId="68731AA5" w:rsidR="006C72E9" w:rsidRPr="003067AA" w:rsidRDefault="00EF50B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906" w:type="dxa"/>
          </w:tcPr>
          <w:p w14:paraId="2D09D317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6C72E9" w:rsidRPr="00C20284" w14:paraId="4748B278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66275270" w14:textId="6FBB89BD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06" w:type="dxa"/>
          </w:tcPr>
          <w:p w14:paraId="0D92796B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6C72E9" w:rsidRPr="00C20284" w14:paraId="0EF9ED62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4AF39310" w14:textId="7D2E342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06" w:type="dxa"/>
          </w:tcPr>
          <w:p w14:paraId="7D5DB51C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ส่วนเกินทุนและ</w:t>
            </w:r>
            <w:r w:rsidRPr="003067AA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bidi="th-TH"/>
              </w:rPr>
              <w:t>ทุน</w:t>
            </w: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  <w:r w:rsidRPr="000840F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6C72E9" w:rsidRPr="00C20284" w14:paraId="65BF5624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1202" w:type="dxa"/>
          </w:tcPr>
          <w:p w14:paraId="251485F8" w14:textId="70942453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06" w:type="dxa"/>
          </w:tcPr>
          <w:p w14:paraId="1F644BDE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6C72E9" w:rsidRPr="00C20284" w14:paraId="7AC4033E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7858A2C1" w14:textId="57EAF3AB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7B68B3BB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C72E9" w:rsidRPr="00C20284" w14:paraId="190DC448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4CBD5A88" w14:textId="7920E21A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06" w:type="dxa"/>
          </w:tcPr>
          <w:p w14:paraId="1746FABC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ค่าใช้จ่ายผลประโยชน์ตอบแทนผู้บริหารและพนักงาน</w:t>
            </w:r>
          </w:p>
        </w:tc>
      </w:tr>
      <w:tr w:rsidR="006C72E9" w:rsidRPr="00C20284" w14:paraId="0327C68E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402FCAA9" w14:textId="7362447F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06" w:type="dxa"/>
          </w:tcPr>
          <w:p w14:paraId="047E7A55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6C72E9" w:rsidRPr="00C20284" w14:paraId="237DC1BD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27F8E77D" w14:textId="13F54DA3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06" w:type="dxa"/>
          </w:tcPr>
          <w:p w14:paraId="12D57F35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C72E9" w:rsidRPr="00C20284" w14:paraId="26F42A08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2A7E2CF4" w14:textId="32A58F2C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06" w:type="dxa"/>
          </w:tcPr>
          <w:p w14:paraId="458F5672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B923BE" w:rsidRPr="00C20284" w14:paraId="270E6D4D" w14:textId="77777777" w:rsidTr="005545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1202" w:type="dxa"/>
          </w:tcPr>
          <w:p w14:paraId="7FFD4DD8" w14:textId="0281B09D" w:rsidR="00B923BE" w:rsidRPr="003067AA" w:rsidRDefault="00B923BE" w:rsidP="00B9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06" w:type="dxa"/>
          </w:tcPr>
          <w:p w14:paraId="33A0489D" w14:textId="09446DA7" w:rsidR="00B923BE" w:rsidRPr="003067AA" w:rsidRDefault="00B923BE" w:rsidP="00B923B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เงินปันผล</w:t>
            </w:r>
            <w:r w:rsidRPr="003067AA">
              <w:rPr>
                <w:rFonts w:asciiTheme="majorBidi" w:eastAsia="Book Antiqua" w:hAnsiTheme="majorBidi" w:cstheme="majorBidi" w:hint="cs"/>
                <w:sz w:val="30"/>
                <w:szCs w:val="30"/>
                <w:cs/>
              </w:rPr>
              <w:t>จ่าย</w:t>
            </w:r>
          </w:p>
        </w:tc>
      </w:tr>
    </w:tbl>
    <w:p w14:paraId="6F83FAA3" w14:textId="77777777" w:rsidR="006C72E9" w:rsidRPr="003067AA" w:rsidRDefault="006C72E9" w:rsidP="006C72E9">
      <w:pPr>
        <w:rPr>
          <w:rFonts w:asciiTheme="majorBidi" w:hAnsiTheme="majorBidi" w:cstheme="majorBidi"/>
          <w:vanish/>
        </w:rPr>
      </w:pPr>
    </w:p>
    <w:tbl>
      <w:tblPr>
        <w:tblpPr w:leftFromText="180" w:rightFromText="180" w:vertAnchor="text" w:horzAnchor="margin" w:tblpX="-81" w:tblpY="-80"/>
        <w:tblW w:w="0" w:type="auto"/>
        <w:tblLook w:val="01E0" w:firstRow="1" w:lastRow="1" w:firstColumn="1" w:lastColumn="1" w:noHBand="0" w:noVBand="0"/>
      </w:tblPr>
      <w:tblGrid>
        <w:gridCol w:w="1188"/>
        <w:gridCol w:w="7920"/>
      </w:tblGrid>
      <w:tr w:rsidR="006C72E9" w:rsidRPr="00C20284" w14:paraId="611175A7" w14:textId="77777777" w:rsidTr="00387CAF">
        <w:tc>
          <w:tcPr>
            <w:tcW w:w="1188" w:type="dxa"/>
          </w:tcPr>
          <w:p w14:paraId="35332CF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</w:rPr>
              <w:lastRenderedPageBreak/>
              <w:br w:type="page"/>
            </w:r>
            <w:r w:rsidRPr="003067AA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07519D7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C72E9" w:rsidRPr="00C20284" w14:paraId="7A76CB98" w14:textId="77777777" w:rsidTr="00387CAF">
        <w:trPr>
          <w:trHeight w:hRule="exact" w:val="216"/>
        </w:trPr>
        <w:tc>
          <w:tcPr>
            <w:tcW w:w="1188" w:type="dxa"/>
          </w:tcPr>
          <w:p w14:paraId="75DB68B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7D4C7D7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C72E9" w:rsidRPr="00C20284" w14:paraId="33846E3B" w14:textId="77777777" w:rsidTr="00387CAF">
        <w:tc>
          <w:tcPr>
            <w:tcW w:w="1188" w:type="dxa"/>
          </w:tcPr>
          <w:p w14:paraId="549FA599" w14:textId="083932D2" w:rsidR="006C72E9" w:rsidRPr="003067AA" w:rsidRDefault="00EF50B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0BA0D12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72E9" w:rsidRPr="00C20284" w14:paraId="3793F2CA" w14:textId="77777777" w:rsidTr="00387CAF">
        <w:tc>
          <w:tcPr>
            <w:tcW w:w="1188" w:type="dxa"/>
          </w:tcPr>
          <w:p w14:paraId="7A859596" w14:textId="057B511A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3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71C8989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C72E9" w:rsidRPr="00C20284" w14:paraId="201C9530" w14:textId="77777777" w:rsidTr="00387CAF">
        <w:tc>
          <w:tcPr>
            <w:tcW w:w="1188" w:type="dxa"/>
          </w:tcPr>
          <w:p w14:paraId="41D5FFEE" w14:textId="3060E9A5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3</w:t>
            </w:r>
            <w:r w:rsidR="00EF50B9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9C8316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C72E9" w:rsidRPr="00C20284" w14:paraId="2B7DF261" w14:textId="77777777" w:rsidTr="00387CAF">
        <w:tc>
          <w:tcPr>
            <w:tcW w:w="1188" w:type="dxa"/>
          </w:tcPr>
          <w:p w14:paraId="03941893" w14:textId="5B1A83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3</w:t>
            </w:r>
            <w:r w:rsidR="00A9102B" w:rsidRPr="003067AA">
              <w:rPr>
                <w:rFonts w:asciiTheme="majorBidi" w:eastAsia="Book Antiqu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37F737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C72E9" w:rsidRPr="00C20284" w14:paraId="6C27C451" w14:textId="77777777" w:rsidTr="00387CAF">
        <w:tc>
          <w:tcPr>
            <w:tcW w:w="1188" w:type="dxa"/>
          </w:tcPr>
          <w:p w14:paraId="7C400A4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D86858" w14:textId="77777777" w:rsidR="006C72E9" w:rsidRPr="003067AA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CA35B26" w14:textId="77777777" w:rsidR="006C72E9" w:rsidRPr="003067AA" w:rsidRDefault="006C72E9" w:rsidP="006C72E9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Theme="majorBidi" w:hAnsiTheme="majorBidi" w:cstheme="majorBidi"/>
          <w:sz w:val="30"/>
          <w:szCs w:val="30"/>
        </w:rPr>
      </w:pPr>
    </w:p>
    <w:p w14:paraId="31ECA73C" w14:textId="77777777" w:rsidR="006C72E9" w:rsidRPr="003067AA" w:rsidRDefault="006C72E9" w:rsidP="006C72E9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Theme="majorBidi" w:hAnsiTheme="majorBidi" w:cstheme="majorBidi"/>
          <w:sz w:val="30"/>
          <w:szCs w:val="30"/>
        </w:rPr>
      </w:pPr>
    </w:p>
    <w:p w14:paraId="5ED867E3" w14:textId="77777777" w:rsidR="006C72E9" w:rsidRPr="003067AA" w:rsidRDefault="006C72E9" w:rsidP="006C72E9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  <w:r w:rsidRPr="003067A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F16470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4B0CAE4" w14:textId="0D5DD0CC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กรรมการบริหารได้อนุมัติให้ออกงบการเงินนี้เมื่อวันที่ </w:t>
      </w:r>
      <w:r w:rsidR="00B25393" w:rsidRPr="003067AA">
        <w:rPr>
          <w:rFonts w:asciiTheme="majorBidi" w:hAnsiTheme="majorBidi" w:cstheme="majorBidi"/>
          <w:sz w:val="30"/>
          <w:szCs w:val="30"/>
        </w:rPr>
        <w:t xml:space="preserve">24 </w:t>
      </w:r>
      <w:r w:rsidR="00B25393" w:rsidRPr="003067AA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B25393" w:rsidRPr="003067AA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0D64486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B3A340A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b w:val="0"/>
          <w:bCs w:val="0"/>
          <w:szCs w:val="30"/>
          <w:cs/>
          <w:lang w:val="th-TH"/>
        </w:rPr>
      </w:pPr>
      <w:r w:rsidRPr="003067AA">
        <w:rPr>
          <w:rFonts w:cstheme="majorBidi"/>
          <w:szCs w:val="30"/>
          <w:cs/>
        </w:rPr>
        <w:t>ข้อมูล</w:t>
      </w:r>
      <w:r w:rsidRPr="003067AA">
        <w:rPr>
          <w:rFonts w:cstheme="majorBidi"/>
          <w:szCs w:val="30"/>
          <w:cs/>
          <w:lang w:val="th-TH"/>
        </w:rPr>
        <w:t>ทั่วไป</w:t>
      </w:r>
    </w:p>
    <w:p w14:paraId="62EB4C4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7DB430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3067AA">
        <w:rPr>
          <w:rFonts w:asciiTheme="majorBidi" w:hAnsiTheme="majorBidi" w:cstheme="majorBidi"/>
          <w:sz w:val="30"/>
          <w:szCs w:val="30"/>
        </w:rPr>
        <w:t>“</w:t>
      </w:r>
      <w:r w:rsidRPr="003067A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067AA">
        <w:rPr>
          <w:rFonts w:asciiTheme="majorBidi" w:hAnsiTheme="majorBidi" w:cstheme="majorBidi"/>
          <w:sz w:val="30"/>
          <w:szCs w:val="30"/>
        </w:rPr>
        <w:t>”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เป็นนิติบุคคลที่จัดตั้งขึ้นในประเทศไทยเมื่อวันที่</w:t>
      </w:r>
      <w:r w:rsidRPr="003067AA">
        <w:rPr>
          <w:rFonts w:asciiTheme="majorBidi" w:hAnsiTheme="majorBidi" w:cstheme="majorBidi"/>
          <w:sz w:val="30"/>
          <w:szCs w:val="30"/>
        </w:rPr>
        <w:t xml:space="preserve"> 17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067AA">
        <w:rPr>
          <w:rFonts w:asciiTheme="majorBidi" w:hAnsiTheme="majorBidi" w:cstheme="majorBidi"/>
          <w:sz w:val="30"/>
          <w:szCs w:val="30"/>
        </w:rPr>
        <w:t xml:space="preserve">2521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และมีที่อยู่จดทะเบียนตั้งอยู่เลขที่ </w:t>
      </w:r>
      <w:r w:rsidRPr="003067AA">
        <w:rPr>
          <w:rFonts w:asciiTheme="majorBidi" w:hAnsiTheme="majorBidi" w:cstheme="majorBidi"/>
          <w:sz w:val="30"/>
          <w:szCs w:val="30"/>
        </w:rPr>
        <w:t>313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อาคาร ซี.พี. ทาวเวอร์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ถนนสีลม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แขวงสีลม เขตบางรัก กรุงเทพมหานคร</w:t>
      </w:r>
      <w:r w:rsidRPr="003067AA">
        <w:rPr>
          <w:rFonts w:asciiTheme="majorBidi" w:hAnsiTheme="majorBidi" w:cstheme="majorBidi"/>
          <w:sz w:val="30"/>
          <w:szCs w:val="30"/>
        </w:rPr>
        <w:t xml:space="preserve"> 10500  </w:t>
      </w:r>
      <w:r w:rsidRPr="003067AA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31A70C3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8CFF2F" w14:textId="3266F194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21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/>
          <w:sz w:val="30"/>
          <w:szCs w:val="30"/>
        </w:rPr>
        <w:t>2530</w:t>
      </w:r>
    </w:p>
    <w:p w14:paraId="6C26A06A" w14:textId="77777777" w:rsidR="006C72E9" w:rsidRPr="003067AA" w:rsidRDefault="006C72E9" w:rsidP="006C72E9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20E4E38B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3067AA">
        <w:rPr>
          <w:rFonts w:asciiTheme="majorBidi" w:hAnsiTheme="majorBidi" w:cstheme="majorBidi"/>
          <w:sz w:val="30"/>
          <w:szCs w:val="30"/>
        </w:rPr>
        <w:t>(</w:t>
      </w:r>
      <w:r w:rsidRPr="003067AA">
        <w:rPr>
          <w:rFonts w:asciiTheme="majorBidi" w:hAnsiTheme="majorBidi" w:cstheme="majorBidi"/>
          <w:sz w:val="30"/>
          <w:szCs w:val="30"/>
          <w:cs/>
        </w:rPr>
        <w:t>รวมกันเรียกว่า</w:t>
      </w:r>
      <w:r w:rsidRPr="003067AA">
        <w:rPr>
          <w:rFonts w:asciiTheme="majorBidi" w:hAnsiTheme="majorBidi" w:cstheme="majorBidi"/>
          <w:sz w:val="30"/>
          <w:szCs w:val="30"/>
        </w:rPr>
        <w:t xml:space="preserve"> “</w:t>
      </w: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067AA">
        <w:rPr>
          <w:rFonts w:asciiTheme="majorBidi" w:hAnsiTheme="majorBidi" w:cstheme="majorBidi"/>
          <w:sz w:val="30"/>
          <w:szCs w:val="30"/>
        </w:rPr>
        <w:t xml:space="preserve">”) </w:t>
      </w:r>
      <w:r w:rsidRPr="003067AA">
        <w:rPr>
          <w:rFonts w:asciiTheme="majorBidi" w:hAnsiTheme="majorBidi" w:cstheme="majorBidi"/>
          <w:sz w:val="30"/>
          <w:szCs w:val="30"/>
          <w:cs/>
        </w:rPr>
        <w:t>ดำเนินธุรกิจหลักด้านการเกษตรอุตสาหกรรมและอาหาร</w:t>
      </w:r>
      <w:r w:rsidRPr="003067AA">
        <w:rPr>
          <w:rFonts w:asciiTheme="majorBidi" w:hAnsiTheme="majorBidi" w:cstheme="majorBidi"/>
          <w:sz w:val="30"/>
          <w:szCs w:val="30"/>
        </w:rPr>
        <w:t xml:space="preserve">   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ครบวงจร </w:t>
      </w:r>
    </w:p>
    <w:p w14:paraId="07FA07AB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1E04D921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มีที่ตั้งของธุรกิจครอบคลุมทั้งภายในประเทศและต่างประเทศ ซึ่งแบ่งเป็น </w:t>
      </w:r>
      <w:r w:rsidRPr="003067AA">
        <w:rPr>
          <w:rFonts w:asciiTheme="majorBidi" w:hAnsiTheme="majorBidi" w:cstheme="majorBidi"/>
          <w:sz w:val="30"/>
          <w:szCs w:val="30"/>
        </w:rPr>
        <w:t>2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ส่วนงานหลักดังนี้   </w:t>
      </w:r>
    </w:p>
    <w:p w14:paraId="3B0A8EB2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F1115FD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 xml:space="preserve">1)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tab/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6D853DC9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 xml:space="preserve">2)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tab/>
      </w:r>
      <w:r w:rsidRPr="003067AA">
        <w:rPr>
          <w:rFonts w:asciiTheme="majorBidi" w:hAnsiTheme="majorBidi" w:cstheme="majorBidi"/>
          <w:sz w:val="30"/>
          <w:szCs w:val="30"/>
          <w:cs/>
        </w:rPr>
        <w:t>ส่วนงานธุรกิจสัตว์น้ำ ครอบคลุมสินค้าประเภท</w:t>
      </w:r>
      <w:smartTag w:uri="urn:schemas-microsoft-com:office:smarttags" w:element="PersonName">
        <w:r w:rsidRPr="003067AA">
          <w:rPr>
            <w:rFonts w:asciiTheme="majorBidi" w:hAnsiTheme="majorBidi" w:cstheme="majorBidi"/>
            <w:sz w:val="30"/>
            <w:szCs w:val="30"/>
            <w:cs/>
          </w:rPr>
          <w:t>กุ้ง</w:t>
        </w:r>
      </w:smartTag>
      <w:r w:rsidRPr="003067AA">
        <w:rPr>
          <w:rFonts w:asciiTheme="majorBidi" w:hAnsiTheme="majorBidi" w:cstheme="majorBidi"/>
          <w:sz w:val="30"/>
          <w:szCs w:val="30"/>
          <w:cs/>
        </w:rPr>
        <w:t xml:space="preserve">และปลา  </w:t>
      </w:r>
    </w:p>
    <w:p w14:paraId="2BA02EAC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B2B50A1" w14:textId="399529EA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การดำเนินธุรกิจของกลุ่มบริษัททั้ง </w:t>
      </w:r>
      <w:r w:rsidRPr="003067AA">
        <w:rPr>
          <w:rFonts w:asciiTheme="majorBidi" w:hAnsiTheme="majorBidi" w:cstheme="majorBidi"/>
          <w:sz w:val="30"/>
          <w:szCs w:val="30"/>
        </w:rPr>
        <w:t>2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ส่วนงานหลักดังกล่าวมีลักษณะครบวงจร เริ่มตั้งแต่การจัดหาวัตถุดิบเพื่อใช้</w:t>
      </w:r>
      <w:r w:rsidR="0070025C"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ในการผลิตอาหารสัตว์ การดำเนินธุรกิจผลิตอาหารสัตว์ การเพาะพันธุ์สัตว์ การเลี้ยงสัตว์เพื่อการค้า การแปรรูปเนื้อสัตว์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การผลิตผลิตภัณฑ์อาหารสำเร็จรูปพร้อมรับประทาน รวมถึงธุรกิจร้านค้าปลีกและร้านอาหาร ซึ่งผลิตภัณฑ์หลักของกลุ่มบริษัทจำแนกได้เป็น</w:t>
      </w:r>
      <w:r w:rsidRPr="003067AA">
        <w:rPr>
          <w:rFonts w:asciiTheme="majorBidi" w:hAnsiTheme="majorBidi" w:cstheme="majorBidi"/>
          <w:sz w:val="30"/>
          <w:szCs w:val="30"/>
        </w:rPr>
        <w:t xml:space="preserve"> 3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ประเภทหลักดังนี้   </w:t>
      </w:r>
    </w:p>
    <w:p w14:paraId="07C109A8" w14:textId="77777777" w:rsidR="006C72E9" w:rsidRPr="0035547B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C2B5B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 xml:space="preserve">1)  </w:t>
      </w:r>
      <w:r w:rsidRPr="003067AA">
        <w:rPr>
          <w:rFonts w:asciiTheme="majorBidi" w:hAnsiTheme="majorBidi" w:cstheme="majorBidi"/>
          <w:sz w:val="30"/>
          <w:szCs w:val="30"/>
          <w:cs/>
        </w:rPr>
        <w:tab/>
        <w:t>อาหารสัตว์</w:t>
      </w:r>
    </w:p>
    <w:p w14:paraId="6937F3CF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 xml:space="preserve">2)  </w:t>
      </w:r>
      <w:r w:rsidRPr="003067AA">
        <w:rPr>
          <w:rFonts w:asciiTheme="majorBidi" w:hAnsiTheme="majorBidi" w:cstheme="majorBidi"/>
          <w:sz w:val="30"/>
          <w:szCs w:val="30"/>
          <w:cs/>
        </w:rPr>
        <w:tab/>
        <w:t>ผลิตภัณฑ์จากฟาร์มเลี้ยงสัตว์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เช่น พันธุ์สัตว์ สัตว์มีชีวิต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การแปรรูป</w:t>
      </w:r>
      <w:r w:rsidRPr="003067AA">
        <w:rPr>
          <w:rFonts w:asciiTheme="majorBidi" w:hAnsiTheme="majorBidi" w:cstheme="majorBidi"/>
          <w:sz w:val="30"/>
          <w:szCs w:val="30"/>
          <w:cs/>
        </w:rPr>
        <w:t>เนื้อสัตว์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เป็นต้น  </w:t>
      </w:r>
    </w:p>
    <w:p w14:paraId="22913D6B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 xml:space="preserve">3)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ab/>
        <w:t>อาหารแปรรูปและอาหารสำเร็จรูป</w:t>
      </w:r>
    </w:p>
    <w:p w14:paraId="38EDF6F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C27DA9D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FA890F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3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70"/>
        <w:gridCol w:w="265"/>
        <w:gridCol w:w="2705"/>
        <w:gridCol w:w="266"/>
        <w:gridCol w:w="1174"/>
        <w:gridCol w:w="251"/>
        <w:gridCol w:w="784"/>
        <w:gridCol w:w="270"/>
        <w:gridCol w:w="765"/>
      </w:tblGrid>
      <w:tr w:rsidR="006C72E9" w:rsidRPr="00C20284" w14:paraId="30D369C6" w14:textId="77777777" w:rsidTr="006B5BF3">
        <w:trPr>
          <w:trHeight w:val="20"/>
          <w:tblHeader/>
        </w:trPr>
        <w:tc>
          <w:tcPr>
            <w:tcW w:w="3870" w:type="dxa"/>
          </w:tcPr>
          <w:p w14:paraId="0968DDFE" w14:textId="77777777" w:rsidR="006C72E9" w:rsidRPr="003067AA" w:rsidRDefault="006C72E9" w:rsidP="00387CAF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190F13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37640F6A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14B0223D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41E31A3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51" w:type="dxa"/>
          </w:tcPr>
          <w:p w14:paraId="55630BE3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53CBDCDA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EE48BC8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C72E9" w:rsidRPr="00C20284" w14:paraId="7B6E03CA" w14:textId="77777777" w:rsidTr="006B5BF3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D9CE8" w14:textId="77777777" w:rsidR="006C72E9" w:rsidRPr="003067AA" w:rsidRDefault="006C72E9" w:rsidP="00387CAF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306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5" w:type="dxa"/>
          </w:tcPr>
          <w:p w14:paraId="08C9512B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B8CC7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3D9483F0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65945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51" w:type="dxa"/>
          </w:tcPr>
          <w:p w14:paraId="73EB5FB0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2E8E9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6C72E9" w:rsidRPr="00C20284" w14:paraId="6DB59494" w14:textId="77777777" w:rsidTr="006B5BF3">
        <w:trPr>
          <w:trHeight w:val="20"/>
          <w:tblHeader/>
        </w:trPr>
        <w:tc>
          <w:tcPr>
            <w:tcW w:w="3870" w:type="dxa"/>
          </w:tcPr>
          <w:p w14:paraId="469451B8" w14:textId="77777777" w:rsidR="006C72E9" w:rsidRPr="003067AA" w:rsidRDefault="006C72E9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430FEB11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54B9C23E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55DA0E8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23F2E310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7FD9D2D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3A250" w14:textId="5DCEEB39" w:rsidR="006C72E9" w:rsidRPr="003067AA" w:rsidRDefault="00017A7A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FF69E2C" w14:textId="77777777" w:rsidR="006C72E9" w:rsidRPr="003067AA" w:rsidRDefault="006C72E9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EBFEC" w14:textId="18B2D9FC" w:rsidR="006C72E9" w:rsidRPr="003067AA" w:rsidRDefault="00017A7A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C72E9" w:rsidRPr="00C20284" w14:paraId="0AE9B382" w14:textId="77777777" w:rsidTr="006B5BF3">
        <w:trPr>
          <w:trHeight w:val="20"/>
        </w:trPr>
        <w:tc>
          <w:tcPr>
            <w:tcW w:w="6840" w:type="dxa"/>
            <w:gridSpan w:val="3"/>
          </w:tcPr>
          <w:p w14:paraId="6A11D56B" w14:textId="77777777" w:rsidR="006C72E9" w:rsidRPr="003067AA" w:rsidRDefault="006C72E9" w:rsidP="00387CAF">
            <w:pPr>
              <w:spacing w:line="350" w:lineRule="exact"/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บริษัทที่มีกิจการในประเทศไทยและที่ดำเนินธุรกิจ</w:t>
            </w:r>
          </w:p>
        </w:tc>
        <w:tc>
          <w:tcPr>
            <w:tcW w:w="266" w:type="dxa"/>
          </w:tcPr>
          <w:p w14:paraId="49355A30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D1C7FE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0F22BF8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8DBAFD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B32FB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4EFB46E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2E9" w:rsidRPr="00C20284" w14:paraId="31BFC259" w14:textId="77777777" w:rsidTr="006B5BF3">
        <w:trPr>
          <w:trHeight w:val="20"/>
        </w:trPr>
        <w:tc>
          <w:tcPr>
            <w:tcW w:w="3870" w:type="dxa"/>
            <w:hideMark/>
          </w:tcPr>
          <w:p w14:paraId="42984A02" w14:textId="77777777" w:rsidR="006C72E9" w:rsidRPr="003067AA" w:rsidRDefault="006C72E9" w:rsidP="00387CAF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ที่เกี่ยวเนื่องกับกิจการในประเทศไทย</w:t>
            </w:r>
          </w:p>
        </w:tc>
        <w:tc>
          <w:tcPr>
            <w:tcW w:w="265" w:type="dxa"/>
          </w:tcPr>
          <w:p w14:paraId="675C0903" w14:textId="77777777" w:rsidR="006C72E9" w:rsidRPr="003067AA" w:rsidRDefault="006C72E9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0D2B392" w14:textId="77777777" w:rsidR="006C72E9" w:rsidRPr="003067AA" w:rsidRDefault="006C72E9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3E3FCF11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F78FA6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44EB04B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9CDF0AE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972F54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EFFADE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2E9" w:rsidRPr="00C20284" w14:paraId="46E27231" w14:textId="77777777" w:rsidTr="006B5BF3">
        <w:trPr>
          <w:trHeight w:val="20"/>
        </w:trPr>
        <w:tc>
          <w:tcPr>
            <w:tcW w:w="3870" w:type="dxa"/>
            <w:hideMark/>
          </w:tcPr>
          <w:p w14:paraId="248FB02B" w14:textId="77777777" w:rsidR="006C72E9" w:rsidRPr="003067AA" w:rsidRDefault="006C72E9" w:rsidP="00387CAF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ธุรกิจสัตว์บก</w:t>
            </w:r>
          </w:p>
        </w:tc>
        <w:tc>
          <w:tcPr>
            <w:tcW w:w="265" w:type="dxa"/>
          </w:tcPr>
          <w:p w14:paraId="37662150" w14:textId="77777777" w:rsidR="006C72E9" w:rsidRPr="003067AA" w:rsidRDefault="006C72E9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418BCAC" w14:textId="77777777" w:rsidR="006C72E9" w:rsidRPr="003067AA" w:rsidRDefault="006C72E9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240AFEAF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D93E23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D31B841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77672E6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2C0DD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E4DB9E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2E9" w:rsidRPr="00C20284" w14:paraId="75B0F566" w14:textId="77777777" w:rsidTr="006B5BF3">
        <w:trPr>
          <w:trHeight w:val="20"/>
        </w:trPr>
        <w:tc>
          <w:tcPr>
            <w:tcW w:w="3870" w:type="dxa"/>
            <w:hideMark/>
          </w:tcPr>
          <w:p w14:paraId="7843AB5F" w14:textId="77777777" w:rsidR="006C72E9" w:rsidRPr="003067AA" w:rsidRDefault="006C72E9" w:rsidP="00387CAF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57125917" w14:textId="77777777" w:rsidR="006C72E9" w:rsidRPr="003067AA" w:rsidRDefault="006C72E9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5F0B1AD" w14:textId="77777777" w:rsidR="006C72E9" w:rsidRPr="003067AA" w:rsidRDefault="006C72E9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2DDD3063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996073B" w14:textId="77777777" w:rsidR="006C72E9" w:rsidRPr="003067AA" w:rsidRDefault="006C72E9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A01DEE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8A8EF7B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F8081E" w14:textId="77777777" w:rsidR="006C72E9" w:rsidRPr="003067AA" w:rsidRDefault="006C72E9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D5C36D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40D6" w:rsidRPr="00C20284" w14:paraId="2280A07E" w14:textId="77777777" w:rsidTr="006B5BF3">
        <w:trPr>
          <w:trHeight w:val="20"/>
        </w:trPr>
        <w:tc>
          <w:tcPr>
            <w:tcW w:w="3870" w:type="dxa"/>
            <w:vAlign w:val="center"/>
            <w:hideMark/>
          </w:tcPr>
          <w:p w14:paraId="20C350B4" w14:textId="77777777" w:rsidR="005840D6" w:rsidRPr="003067AA" w:rsidRDefault="005840D6" w:rsidP="005840D6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กรุงเทพโปรดิ๊วส จำกัด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มหาชน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5" w:type="dxa"/>
            <w:vAlign w:val="center"/>
          </w:tcPr>
          <w:p w14:paraId="7FFBCC99" w14:textId="77777777" w:rsidR="005840D6" w:rsidRPr="003067AA" w:rsidRDefault="005840D6" w:rsidP="005840D6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79E50729" w14:textId="77777777" w:rsidR="005840D6" w:rsidRPr="003067AA" w:rsidRDefault="005840D6" w:rsidP="005840D6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ซื้อและขายวัตถุดิบอาหารสัตว์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62509A37" w14:textId="77777777" w:rsidR="005840D6" w:rsidRPr="003067AA" w:rsidRDefault="005840D6" w:rsidP="005840D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  <w:hideMark/>
          </w:tcPr>
          <w:p w14:paraId="49392697" w14:textId="77777777" w:rsidR="005840D6" w:rsidRPr="003067AA" w:rsidRDefault="005840D6" w:rsidP="005840D6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308A5D4D" w14:textId="77777777" w:rsidR="005840D6" w:rsidRPr="003067AA" w:rsidRDefault="005840D6" w:rsidP="005840D6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72A22C5" w14:textId="41E4B02E" w:rsidR="005840D6" w:rsidRPr="003067AA" w:rsidRDefault="00F02011" w:rsidP="0058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99.44</w:t>
            </w:r>
          </w:p>
        </w:tc>
        <w:tc>
          <w:tcPr>
            <w:tcW w:w="270" w:type="dxa"/>
            <w:vAlign w:val="center"/>
          </w:tcPr>
          <w:p w14:paraId="3684CA91" w14:textId="77777777" w:rsidR="005840D6" w:rsidRPr="003067AA" w:rsidRDefault="005840D6" w:rsidP="005840D6">
            <w:pPr>
              <w:tabs>
                <w:tab w:val="decimal" w:pos="40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1F5BDED7" w14:textId="4106CF05" w:rsidR="005840D6" w:rsidRPr="003067AA" w:rsidRDefault="005840D6" w:rsidP="0058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99.44</w:t>
            </w:r>
          </w:p>
        </w:tc>
      </w:tr>
      <w:tr w:rsidR="005840D6" w:rsidRPr="00C20284" w14:paraId="0ABE25FD" w14:textId="77777777" w:rsidTr="006B5BF3">
        <w:trPr>
          <w:trHeight w:val="20"/>
        </w:trPr>
        <w:tc>
          <w:tcPr>
            <w:tcW w:w="3870" w:type="dxa"/>
            <w:vAlign w:val="center"/>
            <w:hideMark/>
          </w:tcPr>
          <w:p w14:paraId="3B99D911" w14:textId="77777777" w:rsidR="005840D6" w:rsidRPr="003067AA" w:rsidRDefault="005840D6" w:rsidP="005840D6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2)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265" w:type="dxa"/>
            <w:vAlign w:val="center"/>
          </w:tcPr>
          <w:p w14:paraId="18292C1B" w14:textId="77777777" w:rsidR="005840D6" w:rsidRPr="003067AA" w:rsidRDefault="005840D6" w:rsidP="005840D6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7E8DD3DB" w14:textId="77777777" w:rsidR="005840D6" w:rsidRPr="003067AA" w:rsidRDefault="005840D6" w:rsidP="005840D6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เกษตรอุตสาหกรรมและอาหารครบวงจร</w:t>
            </w:r>
          </w:p>
        </w:tc>
        <w:tc>
          <w:tcPr>
            <w:tcW w:w="266" w:type="dxa"/>
            <w:vAlign w:val="center"/>
          </w:tcPr>
          <w:p w14:paraId="220586C6" w14:textId="77777777" w:rsidR="005840D6" w:rsidRPr="003067AA" w:rsidRDefault="005840D6" w:rsidP="005840D6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  <w:hideMark/>
          </w:tcPr>
          <w:p w14:paraId="49102A7A" w14:textId="77777777" w:rsidR="005840D6" w:rsidRPr="003067AA" w:rsidRDefault="005840D6" w:rsidP="005840D6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0C3A6E47" w14:textId="77777777" w:rsidR="005840D6" w:rsidRPr="003067AA" w:rsidRDefault="005840D6" w:rsidP="005840D6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8A5591C" w14:textId="7D47ACAC" w:rsidR="005840D6" w:rsidRPr="003067AA" w:rsidRDefault="00F02011" w:rsidP="0058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3A584D4E" w14:textId="77777777" w:rsidR="005840D6" w:rsidRPr="003067AA" w:rsidRDefault="005840D6" w:rsidP="005840D6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689A83C6" w14:textId="7B932835" w:rsidR="005840D6" w:rsidRPr="003067AA" w:rsidRDefault="005840D6" w:rsidP="0058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017A7A" w:rsidRPr="00C20284" w14:paraId="72A49A8B" w14:textId="77777777" w:rsidTr="006B5BF3">
        <w:trPr>
          <w:trHeight w:hRule="exact" w:val="144"/>
        </w:trPr>
        <w:tc>
          <w:tcPr>
            <w:tcW w:w="3870" w:type="dxa"/>
            <w:vAlign w:val="center"/>
          </w:tcPr>
          <w:p w14:paraId="3BC41355" w14:textId="77777777" w:rsidR="00017A7A" w:rsidRPr="003067AA" w:rsidRDefault="00017A7A" w:rsidP="00017A7A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6C267519" w14:textId="77777777" w:rsidR="00017A7A" w:rsidRPr="003067AA" w:rsidRDefault="00017A7A" w:rsidP="00017A7A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1A673C64" w14:textId="77777777" w:rsidR="00017A7A" w:rsidRPr="003067AA" w:rsidRDefault="00017A7A" w:rsidP="00017A7A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058488FF" w14:textId="77777777" w:rsidR="00017A7A" w:rsidRPr="003067AA" w:rsidRDefault="00017A7A" w:rsidP="00017A7A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488848BF" w14:textId="77777777" w:rsidR="00017A7A" w:rsidRPr="003067AA" w:rsidRDefault="00017A7A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vAlign w:val="center"/>
          </w:tcPr>
          <w:p w14:paraId="2F5BA460" w14:textId="77777777" w:rsidR="00017A7A" w:rsidRPr="003067AA" w:rsidRDefault="00017A7A" w:rsidP="00017A7A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9BDBA4F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EA154D2" w14:textId="77777777" w:rsidR="00017A7A" w:rsidRPr="003067AA" w:rsidRDefault="00017A7A" w:rsidP="00017A7A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E3FDA3F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017A7A" w:rsidRPr="00C20284" w14:paraId="36FC13D8" w14:textId="77777777" w:rsidTr="006B5BF3">
        <w:trPr>
          <w:trHeight w:val="20"/>
        </w:trPr>
        <w:tc>
          <w:tcPr>
            <w:tcW w:w="3870" w:type="dxa"/>
            <w:vAlign w:val="center"/>
            <w:hideMark/>
          </w:tcPr>
          <w:p w14:paraId="2FC9C9D9" w14:textId="77777777" w:rsidR="00017A7A" w:rsidRPr="003067AA" w:rsidRDefault="00017A7A" w:rsidP="00017A7A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  <w:vAlign w:val="center"/>
          </w:tcPr>
          <w:p w14:paraId="6B514D57" w14:textId="77777777" w:rsidR="00017A7A" w:rsidRPr="003067AA" w:rsidRDefault="00017A7A" w:rsidP="00017A7A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2910F5B2" w14:textId="77777777" w:rsidR="00017A7A" w:rsidRPr="003067AA" w:rsidRDefault="00017A7A" w:rsidP="00017A7A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vAlign w:val="center"/>
          </w:tcPr>
          <w:p w14:paraId="0AAE8782" w14:textId="77777777" w:rsidR="00017A7A" w:rsidRPr="003067AA" w:rsidRDefault="00017A7A" w:rsidP="00017A7A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4913189" w14:textId="77777777" w:rsidR="00017A7A" w:rsidRPr="003067AA" w:rsidRDefault="00017A7A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31262E29" w14:textId="77777777" w:rsidR="00017A7A" w:rsidRPr="003067AA" w:rsidRDefault="00017A7A" w:rsidP="00017A7A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0C5A91F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9F5D603" w14:textId="77777777" w:rsidR="00017A7A" w:rsidRPr="003067AA" w:rsidRDefault="00017A7A" w:rsidP="00017A7A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720236E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B5BF3" w:rsidRPr="00C20284" w14:paraId="7ED33D28" w14:textId="77777777" w:rsidTr="006B5BF3">
        <w:trPr>
          <w:trHeight w:val="20"/>
        </w:trPr>
        <w:tc>
          <w:tcPr>
            <w:tcW w:w="3870" w:type="dxa"/>
            <w:vAlign w:val="center"/>
          </w:tcPr>
          <w:p w14:paraId="7F9219FC" w14:textId="77777777" w:rsidR="006B5BF3" w:rsidRPr="003067AA" w:rsidRDefault="006B5BF3" w:rsidP="006B5BF3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1)  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ซีพี ไห่หลาย ฮาร์เบอร์ จำกัด </w:t>
            </w:r>
          </w:p>
        </w:tc>
        <w:tc>
          <w:tcPr>
            <w:tcW w:w="265" w:type="dxa"/>
            <w:vAlign w:val="center"/>
          </w:tcPr>
          <w:p w14:paraId="22FBD48E" w14:textId="77777777" w:rsidR="006B5BF3" w:rsidRPr="003067AA" w:rsidRDefault="006B5BF3" w:rsidP="006B5BF3">
            <w:pPr>
              <w:ind w:left="-108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321616BD" w14:textId="77777777" w:rsidR="006B5BF3" w:rsidRPr="003067AA" w:rsidRDefault="006B5BF3" w:rsidP="006B5BF3">
            <w:pPr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ธุรกิจภัตตาคาร</w:t>
            </w:r>
          </w:p>
        </w:tc>
        <w:tc>
          <w:tcPr>
            <w:tcW w:w="266" w:type="dxa"/>
            <w:vAlign w:val="center"/>
          </w:tcPr>
          <w:p w14:paraId="1473319F" w14:textId="77777777" w:rsidR="006B5BF3" w:rsidRPr="003067AA" w:rsidRDefault="006B5BF3" w:rsidP="006B5BF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24355E3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0C42B6FE" w14:textId="77777777" w:rsidR="006B5BF3" w:rsidRPr="003067AA" w:rsidRDefault="006B5BF3" w:rsidP="006B5BF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672D35C" w14:textId="746441A8" w:rsidR="006B5BF3" w:rsidRPr="003067AA" w:rsidRDefault="00F02011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2E236D41" w14:textId="77777777" w:rsidR="006B5BF3" w:rsidRPr="003067AA" w:rsidRDefault="006B5BF3" w:rsidP="006B5BF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202321C5" w14:textId="32CFCBE2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B5BF3" w:rsidRPr="00CF5E1D" w14:paraId="22FEC516" w14:textId="77777777" w:rsidTr="006B5BF3">
        <w:trPr>
          <w:trHeight w:val="331"/>
        </w:trPr>
        <w:tc>
          <w:tcPr>
            <w:tcW w:w="3870" w:type="dxa"/>
            <w:vAlign w:val="center"/>
          </w:tcPr>
          <w:p w14:paraId="5D5E7D8E" w14:textId="478B41DA" w:rsidR="006B5BF3" w:rsidRPr="003067AA" w:rsidRDefault="00F02011" w:rsidP="006B5BF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5BF3"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  </w:t>
            </w:r>
            <w:r w:rsidR="006B5BF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ดัคกาลบี้ กรุ๊ป จำกัด</w:t>
            </w:r>
          </w:p>
        </w:tc>
        <w:tc>
          <w:tcPr>
            <w:tcW w:w="265" w:type="dxa"/>
            <w:vAlign w:val="center"/>
          </w:tcPr>
          <w:p w14:paraId="0D039B83" w14:textId="77777777" w:rsidR="006B5BF3" w:rsidRPr="003067AA" w:rsidRDefault="006B5BF3" w:rsidP="006B5BF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5E71ABC8" w14:textId="79B919C4" w:rsidR="006B5BF3" w:rsidRPr="003067AA" w:rsidRDefault="003B76AD" w:rsidP="006B5BF3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  <w:r w:rsidR="006B5BF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vAlign w:val="center"/>
          </w:tcPr>
          <w:p w14:paraId="49D80487" w14:textId="77777777" w:rsidR="006B5BF3" w:rsidRPr="003067AA" w:rsidRDefault="006B5BF3" w:rsidP="006B5BF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F3285F5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5049FCD1" w14:textId="77777777" w:rsidR="006B5BF3" w:rsidRPr="003067AA" w:rsidRDefault="006B5BF3" w:rsidP="006B5BF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174BEA9" w14:textId="4537CE6E" w:rsidR="006B5BF3" w:rsidRPr="003067AA" w:rsidRDefault="00F02011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59.99</w:t>
            </w:r>
          </w:p>
        </w:tc>
        <w:tc>
          <w:tcPr>
            <w:tcW w:w="270" w:type="dxa"/>
            <w:vAlign w:val="center"/>
          </w:tcPr>
          <w:p w14:paraId="36C31FFA" w14:textId="77777777" w:rsidR="006B5BF3" w:rsidRPr="003067AA" w:rsidRDefault="006B5BF3" w:rsidP="006B5BF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6AE97B4" w14:textId="15C2F505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59.99</w:t>
            </w:r>
          </w:p>
        </w:tc>
      </w:tr>
      <w:tr w:rsidR="006152D8" w:rsidRPr="00CF5E1D" w14:paraId="4EF4061C" w14:textId="77777777" w:rsidTr="006152D8">
        <w:trPr>
          <w:trHeight w:val="331"/>
        </w:trPr>
        <w:tc>
          <w:tcPr>
            <w:tcW w:w="3870" w:type="dxa"/>
            <w:vAlign w:val="center"/>
          </w:tcPr>
          <w:p w14:paraId="44EF4E76" w14:textId="2FDE3020" w:rsidR="006152D8" w:rsidRPr="003067AA" w:rsidRDefault="006152D8" w:rsidP="006152D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3)  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ท่าจามเกษตรอุตสาหกรรม จำกัด</w:t>
            </w:r>
          </w:p>
        </w:tc>
        <w:tc>
          <w:tcPr>
            <w:tcW w:w="265" w:type="dxa"/>
            <w:vAlign w:val="center"/>
          </w:tcPr>
          <w:p w14:paraId="2BA1CBFA" w14:textId="77777777" w:rsidR="006152D8" w:rsidRPr="003067AA" w:rsidRDefault="006152D8" w:rsidP="006152D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91AF7C1" w14:textId="07AED534" w:rsidR="006152D8" w:rsidRPr="003067AA" w:rsidRDefault="006152D8" w:rsidP="006152D8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  <w:vAlign w:val="center"/>
          </w:tcPr>
          <w:p w14:paraId="1A9FA153" w14:textId="77777777" w:rsidR="006152D8" w:rsidRPr="003067AA" w:rsidRDefault="006152D8" w:rsidP="006152D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8FCAA84" w14:textId="38E15754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10268118" w14:textId="77777777" w:rsidR="006152D8" w:rsidRPr="003067AA" w:rsidRDefault="006152D8" w:rsidP="006152D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0332201" w14:textId="24B1869A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79.99</w:t>
            </w:r>
          </w:p>
        </w:tc>
        <w:tc>
          <w:tcPr>
            <w:tcW w:w="270" w:type="dxa"/>
            <w:vAlign w:val="center"/>
          </w:tcPr>
          <w:p w14:paraId="34AC4141" w14:textId="77777777" w:rsidR="006152D8" w:rsidRPr="003067AA" w:rsidRDefault="006152D8" w:rsidP="006152D8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F5019A1" w14:textId="0C3ADA3A" w:rsidR="006152D8" w:rsidRPr="003067AA" w:rsidRDefault="006152D8" w:rsidP="0002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6B5BF3" w:rsidRPr="00C20284" w14:paraId="549CF48E" w14:textId="77777777" w:rsidTr="006B5BF3">
        <w:trPr>
          <w:trHeight w:val="20"/>
        </w:trPr>
        <w:tc>
          <w:tcPr>
            <w:tcW w:w="3870" w:type="dxa"/>
            <w:vAlign w:val="center"/>
            <w:hideMark/>
          </w:tcPr>
          <w:p w14:paraId="22DB97AA" w14:textId="6F0B8A62" w:rsidR="006B5BF3" w:rsidRPr="003067AA" w:rsidRDefault="006B5BF3" w:rsidP="006B5BF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CPF Food Trading Co., Ltd.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  <w:vAlign w:val="center"/>
          </w:tcPr>
          <w:p w14:paraId="5D5610D9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49D14899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  <w:vAlign w:val="center"/>
          </w:tcPr>
          <w:p w14:paraId="7CDAE168" w14:textId="77777777" w:rsidR="006B5BF3" w:rsidRPr="003067AA" w:rsidRDefault="006B5BF3" w:rsidP="006B5BF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4064C16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vAlign w:val="center"/>
          </w:tcPr>
          <w:p w14:paraId="30A1EB31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EC892BD" w14:textId="08F72A4E" w:rsidR="006B5BF3" w:rsidRPr="003067AA" w:rsidRDefault="006152D8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center"/>
          </w:tcPr>
          <w:p w14:paraId="7FB231A0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7226C693" w14:textId="3F19E63F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6B5BF3" w:rsidRPr="00C20284" w14:paraId="2E3B16CD" w14:textId="77777777" w:rsidTr="006B5BF3">
        <w:trPr>
          <w:trHeight w:val="20"/>
        </w:trPr>
        <w:tc>
          <w:tcPr>
            <w:tcW w:w="3870" w:type="dxa"/>
            <w:vAlign w:val="center"/>
          </w:tcPr>
          <w:p w14:paraId="245ECEDE" w14:textId="77777777" w:rsidR="006B5BF3" w:rsidRPr="003067AA" w:rsidRDefault="006B5BF3" w:rsidP="006B5BF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6432E7F9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0FFA26AF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  <w:vAlign w:val="center"/>
          </w:tcPr>
          <w:p w14:paraId="0AAAB848" w14:textId="77777777" w:rsidR="006B5BF3" w:rsidRPr="003067AA" w:rsidRDefault="006B5BF3" w:rsidP="006B5BF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526C582E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217FB521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B54735A" w14:textId="77777777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1DA1EA9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17D70081" w14:textId="77777777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5BF3" w:rsidRPr="00C20284" w14:paraId="14C33D14" w14:textId="77777777" w:rsidTr="006B5BF3">
        <w:trPr>
          <w:trHeight w:val="20"/>
        </w:trPr>
        <w:tc>
          <w:tcPr>
            <w:tcW w:w="3870" w:type="dxa"/>
            <w:vAlign w:val="center"/>
          </w:tcPr>
          <w:p w14:paraId="2BE68A52" w14:textId="77777777" w:rsidR="006B5BF3" w:rsidRPr="003067AA" w:rsidRDefault="006B5BF3" w:rsidP="006B5BF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46552915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4C15D46F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  <w:vAlign w:val="center"/>
          </w:tcPr>
          <w:p w14:paraId="7C837CF0" w14:textId="77777777" w:rsidR="006B5BF3" w:rsidRPr="003067AA" w:rsidRDefault="006B5BF3" w:rsidP="006B5BF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5B5D027D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center"/>
          </w:tcPr>
          <w:p w14:paraId="1A3566A1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DAEF393" w14:textId="77777777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0BC31404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5E3871D" w14:textId="77777777" w:rsidR="006B5BF3" w:rsidRPr="003067AA" w:rsidRDefault="006B5BF3" w:rsidP="0002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5BF3" w:rsidRPr="00C20284" w14:paraId="2B788364" w14:textId="77777777" w:rsidTr="006B5BF3">
        <w:trPr>
          <w:trHeight w:val="20"/>
        </w:trPr>
        <w:tc>
          <w:tcPr>
            <w:tcW w:w="3870" w:type="dxa"/>
            <w:vAlign w:val="center"/>
            <w:hideMark/>
          </w:tcPr>
          <w:p w14:paraId="210ADE11" w14:textId="3BC0D69A" w:rsidR="006B5BF3" w:rsidRPr="003067AA" w:rsidRDefault="006B5BF3" w:rsidP="006B5BF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Berice LLC</w:t>
            </w:r>
          </w:p>
        </w:tc>
        <w:tc>
          <w:tcPr>
            <w:tcW w:w="265" w:type="dxa"/>
            <w:vAlign w:val="center"/>
          </w:tcPr>
          <w:p w14:paraId="38F5F5B0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4EDF2DAA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กิจการลงทุนในธุรกิจร้านอาหาร</w:t>
            </w:r>
          </w:p>
        </w:tc>
        <w:tc>
          <w:tcPr>
            <w:tcW w:w="266" w:type="dxa"/>
            <w:vAlign w:val="center"/>
          </w:tcPr>
          <w:p w14:paraId="62E7AC98" w14:textId="77777777" w:rsidR="006B5BF3" w:rsidRPr="003067AA" w:rsidRDefault="006B5BF3" w:rsidP="006B5BF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CD53B40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  <w:vAlign w:val="center"/>
          </w:tcPr>
          <w:p w14:paraId="4B4F0601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1A622AA" w14:textId="0D1EABBC" w:rsidR="006B5BF3" w:rsidRPr="003067AA" w:rsidRDefault="006152D8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4D8CA67A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  <w:hideMark/>
          </w:tcPr>
          <w:p w14:paraId="27DB848B" w14:textId="0247CCF1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B5BF3" w:rsidRPr="00C20284" w14:paraId="1C8DA4E0" w14:textId="77777777" w:rsidTr="006B5BF3">
        <w:tc>
          <w:tcPr>
            <w:tcW w:w="3870" w:type="dxa"/>
            <w:vAlign w:val="center"/>
          </w:tcPr>
          <w:p w14:paraId="49556453" w14:textId="368B605F" w:rsidR="006B5BF3" w:rsidRPr="003067AA" w:rsidRDefault="002E1302" w:rsidP="00BD4B1B">
            <w:pPr>
              <w:tabs>
                <w:tab w:val="clear" w:pos="680"/>
                <w:tab w:val="left" w:pos="162"/>
                <w:tab w:val="left" w:pos="614"/>
              </w:tabs>
              <w:ind w:left="437" w:right="-135" w:hanging="1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B5BF3" w:rsidRPr="003067AA">
              <w:rPr>
                <w:rFonts w:asciiTheme="majorBidi" w:hAnsiTheme="majorBidi" w:cstheme="majorBidi"/>
                <w:sz w:val="24"/>
                <w:szCs w:val="24"/>
              </w:rPr>
              <w:t>.1) Yipeng, LLC</w:t>
            </w:r>
          </w:p>
        </w:tc>
        <w:tc>
          <w:tcPr>
            <w:tcW w:w="265" w:type="dxa"/>
            <w:vAlign w:val="center"/>
          </w:tcPr>
          <w:p w14:paraId="6BF6AB8D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1203389" w14:textId="2CDAF120" w:rsidR="006B5BF3" w:rsidRPr="003067AA" w:rsidRDefault="003B76AD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  <w:r w:rsidR="006B5BF3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vAlign w:val="center"/>
          </w:tcPr>
          <w:p w14:paraId="7B65FD96" w14:textId="77777777" w:rsidR="006B5BF3" w:rsidRPr="003067AA" w:rsidRDefault="006B5BF3" w:rsidP="006B5BF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12BE5636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  <w:vAlign w:val="center"/>
          </w:tcPr>
          <w:p w14:paraId="2AFE0CB1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F39A92E" w14:textId="6CAF0404" w:rsidR="006B5BF3" w:rsidRPr="003067AA" w:rsidRDefault="006152D8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121C4379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615532E0" w14:textId="38B44F46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B5BF3" w:rsidRPr="00C20284" w14:paraId="7153354F" w14:textId="77777777" w:rsidTr="006B5BF3">
        <w:trPr>
          <w:trHeight w:val="20"/>
        </w:trPr>
        <w:tc>
          <w:tcPr>
            <w:tcW w:w="3870" w:type="dxa"/>
            <w:vAlign w:val="center"/>
          </w:tcPr>
          <w:p w14:paraId="00FAF5A1" w14:textId="3B2B9977" w:rsidR="006B5BF3" w:rsidRPr="003067AA" w:rsidRDefault="006B5BF3" w:rsidP="006B5BF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6)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สวนสมบูรณ์ จำกัด</w:t>
            </w:r>
          </w:p>
        </w:tc>
        <w:tc>
          <w:tcPr>
            <w:tcW w:w="265" w:type="dxa"/>
            <w:vAlign w:val="center"/>
          </w:tcPr>
          <w:p w14:paraId="36ADC335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4326980E" w14:textId="77777777" w:rsidR="006B5BF3" w:rsidRPr="003067AA" w:rsidRDefault="006B5BF3" w:rsidP="006B5BF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ปลูกพืชเพื่อการเกษตร</w:t>
            </w:r>
          </w:p>
        </w:tc>
        <w:tc>
          <w:tcPr>
            <w:tcW w:w="266" w:type="dxa"/>
            <w:vAlign w:val="center"/>
          </w:tcPr>
          <w:p w14:paraId="3AA4212F" w14:textId="77777777" w:rsidR="006B5BF3" w:rsidRPr="003067AA" w:rsidRDefault="006B5BF3" w:rsidP="006B5BF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4599E895" w14:textId="77777777" w:rsidR="006B5BF3" w:rsidRPr="003067AA" w:rsidRDefault="006B5BF3" w:rsidP="006B5BF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3C7C742C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D817FDF" w14:textId="1139FA8D" w:rsidR="006B5BF3" w:rsidRPr="003067AA" w:rsidRDefault="006152D8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3C135738" w14:textId="77777777" w:rsidR="006B5BF3" w:rsidRPr="003067AA" w:rsidRDefault="006B5BF3" w:rsidP="006B5BF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D05C494" w14:textId="7BE58751" w:rsidR="006B5BF3" w:rsidRPr="003067AA" w:rsidRDefault="006B5BF3" w:rsidP="006B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017A7A" w:rsidRPr="00C20284" w14:paraId="5E43757D" w14:textId="77777777" w:rsidTr="006B5BF3">
        <w:trPr>
          <w:trHeight w:hRule="exact" w:val="144"/>
        </w:trPr>
        <w:tc>
          <w:tcPr>
            <w:tcW w:w="3870" w:type="dxa"/>
          </w:tcPr>
          <w:p w14:paraId="203105D9" w14:textId="77777777" w:rsidR="00017A7A" w:rsidRPr="003067AA" w:rsidRDefault="00017A7A" w:rsidP="00017A7A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3BA09E9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31AEC56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1AE97E07" w14:textId="77777777" w:rsidR="00017A7A" w:rsidRPr="003067AA" w:rsidRDefault="00017A7A" w:rsidP="00017A7A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A94A3C5" w14:textId="77777777" w:rsidR="00017A7A" w:rsidRPr="003067AA" w:rsidRDefault="00017A7A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35B6C26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550AE64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633F2232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0FB946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17A7A" w:rsidRPr="00C20284" w14:paraId="337E8024" w14:textId="77777777" w:rsidTr="006B5BF3">
        <w:tc>
          <w:tcPr>
            <w:tcW w:w="3870" w:type="dxa"/>
          </w:tcPr>
          <w:p w14:paraId="5CFF2C0D" w14:textId="77777777" w:rsidR="00017A7A" w:rsidRPr="003067AA" w:rsidRDefault="00017A7A" w:rsidP="00017A7A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บริษัทย่อยทางตรงและอ้อม</w:t>
            </w:r>
          </w:p>
        </w:tc>
        <w:tc>
          <w:tcPr>
            <w:tcW w:w="265" w:type="dxa"/>
          </w:tcPr>
          <w:p w14:paraId="4449E14A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54A34E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709D5DC" w14:textId="77777777" w:rsidR="00017A7A" w:rsidRPr="003067AA" w:rsidRDefault="00017A7A" w:rsidP="00017A7A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F5E0954" w14:textId="77777777" w:rsidR="00017A7A" w:rsidRPr="003067AA" w:rsidRDefault="00017A7A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5989C07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A6A170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58C5147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16F9EB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017A7A" w:rsidRPr="00C20284" w14:paraId="03612EA9" w14:textId="77777777" w:rsidTr="006B5BF3">
        <w:tc>
          <w:tcPr>
            <w:tcW w:w="3870" w:type="dxa"/>
          </w:tcPr>
          <w:p w14:paraId="1706C1C4" w14:textId="77777777" w:rsidR="00017A7A" w:rsidRPr="003067AA" w:rsidRDefault="00017A7A" w:rsidP="00017A7A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พี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เมอร์แชนไดซิ่ง จำกัด </w:t>
            </w:r>
          </w:p>
        </w:tc>
        <w:tc>
          <w:tcPr>
            <w:tcW w:w="265" w:type="dxa"/>
          </w:tcPr>
          <w:p w14:paraId="79444A20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BDCAA3B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กิจการลงทุนและการค้าระหว่างประเทศ</w:t>
            </w:r>
          </w:p>
        </w:tc>
        <w:tc>
          <w:tcPr>
            <w:tcW w:w="266" w:type="dxa"/>
          </w:tcPr>
          <w:p w14:paraId="6B7B75F8" w14:textId="77777777" w:rsidR="00017A7A" w:rsidRPr="003067AA" w:rsidRDefault="00017A7A" w:rsidP="00017A7A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A699171" w14:textId="77777777" w:rsidR="00017A7A" w:rsidRPr="003067AA" w:rsidRDefault="00017A7A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EFDA10D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3183316" w14:textId="713DCC0F" w:rsidR="00017A7A" w:rsidRPr="003067AA" w:rsidRDefault="006152D8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726C91C8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2187BD" w14:textId="522F9655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017A7A" w:rsidRPr="00C20284" w14:paraId="1C0A1C35" w14:textId="77777777" w:rsidTr="006B5BF3">
        <w:tc>
          <w:tcPr>
            <w:tcW w:w="3870" w:type="dxa"/>
          </w:tcPr>
          <w:p w14:paraId="690D5D69" w14:textId="5982396C" w:rsidR="00017A7A" w:rsidRPr="003067AA" w:rsidRDefault="00017A7A" w:rsidP="00017A7A">
            <w:pPr>
              <w:tabs>
                <w:tab w:val="clear" w:pos="680"/>
                <w:tab w:val="left" w:pos="162"/>
                <w:tab w:val="left" w:pos="614"/>
              </w:tabs>
              <w:ind w:left="437" w:right="-135" w:hanging="1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6152D8" w:rsidRPr="003067AA">
              <w:rPr>
                <w:rFonts w:asciiTheme="majorBidi" w:hAnsiTheme="majorBidi" w:cstheme="majorBidi"/>
                <w:sz w:val="24"/>
                <w:szCs w:val="24"/>
              </w:rPr>
              <w:t>1)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ซีพีเอฟ เทรดดิ้ง จำกัด </w:t>
            </w:r>
          </w:p>
        </w:tc>
        <w:tc>
          <w:tcPr>
            <w:tcW w:w="265" w:type="dxa"/>
          </w:tcPr>
          <w:p w14:paraId="40C57B02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30CCAD9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ค้าส่งและค้าปลีกผลิตภัณฑ์อาหาร</w:t>
            </w:r>
          </w:p>
        </w:tc>
        <w:tc>
          <w:tcPr>
            <w:tcW w:w="266" w:type="dxa"/>
          </w:tcPr>
          <w:p w14:paraId="4CCEDFD7" w14:textId="77777777" w:rsidR="00017A7A" w:rsidRPr="003067AA" w:rsidRDefault="00017A7A" w:rsidP="00017A7A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6E226F" w14:textId="77777777" w:rsidR="00017A7A" w:rsidRPr="003067AA" w:rsidRDefault="00017A7A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72BC24F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4CA1D34" w14:textId="61A008EA" w:rsidR="00017A7A" w:rsidRPr="003067AA" w:rsidRDefault="006152D8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1709F8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58CF18D3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BF834B1" w14:textId="14CE20CD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152D8" w:rsidRPr="00C20284" w14:paraId="4D307B5C" w14:textId="77777777" w:rsidTr="00F876D9">
        <w:tc>
          <w:tcPr>
            <w:tcW w:w="3870" w:type="dxa"/>
          </w:tcPr>
          <w:p w14:paraId="4A41277E" w14:textId="17D8BB84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1.1.1)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เชสเตอร์ฟู้ด จำกัด</w:t>
            </w:r>
          </w:p>
        </w:tc>
        <w:tc>
          <w:tcPr>
            <w:tcW w:w="265" w:type="dxa"/>
          </w:tcPr>
          <w:p w14:paraId="4094DFD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A5D3259" w14:textId="5D3D70A2" w:rsidR="006152D8" w:rsidRPr="003067AA" w:rsidRDefault="00EB6A0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="006152D8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</w:tcPr>
          <w:p w14:paraId="54614CFC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D3326B" w14:textId="36D0AE24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484208A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8533AC6" w14:textId="39EC8E3F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BE234D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1C028FAE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94EC035" w14:textId="7EB5656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BD4B1B" w:rsidRPr="00C20284" w14:paraId="2FB7FC43" w14:textId="77777777" w:rsidTr="00EB6A0C">
        <w:tc>
          <w:tcPr>
            <w:tcW w:w="4135" w:type="dxa"/>
            <w:gridSpan w:val="2"/>
          </w:tcPr>
          <w:p w14:paraId="10C79DAE" w14:textId="7FF5F5E4" w:rsidR="00BD4B1B" w:rsidRPr="003067AA" w:rsidRDefault="00BD4B1B" w:rsidP="00680143">
            <w:pPr>
              <w:tabs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1.1.2)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ซีพีเอฟ เรสเทอรองท์ แอนด์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ฟู้ดเชน จำกัด</w:t>
            </w:r>
          </w:p>
        </w:tc>
        <w:tc>
          <w:tcPr>
            <w:tcW w:w="2705" w:type="dxa"/>
            <w:shd w:val="clear" w:color="auto" w:fill="auto"/>
          </w:tcPr>
          <w:p w14:paraId="54F8E87D" w14:textId="2D616CB2" w:rsidR="00BD4B1B" w:rsidRPr="003067AA" w:rsidRDefault="00EB6A0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6A0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="00BD4B1B" w:rsidRPr="00EB6A0C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vAlign w:val="center"/>
          </w:tcPr>
          <w:p w14:paraId="6BFBD9CD" w14:textId="77777777" w:rsidR="00BD4B1B" w:rsidRPr="003067AA" w:rsidRDefault="00BD4B1B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DF77DF" w14:textId="21ECAE03" w:rsidR="00BD4B1B" w:rsidRPr="003067AA" w:rsidRDefault="00BD4B1B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3067D28" w14:textId="77777777" w:rsidR="00BD4B1B" w:rsidRPr="003067AA" w:rsidRDefault="00BD4B1B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FC2485" w14:textId="505DDD55" w:rsidR="00BD4B1B" w:rsidRPr="003067AA" w:rsidRDefault="00BD4B1B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BE234D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3611FCFA" w14:textId="77777777" w:rsidR="00BD4B1B" w:rsidRPr="003067AA" w:rsidRDefault="00BD4B1B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22C3A2" w14:textId="0FDC75F8" w:rsidR="00BD4B1B" w:rsidRPr="003067AA" w:rsidRDefault="00BD4B1B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152D8" w:rsidRPr="00C20284" w14:paraId="7E891ACE" w14:textId="77777777" w:rsidTr="00F876D9">
        <w:tc>
          <w:tcPr>
            <w:tcW w:w="3870" w:type="dxa"/>
          </w:tcPr>
          <w:p w14:paraId="40556B16" w14:textId="48F78AB0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1.1.3)  C.P. Food Products, Inc.</w:t>
            </w:r>
          </w:p>
        </w:tc>
        <w:tc>
          <w:tcPr>
            <w:tcW w:w="265" w:type="dxa"/>
          </w:tcPr>
          <w:p w14:paraId="27F9EF2E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59766D" w14:textId="5FC0E96F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ผู้นำเข้าและผู้จัดจำหน่ายสินค้า</w:t>
            </w:r>
          </w:p>
        </w:tc>
        <w:tc>
          <w:tcPr>
            <w:tcW w:w="266" w:type="dxa"/>
          </w:tcPr>
          <w:p w14:paraId="15210EB7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3E3129" w14:textId="06C83480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5CF0D1F3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B3523D" w14:textId="0A149631" w:rsidR="006152D8" w:rsidRPr="003067AA" w:rsidRDefault="00131E42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BE234D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0366A46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BE171B" w14:textId="4992B890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030F9247" w14:textId="77777777" w:rsidTr="00F876D9">
        <w:tc>
          <w:tcPr>
            <w:tcW w:w="3870" w:type="dxa"/>
          </w:tcPr>
          <w:p w14:paraId="037AACE1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1C47C44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DFE65C" w14:textId="3438082F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อาหารทะเล</w:t>
            </w:r>
            <w:r w:rsidR="008D219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อาหารสำเร็จรูป</w:t>
            </w:r>
          </w:p>
        </w:tc>
        <w:tc>
          <w:tcPr>
            <w:tcW w:w="266" w:type="dxa"/>
          </w:tcPr>
          <w:p w14:paraId="4D955754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543FE50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C804A3C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0ACAD58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830919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D00CEEF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8D219E" w:rsidRPr="00C20284" w14:paraId="11776E8B" w14:textId="77777777" w:rsidTr="00F876D9">
        <w:tc>
          <w:tcPr>
            <w:tcW w:w="3870" w:type="dxa"/>
          </w:tcPr>
          <w:p w14:paraId="21722109" w14:textId="77777777" w:rsidR="008D219E" w:rsidRPr="003067AA" w:rsidRDefault="008D219E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26A10CA" w14:textId="77777777" w:rsidR="008D219E" w:rsidRPr="003067AA" w:rsidRDefault="008D219E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A12E9E7" w14:textId="57B6384D" w:rsidR="008D219E" w:rsidRPr="003067AA" w:rsidRDefault="008D219E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และผลไม้แช่แข็ง</w:t>
            </w:r>
          </w:p>
        </w:tc>
        <w:tc>
          <w:tcPr>
            <w:tcW w:w="266" w:type="dxa"/>
          </w:tcPr>
          <w:p w14:paraId="32A41890" w14:textId="77777777" w:rsidR="008D219E" w:rsidRPr="003067AA" w:rsidRDefault="008D219E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C4F1764" w14:textId="77777777" w:rsidR="008D219E" w:rsidRPr="003067AA" w:rsidRDefault="008D219E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1413151" w14:textId="77777777" w:rsidR="008D219E" w:rsidRPr="003067AA" w:rsidRDefault="008D219E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0DD009" w14:textId="77777777" w:rsidR="008D219E" w:rsidRPr="003067AA" w:rsidRDefault="008D219E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5F2BA6B" w14:textId="77777777" w:rsidR="008D219E" w:rsidRPr="003067AA" w:rsidRDefault="008D219E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E669D9" w14:textId="77777777" w:rsidR="008D219E" w:rsidRPr="003067AA" w:rsidRDefault="008D219E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22131FB3" w14:textId="77777777" w:rsidTr="00F876D9">
        <w:tc>
          <w:tcPr>
            <w:tcW w:w="3870" w:type="dxa"/>
          </w:tcPr>
          <w:p w14:paraId="6CD65349" w14:textId="23E81D2F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1.1.4)  CP Foods Singapore Pte Ltd.</w:t>
            </w:r>
          </w:p>
        </w:tc>
        <w:tc>
          <w:tcPr>
            <w:tcW w:w="265" w:type="dxa"/>
          </w:tcPr>
          <w:p w14:paraId="7545FA7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8A7D865" w14:textId="4BB3CC2A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7A2550B6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9654E6" w14:textId="4BAC510E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1" w:type="dxa"/>
          </w:tcPr>
          <w:p w14:paraId="1643BBEC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8D0156" w14:textId="16B5668F" w:rsidR="006152D8" w:rsidRPr="003067AA" w:rsidRDefault="007706F9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987E02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1F79075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11BC9A3" w14:textId="2CAE7235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152D8" w:rsidRPr="00C20284" w14:paraId="419B5395" w14:textId="77777777" w:rsidTr="00F876D9">
        <w:tc>
          <w:tcPr>
            <w:tcW w:w="3870" w:type="dxa"/>
          </w:tcPr>
          <w:p w14:paraId="7280520E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FD8D008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B1A0F0" w14:textId="65704BE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687815D0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1E9CBDD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13ECE6D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821014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5AF98F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C8D3E49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12520FDA" w14:textId="77777777" w:rsidTr="00F876D9">
        <w:tc>
          <w:tcPr>
            <w:tcW w:w="3870" w:type="dxa"/>
          </w:tcPr>
          <w:p w14:paraId="6EB6075D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845748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94D8C7" w14:textId="2FDA515E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184D33CB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4C8C2FE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4ED78B9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53CFAA5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F685094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E7FFED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0D17A283" w14:textId="77777777" w:rsidTr="006B5BF3">
        <w:tc>
          <w:tcPr>
            <w:tcW w:w="3870" w:type="dxa"/>
          </w:tcPr>
          <w:p w14:paraId="40FA69A4" w14:textId="1D6F8B99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1.1.5)  CPF Denmark A/S</w:t>
            </w:r>
          </w:p>
        </w:tc>
        <w:tc>
          <w:tcPr>
            <w:tcW w:w="265" w:type="dxa"/>
          </w:tcPr>
          <w:p w14:paraId="61B39A22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22CF739" w14:textId="3C51B90B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52151CA0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F7F494" w14:textId="2634A840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596E8C0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00016E" w14:textId="25047D67" w:rsidR="006152D8" w:rsidRPr="003067AA" w:rsidRDefault="007706F9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51.99</w:t>
            </w:r>
          </w:p>
        </w:tc>
        <w:tc>
          <w:tcPr>
            <w:tcW w:w="270" w:type="dxa"/>
          </w:tcPr>
          <w:p w14:paraId="7843949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A8C843" w14:textId="4D275D24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51.99</w:t>
            </w:r>
          </w:p>
        </w:tc>
      </w:tr>
      <w:tr w:rsidR="006152D8" w:rsidRPr="00C20284" w14:paraId="59598BA0" w14:textId="77777777" w:rsidTr="006B5BF3">
        <w:tc>
          <w:tcPr>
            <w:tcW w:w="3870" w:type="dxa"/>
          </w:tcPr>
          <w:p w14:paraId="1675E939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480DB8A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E7320F1" w14:textId="016AE519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</w:t>
            </w:r>
            <w:r w:rsidR="00261B83">
              <w:rPr>
                <w:rFonts w:asciiTheme="majorBidi" w:hAnsiTheme="majorBidi" w:cstheme="majorBidi" w:hint="cs"/>
                <w:sz w:val="24"/>
                <w:szCs w:val="24"/>
                <w:cs/>
              </w:rPr>
              <w:t>์</w:t>
            </w:r>
          </w:p>
        </w:tc>
        <w:tc>
          <w:tcPr>
            <w:tcW w:w="266" w:type="dxa"/>
          </w:tcPr>
          <w:p w14:paraId="41C36EEE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836ED7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A3FE16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B8230F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625E396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698A75D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3E1D23E9" w14:textId="77777777" w:rsidTr="006B5BF3">
        <w:tc>
          <w:tcPr>
            <w:tcW w:w="3870" w:type="dxa"/>
          </w:tcPr>
          <w:p w14:paraId="056E742C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96B5E60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107107" w14:textId="28664F56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C6EB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  <w:r w:rsidR="00261B83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และผลไม้สดแช่แข็ง</w:t>
            </w:r>
          </w:p>
        </w:tc>
        <w:tc>
          <w:tcPr>
            <w:tcW w:w="266" w:type="dxa"/>
          </w:tcPr>
          <w:p w14:paraId="3CCCDF9A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AAEA6B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9EFCBB0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65D6FB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0F5564B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EFC3F81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FC6EBC" w:rsidRPr="00C20284" w14:paraId="5BCD507B" w14:textId="77777777" w:rsidTr="006B5BF3">
        <w:tc>
          <w:tcPr>
            <w:tcW w:w="3870" w:type="dxa"/>
          </w:tcPr>
          <w:p w14:paraId="238D3825" w14:textId="77777777" w:rsidR="00FC6EBC" w:rsidRPr="003067AA" w:rsidRDefault="00FC6EBC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BAFAD64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D9BE03F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F6A1BB" w14:textId="77777777" w:rsidR="00FC6EBC" w:rsidRPr="003067AA" w:rsidRDefault="00FC6EBC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A782C3" w14:textId="77777777" w:rsidR="00FC6EBC" w:rsidRPr="003067AA" w:rsidRDefault="00FC6EBC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C50482F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EEE08A4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CCE660D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2DDEE8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FC6EBC" w:rsidRPr="00C20284" w14:paraId="29ED9400" w14:textId="77777777" w:rsidTr="006B5BF3">
        <w:tc>
          <w:tcPr>
            <w:tcW w:w="3870" w:type="dxa"/>
          </w:tcPr>
          <w:p w14:paraId="4C322091" w14:textId="77777777" w:rsidR="00FC6EBC" w:rsidRPr="003067AA" w:rsidRDefault="00FC6EBC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182AB3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C2AEE91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260F0CD7" w14:textId="77777777" w:rsidR="00FC6EBC" w:rsidRPr="003067AA" w:rsidRDefault="00FC6EBC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6C579E" w14:textId="77777777" w:rsidR="00FC6EBC" w:rsidRPr="003067AA" w:rsidRDefault="00FC6EBC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96A1521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B94678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FD114E6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1BBB4F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FC6EBC" w:rsidRPr="00C20284" w14:paraId="65317CD4" w14:textId="77777777" w:rsidTr="006B5BF3">
        <w:tc>
          <w:tcPr>
            <w:tcW w:w="3870" w:type="dxa"/>
          </w:tcPr>
          <w:p w14:paraId="68962D7D" w14:textId="77777777" w:rsidR="00FC6EBC" w:rsidRPr="003067AA" w:rsidRDefault="00FC6EBC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45C156F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BAF3B49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C8231F1" w14:textId="77777777" w:rsidR="00FC6EBC" w:rsidRPr="003067AA" w:rsidRDefault="00FC6EBC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9C2BCE6" w14:textId="77777777" w:rsidR="00FC6EBC" w:rsidRPr="003067AA" w:rsidRDefault="00FC6EBC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ED58EEE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1D93652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505DD5A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099F50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FC6EBC" w:rsidRPr="00C20284" w14:paraId="17BDB93D" w14:textId="77777777" w:rsidTr="006B5BF3">
        <w:tc>
          <w:tcPr>
            <w:tcW w:w="3870" w:type="dxa"/>
          </w:tcPr>
          <w:p w14:paraId="4D77E2F2" w14:textId="77777777" w:rsidR="00FC6EBC" w:rsidRPr="00FC6EBC" w:rsidRDefault="00FC6EBC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B4A3463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8C85E9B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79E23353" w14:textId="77777777" w:rsidR="00FC6EBC" w:rsidRPr="003067AA" w:rsidRDefault="00FC6EBC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5D8013E" w14:textId="77777777" w:rsidR="00FC6EBC" w:rsidRPr="003067AA" w:rsidRDefault="00FC6EBC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AB49EBB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E3A6BD5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247CCFB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78F83BD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1B3894B2" w14:textId="77777777" w:rsidTr="00F876D9">
        <w:tc>
          <w:tcPr>
            <w:tcW w:w="3870" w:type="dxa"/>
          </w:tcPr>
          <w:p w14:paraId="5951BFA3" w14:textId="4BDBF091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1.1.6)  CPF Hong Kong Co., Ltd.</w:t>
            </w:r>
          </w:p>
        </w:tc>
        <w:tc>
          <w:tcPr>
            <w:tcW w:w="265" w:type="dxa"/>
          </w:tcPr>
          <w:p w14:paraId="3031A4C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8C75CF" w14:textId="61997BE5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ผู้นำเข้าและจัดจำหน่ายไข่ไก่</w:t>
            </w:r>
            <w:r w:rsidR="00261B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เนื้อสัตว์</w:t>
            </w:r>
          </w:p>
        </w:tc>
        <w:tc>
          <w:tcPr>
            <w:tcW w:w="266" w:type="dxa"/>
            <w:vAlign w:val="center"/>
          </w:tcPr>
          <w:p w14:paraId="56907385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EAC8FC0" w14:textId="2A500043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3D13C22B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A0CCA8E" w14:textId="6243D8D8" w:rsidR="006152D8" w:rsidRPr="003067AA" w:rsidRDefault="007706F9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987E02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17C388B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361D516" w14:textId="5A26D08C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08134173" w14:textId="77777777" w:rsidTr="00F876D9">
        <w:tc>
          <w:tcPr>
            <w:tcW w:w="3870" w:type="dxa"/>
          </w:tcPr>
          <w:p w14:paraId="2ADAE0BC" w14:textId="77777777" w:rsidR="006152D8" w:rsidRPr="003067AA" w:rsidRDefault="006152D8" w:rsidP="006152D8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9EC5F3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C0EAA48" w14:textId="05D2D893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261B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แปรรูปพื้นฐาน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</w:t>
            </w:r>
            <w:r w:rsidR="00261B83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</w:t>
            </w:r>
          </w:p>
        </w:tc>
        <w:tc>
          <w:tcPr>
            <w:tcW w:w="266" w:type="dxa"/>
            <w:vAlign w:val="center"/>
          </w:tcPr>
          <w:p w14:paraId="09A7876B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B02BFB3" w14:textId="1D154BA4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33814032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08895E9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2EBB3A9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7580DB8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23FB5594" w14:textId="77777777" w:rsidTr="00F876D9">
        <w:tc>
          <w:tcPr>
            <w:tcW w:w="3870" w:type="dxa"/>
          </w:tcPr>
          <w:p w14:paraId="7D394725" w14:textId="77777777" w:rsidR="006152D8" w:rsidRPr="003067AA" w:rsidRDefault="006152D8" w:rsidP="006152D8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6B573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FEC8A7" w14:textId="150B95BF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261B8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เนื้อสัตว์ อาหารทะเล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ผลิตภัณฑ์นม </w:t>
            </w:r>
          </w:p>
        </w:tc>
        <w:tc>
          <w:tcPr>
            <w:tcW w:w="266" w:type="dxa"/>
            <w:vAlign w:val="center"/>
          </w:tcPr>
          <w:p w14:paraId="5A64946B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F9EC056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845798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554661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E79D27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8D5B7B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BD4B1B" w:rsidRPr="00C20284" w14:paraId="48490B28" w14:textId="77777777" w:rsidTr="00F876D9">
        <w:tc>
          <w:tcPr>
            <w:tcW w:w="3870" w:type="dxa"/>
          </w:tcPr>
          <w:p w14:paraId="062D07D8" w14:textId="77777777" w:rsidR="00BD4B1B" w:rsidRPr="003067AA" w:rsidRDefault="00BD4B1B" w:rsidP="006152D8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89293F5" w14:textId="77777777" w:rsidR="00BD4B1B" w:rsidRPr="003067AA" w:rsidRDefault="00BD4B1B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A42D11A" w14:textId="24189BFB" w:rsidR="00BD4B1B" w:rsidRPr="003067AA" w:rsidRDefault="00261B83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</w:t>
            </w:r>
            <w:r w:rsidR="00EB6A0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ผลไม้สดแช่แข็ง</w:t>
            </w:r>
          </w:p>
        </w:tc>
        <w:tc>
          <w:tcPr>
            <w:tcW w:w="266" w:type="dxa"/>
            <w:vAlign w:val="center"/>
          </w:tcPr>
          <w:p w14:paraId="705CCE00" w14:textId="77777777" w:rsidR="00BD4B1B" w:rsidRPr="003067AA" w:rsidRDefault="00BD4B1B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57C412" w14:textId="77777777" w:rsidR="00BD4B1B" w:rsidRPr="003067AA" w:rsidRDefault="00BD4B1B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909B9EF" w14:textId="77777777" w:rsidR="00BD4B1B" w:rsidRPr="003067AA" w:rsidRDefault="00BD4B1B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2EE609" w14:textId="77777777" w:rsidR="00BD4B1B" w:rsidRPr="003067AA" w:rsidRDefault="00BD4B1B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33BA370" w14:textId="77777777" w:rsidR="00BD4B1B" w:rsidRPr="003067AA" w:rsidRDefault="00BD4B1B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F9D40E" w14:textId="77777777" w:rsidR="00BD4B1B" w:rsidRPr="003067AA" w:rsidRDefault="00BD4B1B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3F750C" w:rsidRPr="00C20284" w14:paraId="71BD4EB0" w14:textId="77777777" w:rsidTr="00F876D9">
        <w:tc>
          <w:tcPr>
            <w:tcW w:w="3870" w:type="dxa"/>
          </w:tcPr>
          <w:p w14:paraId="241575EE" w14:textId="77777777" w:rsidR="003F750C" w:rsidRPr="003067AA" w:rsidRDefault="003F750C" w:rsidP="006152D8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659E17B" w14:textId="77777777" w:rsidR="003F750C" w:rsidRPr="003067AA" w:rsidRDefault="003F750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12C2A77" w14:textId="1B791D90" w:rsidR="003F750C" w:rsidRPr="003067AA" w:rsidRDefault="00EB6A0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และกิจการลงทุน</w:t>
            </w:r>
          </w:p>
        </w:tc>
        <w:tc>
          <w:tcPr>
            <w:tcW w:w="266" w:type="dxa"/>
            <w:vAlign w:val="center"/>
          </w:tcPr>
          <w:p w14:paraId="3665D798" w14:textId="77777777" w:rsidR="003F750C" w:rsidRPr="003067AA" w:rsidRDefault="003F750C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0CBD2E" w14:textId="77777777" w:rsidR="003F750C" w:rsidRPr="003067AA" w:rsidRDefault="003F750C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FC27B2F" w14:textId="77777777" w:rsidR="003F750C" w:rsidRPr="003067AA" w:rsidRDefault="003F750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2FC7C16" w14:textId="77777777" w:rsidR="003F750C" w:rsidRPr="003067AA" w:rsidRDefault="003F750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B3132CF" w14:textId="77777777" w:rsidR="003F750C" w:rsidRPr="003067AA" w:rsidRDefault="003F750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76E85F" w14:textId="77777777" w:rsidR="003F750C" w:rsidRPr="003067AA" w:rsidRDefault="003F750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560FD595" w14:textId="77777777" w:rsidTr="00F876D9">
        <w:tc>
          <w:tcPr>
            <w:tcW w:w="3870" w:type="dxa"/>
          </w:tcPr>
          <w:p w14:paraId="334EAF92" w14:textId="42AB980A" w:rsidR="006152D8" w:rsidRPr="003067AA" w:rsidRDefault="006152D8" w:rsidP="004027C7">
            <w:pPr>
              <w:tabs>
                <w:tab w:val="clear" w:pos="680"/>
                <w:tab w:val="clear" w:pos="907"/>
                <w:tab w:val="left" w:pos="162"/>
                <w:tab w:val="left" w:pos="8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1.1.6.1)   Consumer Package </w:t>
            </w:r>
            <w:r w:rsidR="009D552D" w:rsidRPr="003067AA">
              <w:rPr>
                <w:rFonts w:asciiTheme="majorBidi" w:hAnsiTheme="majorBidi" w:cstheme="majorBidi"/>
                <w:sz w:val="24"/>
                <w:szCs w:val="24"/>
              </w:rPr>
              <w:t>Commerce Co., Ltd.</w:t>
            </w:r>
          </w:p>
        </w:tc>
        <w:tc>
          <w:tcPr>
            <w:tcW w:w="265" w:type="dxa"/>
          </w:tcPr>
          <w:p w14:paraId="6CB252D2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02039E1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3F591C51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8A03660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เกาหลีใต้</w:t>
            </w:r>
          </w:p>
        </w:tc>
        <w:tc>
          <w:tcPr>
            <w:tcW w:w="251" w:type="dxa"/>
          </w:tcPr>
          <w:p w14:paraId="1552F0B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9EA8A22" w14:textId="04197562" w:rsidR="006152D8" w:rsidRPr="003067AA" w:rsidRDefault="007706F9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5A459D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25C1FD6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E2394CA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152D8" w:rsidRPr="00C20284" w14:paraId="64BA24E1" w14:textId="77777777" w:rsidTr="00F876D9">
        <w:tc>
          <w:tcPr>
            <w:tcW w:w="3870" w:type="dxa"/>
          </w:tcPr>
          <w:p w14:paraId="3881AAEB" w14:textId="3465380F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186C186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9BB2ED0" w14:textId="5B2A7BEC" w:rsidR="006152D8" w:rsidRPr="003067AA" w:rsidRDefault="006152D8" w:rsidP="006152D8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อาหารแปรรูปจากเนื้อสัตว์</w:t>
            </w:r>
            <w:r w:rsidR="00C245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</w:t>
            </w:r>
          </w:p>
        </w:tc>
        <w:tc>
          <w:tcPr>
            <w:tcW w:w="266" w:type="dxa"/>
          </w:tcPr>
          <w:p w14:paraId="6CFFA213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F99BCE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3DAECB3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0B77814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866438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3BF80BA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52D8" w:rsidRPr="00C20284" w14:paraId="1EA7CD0C" w14:textId="77777777" w:rsidTr="00F876D9">
        <w:tc>
          <w:tcPr>
            <w:tcW w:w="3870" w:type="dxa"/>
          </w:tcPr>
          <w:p w14:paraId="5425A640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367CF46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878B19" w14:textId="77777777" w:rsidR="006152D8" w:rsidRPr="003067AA" w:rsidRDefault="006152D8" w:rsidP="006152D8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6AEFE950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D69ADA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3FF54B8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61E12C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7083604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10D19E8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52D8" w:rsidRPr="00C20284" w14:paraId="4C0B1AE9" w14:textId="77777777" w:rsidTr="00F876D9">
        <w:tc>
          <w:tcPr>
            <w:tcW w:w="3870" w:type="dxa"/>
          </w:tcPr>
          <w:p w14:paraId="019EB4DE" w14:textId="4EC224D2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CPF Europe S.A. </w:t>
            </w:r>
          </w:p>
        </w:tc>
        <w:tc>
          <w:tcPr>
            <w:tcW w:w="265" w:type="dxa"/>
          </w:tcPr>
          <w:p w14:paraId="408D50BC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5F1CF6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43E6AE15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3B1359F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</w:tcPr>
          <w:p w14:paraId="4062CE02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985F3E0" w14:textId="6F20294D" w:rsidR="006152D8" w:rsidRPr="003067AA" w:rsidRDefault="007706F9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4123E4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12E9A75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C5EC68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6152D8" w:rsidRPr="00C20284" w14:paraId="17EBF3D5" w14:textId="77777777" w:rsidTr="00F876D9">
        <w:tc>
          <w:tcPr>
            <w:tcW w:w="3870" w:type="dxa"/>
          </w:tcPr>
          <w:p w14:paraId="61144146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65" w:type="dxa"/>
          </w:tcPr>
          <w:p w14:paraId="6118F218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50C707E" w14:textId="63551816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70CC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เนื้อสัตว์แปรรูปพื้นฐาน อาหารแปรรูป</w:t>
            </w:r>
          </w:p>
        </w:tc>
        <w:tc>
          <w:tcPr>
            <w:tcW w:w="266" w:type="dxa"/>
          </w:tcPr>
          <w:p w14:paraId="19444939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BB9D311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2E31854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2930BF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03FEE3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FA3BF3B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77B2EBED" w14:textId="77777777" w:rsidTr="00F876D9">
        <w:tc>
          <w:tcPr>
            <w:tcW w:w="3870" w:type="dxa"/>
          </w:tcPr>
          <w:p w14:paraId="51F5EB19" w14:textId="77777777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265" w:type="dxa"/>
          </w:tcPr>
          <w:p w14:paraId="62490B2D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3EA92C" w14:textId="3A658CC1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70CC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จากเนื้อสัตว์ อาหาร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29ECBF13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A6AF751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49EE033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E0BF573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BD3E60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2DD0E1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C70CC8" w:rsidRPr="00C20284" w14:paraId="6088C2CC" w14:textId="77777777" w:rsidTr="00F876D9">
        <w:tc>
          <w:tcPr>
            <w:tcW w:w="3870" w:type="dxa"/>
          </w:tcPr>
          <w:p w14:paraId="12C21AD0" w14:textId="77777777" w:rsidR="00C70CC8" w:rsidRPr="003067AA" w:rsidRDefault="00C70CC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B8B5649" w14:textId="77777777" w:rsidR="00C70CC8" w:rsidRPr="003067AA" w:rsidRDefault="00C70CC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B79F540" w14:textId="3D0A08FE" w:rsidR="00C70CC8" w:rsidRPr="003067AA" w:rsidRDefault="00C70CC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อาหารทะเล และกิจการลงทุน</w:t>
            </w:r>
          </w:p>
        </w:tc>
        <w:tc>
          <w:tcPr>
            <w:tcW w:w="266" w:type="dxa"/>
          </w:tcPr>
          <w:p w14:paraId="40C28412" w14:textId="77777777" w:rsidR="00C70CC8" w:rsidRPr="003067AA" w:rsidRDefault="00C70CC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518F11" w14:textId="77777777" w:rsidR="00C70CC8" w:rsidRPr="003067AA" w:rsidRDefault="00C70CC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0EA4190" w14:textId="77777777" w:rsidR="00C70CC8" w:rsidRPr="003067AA" w:rsidRDefault="00C70CC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5E2089B" w14:textId="77777777" w:rsidR="00C70CC8" w:rsidRPr="003067AA" w:rsidRDefault="00C70CC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70F8BC" w14:textId="77777777" w:rsidR="00C70CC8" w:rsidRPr="003067AA" w:rsidRDefault="00C70CC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03455C" w14:textId="77777777" w:rsidR="00C70CC8" w:rsidRPr="003067AA" w:rsidRDefault="00C70CC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39DAAE06" w14:textId="77777777" w:rsidTr="00F876D9">
        <w:tc>
          <w:tcPr>
            <w:tcW w:w="3870" w:type="dxa"/>
          </w:tcPr>
          <w:p w14:paraId="2611D909" w14:textId="48FE4C06" w:rsidR="006152D8" w:rsidRPr="003067AA" w:rsidRDefault="006152D8" w:rsidP="00EC7E48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1.1.6.2.1)  Paulsen Food </w:t>
            </w:r>
            <w:r w:rsidR="009D552D" w:rsidRPr="003067AA">
              <w:rPr>
                <w:rFonts w:asciiTheme="majorBidi" w:hAnsiTheme="majorBidi" w:cstheme="majorBidi"/>
                <w:sz w:val="24"/>
                <w:szCs w:val="24"/>
              </w:rPr>
              <w:t>GmbH</w:t>
            </w:r>
          </w:p>
        </w:tc>
        <w:tc>
          <w:tcPr>
            <w:tcW w:w="265" w:type="dxa"/>
          </w:tcPr>
          <w:p w14:paraId="15C00484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279F20E" w14:textId="1839BD6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จัดจำหน่ายสินค้าประเภทเนื้อสัตว์</w:t>
            </w:r>
          </w:p>
        </w:tc>
        <w:tc>
          <w:tcPr>
            <w:tcW w:w="266" w:type="dxa"/>
          </w:tcPr>
          <w:p w14:paraId="1B47BC1C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083A6B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18B5E6D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65F3B8" w14:textId="3A11CF2B" w:rsidR="006152D8" w:rsidRPr="003067AA" w:rsidRDefault="007706F9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500EBD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03438801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0C53DA4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6152D8" w:rsidRPr="00C20284" w14:paraId="1D5F489D" w14:textId="77777777" w:rsidTr="00F876D9">
        <w:tc>
          <w:tcPr>
            <w:tcW w:w="3870" w:type="dxa"/>
          </w:tcPr>
          <w:p w14:paraId="1552E6D0" w14:textId="58E19E88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86D69BE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7E7000" w14:textId="4A896FDC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C70CC8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แปรรูปพื้นฐาน อาหารแปรรูป</w:t>
            </w:r>
          </w:p>
        </w:tc>
        <w:tc>
          <w:tcPr>
            <w:tcW w:w="266" w:type="dxa"/>
          </w:tcPr>
          <w:p w14:paraId="759B5889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3A063DF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B2455A1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F5BF61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DBBC76C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DE7C9D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C70CC8" w:rsidRPr="00C20284" w14:paraId="3C7A969B" w14:textId="77777777" w:rsidTr="00F876D9">
        <w:tc>
          <w:tcPr>
            <w:tcW w:w="3870" w:type="dxa"/>
          </w:tcPr>
          <w:p w14:paraId="6818BFB4" w14:textId="77777777" w:rsidR="00C70CC8" w:rsidRPr="003067AA" w:rsidRDefault="00C70CC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87F5434" w14:textId="77777777" w:rsidR="00C70CC8" w:rsidRPr="003067AA" w:rsidRDefault="00C70CC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7CE135F" w14:textId="39C2FB09" w:rsidR="00C70CC8" w:rsidRPr="003067AA" w:rsidRDefault="00C70CC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จากเนื้อสัตว์ อาหารทะเล</w:t>
            </w:r>
          </w:p>
        </w:tc>
        <w:tc>
          <w:tcPr>
            <w:tcW w:w="266" w:type="dxa"/>
          </w:tcPr>
          <w:p w14:paraId="67CA2476" w14:textId="77777777" w:rsidR="00C70CC8" w:rsidRPr="003067AA" w:rsidRDefault="00C70CC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E5B3DC" w14:textId="77777777" w:rsidR="00C70CC8" w:rsidRPr="003067AA" w:rsidRDefault="00C70CC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731D578" w14:textId="77777777" w:rsidR="00C70CC8" w:rsidRPr="003067AA" w:rsidRDefault="00C70CC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D70833" w14:textId="77777777" w:rsidR="00C70CC8" w:rsidRPr="003067AA" w:rsidRDefault="00C70CC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D6281CA" w14:textId="77777777" w:rsidR="00C70CC8" w:rsidRPr="003067AA" w:rsidRDefault="00C70CC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71A068F" w14:textId="77777777" w:rsidR="00C70CC8" w:rsidRPr="003067AA" w:rsidRDefault="00C70CC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C70CC8" w:rsidRPr="00C20284" w14:paraId="56937613" w14:textId="77777777" w:rsidTr="00F876D9">
        <w:tc>
          <w:tcPr>
            <w:tcW w:w="3870" w:type="dxa"/>
          </w:tcPr>
          <w:p w14:paraId="1C803BE5" w14:textId="77777777" w:rsidR="00C70CC8" w:rsidRPr="003067AA" w:rsidRDefault="00C70CC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E868173" w14:textId="77777777" w:rsidR="00C70CC8" w:rsidRPr="003067AA" w:rsidRDefault="00C70CC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9212100" w14:textId="2E999927" w:rsidR="00C70CC8" w:rsidRPr="003067AA" w:rsidRDefault="00C70CC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และกิจการลงทุน</w:t>
            </w:r>
          </w:p>
        </w:tc>
        <w:tc>
          <w:tcPr>
            <w:tcW w:w="266" w:type="dxa"/>
          </w:tcPr>
          <w:p w14:paraId="56FBB92B" w14:textId="77777777" w:rsidR="00C70CC8" w:rsidRPr="003067AA" w:rsidRDefault="00C70CC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1FB7AFE" w14:textId="77777777" w:rsidR="00C70CC8" w:rsidRPr="003067AA" w:rsidRDefault="00C70CC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7AA29FA" w14:textId="77777777" w:rsidR="00C70CC8" w:rsidRPr="003067AA" w:rsidRDefault="00C70CC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6195581" w14:textId="77777777" w:rsidR="00C70CC8" w:rsidRPr="003067AA" w:rsidRDefault="00C70CC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4F20F1B" w14:textId="77777777" w:rsidR="00C70CC8" w:rsidRPr="003067AA" w:rsidRDefault="00C70CC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53A3F18" w14:textId="77777777" w:rsidR="00C70CC8" w:rsidRPr="003067AA" w:rsidRDefault="00C70CC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3395FBB9" w14:textId="77777777" w:rsidTr="00F876D9">
        <w:tc>
          <w:tcPr>
            <w:tcW w:w="3870" w:type="dxa"/>
          </w:tcPr>
          <w:p w14:paraId="6B715DA3" w14:textId="18AD119A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1.1.6.2.1.1) </w:t>
            </w:r>
            <w:r w:rsidR="009D552D" w:rsidRPr="00DC26EC">
              <w:rPr>
                <w:rFonts w:asciiTheme="majorBidi" w:hAnsiTheme="majorBidi" w:cstheme="majorBidi"/>
                <w:sz w:val="24"/>
                <w:szCs w:val="24"/>
              </w:rPr>
              <w:t>CPF Distribution GmbH</w:t>
            </w:r>
          </w:p>
        </w:tc>
        <w:tc>
          <w:tcPr>
            <w:tcW w:w="265" w:type="dxa"/>
          </w:tcPr>
          <w:p w14:paraId="772235AA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671B9E8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จัดจำหน่ายอาหารสำเร็จรูป</w:t>
            </w:r>
          </w:p>
        </w:tc>
        <w:tc>
          <w:tcPr>
            <w:tcW w:w="266" w:type="dxa"/>
          </w:tcPr>
          <w:p w14:paraId="03F602EE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FDB0B80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6154F953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3EDDE77" w14:textId="7D4AC3F3" w:rsidR="006152D8" w:rsidRPr="003067AA" w:rsidRDefault="00F81BBB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500EBD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277C31A1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288C261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6152D8" w:rsidRPr="00C20284" w14:paraId="71F2FEB2" w14:textId="77777777" w:rsidTr="00F876D9">
        <w:tc>
          <w:tcPr>
            <w:tcW w:w="3870" w:type="dxa"/>
          </w:tcPr>
          <w:p w14:paraId="1BE6C50C" w14:textId="52EB7514" w:rsidR="006152D8" w:rsidRPr="003067AA" w:rsidRDefault="006152D8" w:rsidP="009D552D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1.1.6.2.1.2) </w:t>
            </w:r>
            <w:r w:rsidR="008916CE" w:rsidRPr="00DC26EC">
              <w:rPr>
                <w:rFonts w:asciiTheme="majorBidi" w:hAnsiTheme="majorBidi" w:cstheme="majorBidi"/>
                <w:sz w:val="24"/>
                <w:szCs w:val="24"/>
              </w:rPr>
              <w:t>ZGG Verwaltungs GmbH</w:t>
            </w:r>
          </w:p>
        </w:tc>
        <w:tc>
          <w:tcPr>
            <w:tcW w:w="265" w:type="dxa"/>
          </w:tcPr>
          <w:p w14:paraId="7F2212D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93A4FEC" w14:textId="77777777" w:rsidR="006152D8" w:rsidRPr="00C20284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D18EE06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701520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56E74843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CC11CD" w14:textId="3830CD75" w:rsidR="006152D8" w:rsidRPr="003067AA" w:rsidRDefault="00F81BBB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126152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0CD3A8B0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EFB18CB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6152D8" w:rsidRPr="00C20284" w14:paraId="3624B810" w14:textId="77777777" w:rsidTr="00F876D9">
        <w:tc>
          <w:tcPr>
            <w:tcW w:w="3870" w:type="dxa"/>
          </w:tcPr>
          <w:p w14:paraId="1221F741" w14:textId="2FBBDC3A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1.1.6.2.2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CP Foods (UK) Limited and </w:t>
            </w:r>
            <w:r w:rsidR="008916CE" w:rsidRPr="003067AA">
              <w:rPr>
                <w:rFonts w:asciiTheme="majorBidi" w:hAnsiTheme="majorBidi" w:cstheme="majorBidi"/>
                <w:sz w:val="24"/>
                <w:szCs w:val="24"/>
              </w:rPr>
              <w:t>subsidiaries</w:t>
            </w:r>
          </w:p>
        </w:tc>
        <w:tc>
          <w:tcPr>
            <w:tcW w:w="265" w:type="dxa"/>
          </w:tcPr>
          <w:p w14:paraId="3C1728C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84C5B7" w14:textId="7FD628B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</w:t>
            </w:r>
            <w:r w:rsidR="00D819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บริการรีแพ</w:t>
            </w:r>
            <w:r w:rsidR="008D219E">
              <w:rPr>
                <w:rFonts w:asciiTheme="majorBidi" w:hAnsiTheme="majorBidi" w:cstheme="majorBidi" w:hint="cs"/>
                <w:sz w:val="24"/>
                <w:szCs w:val="24"/>
                <w:cs/>
              </w:rPr>
              <w:t>็</w:t>
            </w:r>
            <w:r w:rsidR="00D819B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คสินค้า</w:t>
            </w:r>
            <w:r w:rsidR="00FC6EB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 </w:t>
            </w:r>
          </w:p>
        </w:tc>
        <w:tc>
          <w:tcPr>
            <w:tcW w:w="266" w:type="dxa"/>
          </w:tcPr>
          <w:p w14:paraId="03A1F2BF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EA4720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4B78A3E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3F2A7D" w14:textId="73E2722C" w:rsidR="006152D8" w:rsidRPr="003067AA" w:rsidRDefault="002814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5C3A70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724DDF90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869591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FC6EBC" w:rsidRPr="00C20284" w14:paraId="53A99CA0" w14:textId="77777777" w:rsidTr="00F876D9">
        <w:tc>
          <w:tcPr>
            <w:tcW w:w="3870" w:type="dxa"/>
          </w:tcPr>
          <w:p w14:paraId="48EC9EAE" w14:textId="77777777" w:rsidR="00FC6EBC" w:rsidRPr="003067AA" w:rsidRDefault="00FC6EBC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8904B42" w14:textId="77777777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A3F8D9" w14:textId="1056F23D" w:rsidR="00FC6EBC" w:rsidRPr="003067AA" w:rsidRDefault="00FC6EB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จัดจำหน่ายสินค้าประเภท</w:t>
            </w:r>
          </w:p>
        </w:tc>
        <w:tc>
          <w:tcPr>
            <w:tcW w:w="266" w:type="dxa"/>
          </w:tcPr>
          <w:p w14:paraId="378E5674" w14:textId="77777777" w:rsidR="00FC6EBC" w:rsidRPr="003067AA" w:rsidRDefault="00FC6EBC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976DC4" w14:textId="77777777" w:rsidR="00FC6EBC" w:rsidRPr="003067AA" w:rsidRDefault="00FC6EBC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E5AD8EF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E4135C6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6B8A473" w14:textId="77777777" w:rsidR="00FC6EBC" w:rsidRPr="003067AA" w:rsidRDefault="00FC6EB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489C079" w14:textId="77777777" w:rsidR="00FC6EBC" w:rsidRPr="003067AA" w:rsidRDefault="00FC6EB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4481EC21" w14:textId="77777777" w:rsidTr="00F876D9">
        <w:tc>
          <w:tcPr>
            <w:tcW w:w="3870" w:type="dxa"/>
          </w:tcPr>
          <w:p w14:paraId="39B6163B" w14:textId="2D3A46D3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7F95CD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EA28E12" w14:textId="797501B0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</w:t>
            </w:r>
            <w:r w:rsidR="002403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์ </w:t>
            </w:r>
            <w:r w:rsidR="00FC6EB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4D313602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F1D306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F398764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0BC4B1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785B170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EF4E855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3C1C48EE" w14:textId="77777777" w:rsidTr="00F876D9">
        <w:tc>
          <w:tcPr>
            <w:tcW w:w="3870" w:type="dxa"/>
          </w:tcPr>
          <w:p w14:paraId="474C9384" w14:textId="77777777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FC40D83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F473D44" w14:textId="305D48DF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24035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6B06625F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EF8BC56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75E29C0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27483FD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AF86790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6A9D350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2A432466" w14:textId="77777777" w:rsidTr="00F876D9">
        <w:tc>
          <w:tcPr>
            <w:tcW w:w="3870" w:type="dxa"/>
          </w:tcPr>
          <w:p w14:paraId="24269406" w14:textId="6BAF2D46" w:rsidR="006152D8" w:rsidRPr="003067AA" w:rsidRDefault="006152D8" w:rsidP="004027C7">
            <w:pPr>
              <w:tabs>
                <w:tab w:val="clear" w:pos="680"/>
                <w:tab w:val="clear" w:pos="907"/>
                <w:tab w:val="left" w:pos="162"/>
                <w:tab w:val="left" w:pos="97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2.1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)  The Foodfellas Limited </w:t>
            </w:r>
          </w:p>
        </w:tc>
        <w:tc>
          <w:tcPr>
            <w:tcW w:w="265" w:type="dxa"/>
          </w:tcPr>
          <w:p w14:paraId="7709818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2BBA9C2" w14:textId="09AF02D4" w:rsidR="006152D8" w:rsidRPr="00374E18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E1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ผู้นำเข้า</w:t>
            </w:r>
            <w:r w:rsidR="005C02E3" w:rsidRPr="00374E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ผู้ส่งออก และ</w:t>
            </w:r>
            <w:r w:rsidR="00FE14A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ผู้จัดจำหน่าย</w:t>
            </w:r>
          </w:p>
        </w:tc>
        <w:tc>
          <w:tcPr>
            <w:tcW w:w="266" w:type="dxa"/>
          </w:tcPr>
          <w:p w14:paraId="346C3F7C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CC40E1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31E1C07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CA289ED" w14:textId="73F0154E" w:rsidR="006152D8" w:rsidRPr="003067AA" w:rsidRDefault="002814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F6175E" w:rsidRPr="003067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2920F02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8568542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FE14A7" w:rsidRPr="00C20284" w14:paraId="4842B72D" w14:textId="77777777" w:rsidTr="00F876D9">
        <w:tc>
          <w:tcPr>
            <w:tcW w:w="3870" w:type="dxa"/>
          </w:tcPr>
          <w:p w14:paraId="14A48575" w14:textId="77777777" w:rsidR="00FE14A7" w:rsidRPr="003067AA" w:rsidRDefault="00FE14A7" w:rsidP="004027C7">
            <w:pPr>
              <w:tabs>
                <w:tab w:val="clear" w:pos="680"/>
                <w:tab w:val="clear" w:pos="907"/>
                <w:tab w:val="left" w:pos="162"/>
                <w:tab w:val="left" w:pos="97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6A089B0" w14:textId="77777777" w:rsidR="00FE14A7" w:rsidRPr="003067AA" w:rsidRDefault="00FE14A7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7CED08B" w14:textId="7A074D88" w:rsidR="00FE14A7" w:rsidRPr="00374E18" w:rsidRDefault="00FE14A7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374E1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 ผลิตภัณฑ์อาหาร</w:t>
            </w:r>
            <w:r w:rsidR="00D819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342359C3" w14:textId="77777777" w:rsidR="00FE14A7" w:rsidRPr="003067AA" w:rsidRDefault="00FE14A7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B374B95" w14:textId="77777777" w:rsidR="00FE14A7" w:rsidRPr="003067AA" w:rsidRDefault="00FE14A7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35B6062" w14:textId="77777777" w:rsidR="00FE14A7" w:rsidRPr="003067AA" w:rsidRDefault="00FE14A7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38D4D7F" w14:textId="77777777" w:rsidR="00FE14A7" w:rsidRPr="003067AA" w:rsidRDefault="00FE14A7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E2B5F6" w14:textId="77777777" w:rsidR="00FE14A7" w:rsidRPr="003067AA" w:rsidRDefault="00FE14A7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A6B7A61" w14:textId="77777777" w:rsidR="00FE14A7" w:rsidRPr="003067AA" w:rsidRDefault="00FE14A7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812755" w:rsidRPr="00C20284" w14:paraId="1A173ABB" w14:textId="77777777" w:rsidTr="00F876D9">
        <w:tc>
          <w:tcPr>
            <w:tcW w:w="3870" w:type="dxa"/>
          </w:tcPr>
          <w:p w14:paraId="36F563C2" w14:textId="77777777" w:rsidR="00812755" w:rsidRPr="003067AA" w:rsidRDefault="00812755" w:rsidP="004027C7">
            <w:pPr>
              <w:tabs>
                <w:tab w:val="clear" w:pos="680"/>
                <w:tab w:val="clear" w:pos="907"/>
                <w:tab w:val="left" w:pos="162"/>
                <w:tab w:val="left" w:pos="97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F00E4A9" w14:textId="77777777" w:rsidR="00812755" w:rsidRPr="003067AA" w:rsidRDefault="00812755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05129C5" w14:textId="16AA6BE8" w:rsidR="00812755" w:rsidRPr="00374E18" w:rsidRDefault="00FE14A7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FC2EC4" w:rsidRPr="00374E1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ผลไม้สดแช่แข็ง</w:t>
            </w:r>
          </w:p>
        </w:tc>
        <w:tc>
          <w:tcPr>
            <w:tcW w:w="266" w:type="dxa"/>
          </w:tcPr>
          <w:p w14:paraId="24BC4681" w14:textId="77777777" w:rsidR="00812755" w:rsidRPr="003067AA" w:rsidRDefault="00812755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5E997D4" w14:textId="77777777" w:rsidR="00812755" w:rsidRPr="003067AA" w:rsidRDefault="00812755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D729F78" w14:textId="77777777" w:rsidR="00812755" w:rsidRPr="003067AA" w:rsidRDefault="00812755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5C974F" w14:textId="77777777" w:rsidR="00812755" w:rsidRPr="003067AA" w:rsidRDefault="00812755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258DF0" w14:textId="77777777" w:rsidR="00812755" w:rsidRPr="003067AA" w:rsidRDefault="00812755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3C2FAAA" w14:textId="77777777" w:rsidR="00812755" w:rsidRPr="003067AA" w:rsidRDefault="00812755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66ACE104" w14:textId="77777777" w:rsidTr="00F876D9">
        <w:tc>
          <w:tcPr>
            <w:tcW w:w="3870" w:type="dxa"/>
          </w:tcPr>
          <w:p w14:paraId="6CD8146D" w14:textId="62667D87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Westbridge Food Group Limited</w:t>
            </w:r>
          </w:p>
        </w:tc>
        <w:tc>
          <w:tcPr>
            <w:tcW w:w="265" w:type="dxa"/>
          </w:tcPr>
          <w:p w14:paraId="38947C5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373721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EEDD88A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59918B3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4D555A87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7EBC2A" w14:textId="0FDBE5A4" w:rsidR="006152D8" w:rsidRPr="003067AA" w:rsidRDefault="002814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F6175E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3F059044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7C67F4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4B16263B" w14:textId="77777777" w:rsidTr="00F876D9">
        <w:tc>
          <w:tcPr>
            <w:tcW w:w="3870" w:type="dxa"/>
          </w:tcPr>
          <w:p w14:paraId="11414D71" w14:textId="0F2E35CD" w:rsidR="006152D8" w:rsidRPr="003067AA" w:rsidRDefault="006152D8" w:rsidP="004027C7">
            <w:pPr>
              <w:tabs>
                <w:tab w:val="clear" w:pos="680"/>
                <w:tab w:val="clear" w:pos="907"/>
                <w:tab w:val="left" w:pos="162"/>
                <w:tab w:val="left" w:pos="106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.1) Westbridge Foods Limited</w:t>
            </w:r>
          </w:p>
        </w:tc>
        <w:tc>
          <w:tcPr>
            <w:tcW w:w="265" w:type="dxa"/>
          </w:tcPr>
          <w:p w14:paraId="1144AC9D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9EBE3B" w14:textId="77777777" w:rsidR="006152D8" w:rsidRPr="00FC6EBC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EBC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ผู้นำเข้าและจัดจำหน่ายเนื้อสัตว์ และ</w:t>
            </w:r>
          </w:p>
        </w:tc>
        <w:tc>
          <w:tcPr>
            <w:tcW w:w="266" w:type="dxa"/>
          </w:tcPr>
          <w:p w14:paraId="6EF4A3F0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A422B78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78A690C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3ECABA8" w14:textId="239A3CE8" w:rsidR="006152D8" w:rsidRPr="003067AA" w:rsidRDefault="004F432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19820BA6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059AF3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185592DE" w14:textId="77777777" w:rsidTr="00F876D9">
        <w:tc>
          <w:tcPr>
            <w:tcW w:w="3870" w:type="dxa"/>
          </w:tcPr>
          <w:p w14:paraId="2BC589FD" w14:textId="77777777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44B7F9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F6B4F32" w14:textId="77777777" w:rsidR="006152D8" w:rsidRPr="00FC6EBC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E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อาหารสำเร็จรูป</w:t>
            </w:r>
          </w:p>
        </w:tc>
        <w:tc>
          <w:tcPr>
            <w:tcW w:w="266" w:type="dxa"/>
          </w:tcPr>
          <w:p w14:paraId="02CA34F8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25EAEB1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560704E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FC12D0F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EA98A7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2EF106A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52D8" w:rsidRPr="00C20284" w14:paraId="523D95E0" w14:textId="77777777" w:rsidTr="00F876D9">
        <w:tc>
          <w:tcPr>
            <w:tcW w:w="3870" w:type="dxa"/>
          </w:tcPr>
          <w:p w14:paraId="25F018C1" w14:textId="023B75AF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.2)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เวสท์บริดจ์ ฟู้ดส์</w:t>
            </w:r>
            <w:r w:rsidR="005475AC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5AC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</w:t>
            </w:r>
          </w:p>
        </w:tc>
        <w:tc>
          <w:tcPr>
            <w:tcW w:w="265" w:type="dxa"/>
          </w:tcPr>
          <w:p w14:paraId="06F2703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DC8C2F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39ECE376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FDEFC42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8805A60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F17EC05" w14:textId="522E4EC8" w:rsidR="006152D8" w:rsidRPr="003067AA" w:rsidRDefault="00336D53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43C638C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67E317F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79E44489" w14:textId="77777777" w:rsidTr="00F876D9">
        <w:tc>
          <w:tcPr>
            <w:tcW w:w="3870" w:type="dxa"/>
          </w:tcPr>
          <w:p w14:paraId="1FAB89D2" w14:textId="62F72AD4" w:rsidR="006152D8" w:rsidRPr="003067AA" w:rsidRDefault="006152D8" w:rsidP="008916CE">
            <w:pPr>
              <w:tabs>
                <w:tab w:val="clear" w:pos="454"/>
                <w:tab w:val="clear" w:pos="1871"/>
                <w:tab w:val="left" w:pos="162"/>
                <w:tab w:val="left" w:pos="966"/>
                <w:tab w:val="left" w:pos="1869"/>
              </w:tabs>
              <w:ind w:left="113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65" w:type="dxa"/>
          </w:tcPr>
          <w:p w14:paraId="12D2EFCB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46028E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อาหารเอเชีย</w:t>
            </w:r>
          </w:p>
        </w:tc>
        <w:tc>
          <w:tcPr>
            <w:tcW w:w="266" w:type="dxa"/>
          </w:tcPr>
          <w:p w14:paraId="35DCEA30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710FCCA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1BECAE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7B64D2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D7C91E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04B756A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37E7F856" w14:textId="77777777" w:rsidTr="00F876D9">
        <w:tc>
          <w:tcPr>
            <w:tcW w:w="3870" w:type="dxa"/>
          </w:tcPr>
          <w:p w14:paraId="45264497" w14:textId="2DB359F4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.3)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Westbridge (Qingdao) </w:t>
            </w:r>
            <w:r w:rsidR="008916CE" w:rsidRPr="003067AA">
              <w:rPr>
                <w:rFonts w:asciiTheme="majorBidi" w:hAnsiTheme="majorBidi" w:cstheme="majorBidi"/>
                <w:sz w:val="24"/>
                <w:szCs w:val="24"/>
              </w:rPr>
              <w:t>Trading Co., Ltd.</w:t>
            </w:r>
          </w:p>
        </w:tc>
        <w:tc>
          <w:tcPr>
            <w:tcW w:w="265" w:type="dxa"/>
          </w:tcPr>
          <w:p w14:paraId="68222267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8EC98D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00D6CA91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B25D3D3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53C1F02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E7E3051" w14:textId="510B6376" w:rsidR="006152D8" w:rsidRPr="003067AA" w:rsidRDefault="00FB2983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7A109426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107867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710BA76E" w14:textId="77777777" w:rsidTr="00F876D9">
        <w:tc>
          <w:tcPr>
            <w:tcW w:w="3870" w:type="dxa"/>
          </w:tcPr>
          <w:p w14:paraId="592ECAD1" w14:textId="17A9B862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3278A04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EE6B057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อาหารเอเชีย</w:t>
            </w:r>
          </w:p>
        </w:tc>
        <w:tc>
          <w:tcPr>
            <w:tcW w:w="266" w:type="dxa"/>
          </w:tcPr>
          <w:p w14:paraId="0307E13C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58764A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CBED744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0552925" w14:textId="77777777" w:rsidR="006152D8" w:rsidRPr="003067AA" w:rsidRDefault="006152D8" w:rsidP="0002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E1810F5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C4F80C3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32D9D2B4" w14:textId="77777777" w:rsidTr="00F876D9">
        <w:tc>
          <w:tcPr>
            <w:tcW w:w="3870" w:type="dxa"/>
          </w:tcPr>
          <w:p w14:paraId="67232B0F" w14:textId="3B00F67B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.4)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Wignall Holdings </w:t>
            </w:r>
            <w:r w:rsidR="008916CE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Limited </w:t>
            </w:r>
            <w:r w:rsidR="008916CE"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65" w:type="dxa"/>
          </w:tcPr>
          <w:p w14:paraId="4B37C147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4FEB109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9DA83DB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F013D61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2D9C7D65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7834649" w14:textId="3450FC58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22C3A02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BA303F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41CCDDFA" w14:textId="77777777" w:rsidTr="00F876D9">
        <w:tc>
          <w:tcPr>
            <w:tcW w:w="4135" w:type="dxa"/>
            <w:gridSpan w:val="2"/>
          </w:tcPr>
          <w:p w14:paraId="730D921F" w14:textId="2B9BEABA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.5) Westbridge Foods </w:t>
            </w:r>
            <w:r w:rsidR="008916CE" w:rsidRPr="003067AA">
              <w:rPr>
                <w:rFonts w:asciiTheme="majorBidi" w:hAnsiTheme="majorBidi" w:cstheme="majorBidi"/>
                <w:sz w:val="24"/>
                <w:szCs w:val="24"/>
              </w:rPr>
              <w:t>(Haydock)</w:t>
            </w:r>
            <w:r w:rsidR="008916CE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916CE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Limited </w:t>
            </w:r>
            <w:r w:rsidR="008916CE"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705" w:type="dxa"/>
          </w:tcPr>
          <w:p w14:paraId="6AAB91CA" w14:textId="74355995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5304ED30" w14:textId="77777777" w:rsidR="006152D8" w:rsidRPr="003067AA" w:rsidRDefault="006152D8" w:rsidP="006152D8">
            <w:pPr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0C3F79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3EBFA86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F69A01" w14:textId="19926544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57F0276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48E4A7F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21F65BF8" w14:textId="77777777" w:rsidTr="00F876D9">
        <w:tc>
          <w:tcPr>
            <w:tcW w:w="3870" w:type="dxa"/>
          </w:tcPr>
          <w:p w14:paraId="28872495" w14:textId="7114F923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.6)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Westbridge Holding B.V.  </w:t>
            </w:r>
          </w:p>
        </w:tc>
        <w:tc>
          <w:tcPr>
            <w:tcW w:w="265" w:type="dxa"/>
          </w:tcPr>
          <w:p w14:paraId="63932066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E4ED2B5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0F62193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72EA9C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0C9F0CDC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BD1183" w14:textId="40752552" w:rsidR="006152D8" w:rsidRPr="003067AA" w:rsidRDefault="002D6A12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</w:t>
            </w:r>
            <w:r w:rsidR="002814D8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9.9</w:t>
            </w: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0C55B445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EF18133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68B635DC" w14:textId="77777777" w:rsidTr="00F876D9">
        <w:tc>
          <w:tcPr>
            <w:tcW w:w="3870" w:type="dxa"/>
          </w:tcPr>
          <w:p w14:paraId="0332F5CA" w14:textId="2F855065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.7)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Westbridge Foods </w:t>
            </w:r>
            <w:r w:rsidR="008916CE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(France) SARL  </w:t>
            </w:r>
          </w:p>
        </w:tc>
        <w:tc>
          <w:tcPr>
            <w:tcW w:w="265" w:type="dxa"/>
          </w:tcPr>
          <w:p w14:paraId="550BFECE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3AF60F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18FE8A66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102293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ฝรั่งเศส</w:t>
            </w:r>
          </w:p>
        </w:tc>
        <w:tc>
          <w:tcPr>
            <w:tcW w:w="251" w:type="dxa"/>
          </w:tcPr>
          <w:p w14:paraId="1E0B5219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35943C1" w14:textId="2910B824" w:rsidR="006152D8" w:rsidRPr="003067AA" w:rsidRDefault="00336D53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0288FF36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CB361A7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71BC29A1" w14:textId="77777777" w:rsidTr="00F876D9">
        <w:tc>
          <w:tcPr>
            <w:tcW w:w="3870" w:type="dxa"/>
          </w:tcPr>
          <w:p w14:paraId="4EC6818F" w14:textId="0802287C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.8)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Food Trac Limited </w:t>
            </w:r>
          </w:p>
        </w:tc>
        <w:tc>
          <w:tcPr>
            <w:tcW w:w="265" w:type="dxa"/>
          </w:tcPr>
          <w:p w14:paraId="30653B31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9CA463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325B3EC9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84702B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00D028F2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BF8130" w14:textId="32957D89" w:rsidR="006152D8" w:rsidRPr="003067AA" w:rsidRDefault="00336D53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69CBEDE5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725F3B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7D8AAE8B" w14:textId="77777777" w:rsidTr="00F876D9">
        <w:tc>
          <w:tcPr>
            <w:tcW w:w="3870" w:type="dxa"/>
          </w:tcPr>
          <w:p w14:paraId="5A960577" w14:textId="1A982E40" w:rsidR="006152D8" w:rsidRPr="003067AA" w:rsidRDefault="006152D8" w:rsidP="008916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1.1.6.2.</w:t>
            </w:r>
            <w:r w:rsidR="00EC7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.9) Westbridge Group </w:t>
            </w:r>
            <w:r w:rsidR="00587BCE" w:rsidRPr="003067AA">
              <w:rPr>
                <w:rFonts w:asciiTheme="majorBidi" w:hAnsiTheme="majorBidi" w:cstheme="majorBidi"/>
                <w:sz w:val="24"/>
                <w:szCs w:val="24"/>
              </w:rPr>
              <w:t>License Companies</w:t>
            </w:r>
            <w:r w:rsidR="00587BCE"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587BCE"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65" w:type="dxa"/>
          </w:tcPr>
          <w:p w14:paraId="485C895C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10E742D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ผู้นำเข้าสินค้าที่ทำจากเนื้อสัตว์ปีก</w:t>
            </w:r>
          </w:p>
        </w:tc>
        <w:tc>
          <w:tcPr>
            <w:tcW w:w="266" w:type="dxa"/>
          </w:tcPr>
          <w:p w14:paraId="428BAF73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3D6A519" w14:textId="77777777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5C886D26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D02610" w14:textId="75564B1D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4513D27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BA3FF6D" w14:textId="77777777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6152D8" w:rsidRPr="00C20284" w14:paraId="42A8833A" w14:textId="77777777" w:rsidTr="00585D02">
        <w:tc>
          <w:tcPr>
            <w:tcW w:w="3870" w:type="dxa"/>
          </w:tcPr>
          <w:p w14:paraId="64AD3320" w14:textId="4BD4067C" w:rsidR="006152D8" w:rsidRPr="003067AA" w:rsidRDefault="006152D8" w:rsidP="00F71F65">
            <w:pPr>
              <w:tabs>
                <w:tab w:val="clear" w:pos="907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1.1.7)  </w:t>
            </w:r>
            <w:r w:rsidR="000C7C24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ซีพีเอฟ ฟู้ด เน็ตเวิร์ก จำกัด</w:t>
            </w:r>
          </w:p>
        </w:tc>
        <w:tc>
          <w:tcPr>
            <w:tcW w:w="265" w:type="dxa"/>
          </w:tcPr>
          <w:p w14:paraId="638F30E2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7533B47" w14:textId="7B432AC1" w:rsidR="006152D8" w:rsidRPr="003067AA" w:rsidRDefault="00EB6A0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ผู้ส่งออกและผู้นำเข้าอาหารแปรรูป</w:t>
            </w:r>
          </w:p>
        </w:tc>
        <w:tc>
          <w:tcPr>
            <w:tcW w:w="266" w:type="dxa"/>
          </w:tcPr>
          <w:p w14:paraId="1F15B8DC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F618DE4" w14:textId="2BE78FB8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7C8D1F9E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D02EEA7" w14:textId="5FCF8CA9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2D6A12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</w:tcPr>
          <w:p w14:paraId="048A590F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874680" w14:textId="18CB827A" w:rsidR="006152D8" w:rsidRPr="003067AA" w:rsidRDefault="006152D8" w:rsidP="0052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EB6A0C" w:rsidRPr="00C20284" w14:paraId="6E82A9E5" w14:textId="77777777" w:rsidTr="00585D02">
        <w:tc>
          <w:tcPr>
            <w:tcW w:w="3870" w:type="dxa"/>
          </w:tcPr>
          <w:p w14:paraId="0E0447B3" w14:textId="77777777" w:rsidR="00EB6A0C" w:rsidRPr="003067AA" w:rsidRDefault="00EB6A0C" w:rsidP="00F71F65">
            <w:pPr>
              <w:tabs>
                <w:tab w:val="clear" w:pos="907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53F4836" w14:textId="77777777" w:rsidR="00EB6A0C" w:rsidRPr="003067AA" w:rsidRDefault="00EB6A0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7C22392" w14:textId="44A0CBEF" w:rsidR="00EB6A0C" w:rsidRDefault="00EB6A0C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และอาหารสำเร็จรูป</w:t>
            </w:r>
          </w:p>
        </w:tc>
        <w:tc>
          <w:tcPr>
            <w:tcW w:w="266" w:type="dxa"/>
          </w:tcPr>
          <w:p w14:paraId="6DDB7DB7" w14:textId="77777777" w:rsidR="00EB6A0C" w:rsidRPr="003067AA" w:rsidRDefault="00EB6A0C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872C20E" w14:textId="77777777" w:rsidR="00EB6A0C" w:rsidRPr="003067AA" w:rsidRDefault="00EB6A0C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58B4E35" w14:textId="77777777" w:rsidR="00EB6A0C" w:rsidRPr="003067AA" w:rsidRDefault="00EB6A0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4406CB" w14:textId="77777777" w:rsidR="00EB6A0C" w:rsidRPr="003067AA" w:rsidRDefault="00EB6A0C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8C574C8" w14:textId="77777777" w:rsidR="00EB6A0C" w:rsidRPr="003067AA" w:rsidRDefault="00EB6A0C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A1E1117" w14:textId="77777777" w:rsidR="00EB6A0C" w:rsidRPr="003067AA" w:rsidRDefault="00EB6A0C" w:rsidP="0052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6152D8" w:rsidRPr="00C20284" w14:paraId="70E9357C" w14:textId="77777777" w:rsidTr="00F876D9">
        <w:tc>
          <w:tcPr>
            <w:tcW w:w="3870" w:type="dxa"/>
          </w:tcPr>
          <w:p w14:paraId="54710F88" w14:textId="4FE775B6" w:rsidR="006152D8" w:rsidRPr="003067AA" w:rsidRDefault="006152D8" w:rsidP="00587BCE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1.1.8)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อินเตอร์เนชั่นแนล เพ็ท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ฟู้ด จำกัด</w:t>
            </w:r>
          </w:p>
        </w:tc>
        <w:tc>
          <w:tcPr>
            <w:tcW w:w="265" w:type="dxa"/>
          </w:tcPr>
          <w:p w14:paraId="106DC88C" w14:textId="77777777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5EB36B2A" w14:textId="66024952" w:rsidR="006152D8" w:rsidRPr="003067AA" w:rsidRDefault="006152D8" w:rsidP="006152D8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ผลิตและจำหน่ายอาหารสำหรับสัตว์เลี้ยง</w:t>
            </w:r>
          </w:p>
        </w:tc>
        <w:tc>
          <w:tcPr>
            <w:tcW w:w="266" w:type="dxa"/>
            <w:vAlign w:val="center"/>
          </w:tcPr>
          <w:p w14:paraId="24230EF7" w14:textId="77777777" w:rsidR="006152D8" w:rsidRPr="003067AA" w:rsidRDefault="006152D8" w:rsidP="006152D8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001D200" w14:textId="00C3CC39" w:rsidR="006152D8" w:rsidRPr="003067AA" w:rsidRDefault="006152D8" w:rsidP="006152D8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10E233A7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0E445A4" w14:textId="583854BA" w:rsidR="006152D8" w:rsidRPr="003067AA" w:rsidRDefault="00E225E1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0072A5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70" w:type="dxa"/>
            <w:vAlign w:val="center"/>
          </w:tcPr>
          <w:p w14:paraId="6050725A" w14:textId="77777777" w:rsidR="006152D8" w:rsidRPr="003067AA" w:rsidRDefault="006152D8" w:rsidP="006152D8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093FD55E" w14:textId="727E5CBA" w:rsidR="006152D8" w:rsidRPr="003067AA" w:rsidRDefault="006152D8" w:rsidP="0061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017A7A" w:rsidRPr="00C20284" w14:paraId="2EFF1954" w14:textId="77777777" w:rsidTr="006B5BF3">
        <w:tc>
          <w:tcPr>
            <w:tcW w:w="3870" w:type="dxa"/>
          </w:tcPr>
          <w:p w14:paraId="4AE8CFAE" w14:textId="3A8644E0" w:rsidR="00017A7A" w:rsidRPr="003067AA" w:rsidRDefault="00017A7A" w:rsidP="00F71F65">
            <w:pPr>
              <w:tabs>
                <w:tab w:val="clear" w:pos="454"/>
                <w:tab w:val="clear" w:pos="680"/>
                <w:tab w:val="left" w:pos="162"/>
                <w:tab w:val="left" w:pos="61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6152D8" w:rsidRPr="003067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265" w:type="dxa"/>
          </w:tcPr>
          <w:p w14:paraId="6074296A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365B43A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ผลิตและจำหน่ายอาหารสำเร็จรูป</w:t>
            </w:r>
          </w:p>
        </w:tc>
        <w:tc>
          <w:tcPr>
            <w:tcW w:w="266" w:type="dxa"/>
            <w:vAlign w:val="center"/>
          </w:tcPr>
          <w:p w14:paraId="4FC0046A" w14:textId="77777777" w:rsidR="00017A7A" w:rsidRPr="003067AA" w:rsidRDefault="00017A7A" w:rsidP="00017A7A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4762D34" w14:textId="77777777" w:rsidR="00017A7A" w:rsidRPr="003067AA" w:rsidRDefault="00017A7A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4B0DD70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2BD858" w14:textId="0EAF27E0" w:rsidR="00017A7A" w:rsidRPr="003067AA" w:rsidRDefault="00E225E1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</w:t>
            </w:r>
            <w:r w:rsidR="000072A5"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</w:tcPr>
          <w:p w14:paraId="0D178CD3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8240DC" w14:textId="50A36BB0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017A7A" w:rsidRPr="00C20284" w14:paraId="784651C0" w14:textId="77777777" w:rsidTr="00291166">
        <w:tc>
          <w:tcPr>
            <w:tcW w:w="3870" w:type="dxa"/>
          </w:tcPr>
          <w:p w14:paraId="6633C86B" w14:textId="541D1DA1" w:rsidR="00017A7A" w:rsidRPr="003067AA" w:rsidRDefault="006152D8" w:rsidP="00477858">
            <w:pPr>
              <w:tabs>
                <w:tab w:val="clear" w:pos="680"/>
                <w:tab w:val="left" w:pos="162"/>
              </w:tabs>
              <w:ind w:left="245" w:right="-13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1.3)   C.P. Foods Holdings Limited</w:t>
            </w:r>
          </w:p>
        </w:tc>
        <w:tc>
          <w:tcPr>
            <w:tcW w:w="265" w:type="dxa"/>
          </w:tcPr>
          <w:p w14:paraId="6B9CA7A1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3D7C7DE" w14:textId="4D43E1C4" w:rsidR="00017A7A" w:rsidRPr="003067AA" w:rsidRDefault="006152D8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81B7D92" w14:textId="77777777" w:rsidR="00017A7A" w:rsidRPr="003067AA" w:rsidRDefault="00017A7A" w:rsidP="00017A7A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1AD0F80" w14:textId="4038F465" w:rsidR="00017A7A" w:rsidRPr="003067AA" w:rsidRDefault="006152D8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37386396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515347" w14:textId="3F614D74" w:rsidR="00017A7A" w:rsidRPr="003067AA" w:rsidRDefault="006152D8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0FF47FD8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D94C06" w14:textId="44A160E5" w:rsidR="00017A7A" w:rsidRPr="003067AA" w:rsidRDefault="006152D8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017A7A" w:rsidRPr="00C20284" w14:paraId="21057666" w14:textId="77777777" w:rsidTr="00291166">
        <w:tc>
          <w:tcPr>
            <w:tcW w:w="3870" w:type="dxa"/>
          </w:tcPr>
          <w:p w14:paraId="3CBB2F35" w14:textId="7DF08388" w:rsidR="00017A7A" w:rsidRPr="003067AA" w:rsidRDefault="00017A7A" w:rsidP="00017A7A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40ED2DA" w14:textId="77777777" w:rsidR="00017A7A" w:rsidRPr="003067AA" w:rsidRDefault="00017A7A" w:rsidP="00017A7A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7BBE3C9" w14:textId="5C681A14" w:rsidR="00017A7A" w:rsidRPr="003067AA" w:rsidRDefault="00017A7A" w:rsidP="006152D8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E1E9A1D" w14:textId="77777777" w:rsidR="00017A7A" w:rsidRPr="003067AA" w:rsidRDefault="00017A7A" w:rsidP="00017A7A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70B53BA" w14:textId="64049883" w:rsidR="00017A7A" w:rsidRPr="003067AA" w:rsidRDefault="006152D8" w:rsidP="00017A7A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0897F6E4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E74718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9F3B62" w14:textId="77777777" w:rsidR="00017A7A" w:rsidRPr="003067AA" w:rsidRDefault="00017A7A" w:rsidP="00017A7A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B60C5F" w14:textId="77777777" w:rsidR="00017A7A" w:rsidRPr="003067AA" w:rsidRDefault="00017A7A" w:rsidP="00017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B51659A" w14:textId="77777777" w:rsidTr="00874CA0">
        <w:tc>
          <w:tcPr>
            <w:tcW w:w="3870" w:type="dxa"/>
          </w:tcPr>
          <w:p w14:paraId="6809248D" w14:textId="19B60FA0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Charoen Pokphand Enterprise (Taiwan) Co., Ltd.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 xml:space="preserve"> (1)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5" w:type="dxa"/>
          </w:tcPr>
          <w:p w14:paraId="41CC26B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FF7019E" w14:textId="5937CC43" w:rsidR="00421B33" w:rsidRPr="003067AA" w:rsidRDefault="00421B33" w:rsidP="00421B33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ธุรกิจไก่ครบวงจรและเลี้ยงสัตว์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5205E5E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75106FD" w14:textId="4CA4080C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0A85E35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D703D40" w14:textId="4BD588C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70" w:type="dxa"/>
          </w:tcPr>
          <w:p w14:paraId="65EAB19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7ACCD6A" w14:textId="59EE158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</w:tr>
      <w:tr w:rsidR="00421B33" w:rsidRPr="00C20284" w14:paraId="6BB8405A" w14:textId="77777777" w:rsidTr="00874CA0">
        <w:tc>
          <w:tcPr>
            <w:tcW w:w="3870" w:type="dxa"/>
          </w:tcPr>
          <w:p w14:paraId="48547D12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C4EF4C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C115CF2" w14:textId="77777777" w:rsidR="00421B33" w:rsidRPr="003067AA" w:rsidRDefault="00421B33" w:rsidP="00421B33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127840F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020C9D" w14:textId="1DBC11CB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DAAC2B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AFCE4F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2E87C3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F25BC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1822999" w14:textId="77777777" w:rsidTr="00874CA0">
        <w:tc>
          <w:tcPr>
            <w:tcW w:w="3870" w:type="dxa"/>
          </w:tcPr>
          <w:p w14:paraId="1E707EB4" w14:textId="3EBBDA76" w:rsidR="00421B33" w:rsidRPr="003067AA" w:rsidRDefault="00421B33" w:rsidP="00421B33">
            <w:pPr>
              <w:tabs>
                <w:tab w:val="left" w:pos="162"/>
              </w:tabs>
              <w:ind w:right="-135" w:firstLine="25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Arbor Acres (Taiwan)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CB98B5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5247608" w14:textId="41EFA269" w:rsidR="00421B33" w:rsidRPr="003067AA" w:rsidRDefault="00421B33" w:rsidP="00421B33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72D0E56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2FE5C3D" w14:textId="2136809F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032581A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0ECAACE" w14:textId="42F10B8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19.50</w:t>
            </w:r>
          </w:p>
        </w:tc>
        <w:tc>
          <w:tcPr>
            <w:tcW w:w="270" w:type="dxa"/>
          </w:tcPr>
          <w:p w14:paraId="22617C5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EB64AE" w14:textId="3453597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19.50</w:t>
            </w:r>
          </w:p>
        </w:tc>
      </w:tr>
      <w:tr w:rsidR="00421B33" w:rsidRPr="00C20284" w14:paraId="44142F0F" w14:textId="77777777" w:rsidTr="00874CA0">
        <w:tc>
          <w:tcPr>
            <w:tcW w:w="3870" w:type="dxa"/>
          </w:tcPr>
          <w:p w14:paraId="4F34D56A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8EC1B4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4DE34A0" w14:textId="77777777" w:rsidR="00421B33" w:rsidRPr="003067AA" w:rsidRDefault="00421B33" w:rsidP="00421B33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B95B7D0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9B990A9" w14:textId="7C9BD888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EEF850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CF2B0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7B2319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A2622D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4E0EFAA5" w14:textId="77777777" w:rsidTr="00874CA0">
        <w:tc>
          <w:tcPr>
            <w:tcW w:w="3870" w:type="dxa"/>
            <w:vAlign w:val="bottom"/>
          </w:tcPr>
          <w:p w14:paraId="34786188" w14:textId="1BBF3D18" w:rsidR="00421B33" w:rsidRPr="003067AA" w:rsidRDefault="00421B33" w:rsidP="00421B33">
            <w:pPr>
              <w:tabs>
                <w:tab w:val="left" w:pos="162"/>
              </w:tabs>
              <w:ind w:left="252" w:right="-13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.2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Charoen Pokphand (Taiwan)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9426CD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456EE37" w14:textId="72C4ECA3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25FD99F6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082E03" w14:textId="07B71B09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0DD9F30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4DD18C" w14:textId="1694D87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35.10</w:t>
            </w:r>
          </w:p>
        </w:tc>
        <w:tc>
          <w:tcPr>
            <w:tcW w:w="270" w:type="dxa"/>
          </w:tcPr>
          <w:p w14:paraId="2D6CDEE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4B0CF56" w14:textId="674085B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35.10</w:t>
            </w:r>
          </w:p>
        </w:tc>
      </w:tr>
      <w:tr w:rsidR="00421B33" w:rsidRPr="00C20284" w14:paraId="33C8C8AD" w14:textId="77777777" w:rsidTr="00874CA0">
        <w:tc>
          <w:tcPr>
            <w:tcW w:w="3870" w:type="dxa"/>
            <w:vAlign w:val="bottom"/>
          </w:tcPr>
          <w:p w14:paraId="2FB27511" w14:textId="3157E5A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265" w:type="dxa"/>
          </w:tcPr>
          <w:p w14:paraId="6C41E0F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5F809A" w14:textId="1411F569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อาหารเสริมและวัคซีนสำหรับสัตว์</w:t>
            </w:r>
          </w:p>
        </w:tc>
        <w:tc>
          <w:tcPr>
            <w:tcW w:w="266" w:type="dxa"/>
          </w:tcPr>
          <w:p w14:paraId="08D561F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1B5E1F" w14:textId="10008A66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DF6C9F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AEE89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41CC25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E5952C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50D9CF6F" w14:textId="77777777" w:rsidTr="006B5BF3">
        <w:tc>
          <w:tcPr>
            <w:tcW w:w="3870" w:type="dxa"/>
          </w:tcPr>
          <w:p w14:paraId="38C7536A" w14:textId="2D7B7246" w:rsidR="00421B33" w:rsidRPr="003067AA" w:rsidRDefault="00421B33" w:rsidP="00421B33">
            <w:pPr>
              <w:tabs>
                <w:tab w:val="left" w:pos="162"/>
              </w:tabs>
              <w:ind w:left="252" w:right="-13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Chia Tai Lianyungang Co.,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1D7D6A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053D4DC" w14:textId="0991A71B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B19DB3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9FC4211" w14:textId="33C46C89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5D7F8BF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2A9F5D" w14:textId="1184805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70" w:type="dxa"/>
          </w:tcPr>
          <w:p w14:paraId="5B30719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C81F67B" w14:textId="233B4DE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</w:tr>
      <w:tr w:rsidR="00421B33" w:rsidRPr="00C20284" w14:paraId="7BE39C96" w14:textId="77777777" w:rsidTr="00874CA0">
        <w:tc>
          <w:tcPr>
            <w:tcW w:w="3870" w:type="dxa"/>
            <w:vAlign w:val="bottom"/>
          </w:tcPr>
          <w:p w14:paraId="4EF7ADD0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ED3F24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401A4D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E1CD3C4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2F5117F" w14:textId="3528BD1C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EAD026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41743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01463A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40F42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7436BEA8" w14:textId="77777777" w:rsidTr="00874CA0">
        <w:tc>
          <w:tcPr>
            <w:tcW w:w="3870" w:type="dxa"/>
            <w:vAlign w:val="bottom"/>
          </w:tcPr>
          <w:p w14:paraId="65FB2292" w14:textId="0041D869" w:rsidR="00421B33" w:rsidRPr="003067AA" w:rsidRDefault="00421B33" w:rsidP="00421B33">
            <w:pPr>
              <w:tabs>
                <w:tab w:val="left" w:pos="162"/>
              </w:tabs>
              <w:ind w:right="-135" w:firstLine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.4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Plenty Type Limited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6E6A337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4498A4" w14:textId="4AD9CDC8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1A0D214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1A7FE8A" w14:textId="20B83E03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</w:tcPr>
          <w:p w14:paraId="04DCD39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6AE316E" w14:textId="572FB01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70" w:type="dxa"/>
          </w:tcPr>
          <w:p w14:paraId="03AB202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FE48AB" w14:textId="5B83224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</w:tr>
      <w:tr w:rsidR="00421B33" w:rsidRPr="00C20284" w14:paraId="7016F6E1" w14:textId="77777777" w:rsidTr="00874CA0">
        <w:tc>
          <w:tcPr>
            <w:tcW w:w="3870" w:type="dxa"/>
            <w:vAlign w:val="bottom"/>
          </w:tcPr>
          <w:p w14:paraId="733D1A81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A2EC13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EB7730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EC4029F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A56101" w14:textId="50C68895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43875BF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AE1306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C0AFFC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02D0F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27EDB0F4" w14:textId="77777777" w:rsidTr="00874CA0">
        <w:tc>
          <w:tcPr>
            <w:tcW w:w="3870" w:type="dxa"/>
            <w:vAlign w:val="bottom"/>
          </w:tcPr>
          <w:p w14:paraId="3C0A18A3" w14:textId="25D58829" w:rsidR="00421B33" w:rsidRPr="003067AA" w:rsidRDefault="00421B33" w:rsidP="00421B33">
            <w:pPr>
              <w:tabs>
                <w:tab w:val="left" w:pos="162"/>
              </w:tabs>
              <w:ind w:right="-135" w:firstLine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.5)   Rui Fu Foods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65" w:type="dxa"/>
          </w:tcPr>
          <w:p w14:paraId="6A600BA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1AB7809" w14:textId="26D6126C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2A28A280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EEC8F0" w14:textId="7D8D7BFE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2A9F982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79BBDB2" w14:textId="37DAB96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19.89</w:t>
            </w:r>
          </w:p>
        </w:tc>
        <w:tc>
          <w:tcPr>
            <w:tcW w:w="270" w:type="dxa"/>
          </w:tcPr>
          <w:p w14:paraId="3CC926B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DFE8AB" w14:textId="5D07A79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19.89</w:t>
            </w:r>
          </w:p>
        </w:tc>
      </w:tr>
      <w:tr w:rsidR="00421B33" w:rsidRPr="00C20284" w14:paraId="28E12E7F" w14:textId="77777777" w:rsidTr="00874CA0">
        <w:tc>
          <w:tcPr>
            <w:tcW w:w="3870" w:type="dxa"/>
            <w:vAlign w:val="bottom"/>
          </w:tcPr>
          <w:p w14:paraId="64AA4965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CE8FD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671176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B9AA9D9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772B9DC" w14:textId="09B63444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750E019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4B1FB3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B00636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F20CC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361CA405" w14:textId="77777777" w:rsidTr="00874CA0">
        <w:tc>
          <w:tcPr>
            <w:tcW w:w="3870" w:type="dxa"/>
            <w:vAlign w:val="bottom"/>
          </w:tcPr>
          <w:p w14:paraId="61C18FCF" w14:textId="664847D4" w:rsidR="00421B33" w:rsidRPr="003067AA" w:rsidRDefault="00421B33" w:rsidP="00421B33">
            <w:pPr>
              <w:tabs>
                <w:tab w:val="left" w:pos="162"/>
              </w:tabs>
              <w:ind w:right="-135" w:firstLine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.6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Rui Mu Foods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9B6D19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5935C14" w14:textId="46E932D1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11405D62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D4B4494" w14:textId="7B4F5443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7B92C2A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422EE6" w14:textId="2D6094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26.52</w:t>
            </w:r>
          </w:p>
        </w:tc>
        <w:tc>
          <w:tcPr>
            <w:tcW w:w="270" w:type="dxa"/>
          </w:tcPr>
          <w:p w14:paraId="2E0E0A3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ABBA72" w14:textId="6D2C521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26.52</w:t>
            </w:r>
          </w:p>
        </w:tc>
      </w:tr>
      <w:tr w:rsidR="00421B33" w:rsidRPr="00C20284" w14:paraId="01EB312F" w14:textId="77777777" w:rsidTr="00874CA0">
        <w:tc>
          <w:tcPr>
            <w:tcW w:w="3870" w:type="dxa"/>
            <w:vAlign w:val="bottom"/>
          </w:tcPr>
          <w:p w14:paraId="03CD305B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1C4D30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6E151D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D0DA742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D65601" w14:textId="5856841D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CAE6C0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74537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BB3CCA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BBF389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7F5C8EFB" w14:textId="77777777" w:rsidTr="00874CA0">
        <w:tc>
          <w:tcPr>
            <w:tcW w:w="3870" w:type="dxa"/>
            <w:vAlign w:val="bottom"/>
          </w:tcPr>
          <w:p w14:paraId="36CA8542" w14:textId="7505542F" w:rsidR="00421B33" w:rsidRPr="003067AA" w:rsidRDefault="00421B33" w:rsidP="00421B33">
            <w:pPr>
              <w:tabs>
                <w:tab w:val="left" w:pos="162"/>
              </w:tabs>
              <w:ind w:right="-135" w:firstLine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.7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Sheng Da Foods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1266FCC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3FB8FC5" w14:textId="36A3717A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34C7449F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A0493F" w14:textId="374527D1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2F26ECA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3517254" w14:textId="7315563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14.92</w:t>
            </w:r>
          </w:p>
        </w:tc>
        <w:tc>
          <w:tcPr>
            <w:tcW w:w="270" w:type="dxa"/>
          </w:tcPr>
          <w:p w14:paraId="669BA1B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978880" w14:textId="149A4FC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14.92</w:t>
            </w:r>
          </w:p>
        </w:tc>
      </w:tr>
      <w:tr w:rsidR="00421B33" w:rsidRPr="00C20284" w14:paraId="3EA44FBD" w14:textId="77777777" w:rsidTr="00874CA0">
        <w:tc>
          <w:tcPr>
            <w:tcW w:w="3870" w:type="dxa"/>
            <w:vAlign w:val="bottom"/>
          </w:tcPr>
          <w:p w14:paraId="1CE63663" w14:textId="77777777" w:rsidR="00421B33" w:rsidRPr="001E49B6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6C1298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63681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F9D8689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93F0E8F" w14:textId="7EF37B9A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31E672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0682FE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80206D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0CC09E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0964F283" w14:textId="77777777" w:rsidTr="007065C9">
        <w:trPr>
          <w:trHeight w:hRule="exact" w:val="144"/>
        </w:trPr>
        <w:tc>
          <w:tcPr>
            <w:tcW w:w="3870" w:type="dxa"/>
          </w:tcPr>
          <w:p w14:paraId="4093CC51" w14:textId="77777777" w:rsidR="00421B33" w:rsidRPr="003E2F8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01122449" w14:textId="77777777" w:rsidR="00421B33" w:rsidRPr="00CC1E76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5" w:type="dxa"/>
          </w:tcPr>
          <w:p w14:paraId="3006A45E" w14:textId="77777777" w:rsidR="00421B33" w:rsidRPr="00CC1E76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6" w:type="dxa"/>
          </w:tcPr>
          <w:p w14:paraId="09DC6532" w14:textId="77777777" w:rsidR="00421B33" w:rsidRPr="00CC1E76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6722F33C" w14:textId="77777777" w:rsidR="00421B33" w:rsidRPr="00CC1E76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" w:type="dxa"/>
          </w:tcPr>
          <w:p w14:paraId="42DA329B" w14:textId="77777777" w:rsidR="00421B33" w:rsidRPr="00CC1E76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84" w:type="dxa"/>
          </w:tcPr>
          <w:p w14:paraId="47D43262" w14:textId="77777777" w:rsidR="00421B33" w:rsidRPr="00CC1E76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270" w:type="dxa"/>
          </w:tcPr>
          <w:p w14:paraId="329DBDC8" w14:textId="77777777" w:rsidR="00421B33" w:rsidRPr="00CC1E76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688675E0" w14:textId="77777777" w:rsidR="00421B33" w:rsidRPr="00CC1E76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421B33" w:rsidRPr="00C20284" w14:paraId="08E0B8A6" w14:textId="77777777" w:rsidTr="006B5BF3">
        <w:tc>
          <w:tcPr>
            <w:tcW w:w="3870" w:type="dxa"/>
          </w:tcPr>
          <w:p w14:paraId="0CFCDC61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65" w:type="dxa"/>
          </w:tcPr>
          <w:p w14:paraId="5B9F2E2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BB9CB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C77D194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AFDDF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4E39709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A261E9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3707D79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D8A2CA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3D3F9E34" w14:textId="77777777" w:rsidTr="006B5BF3">
        <w:tc>
          <w:tcPr>
            <w:tcW w:w="3870" w:type="dxa"/>
          </w:tcPr>
          <w:p w14:paraId="30187CF1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367DEBB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7C88DD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3F754F2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826C7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08876B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E3FF22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6396C3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3F8DCE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495DCF1B" w14:textId="77777777" w:rsidTr="006B5BF3">
        <w:tc>
          <w:tcPr>
            <w:tcW w:w="3870" w:type="dxa"/>
          </w:tcPr>
          <w:p w14:paraId="4CA4F646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บริษัท ซีพีเอฟ เทรนนิ่งเซ็นเตอร์ จำกัด </w:t>
            </w:r>
          </w:p>
        </w:tc>
        <w:tc>
          <w:tcPr>
            <w:tcW w:w="265" w:type="dxa"/>
          </w:tcPr>
          <w:p w14:paraId="6F88BCE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BC41C8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ให้บริการด้านการฝึกอบรม</w:t>
            </w:r>
          </w:p>
        </w:tc>
        <w:tc>
          <w:tcPr>
            <w:tcW w:w="266" w:type="dxa"/>
          </w:tcPr>
          <w:p w14:paraId="5D8801E5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5BDA2B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717BE8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4F5843C" w14:textId="0DD5C6E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9DEABF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E771497" w14:textId="3305A60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21B33" w:rsidRPr="00C20284" w14:paraId="70B69C30" w14:textId="77777777" w:rsidTr="006B5BF3">
        <w:tc>
          <w:tcPr>
            <w:tcW w:w="3870" w:type="dxa"/>
          </w:tcPr>
          <w:p w14:paraId="2EDF0804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บริษัท ซีพีเอฟ ไอทีเซ็นเตอร์ จำกัด </w:t>
            </w:r>
          </w:p>
        </w:tc>
        <w:tc>
          <w:tcPr>
            <w:tcW w:w="265" w:type="dxa"/>
          </w:tcPr>
          <w:p w14:paraId="3D4346B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8FBA17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266" w:type="dxa"/>
          </w:tcPr>
          <w:p w14:paraId="486ED9D4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FA7744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625A97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E2AE2A" w14:textId="5D3BE46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C40781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4C0DB5" w14:textId="1124897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21B33" w:rsidRPr="00C20284" w14:paraId="04BCC425" w14:textId="77777777" w:rsidTr="006B5BF3">
        <w:tc>
          <w:tcPr>
            <w:tcW w:w="3870" w:type="dxa"/>
          </w:tcPr>
          <w:p w14:paraId="2892C990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   บริษัท ศูนย์วิจัยและพัฒนาอาหาร ซีพีเอฟ จำกัด</w:t>
            </w:r>
          </w:p>
        </w:tc>
        <w:tc>
          <w:tcPr>
            <w:tcW w:w="265" w:type="dxa"/>
          </w:tcPr>
          <w:p w14:paraId="224B50F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E6EABD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วิจัยและพัฒนาอาหาร</w:t>
            </w:r>
          </w:p>
        </w:tc>
        <w:tc>
          <w:tcPr>
            <w:tcW w:w="266" w:type="dxa"/>
          </w:tcPr>
          <w:p w14:paraId="36C2235A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D316E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4D22624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2106C6" w14:textId="5DB7345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D0DB09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13DA3AC" w14:textId="4629D87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13AB7" w:rsidRPr="00C20284" w14:paraId="60C02065" w14:textId="77777777" w:rsidTr="00A44BB6">
        <w:trPr>
          <w:trHeight w:hRule="exact" w:val="144"/>
        </w:trPr>
        <w:tc>
          <w:tcPr>
            <w:tcW w:w="3870" w:type="dxa"/>
          </w:tcPr>
          <w:p w14:paraId="67769A0B" w14:textId="77777777" w:rsidR="00B13AB7" w:rsidRPr="003E2F8A" w:rsidRDefault="00B13AB7" w:rsidP="00A44BB6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C007B93" w14:textId="77777777" w:rsidR="00B13AB7" w:rsidRPr="00CC1E76" w:rsidRDefault="00B13AB7" w:rsidP="00A44BB6">
            <w:pPr>
              <w:ind w:right="-13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5" w:type="dxa"/>
          </w:tcPr>
          <w:p w14:paraId="49919F9A" w14:textId="77777777" w:rsidR="00B13AB7" w:rsidRPr="00CC1E76" w:rsidRDefault="00B13AB7" w:rsidP="00A44BB6">
            <w:pPr>
              <w:ind w:right="-13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6" w:type="dxa"/>
          </w:tcPr>
          <w:p w14:paraId="72A4B1AE" w14:textId="77777777" w:rsidR="00B13AB7" w:rsidRPr="00CC1E76" w:rsidRDefault="00B13AB7" w:rsidP="00A44BB6">
            <w:pPr>
              <w:ind w:left="-11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33415F24" w14:textId="77777777" w:rsidR="00B13AB7" w:rsidRPr="00CC1E76" w:rsidRDefault="00B13AB7" w:rsidP="00A44BB6">
            <w:pPr>
              <w:ind w:left="-71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" w:type="dxa"/>
          </w:tcPr>
          <w:p w14:paraId="6DEBB687" w14:textId="77777777" w:rsidR="00B13AB7" w:rsidRPr="00CC1E76" w:rsidRDefault="00B13AB7" w:rsidP="00A44BB6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84" w:type="dxa"/>
          </w:tcPr>
          <w:p w14:paraId="06C639B4" w14:textId="77777777" w:rsidR="00B13AB7" w:rsidRPr="00CC1E76" w:rsidRDefault="00B13AB7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270" w:type="dxa"/>
          </w:tcPr>
          <w:p w14:paraId="7DA06E27" w14:textId="77777777" w:rsidR="00B13AB7" w:rsidRPr="00CC1E76" w:rsidRDefault="00B13AB7" w:rsidP="00A44BB6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0EAEBE1D" w14:textId="77777777" w:rsidR="00B13AB7" w:rsidRPr="00CC1E76" w:rsidRDefault="00B13AB7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421B33" w:rsidRPr="00C20284" w14:paraId="2818554E" w14:textId="77777777" w:rsidTr="006B5BF3">
        <w:tc>
          <w:tcPr>
            <w:tcW w:w="3870" w:type="dxa"/>
            <w:hideMark/>
          </w:tcPr>
          <w:p w14:paraId="5B5DC1B2" w14:textId="77777777" w:rsidR="00421B33" w:rsidRPr="003067AA" w:rsidRDefault="00421B33" w:rsidP="00421B33">
            <w:pPr>
              <w:tabs>
                <w:tab w:val="clear" w:pos="907"/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บริษัทที่มีกิจการในต่างประเทศ</w:t>
            </w:r>
          </w:p>
        </w:tc>
        <w:tc>
          <w:tcPr>
            <w:tcW w:w="265" w:type="dxa"/>
          </w:tcPr>
          <w:p w14:paraId="36DCBC6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D33B29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3577DD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E843870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176008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6FED45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6032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252A88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2F3F3750" w14:textId="77777777" w:rsidTr="006B5BF3">
        <w:tc>
          <w:tcPr>
            <w:tcW w:w="3870" w:type="dxa"/>
            <w:hideMark/>
          </w:tcPr>
          <w:p w14:paraId="488D5A64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71D18BF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F444B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FC4E22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94E56A7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D5F188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43C3D4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663B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E2B53E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63974EDB" w14:textId="77777777" w:rsidTr="006B5BF3">
        <w:tc>
          <w:tcPr>
            <w:tcW w:w="3870" w:type="dxa"/>
          </w:tcPr>
          <w:p w14:paraId="2739C2D8" w14:textId="77777777" w:rsidR="00421B33" w:rsidRPr="003067AA" w:rsidRDefault="00421B33" w:rsidP="00421B33">
            <w:pPr>
              <w:numPr>
                <w:ilvl w:val="0"/>
                <w:numId w:val="9"/>
              </w:numPr>
              <w:tabs>
                <w:tab w:val="left" w:pos="16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Bellisio Investment, LLC</w:t>
            </w:r>
          </w:p>
        </w:tc>
        <w:tc>
          <w:tcPr>
            <w:tcW w:w="265" w:type="dxa"/>
          </w:tcPr>
          <w:p w14:paraId="6DF4969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B41C23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4C4D45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13841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1DC063A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BC58C1" w14:textId="7445278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CA5E8C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3E1416A" w14:textId="2FDF242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1E960EB0" w14:textId="77777777" w:rsidTr="006B5BF3">
        <w:tc>
          <w:tcPr>
            <w:tcW w:w="3870" w:type="dxa"/>
          </w:tcPr>
          <w:p w14:paraId="3EB90F1C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  <w:tab w:val="left" w:pos="342"/>
                <w:tab w:val="left" w:pos="540"/>
              </w:tabs>
              <w:ind w:left="252" w:right="-198" w:firstLine="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1.1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Bellisio Parent, LLC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 xml:space="preserve"> (2)</w:t>
            </w:r>
          </w:p>
        </w:tc>
        <w:tc>
          <w:tcPr>
            <w:tcW w:w="265" w:type="dxa"/>
          </w:tcPr>
          <w:p w14:paraId="5C85800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8EA5F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38147B2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A8717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6616FC5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ADA678D" w14:textId="1C0959A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47C3419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B76478" w14:textId="7006A4E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61BBD9CB" w14:textId="77777777" w:rsidTr="006B5BF3">
        <w:tc>
          <w:tcPr>
            <w:tcW w:w="3870" w:type="dxa"/>
          </w:tcPr>
          <w:p w14:paraId="2940AD21" w14:textId="0AEBFECA" w:rsidR="00421B33" w:rsidRPr="003067AA" w:rsidRDefault="00421B33" w:rsidP="00421B33">
            <w:pPr>
              <w:tabs>
                <w:tab w:val="clear" w:pos="680"/>
                <w:tab w:val="clear" w:pos="907"/>
                <w:tab w:val="left" w:pos="162"/>
              </w:tabs>
              <w:ind w:left="250" w:right="-135" w:hanging="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Bellisio Foods, Inc.</w:t>
            </w:r>
          </w:p>
        </w:tc>
        <w:tc>
          <w:tcPr>
            <w:tcW w:w="265" w:type="dxa"/>
          </w:tcPr>
          <w:p w14:paraId="313E837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47043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2D7A69F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C40A98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67B3CC9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BBEFE7" w14:textId="4371350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FEF5C3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B18805" w14:textId="03A23BE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434F6CAE" w14:textId="77777777" w:rsidTr="006B5BF3">
        <w:tc>
          <w:tcPr>
            <w:tcW w:w="3870" w:type="dxa"/>
          </w:tcPr>
          <w:p w14:paraId="7E9F2080" w14:textId="7777777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AED3F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305D81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123F906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B943D3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0FCC6A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5F1CC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DF41F9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F2E53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251502ED" w14:textId="77777777" w:rsidTr="006B5BF3">
        <w:tc>
          <w:tcPr>
            <w:tcW w:w="3870" w:type="dxa"/>
          </w:tcPr>
          <w:p w14:paraId="59092DEB" w14:textId="68CB4575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1.1.2)   Bellisio Foods Canada Corp.</w:t>
            </w:r>
          </w:p>
        </w:tc>
        <w:tc>
          <w:tcPr>
            <w:tcW w:w="265" w:type="dxa"/>
          </w:tcPr>
          <w:p w14:paraId="503380F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2E843F9" w14:textId="72D7984A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จำหน่ายอาหารพร้อมรับประทาน</w:t>
            </w:r>
          </w:p>
        </w:tc>
        <w:tc>
          <w:tcPr>
            <w:tcW w:w="266" w:type="dxa"/>
          </w:tcPr>
          <w:p w14:paraId="03848E0A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F49BC4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1AC97EF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18648E" w14:textId="690D1FB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5D6767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8BE676" w14:textId="27BA436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67C0D3D3" w14:textId="77777777" w:rsidTr="006B5BF3">
        <w:tc>
          <w:tcPr>
            <w:tcW w:w="3870" w:type="dxa"/>
          </w:tcPr>
          <w:p w14:paraId="3E275EC1" w14:textId="654B80D6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1.1.3)   FSI Parent Corp.</w:t>
            </w:r>
          </w:p>
        </w:tc>
        <w:tc>
          <w:tcPr>
            <w:tcW w:w="265" w:type="dxa"/>
          </w:tcPr>
          <w:p w14:paraId="076AD913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1661E8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AB6B701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97844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05BA1BEB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CDB979" w14:textId="3785BFB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100.00</w:t>
            </w:r>
          </w:p>
        </w:tc>
        <w:tc>
          <w:tcPr>
            <w:tcW w:w="270" w:type="dxa"/>
          </w:tcPr>
          <w:p w14:paraId="22512C2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F179BCD" w14:textId="752C072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100.00</w:t>
            </w:r>
          </w:p>
        </w:tc>
      </w:tr>
      <w:tr w:rsidR="00421B33" w:rsidRPr="00C20284" w14:paraId="3313BC78" w14:textId="77777777" w:rsidTr="006B5BF3">
        <w:tc>
          <w:tcPr>
            <w:tcW w:w="3870" w:type="dxa"/>
          </w:tcPr>
          <w:p w14:paraId="6B8B2303" w14:textId="65D7D180" w:rsidR="00421B33" w:rsidRPr="003067AA" w:rsidRDefault="00421B33" w:rsidP="00421B33">
            <w:pPr>
              <w:tabs>
                <w:tab w:val="clear" w:pos="680"/>
                <w:tab w:val="left" w:pos="162"/>
              </w:tabs>
              <w:ind w:right="-135" w:firstLine="24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1.1.3.1)  Frozen Specialties, Inc.</w:t>
            </w:r>
          </w:p>
        </w:tc>
        <w:tc>
          <w:tcPr>
            <w:tcW w:w="265" w:type="dxa"/>
          </w:tcPr>
          <w:p w14:paraId="53CB105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03FBDBE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185EE277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22AAC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4BFF3D75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9E59A2E" w14:textId="21179C7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1858A709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0CD352" w14:textId="5C2377C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</w:tr>
      <w:tr w:rsidR="00421B33" w:rsidRPr="00C20284" w14:paraId="524286C5" w14:textId="77777777" w:rsidTr="006B5BF3">
        <w:tc>
          <w:tcPr>
            <w:tcW w:w="3870" w:type="dxa"/>
          </w:tcPr>
          <w:p w14:paraId="17320C9B" w14:textId="7777777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61A54F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B39C26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21E4827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66E42A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F010E8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6978B3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58B7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left" w:pos="947"/>
                <w:tab w:val="left" w:pos="1135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8401B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1B33" w:rsidRPr="00C20284" w14:paraId="229A1506" w14:textId="77777777" w:rsidTr="006B5BF3">
        <w:tc>
          <w:tcPr>
            <w:tcW w:w="3870" w:type="dxa"/>
          </w:tcPr>
          <w:p w14:paraId="5D3923BC" w14:textId="5B31C9AF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1.1.4)   Overhill Farms, Inc.</w:t>
            </w:r>
          </w:p>
        </w:tc>
        <w:tc>
          <w:tcPr>
            <w:tcW w:w="265" w:type="dxa"/>
          </w:tcPr>
          <w:p w14:paraId="741CB9E9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D151EF3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7E511B21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8AAC70" w14:textId="77777777" w:rsidR="00421B33" w:rsidRPr="003067AA" w:rsidRDefault="00421B33" w:rsidP="00421B33">
            <w:pPr>
              <w:ind w:left="14" w:right="-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4B060A72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CB9560" w14:textId="21DAD07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A2E552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E8655E6" w14:textId="066D4DC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040F8ADC" w14:textId="77777777" w:rsidTr="006B5BF3">
        <w:tc>
          <w:tcPr>
            <w:tcW w:w="3870" w:type="dxa"/>
          </w:tcPr>
          <w:p w14:paraId="0C255110" w14:textId="7777777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EA38A0A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2F3501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3B544D82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C2E552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886C791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A2B0D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6CD3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BDACDA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3DE03A50" w14:textId="77777777" w:rsidTr="006B5BF3">
        <w:tc>
          <w:tcPr>
            <w:tcW w:w="3870" w:type="dxa"/>
          </w:tcPr>
          <w:p w14:paraId="634EC694" w14:textId="0A69848C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1.1.5)   The All American Gourmet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Company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6024FF7E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66A7BEA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3E206C24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E17A6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71213BF2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305A93A" w14:textId="627CE88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B39E8B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A19BBB" w14:textId="122C271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06141605" w14:textId="77777777" w:rsidTr="006B5BF3">
        <w:tc>
          <w:tcPr>
            <w:tcW w:w="3870" w:type="dxa"/>
          </w:tcPr>
          <w:p w14:paraId="5E29DFAF" w14:textId="0D658344" w:rsidR="00421B33" w:rsidRPr="003067AA" w:rsidRDefault="00421B33" w:rsidP="00421B3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14"/>
              </w:tabs>
              <w:ind w:right="-135" w:hanging="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  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</w:p>
        </w:tc>
        <w:tc>
          <w:tcPr>
            <w:tcW w:w="265" w:type="dxa"/>
          </w:tcPr>
          <w:p w14:paraId="07772780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13314B3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1FADB72D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658E9E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C121CDE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EA5FFE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716A1F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00C862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1B33" w:rsidRPr="00C20284" w14:paraId="12B21540" w14:textId="77777777" w:rsidTr="006B5BF3">
        <w:tc>
          <w:tcPr>
            <w:tcW w:w="3870" w:type="dxa"/>
          </w:tcPr>
          <w:p w14:paraId="4B9D7D0E" w14:textId="77777777" w:rsidR="00421B33" w:rsidRPr="003067AA" w:rsidRDefault="00421B33" w:rsidP="00421B3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  <w:t>2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  <w:t xml:space="preserve"> 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  <w:t xml:space="preserve">C.P. Aquaculture (Hainan)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73D3679C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03AD099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ฟาร์มเพาะเลี้ยงสัตว์น้ำและเพาะพันธุ์</w:t>
            </w:r>
          </w:p>
        </w:tc>
        <w:tc>
          <w:tcPr>
            <w:tcW w:w="266" w:type="dxa"/>
          </w:tcPr>
          <w:p w14:paraId="3B613A0D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BFCCE9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C8EC788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C89813A" w14:textId="7585FCC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22F593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D7EC0AA" w14:textId="234F819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38EF78A2" w14:textId="77777777" w:rsidTr="006B5BF3">
        <w:tc>
          <w:tcPr>
            <w:tcW w:w="3870" w:type="dxa"/>
          </w:tcPr>
          <w:p w14:paraId="54E5E368" w14:textId="77777777" w:rsidR="00421B33" w:rsidRPr="003067AA" w:rsidRDefault="00421B33" w:rsidP="00421B3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251FE9A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EA10A0C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 w:firstLine="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สัตว์น้ำ</w:t>
            </w:r>
          </w:p>
        </w:tc>
        <w:tc>
          <w:tcPr>
            <w:tcW w:w="266" w:type="dxa"/>
          </w:tcPr>
          <w:p w14:paraId="330B5FBA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66435A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D6BA574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5B7462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30B3F6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18C283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35B016B" w14:textId="77777777" w:rsidTr="006B5BF3">
        <w:tc>
          <w:tcPr>
            <w:tcW w:w="3870" w:type="dxa"/>
          </w:tcPr>
          <w:p w14:paraId="7B6CA4E2" w14:textId="02E32B1F" w:rsidR="00421B33" w:rsidRPr="003067AA" w:rsidRDefault="00421B33" w:rsidP="00421B3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C.P. Foods International Limited</w:t>
            </w:r>
          </w:p>
        </w:tc>
        <w:tc>
          <w:tcPr>
            <w:tcW w:w="265" w:type="dxa"/>
          </w:tcPr>
          <w:p w14:paraId="11FE5D2D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649508D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5A41CD2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3F277D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27EC1486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6DC32F8" w14:textId="2D0576A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89C293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9E5E3A5" w14:textId="5CA0542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03B09EEB" w14:textId="77777777" w:rsidTr="006B5BF3">
        <w:tc>
          <w:tcPr>
            <w:tcW w:w="3870" w:type="dxa"/>
          </w:tcPr>
          <w:p w14:paraId="25521C7F" w14:textId="77777777" w:rsidR="00421B33" w:rsidRPr="003067AA" w:rsidRDefault="00421B33" w:rsidP="00421B3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A1BF792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F58828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F756ADB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691250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69458235" w14:textId="77777777" w:rsidR="00421B33" w:rsidRPr="003067AA" w:rsidRDefault="00421B33" w:rsidP="00421B33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A12C3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429B7E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F802FA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30530E0" w14:textId="77777777" w:rsidTr="006B5BF3">
        <w:tc>
          <w:tcPr>
            <w:tcW w:w="3870" w:type="dxa"/>
          </w:tcPr>
          <w:p w14:paraId="29CD45E9" w14:textId="35EC8C26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CP Foods Capital Limited</w:t>
            </w:r>
          </w:p>
        </w:tc>
        <w:tc>
          <w:tcPr>
            <w:tcW w:w="265" w:type="dxa"/>
          </w:tcPr>
          <w:p w14:paraId="42FFB96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777D83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BAE9A3B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45FCAF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9FB01A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D7A86D5" w14:textId="524E0D9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093713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636A6081" w14:textId="0844457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195526FB" w14:textId="77777777" w:rsidTr="006B5BF3">
        <w:tc>
          <w:tcPr>
            <w:tcW w:w="3870" w:type="dxa"/>
          </w:tcPr>
          <w:p w14:paraId="7930A616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A609A5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70E189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2D1D437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6C6EB6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58422C8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B2506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CC2EC0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CE5074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040C49F" w14:textId="77777777" w:rsidTr="006B5BF3">
        <w:tc>
          <w:tcPr>
            <w:tcW w:w="3870" w:type="dxa"/>
          </w:tcPr>
          <w:p w14:paraId="72C52C25" w14:textId="591F21B6" w:rsidR="00421B33" w:rsidRPr="003067AA" w:rsidRDefault="00421B33" w:rsidP="00421B33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5)   Charoen Pokphand Foods Kenya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113B73C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0D5D90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16F40125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9DC97D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เคนยา</w:t>
            </w:r>
          </w:p>
        </w:tc>
        <w:tc>
          <w:tcPr>
            <w:tcW w:w="251" w:type="dxa"/>
          </w:tcPr>
          <w:p w14:paraId="0EBB1F0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A2214A" w14:textId="5126AFB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55E3F43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251DB8A1" w14:textId="71D4764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5EE37A05" w14:textId="77777777" w:rsidTr="00F876D9">
        <w:trPr>
          <w:trHeight w:val="20"/>
        </w:trPr>
        <w:tc>
          <w:tcPr>
            <w:tcW w:w="3870" w:type="dxa"/>
            <w:hideMark/>
          </w:tcPr>
          <w:p w14:paraId="0C966C97" w14:textId="0307D527" w:rsidR="00421B33" w:rsidRPr="003067AA" w:rsidRDefault="00421B33" w:rsidP="00421B33">
            <w:pPr>
              <w:tabs>
                <w:tab w:val="clear" w:pos="227"/>
                <w:tab w:val="left" w:pos="160"/>
              </w:tabs>
              <w:ind w:right="-198" w:hanging="1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6)   Chun Ta Investment Co., Ltd.</w:t>
            </w:r>
          </w:p>
        </w:tc>
        <w:tc>
          <w:tcPr>
            <w:tcW w:w="265" w:type="dxa"/>
          </w:tcPr>
          <w:p w14:paraId="01D089AB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83E0A1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F14D059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1C89AA38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6853EF8C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19B974" w14:textId="177DC3C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0EC910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7E85679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726911FE" w14:textId="77777777" w:rsidTr="00F876D9">
        <w:trPr>
          <w:trHeight w:val="20"/>
        </w:trPr>
        <w:tc>
          <w:tcPr>
            <w:tcW w:w="3870" w:type="dxa"/>
          </w:tcPr>
          <w:p w14:paraId="57CD0953" w14:textId="77777777" w:rsidR="00421B33" w:rsidRPr="003067AA" w:rsidRDefault="00421B33" w:rsidP="00421B33">
            <w:pPr>
              <w:tabs>
                <w:tab w:val="clear" w:pos="227"/>
                <w:tab w:val="left" w:pos="72"/>
              </w:tabs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FEBAA7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EF8687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ACD2640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4150DA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8600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3C7686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3FC190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958AF1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42740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964FCE2" w14:textId="77777777" w:rsidTr="006B5BF3">
        <w:tc>
          <w:tcPr>
            <w:tcW w:w="3870" w:type="dxa"/>
            <w:hideMark/>
          </w:tcPr>
          <w:p w14:paraId="4FC3A9DA" w14:textId="3DF2C90A" w:rsidR="00421B33" w:rsidRPr="003067AA" w:rsidRDefault="00421B33" w:rsidP="00421B33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CPF Investment Limited </w:t>
            </w:r>
          </w:p>
        </w:tc>
        <w:tc>
          <w:tcPr>
            <w:tcW w:w="265" w:type="dxa"/>
          </w:tcPr>
          <w:p w14:paraId="205802D7" w14:textId="77777777" w:rsidR="00421B33" w:rsidRPr="003067AA" w:rsidRDefault="00421B33" w:rsidP="00421B33">
            <w:pPr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B71B08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38DC3EC" w14:textId="77777777" w:rsidR="00421B33" w:rsidRPr="003067AA" w:rsidRDefault="00421B33" w:rsidP="00421B33">
            <w:pPr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0A1F3E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0169D1E" w14:textId="77777777" w:rsidR="00421B33" w:rsidRPr="003067AA" w:rsidRDefault="00421B33" w:rsidP="00421B33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96445D" w14:textId="6CEB643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5C99406" w14:textId="77777777" w:rsidR="00421B33" w:rsidRPr="003067AA" w:rsidRDefault="00421B33" w:rsidP="00421B33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140AE21" w14:textId="25D36CD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68796A54" w14:textId="77777777" w:rsidTr="006B5BF3">
        <w:tc>
          <w:tcPr>
            <w:tcW w:w="3870" w:type="dxa"/>
          </w:tcPr>
          <w:p w14:paraId="72463C38" w14:textId="77777777" w:rsidR="00421B33" w:rsidRPr="003067AA" w:rsidRDefault="00421B33" w:rsidP="00421B33">
            <w:pPr>
              <w:tabs>
                <w:tab w:val="clear" w:pos="227"/>
                <w:tab w:val="left" w:pos="255"/>
                <w:tab w:val="left" w:pos="342"/>
              </w:tabs>
              <w:ind w:left="162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B81338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6A3376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E92724A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337807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0348FBC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1EFB5E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421F04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50C6B3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9A6D307" w14:textId="77777777" w:rsidTr="006B5BF3">
        <w:tc>
          <w:tcPr>
            <w:tcW w:w="3870" w:type="dxa"/>
          </w:tcPr>
          <w:p w14:paraId="14F0FA73" w14:textId="67AD2F5B" w:rsidR="00421B33" w:rsidRPr="003067AA" w:rsidRDefault="00421B33" w:rsidP="00421B33">
            <w:pPr>
              <w:tabs>
                <w:tab w:val="clear" w:pos="680"/>
                <w:tab w:val="clear" w:pos="907"/>
              </w:tabs>
              <w:ind w:right="-198" w:firstLine="25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7.1)  Giant Crown Investments Limited</w:t>
            </w:r>
          </w:p>
        </w:tc>
        <w:tc>
          <w:tcPr>
            <w:tcW w:w="265" w:type="dxa"/>
          </w:tcPr>
          <w:p w14:paraId="7BC4D0C3" w14:textId="77777777" w:rsidR="00421B33" w:rsidRPr="003067AA" w:rsidRDefault="00421B33" w:rsidP="00421B33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89B18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vAlign w:val="center"/>
          </w:tcPr>
          <w:p w14:paraId="656BE559" w14:textId="77777777" w:rsidR="00421B33" w:rsidRPr="003067AA" w:rsidRDefault="00421B33" w:rsidP="00421B33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74A83B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00ABCB0B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990417" w14:textId="1D7179F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5E3ECECE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90A215" w14:textId="6F21367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</w:tr>
      <w:tr w:rsidR="00421B33" w:rsidRPr="00C20284" w14:paraId="4B0C524F" w14:textId="77777777" w:rsidTr="006B5BF3">
        <w:tc>
          <w:tcPr>
            <w:tcW w:w="3870" w:type="dxa"/>
          </w:tcPr>
          <w:p w14:paraId="5FFA6D63" w14:textId="77777777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543517F" w14:textId="77777777" w:rsidR="00421B33" w:rsidRPr="003067AA" w:rsidRDefault="00421B33" w:rsidP="00421B33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29A4982" w14:textId="77777777" w:rsidR="00421B33" w:rsidRPr="003067AA" w:rsidRDefault="00421B33" w:rsidP="00421B33">
            <w:pPr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1402C7F0" w14:textId="77777777" w:rsidR="00421B33" w:rsidRPr="003067AA" w:rsidRDefault="00421B33" w:rsidP="00421B33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9BCEF2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702F37AE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77F4D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F9966E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40CD32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3A939B12" w14:textId="77777777" w:rsidTr="006B5BF3">
        <w:tc>
          <w:tcPr>
            <w:tcW w:w="3870" w:type="dxa"/>
          </w:tcPr>
          <w:p w14:paraId="32BE78D1" w14:textId="0E9C6A77" w:rsidR="00421B33" w:rsidRPr="003067AA" w:rsidRDefault="00421B33" w:rsidP="00421B33">
            <w:pPr>
              <w:tabs>
                <w:tab w:val="clear" w:pos="227"/>
                <w:tab w:val="left" w:pos="339"/>
              </w:tabs>
              <w:ind w:right="-45" w:hanging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CPF Netherlands B.V. </w:t>
            </w:r>
          </w:p>
        </w:tc>
        <w:tc>
          <w:tcPr>
            <w:tcW w:w="265" w:type="dxa"/>
          </w:tcPr>
          <w:p w14:paraId="502DB4C7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7D21BE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F843BA2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F085E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0C4CBBEB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76D1DC2B" w14:textId="4743DE9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6BF8477E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2EDB9FF1" w14:textId="2E8C017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34430F61" w14:textId="77777777" w:rsidTr="006B5BF3">
        <w:tc>
          <w:tcPr>
            <w:tcW w:w="3870" w:type="dxa"/>
          </w:tcPr>
          <w:p w14:paraId="4BB0D60F" w14:textId="05C2DBF7" w:rsidR="00421B33" w:rsidRPr="003067AA" w:rsidRDefault="00421B33" w:rsidP="00421B33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8.1)  CP Chozen Limited</w:t>
            </w:r>
          </w:p>
        </w:tc>
        <w:tc>
          <w:tcPr>
            <w:tcW w:w="265" w:type="dxa"/>
          </w:tcPr>
          <w:p w14:paraId="5A10D31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27F0AC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ECE0E19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FFB4B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79C3BB7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4FAF9D3" w14:textId="7EDD423B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  <w:tc>
          <w:tcPr>
            <w:tcW w:w="270" w:type="dxa"/>
          </w:tcPr>
          <w:p w14:paraId="0B4F05C6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19D228A" w14:textId="35754600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</w:tr>
      <w:tr w:rsidR="00421B33" w:rsidRPr="00C20284" w14:paraId="6972AA88" w14:textId="77777777" w:rsidTr="006B5BF3">
        <w:tc>
          <w:tcPr>
            <w:tcW w:w="3870" w:type="dxa"/>
          </w:tcPr>
          <w:p w14:paraId="0BB1D0D6" w14:textId="246E2BC1" w:rsidR="00421B33" w:rsidRPr="003067AA" w:rsidRDefault="00421B33" w:rsidP="00421B33">
            <w:pPr>
              <w:tabs>
                <w:tab w:val="clear" w:pos="680"/>
                <w:tab w:val="clear" w:pos="907"/>
                <w:tab w:val="left" w:pos="180"/>
                <w:tab w:val="left" w:pos="79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8.1.1)   Chozen Holdings Limited</w:t>
            </w:r>
          </w:p>
        </w:tc>
        <w:tc>
          <w:tcPr>
            <w:tcW w:w="265" w:type="dxa"/>
          </w:tcPr>
          <w:p w14:paraId="3FA557F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2D723B" w14:textId="577E1680" w:rsidR="00421B33" w:rsidRPr="003067AA" w:rsidRDefault="003B76AD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76AD">
              <w:rPr>
                <w:rFonts w:asciiTheme="majorBidi" w:hAnsiTheme="majorBidi" w:cs="Angsana New"/>
                <w:szCs w:val="24"/>
                <w:cs/>
              </w:rPr>
              <w:t>กิจการ</w:t>
            </w:r>
            <w:r w:rsidR="00421B33" w:rsidRPr="003067AA">
              <w:rPr>
                <w:rFonts w:asciiTheme="majorBidi" w:hAnsiTheme="majorBidi" w:cstheme="majorBidi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</w:tcPr>
          <w:p w14:paraId="7B841BCB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62B3D33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3D78A2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DB8542" w14:textId="0942C43A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  <w:tc>
          <w:tcPr>
            <w:tcW w:w="270" w:type="dxa"/>
          </w:tcPr>
          <w:p w14:paraId="56940A52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5CC15C" w14:textId="1BCA9792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</w:tr>
      <w:tr w:rsidR="00421B33" w:rsidRPr="00C20284" w14:paraId="78E09875" w14:textId="77777777" w:rsidTr="006B5BF3">
        <w:tc>
          <w:tcPr>
            <w:tcW w:w="3870" w:type="dxa"/>
          </w:tcPr>
          <w:p w14:paraId="6F050183" w14:textId="30148ABF" w:rsidR="00421B33" w:rsidRPr="003067AA" w:rsidRDefault="00421B33" w:rsidP="00421B33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8.1.2)   Chozen Noodle Trading Limited</w:t>
            </w:r>
          </w:p>
        </w:tc>
        <w:tc>
          <w:tcPr>
            <w:tcW w:w="265" w:type="dxa"/>
          </w:tcPr>
          <w:p w14:paraId="2E18043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A657A2E" w14:textId="1ED35E5A" w:rsidR="00421B33" w:rsidRPr="003067AA" w:rsidRDefault="003B76AD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B76AD">
              <w:rPr>
                <w:rFonts w:asciiTheme="majorBidi" w:hAnsiTheme="majorBidi" w:cs="Angsana New"/>
                <w:color w:val="000000"/>
                <w:szCs w:val="24"/>
                <w:cs/>
              </w:rPr>
              <w:t>กิจการ</w:t>
            </w:r>
            <w:r w:rsidR="00421B33" w:rsidRPr="003067A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520D2142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CC1C60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0D7E23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0D9392" w14:textId="616EA309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  <w:tc>
          <w:tcPr>
            <w:tcW w:w="270" w:type="dxa"/>
          </w:tcPr>
          <w:p w14:paraId="34E32819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9861BAE" w14:textId="248D3421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</w:tr>
      <w:tr w:rsidR="00421B33" w:rsidRPr="00C20284" w14:paraId="121F830D" w14:textId="77777777" w:rsidTr="006B5BF3">
        <w:tc>
          <w:tcPr>
            <w:tcW w:w="3870" w:type="dxa"/>
          </w:tcPr>
          <w:p w14:paraId="5B45ADD3" w14:textId="00E55455" w:rsidR="00421B33" w:rsidRPr="003067AA" w:rsidRDefault="00421B33" w:rsidP="00421B33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8.2)  CPF Canada Holdings Corp.</w:t>
            </w:r>
          </w:p>
        </w:tc>
        <w:tc>
          <w:tcPr>
            <w:tcW w:w="265" w:type="dxa"/>
          </w:tcPr>
          <w:p w14:paraId="1B2A521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9C1F6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กิจการลงทุนในธุรกิจสุกรครบวงจร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6" w:type="dxa"/>
          </w:tcPr>
          <w:p w14:paraId="1D6DDDEE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E7C4B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4871438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C3805E8" w14:textId="7CDA4651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4C475EC9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0C2620" w14:textId="4E895D6B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2F32D3AB" w14:textId="77777777" w:rsidTr="006B5BF3">
        <w:tc>
          <w:tcPr>
            <w:tcW w:w="3870" w:type="dxa"/>
          </w:tcPr>
          <w:p w14:paraId="2324FA8B" w14:textId="69D44FAD" w:rsidR="00421B33" w:rsidRPr="003067AA" w:rsidRDefault="00421B33" w:rsidP="00421B33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Russia Baltic Pork Invest AS</w:t>
            </w:r>
          </w:p>
        </w:tc>
        <w:tc>
          <w:tcPr>
            <w:tcW w:w="265" w:type="dxa"/>
          </w:tcPr>
          <w:p w14:paraId="5CAC740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EECCA1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3D12F854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BCD8C07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นอร์เวย์</w:t>
            </w:r>
          </w:p>
        </w:tc>
        <w:tc>
          <w:tcPr>
            <w:tcW w:w="251" w:type="dxa"/>
          </w:tcPr>
          <w:p w14:paraId="3781B66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63F0FF8" w14:textId="69E1251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C545750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AA67713" w14:textId="3475F9A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39635BAB" w14:textId="77777777" w:rsidTr="006B5BF3">
        <w:tc>
          <w:tcPr>
            <w:tcW w:w="3870" w:type="dxa"/>
          </w:tcPr>
          <w:p w14:paraId="2A9F9F8F" w14:textId="0512B3A9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Agro-Oskol CJSC</w:t>
            </w:r>
          </w:p>
        </w:tc>
        <w:tc>
          <w:tcPr>
            <w:tcW w:w="265" w:type="dxa"/>
          </w:tcPr>
          <w:p w14:paraId="48B8F7F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0E398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ธุรกิจปลูกพืชเพื่อการเกษตร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6BC154EB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E39EC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14FF9D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2F643A" w14:textId="7D58992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7924B95E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E8431D" w14:textId="6A98616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20AC44C7" w14:textId="77777777" w:rsidTr="006B5BF3">
        <w:tc>
          <w:tcPr>
            <w:tcW w:w="3870" w:type="dxa"/>
          </w:tcPr>
          <w:p w14:paraId="33C08870" w14:textId="71C98BED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8.3.2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Agro-Ostrogorzhsk LLC</w:t>
            </w:r>
          </w:p>
        </w:tc>
        <w:tc>
          <w:tcPr>
            <w:tcW w:w="265" w:type="dxa"/>
          </w:tcPr>
          <w:p w14:paraId="7C3EF7F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6BACEC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ธุรกิจปลูกพืชเพื่อการเกษตร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179BE72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2FEF5B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A24683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BDA799" w14:textId="4AF8628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3D347DC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78B45E" w14:textId="414D523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7A8B505B" w14:textId="77777777" w:rsidTr="006B5BF3">
        <w:tc>
          <w:tcPr>
            <w:tcW w:w="3870" w:type="dxa"/>
          </w:tcPr>
          <w:p w14:paraId="0BD75CD7" w14:textId="0419D629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Agro-Sojuz TS LLC</w:t>
            </w:r>
          </w:p>
        </w:tc>
        <w:tc>
          <w:tcPr>
            <w:tcW w:w="265" w:type="dxa"/>
          </w:tcPr>
          <w:p w14:paraId="60114FB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32BEE6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1764E358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472743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5E16C9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41004C5" w14:textId="35E7DA1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593D594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3756AB3" w14:textId="323C0C9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724FFA2A" w14:textId="77777777" w:rsidTr="006B5BF3">
        <w:tc>
          <w:tcPr>
            <w:tcW w:w="3870" w:type="dxa"/>
          </w:tcPr>
          <w:p w14:paraId="4D96B2A9" w14:textId="4BA0EB8C" w:rsidR="00421B33" w:rsidRPr="003067AA" w:rsidRDefault="00421B33" w:rsidP="00421B33">
            <w:pPr>
              <w:tabs>
                <w:tab w:val="clear" w:pos="680"/>
                <w:tab w:val="clear" w:pos="907"/>
                <w:tab w:val="left" w:pos="162"/>
                <w:tab w:val="left" w:pos="754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8.3.4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Alekseevskiy Kombikormovy Zavod CJSC</w:t>
            </w:r>
          </w:p>
        </w:tc>
        <w:tc>
          <w:tcPr>
            <w:tcW w:w="265" w:type="dxa"/>
          </w:tcPr>
          <w:p w14:paraId="2950E41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F4C543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ผลิตอาหารสัตว์</w:t>
            </w:r>
          </w:p>
        </w:tc>
        <w:tc>
          <w:tcPr>
            <w:tcW w:w="266" w:type="dxa"/>
          </w:tcPr>
          <w:p w14:paraId="4E47FC2D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AA232A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B7DDE2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6C03B76" w14:textId="1AA6551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7B5E7D2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8B47D7" w14:textId="6F853D4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18ED5D74" w14:textId="77777777" w:rsidTr="006B5BF3">
        <w:tc>
          <w:tcPr>
            <w:tcW w:w="3870" w:type="dxa"/>
          </w:tcPr>
          <w:p w14:paraId="3D578CE6" w14:textId="7DC182B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8.3.5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Alekseevsky Bekon JSC</w:t>
            </w:r>
          </w:p>
        </w:tc>
        <w:tc>
          <w:tcPr>
            <w:tcW w:w="265" w:type="dxa"/>
          </w:tcPr>
          <w:p w14:paraId="62C5195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E68F00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ACCE77A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D9103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F508A4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D51C96" w14:textId="0DAB31E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DB674CB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BAB6278" w14:textId="42A4375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3990EAE4" w14:textId="77777777" w:rsidTr="006B5BF3">
        <w:tc>
          <w:tcPr>
            <w:tcW w:w="3870" w:type="dxa"/>
          </w:tcPr>
          <w:p w14:paraId="6526E608" w14:textId="11685215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8.3.6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APK Don LLC</w:t>
            </w:r>
          </w:p>
        </w:tc>
        <w:tc>
          <w:tcPr>
            <w:tcW w:w="265" w:type="dxa"/>
          </w:tcPr>
          <w:p w14:paraId="2053B84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D0F01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ให้บริการด้านการบริหารและที่ปรึกษา</w:t>
            </w:r>
          </w:p>
        </w:tc>
        <w:tc>
          <w:tcPr>
            <w:tcW w:w="266" w:type="dxa"/>
          </w:tcPr>
          <w:p w14:paraId="589808C2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94E93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AC3F50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A9B74F7" w14:textId="7BA63A4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8E311C1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2CF3C7" w14:textId="05A7A6A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62000B1B" w14:textId="77777777" w:rsidTr="006B5BF3">
        <w:tc>
          <w:tcPr>
            <w:tcW w:w="3870" w:type="dxa"/>
          </w:tcPr>
          <w:p w14:paraId="078FFF41" w14:textId="285E2A44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8.3.7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Chochol Trostjanka LLC</w:t>
            </w:r>
          </w:p>
        </w:tc>
        <w:tc>
          <w:tcPr>
            <w:tcW w:w="265" w:type="dxa"/>
          </w:tcPr>
          <w:p w14:paraId="3A400C9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3014F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ธุรกิจปลูกพืชเพื่อการเกษตร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3DA0F0DE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4543C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645D59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01F4FA8" w14:textId="33162A4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1C3F9F0C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C55FFB" w14:textId="257D77F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303FCEB3" w14:textId="77777777" w:rsidTr="006B5BF3">
        <w:tc>
          <w:tcPr>
            <w:tcW w:w="3870" w:type="dxa"/>
          </w:tcPr>
          <w:p w14:paraId="36B6EC5E" w14:textId="68104325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8.3.8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Donskoy Bekon LLC</w:t>
            </w:r>
          </w:p>
        </w:tc>
        <w:tc>
          <w:tcPr>
            <w:tcW w:w="265" w:type="dxa"/>
          </w:tcPr>
          <w:p w14:paraId="229698A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66B3BF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AE7A7BA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1A6B3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490760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0D8C5E" w14:textId="745FDAA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3CEBC1A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D131601" w14:textId="5087A31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6AE37C45" w14:textId="77777777" w:rsidTr="006B5BF3">
        <w:tc>
          <w:tcPr>
            <w:tcW w:w="3870" w:type="dxa"/>
          </w:tcPr>
          <w:p w14:paraId="1AE9748F" w14:textId="61306E9C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8.3.9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Farm Construction Limited Liability Company</w:t>
            </w:r>
          </w:p>
        </w:tc>
        <w:tc>
          <w:tcPr>
            <w:tcW w:w="265" w:type="dxa"/>
          </w:tcPr>
          <w:p w14:paraId="0929490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FE3321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รับเหมาก่อสร้างฟาร์มสุกร</w:t>
            </w:r>
          </w:p>
        </w:tc>
        <w:tc>
          <w:tcPr>
            <w:tcW w:w="266" w:type="dxa"/>
          </w:tcPr>
          <w:p w14:paraId="1A046336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55EC87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03D396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7CFD26D" w14:textId="1C5406B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1AC8674E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52FEEA9" w14:textId="53CAE19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525BCA70" w14:textId="77777777" w:rsidTr="006B5BF3">
        <w:tc>
          <w:tcPr>
            <w:tcW w:w="3870" w:type="dxa"/>
            <w:vAlign w:val="bottom"/>
          </w:tcPr>
          <w:p w14:paraId="25C04B26" w14:textId="7A5E408B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8.3.10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Finagro ASP </w:t>
            </w:r>
          </w:p>
        </w:tc>
        <w:tc>
          <w:tcPr>
            <w:tcW w:w="265" w:type="dxa"/>
          </w:tcPr>
          <w:p w14:paraId="5D0FC92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A4703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ให้บริการด้านการเงิน</w:t>
            </w:r>
          </w:p>
        </w:tc>
        <w:tc>
          <w:tcPr>
            <w:tcW w:w="266" w:type="dxa"/>
          </w:tcPr>
          <w:p w14:paraId="5C71339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D5D4C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0F504F0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16F481B5" w14:textId="449BA19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D20BF24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2C519F5F" w14:textId="44DAE17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07113DFB" w14:textId="1C08CD07" w:rsidTr="006B5BF3">
        <w:tc>
          <w:tcPr>
            <w:tcW w:w="4135" w:type="dxa"/>
            <w:gridSpan w:val="2"/>
          </w:tcPr>
          <w:p w14:paraId="26721D1B" w14:textId="63A01A91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Kornevo Limited Liability Company</w:t>
            </w:r>
          </w:p>
        </w:tc>
        <w:tc>
          <w:tcPr>
            <w:tcW w:w="2705" w:type="dxa"/>
          </w:tcPr>
          <w:p w14:paraId="02D3564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00A2720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FC8CB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DB059F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1774233" w14:textId="2194094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7337B96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191A4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4F1400B8" w14:textId="77777777" w:rsidTr="006B5BF3">
        <w:tc>
          <w:tcPr>
            <w:tcW w:w="3870" w:type="dxa"/>
          </w:tcPr>
          <w:p w14:paraId="3B837E28" w14:textId="6AF36319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8.3.12) Management Company RBPI Group</w:t>
            </w:r>
          </w:p>
        </w:tc>
        <w:tc>
          <w:tcPr>
            <w:tcW w:w="265" w:type="dxa"/>
          </w:tcPr>
          <w:p w14:paraId="3E8B924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B78A90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2EF87011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F01AD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54160D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82D4305" w14:textId="472DD17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B70D6A8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2E7BB94" w14:textId="22F0670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2404813E" w14:textId="77777777" w:rsidTr="006B5BF3">
        <w:tc>
          <w:tcPr>
            <w:tcW w:w="3870" w:type="dxa"/>
            <w:vAlign w:val="bottom"/>
          </w:tcPr>
          <w:p w14:paraId="4D6C7885" w14:textId="0266873D" w:rsidR="00421B33" w:rsidRPr="003067AA" w:rsidRDefault="00421B33" w:rsidP="00421B33">
            <w:pPr>
              <w:tabs>
                <w:tab w:val="clear" w:pos="227"/>
                <w:tab w:val="clear" w:pos="680"/>
                <w:tab w:val="clear" w:pos="907"/>
                <w:tab w:val="left" w:pos="162"/>
                <w:tab w:val="left" w:pos="1005"/>
              </w:tabs>
              <w:ind w:left="861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Limited Liability Company</w:t>
            </w:r>
          </w:p>
        </w:tc>
        <w:tc>
          <w:tcPr>
            <w:tcW w:w="265" w:type="dxa"/>
          </w:tcPr>
          <w:p w14:paraId="555872D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D39700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F8A930E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385ED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79C623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35716DB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B8BD29C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1E1B9A8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E311DCD" w14:textId="77777777" w:rsidTr="006B5BF3">
        <w:tc>
          <w:tcPr>
            <w:tcW w:w="3870" w:type="dxa"/>
          </w:tcPr>
          <w:p w14:paraId="5BDEEA95" w14:textId="6E477346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Mjaso-Sojuz T LLC</w:t>
            </w:r>
          </w:p>
        </w:tc>
        <w:tc>
          <w:tcPr>
            <w:tcW w:w="265" w:type="dxa"/>
          </w:tcPr>
          <w:p w14:paraId="11DA45C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B3892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6BA0ACC6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11167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097109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E656B3D" w14:textId="10E6470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13D00E4E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C185A7" w14:textId="3D3E51A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14DF65EA" w14:textId="77777777" w:rsidTr="006B5BF3">
        <w:tc>
          <w:tcPr>
            <w:tcW w:w="3870" w:type="dxa"/>
          </w:tcPr>
          <w:p w14:paraId="2D511BEA" w14:textId="0EE61316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8.3.14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MPK Belgorod LLC</w:t>
            </w:r>
          </w:p>
        </w:tc>
        <w:tc>
          <w:tcPr>
            <w:tcW w:w="265" w:type="dxa"/>
          </w:tcPr>
          <w:p w14:paraId="1BA89CB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E905DD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736BC5C8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8F85F7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513156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28942A" w14:textId="6D3EAE2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57C8EC3E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21BF052" w14:textId="1D9E08B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07739094" w14:textId="77777777" w:rsidTr="006B5BF3">
        <w:tc>
          <w:tcPr>
            <w:tcW w:w="3870" w:type="dxa"/>
            <w:vAlign w:val="bottom"/>
          </w:tcPr>
          <w:p w14:paraId="5955799A" w14:textId="0CECEA54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8.3.15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NNPP Limited Liability Company</w:t>
            </w:r>
          </w:p>
        </w:tc>
        <w:tc>
          <w:tcPr>
            <w:tcW w:w="265" w:type="dxa"/>
          </w:tcPr>
          <w:p w14:paraId="3F27009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64F173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33AA22D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B6C623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80128A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1F8189ED" w14:textId="18AB0DB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7951B38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3E42102E" w14:textId="025E6AA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252C385D" w14:textId="7B2F61B6" w:rsidTr="006B5BF3">
        <w:tc>
          <w:tcPr>
            <w:tcW w:w="4135" w:type="dxa"/>
            <w:gridSpan w:val="2"/>
            <w:vAlign w:val="bottom"/>
          </w:tcPr>
          <w:p w14:paraId="777E2566" w14:textId="58828681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8.3.16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NNPP-2 Limited Liability Company</w:t>
            </w:r>
          </w:p>
        </w:tc>
        <w:tc>
          <w:tcPr>
            <w:tcW w:w="2705" w:type="dxa"/>
          </w:tcPr>
          <w:p w14:paraId="3D6DBDA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610A1D4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1D21C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3A5880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305FC830" w14:textId="53900BC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58F9EE5" w14:textId="77ECBCF9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51CF9FA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05867253" w14:textId="77777777" w:rsidTr="003679DD">
        <w:tc>
          <w:tcPr>
            <w:tcW w:w="4135" w:type="dxa"/>
            <w:gridSpan w:val="2"/>
            <w:vAlign w:val="bottom"/>
          </w:tcPr>
          <w:p w14:paraId="0542684D" w14:textId="15968EB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8.3.17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Pravdinsk Pig Production Joint Stock Company</w:t>
            </w:r>
          </w:p>
        </w:tc>
        <w:tc>
          <w:tcPr>
            <w:tcW w:w="2705" w:type="dxa"/>
          </w:tcPr>
          <w:p w14:paraId="5FA7FB2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A5C102B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8E5102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6A9431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767EC507" w14:textId="736004A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7859A649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224D2B64" w14:textId="78BDD9F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699A066C" w14:textId="265F6026" w:rsidTr="006B5BF3">
        <w:tc>
          <w:tcPr>
            <w:tcW w:w="4135" w:type="dxa"/>
            <w:gridSpan w:val="2"/>
            <w:vAlign w:val="bottom"/>
          </w:tcPr>
          <w:p w14:paraId="5F0266D9" w14:textId="7C21EA60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8.3.18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Pravdinsk Pig Production-2 Limited</w:t>
            </w:r>
          </w:p>
        </w:tc>
        <w:tc>
          <w:tcPr>
            <w:tcW w:w="2705" w:type="dxa"/>
          </w:tcPr>
          <w:p w14:paraId="7A30776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060E1AA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FBE025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76D67D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0B34F2C8" w14:textId="13A1540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09529011" w14:textId="77777777" w:rsidR="00421B33" w:rsidRPr="003067AA" w:rsidRDefault="00421B33" w:rsidP="00421B33">
            <w:pPr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3F6D928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28011D8C" w14:textId="77777777" w:rsidTr="006B5BF3">
        <w:tc>
          <w:tcPr>
            <w:tcW w:w="3870" w:type="dxa"/>
          </w:tcPr>
          <w:p w14:paraId="54F559D7" w14:textId="06B34089" w:rsidR="00421B33" w:rsidRPr="003067AA" w:rsidRDefault="00421B33" w:rsidP="00421B33">
            <w:pPr>
              <w:tabs>
                <w:tab w:val="clear" w:pos="227"/>
                <w:tab w:val="clear" w:pos="680"/>
                <w:tab w:val="clear" w:pos="907"/>
                <w:tab w:val="left" w:pos="162"/>
                <w:tab w:val="left" w:pos="1005"/>
              </w:tabs>
              <w:ind w:left="861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Liability Company</w:t>
            </w:r>
          </w:p>
        </w:tc>
        <w:tc>
          <w:tcPr>
            <w:tcW w:w="265" w:type="dxa"/>
          </w:tcPr>
          <w:p w14:paraId="63846991" w14:textId="77777777" w:rsidR="00421B33" w:rsidRPr="003067AA" w:rsidRDefault="00421B33" w:rsidP="00421B33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D2BF0F" w14:textId="77777777" w:rsidR="00421B33" w:rsidRPr="003067AA" w:rsidRDefault="00421B33" w:rsidP="00421B33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4F8850E" w14:textId="77777777" w:rsidR="00421B33" w:rsidRPr="003067AA" w:rsidRDefault="00421B33" w:rsidP="00421B33">
            <w:pPr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D15456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4152A30" w14:textId="77777777" w:rsidR="00421B33" w:rsidRPr="003067AA" w:rsidRDefault="00421B33" w:rsidP="00421B33">
            <w:pPr>
              <w:tabs>
                <w:tab w:val="decimal" w:pos="481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B0020C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EF5FB49" w14:textId="77777777" w:rsidR="00421B33" w:rsidRPr="003067AA" w:rsidRDefault="00421B33" w:rsidP="00421B33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DB5F19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7CA8E8A6" w14:textId="77777777" w:rsidTr="006B5BF3">
        <w:tc>
          <w:tcPr>
            <w:tcW w:w="3870" w:type="dxa"/>
          </w:tcPr>
          <w:p w14:paraId="4DD73D7B" w14:textId="22890444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8.3.19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RBPI Elite Seeds LLC</w:t>
            </w:r>
          </w:p>
        </w:tc>
        <w:tc>
          <w:tcPr>
            <w:tcW w:w="265" w:type="dxa"/>
          </w:tcPr>
          <w:p w14:paraId="555E654F" w14:textId="77777777" w:rsidR="00421B33" w:rsidRPr="003067AA" w:rsidRDefault="00421B33" w:rsidP="00421B33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161686F" w14:textId="77777777" w:rsidR="00421B33" w:rsidRPr="003067AA" w:rsidRDefault="00421B33" w:rsidP="00421B33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ผลิตเมล็ดพันธุ์พืช</w:t>
            </w:r>
          </w:p>
        </w:tc>
        <w:tc>
          <w:tcPr>
            <w:tcW w:w="266" w:type="dxa"/>
          </w:tcPr>
          <w:p w14:paraId="30F030E8" w14:textId="77777777" w:rsidR="00421B33" w:rsidRPr="003067AA" w:rsidRDefault="00421B33" w:rsidP="00421B33">
            <w:pPr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991122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D72C5F4" w14:textId="77777777" w:rsidR="00421B33" w:rsidRPr="003067AA" w:rsidRDefault="00421B33" w:rsidP="00421B33">
            <w:pPr>
              <w:tabs>
                <w:tab w:val="decimal" w:pos="481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720DC4F" w14:textId="741D790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22B0A528" w14:textId="77777777" w:rsidR="00421B33" w:rsidRPr="003067AA" w:rsidRDefault="00421B33" w:rsidP="00421B33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DBCBCEE" w14:textId="48BCBC3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1BEE6323" w14:textId="77777777" w:rsidTr="006B5BF3">
        <w:tc>
          <w:tcPr>
            <w:tcW w:w="3870" w:type="dxa"/>
            <w:vAlign w:val="bottom"/>
          </w:tcPr>
          <w:p w14:paraId="76F2219C" w14:textId="1C5CB083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8.3.20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RBPI Partner East LLC</w:t>
            </w:r>
          </w:p>
        </w:tc>
        <w:tc>
          <w:tcPr>
            <w:tcW w:w="265" w:type="dxa"/>
          </w:tcPr>
          <w:p w14:paraId="420060DF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39126F3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โรงชำแหล</w:t>
            </w: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</w:p>
        </w:tc>
        <w:tc>
          <w:tcPr>
            <w:tcW w:w="266" w:type="dxa"/>
            <w:shd w:val="clear" w:color="auto" w:fill="auto"/>
          </w:tcPr>
          <w:p w14:paraId="12900D40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B5902F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60D40989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17EA902" w14:textId="02CB3C5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3267C35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6677C5DB" w14:textId="3558B18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6C927A37" w14:textId="77777777" w:rsidTr="006B5BF3">
        <w:tc>
          <w:tcPr>
            <w:tcW w:w="3870" w:type="dxa"/>
            <w:vAlign w:val="bottom"/>
          </w:tcPr>
          <w:p w14:paraId="235E03DE" w14:textId="46252335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8.3.21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RBPI Partner West LLC</w:t>
            </w:r>
          </w:p>
        </w:tc>
        <w:tc>
          <w:tcPr>
            <w:tcW w:w="265" w:type="dxa"/>
          </w:tcPr>
          <w:p w14:paraId="68C7206E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A34126C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โรงชำแหละ</w:t>
            </w:r>
          </w:p>
        </w:tc>
        <w:tc>
          <w:tcPr>
            <w:tcW w:w="266" w:type="dxa"/>
            <w:shd w:val="clear" w:color="auto" w:fill="auto"/>
          </w:tcPr>
          <w:p w14:paraId="7AB399BD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71DE61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310FDE23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8C9B4E3" w14:textId="5A64351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7D2D4FF0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4E60A478" w14:textId="2D8B858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457E13A5" w14:textId="77777777" w:rsidTr="006B5BF3">
        <w:tc>
          <w:tcPr>
            <w:tcW w:w="3870" w:type="dxa"/>
            <w:vAlign w:val="bottom"/>
          </w:tcPr>
          <w:p w14:paraId="4A677C07" w14:textId="24970F2F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8.3.22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RBPI Voronezh LLC</w:t>
            </w:r>
          </w:p>
        </w:tc>
        <w:tc>
          <w:tcPr>
            <w:tcW w:w="265" w:type="dxa"/>
          </w:tcPr>
          <w:p w14:paraId="7F0DEFAE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B0EFEE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22F151E8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EDFFFF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126B2935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4188982" w14:textId="6BE5C39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2C5FFCFF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79798206" w14:textId="084D787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7A140A34" w14:textId="77777777" w:rsidTr="006B5BF3">
        <w:tc>
          <w:tcPr>
            <w:tcW w:w="3870" w:type="dxa"/>
            <w:vAlign w:val="bottom"/>
          </w:tcPr>
          <w:p w14:paraId="10C47756" w14:textId="5351E752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8.3.23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Rechnoe Limited Liability Company</w:t>
            </w:r>
          </w:p>
        </w:tc>
        <w:tc>
          <w:tcPr>
            <w:tcW w:w="265" w:type="dxa"/>
          </w:tcPr>
          <w:p w14:paraId="5C22E247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4F94EF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ให้บริการจัดการของเสียชีวภาพ</w:t>
            </w:r>
          </w:p>
        </w:tc>
        <w:tc>
          <w:tcPr>
            <w:tcW w:w="266" w:type="dxa"/>
          </w:tcPr>
          <w:p w14:paraId="2511782E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3C510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66FC7A76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7EF2FEAB" w14:textId="4D74F4E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B20E559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480B71A8" w14:textId="1B72C6A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421B33" w:rsidRPr="00C20284" w14:paraId="43F7411F" w14:textId="77777777" w:rsidTr="006B5BF3">
        <w:tc>
          <w:tcPr>
            <w:tcW w:w="3870" w:type="dxa"/>
          </w:tcPr>
          <w:p w14:paraId="6DD8545D" w14:textId="6DA4E1E1" w:rsidR="00421B33" w:rsidRPr="003067AA" w:rsidRDefault="00421B33" w:rsidP="00421B33">
            <w:pPr>
              <w:tabs>
                <w:tab w:val="clear" w:pos="680"/>
                <w:tab w:val="clear" w:pos="1644"/>
                <w:tab w:val="left" w:pos="162"/>
                <w:tab w:val="left" w:pos="612"/>
                <w:tab w:val="left" w:pos="70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8.4)  Stesha LLC</w:t>
            </w:r>
          </w:p>
        </w:tc>
        <w:tc>
          <w:tcPr>
            <w:tcW w:w="265" w:type="dxa"/>
          </w:tcPr>
          <w:p w14:paraId="1F296E25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13734CBF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95403EB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27219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3417CAB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325896E5" w14:textId="46E3BC00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0BA1A2E4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52F2B42F" w14:textId="25F91DF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617E9540" w14:textId="77777777" w:rsidTr="006B5BF3">
        <w:tc>
          <w:tcPr>
            <w:tcW w:w="3870" w:type="dxa"/>
          </w:tcPr>
          <w:p w14:paraId="7F8A1820" w14:textId="153F08D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8.4.1)   CP Foods Trading LLC</w:t>
            </w:r>
          </w:p>
        </w:tc>
        <w:tc>
          <w:tcPr>
            <w:tcW w:w="265" w:type="dxa"/>
          </w:tcPr>
          <w:p w14:paraId="6FCC89F8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14D5E329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ผู้นำเข้าและส่งออกสินค้า</w:t>
            </w:r>
          </w:p>
        </w:tc>
        <w:tc>
          <w:tcPr>
            <w:tcW w:w="266" w:type="dxa"/>
          </w:tcPr>
          <w:p w14:paraId="6C785D4E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A0692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4EDF122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3748462C" w14:textId="29B016A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6AB8CEE3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4EE5D08D" w14:textId="2D45E49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4C51CD3C" w14:textId="77777777" w:rsidTr="006B5BF3">
        <w:tc>
          <w:tcPr>
            <w:tcW w:w="3870" w:type="dxa"/>
          </w:tcPr>
          <w:p w14:paraId="5030A4E5" w14:textId="7777777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532CD90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39050E7D" w14:textId="77777777" w:rsidR="00421B33" w:rsidRPr="003067AA" w:rsidRDefault="00421B33" w:rsidP="00421B33">
            <w:pPr>
              <w:ind w:left="107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ประเภทเนื้อสัตว์</w:t>
            </w:r>
          </w:p>
        </w:tc>
        <w:tc>
          <w:tcPr>
            <w:tcW w:w="266" w:type="dxa"/>
          </w:tcPr>
          <w:p w14:paraId="1209B0F2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18D5FE1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481B1D0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5E8F634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DFCDFE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4DEE5C2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166" w:right="-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436F0D3D" w14:textId="77777777" w:rsidTr="006B5BF3">
        <w:tc>
          <w:tcPr>
            <w:tcW w:w="3870" w:type="dxa"/>
          </w:tcPr>
          <w:p w14:paraId="6EB74DF4" w14:textId="586D8240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8.4.2)    JSC Poultry Parent Stock Production</w:t>
            </w:r>
          </w:p>
        </w:tc>
        <w:tc>
          <w:tcPr>
            <w:tcW w:w="265" w:type="dxa"/>
          </w:tcPr>
          <w:p w14:paraId="0936814E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0B0B43F6" w14:textId="77777777" w:rsidR="00421B33" w:rsidRPr="003067AA" w:rsidRDefault="00421B33" w:rsidP="00421B33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เลี้ยงสัตว์และเพาะพันธุ์สัตว์</w:t>
            </w:r>
          </w:p>
        </w:tc>
        <w:tc>
          <w:tcPr>
            <w:tcW w:w="266" w:type="dxa"/>
          </w:tcPr>
          <w:p w14:paraId="4A3AF7CD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53415F9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DFD282F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43FB3E02" w14:textId="180BD96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1886AFA4" w14:textId="77777777" w:rsidR="00421B33" w:rsidRPr="003067AA" w:rsidRDefault="00421B33" w:rsidP="00421B33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020CE30D" w14:textId="7262472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62E43361" w14:textId="77777777" w:rsidTr="006B5BF3">
        <w:trPr>
          <w:trHeight w:val="20"/>
        </w:trPr>
        <w:tc>
          <w:tcPr>
            <w:tcW w:w="3870" w:type="dxa"/>
          </w:tcPr>
          <w:p w14:paraId="165BBAC0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clear" w:pos="907"/>
                <w:tab w:val="left" w:pos="162"/>
              </w:tabs>
              <w:ind w:left="861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Woyskovitsy</w:t>
            </w:r>
          </w:p>
        </w:tc>
        <w:tc>
          <w:tcPr>
            <w:tcW w:w="265" w:type="dxa"/>
          </w:tcPr>
          <w:p w14:paraId="58181D3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02562B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548752D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C3F46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383B79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27AB3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E165F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45121CB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B743A37" w14:textId="77777777" w:rsidTr="006B5BF3">
        <w:trPr>
          <w:trHeight w:val="20"/>
        </w:trPr>
        <w:tc>
          <w:tcPr>
            <w:tcW w:w="3870" w:type="dxa"/>
          </w:tcPr>
          <w:p w14:paraId="6793F218" w14:textId="0FA9D839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8.4.3)    JSC Poultry Production Severnaya</w:t>
            </w:r>
          </w:p>
        </w:tc>
        <w:tc>
          <w:tcPr>
            <w:tcW w:w="265" w:type="dxa"/>
          </w:tcPr>
          <w:p w14:paraId="31BB651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225CE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ผลิตอาหารสัตว์ เลี้ยงสัตว์</w:t>
            </w:r>
          </w:p>
        </w:tc>
        <w:tc>
          <w:tcPr>
            <w:tcW w:w="266" w:type="dxa"/>
          </w:tcPr>
          <w:p w14:paraId="2A51F3B0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4FE799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18B306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3CBDE9D" w14:textId="199FA91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1F28240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FABEBD" w14:textId="3450CCB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154136C5" w14:textId="77777777" w:rsidTr="006B5BF3">
        <w:trPr>
          <w:trHeight w:hRule="exact" w:val="317"/>
        </w:trPr>
        <w:tc>
          <w:tcPr>
            <w:tcW w:w="3870" w:type="dxa"/>
          </w:tcPr>
          <w:p w14:paraId="64EA3CD9" w14:textId="7777777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92D4E31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5" w:type="dxa"/>
          </w:tcPr>
          <w:p w14:paraId="2A1D5CDB" w14:textId="77777777" w:rsidR="00421B33" w:rsidRPr="003067AA" w:rsidRDefault="00421B33" w:rsidP="00421B33">
            <w:pPr>
              <w:ind w:left="89" w:right="-135"/>
              <w:jc w:val="thaiDistribute"/>
              <w:rPr>
                <w:rFonts w:asciiTheme="majorBidi" w:hAnsiTheme="majorBidi" w:cstheme="majorBidi"/>
                <w:sz w:val="40"/>
                <w:szCs w:val="40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และแปรรูปขั้นพื้นฐาน</w:t>
            </w:r>
          </w:p>
        </w:tc>
        <w:tc>
          <w:tcPr>
            <w:tcW w:w="266" w:type="dxa"/>
          </w:tcPr>
          <w:p w14:paraId="43801A18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174" w:type="dxa"/>
          </w:tcPr>
          <w:p w14:paraId="2475F113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BAE1E06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84" w:type="dxa"/>
          </w:tcPr>
          <w:p w14:paraId="41C2A7E4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" w:type="dxa"/>
          </w:tcPr>
          <w:p w14:paraId="63AFBC41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65" w:type="dxa"/>
          </w:tcPr>
          <w:p w14:paraId="67D5EF1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421B33" w:rsidRPr="00C20284" w14:paraId="3502D8EE" w14:textId="77777777" w:rsidTr="006B5BF3">
        <w:trPr>
          <w:trHeight w:hRule="exact" w:val="317"/>
        </w:trPr>
        <w:tc>
          <w:tcPr>
            <w:tcW w:w="3870" w:type="dxa"/>
            <w:shd w:val="clear" w:color="auto" w:fill="auto"/>
          </w:tcPr>
          <w:p w14:paraId="01DEE402" w14:textId="74501E08" w:rsidR="00421B33" w:rsidRPr="003067AA" w:rsidRDefault="00421B33" w:rsidP="00421B33">
            <w:pPr>
              <w:tabs>
                <w:tab w:val="clear" w:pos="680"/>
                <w:tab w:val="clear" w:pos="907"/>
                <w:tab w:val="left" w:pos="162"/>
                <w:tab w:val="left" w:pos="61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8.5)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Tops Foods NV</w:t>
            </w:r>
          </w:p>
        </w:tc>
        <w:tc>
          <w:tcPr>
            <w:tcW w:w="265" w:type="dxa"/>
            <w:shd w:val="clear" w:color="auto" w:fill="auto"/>
          </w:tcPr>
          <w:p w14:paraId="5EDDDC4B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5" w:type="dxa"/>
            <w:shd w:val="clear" w:color="auto" w:fill="auto"/>
          </w:tcPr>
          <w:p w14:paraId="0059129A" w14:textId="77777777" w:rsidR="00421B33" w:rsidRPr="003067AA" w:rsidRDefault="00421B33" w:rsidP="00421B33">
            <w:pPr>
              <w:spacing w:line="240" w:lineRule="auto"/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742B50E5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174" w:type="dxa"/>
            <w:shd w:val="clear" w:color="auto" w:fill="auto"/>
          </w:tcPr>
          <w:p w14:paraId="3CCB4ED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  <w:shd w:val="clear" w:color="auto" w:fill="auto"/>
          </w:tcPr>
          <w:p w14:paraId="5E9B5FE5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84" w:type="dxa"/>
            <w:shd w:val="clear" w:color="auto" w:fill="auto"/>
          </w:tcPr>
          <w:p w14:paraId="09BAC855" w14:textId="3609ECE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89.69</w:t>
            </w:r>
          </w:p>
        </w:tc>
        <w:tc>
          <w:tcPr>
            <w:tcW w:w="270" w:type="dxa"/>
            <w:shd w:val="clear" w:color="auto" w:fill="auto"/>
          </w:tcPr>
          <w:p w14:paraId="5DA42D2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left" w:pos="54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  <w:shd w:val="clear" w:color="auto" w:fill="auto"/>
          </w:tcPr>
          <w:p w14:paraId="7E6648C6" w14:textId="3DFCEAA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84.07</w:t>
            </w:r>
          </w:p>
        </w:tc>
      </w:tr>
      <w:tr w:rsidR="00421B33" w:rsidRPr="00C20284" w14:paraId="08AF9370" w14:textId="77777777" w:rsidTr="006B5BF3">
        <w:trPr>
          <w:trHeight w:hRule="exact" w:val="288"/>
        </w:trPr>
        <w:tc>
          <w:tcPr>
            <w:tcW w:w="3870" w:type="dxa"/>
          </w:tcPr>
          <w:p w14:paraId="4948E5D2" w14:textId="77777777" w:rsidR="00421B33" w:rsidRPr="003067AA" w:rsidRDefault="00421B33" w:rsidP="00421B33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CA58E7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566722" w14:textId="77777777" w:rsidR="00421B33" w:rsidRPr="003067AA" w:rsidRDefault="00421B33" w:rsidP="00421B33">
            <w:pPr>
              <w:ind w:left="89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7BBF5445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10E1D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0B5AC7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4A4ED5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633478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4CE31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921D1C2" w14:textId="77777777" w:rsidTr="006B5BF3">
        <w:trPr>
          <w:trHeight w:hRule="exact" w:val="288"/>
        </w:trPr>
        <w:tc>
          <w:tcPr>
            <w:tcW w:w="3870" w:type="dxa"/>
          </w:tcPr>
          <w:p w14:paraId="52B7F31F" w14:textId="0544A3D2" w:rsidR="00421B33" w:rsidRPr="003067AA" w:rsidDel="009722DA" w:rsidRDefault="00421B33" w:rsidP="00421B33">
            <w:pPr>
              <w:tabs>
                <w:tab w:val="clear" w:pos="227"/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9)   CPF Poland S.A. </w:t>
            </w:r>
          </w:p>
        </w:tc>
        <w:tc>
          <w:tcPr>
            <w:tcW w:w="265" w:type="dxa"/>
          </w:tcPr>
          <w:p w14:paraId="75F6D86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9D8059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เกษตรอุตสาหกรรมและอาหาร</w:t>
            </w:r>
          </w:p>
        </w:tc>
        <w:tc>
          <w:tcPr>
            <w:tcW w:w="266" w:type="dxa"/>
          </w:tcPr>
          <w:p w14:paraId="0F5A36C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2F39B5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269A99B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08D8A8" w14:textId="271DB642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326C553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10DCA98" w14:textId="24108813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421B33" w:rsidRPr="00C20284" w14:paraId="78B6504C" w14:textId="77777777" w:rsidTr="006B5BF3">
        <w:trPr>
          <w:trHeight w:hRule="exact" w:val="288"/>
        </w:trPr>
        <w:tc>
          <w:tcPr>
            <w:tcW w:w="3870" w:type="dxa"/>
          </w:tcPr>
          <w:p w14:paraId="7178BD37" w14:textId="72DBC181" w:rsidR="00421B33" w:rsidRPr="003067AA" w:rsidDel="009722D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9.1)   CPF Culinar Sp. z o.o.</w:t>
            </w:r>
          </w:p>
        </w:tc>
        <w:tc>
          <w:tcPr>
            <w:tcW w:w="265" w:type="dxa"/>
          </w:tcPr>
          <w:p w14:paraId="3FFFE61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72B19B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ผลิตอาหารทะเล</w:t>
            </w:r>
          </w:p>
        </w:tc>
        <w:tc>
          <w:tcPr>
            <w:tcW w:w="266" w:type="dxa"/>
          </w:tcPr>
          <w:p w14:paraId="2B87142B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1D8B6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207A3A8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C23F86E" w14:textId="39E5D1C7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5AFE4DF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017A1B" w14:textId="3CFFF27F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421B33" w:rsidRPr="00C20284" w14:paraId="4C833BA6" w14:textId="77777777" w:rsidTr="006B5BF3">
        <w:trPr>
          <w:trHeight w:hRule="exact" w:val="288"/>
        </w:trPr>
        <w:tc>
          <w:tcPr>
            <w:tcW w:w="3870" w:type="dxa"/>
          </w:tcPr>
          <w:p w14:paraId="0533626F" w14:textId="2C3A7618" w:rsidR="00421B33" w:rsidRPr="003067AA" w:rsidDel="009722D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9.2)   Food Port Sp. z o.o.</w:t>
            </w:r>
          </w:p>
        </w:tc>
        <w:tc>
          <w:tcPr>
            <w:tcW w:w="265" w:type="dxa"/>
          </w:tcPr>
          <w:p w14:paraId="1F53E25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01DF46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ผู้จัดจำหน่ายสินค้าอาหารทะเล</w:t>
            </w:r>
          </w:p>
        </w:tc>
        <w:tc>
          <w:tcPr>
            <w:tcW w:w="266" w:type="dxa"/>
          </w:tcPr>
          <w:p w14:paraId="4836B98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77AE2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6862018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E0E086" w14:textId="40AD83ED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581237A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DEE5D6F" w14:textId="17EEDCF7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421B33" w:rsidRPr="00C20284" w14:paraId="7D985F48" w14:textId="77777777" w:rsidTr="006B5BF3">
        <w:trPr>
          <w:trHeight w:hRule="exact" w:val="288"/>
        </w:trPr>
        <w:tc>
          <w:tcPr>
            <w:tcW w:w="3870" w:type="dxa"/>
          </w:tcPr>
          <w:p w14:paraId="61941E5A" w14:textId="4E684B7B" w:rsidR="00421B33" w:rsidRPr="003067AA" w:rsidDel="009722D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9.3)   PetRepublic Ltd.</w:t>
            </w:r>
          </w:p>
        </w:tc>
        <w:tc>
          <w:tcPr>
            <w:tcW w:w="265" w:type="dxa"/>
          </w:tcPr>
          <w:p w14:paraId="0A5D54B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9889BA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ผลิตและจำหน่ายอาหารสำหรับสัตว์เลี้ยง</w:t>
            </w:r>
          </w:p>
        </w:tc>
        <w:tc>
          <w:tcPr>
            <w:tcW w:w="266" w:type="dxa"/>
          </w:tcPr>
          <w:p w14:paraId="48C8D420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7EA3C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245D95B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46069E" w14:textId="5BAB039F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60.00</w:t>
            </w:r>
          </w:p>
        </w:tc>
        <w:tc>
          <w:tcPr>
            <w:tcW w:w="270" w:type="dxa"/>
          </w:tcPr>
          <w:p w14:paraId="5A78B38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38B99CE" w14:textId="233C85D3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60.00</w:t>
            </w:r>
          </w:p>
        </w:tc>
      </w:tr>
      <w:tr w:rsidR="00421B33" w:rsidRPr="00C20284" w14:paraId="18743AF2" w14:textId="77777777" w:rsidTr="006B5BF3">
        <w:trPr>
          <w:trHeight w:hRule="exact" w:val="288"/>
        </w:trPr>
        <w:tc>
          <w:tcPr>
            <w:tcW w:w="3870" w:type="dxa"/>
          </w:tcPr>
          <w:p w14:paraId="598C3920" w14:textId="219A8CE2" w:rsidR="00421B33" w:rsidRPr="003067AA" w:rsidDel="009722D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9.4)   PLANT-TEC Europe Sp. z o.o.</w:t>
            </w:r>
          </w:p>
        </w:tc>
        <w:tc>
          <w:tcPr>
            <w:tcW w:w="265" w:type="dxa"/>
          </w:tcPr>
          <w:p w14:paraId="7378771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F7D677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8F8718B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28A57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686049A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0F75953" w14:textId="4AB6D383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3C2A991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3F3229" w14:textId="270F00FC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421B33" w:rsidRPr="00C20284" w14:paraId="7055B02D" w14:textId="77777777" w:rsidTr="006B5BF3">
        <w:trPr>
          <w:trHeight w:hRule="exact" w:val="288"/>
        </w:trPr>
        <w:tc>
          <w:tcPr>
            <w:tcW w:w="3870" w:type="dxa"/>
          </w:tcPr>
          <w:p w14:paraId="3E06068B" w14:textId="61C7790F" w:rsidR="00421B33" w:rsidRPr="003067AA" w:rsidRDefault="00421B33" w:rsidP="00421B33">
            <w:pPr>
              <w:tabs>
                <w:tab w:val="clear" w:pos="227"/>
                <w:tab w:val="clear" w:pos="454"/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Homegrown Shrimp (USA) LLC </w:t>
            </w:r>
          </w:p>
        </w:tc>
        <w:tc>
          <w:tcPr>
            <w:tcW w:w="265" w:type="dxa"/>
          </w:tcPr>
          <w:p w14:paraId="0835D7E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4A9088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ฟาร์มเพาะเลี้ยงลูกกุ้ง</w:t>
            </w:r>
          </w:p>
        </w:tc>
        <w:tc>
          <w:tcPr>
            <w:tcW w:w="266" w:type="dxa"/>
          </w:tcPr>
          <w:p w14:paraId="33B9A2D9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A93D5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3EA2282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EAAD24" w14:textId="5EA58B5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5F01238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BCF026" w14:textId="3846EDA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4F467C8F" w14:textId="77777777" w:rsidTr="00F876D9">
        <w:trPr>
          <w:trHeight w:val="20"/>
        </w:trPr>
        <w:tc>
          <w:tcPr>
            <w:tcW w:w="3870" w:type="dxa"/>
            <w:hideMark/>
          </w:tcPr>
          <w:p w14:paraId="43F5F90F" w14:textId="7E0940E1" w:rsidR="00421B33" w:rsidRPr="003067AA" w:rsidRDefault="00421B33" w:rsidP="00421B33">
            <w:pPr>
              <w:tabs>
                <w:tab w:val="clear" w:pos="227"/>
                <w:tab w:val="clear" w:pos="454"/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Ta Chung Investment Co., Ltd. </w:t>
            </w:r>
          </w:p>
        </w:tc>
        <w:tc>
          <w:tcPr>
            <w:tcW w:w="265" w:type="dxa"/>
          </w:tcPr>
          <w:p w14:paraId="4E608E70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9453E4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073BAC2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12D07374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61E9EDD9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6568D53" w14:textId="5629865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1788DC9" w14:textId="77777777" w:rsidR="00421B33" w:rsidRPr="003067AA" w:rsidRDefault="00421B33" w:rsidP="00421B33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E4095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27C78382" w14:textId="77777777" w:rsidTr="00F876D9">
        <w:trPr>
          <w:trHeight w:val="20"/>
        </w:trPr>
        <w:tc>
          <w:tcPr>
            <w:tcW w:w="3870" w:type="dxa"/>
          </w:tcPr>
          <w:p w14:paraId="5E2557C2" w14:textId="77777777" w:rsidR="00421B33" w:rsidRPr="003067AA" w:rsidRDefault="00421B33" w:rsidP="00421B33">
            <w:pPr>
              <w:tabs>
                <w:tab w:val="clear" w:pos="227"/>
                <w:tab w:val="decimal" w:pos="519"/>
              </w:tabs>
              <w:ind w:left="339" w:right="-198" w:hanging="8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9A49733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A4964A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CA8494C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10932C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86003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9EAB90E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CA1F2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11A2FE6" w14:textId="77777777" w:rsidR="00421B33" w:rsidRPr="003067AA" w:rsidRDefault="00421B33" w:rsidP="00421B33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4AC79C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78E77AF" w14:textId="77777777" w:rsidTr="006B5BF3">
        <w:trPr>
          <w:trHeight w:hRule="exact" w:val="144"/>
        </w:trPr>
        <w:tc>
          <w:tcPr>
            <w:tcW w:w="3870" w:type="dxa"/>
          </w:tcPr>
          <w:p w14:paraId="2254AE67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5B3693B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5" w:type="dxa"/>
          </w:tcPr>
          <w:p w14:paraId="6ED8BEA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C1795D8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174" w:type="dxa"/>
          </w:tcPr>
          <w:p w14:paraId="7FDC2C59" w14:textId="77777777" w:rsidR="00421B33" w:rsidRPr="003067AA" w:rsidRDefault="00421B33" w:rsidP="00421B33">
            <w:pPr>
              <w:ind w:left="-71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C9E4AF8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84" w:type="dxa"/>
          </w:tcPr>
          <w:p w14:paraId="1FAED0A8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" w:type="dxa"/>
          </w:tcPr>
          <w:p w14:paraId="1087783A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65" w:type="dxa"/>
          </w:tcPr>
          <w:p w14:paraId="381C0F9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4AA262B" w14:textId="77777777" w:rsidTr="006B5BF3">
        <w:tc>
          <w:tcPr>
            <w:tcW w:w="3870" w:type="dxa"/>
          </w:tcPr>
          <w:p w14:paraId="1F924307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บริษัทย่อยทางตรงและทางอ้อม</w:t>
            </w:r>
          </w:p>
        </w:tc>
        <w:tc>
          <w:tcPr>
            <w:tcW w:w="265" w:type="dxa"/>
          </w:tcPr>
          <w:p w14:paraId="49221DD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CDF80B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559F4D9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7131926" w14:textId="77777777" w:rsidR="00421B33" w:rsidRPr="003067AA" w:rsidRDefault="00421B33" w:rsidP="00421B33">
            <w:pPr>
              <w:ind w:left="-71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42B8AB5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84" w:type="dxa"/>
          </w:tcPr>
          <w:p w14:paraId="4192B91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4A5C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65" w:type="dxa"/>
          </w:tcPr>
          <w:p w14:paraId="5CE913D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04B3E85" w14:textId="77777777" w:rsidTr="006B5BF3">
        <w:tc>
          <w:tcPr>
            <w:tcW w:w="3870" w:type="dxa"/>
            <w:hideMark/>
          </w:tcPr>
          <w:p w14:paraId="3E873961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Charoen Pokphand Foods (Overseas) LLC</w:t>
            </w:r>
          </w:p>
        </w:tc>
        <w:tc>
          <w:tcPr>
            <w:tcW w:w="265" w:type="dxa"/>
          </w:tcPr>
          <w:p w14:paraId="64B11E85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9ECBDD0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0A3ACB2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C91458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C243CA1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536D35D" w14:textId="65AB4C8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33577FB0" w14:textId="77777777" w:rsidR="00421B33" w:rsidRPr="003067AA" w:rsidRDefault="00421B33" w:rsidP="00421B33">
            <w:pPr>
              <w:tabs>
                <w:tab w:val="decimal" w:pos="48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  <w:hideMark/>
          </w:tcPr>
          <w:p w14:paraId="3ECA41CE" w14:textId="61B17A7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42436CF9" w14:textId="77777777" w:rsidTr="006B5BF3">
        <w:trPr>
          <w:trHeight w:val="20"/>
        </w:trPr>
        <w:tc>
          <w:tcPr>
            <w:tcW w:w="3870" w:type="dxa"/>
            <w:hideMark/>
          </w:tcPr>
          <w:p w14:paraId="11AA677C" w14:textId="77777777" w:rsidR="00421B33" w:rsidRPr="003067AA" w:rsidRDefault="00421B33" w:rsidP="00421B33">
            <w:pPr>
              <w:tabs>
                <w:tab w:val="clear" w:pos="227"/>
                <w:tab w:val="left" w:pos="255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1.1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CPF Agro LLC</w:t>
            </w:r>
          </w:p>
        </w:tc>
        <w:tc>
          <w:tcPr>
            <w:tcW w:w="265" w:type="dxa"/>
          </w:tcPr>
          <w:p w14:paraId="5150BA9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2112213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F9050CE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E78E04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E40DDC9" w14:textId="77777777" w:rsidR="00421B33" w:rsidRPr="003067AA" w:rsidRDefault="00421B33" w:rsidP="00421B33">
            <w:pPr>
              <w:tabs>
                <w:tab w:val="clear" w:pos="680"/>
                <w:tab w:val="clear" w:pos="907"/>
                <w:tab w:val="decimal" w:pos="481"/>
                <w:tab w:val="left" w:pos="885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892158" w14:textId="77A37EF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6CD0DEB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23FD2A10" w14:textId="3E55E96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33F29677" w14:textId="77777777" w:rsidTr="006B5BF3">
        <w:trPr>
          <w:trHeight w:val="272"/>
        </w:trPr>
        <w:tc>
          <w:tcPr>
            <w:tcW w:w="3870" w:type="dxa"/>
            <w:hideMark/>
          </w:tcPr>
          <w:p w14:paraId="2FB85909" w14:textId="77777777" w:rsidR="00421B33" w:rsidRPr="003067AA" w:rsidRDefault="00421B33" w:rsidP="00421B33">
            <w:pPr>
              <w:ind w:left="162" w:right="-198" w:firstLine="9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1.2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CPF Foods LLC</w:t>
            </w:r>
          </w:p>
        </w:tc>
        <w:tc>
          <w:tcPr>
            <w:tcW w:w="265" w:type="dxa"/>
          </w:tcPr>
          <w:p w14:paraId="4E3C7A2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127C3E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6D932731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1537E6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B264277" w14:textId="77777777" w:rsidR="00421B33" w:rsidRPr="003067AA" w:rsidRDefault="00421B33" w:rsidP="00421B33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D0966A" w14:textId="564B35E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6E272969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F6C973B" w14:textId="34067FC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57E43A84" w14:textId="77777777" w:rsidTr="006B5BF3">
        <w:trPr>
          <w:trHeight w:val="20"/>
        </w:trPr>
        <w:tc>
          <w:tcPr>
            <w:tcW w:w="3870" w:type="dxa"/>
          </w:tcPr>
          <w:p w14:paraId="7C831996" w14:textId="77777777" w:rsidR="00421B33" w:rsidRPr="003067AA" w:rsidRDefault="00421B33" w:rsidP="00421B33">
            <w:pPr>
              <w:ind w:left="162" w:right="-198" w:firstLine="9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1.3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CPF Ryazan LLC</w:t>
            </w:r>
          </w:p>
        </w:tc>
        <w:tc>
          <w:tcPr>
            <w:tcW w:w="265" w:type="dxa"/>
          </w:tcPr>
          <w:p w14:paraId="4C797ED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C03AE9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644D77F9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00706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AE45325" w14:textId="77777777" w:rsidR="00421B33" w:rsidRPr="003067AA" w:rsidRDefault="00421B33" w:rsidP="00421B33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56695E" w14:textId="1E5FCD2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5214F41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E5185C" w14:textId="6220606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4454CC86" w14:textId="77777777" w:rsidTr="006B5BF3">
        <w:trPr>
          <w:trHeight w:val="20"/>
        </w:trPr>
        <w:tc>
          <w:tcPr>
            <w:tcW w:w="3870" w:type="dxa"/>
          </w:tcPr>
          <w:p w14:paraId="69A5C386" w14:textId="77777777" w:rsidR="00421B33" w:rsidRPr="003067AA" w:rsidRDefault="00421B33" w:rsidP="00421B33">
            <w:pPr>
              <w:ind w:left="162" w:right="-198" w:firstLine="9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1.4)   CPF Serebryanie Prudy LLC</w:t>
            </w:r>
          </w:p>
        </w:tc>
        <w:tc>
          <w:tcPr>
            <w:tcW w:w="265" w:type="dxa"/>
          </w:tcPr>
          <w:p w14:paraId="174AE94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FE3734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3CB2125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C36FE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EA95E4A" w14:textId="77777777" w:rsidR="00421B33" w:rsidRPr="003067AA" w:rsidRDefault="00421B33" w:rsidP="00421B33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2932782" w14:textId="5C4D98F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225F6BF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41BE8082" w14:textId="1317D4F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1DEB0EFB" w14:textId="77777777" w:rsidTr="006B5BF3">
        <w:tc>
          <w:tcPr>
            <w:tcW w:w="3870" w:type="dxa"/>
          </w:tcPr>
          <w:p w14:paraId="04370D98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left" w:pos="162"/>
                <w:tab w:val="left" w:pos="255"/>
                <w:tab w:val="left" w:pos="637"/>
              </w:tabs>
              <w:ind w:left="165"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1.5)   CPF Construction LLC </w:t>
            </w:r>
          </w:p>
        </w:tc>
        <w:tc>
          <w:tcPr>
            <w:tcW w:w="265" w:type="dxa"/>
          </w:tcPr>
          <w:p w14:paraId="4F113CAF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351F5D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ให้บริการที่ปรึกษาด้านการก่อสร้าง</w:t>
            </w:r>
          </w:p>
        </w:tc>
        <w:tc>
          <w:tcPr>
            <w:tcW w:w="266" w:type="dxa"/>
          </w:tcPr>
          <w:p w14:paraId="5A503083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161E66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3D1154C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2AE590" w14:textId="27F2597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43B5C72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A667DB" w14:textId="03EB246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511BA138" w14:textId="77777777" w:rsidTr="006B5BF3">
        <w:tc>
          <w:tcPr>
            <w:tcW w:w="3870" w:type="dxa"/>
          </w:tcPr>
          <w:p w14:paraId="5DAA8587" w14:textId="77777777" w:rsidR="00421B33" w:rsidRPr="003067AA" w:rsidRDefault="00421B33" w:rsidP="00421B33">
            <w:pPr>
              <w:tabs>
                <w:tab w:val="clear" w:pos="227"/>
                <w:tab w:val="left" w:pos="162"/>
                <w:tab w:val="left" w:pos="255"/>
              </w:tabs>
              <w:ind w:left="-106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2)   Charoen Pokphand Foods Philippines Corporation</w:t>
            </w:r>
          </w:p>
        </w:tc>
        <w:tc>
          <w:tcPr>
            <w:tcW w:w="265" w:type="dxa"/>
          </w:tcPr>
          <w:p w14:paraId="71D17DC8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CD3578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22D15885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3D999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51" w:type="dxa"/>
          </w:tcPr>
          <w:p w14:paraId="5A3932CE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F5EEE96" w14:textId="175E9E8B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57F3E3F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427D0452" w14:textId="5637CB14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0A26CFA9" w14:textId="77777777" w:rsidTr="006B5BF3">
        <w:tc>
          <w:tcPr>
            <w:tcW w:w="3870" w:type="dxa"/>
          </w:tcPr>
          <w:p w14:paraId="2C04BC9C" w14:textId="77777777" w:rsidR="00421B33" w:rsidRPr="003067AA" w:rsidRDefault="00421B33" w:rsidP="00421B33">
            <w:pPr>
              <w:tabs>
                <w:tab w:val="clear" w:pos="227"/>
                <w:tab w:val="left" w:pos="162"/>
                <w:tab w:val="left" w:pos="255"/>
              </w:tabs>
              <w:ind w:left="165"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4CC4694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60813B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และเพาะฟักลูกกุ้ง</w:t>
            </w:r>
          </w:p>
        </w:tc>
        <w:tc>
          <w:tcPr>
            <w:tcW w:w="266" w:type="dxa"/>
          </w:tcPr>
          <w:p w14:paraId="1EE88F5F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D1051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FBCBABE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654C2C6" w14:textId="77777777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CC0DEC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2E303325" w14:textId="77777777" w:rsidR="00421B33" w:rsidRPr="003067AA" w:rsidDel="009722D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D03BC06" w14:textId="77777777" w:rsidTr="006B5BF3">
        <w:tc>
          <w:tcPr>
            <w:tcW w:w="3870" w:type="dxa"/>
          </w:tcPr>
          <w:p w14:paraId="0DF9493C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Chia Tai Enterprises International Limited</w:t>
            </w:r>
          </w:p>
        </w:tc>
        <w:tc>
          <w:tcPr>
            <w:tcW w:w="265" w:type="dxa"/>
          </w:tcPr>
          <w:p w14:paraId="2F7B372C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5006B8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C2ACE86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62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41BD67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420BE046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62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CA7BEAF" w14:textId="5B6BF25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2A4B36F0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left="162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87563A" w14:textId="22D5888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421B33" w:rsidRPr="00C20284" w14:paraId="0AFFBF17" w14:textId="77777777" w:rsidTr="006B5BF3">
        <w:tc>
          <w:tcPr>
            <w:tcW w:w="3870" w:type="dxa"/>
          </w:tcPr>
          <w:p w14:paraId="5350FA8F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3.1)   C.P. Enterprises Limited</w:t>
            </w:r>
          </w:p>
        </w:tc>
        <w:tc>
          <w:tcPr>
            <w:tcW w:w="265" w:type="dxa"/>
          </w:tcPr>
          <w:p w14:paraId="64A92B9F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FB4D46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BD06073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111CC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0F8ADC96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3D207C" w14:textId="573CE41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0D142585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F00514" w14:textId="7463A06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421B33" w:rsidRPr="00C20284" w14:paraId="2CBBC4BA" w14:textId="77777777" w:rsidTr="006B5BF3">
        <w:tc>
          <w:tcPr>
            <w:tcW w:w="3870" w:type="dxa"/>
            <w:vAlign w:val="bottom"/>
          </w:tcPr>
          <w:p w14:paraId="10527B46" w14:textId="77777777" w:rsidR="00421B33" w:rsidRPr="003067AA" w:rsidRDefault="00421B33" w:rsidP="00421B33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474FDC75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DC95EE7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14A9B10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2B71C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BB9C021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00C992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E5CBEBF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0E5AB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EFE9856" w14:textId="77777777" w:rsidTr="006152D8">
        <w:tc>
          <w:tcPr>
            <w:tcW w:w="3870" w:type="dxa"/>
            <w:shd w:val="clear" w:color="auto" w:fill="auto"/>
            <w:vAlign w:val="bottom"/>
          </w:tcPr>
          <w:p w14:paraId="6C6F877B" w14:textId="6A924C6D" w:rsidR="00421B33" w:rsidRPr="003067AA" w:rsidRDefault="00421B33" w:rsidP="00421B33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3.2)   Chia Tai Biopharmaceutical (Fujian) Co., Ltd.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  <w:shd w:val="clear" w:color="auto" w:fill="auto"/>
          </w:tcPr>
          <w:p w14:paraId="0DAD7BD6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37487D9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ผลิตและจำหน่ายผลิตภัณฑ์ยา</w:t>
            </w:r>
          </w:p>
        </w:tc>
        <w:tc>
          <w:tcPr>
            <w:tcW w:w="266" w:type="dxa"/>
            <w:shd w:val="clear" w:color="auto" w:fill="auto"/>
          </w:tcPr>
          <w:p w14:paraId="388C7822" w14:textId="77777777" w:rsidR="00421B33" w:rsidRPr="003067AA" w:rsidRDefault="00421B33" w:rsidP="00421B33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FE9843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C8155D2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8C6233E" w14:textId="1D34704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  <w:shd w:val="clear" w:color="auto" w:fill="auto"/>
          </w:tcPr>
          <w:p w14:paraId="7442E613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5815DF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421B33" w:rsidRPr="00C20284" w14:paraId="414BB621" w14:textId="77777777" w:rsidTr="006B5BF3">
        <w:tc>
          <w:tcPr>
            <w:tcW w:w="3870" w:type="dxa"/>
            <w:vAlign w:val="bottom"/>
          </w:tcPr>
          <w:p w14:paraId="3A76D2A9" w14:textId="2A468459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3.3)   Chia Tai Huazhong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Biochemistry Limited</w:t>
            </w:r>
          </w:p>
        </w:tc>
        <w:tc>
          <w:tcPr>
            <w:tcW w:w="265" w:type="dxa"/>
          </w:tcPr>
          <w:p w14:paraId="7B7C74FB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0A0CE59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4190E43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4509C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63946D7B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038FA40" w14:textId="5606790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34E538AD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BC0D01" w14:textId="7926BCB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421B33" w:rsidRPr="00C20284" w14:paraId="67C91327" w14:textId="77777777" w:rsidTr="006B5BF3">
        <w:tc>
          <w:tcPr>
            <w:tcW w:w="3870" w:type="dxa"/>
            <w:vAlign w:val="bottom"/>
          </w:tcPr>
          <w:p w14:paraId="1096F6DE" w14:textId="77777777" w:rsidR="00421B33" w:rsidRPr="003067AA" w:rsidRDefault="00421B33" w:rsidP="00421B33">
            <w:pPr>
              <w:tabs>
                <w:tab w:val="clear" w:pos="454"/>
                <w:tab w:val="clear" w:pos="1644"/>
                <w:tab w:val="left" w:pos="162"/>
                <w:tab w:val="left" w:pos="477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A896530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3FBA14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767F005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96FE2F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04639812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BCD98B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967BA4F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B6333D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C50F354" w14:textId="77777777" w:rsidTr="006B5BF3">
        <w:tc>
          <w:tcPr>
            <w:tcW w:w="3870" w:type="dxa"/>
            <w:vAlign w:val="bottom"/>
          </w:tcPr>
          <w:p w14:paraId="27F09AA8" w14:textId="1280098F" w:rsidR="00421B33" w:rsidRPr="003067AA" w:rsidRDefault="00421B33" w:rsidP="00421B33">
            <w:pPr>
              <w:tabs>
                <w:tab w:val="clear" w:pos="454"/>
                <w:tab w:val="clear" w:pos="1644"/>
                <w:tab w:val="left" w:pos="162"/>
                <w:tab w:val="left" w:pos="477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3.4)   Chia Tai Pucheng Biochemistry Limited</w:t>
            </w:r>
          </w:p>
        </w:tc>
        <w:tc>
          <w:tcPr>
            <w:tcW w:w="265" w:type="dxa"/>
          </w:tcPr>
          <w:p w14:paraId="5469F08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F3E4309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29EAD1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C63899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41A2938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02F0C6" w14:textId="515DF05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2CDB9507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7EF0F0C0" w14:textId="7680F2F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421B33" w:rsidRPr="00C20284" w14:paraId="67F8FACB" w14:textId="77777777" w:rsidTr="006B5BF3">
        <w:tc>
          <w:tcPr>
            <w:tcW w:w="3870" w:type="dxa"/>
            <w:vAlign w:val="bottom"/>
          </w:tcPr>
          <w:p w14:paraId="4893C7D7" w14:textId="77777777" w:rsidR="00421B33" w:rsidRPr="003067AA" w:rsidRDefault="00421B33" w:rsidP="00421B33">
            <w:pPr>
              <w:tabs>
                <w:tab w:val="clear" w:pos="454"/>
                <w:tab w:val="clear" w:pos="1644"/>
                <w:tab w:val="left" w:pos="162"/>
                <w:tab w:val="left" w:pos="477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866535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8989224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02B3EE0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18026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021FDF0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BBC450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0B0A81D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42E1C1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99402D5" w14:textId="77777777" w:rsidTr="006B5BF3">
        <w:tc>
          <w:tcPr>
            <w:tcW w:w="3870" w:type="dxa"/>
          </w:tcPr>
          <w:p w14:paraId="55BA266B" w14:textId="4ADD3D8C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3.5)   ECI Machinery Co., Ltd.</w:t>
            </w:r>
          </w:p>
        </w:tc>
        <w:tc>
          <w:tcPr>
            <w:tcW w:w="265" w:type="dxa"/>
          </w:tcPr>
          <w:p w14:paraId="6160CD8E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9BAB5FF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AE4E9A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E57D3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0101B26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926B46C" w14:textId="1BDAEC1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1CE46F40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028CAB4B" w14:textId="38C92CB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421B33" w:rsidRPr="00C20284" w14:paraId="7545C2DB" w14:textId="77777777" w:rsidTr="006B5BF3">
        <w:tc>
          <w:tcPr>
            <w:tcW w:w="3870" w:type="dxa"/>
          </w:tcPr>
          <w:p w14:paraId="6E3D941F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B686BF0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01A7A4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A88DCB3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F87999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01D1AE4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79D642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C184FBD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BB7CD2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FA08E1F" w14:textId="77777777" w:rsidTr="006B5BF3">
        <w:tc>
          <w:tcPr>
            <w:tcW w:w="3870" w:type="dxa"/>
          </w:tcPr>
          <w:p w14:paraId="1051312A" w14:textId="1BDE56C1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3.6)   Golden Industrial Investment Limited</w:t>
            </w:r>
          </w:p>
        </w:tc>
        <w:tc>
          <w:tcPr>
            <w:tcW w:w="265" w:type="dxa"/>
          </w:tcPr>
          <w:p w14:paraId="15D7D76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47028CC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DD9D66E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903F5E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47FD84BF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3DA6774" w14:textId="389EF83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4CBFC5B3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741047D4" w14:textId="4D9D26A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421B33" w:rsidRPr="00C20284" w14:paraId="51E1AA1C" w14:textId="77777777" w:rsidTr="006B5BF3">
        <w:tc>
          <w:tcPr>
            <w:tcW w:w="3870" w:type="dxa"/>
          </w:tcPr>
          <w:p w14:paraId="3D7909B6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7766BC6" w14:textId="77777777" w:rsidR="00421B33" w:rsidRPr="003067AA" w:rsidRDefault="00421B33" w:rsidP="00421B33">
            <w:pPr>
              <w:ind w:left="-108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1170E8" w14:textId="77777777" w:rsidR="00421B33" w:rsidRPr="003067AA" w:rsidRDefault="00421B33" w:rsidP="00421B33">
            <w:pPr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4925564A" w14:textId="77777777" w:rsidR="00421B33" w:rsidRPr="003067AA" w:rsidRDefault="00421B33" w:rsidP="00421B3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86C1ED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26E7DC4C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FB204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813423A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5E0888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88E3181" w14:textId="77777777" w:rsidTr="006B5BF3">
        <w:tc>
          <w:tcPr>
            <w:tcW w:w="3870" w:type="dxa"/>
          </w:tcPr>
          <w:p w14:paraId="5947C791" w14:textId="5AD719E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3.7)   Henan Chia Tai Biochemistry Trading </w:t>
            </w:r>
          </w:p>
        </w:tc>
        <w:tc>
          <w:tcPr>
            <w:tcW w:w="265" w:type="dxa"/>
          </w:tcPr>
          <w:p w14:paraId="31BFE5E3" w14:textId="77777777" w:rsidR="00421B33" w:rsidRPr="003067AA" w:rsidRDefault="00421B33" w:rsidP="00421B33">
            <w:pPr>
              <w:ind w:left="-108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E2F1A2" w14:textId="77777777" w:rsidR="00421B33" w:rsidRPr="003067AA" w:rsidRDefault="00421B33" w:rsidP="00421B33">
            <w:pPr>
              <w:ind w:right="-13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ผู้จัดจำหน่ายยาสัตว์ </w:t>
            </w:r>
          </w:p>
        </w:tc>
        <w:tc>
          <w:tcPr>
            <w:tcW w:w="266" w:type="dxa"/>
            <w:vAlign w:val="center"/>
          </w:tcPr>
          <w:p w14:paraId="025CA83A" w14:textId="77777777" w:rsidR="00421B33" w:rsidRPr="003067AA" w:rsidRDefault="00421B33" w:rsidP="00421B3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AE5A6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6CF67D5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DCF2042" w14:textId="45A4CD4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</w:tcPr>
          <w:p w14:paraId="1E156190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54CA622" w14:textId="68794D0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421B33" w:rsidRPr="00C20284" w14:paraId="59FE4CEF" w14:textId="77777777" w:rsidTr="006B5BF3">
        <w:tc>
          <w:tcPr>
            <w:tcW w:w="3870" w:type="dxa"/>
            <w:vAlign w:val="bottom"/>
          </w:tcPr>
          <w:p w14:paraId="620E02D2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clear" w:pos="907"/>
                <w:tab w:val="left" w:pos="252"/>
              </w:tabs>
              <w:ind w:left="754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Co., Ltd.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E8F0DC7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105CD0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BC58961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43424B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F70FEC3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CEA2B9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E966ABD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left="-131" w:right="-19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2B89A15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418A402" w14:textId="77777777" w:rsidTr="006B5BF3">
        <w:tc>
          <w:tcPr>
            <w:tcW w:w="3870" w:type="dxa"/>
            <w:vAlign w:val="bottom"/>
          </w:tcPr>
          <w:p w14:paraId="0BDA429F" w14:textId="4EBFFC45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3.8)   Pucheng Chia Tai Biochemistry Co., Ltd.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F3A806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5D3442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1CAA81F9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48F78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E4E1B71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57F8681" w14:textId="5E64670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</w:tcPr>
          <w:p w14:paraId="6857F580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left="-131" w:right="-19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1722C42" w14:textId="1D6D266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421B33" w:rsidRPr="00C20284" w14:paraId="15838F25" w14:textId="77777777" w:rsidTr="006B5BF3">
        <w:tc>
          <w:tcPr>
            <w:tcW w:w="3870" w:type="dxa"/>
            <w:vAlign w:val="bottom"/>
          </w:tcPr>
          <w:p w14:paraId="2058DE3C" w14:textId="782BF17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93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3.9)   Shanghai C.P. Industrial Trading Co., Ltd.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(2)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0C5260CB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F57F9A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จำหน่ายเครื่องจักรและอะไหล่</w:t>
            </w:r>
          </w:p>
        </w:tc>
        <w:tc>
          <w:tcPr>
            <w:tcW w:w="266" w:type="dxa"/>
          </w:tcPr>
          <w:p w14:paraId="7D1248F2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8569B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63590C9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400039CC" w14:textId="4CD1348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63B62B96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5EB30995" w14:textId="3763268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421B33" w:rsidRPr="00C20284" w14:paraId="660A1928" w14:textId="77777777" w:rsidTr="006B5BF3">
        <w:tc>
          <w:tcPr>
            <w:tcW w:w="3870" w:type="dxa"/>
            <w:vAlign w:val="bottom"/>
          </w:tcPr>
          <w:p w14:paraId="73173523" w14:textId="09759C5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28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3.10) Zhumadian Huazhong Chia Tai Co., Ltd.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C5E707B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E0E06C3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6B2625C7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84335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7B14CD2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DCD614" w14:textId="2667897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</w:tcPr>
          <w:p w14:paraId="5E0D832C" w14:textId="77777777" w:rsidR="00421B33" w:rsidRPr="003067AA" w:rsidRDefault="00421B33" w:rsidP="00421B33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6E1AE2" w14:textId="0294A3F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421B33" w:rsidRPr="00C20284" w14:paraId="3DC8604F" w14:textId="77777777" w:rsidTr="006B5BF3">
        <w:tc>
          <w:tcPr>
            <w:tcW w:w="3870" w:type="dxa"/>
            <w:shd w:val="clear" w:color="auto" w:fill="auto"/>
            <w:hideMark/>
          </w:tcPr>
          <w:p w14:paraId="2C73F131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C.P. Aquaculture (India) Private Limited</w:t>
            </w:r>
          </w:p>
        </w:tc>
        <w:tc>
          <w:tcPr>
            <w:tcW w:w="265" w:type="dxa"/>
            <w:shd w:val="clear" w:color="auto" w:fill="auto"/>
          </w:tcPr>
          <w:p w14:paraId="76F8C096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  <w:hideMark/>
          </w:tcPr>
          <w:p w14:paraId="400127E3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ผลิตและจำหน่ายอาหารกุ้ง</w:t>
            </w:r>
          </w:p>
        </w:tc>
        <w:tc>
          <w:tcPr>
            <w:tcW w:w="266" w:type="dxa"/>
            <w:shd w:val="clear" w:color="auto" w:fill="auto"/>
          </w:tcPr>
          <w:p w14:paraId="076410CD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14:paraId="24E53A1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  <w:shd w:val="clear" w:color="auto" w:fill="auto"/>
          </w:tcPr>
          <w:p w14:paraId="08F1CE30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F7FAE67" w14:textId="32662AF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  <w:tc>
          <w:tcPr>
            <w:tcW w:w="270" w:type="dxa"/>
            <w:shd w:val="clear" w:color="auto" w:fill="auto"/>
          </w:tcPr>
          <w:p w14:paraId="20526A4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hideMark/>
          </w:tcPr>
          <w:p w14:paraId="14C3FCDD" w14:textId="25F2C67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</w:tr>
      <w:tr w:rsidR="00421B33" w:rsidRPr="00C20284" w14:paraId="7972C54C" w14:textId="77777777" w:rsidTr="006B5BF3">
        <w:tc>
          <w:tcPr>
            <w:tcW w:w="3870" w:type="dxa"/>
            <w:shd w:val="clear" w:color="auto" w:fill="auto"/>
          </w:tcPr>
          <w:p w14:paraId="4B238F1D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E363243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0330F4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36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ฟาร์มเพาะฟักลูกกุ้งและ</w:t>
            </w:r>
          </w:p>
        </w:tc>
        <w:tc>
          <w:tcPr>
            <w:tcW w:w="266" w:type="dxa"/>
            <w:shd w:val="clear" w:color="auto" w:fill="auto"/>
          </w:tcPr>
          <w:p w14:paraId="71DEEA71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FD4D96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73A6057C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32D4C8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E834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25F34A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EAEF71D" w14:textId="77777777" w:rsidTr="006B5BF3">
        <w:tc>
          <w:tcPr>
            <w:tcW w:w="3870" w:type="dxa"/>
            <w:shd w:val="clear" w:color="auto" w:fill="auto"/>
          </w:tcPr>
          <w:p w14:paraId="4307F962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3F6F959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C88F84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36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จำหน่ายกุ้งแปรรูปขั้นต้น</w:t>
            </w:r>
          </w:p>
        </w:tc>
        <w:tc>
          <w:tcPr>
            <w:tcW w:w="266" w:type="dxa"/>
            <w:shd w:val="clear" w:color="auto" w:fill="auto"/>
          </w:tcPr>
          <w:p w14:paraId="2D36A008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3A62E0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9404ADC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284B9F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8DFA6C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70DFCF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596C9B0" w14:textId="77777777" w:rsidTr="006B5BF3">
        <w:tc>
          <w:tcPr>
            <w:tcW w:w="3870" w:type="dxa"/>
            <w:shd w:val="clear" w:color="auto" w:fill="auto"/>
            <w:hideMark/>
          </w:tcPr>
          <w:p w14:paraId="394AC36A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ab/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C.P. Pokphand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Co., Ltd. </w:t>
            </w:r>
          </w:p>
        </w:tc>
        <w:tc>
          <w:tcPr>
            <w:tcW w:w="265" w:type="dxa"/>
            <w:shd w:val="clear" w:color="auto" w:fill="auto"/>
          </w:tcPr>
          <w:p w14:paraId="043795F9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  <w:hideMark/>
          </w:tcPr>
          <w:p w14:paraId="63812A7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ลงทุนในธุรกิจเกษตร</w:t>
            </w:r>
          </w:p>
        </w:tc>
        <w:tc>
          <w:tcPr>
            <w:tcW w:w="266" w:type="dxa"/>
            <w:shd w:val="clear" w:color="auto" w:fill="auto"/>
          </w:tcPr>
          <w:p w14:paraId="6D476CEC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14:paraId="682A9B6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  <w:shd w:val="clear" w:color="auto" w:fill="auto"/>
          </w:tcPr>
          <w:p w14:paraId="4599DB59" w14:textId="77777777" w:rsidR="00421B33" w:rsidRPr="003067AA" w:rsidRDefault="00421B33" w:rsidP="00421B33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A80BFFF" w14:textId="33F0613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8526B3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hideMark/>
          </w:tcPr>
          <w:p w14:paraId="0CE8AF39" w14:textId="16F8562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1CE7EF81" w14:textId="77777777" w:rsidTr="006B5BF3">
        <w:tc>
          <w:tcPr>
            <w:tcW w:w="3870" w:type="dxa"/>
            <w:shd w:val="clear" w:color="auto" w:fill="auto"/>
            <w:hideMark/>
          </w:tcPr>
          <w:p w14:paraId="14C456AE" w14:textId="77777777" w:rsidR="00421B33" w:rsidRPr="003067AA" w:rsidRDefault="00421B33" w:rsidP="00421B33">
            <w:pPr>
              <w:tabs>
                <w:tab w:val="clear" w:pos="227"/>
                <w:tab w:val="left" w:pos="249"/>
              </w:tabs>
              <w:spacing w:line="300" w:lineRule="exact"/>
              <w:ind w:left="25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B3E20B6" w14:textId="77777777" w:rsidR="00421B33" w:rsidRPr="003067AA" w:rsidRDefault="00421B33" w:rsidP="00421B33">
            <w:pPr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979B53E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อุตสาหกรรมและอาหาร</w:t>
            </w:r>
          </w:p>
        </w:tc>
        <w:tc>
          <w:tcPr>
            <w:tcW w:w="266" w:type="dxa"/>
            <w:shd w:val="clear" w:color="auto" w:fill="auto"/>
          </w:tcPr>
          <w:p w14:paraId="3D2ADE2B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099FEE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1ED39664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63D4AF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8713733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A5F811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6FC7C786" w14:textId="77777777" w:rsidTr="006152D8">
        <w:tc>
          <w:tcPr>
            <w:tcW w:w="3870" w:type="dxa"/>
            <w:shd w:val="clear" w:color="auto" w:fill="auto"/>
          </w:tcPr>
          <w:p w14:paraId="246571BC" w14:textId="443935F3" w:rsidR="00421B33" w:rsidRPr="003067AA" w:rsidRDefault="00421B33" w:rsidP="00421B33">
            <w:pPr>
              <w:pStyle w:val="ListParagraph"/>
              <w:ind w:left="259" w:right="-198" w:hanging="3"/>
              <w:contextualSpacing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Cs w:val="24"/>
              </w:rPr>
              <w:t>5.1</w:t>
            </w:r>
            <w:r w:rsidRPr="003067AA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Cs w:val="24"/>
              </w:rPr>
              <w:t xml:space="preserve">   Advanced Aquaculture Viet Nam Co., Ltd.</w:t>
            </w:r>
          </w:p>
        </w:tc>
        <w:tc>
          <w:tcPr>
            <w:tcW w:w="265" w:type="dxa"/>
            <w:shd w:val="clear" w:color="auto" w:fill="auto"/>
          </w:tcPr>
          <w:p w14:paraId="62C8FB6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360C062" w14:textId="4F34A544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ฟาร์มเพาะเลี้ยงสัตว์น้ำ</w:t>
            </w:r>
          </w:p>
        </w:tc>
        <w:tc>
          <w:tcPr>
            <w:tcW w:w="266" w:type="dxa"/>
            <w:shd w:val="clear" w:color="auto" w:fill="auto"/>
          </w:tcPr>
          <w:p w14:paraId="41C14B04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F67A30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35E5534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9B98711" w14:textId="7B19185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1D7F65B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B6D6BA7" w14:textId="4B5A1AD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421B33" w:rsidRPr="00C20284" w14:paraId="585E6FEC" w14:textId="77777777" w:rsidTr="006B5BF3">
        <w:tc>
          <w:tcPr>
            <w:tcW w:w="3870" w:type="dxa"/>
            <w:shd w:val="clear" w:color="auto" w:fill="auto"/>
          </w:tcPr>
          <w:p w14:paraId="08DBD86C" w14:textId="61D78723" w:rsidR="00421B33" w:rsidRPr="003067AA" w:rsidRDefault="00421B33" w:rsidP="00421B33">
            <w:pPr>
              <w:pStyle w:val="ListParagraph"/>
              <w:ind w:left="259" w:right="-198"/>
              <w:contextualSpacing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Cs w:val="24"/>
              </w:rPr>
              <w:t>5.2</w:t>
            </w:r>
            <w:r w:rsidRPr="003067AA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Cs w:val="24"/>
              </w:rPr>
              <w:t xml:space="preserve">   AHM Lifestyles - Creative Hospitality</w:t>
            </w:r>
          </w:p>
        </w:tc>
        <w:tc>
          <w:tcPr>
            <w:tcW w:w="265" w:type="dxa"/>
            <w:shd w:val="clear" w:color="auto" w:fill="auto"/>
          </w:tcPr>
          <w:p w14:paraId="750A4F5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791DD73" w14:textId="4FC412F1" w:rsidR="00421B33" w:rsidRPr="003067AA" w:rsidRDefault="00A33416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33416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กิจการ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shd w:val="clear" w:color="auto" w:fill="auto"/>
          </w:tcPr>
          <w:p w14:paraId="21E9448B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CF7521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07148AF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A247E20" w14:textId="721DEBE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62.43</w:t>
            </w:r>
          </w:p>
        </w:tc>
        <w:tc>
          <w:tcPr>
            <w:tcW w:w="270" w:type="dxa"/>
            <w:shd w:val="clear" w:color="auto" w:fill="auto"/>
          </w:tcPr>
          <w:p w14:paraId="25075B4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645A1D7" w14:textId="6358AB5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50.96</w:t>
            </w:r>
          </w:p>
        </w:tc>
      </w:tr>
      <w:tr w:rsidR="00421B33" w:rsidRPr="00C20284" w14:paraId="55C1B18D" w14:textId="77777777" w:rsidTr="006B5BF3">
        <w:tc>
          <w:tcPr>
            <w:tcW w:w="3870" w:type="dxa"/>
            <w:shd w:val="clear" w:color="auto" w:fill="auto"/>
            <w:vAlign w:val="bottom"/>
          </w:tcPr>
          <w:p w14:paraId="39F8A121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clear" w:pos="907"/>
                <w:tab w:val="left" w:pos="252"/>
                <w:tab w:val="left" w:pos="810"/>
              </w:tabs>
              <w:ind w:left="810" w:right="-198" w:hanging="3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Joint Stock Company </w:t>
            </w:r>
          </w:p>
        </w:tc>
        <w:tc>
          <w:tcPr>
            <w:tcW w:w="265" w:type="dxa"/>
            <w:shd w:val="clear" w:color="auto" w:fill="auto"/>
          </w:tcPr>
          <w:p w14:paraId="124A342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3BF6262" w14:textId="77777777" w:rsidR="00421B33" w:rsidRPr="003067AA" w:rsidRDefault="00421B33" w:rsidP="00421B33">
            <w:pPr>
              <w:tabs>
                <w:tab w:val="clear" w:pos="227"/>
                <w:tab w:val="left" w:pos="138"/>
              </w:tabs>
              <w:ind w:right="-135" w:firstLine="4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6" w:type="dxa"/>
            <w:shd w:val="clear" w:color="auto" w:fill="auto"/>
          </w:tcPr>
          <w:p w14:paraId="202E1582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2FBCFC8" w14:textId="77777777" w:rsidR="00421B33" w:rsidRPr="003067AA" w:rsidRDefault="00421B33" w:rsidP="00421B33">
            <w:pPr>
              <w:ind w:left="-71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15EDDE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F74EF1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4053A5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79B240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5C7065F" w14:textId="77777777" w:rsidTr="006B5BF3">
        <w:tc>
          <w:tcPr>
            <w:tcW w:w="3870" w:type="dxa"/>
            <w:shd w:val="clear" w:color="auto" w:fill="auto"/>
          </w:tcPr>
          <w:p w14:paraId="02C550FB" w14:textId="4705CFA4" w:rsidR="00421B33" w:rsidRPr="003067AA" w:rsidRDefault="00421B33" w:rsidP="00421B33">
            <w:pPr>
              <w:tabs>
                <w:tab w:val="clear" w:pos="1644"/>
                <w:tab w:val="left" w:pos="162"/>
                <w:tab w:val="left" w:pos="628"/>
                <w:tab w:val="left" w:pos="1425"/>
              </w:tabs>
              <w:ind w:left="1422" w:right="-198" w:hanging="1172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5.3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Beijing CP Consultation Services Co., Ltd.</w:t>
            </w:r>
          </w:p>
        </w:tc>
        <w:tc>
          <w:tcPr>
            <w:tcW w:w="265" w:type="dxa"/>
            <w:shd w:val="clear" w:color="auto" w:fill="auto"/>
          </w:tcPr>
          <w:p w14:paraId="66C0701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F992A6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ให้บริการที่ปรึกษาด้านเศรษฐกิจ</w:t>
            </w:r>
          </w:p>
        </w:tc>
        <w:tc>
          <w:tcPr>
            <w:tcW w:w="266" w:type="dxa"/>
            <w:shd w:val="clear" w:color="auto" w:fill="auto"/>
          </w:tcPr>
          <w:p w14:paraId="31FD830C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599291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FCB41D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3AA6637" w14:textId="5890EDD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B204F4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18D5371" w14:textId="42D02A8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1C7D6932" w14:textId="77777777" w:rsidTr="006B5BF3">
        <w:tc>
          <w:tcPr>
            <w:tcW w:w="3870" w:type="dxa"/>
            <w:shd w:val="clear" w:color="auto" w:fill="auto"/>
            <w:vAlign w:val="bottom"/>
          </w:tcPr>
          <w:p w14:paraId="2F4C28B4" w14:textId="77777777" w:rsidR="00421B33" w:rsidRPr="003067AA" w:rsidRDefault="00421B33" w:rsidP="00421B33">
            <w:pPr>
              <w:tabs>
                <w:tab w:val="clear" w:pos="680"/>
                <w:tab w:val="clear" w:pos="1644"/>
                <w:tab w:val="left" w:pos="162"/>
                <w:tab w:val="left" w:pos="612"/>
                <w:tab w:val="left" w:pos="693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17C2521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4D407E3" w14:textId="77777777" w:rsidR="00421B33" w:rsidRPr="003067AA" w:rsidRDefault="00421B33" w:rsidP="00421B33">
            <w:pPr>
              <w:tabs>
                <w:tab w:val="clear" w:pos="227"/>
                <w:tab w:val="left" w:pos="138"/>
              </w:tabs>
              <w:ind w:left="116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และการค้า</w:t>
            </w:r>
          </w:p>
        </w:tc>
        <w:tc>
          <w:tcPr>
            <w:tcW w:w="266" w:type="dxa"/>
            <w:shd w:val="clear" w:color="auto" w:fill="auto"/>
          </w:tcPr>
          <w:p w14:paraId="253F468A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781E30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1CEEE3D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3A7DC0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9B14E2A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21075A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F8178CD" w14:textId="77777777" w:rsidTr="006B5BF3">
        <w:tc>
          <w:tcPr>
            <w:tcW w:w="3870" w:type="dxa"/>
            <w:shd w:val="clear" w:color="auto" w:fill="auto"/>
            <w:vAlign w:val="bottom"/>
          </w:tcPr>
          <w:p w14:paraId="1239767D" w14:textId="07091ABC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5.4)   C.P. Aquaculture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(Dongfang) Co., Ltd. </w:t>
            </w:r>
          </w:p>
        </w:tc>
        <w:tc>
          <w:tcPr>
            <w:tcW w:w="265" w:type="dxa"/>
            <w:shd w:val="clear" w:color="auto" w:fill="auto"/>
          </w:tcPr>
          <w:p w14:paraId="41834C49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512732B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  <w:shd w:val="clear" w:color="auto" w:fill="auto"/>
          </w:tcPr>
          <w:p w14:paraId="0FD932FB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A85926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14EAE1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278BFE9" w14:textId="3B0CE3D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3D66F92E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27221A5" w14:textId="4D74D9D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6A1B017B" w14:textId="77777777" w:rsidTr="006B5BF3">
        <w:tc>
          <w:tcPr>
            <w:tcW w:w="3870" w:type="dxa"/>
            <w:shd w:val="clear" w:color="auto" w:fill="auto"/>
            <w:vAlign w:val="bottom"/>
          </w:tcPr>
          <w:p w14:paraId="050443B7" w14:textId="2BF10792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5.5)   C.P. Aquaculture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(Jiangsu) Co., Ltd.</w:t>
            </w:r>
          </w:p>
        </w:tc>
        <w:tc>
          <w:tcPr>
            <w:tcW w:w="265" w:type="dxa"/>
            <w:shd w:val="clear" w:color="auto" w:fill="auto"/>
          </w:tcPr>
          <w:p w14:paraId="0FA684E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2450EA0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  <w:shd w:val="clear" w:color="auto" w:fill="auto"/>
          </w:tcPr>
          <w:p w14:paraId="2E4EC3E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EBE3C1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314915C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71916B7" w14:textId="788D08A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28894F57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6B57374" w14:textId="1D6A326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5324BEDE" w14:textId="77777777" w:rsidTr="006B5BF3">
        <w:tc>
          <w:tcPr>
            <w:tcW w:w="3870" w:type="dxa"/>
            <w:shd w:val="clear" w:color="auto" w:fill="auto"/>
            <w:vAlign w:val="bottom"/>
          </w:tcPr>
          <w:p w14:paraId="2914AB72" w14:textId="4A1C6E0D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5.6)   C.P. Aquaculture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(Zhanjiang) Co., Ltd. </w:t>
            </w:r>
          </w:p>
        </w:tc>
        <w:tc>
          <w:tcPr>
            <w:tcW w:w="265" w:type="dxa"/>
            <w:shd w:val="clear" w:color="auto" w:fill="auto"/>
          </w:tcPr>
          <w:p w14:paraId="1901ED23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9F31E72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  <w:shd w:val="clear" w:color="auto" w:fill="auto"/>
          </w:tcPr>
          <w:p w14:paraId="7EE3E73B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82AD153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6DAD1F9C" w14:textId="77777777" w:rsidR="00421B33" w:rsidRPr="003067AA" w:rsidRDefault="00421B33" w:rsidP="00421B33">
            <w:pPr>
              <w:tabs>
                <w:tab w:val="left" w:pos="162"/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5A2A84C" w14:textId="55925AF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C1F3290" w14:textId="77777777" w:rsidR="00421B33" w:rsidRPr="003067AA" w:rsidRDefault="00421B33" w:rsidP="00421B33">
            <w:pPr>
              <w:tabs>
                <w:tab w:val="left" w:pos="162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3E3BF0B" w14:textId="0BC5508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08DF4632" w14:textId="77777777" w:rsidTr="006B5BF3">
        <w:tc>
          <w:tcPr>
            <w:tcW w:w="3870" w:type="dxa"/>
            <w:shd w:val="clear" w:color="auto" w:fill="auto"/>
            <w:vAlign w:val="bottom"/>
          </w:tcPr>
          <w:p w14:paraId="43BB3B7E" w14:textId="611682B3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5.7)   C.P. Food Enterprises  (Ningbo) Co., Ltd.</w:t>
            </w:r>
          </w:p>
        </w:tc>
        <w:tc>
          <w:tcPr>
            <w:tcW w:w="265" w:type="dxa"/>
            <w:shd w:val="clear" w:color="auto" w:fill="auto"/>
          </w:tcPr>
          <w:p w14:paraId="00E61962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6687874" w14:textId="77777777" w:rsidR="00421B33" w:rsidRPr="003067AA" w:rsidRDefault="00421B33" w:rsidP="00421B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40E1C84B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0CDB58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EBA011D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0C9A628" w14:textId="6AB9983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2F8003B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F2DBE03" w14:textId="2322803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031E0D03" w14:textId="77777777" w:rsidTr="006B5BF3">
        <w:tc>
          <w:tcPr>
            <w:tcW w:w="3870" w:type="dxa"/>
            <w:shd w:val="clear" w:color="auto" w:fill="auto"/>
            <w:vAlign w:val="bottom"/>
          </w:tcPr>
          <w:p w14:paraId="78949C1D" w14:textId="77777777" w:rsidR="00421B33" w:rsidRPr="003067AA" w:rsidRDefault="00421B33" w:rsidP="00421B33">
            <w:pPr>
              <w:tabs>
                <w:tab w:val="clear" w:pos="680"/>
                <w:tab w:val="clear" w:pos="1644"/>
                <w:tab w:val="left" w:pos="162"/>
                <w:tab w:val="left" w:pos="612"/>
                <w:tab w:val="left" w:pos="693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</w:p>
        </w:tc>
        <w:tc>
          <w:tcPr>
            <w:tcW w:w="265" w:type="dxa"/>
            <w:shd w:val="clear" w:color="auto" w:fill="auto"/>
          </w:tcPr>
          <w:p w14:paraId="78360E53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CD087DA" w14:textId="77777777" w:rsidR="00421B33" w:rsidRPr="003067AA" w:rsidRDefault="00421B33" w:rsidP="00421B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76F8A037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B275F0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7074A178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5637F5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51810AF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744BD4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6106093" w14:textId="77777777" w:rsidTr="006B5BF3">
        <w:tc>
          <w:tcPr>
            <w:tcW w:w="3870" w:type="dxa"/>
            <w:shd w:val="clear" w:color="auto" w:fill="auto"/>
            <w:vAlign w:val="bottom"/>
          </w:tcPr>
          <w:p w14:paraId="32E5D2C1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5D30577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B857E6B" w14:textId="77777777" w:rsidR="00421B33" w:rsidRPr="003067AA" w:rsidRDefault="00421B33" w:rsidP="00421B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4B4FC70E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E944B6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2A1DE77E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846994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772FDBB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17CA69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60E24AB" w14:textId="77777777" w:rsidTr="006B5BF3">
        <w:tc>
          <w:tcPr>
            <w:tcW w:w="3870" w:type="dxa"/>
            <w:shd w:val="clear" w:color="auto" w:fill="auto"/>
          </w:tcPr>
          <w:p w14:paraId="5D55C031" w14:textId="29AF63D6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5.8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C.P. Food (Hengshui) Co., Ltd. </w:t>
            </w:r>
          </w:p>
        </w:tc>
        <w:tc>
          <w:tcPr>
            <w:tcW w:w="265" w:type="dxa"/>
            <w:shd w:val="clear" w:color="auto" w:fill="auto"/>
          </w:tcPr>
          <w:p w14:paraId="3DBB068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AF57E3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46F71D41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12A1F5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800B5C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E497797" w14:textId="5784806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137DCAD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BDADAF1" w14:textId="2F46EA2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3BD90F22" w14:textId="77777777" w:rsidTr="006B5BF3">
        <w:tc>
          <w:tcPr>
            <w:tcW w:w="3870" w:type="dxa"/>
            <w:shd w:val="clear" w:color="auto" w:fill="auto"/>
            <w:vAlign w:val="bottom"/>
          </w:tcPr>
          <w:p w14:paraId="17A19B26" w14:textId="35090F01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5.9)   C.P. Food (Kaifeng)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265" w:type="dxa"/>
            <w:shd w:val="clear" w:color="auto" w:fill="auto"/>
          </w:tcPr>
          <w:p w14:paraId="2DC9D15B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2714DA7" w14:textId="77777777" w:rsidR="00421B33" w:rsidRPr="003067AA" w:rsidRDefault="00421B33" w:rsidP="00421B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3FBCBEFC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6F78FA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24FE0A7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D6A235C" w14:textId="113F418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1BDB5F35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9E0458D" w14:textId="4EC9254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4FD5AEA6" w14:textId="77777777" w:rsidTr="006B5BF3">
        <w:tc>
          <w:tcPr>
            <w:tcW w:w="3870" w:type="dxa"/>
            <w:shd w:val="clear" w:color="auto" w:fill="auto"/>
            <w:vAlign w:val="bottom"/>
          </w:tcPr>
          <w:p w14:paraId="11266E2F" w14:textId="5C782ECB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5.10) C.P. Food (Nantong) Co., Ltd.</w:t>
            </w:r>
          </w:p>
        </w:tc>
        <w:tc>
          <w:tcPr>
            <w:tcW w:w="265" w:type="dxa"/>
            <w:shd w:val="clear" w:color="auto" w:fill="auto"/>
          </w:tcPr>
          <w:p w14:paraId="0A5DCAF5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B3FD03A" w14:textId="77777777" w:rsidR="00421B33" w:rsidRPr="003067AA" w:rsidRDefault="00421B33" w:rsidP="00421B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6A2415E3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56896F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874FC25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AF9CC90" w14:textId="42C14B1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3C29A833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52677FB" w14:textId="6FEEE1A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7B847CA9" w14:textId="77777777" w:rsidTr="006B5BF3">
        <w:tc>
          <w:tcPr>
            <w:tcW w:w="3870" w:type="dxa"/>
            <w:shd w:val="clear" w:color="auto" w:fill="auto"/>
            <w:vAlign w:val="bottom"/>
          </w:tcPr>
          <w:p w14:paraId="539A07AC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7252481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6F64C98" w14:textId="77777777" w:rsidR="00421B33" w:rsidRPr="003067AA" w:rsidRDefault="00421B33" w:rsidP="00421B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71E533FD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10869C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ACE83F5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FA91C3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5ACDAA7" w14:textId="77777777" w:rsidR="00421B33" w:rsidRPr="003067AA" w:rsidRDefault="00421B33" w:rsidP="00421B33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34CFCA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6E00B2A" w14:textId="77777777" w:rsidTr="006B5BF3">
        <w:tc>
          <w:tcPr>
            <w:tcW w:w="3870" w:type="dxa"/>
            <w:shd w:val="clear" w:color="auto" w:fill="auto"/>
            <w:vAlign w:val="bottom"/>
          </w:tcPr>
          <w:p w14:paraId="24AF46DF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33EAD01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67FF0F4" w14:textId="77777777" w:rsidR="00421B33" w:rsidRPr="003067AA" w:rsidRDefault="00421B33" w:rsidP="00421B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354BA891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28E9A0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23B869E5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4C33E1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133137E" w14:textId="77777777" w:rsidR="00421B33" w:rsidRPr="003067AA" w:rsidRDefault="00421B33" w:rsidP="00421B33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F7F6F5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ED43D17" w14:textId="77777777" w:rsidTr="006B5BF3">
        <w:tc>
          <w:tcPr>
            <w:tcW w:w="3870" w:type="dxa"/>
            <w:shd w:val="clear" w:color="auto" w:fill="auto"/>
            <w:vAlign w:val="bottom"/>
          </w:tcPr>
          <w:p w14:paraId="0C19416F" w14:textId="0162406C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5.11) C.P. Food (Zhanjiang) Co., Ltd.</w:t>
            </w:r>
          </w:p>
        </w:tc>
        <w:tc>
          <w:tcPr>
            <w:tcW w:w="265" w:type="dxa"/>
            <w:shd w:val="clear" w:color="auto" w:fill="auto"/>
          </w:tcPr>
          <w:p w14:paraId="3FF0023C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5929980" w14:textId="77777777" w:rsidR="00421B33" w:rsidRPr="003067AA" w:rsidRDefault="00421B33" w:rsidP="00421B33">
            <w:pPr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266" w:type="dxa"/>
            <w:shd w:val="clear" w:color="auto" w:fill="auto"/>
          </w:tcPr>
          <w:p w14:paraId="1417BE4F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DECAB7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B7A30F2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9B48990" w14:textId="08A87CE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E0DFE06" w14:textId="77777777" w:rsidR="00421B33" w:rsidRPr="003067AA" w:rsidRDefault="00421B33" w:rsidP="00421B33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9D72C89" w14:textId="15693F9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253B8C15" w14:textId="77777777" w:rsidTr="006B5BF3">
        <w:tc>
          <w:tcPr>
            <w:tcW w:w="3870" w:type="dxa"/>
            <w:shd w:val="clear" w:color="auto" w:fill="auto"/>
            <w:vAlign w:val="bottom"/>
          </w:tcPr>
          <w:p w14:paraId="6F387378" w14:textId="1FD557ED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5.12) C.P. Standard Resources Limited</w:t>
            </w:r>
          </w:p>
        </w:tc>
        <w:tc>
          <w:tcPr>
            <w:tcW w:w="265" w:type="dxa"/>
            <w:shd w:val="clear" w:color="auto" w:fill="auto"/>
          </w:tcPr>
          <w:p w14:paraId="63B2B3CF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9A8F7B8" w14:textId="77777777" w:rsidR="00421B33" w:rsidRPr="003067AA" w:rsidRDefault="00421B33" w:rsidP="00421B33">
            <w:pPr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423440C9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9A62AE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26C979A6" w14:textId="77777777" w:rsidR="00421B33" w:rsidRPr="003067AA" w:rsidRDefault="00421B33" w:rsidP="00421B33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A4CADF3" w14:textId="42CD202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0AB9F230" w14:textId="77777777" w:rsidR="00421B33" w:rsidRPr="003067AA" w:rsidRDefault="00421B33" w:rsidP="00421B33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A8CC3AD" w14:textId="1FCD521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4B9AFC31" w14:textId="77777777" w:rsidTr="006B5BF3">
        <w:tc>
          <w:tcPr>
            <w:tcW w:w="3870" w:type="dxa"/>
            <w:shd w:val="clear" w:color="auto" w:fill="auto"/>
            <w:vAlign w:val="bottom"/>
          </w:tcPr>
          <w:p w14:paraId="7879B8FF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0BB17C1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8B3089" w14:textId="77777777" w:rsidR="00421B33" w:rsidRPr="003067AA" w:rsidRDefault="00421B33" w:rsidP="00421B33">
            <w:pPr>
              <w:spacing w:line="300" w:lineRule="exact"/>
              <w:ind w:right="-198" w:hanging="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AD1E77C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1AA799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64071494" w14:textId="77777777" w:rsidR="00421B33" w:rsidRPr="003067AA" w:rsidRDefault="00421B33" w:rsidP="00421B33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EAD6E9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E78AE95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6CE839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E28BA15" w14:textId="77777777" w:rsidTr="006B5BF3">
        <w:tc>
          <w:tcPr>
            <w:tcW w:w="3870" w:type="dxa"/>
            <w:shd w:val="clear" w:color="auto" w:fill="auto"/>
            <w:vAlign w:val="bottom"/>
          </w:tcPr>
          <w:p w14:paraId="13C9B075" w14:textId="112BFDDC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5.13) C.P. Vietnam Corporation </w:t>
            </w:r>
          </w:p>
        </w:tc>
        <w:tc>
          <w:tcPr>
            <w:tcW w:w="265" w:type="dxa"/>
            <w:shd w:val="clear" w:color="auto" w:fill="auto"/>
          </w:tcPr>
          <w:p w14:paraId="3B832503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12FB9E2" w14:textId="77777777" w:rsidR="00421B33" w:rsidRPr="003067AA" w:rsidRDefault="00421B33" w:rsidP="00421B33">
            <w:pPr>
              <w:spacing w:line="300" w:lineRule="exact"/>
              <w:ind w:right="-198" w:hanging="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 เลี้ยงสัตว์</w:t>
            </w:r>
          </w:p>
        </w:tc>
        <w:tc>
          <w:tcPr>
            <w:tcW w:w="266" w:type="dxa"/>
            <w:shd w:val="clear" w:color="auto" w:fill="auto"/>
          </w:tcPr>
          <w:p w14:paraId="0EFAEC1F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B410CA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198EF64D" w14:textId="77777777" w:rsidR="00421B33" w:rsidRPr="003067AA" w:rsidRDefault="00421B33" w:rsidP="00421B33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C8BB214" w14:textId="560747D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363B7565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2136C26" w14:textId="1E8A6E5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66.18</w:t>
            </w:r>
          </w:p>
        </w:tc>
      </w:tr>
      <w:tr w:rsidR="00421B33" w:rsidRPr="00C20284" w14:paraId="0DF63B96" w14:textId="77777777" w:rsidTr="006B5BF3">
        <w:tc>
          <w:tcPr>
            <w:tcW w:w="3870" w:type="dxa"/>
            <w:shd w:val="clear" w:color="auto" w:fill="auto"/>
            <w:vAlign w:val="bottom"/>
          </w:tcPr>
          <w:p w14:paraId="5B778E05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4904038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CFC551E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775A699D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292A6D7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2F177B38" w14:textId="77777777" w:rsidR="00421B33" w:rsidRPr="003067AA" w:rsidRDefault="00421B33" w:rsidP="00421B33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2DEE98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CB11C16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18F352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AFEABC5" w14:textId="77777777" w:rsidTr="006B5BF3">
        <w:tc>
          <w:tcPr>
            <w:tcW w:w="3870" w:type="dxa"/>
            <w:shd w:val="clear" w:color="auto" w:fill="auto"/>
            <w:vAlign w:val="bottom"/>
          </w:tcPr>
          <w:p w14:paraId="3A58A1FD" w14:textId="7C08ABF9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5.14) C.T. Progressive (H.K.) Limited</w:t>
            </w:r>
          </w:p>
        </w:tc>
        <w:tc>
          <w:tcPr>
            <w:tcW w:w="265" w:type="dxa"/>
            <w:shd w:val="clear" w:color="auto" w:fill="auto"/>
          </w:tcPr>
          <w:p w14:paraId="754B3F19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2C09A44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11EB0A08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0EC9AE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  <w:shd w:val="clear" w:color="auto" w:fill="auto"/>
          </w:tcPr>
          <w:p w14:paraId="0FFEE955" w14:textId="77777777" w:rsidR="00421B33" w:rsidRPr="003067AA" w:rsidRDefault="00421B33" w:rsidP="00421B33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14A26D0" w14:textId="5EA81F0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4BFE319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0781D08" w14:textId="6DB84EA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A6451E" w:rsidRPr="00C20284" w14:paraId="7B5AF583" w14:textId="77777777" w:rsidTr="006B5BF3">
        <w:tc>
          <w:tcPr>
            <w:tcW w:w="3870" w:type="dxa"/>
            <w:shd w:val="clear" w:color="auto" w:fill="auto"/>
            <w:vAlign w:val="bottom"/>
          </w:tcPr>
          <w:p w14:paraId="0EDBAFCD" w14:textId="77777777" w:rsidR="00A6451E" w:rsidRPr="003067AA" w:rsidRDefault="00A6451E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CF41162" w14:textId="77777777" w:rsidR="00A6451E" w:rsidRPr="003067AA" w:rsidRDefault="00A6451E" w:rsidP="00421B33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A4BA222" w14:textId="77777777" w:rsidR="00A6451E" w:rsidRPr="003067AA" w:rsidRDefault="00A6451E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297E1C6" w14:textId="77777777" w:rsidR="00A6451E" w:rsidRPr="003067AA" w:rsidRDefault="00A6451E" w:rsidP="00421B33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7BD203A" w14:textId="77777777" w:rsidR="00A6451E" w:rsidRPr="003067AA" w:rsidRDefault="00A6451E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6D8A2CDB" w14:textId="77777777" w:rsidR="00A6451E" w:rsidRPr="003067AA" w:rsidRDefault="00A6451E" w:rsidP="00421B33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8E7BAF4" w14:textId="77777777" w:rsidR="00A6451E" w:rsidRPr="003067AA" w:rsidRDefault="00A6451E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CFC03FA" w14:textId="77777777" w:rsidR="00A6451E" w:rsidRPr="003067AA" w:rsidRDefault="00A6451E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B313F6D" w14:textId="77777777" w:rsidR="00A6451E" w:rsidRPr="003067AA" w:rsidRDefault="00A6451E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4BCBB4A" w14:textId="77777777" w:rsidTr="006B5BF3">
        <w:tc>
          <w:tcPr>
            <w:tcW w:w="3870" w:type="dxa"/>
            <w:shd w:val="clear" w:color="auto" w:fill="auto"/>
            <w:vAlign w:val="bottom"/>
          </w:tcPr>
          <w:p w14:paraId="1710AC0A" w14:textId="4EF93F25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5.15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Charoen Pokphand (China) Investment</w:t>
            </w:r>
          </w:p>
        </w:tc>
        <w:tc>
          <w:tcPr>
            <w:tcW w:w="265" w:type="dxa"/>
            <w:shd w:val="clear" w:color="auto" w:fill="auto"/>
          </w:tcPr>
          <w:p w14:paraId="75A4BEB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C347BF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1483BF4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D4D711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  <w:shd w:val="clear" w:color="auto" w:fill="auto"/>
          </w:tcPr>
          <w:p w14:paraId="3EF75917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2219EDF" w14:textId="72BC0B8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4ED8B0D8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A053485" w14:textId="0D2F581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7D29EB11" w14:textId="77777777" w:rsidTr="006B5BF3">
        <w:tc>
          <w:tcPr>
            <w:tcW w:w="3870" w:type="dxa"/>
            <w:shd w:val="clear" w:color="auto" w:fill="auto"/>
            <w:vAlign w:val="bottom"/>
          </w:tcPr>
          <w:p w14:paraId="3769F215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Limited</w:t>
            </w:r>
          </w:p>
        </w:tc>
        <w:tc>
          <w:tcPr>
            <w:tcW w:w="265" w:type="dxa"/>
            <w:shd w:val="clear" w:color="auto" w:fill="auto"/>
          </w:tcPr>
          <w:p w14:paraId="7678CE31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38B2158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B8AE40A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A5B40E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19D4CB23" w14:textId="77777777" w:rsidR="00421B33" w:rsidRPr="003067AA" w:rsidRDefault="00421B33" w:rsidP="00421B33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381B7A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26EAB59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AB06BF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4C2E725" w14:textId="77777777" w:rsidTr="006B5BF3">
        <w:tc>
          <w:tcPr>
            <w:tcW w:w="3870" w:type="dxa"/>
            <w:shd w:val="clear" w:color="auto" w:fill="auto"/>
            <w:vAlign w:val="bottom"/>
          </w:tcPr>
          <w:p w14:paraId="4C2BE84E" w14:textId="302DD886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5.16) Chia Tai (Beijing) Investment Management</w:t>
            </w:r>
          </w:p>
        </w:tc>
        <w:tc>
          <w:tcPr>
            <w:tcW w:w="265" w:type="dxa"/>
            <w:shd w:val="clear" w:color="auto" w:fill="auto"/>
          </w:tcPr>
          <w:p w14:paraId="4B7BDF5D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A34C34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ให้บริการด้านการบริหารและที่ปรึกษา</w:t>
            </w:r>
          </w:p>
        </w:tc>
        <w:tc>
          <w:tcPr>
            <w:tcW w:w="266" w:type="dxa"/>
            <w:shd w:val="clear" w:color="auto" w:fill="auto"/>
          </w:tcPr>
          <w:p w14:paraId="053397F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759A22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4AF1161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B3A9433" w14:textId="255F9CA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15439D3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73B3091" w14:textId="243A2C6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11A93D93" w14:textId="77777777" w:rsidTr="006B5BF3">
        <w:tc>
          <w:tcPr>
            <w:tcW w:w="3870" w:type="dxa"/>
            <w:shd w:val="clear" w:color="auto" w:fill="auto"/>
            <w:vAlign w:val="bottom"/>
          </w:tcPr>
          <w:p w14:paraId="642A4052" w14:textId="77777777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</w:t>
            </w:r>
          </w:p>
        </w:tc>
        <w:tc>
          <w:tcPr>
            <w:tcW w:w="265" w:type="dxa"/>
            <w:shd w:val="clear" w:color="auto" w:fill="auto"/>
          </w:tcPr>
          <w:p w14:paraId="43F26760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574A2B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69251D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6599FE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47577C97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2537E6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8241AB1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C20CEC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14C7D93" w14:textId="77777777" w:rsidTr="006B5BF3">
        <w:tc>
          <w:tcPr>
            <w:tcW w:w="3870" w:type="dxa"/>
            <w:shd w:val="clear" w:color="auto" w:fill="auto"/>
            <w:vAlign w:val="bottom"/>
          </w:tcPr>
          <w:p w14:paraId="64CA7E22" w14:textId="41822120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5.17)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Chia Tai Food Enterprise (Qingdao) Co., Ltd.</w:t>
            </w:r>
          </w:p>
        </w:tc>
        <w:tc>
          <w:tcPr>
            <w:tcW w:w="265" w:type="dxa"/>
            <w:shd w:val="clear" w:color="auto" w:fill="auto"/>
          </w:tcPr>
          <w:p w14:paraId="4755DD21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41121B7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60474471" w14:textId="77777777" w:rsidR="00421B33" w:rsidRPr="003067AA" w:rsidRDefault="00421B33" w:rsidP="00421B33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919908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4CA269E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A384F3E" w14:textId="3556E81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0D44E12E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67F6B84" w14:textId="0BFD2D1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690BDE6C" w14:textId="77777777" w:rsidTr="006B5BF3">
        <w:tc>
          <w:tcPr>
            <w:tcW w:w="3870" w:type="dxa"/>
            <w:shd w:val="clear" w:color="auto" w:fill="auto"/>
            <w:vAlign w:val="bottom"/>
          </w:tcPr>
          <w:p w14:paraId="6E7A22FA" w14:textId="77777777" w:rsidR="00421B33" w:rsidRPr="003067AA" w:rsidRDefault="00421B33" w:rsidP="00421B33">
            <w:pPr>
              <w:tabs>
                <w:tab w:val="clear" w:pos="454"/>
                <w:tab w:val="clear" w:pos="680"/>
                <w:tab w:val="clear" w:pos="907"/>
                <w:tab w:val="left" w:pos="164"/>
                <w:tab w:val="left" w:pos="612"/>
                <w:tab w:val="left" w:pos="882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</w:p>
        </w:tc>
        <w:tc>
          <w:tcPr>
            <w:tcW w:w="265" w:type="dxa"/>
            <w:shd w:val="clear" w:color="auto" w:fill="auto"/>
          </w:tcPr>
          <w:p w14:paraId="5E9CC1F6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EC9EA6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  <w:shd w:val="clear" w:color="auto" w:fill="auto"/>
          </w:tcPr>
          <w:p w14:paraId="6331A0A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1ECBB2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71D384A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A94E63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D4FC962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8ED777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8CA9499" w14:textId="77777777" w:rsidTr="006B5BF3">
        <w:tc>
          <w:tcPr>
            <w:tcW w:w="3870" w:type="dxa"/>
            <w:shd w:val="clear" w:color="auto" w:fill="auto"/>
            <w:vAlign w:val="bottom"/>
          </w:tcPr>
          <w:p w14:paraId="0760D42B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8B81D8F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A52C9AC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150F9358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19451D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02155C49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8821D9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2B4C3E8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BCC544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5C77FCE" w14:textId="77777777" w:rsidTr="006B5BF3">
        <w:tc>
          <w:tcPr>
            <w:tcW w:w="3870" w:type="dxa"/>
            <w:shd w:val="clear" w:color="auto" w:fill="auto"/>
            <w:vAlign w:val="bottom"/>
          </w:tcPr>
          <w:p w14:paraId="4322FB96" w14:textId="6A50EAB6" w:rsidR="00421B33" w:rsidRPr="003067AA" w:rsidRDefault="00421B33" w:rsidP="00421B33">
            <w:pPr>
              <w:tabs>
                <w:tab w:val="clear" w:pos="1644"/>
                <w:tab w:val="left" w:pos="150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5.18) Chia Tai Food Industry (Suqian) Co.,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265" w:type="dxa"/>
            <w:shd w:val="clear" w:color="auto" w:fill="auto"/>
          </w:tcPr>
          <w:p w14:paraId="301A85F4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491C10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66A6E5C9" w14:textId="77777777" w:rsidR="00421B33" w:rsidRPr="003067AA" w:rsidRDefault="00421B33" w:rsidP="00421B33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BCA2B5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5EE2C03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D1B1C6D" w14:textId="64776A2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341E30F4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548D2B1" w14:textId="28C0A6E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4F14CF22" w14:textId="77777777" w:rsidTr="006B5BF3">
        <w:tc>
          <w:tcPr>
            <w:tcW w:w="3870" w:type="dxa"/>
            <w:shd w:val="clear" w:color="auto" w:fill="auto"/>
          </w:tcPr>
          <w:p w14:paraId="617EE1D1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BAA02E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43EABBE" w14:textId="77777777" w:rsidR="00421B33" w:rsidRPr="003067AA" w:rsidRDefault="00421B33" w:rsidP="00421B33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134F5E9C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6ED3E3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677CE7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D3998C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5A7F94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8137FA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707F99B" w14:textId="77777777" w:rsidTr="006B5BF3">
        <w:tc>
          <w:tcPr>
            <w:tcW w:w="3870" w:type="dxa"/>
            <w:shd w:val="clear" w:color="auto" w:fill="auto"/>
          </w:tcPr>
          <w:p w14:paraId="6C5B1E4B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EA6265E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71ADF8E" w14:textId="77777777" w:rsidR="00421B33" w:rsidRPr="003067AA" w:rsidRDefault="00421B33" w:rsidP="00421B33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6CFF2AB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416B06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457A5E6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2852A8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9BC657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B8D4E7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EBD4348" w14:textId="77777777" w:rsidTr="006B5BF3">
        <w:tc>
          <w:tcPr>
            <w:tcW w:w="3870" w:type="dxa"/>
            <w:shd w:val="clear" w:color="auto" w:fill="auto"/>
            <w:vAlign w:val="bottom"/>
          </w:tcPr>
          <w:p w14:paraId="67FF88FF" w14:textId="3D493F7A" w:rsidR="00421B33" w:rsidRPr="003067AA" w:rsidRDefault="00421B33" w:rsidP="00421B33">
            <w:pPr>
              <w:tabs>
                <w:tab w:val="clear" w:pos="1644"/>
                <w:tab w:val="left" w:pos="150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5.19) Chia Tai Food (Suqian) Co.,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265" w:type="dxa"/>
            <w:shd w:val="clear" w:color="auto" w:fill="auto"/>
          </w:tcPr>
          <w:p w14:paraId="513788BC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A8575ED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เลี้ยงไก่เนื้อ ผลิตและจำหน่าย</w:t>
            </w:r>
          </w:p>
        </w:tc>
        <w:tc>
          <w:tcPr>
            <w:tcW w:w="266" w:type="dxa"/>
            <w:shd w:val="clear" w:color="auto" w:fill="auto"/>
          </w:tcPr>
          <w:p w14:paraId="4D09F8F0" w14:textId="77777777" w:rsidR="00421B33" w:rsidRPr="003067AA" w:rsidRDefault="00421B33" w:rsidP="00421B33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29FE1F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AAD4F60" w14:textId="77777777" w:rsidR="00421B33" w:rsidRPr="003067AA" w:rsidRDefault="00421B33" w:rsidP="00421B33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5CACCA7" w14:textId="6E4E5B5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019CDAD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8F449BB" w14:textId="3928187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2BE1284E" w14:textId="77777777" w:rsidTr="006B5BF3">
        <w:tc>
          <w:tcPr>
            <w:tcW w:w="3870" w:type="dxa"/>
            <w:shd w:val="clear" w:color="auto" w:fill="auto"/>
            <w:vAlign w:val="bottom"/>
          </w:tcPr>
          <w:p w14:paraId="5DCAEB69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</w:p>
        </w:tc>
        <w:tc>
          <w:tcPr>
            <w:tcW w:w="265" w:type="dxa"/>
            <w:shd w:val="clear" w:color="auto" w:fill="auto"/>
          </w:tcPr>
          <w:p w14:paraId="4CB5F53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B8CD8D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ผลิตภัณฑ์จากเนื้อไก่</w:t>
            </w:r>
          </w:p>
        </w:tc>
        <w:tc>
          <w:tcPr>
            <w:tcW w:w="266" w:type="dxa"/>
            <w:shd w:val="clear" w:color="auto" w:fill="auto"/>
          </w:tcPr>
          <w:p w14:paraId="6567306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2B8D52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47D53A8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A339B0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8CEF552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6A610D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416025F0" w14:textId="77777777" w:rsidTr="006B5BF3">
        <w:tc>
          <w:tcPr>
            <w:tcW w:w="3870" w:type="dxa"/>
            <w:shd w:val="clear" w:color="auto" w:fill="auto"/>
          </w:tcPr>
          <w:p w14:paraId="77D3F925" w14:textId="3E1512B9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5.20) CP Aqua Company Limited</w:t>
            </w:r>
          </w:p>
        </w:tc>
        <w:tc>
          <w:tcPr>
            <w:tcW w:w="265" w:type="dxa"/>
            <w:shd w:val="clear" w:color="auto" w:fill="auto"/>
          </w:tcPr>
          <w:p w14:paraId="1A0A0538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D76E3B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กิจการลงทุนในธุรกิจสัตว์น้ำ</w:t>
            </w:r>
          </w:p>
        </w:tc>
        <w:tc>
          <w:tcPr>
            <w:tcW w:w="266" w:type="dxa"/>
            <w:shd w:val="clear" w:color="auto" w:fill="auto"/>
          </w:tcPr>
          <w:p w14:paraId="250B1AC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60E4331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5C3489E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69BAB0D" w14:textId="47E7228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CFDF1C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5315A40" w14:textId="6AEC7AF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783A7498" w14:textId="77777777" w:rsidTr="006B5BF3">
        <w:tc>
          <w:tcPr>
            <w:tcW w:w="3870" w:type="dxa"/>
            <w:shd w:val="clear" w:color="auto" w:fill="auto"/>
          </w:tcPr>
          <w:p w14:paraId="209C361D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3D4CCC8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5C0CAC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02F2D7F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CF143B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7EC0AB5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07AD27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2E83A2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20BC2B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437342C" w14:textId="77777777" w:rsidTr="006B5BF3">
        <w:tc>
          <w:tcPr>
            <w:tcW w:w="3870" w:type="dxa"/>
            <w:shd w:val="clear" w:color="auto" w:fill="auto"/>
          </w:tcPr>
          <w:p w14:paraId="7597E44D" w14:textId="497C1028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5.21) CP China Investment Limited</w:t>
            </w:r>
          </w:p>
        </w:tc>
        <w:tc>
          <w:tcPr>
            <w:tcW w:w="265" w:type="dxa"/>
            <w:shd w:val="clear" w:color="auto" w:fill="auto"/>
          </w:tcPr>
          <w:p w14:paraId="5F1E4C3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85DD52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2C6515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D2A73B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  <w:shd w:val="clear" w:color="auto" w:fill="auto"/>
          </w:tcPr>
          <w:p w14:paraId="60A5B41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FFA4E7D" w14:textId="19530BD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0A1E87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E606CB4" w14:textId="13F9E7B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17309379" w14:textId="77777777" w:rsidTr="006B5BF3">
        <w:tc>
          <w:tcPr>
            <w:tcW w:w="3870" w:type="dxa"/>
            <w:shd w:val="clear" w:color="auto" w:fill="auto"/>
          </w:tcPr>
          <w:p w14:paraId="54D93C59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CECFD4C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ABE13B8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09073BC9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58D3B8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4630812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DD7A57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4F46A9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FAA66A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09715B2" w14:textId="77777777" w:rsidTr="006B5BF3">
        <w:tc>
          <w:tcPr>
            <w:tcW w:w="3870" w:type="dxa"/>
            <w:shd w:val="clear" w:color="auto" w:fill="auto"/>
            <w:vAlign w:val="bottom"/>
          </w:tcPr>
          <w:p w14:paraId="3D964008" w14:textId="674BC631" w:rsidR="00421B33" w:rsidRPr="003067AA" w:rsidRDefault="00421B33" w:rsidP="00421B33">
            <w:pPr>
              <w:tabs>
                <w:tab w:val="clear" w:pos="1644"/>
                <w:tab w:val="left" w:pos="164"/>
                <w:tab w:val="left" w:pos="637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br w:type="page"/>
              <w:t>5.22) CP Food Enterprise (Qinhuangdao) Co., Ltd.</w:t>
            </w:r>
          </w:p>
        </w:tc>
        <w:tc>
          <w:tcPr>
            <w:tcW w:w="265" w:type="dxa"/>
            <w:shd w:val="clear" w:color="auto" w:fill="auto"/>
          </w:tcPr>
          <w:p w14:paraId="482339C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A6CCDC8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ผลิตและจำหน่ายอาหารแปรรูป </w:t>
            </w:r>
          </w:p>
        </w:tc>
        <w:tc>
          <w:tcPr>
            <w:tcW w:w="266" w:type="dxa"/>
            <w:shd w:val="clear" w:color="auto" w:fill="auto"/>
          </w:tcPr>
          <w:p w14:paraId="0B1F2B8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5D4B00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B71F74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E282680" w14:textId="236F48B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559CFD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1868487" w14:textId="692AD46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13388289" w14:textId="77777777" w:rsidTr="006B5BF3">
        <w:tc>
          <w:tcPr>
            <w:tcW w:w="3870" w:type="dxa"/>
            <w:shd w:val="clear" w:color="auto" w:fill="auto"/>
            <w:vAlign w:val="bottom"/>
          </w:tcPr>
          <w:p w14:paraId="4F2821CF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51A5DB5D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2DD5E7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  <w:shd w:val="clear" w:color="auto" w:fill="auto"/>
          </w:tcPr>
          <w:p w14:paraId="617DF9B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8E185F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EDD668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EB3A81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D44E3D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6E53BE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CBE9F35" w14:textId="77777777" w:rsidTr="006B5BF3">
        <w:tc>
          <w:tcPr>
            <w:tcW w:w="3870" w:type="dxa"/>
            <w:shd w:val="clear" w:color="auto" w:fill="auto"/>
            <w:vAlign w:val="bottom"/>
          </w:tcPr>
          <w:p w14:paraId="79F48547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34A9E7E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531A2F0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0C44C93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5E8693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001A720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196203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75F6A8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2867EE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430E003" w14:textId="77777777" w:rsidTr="006B5BF3">
        <w:tc>
          <w:tcPr>
            <w:tcW w:w="3870" w:type="dxa"/>
            <w:shd w:val="clear" w:color="auto" w:fill="auto"/>
            <w:vAlign w:val="bottom"/>
          </w:tcPr>
          <w:p w14:paraId="67EE9ECD" w14:textId="50E9711A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5.23) CP Food Investment Limited</w:t>
            </w:r>
          </w:p>
        </w:tc>
        <w:tc>
          <w:tcPr>
            <w:tcW w:w="265" w:type="dxa"/>
            <w:shd w:val="clear" w:color="auto" w:fill="auto"/>
          </w:tcPr>
          <w:p w14:paraId="484F03B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A4DD31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6A7731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0F633F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1035181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FEA50D8" w14:textId="07280C8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3B2C5F8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059E848" w14:textId="0C5C125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7A49312E" w14:textId="77777777" w:rsidTr="006B5BF3">
        <w:tc>
          <w:tcPr>
            <w:tcW w:w="3870" w:type="dxa"/>
            <w:shd w:val="clear" w:color="auto" w:fill="auto"/>
            <w:vAlign w:val="bottom"/>
          </w:tcPr>
          <w:p w14:paraId="620E7C00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0B7EC9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AFBEF2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E11F7D7" w14:textId="77777777" w:rsidR="00421B33" w:rsidRPr="003067AA" w:rsidRDefault="00421B33" w:rsidP="00421B33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25DE30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36DC2B96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780E65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7128BE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D8ECC8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5EF8D76" w14:textId="77777777" w:rsidTr="006B5BF3">
        <w:tc>
          <w:tcPr>
            <w:tcW w:w="3870" w:type="dxa"/>
            <w:shd w:val="clear" w:color="auto" w:fill="auto"/>
          </w:tcPr>
          <w:p w14:paraId="64F09F41" w14:textId="26A4D43B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5.24) CPV Food Co., Ltd.</w:t>
            </w:r>
          </w:p>
        </w:tc>
        <w:tc>
          <w:tcPr>
            <w:tcW w:w="265" w:type="dxa"/>
            <w:shd w:val="clear" w:color="auto" w:fill="auto"/>
          </w:tcPr>
          <w:p w14:paraId="7E1A700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748C09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 ผลิตและจำหน่าย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D10569E" w14:textId="77777777" w:rsidR="00421B33" w:rsidRPr="003067AA" w:rsidRDefault="00421B33" w:rsidP="00421B33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6D79A0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683BF173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EAAC7DB" w14:textId="18C3A22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58C1F8C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4727497" w14:textId="3A76FEA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66.18</w:t>
            </w:r>
          </w:p>
        </w:tc>
      </w:tr>
      <w:tr w:rsidR="00421B33" w:rsidRPr="00C20284" w14:paraId="2BA9345D" w14:textId="77777777" w:rsidTr="006B5BF3">
        <w:tc>
          <w:tcPr>
            <w:tcW w:w="3870" w:type="dxa"/>
            <w:shd w:val="clear" w:color="auto" w:fill="auto"/>
          </w:tcPr>
          <w:p w14:paraId="6212C214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4AC6DC8" w14:textId="77777777" w:rsidR="00421B33" w:rsidRPr="003067AA" w:rsidRDefault="00421B33" w:rsidP="00421B33">
            <w:pPr>
              <w:ind w:left="-108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5FC5670" w14:textId="77777777" w:rsidR="00421B33" w:rsidRPr="003067AA" w:rsidRDefault="00421B33" w:rsidP="00421B33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อาหารสัตว์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C8CFD27" w14:textId="77777777" w:rsidR="00421B33" w:rsidRPr="003067AA" w:rsidRDefault="00421B33" w:rsidP="00421B3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7D87B4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76FF841A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37BC3B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E0F4D04" w14:textId="77777777" w:rsidR="00421B33" w:rsidRPr="003067AA" w:rsidRDefault="00421B33" w:rsidP="00421B33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C0A8BF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34F6D51" w14:textId="77777777" w:rsidTr="006B5BF3">
        <w:tc>
          <w:tcPr>
            <w:tcW w:w="3870" w:type="dxa"/>
            <w:shd w:val="clear" w:color="auto" w:fill="auto"/>
          </w:tcPr>
          <w:p w14:paraId="154AAA41" w14:textId="1C6E907C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5.25) Dongying Chia Tai Aqua Co., Ltd.</w:t>
            </w:r>
          </w:p>
        </w:tc>
        <w:tc>
          <w:tcPr>
            <w:tcW w:w="265" w:type="dxa"/>
            <w:shd w:val="clear" w:color="auto" w:fill="auto"/>
          </w:tcPr>
          <w:p w14:paraId="6C724A9D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7A5626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  <w:shd w:val="clear" w:color="auto" w:fill="auto"/>
          </w:tcPr>
          <w:p w14:paraId="1EBD869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7E192C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3C94F3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CF09FCF" w14:textId="2E206A6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62FB63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F6D6884" w14:textId="6BD98E4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6996B762" w14:textId="77777777" w:rsidTr="006B5BF3">
        <w:tc>
          <w:tcPr>
            <w:tcW w:w="3870" w:type="dxa"/>
            <w:shd w:val="clear" w:color="auto" w:fill="auto"/>
          </w:tcPr>
          <w:p w14:paraId="09217C58" w14:textId="58A9AF99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5.26) Dzine Food Solutions Company Limited</w:t>
            </w:r>
          </w:p>
        </w:tc>
        <w:tc>
          <w:tcPr>
            <w:tcW w:w="265" w:type="dxa"/>
            <w:shd w:val="clear" w:color="auto" w:fill="auto"/>
          </w:tcPr>
          <w:p w14:paraId="64ABED1F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2B49E19" w14:textId="2A220E6F" w:rsidR="00421B33" w:rsidRPr="003067AA" w:rsidRDefault="00AF7092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ร้านอาหารและบริการจัดเลี้ยง</w:t>
            </w:r>
          </w:p>
        </w:tc>
        <w:tc>
          <w:tcPr>
            <w:tcW w:w="266" w:type="dxa"/>
            <w:shd w:val="clear" w:color="auto" w:fill="auto"/>
          </w:tcPr>
          <w:p w14:paraId="5621E4C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D52428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07CF945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17A3F72" w14:textId="44E8643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09E0C59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F090F25" w14:textId="556543E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66.18</w:t>
            </w:r>
          </w:p>
        </w:tc>
      </w:tr>
      <w:tr w:rsidR="00421B33" w:rsidRPr="00C20284" w14:paraId="0480B6AD" w14:textId="77777777" w:rsidTr="006B5BF3">
        <w:tc>
          <w:tcPr>
            <w:tcW w:w="3870" w:type="dxa"/>
            <w:shd w:val="clear" w:color="auto" w:fill="auto"/>
          </w:tcPr>
          <w:p w14:paraId="56062C9A" w14:textId="00C27686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5.27) Fujian Chia Tai Food Co., Ltd.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  <w:shd w:val="clear" w:color="auto" w:fill="auto"/>
          </w:tcPr>
          <w:p w14:paraId="45E9EF6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A922BFE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จำหน่ายผลิตภัณฑ์จากเนื้อไก่</w:t>
            </w:r>
          </w:p>
        </w:tc>
        <w:tc>
          <w:tcPr>
            <w:tcW w:w="266" w:type="dxa"/>
            <w:shd w:val="clear" w:color="auto" w:fill="auto"/>
          </w:tcPr>
          <w:p w14:paraId="14AE867E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66A53B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81B237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42C9A13" w14:textId="6DF6955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3E1F787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85D0B20" w14:textId="6B0985C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36.57</w:t>
            </w:r>
          </w:p>
        </w:tc>
      </w:tr>
      <w:tr w:rsidR="00421B33" w:rsidRPr="00C20284" w14:paraId="3EEEF0E1" w14:textId="77777777" w:rsidTr="006B5BF3">
        <w:tc>
          <w:tcPr>
            <w:tcW w:w="3870" w:type="dxa"/>
            <w:shd w:val="clear" w:color="auto" w:fill="auto"/>
          </w:tcPr>
          <w:p w14:paraId="58ECBB7A" w14:textId="3F49A269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5.28) Fujian Hetai Agro-Industry Co., Ltd.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  <w:shd w:val="clear" w:color="auto" w:fill="auto"/>
          </w:tcPr>
          <w:p w14:paraId="0CE10CBE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0B28B3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  <w:shd w:val="clear" w:color="auto" w:fill="auto"/>
          </w:tcPr>
          <w:p w14:paraId="4C92E38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A2F1D7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C892D6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59F887B" w14:textId="49681EA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0443BC2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5956275" w14:textId="1E3A56D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36.57</w:t>
            </w:r>
          </w:p>
        </w:tc>
      </w:tr>
      <w:tr w:rsidR="00421B33" w:rsidRPr="00C20284" w14:paraId="54C02111" w14:textId="77777777" w:rsidTr="006B5BF3">
        <w:tc>
          <w:tcPr>
            <w:tcW w:w="3870" w:type="dxa"/>
            <w:shd w:val="clear" w:color="auto" w:fill="auto"/>
          </w:tcPr>
          <w:p w14:paraId="6F9BC16D" w14:textId="06E864AD" w:rsidR="00421B33" w:rsidRPr="003067AA" w:rsidRDefault="00421B33" w:rsidP="00421B33">
            <w:pPr>
              <w:tabs>
                <w:tab w:val="clear" w:pos="1644"/>
                <w:tab w:val="left" w:pos="164"/>
                <w:tab w:val="left" w:pos="619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5.29) Hannick Limited</w:t>
            </w:r>
          </w:p>
        </w:tc>
        <w:tc>
          <w:tcPr>
            <w:tcW w:w="265" w:type="dxa"/>
            <w:shd w:val="clear" w:color="auto" w:fill="auto"/>
          </w:tcPr>
          <w:p w14:paraId="45585CB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9E8FA4B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กิจการลงทุนในอสังหาริมทรัพย์</w:t>
            </w:r>
          </w:p>
        </w:tc>
        <w:tc>
          <w:tcPr>
            <w:tcW w:w="266" w:type="dxa"/>
            <w:shd w:val="clear" w:color="auto" w:fill="auto"/>
          </w:tcPr>
          <w:p w14:paraId="29D70316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89E35C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2882553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B0BAF64" w14:textId="095B987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A5460B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20E96E9" w14:textId="32A12D7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70C812D3" w14:textId="77777777" w:rsidTr="006B5BF3">
        <w:tc>
          <w:tcPr>
            <w:tcW w:w="3870" w:type="dxa"/>
            <w:shd w:val="clear" w:color="auto" w:fill="auto"/>
          </w:tcPr>
          <w:p w14:paraId="69C15A65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9B5D100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F1FAD9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D53435C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E4C018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14E3817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6EAA1D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0DA9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2DE2F4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CF887C5" w14:textId="77777777" w:rsidTr="006B5BF3">
        <w:tc>
          <w:tcPr>
            <w:tcW w:w="3870" w:type="dxa"/>
            <w:shd w:val="clear" w:color="auto" w:fill="auto"/>
          </w:tcPr>
          <w:p w14:paraId="468721A9" w14:textId="7AA017EC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5.30) Henan Chia Tai Agro-Industrial</w:t>
            </w:r>
          </w:p>
        </w:tc>
        <w:tc>
          <w:tcPr>
            <w:tcW w:w="265" w:type="dxa"/>
            <w:shd w:val="clear" w:color="auto" w:fill="auto"/>
          </w:tcPr>
          <w:p w14:paraId="492337B8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71D7A30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  <w:shd w:val="clear" w:color="auto" w:fill="auto"/>
          </w:tcPr>
          <w:p w14:paraId="70E5764D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DF8534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A9F5C1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E9D29B6" w14:textId="43868F1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2E5603E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4E0BE7D" w14:textId="411D30B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67D252A3" w14:textId="77777777" w:rsidTr="006B5BF3">
        <w:tc>
          <w:tcPr>
            <w:tcW w:w="3870" w:type="dxa"/>
            <w:shd w:val="clear" w:color="auto" w:fill="auto"/>
            <w:vAlign w:val="bottom"/>
          </w:tcPr>
          <w:p w14:paraId="557D598C" w14:textId="65EB9ECF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Financing Guarantee Co., Ltd.</w:t>
            </w:r>
          </w:p>
        </w:tc>
        <w:tc>
          <w:tcPr>
            <w:tcW w:w="265" w:type="dxa"/>
            <w:shd w:val="clear" w:color="auto" w:fill="auto"/>
          </w:tcPr>
          <w:p w14:paraId="44E1268D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C90CF22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A67120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F2ABB9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56B095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65209A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449043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034775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B8B9D17" w14:textId="77777777" w:rsidTr="006B5BF3">
        <w:tc>
          <w:tcPr>
            <w:tcW w:w="3870" w:type="dxa"/>
            <w:shd w:val="clear" w:color="auto" w:fill="auto"/>
            <w:vAlign w:val="bottom"/>
          </w:tcPr>
          <w:p w14:paraId="0AB92CDB" w14:textId="6AC2C23A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5.31) Hubei Chia Tai Co., Ltd.</w:t>
            </w:r>
          </w:p>
        </w:tc>
        <w:tc>
          <w:tcPr>
            <w:tcW w:w="265" w:type="dxa"/>
            <w:shd w:val="clear" w:color="auto" w:fill="auto"/>
          </w:tcPr>
          <w:p w14:paraId="7CFA87C6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237BC4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พันธุ์สัตว์</w:t>
            </w:r>
          </w:p>
        </w:tc>
        <w:tc>
          <w:tcPr>
            <w:tcW w:w="266" w:type="dxa"/>
            <w:shd w:val="clear" w:color="auto" w:fill="auto"/>
          </w:tcPr>
          <w:p w14:paraId="1F3FBC1A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B1FFB0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44EDFD4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9198BFD" w14:textId="1C2D4E9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41C5FE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F97BF1E" w14:textId="0558BD8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75B247F3" w14:textId="77777777" w:rsidTr="006B5BF3">
        <w:tc>
          <w:tcPr>
            <w:tcW w:w="3870" w:type="dxa"/>
            <w:shd w:val="clear" w:color="auto" w:fill="auto"/>
            <w:vAlign w:val="bottom"/>
          </w:tcPr>
          <w:p w14:paraId="66166839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4A95011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E714B3A" w14:textId="77777777" w:rsidR="00421B33" w:rsidRPr="003067AA" w:rsidRDefault="00421B33" w:rsidP="00421B33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และอาหารแปรรูปจากเนื้อสัตว์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0B5FF2F9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AF8FA8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CAFA5C5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9774E4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103FB1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0C3E19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075F0D2" w14:textId="77777777" w:rsidTr="006B5BF3">
        <w:tc>
          <w:tcPr>
            <w:tcW w:w="3870" w:type="dxa"/>
            <w:shd w:val="clear" w:color="auto" w:fill="auto"/>
          </w:tcPr>
          <w:p w14:paraId="537F3D46" w14:textId="4CA210E6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5.32) Jiangsu Chia Tai Agriculture Financing</w:t>
            </w:r>
          </w:p>
        </w:tc>
        <w:tc>
          <w:tcPr>
            <w:tcW w:w="265" w:type="dxa"/>
            <w:shd w:val="clear" w:color="auto" w:fill="auto"/>
          </w:tcPr>
          <w:p w14:paraId="535E7F8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B4EEA0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  <w:shd w:val="clear" w:color="auto" w:fill="auto"/>
          </w:tcPr>
          <w:p w14:paraId="4D75112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F1F82F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6F1403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0392DB6" w14:textId="112C9E6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C9B6DA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1CA1435" w14:textId="2253263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41E71D67" w14:textId="77777777" w:rsidTr="006B5BF3">
        <w:tc>
          <w:tcPr>
            <w:tcW w:w="3870" w:type="dxa"/>
            <w:shd w:val="clear" w:color="auto" w:fill="auto"/>
            <w:vAlign w:val="bottom"/>
          </w:tcPr>
          <w:p w14:paraId="27A491A4" w14:textId="25D8A803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Guarantee Co., Ltd.</w:t>
            </w:r>
          </w:p>
        </w:tc>
        <w:tc>
          <w:tcPr>
            <w:tcW w:w="265" w:type="dxa"/>
            <w:shd w:val="clear" w:color="auto" w:fill="auto"/>
          </w:tcPr>
          <w:p w14:paraId="6F7402E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09FB52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19F56838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6ABF80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E56C33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18AED8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9C6BC1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829AD3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89C1D24" w14:textId="77777777" w:rsidTr="006B5BF3">
        <w:tc>
          <w:tcPr>
            <w:tcW w:w="3870" w:type="dxa"/>
            <w:shd w:val="clear" w:color="auto" w:fill="auto"/>
          </w:tcPr>
          <w:p w14:paraId="5A5FCD03" w14:textId="006F1BA1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5.33) Jilin Chia Tai Food Co., Ltd.</w:t>
            </w:r>
          </w:p>
        </w:tc>
        <w:tc>
          <w:tcPr>
            <w:tcW w:w="265" w:type="dxa"/>
            <w:shd w:val="clear" w:color="auto" w:fill="auto"/>
          </w:tcPr>
          <w:p w14:paraId="2848C8B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B48685A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73D7F8B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F6CA0C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455FC8B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6A485C1" w14:textId="77C6451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0ABEC1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E8D2A4A" w14:textId="200414A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06FD3EE0" w14:textId="77777777" w:rsidTr="006B5BF3">
        <w:tc>
          <w:tcPr>
            <w:tcW w:w="3870" w:type="dxa"/>
            <w:shd w:val="clear" w:color="auto" w:fill="auto"/>
          </w:tcPr>
          <w:p w14:paraId="7816DA1F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FBAD49E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D7B86E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25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66F2BC5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92FEB1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0E5B700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4E5BB1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77FE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E02A83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EA00E64" w14:textId="77777777" w:rsidTr="006B5BF3">
        <w:tc>
          <w:tcPr>
            <w:tcW w:w="3870" w:type="dxa"/>
            <w:shd w:val="clear" w:color="auto" w:fill="auto"/>
          </w:tcPr>
          <w:p w14:paraId="3C61BD8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CB035E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F102380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125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092EBDC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132E0F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77EE537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D055C0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1A8DB0E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5E85F6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48765F57" w14:textId="77777777" w:rsidTr="006B5BF3">
        <w:tc>
          <w:tcPr>
            <w:tcW w:w="3870" w:type="dxa"/>
            <w:shd w:val="clear" w:color="auto" w:fill="auto"/>
          </w:tcPr>
          <w:p w14:paraId="7D54D95B" w14:textId="4C6A0169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5.34) Longyan Baotai Agro-Industry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  <w:shd w:val="clear" w:color="auto" w:fill="auto"/>
          </w:tcPr>
          <w:p w14:paraId="3B237FC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BE8E727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  <w:shd w:val="clear" w:color="auto" w:fill="auto"/>
          </w:tcPr>
          <w:p w14:paraId="10F8AD6B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F21AB1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9ACE38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8A0790C" w14:textId="3A9BCBC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7F508923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FAA045E" w14:textId="3C1A061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36.57</w:t>
            </w:r>
          </w:p>
        </w:tc>
      </w:tr>
      <w:tr w:rsidR="00421B33" w:rsidRPr="00C20284" w14:paraId="007403E3" w14:textId="77777777" w:rsidTr="006B5BF3">
        <w:tc>
          <w:tcPr>
            <w:tcW w:w="3870" w:type="dxa"/>
            <w:shd w:val="clear" w:color="auto" w:fill="auto"/>
          </w:tcPr>
          <w:p w14:paraId="00347A9B" w14:textId="19C4E62C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5.35) Longyan Chia Tai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  <w:shd w:val="clear" w:color="auto" w:fill="auto"/>
          </w:tcPr>
          <w:p w14:paraId="7850324B" w14:textId="77777777" w:rsidR="00421B33" w:rsidRPr="003067AA" w:rsidRDefault="00421B33" w:rsidP="00421B33">
            <w:pPr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7A66AF9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ผลิตผลิตภัณฑ์จากเนื้อไก่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662A0C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0BE0533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64DA3D62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371B9DC" w14:textId="2B4A684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5CF3FDEB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76107C6" w14:textId="2C38993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36.57</w:t>
            </w:r>
          </w:p>
        </w:tc>
      </w:tr>
      <w:tr w:rsidR="00421B33" w:rsidRPr="00C20284" w14:paraId="1C1F10AA" w14:textId="77777777" w:rsidTr="006B5BF3">
        <w:tc>
          <w:tcPr>
            <w:tcW w:w="3870" w:type="dxa"/>
            <w:shd w:val="clear" w:color="auto" w:fill="auto"/>
            <w:vAlign w:val="bottom"/>
          </w:tcPr>
          <w:p w14:paraId="7DC5BD7B" w14:textId="31BEF556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5.36) Modern State Investments Limited</w:t>
            </w:r>
          </w:p>
        </w:tc>
        <w:tc>
          <w:tcPr>
            <w:tcW w:w="265" w:type="dxa"/>
            <w:shd w:val="clear" w:color="auto" w:fill="auto"/>
          </w:tcPr>
          <w:p w14:paraId="2603035C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CA4A02F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2A21B0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FF3508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  <w:shd w:val="clear" w:color="auto" w:fill="auto"/>
          </w:tcPr>
          <w:p w14:paraId="0465305A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8FC8FFD" w14:textId="73A504B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4C2CA597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7D97309" w14:textId="43306F0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0FABFAD5" w14:textId="77777777" w:rsidTr="006B5BF3">
        <w:tc>
          <w:tcPr>
            <w:tcW w:w="3870" w:type="dxa"/>
            <w:shd w:val="clear" w:color="auto" w:fill="auto"/>
            <w:vAlign w:val="bottom"/>
          </w:tcPr>
          <w:p w14:paraId="6ECF0EEA" w14:textId="77777777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87C19F3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BFC4B5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48E2BD5E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D878FB2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14A0839F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CE62A1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4E90766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ACDAE7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1B33" w:rsidRPr="00C20284" w14:paraId="38473083" w14:textId="77777777" w:rsidTr="006B5BF3">
        <w:tc>
          <w:tcPr>
            <w:tcW w:w="3870" w:type="dxa"/>
            <w:shd w:val="clear" w:color="auto" w:fill="auto"/>
            <w:vAlign w:val="bottom"/>
          </w:tcPr>
          <w:p w14:paraId="53C275CD" w14:textId="05D6A56F" w:rsidR="00421B33" w:rsidRPr="003067AA" w:rsidRDefault="00421B33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5.37) Zhangzhou C.P. Chia Tai Aquaculture Co., Ltd.</w:t>
            </w:r>
          </w:p>
        </w:tc>
        <w:tc>
          <w:tcPr>
            <w:tcW w:w="265" w:type="dxa"/>
            <w:shd w:val="clear" w:color="auto" w:fill="auto"/>
          </w:tcPr>
          <w:p w14:paraId="662E0AB1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F5D249C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ฟาร์มเพาะเลี้ยงกุ้ง</w:t>
            </w:r>
          </w:p>
        </w:tc>
        <w:tc>
          <w:tcPr>
            <w:tcW w:w="266" w:type="dxa"/>
            <w:shd w:val="clear" w:color="auto" w:fill="auto"/>
          </w:tcPr>
          <w:p w14:paraId="03523544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3D214D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D768394" w14:textId="77777777" w:rsidR="00421B33" w:rsidRPr="003067AA" w:rsidRDefault="00421B33" w:rsidP="00421B33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6A29ED2" w14:textId="429E0B8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17B3B59F" w14:textId="77777777" w:rsidR="00421B33" w:rsidRPr="003067AA" w:rsidRDefault="00421B33" w:rsidP="00421B33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44B4FF4" w14:textId="7A5F33F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52.25</w:t>
            </w:r>
          </w:p>
        </w:tc>
      </w:tr>
      <w:tr w:rsidR="00421B33" w:rsidRPr="00C20284" w14:paraId="45C472D9" w14:textId="77777777" w:rsidTr="006B5BF3">
        <w:tc>
          <w:tcPr>
            <w:tcW w:w="3870" w:type="dxa"/>
            <w:shd w:val="clear" w:color="auto" w:fill="auto"/>
          </w:tcPr>
          <w:p w14:paraId="1E1CE882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  <w:t>6)   CPF Tanzania Limited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  <w:shd w:val="clear" w:color="auto" w:fill="auto"/>
          </w:tcPr>
          <w:p w14:paraId="561091A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B17A8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  <w:shd w:val="clear" w:color="auto" w:fill="auto"/>
          </w:tcPr>
          <w:p w14:paraId="37B58CD7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AE8F61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51" w:type="dxa"/>
            <w:shd w:val="clear" w:color="auto" w:fill="auto"/>
          </w:tcPr>
          <w:p w14:paraId="6636807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3EC1FF7" w14:textId="6A64B00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2493176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9F6A27D" w14:textId="4763CC9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4E1C092E" w14:textId="77777777" w:rsidTr="006B5BF3">
        <w:trPr>
          <w:trHeight w:hRule="exact" w:val="144"/>
        </w:trPr>
        <w:tc>
          <w:tcPr>
            <w:tcW w:w="3870" w:type="dxa"/>
          </w:tcPr>
          <w:p w14:paraId="1C76B5B7" w14:textId="77777777" w:rsidR="00421B33" w:rsidRPr="003067AA" w:rsidRDefault="00421B33" w:rsidP="00421B33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12600E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9FC719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49E43A8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967ED7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8CCCC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98E3D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E6A224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8B0B4F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236FB9" w:rsidRPr="00C20284" w14:paraId="2D025779" w14:textId="77777777" w:rsidTr="00236FB9">
        <w:trPr>
          <w:trHeight w:val="101"/>
        </w:trPr>
        <w:tc>
          <w:tcPr>
            <w:tcW w:w="3870" w:type="dxa"/>
          </w:tcPr>
          <w:p w14:paraId="4DA2F8C4" w14:textId="77777777" w:rsidR="00236FB9" w:rsidRPr="003067AA" w:rsidRDefault="00236FB9" w:rsidP="00421B33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002E5FF5" w14:textId="77777777" w:rsidR="00236FB9" w:rsidRPr="003067AA" w:rsidRDefault="00236FB9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23EAEF" w14:textId="77777777" w:rsidR="00236FB9" w:rsidRPr="003067AA" w:rsidRDefault="00236FB9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12F89DC2" w14:textId="77777777" w:rsidR="00236FB9" w:rsidRPr="003067AA" w:rsidRDefault="00236FB9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6C8CF88" w14:textId="77777777" w:rsidR="00236FB9" w:rsidRPr="003067AA" w:rsidRDefault="00236FB9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40CE7F4F" w14:textId="77777777" w:rsidR="00236FB9" w:rsidRPr="003067AA" w:rsidRDefault="00236FB9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F6E31F" w14:textId="77777777" w:rsidR="00236FB9" w:rsidRPr="003067AA" w:rsidRDefault="00236FB9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6740BE8" w14:textId="77777777" w:rsidR="00236FB9" w:rsidRPr="003067AA" w:rsidRDefault="00236FB9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F98F7C" w14:textId="77777777" w:rsidR="00236FB9" w:rsidRPr="003067AA" w:rsidRDefault="00236FB9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8B0ED1A" w14:textId="77777777" w:rsidTr="006B5BF3">
        <w:tc>
          <w:tcPr>
            <w:tcW w:w="3870" w:type="dxa"/>
            <w:hideMark/>
          </w:tcPr>
          <w:p w14:paraId="2498F730" w14:textId="77777777" w:rsidR="00421B33" w:rsidRPr="003067AA" w:rsidRDefault="00421B33" w:rsidP="00421B33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1B4FBF3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D682F9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00F7C3E7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C231FE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A8CAAF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18822F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EB352E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7F24B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C157034" w14:textId="77777777" w:rsidTr="006B5BF3">
        <w:tc>
          <w:tcPr>
            <w:tcW w:w="3870" w:type="dxa"/>
            <w:hideMark/>
          </w:tcPr>
          <w:p w14:paraId="3684F01D" w14:textId="77777777" w:rsidR="00421B33" w:rsidRPr="003067AA" w:rsidRDefault="00421B33" w:rsidP="00421B33">
            <w:pPr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90" w:right="-198" w:hanging="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Bright Excel Investments Limited  </w:t>
            </w:r>
          </w:p>
        </w:tc>
        <w:tc>
          <w:tcPr>
            <w:tcW w:w="265" w:type="dxa"/>
          </w:tcPr>
          <w:p w14:paraId="24FC512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EC1AC4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6FB8765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A8618E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6576A01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E7D54B" w14:textId="694B23C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2EE504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B8B5A55" w14:textId="03AAECC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0BA939E7" w14:textId="77777777" w:rsidTr="006B5BF3">
        <w:tc>
          <w:tcPr>
            <w:tcW w:w="3870" w:type="dxa"/>
          </w:tcPr>
          <w:p w14:paraId="3D7E6883" w14:textId="77777777" w:rsidR="00421B33" w:rsidRPr="003067AA" w:rsidRDefault="00421B33" w:rsidP="00421B33">
            <w:pPr>
              <w:tabs>
                <w:tab w:val="left" w:pos="162"/>
                <w:tab w:val="left" w:pos="342"/>
              </w:tabs>
              <w:ind w:right="-198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57C397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9B555D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3CAAB0C9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B4CD1C7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4D18B96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8E676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A22E93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858A47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F1ACC55" w14:textId="77777777" w:rsidTr="006B5BF3">
        <w:tc>
          <w:tcPr>
            <w:tcW w:w="3870" w:type="dxa"/>
          </w:tcPr>
          <w:p w14:paraId="761F04E4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C.P. Cambodia Co., Ltd.</w:t>
            </w:r>
          </w:p>
        </w:tc>
        <w:tc>
          <w:tcPr>
            <w:tcW w:w="265" w:type="dxa"/>
          </w:tcPr>
          <w:p w14:paraId="1F0BA4F4" w14:textId="77777777" w:rsidR="00421B33" w:rsidRPr="003067AA" w:rsidRDefault="00421B33" w:rsidP="00421B33">
            <w:pPr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CC3DD8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ผลิตและจำหน่ายอาหารสัตว์ เลี้ยงสัตว์ </w:t>
            </w:r>
          </w:p>
        </w:tc>
        <w:tc>
          <w:tcPr>
            <w:tcW w:w="266" w:type="dxa"/>
          </w:tcPr>
          <w:p w14:paraId="2115BF43" w14:textId="77777777" w:rsidR="00421B33" w:rsidRPr="003067AA" w:rsidRDefault="00421B33" w:rsidP="00421B33">
            <w:pPr>
              <w:spacing w:line="300" w:lineRule="exact"/>
              <w:ind w:left="162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572A8E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5D0872C9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82863C2" w14:textId="02A85BF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087E20B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F78E4B" w14:textId="793E1BD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4A94266C" w14:textId="77777777" w:rsidTr="006B5BF3">
        <w:tc>
          <w:tcPr>
            <w:tcW w:w="3870" w:type="dxa"/>
          </w:tcPr>
          <w:p w14:paraId="621DA0BC" w14:textId="77777777" w:rsidR="00421B33" w:rsidRPr="003067AA" w:rsidRDefault="00421B33" w:rsidP="00421B33">
            <w:pPr>
              <w:tabs>
                <w:tab w:val="left" w:pos="162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5AC2D8E" w14:textId="77777777" w:rsidR="00421B33" w:rsidRPr="003067AA" w:rsidRDefault="00421B33" w:rsidP="00421B33">
            <w:pPr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95C7195" w14:textId="77777777" w:rsidR="00421B33" w:rsidRPr="003067AA" w:rsidRDefault="00421B33" w:rsidP="00421B33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4A7E4888" w14:textId="77777777" w:rsidR="00421B33" w:rsidRPr="003067AA" w:rsidRDefault="00421B33" w:rsidP="00421B33">
            <w:pPr>
              <w:spacing w:line="300" w:lineRule="exact"/>
              <w:ind w:left="162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9B1565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34ACFCD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12D72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5D480F5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463FAAA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423C4BB" w14:textId="77777777" w:rsidTr="006B5BF3">
        <w:tc>
          <w:tcPr>
            <w:tcW w:w="3870" w:type="dxa"/>
          </w:tcPr>
          <w:p w14:paraId="3092CED5" w14:textId="032EA2F1" w:rsidR="00421B33" w:rsidRPr="003067AA" w:rsidRDefault="00421B33" w:rsidP="00421B33">
            <w:pPr>
              <w:tabs>
                <w:tab w:val="clear" w:pos="1644"/>
                <w:tab w:val="left" w:pos="164"/>
                <w:tab w:val="left" w:pos="628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2.1)   Cambodia Property and Trading Co., Ltd. </w:t>
            </w:r>
            <w:r w:rsidRPr="003067A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B1593CE" w14:textId="77777777" w:rsidR="00421B33" w:rsidRPr="003067AA" w:rsidRDefault="00421B33" w:rsidP="00421B33">
            <w:pPr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5D3F1D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3EF0D0AB" w14:textId="77777777" w:rsidR="00421B33" w:rsidRPr="003067AA" w:rsidRDefault="00421B33" w:rsidP="00421B33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81FF9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113845E4" w14:textId="77777777" w:rsidR="00421B33" w:rsidRPr="003067AA" w:rsidRDefault="00421B33" w:rsidP="00421B33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6DDE81D" w14:textId="0FDBED7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270" w:type="dxa"/>
          </w:tcPr>
          <w:p w14:paraId="7A1E616B" w14:textId="77777777" w:rsidR="00421B33" w:rsidRPr="003067AA" w:rsidRDefault="00421B33" w:rsidP="00421B33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A8C519C" w14:textId="55E9193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49.00</w:t>
            </w:r>
          </w:p>
        </w:tc>
      </w:tr>
      <w:tr w:rsidR="00421B33" w:rsidRPr="00C20284" w14:paraId="667EA33C" w14:textId="77777777" w:rsidTr="006B5BF3">
        <w:tc>
          <w:tcPr>
            <w:tcW w:w="3870" w:type="dxa"/>
            <w:hideMark/>
          </w:tcPr>
          <w:p w14:paraId="1B3F2BE7" w14:textId="77777777" w:rsidR="00421B33" w:rsidRPr="003067AA" w:rsidRDefault="00421B33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C.P. Laos Co., Ltd.  </w:t>
            </w:r>
          </w:p>
        </w:tc>
        <w:tc>
          <w:tcPr>
            <w:tcW w:w="265" w:type="dxa"/>
          </w:tcPr>
          <w:p w14:paraId="6183FB0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F42520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4E5099A6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523525F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251" w:type="dxa"/>
          </w:tcPr>
          <w:p w14:paraId="371BAA8E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6ACB39" w14:textId="0330C71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0B03280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1323FBC6" w14:textId="5232D64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2FE39E58" w14:textId="77777777" w:rsidTr="006B5BF3">
        <w:trPr>
          <w:trHeight w:val="20"/>
        </w:trPr>
        <w:tc>
          <w:tcPr>
            <w:tcW w:w="3870" w:type="dxa"/>
          </w:tcPr>
          <w:p w14:paraId="23491981" w14:textId="77777777" w:rsidR="00421B33" w:rsidRPr="003067AA" w:rsidRDefault="00421B33" w:rsidP="00421B33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C.P. Standart Gida Sanayi ve Ticaret A.S. </w:t>
            </w:r>
          </w:p>
        </w:tc>
        <w:tc>
          <w:tcPr>
            <w:tcW w:w="265" w:type="dxa"/>
          </w:tcPr>
          <w:p w14:paraId="46642222" w14:textId="77777777" w:rsidR="00421B33" w:rsidRPr="003067AA" w:rsidRDefault="00421B33" w:rsidP="00421B33">
            <w:pPr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A7E5C0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เกษตรอุตสาหกรรมและอาหารครบวงจร</w:t>
            </w:r>
          </w:p>
        </w:tc>
        <w:tc>
          <w:tcPr>
            <w:tcW w:w="266" w:type="dxa"/>
          </w:tcPr>
          <w:p w14:paraId="2C9C4A30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2D6D34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ตุรกี</w:t>
            </w:r>
          </w:p>
        </w:tc>
        <w:tc>
          <w:tcPr>
            <w:tcW w:w="251" w:type="dxa"/>
          </w:tcPr>
          <w:p w14:paraId="06741B5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F49BC90" w14:textId="0151BEC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AD3B69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11C5F1" w14:textId="2ED53CF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5732DE05" w14:textId="77777777" w:rsidTr="006B5BF3">
        <w:trPr>
          <w:trHeight w:val="20"/>
        </w:trPr>
        <w:tc>
          <w:tcPr>
            <w:tcW w:w="3870" w:type="dxa"/>
            <w:hideMark/>
          </w:tcPr>
          <w:p w14:paraId="4A3E701B" w14:textId="77777777" w:rsidR="00421B33" w:rsidRPr="003067AA" w:rsidRDefault="00421B33" w:rsidP="00421B33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5)   Charoen Pokphand (Taiwan) Investment Limited</w:t>
            </w:r>
          </w:p>
        </w:tc>
        <w:tc>
          <w:tcPr>
            <w:tcW w:w="265" w:type="dxa"/>
          </w:tcPr>
          <w:p w14:paraId="585FA95A" w14:textId="77777777" w:rsidR="00421B33" w:rsidRPr="003067AA" w:rsidRDefault="00421B33" w:rsidP="00421B33">
            <w:pPr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8F0D0F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98D637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02D3D2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2290875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A503F4" w14:textId="3811A05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5E9557F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225CA501" w14:textId="68FD1F7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4DF8E0B0" w14:textId="77777777" w:rsidTr="006B5BF3">
        <w:tc>
          <w:tcPr>
            <w:tcW w:w="3870" w:type="dxa"/>
            <w:hideMark/>
          </w:tcPr>
          <w:p w14:paraId="2AF95E1E" w14:textId="0D3BA40F" w:rsidR="00421B33" w:rsidRPr="003067AA" w:rsidRDefault="005D0328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Charoen Pokphand Foods (Malaysia) Sdn. Bhd.</w:t>
            </w:r>
          </w:p>
        </w:tc>
        <w:tc>
          <w:tcPr>
            <w:tcW w:w="265" w:type="dxa"/>
          </w:tcPr>
          <w:p w14:paraId="3B9C70E0" w14:textId="77777777" w:rsidR="00421B33" w:rsidRPr="003067AA" w:rsidRDefault="00421B33" w:rsidP="00421B33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05" w:type="dxa"/>
            <w:hideMark/>
          </w:tcPr>
          <w:p w14:paraId="7BA3224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กิจการลงทุนในธุรกิจสัตว์น้ำครบวงจร</w:t>
            </w:r>
          </w:p>
        </w:tc>
        <w:tc>
          <w:tcPr>
            <w:tcW w:w="266" w:type="dxa"/>
          </w:tcPr>
          <w:p w14:paraId="3C66127F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2E067C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65FA2EB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9DFBC49" w14:textId="2472B52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27471C2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E0EEF22" w14:textId="267D0DF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7F8C4B07" w14:textId="77777777" w:rsidTr="006B5BF3">
        <w:tc>
          <w:tcPr>
            <w:tcW w:w="3870" w:type="dxa"/>
            <w:hideMark/>
          </w:tcPr>
          <w:p w14:paraId="5FD0AB29" w14:textId="77777777" w:rsidR="00421B33" w:rsidRPr="003067AA" w:rsidRDefault="00421B33" w:rsidP="00421B33">
            <w:pPr>
              <w:tabs>
                <w:tab w:val="left" w:pos="162"/>
                <w:tab w:val="left" w:pos="279"/>
              </w:tabs>
              <w:ind w:right="-135" w:firstLine="24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63431AF6" w14:textId="77777777" w:rsidR="00421B33" w:rsidRPr="003067AA" w:rsidRDefault="00421B33" w:rsidP="00421B33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705" w:type="dxa"/>
            <w:hideMark/>
          </w:tcPr>
          <w:p w14:paraId="206E2BC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และธุรกิจสุกร</w:t>
            </w:r>
          </w:p>
        </w:tc>
        <w:tc>
          <w:tcPr>
            <w:tcW w:w="266" w:type="dxa"/>
          </w:tcPr>
          <w:p w14:paraId="3D916387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A418C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B571887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754E08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35E9F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5D838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4F50E560" w14:textId="77777777" w:rsidTr="006B5BF3">
        <w:tc>
          <w:tcPr>
            <w:tcW w:w="3870" w:type="dxa"/>
            <w:hideMark/>
          </w:tcPr>
          <w:p w14:paraId="44273C16" w14:textId="50102E32" w:rsidR="00421B33" w:rsidRPr="003067AA" w:rsidRDefault="005D0328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.1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Asia Aquaculture (M) Sdn. Bhd. </w:t>
            </w:r>
          </w:p>
        </w:tc>
        <w:tc>
          <w:tcPr>
            <w:tcW w:w="265" w:type="dxa"/>
          </w:tcPr>
          <w:p w14:paraId="3038EB3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2A5556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เพาะเลี้ยงกุ้งและแปรรูปกุ้ง</w:t>
            </w:r>
          </w:p>
        </w:tc>
        <w:tc>
          <w:tcPr>
            <w:tcW w:w="266" w:type="dxa"/>
          </w:tcPr>
          <w:p w14:paraId="6BCB47BB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08BCAEA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3DF4681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44B4381" w14:textId="5F9BA8B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3669885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099FB78A" w14:textId="2D35E23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2E1099A0" w14:textId="77777777" w:rsidTr="006B5BF3">
        <w:tc>
          <w:tcPr>
            <w:tcW w:w="3870" w:type="dxa"/>
            <w:hideMark/>
          </w:tcPr>
          <w:p w14:paraId="6D7C6F36" w14:textId="19FF6D73" w:rsidR="00421B33" w:rsidRPr="003067AA" w:rsidRDefault="005D0328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.2)   Makin Jernih Sdn. Bhd. </w:t>
            </w:r>
          </w:p>
        </w:tc>
        <w:tc>
          <w:tcPr>
            <w:tcW w:w="265" w:type="dxa"/>
          </w:tcPr>
          <w:p w14:paraId="59C3549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590128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3235BF8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E8C2943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5217C60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51500D0" w14:textId="71A3C29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41CD189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7434F10E" w14:textId="596A7BE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39BAEAA8" w14:textId="77777777" w:rsidTr="006B5BF3">
        <w:tc>
          <w:tcPr>
            <w:tcW w:w="3870" w:type="dxa"/>
            <w:hideMark/>
          </w:tcPr>
          <w:p w14:paraId="4DE26C8F" w14:textId="2D6B4129" w:rsidR="00421B33" w:rsidRPr="003067AA" w:rsidRDefault="00800A1A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598" w:right="-202" w:hanging="11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.2.1)  AA Meat Shop Sdn. Bhd.</w:t>
            </w:r>
          </w:p>
        </w:tc>
        <w:tc>
          <w:tcPr>
            <w:tcW w:w="265" w:type="dxa"/>
          </w:tcPr>
          <w:p w14:paraId="026B973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4942C8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ค้าปลีกผลิตภัณฑ์แปรรูปจากเนื้อสัตว์</w:t>
            </w:r>
          </w:p>
        </w:tc>
        <w:tc>
          <w:tcPr>
            <w:tcW w:w="266" w:type="dxa"/>
          </w:tcPr>
          <w:p w14:paraId="737E4A28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EEFDA2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6290696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2945F9" w14:textId="326C82A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1F6E575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718B3E9" w14:textId="1A73951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51833B82" w14:textId="77777777" w:rsidTr="006B5BF3">
        <w:tc>
          <w:tcPr>
            <w:tcW w:w="3870" w:type="dxa"/>
            <w:hideMark/>
          </w:tcPr>
          <w:p w14:paraId="52C8EFEB" w14:textId="1835E125" w:rsidR="00421B33" w:rsidRPr="003067AA" w:rsidRDefault="00800A1A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598" w:right="-202" w:hanging="11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.2.2)  Chau Yang Farming Sdn.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Bhd.</w:t>
            </w:r>
          </w:p>
        </w:tc>
        <w:tc>
          <w:tcPr>
            <w:tcW w:w="265" w:type="dxa"/>
          </w:tcPr>
          <w:p w14:paraId="01A8EFC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4902695F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7C914C6F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D2E2B5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1F41B3E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69F4BCF" w14:textId="07DD274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182C021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B59078A" w14:textId="7D7EF6A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5438DE74" w14:textId="77777777" w:rsidTr="006B5BF3">
        <w:tc>
          <w:tcPr>
            <w:tcW w:w="3870" w:type="dxa"/>
            <w:hideMark/>
          </w:tcPr>
          <w:p w14:paraId="328EC62A" w14:textId="52B946A4" w:rsidR="00421B33" w:rsidRPr="003067AA" w:rsidRDefault="00800A1A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598" w:right="-202" w:hanging="116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.2.3)  Tip Top Meat Sdn. Bhd.</w:t>
            </w:r>
          </w:p>
        </w:tc>
        <w:tc>
          <w:tcPr>
            <w:tcW w:w="265" w:type="dxa"/>
          </w:tcPr>
          <w:p w14:paraId="2A550E3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C0FA02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แปรรูปเนื้อสัตว์</w:t>
            </w:r>
          </w:p>
        </w:tc>
        <w:tc>
          <w:tcPr>
            <w:tcW w:w="266" w:type="dxa"/>
          </w:tcPr>
          <w:p w14:paraId="1E801D9D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3FCC5E9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341462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2C023A" w14:textId="4A3768E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055E6BA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1254A489" w14:textId="5697BDF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0769844C" w14:textId="77777777" w:rsidTr="006B5BF3">
        <w:tc>
          <w:tcPr>
            <w:tcW w:w="3870" w:type="dxa"/>
            <w:hideMark/>
          </w:tcPr>
          <w:p w14:paraId="24BAFB4F" w14:textId="7BC46CA5" w:rsidR="00421B33" w:rsidRPr="003067AA" w:rsidRDefault="00800A1A" w:rsidP="00421B33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.3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 Star Feedmills (M) Sdn. Bhd. </w:t>
            </w:r>
          </w:p>
        </w:tc>
        <w:tc>
          <w:tcPr>
            <w:tcW w:w="265" w:type="dxa"/>
          </w:tcPr>
          <w:p w14:paraId="3447C02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FA318F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ผลิตและจำหน่ายอาหารสัตว์น้ำ</w:t>
            </w:r>
          </w:p>
        </w:tc>
        <w:tc>
          <w:tcPr>
            <w:tcW w:w="266" w:type="dxa"/>
          </w:tcPr>
          <w:p w14:paraId="6F02A209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30F245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6F1D4D5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067E9DD7" w14:textId="4AC0A85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4279E5E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9756326" w14:textId="484741F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3C5DD292" w14:textId="77777777" w:rsidTr="006B5BF3">
        <w:tc>
          <w:tcPr>
            <w:tcW w:w="3870" w:type="dxa"/>
            <w:hideMark/>
          </w:tcPr>
          <w:p w14:paraId="760502C4" w14:textId="53D997E6" w:rsidR="00421B33" w:rsidRPr="003067AA" w:rsidRDefault="00800A1A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="00421B33"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Charoen Pokphand Foods Canada Inc. 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65" w:type="dxa"/>
          </w:tcPr>
          <w:p w14:paraId="39480B0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BDB955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นำเข้าและส่งออกสินค้าอาหาร</w:t>
            </w:r>
          </w:p>
        </w:tc>
        <w:tc>
          <w:tcPr>
            <w:tcW w:w="266" w:type="dxa"/>
          </w:tcPr>
          <w:p w14:paraId="51FDBC65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E313D98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1214ADF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E62839E" w14:textId="16FF259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46028A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80469DB" w14:textId="4879A06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5483C5DA" w14:textId="77777777" w:rsidTr="006B5BF3">
        <w:tc>
          <w:tcPr>
            <w:tcW w:w="3870" w:type="dxa"/>
          </w:tcPr>
          <w:p w14:paraId="766406F9" w14:textId="24BECF34" w:rsidR="00421B33" w:rsidRPr="003067AA" w:rsidRDefault="00800A1A" w:rsidP="00421B33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8</w:t>
            </w:r>
            <w:r w:rsidR="00421B33" w:rsidRPr="00C20284">
              <w:rPr>
                <w:rFonts w:asciiTheme="majorBidi" w:hAnsiTheme="majorBidi" w:cstheme="majorBidi"/>
                <w:sz w:val="24"/>
                <w:szCs w:val="24"/>
              </w:rPr>
              <w:t>)  Charoen Pokphand Holdings (Malaysia) Sdn. Bhd.</w:t>
            </w:r>
          </w:p>
        </w:tc>
        <w:tc>
          <w:tcPr>
            <w:tcW w:w="265" w:type="dxa"/>
          </w:tcPr>
          <w:p w14:paraId="766C79C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8913A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กิจการลงทุนในธุรกิจไก่ครบวงจร</w:t>
            </w:r>
          </w:p>
        </w:tc>
        <w:tc>
          <w:tcPr>
            <w:tcW w:w="266" w:type="dxa"/>
          </w:tcPr>
          <w:p w14:paraId="37C2A17D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0BA1360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3D8610F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B46557C" w14:textId="2990459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344A49E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101937C" w14:textId="45E10FC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299816A1" w14:textId="77777777" w:rsidTr="006B5BF3">
        <w:tc>
          <w:tcPr>
            <w:tcW w:w="3870" w:type="dxa"/>
          </w:tcPr>
          <w:p w14:paraId="5E4A12D0" w14:textId="2603D366" w:rsidR="00421B33" w:rsidRPr="003067AA" w:rsidRDefault="00800A1A" w:rsidP="00421B33">
            <w:pPr>
              <w:tabs>
                <w:tab w:val="clear" w:pos="454"/>
                <w:tab w:val="clear" w:pos="1644"/>
                <w:tab w:val="left" w:pos="162"/>
                <w:tab w:val="left" w:pos="610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8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.1)   Avian Farm (Malaysia) Sdn. Bhd.</w:t>
            </w:r>
          </w:p>
        </w:tc>
        <w:tc>
          <w:tcPr>
            <w:tcW w:w="265" w:type="dxa"/>
          </w:tcPr>
          <w:p w14:paraId="5AC08E8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827B5A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1670390F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49BE2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2A11BA5D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527387D" w14:textId="1EC9657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4CAEB77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5C09EC7" w14:textId="613053A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0ABE2D5B" w14:textId="77777777" w:rsidTr="00027026">
        <w:tc>
          <w:tcPr>
            <w:tcW w:w="3870" w:type="dxa"/>
          </w:tcPr>
          <w:p w14:paraId="4AA8EC43" w14:textId="391E94AB" w:rsidR="00421B33" w:rsidRPr="003067AA" w:rsidRDefault="00800A1A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.2)   Charoen Pokphand Feedmills (B’worth)</w:t>
            </w:r>
          </w:p>
        </w:tc>
        <w:tc>
          <w:tcPr>
            <w:tcW w:w="265" w:type="dxa"/>
          </w:tcPr>
          <w:p w14:paraId="4D7CB50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438F26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ผลิตและจำหน่ายเนื้อสัตว์แปรรูป</w:t>
            </w:r>
          </w:p>
        </w:tc>
        <w:tc>
          <w:tcPr>
            <w:tcW w:w="266" w:type="dxa"/>
          </w:tcPr>
          <w:p w14:paraId="57B94498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98964D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26EF76D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BAEAFA8" w14:textId="4CB217C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0795978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0E3B5B2" w14:textId="7D523F61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0B6C2480" w14:textId="77777777" w:rsidTr="006B5BF3">
        <w:tc>
          <w:tcPr>
            <w:tcW w:w="3870" w:type="dxa"/>
          </w:tcPr>
          <w:p w14:paraId="3CDEBEAC" w14:textId="57D9D216" w:rsidR="00421B33" w:rsidRPr="003067AA" w:rsidRDefault="00421B33" w:rsidP="00421B33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Sdn. Bhd. </w:t>
            </w:r>
            <w:r w:rsidRPr="00463100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65" w:type="dxa"/>
          </w:tcPr>
          <w:p w14:paraId="4845925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00B125B" w14:textId="77777777" w:rsidR="00421B33" w:rsidRPr="003067AA" w:rsidRDefault="00421B33" w:rsidP="00421B33">
            <w:pPr>
              <w:ind w:left="80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33CBFA3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4BAD15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93BDDE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8BE1BD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003E4D3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7123F49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40F18ACD" w14:textId="77777777" w:rsidTr="006B5BF3">
        <w:tc>
          <w:tcPr>
            <w:tcW w:w="3870" w:type="dxa"/>
          </w:tcPr>
          <w:p w14:paraId="4EC0EEEF" w14:textId="0550B221" w:rsidR="00421B33" w:rsidRPr="003067AA" w:rsidRDefault="00800A1A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.3)   Charoen Pokphand Feedmills (M) Sdn. Bhd. 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5A9B15A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A9A5E72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ผลิตและจำหน่ายเนื้อสัตว์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</w:t>
            </w:r>
          </w:p>
        </w:tc>
        <w:tc>
          <w:tcPr>
            <w:tcW w:w="266" w:type="dxa"/>
          </w:tcPr>
          <w:p w14:paraId="5F25E66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C05A11D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F02B43F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5C99F23" w14:textId="5B76C41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52EB022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CBE05CF" w14:textId="2754B65A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01BF0842" w14:textId="77777777" w:rsidTr="006B5BF3">
        <w:tc>
          <w:tcPr>
            <w:tcW w:w="3870" w:type="dxa"/>
          </w:tcPr>
          <w:p w14:paraId="0D66A195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551931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583C706" w14:textId="77777777" w:rsidR="00421B33" w:rsidRPr="003067AA" w:rsidRDefault="00421B33" w:rsidP="00421B33">
            <w:pPr>
              <w:ind w:left="80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7B76EE78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CA761C4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C5E4C8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8AADD5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3DF9331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C29917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2CBE59E" w14:textId="77777777" w:rsidTr="006B5BF3">
        <w:tc>
          <w:tcPr>
            <w:tcW w:w="3870" w:type="dxa"/>
          </w:tcPr>
          <w:p w14:paraId="18AC8706" w14:textId="1CB73ACF" w:rsidR="00421B33" w:rsidRPr="003067AA" w:rsidRDefault="00EE7210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.4)   Charoen Pokphand Jaya Farm (M) Sdn. Bhd.</w:t>
            </w:r>
          </w:p>
        </w:tc>
        <w:tc>
          <w:tcPr>
            <w:tcW w:w="265" w:type="dxa"/>
          </w:tcPr>
          <w:p w14:paraId="2DC4A9C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CB120E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ผลิตและจำหน่ายเนื้อสัตว์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</w:t>
            </w:r>
          </w:p>
        </w:tc>
        <w:tc>
          <w:tcPr>
            <w:tcW w:w="266" w:type="dxa"/>
          </w:tcPr>
          <w:p w14:paraId="624875A4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D5FD1B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C5BB731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58FD074" w14:textId="764D1A8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593CE38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FF0C540" w14:textId="0F8BBDA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60A40C18" w14:textId="77777777" w:rsidTr="006B5BF3">
        <w:tc>
          <w:tcPr>
            <w:tcW w:w="3870" w:type="dxa"/>
          </w:tcPr>
          <w:p w14:paraId="0334AF2D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30FD7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D793100" w14:textId="77777777" w:rsidR="00421B33" w:rsidRPr="003067AA" w:rsidRDefault="00421B33" w:rsidP="00421B33">
            <w:pPr>
              <w:ind w:left="80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3D59AB43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0BF026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908AE3B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D10F1C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3E17A7FF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C94B9A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7B27E1F0" w14:textId="77777777" w:rsidTr="006B5BF3">
        <w:tc>
          <w:tcPr>
            <w:tcW w:w="3870" w:type="dxa"/>
          </w:tcPr>
          <w:p w14:paraId="1070E44A" w14:textId="13488F82" w:rsidR="00421B33" w:rsidRPr="003067AA" w:rsidRDefault="00EE7210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.5)   Linggi Poultry Farm (M) Sdn. Bhd. 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55F2B01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A5B4271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7A10D731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1C7373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2585FE56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07AF0F3" w14:textId="06FF1F56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277A6D99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ECB5FD3" w14:textId="6C6267A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6451E" w:rsidRPr="00C20284" w14:paraId="446E5C79" w14:textId="77777777" w:rsidTr="00AE0775">
        <w:tc>
          <w:tcPr>
            <w:tcW w:w="3870" w:type="dxa"/>
            <w:shd w:val="clear" w:color="auto" w:fill="auto"/>
          </w:tcPr>
          <w:p w14:paraId="27BB765F" w14:textId="77777777" w:rsidR="00A6451E" w:rsidRPr="003067AA" w:rsidRDefault="00A6451E" w:rsidP="00AE0775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DB8E4FD" w14:textId="77777777" w:rsidR="00A6451E" w:rsidRPr="003067AA" w:rsidRDefault="00A6451E" w:rsidP="00AE0775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935ACE2" w14:textId="77777777" w:rsidR="00A6451E" w:rsidRPr="003067AA" w:rsidRDefault="00A6451E" w:rsidP="00AE0775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3B360DF4" w14:textId="77777777" w:rsidR="00A6451E" w:rsidRPr="003067AA" w:rsidRDefault="00A6451E" w:rsidP="00AE0775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3C217CB" w14:textId="77777777" w:rsidR="00A6451E" w:rsidRPr="003067AA" w:rsidRDefault="00A6451E" w:rsidP="00AE0775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68178B87" w14:textId="77777777" w:rsidR="00A6451E" w:rsidRPr="003067AA" w:rsidRDefault="00A6451E" w:rsidP="00AE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A50B081" w14:textId="77777777" w:rsidR="00A6451E" w:rsidRPr="003067AA" w:rsidRDefault="00A6451E" w:rsidP="00AE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0255F" w14:textId="77777777" w:rsidR="00A6451E" w:rsidRPr="003067AA" w:rsidRDefault="00A6451E" w:rsidP="00AE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8F6858E" w14:textId="77777777" w:rsidR="00A6451E" w:rsidRPr="003067AA" w:rsidRDefault="00A6451E" w:rsidP="00AE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9896239" w14:textId="77777777" w:rsidTr="006B5BF3">
        <w:tc>
          <w:tcPr>
            <w:tcW w:w="3870" w:type="dxa"/>
          </w:tcPr>
          <w:p w14:paraId="4413AE8C" w14:textId="24CD15D4" w:rsidR="00421B33" w:rsidRPr="003067AA" w:rsidRDefault="00EE7210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.6)   PK Agro-Industry Products (M) Sdn. Bhd.</w:t>
            </w:r>
          </w:p>
        </w:tc>
        <w:tc>
          <w:tcPr>
            <w:tcW w:w="265" w:type="dxa"/>
          </w:tcPr>
          <w:p w14:paraId="421BFC2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6A59FCA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5AEFDBA0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EC981C3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5383DA40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4589CE0" w14:textId="0461D095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5686E5C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0294003" w14:textId="3763B069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6DCFD4F3" w14:textId="77777777" w:rsidTr="006B5BF3">
        <w:tc>
          <w:tcPr>
            <w:tcW w:w="3870" w:type="dxa"/>
          </w:tcPr>
          <w:p w14:paraId="4689E1D9" w14:textId="77777777" w:rsidR="00421B33" w:rsidRPr="003067AA" w:rsidRDefault="00421B33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2AA241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43658AC" w14:textId="77777777" w:rsidR="00421B33" w:rsidRPr="003067AA" w:rsidRDefault="00421B33" w:rsidP="00421B33">
            <w:pPr>
              <w:ind w:left="80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 และเลี้ยงสัตว์</w:t>
            </w:r>
          </w:p>
        </w:tc>
        <w:tc>
          <w:tcPr>
            <w:tcW w:w="266" w:type="dxa"/>
          </w:tcPr>
          <w:p w14:paraId="73F496AC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9453CAC" w14:textId="77777777" w:rsidR="00421B33" w:rsidRPr="003067AA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0355373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8CF28C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1E5B8D5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94A2DE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0F303438" w14:textId="77777777" w:rsidTr="006B5BF3">
        <w:tc>
          <w:tcPr>
            <w:tcW w:w="3870" w:type="dxa"/>
          </w:tcPr>
          <w:p w14:paraId="59296CE8" w14:textId="1174B0B6" w:rsidR="00421B33" w:rsidRPr="003067AA" w:rsidRDefault="00EE7210" w:rsidP="00421B33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21B33" w:rsidRPr="003067AA">
              <w:rPr>
                <w:rFonts w:asciiTheme="majorBidi" w:hAnsiTheme="majorBidi" w:cstheme="majorBidi"/>
                <w:sz w:val="24"/>
                <w:szCs w:val="24"/>
              </w:rPr>
              <w:t>.7)   Teck Huat Farming Sdn. Bhd.</w:t>
            </w:r>
          </w:p>
        </w:tc>
        <w:tc>
          <w:tcPr>
            <w:tcW w:w="265" w:type="dxa"/>
          </w:tcPr>
          <w:p w14:paraId="2543D93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6F12A7D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CF7BB86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E1F3C6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4551C294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CA284D3" w14:textId="378B894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31CE836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A9487F2" w14:textId="19917E9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6BFC3E4E" w14:textId="77777777" w:rsidTr="00F876D9">
        <w:trPr>
          <w:trHeight w:val="20"/>
        </w:trPr>
        <w:tc>
          <w:tcPr>
            <w:tcW w:w="3870" w:type="dxa"/>
            <w:hideMark/>
          </w:tcPr>
          <w:p w14:paraId="47501200" w14:textId="5D36D27E" w:rsidR="00421B33" w:rsidRPr="003067AA" w:rsidRDefault="00EE7210" w:rsidP="00421B33">
            <w:pPr>
              <w:tabs>
                <w:tab w:val="clear" w:pos="227"/>
                <w:tab w:val="left" w:pos="72"/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421B33"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  Coinaton Investments Limited</w:t>
            </w:r>
          </w:p>
        </w:tc>
        <w:tc>
          <w:tcPr>
            <w:tcW w:w="265" w:type="dxa"/>
          </w:tcPr>
          <w:p w14:paraId="65CF52AE" w14:textId="77777777" w:rsidR="00421B33" w:rsidRPr="003067AA" w:rsidRDefault="00421B33" w:rsidP="00421B33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5DA3BE6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DCBF2B8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42B685E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504FAACD" w14:textId="77777777" w:rsidR="00421B33" w:rsidRPr="003067AA" w:rsidRDefault="00421B33" w:rsidP="00421B33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B584D59" w14:textId="7F1EDFA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59BFEC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6C8957DA" w14:textId="3866357C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639AF610" w14:textId="77777777" w:rsidTr="006B5BF3">
        <w:trPr>
          <w:trHeight w:val="288"/>
        </w:trPr>
        <w:tc>
          <w:tcPr>
            <w:tcW w:w="3870" w:type="dxa"/>
          </w:tcPr>
          <w:p w14:paraId="46EF16C5" w14:textId="77777777" w:rsidR="00421B33" w:rsidRPr="003067AA" w:rsidRDefault="00421B33" w:rsidP="00421B33">
            <w:pPr>
              <w:tabs>
                <w:tab w:val="left" w:pos="162"/>
                <w:tab w:val="left" w:pos="342"/>
                <w:tab w:val="left" w:pos="522"/>
                <w:tab w:val="center" w:pos="629"/>
              </w:tabs>
              <w:ind w:left="339" w:right="-135" w:hanging="18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D4954B6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43BF74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14B036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7B8F71C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6DECD1CC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1397D2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8295A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B3539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D0C2CBF" w14:textId="77777777" w:rsidTr="006B5BF3">
        <w:trPr>
          <w:trHeight w:val="20"/>
        </w:trPr>
        <w:tc>
          <w:tcPr>
            <w:tcW w:w="3870" w:type="dxa"/>
          </w:tcPr>
          <w:p w14:paraId="13BB7647" w14:textId="03653F7F" w:rsidR="00421B33" w:rsidRPr="003067AA" w:rsidRDefault="00421B33" w:rsidP="00421B33">
            <w:pPr>
              <w:tabs>
                <w:tab w:val="clear" w:pos="227"/>
                <w:tab w:val="left" w:pos="72"/>
              </w:tabs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E72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CPF (India) Private Limited</w:t>
            </w:r>
          </w:p>
        </w:tc>
        <w:tc>
          <w:tcPr>
            <w:tcW w:w="265" w:type="dxa"/>
          </w:tcPr>
          <w:p w14:paraId="19B5459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A3C0D8B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ผลิตและจำหน่ายอาหารสัตว์ เลี้ยงสัตว์</w:t>
            </w:r>
          </w:p>
        </w:tc>
        <w:tc>
          <w:tcPr>
            <w:tcW w:w="266" w:type="dxa"/>
          </w:tcPr>
          <w:p w14:paraId="4CE07D37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307A26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</w:tcPr>
          <w:p w14:paraId="6DCAF578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E37EB7D" w14:textId="3F29C07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6251EDA7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C17184D" w14:textId="31AC19BF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3E553A41" w14:textId="77777777" w:rsidTr="006B5BF3">
        <w:trPr>
          <w:trHeight w:val="20"/>
        </w:trPr>
        <w:tc>
          <w:tcPr>
            <w:tcW w:w="3870" w:type="dxa"/>
          </w:tcPr>
          <w:p w14:paraId="771D6F14" w14:textId="77777777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F3B4E5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397E60" w14:textId="77777777" w:rsidR="00421B33" w:rsidRPr="003067AA" w:rsidRDefault="00421B33" w:rsidP="00421B33">
            <w:pPr>
              <w:ind w:right="-135" w:firstLine="7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75B2251A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E465CCB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C62A57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71EE1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C8B75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2F22C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6F1D9C01" w14:textId="77777777" w:rsidTr="006B5BF3">
        <w:trPr>
          <w:trHeight w:val="20"/>
        </w:trPr>
        <w:tc>
          <w:tcPr>
            <w:tcW w:w="3870" w:type="dxa"/>
          </w:tcPr>
          <w:p w14:paraId="66A8A36B" w14:textId="61BD74BC" w:rsidR="00421B33" w:rsidRPr="003067AA" w:rsidRDefault="00421B33" w:rsidP="00421B33">
            <w:pPr>
              <w:tabs>
                <w:tab w:val="clear" w:pos="1644"/>
                <w:tab w:val="left" w:pos="16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56C8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067AA">
              <w:rPr>
                <w:rFonts w:asciiTheme="majorBidi" w:hAnsiTheme="majorBidi" w:cstheme="majorBidi"/>
                <w:sz w:val="24"/>
                <w:szCs w:val="24"/>
              </w:rPr>
              <w:t>.1)   Lotus Aquaculture Lanka (Private) Limited</w:t>
            </w:r>
          </w:p>
        </w:tc>
        <w:tc>
          <w:tcPr>
            <w:tcW w:w="265" w:type="dxa"/>
          </w:tcPr>
          <w:p w14:paraId="6E923342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9C560B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โรงเพาะฟักลูกกุ้ง ฟาร์มกุ้ง และห้องเย็น</w:t>
            </w:r>
          </w:p>
        </w:tc>
        <w:tc>
          <w:tcPr>
            <w:tcW w:w="266" w:type="dxa"/>
          </w:tcPr>
          <w:p w14:paraId="241B2791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0C9A13E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123BB0E0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6FD43B0" w14:textId="3FC9808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  <w:tc>
          <w:tcPr>
            <w:tcW w:w="270" w:type="dxa"/>
          </w:tcPr>
          <w:p w14:paraId="0D1A8744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DC3E464" w14:textId="52F6C3AD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</w:tr>
      <w:tr w:rsidR="00421B33" w:rsidRPr="00C20284" w14:paraId="0653F6FC" w14:textId="77777777" w:rsidTr="006B5BF3">
        <w:trPr>
          <w:trHeight w:val="20"/>
        </w:trPr>
        <w:tc>
          <w:tcPr>
            <w:tcW w:w="3870" w:type="dxa"/>
          </w:tcPr>
          <w:p w14:paraId="5DF6BDBC" w14:textId="3A15DD4F" w:rsidR="00421B33" w:rsidRPr="003067AA" w:rsidRDefault="00421B33" w:rsidP="00421B33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56C8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 CPF Japan Co., Ltd. </w:t>
            </w:r>
          </w:p>
        </w:tc>
        <w:tc>
          <w:tcPr>
            <w:tcW w:w="265" w:type="dxa"/>
          </w:tcPr>
          <w:p w14:paraId="5DD9BA60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CFCFF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336AF1F4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8D0FDB3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1" w:type="dxa"/>
          </w:tcPr>
          <w:p w14:paraId="74A1909E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536005F" w14:textId="30549914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33B929D5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86AAD1" w14:textId="0C174F6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421B33" w:rsidRPr="00C20284" w14:paraId="38E16023" w14:textId="77777777" w:rsidTr="006B5BF3">
        <w:trPr>
          <w:trHeight w:val="20"/>
        </w:trPr>
        <w:tc>
          <w:tcPr>
            <w:tcW w:w="3870" w:type="dxa"/>
          </w:tcPr>
          <w:p w14:paraId="5E36D9F7" w14:textId="77777777" w:rsidR="00421B33" w:rsidRPr="003067AA" w:rsidRDefault="00421B33" w:rsidP="00421B33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7954D050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C8895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อาหารแปรรูปจากเนื้อสัตว์และ  </w:t>
            </w:r>
          </w:p>
        </w:tc>
        <w:tc>
          <w:tcPr>
            <w:tcW w:w="266" w:type="dxa"/>
          </w:tcPr>
          <w:p w14:paraId="394AC22D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0808D3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3473D46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06903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9D7ED3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BB34EC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BE6C181" w14:textId="77777777" w:rsidTr="006B5BF3">
        <w:trPr>
          <w:trHeight w:val="20"/>
        </w:trPr>
        <w:tc>
          <w:tcPr>
            <w:tcW w:w="3870" w:type="dxa"/>
          </w:tcPr>
          <w:p w14:paraId="3931FBA0" w14:textId="77777777" w:rsidR="00421B33" w:rsidRPr="003067AA" w:rsidRDefault="00421B33" w:rsidP="00421B33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4D8F0BF4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3CA7FE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</w:t>
            </w:r>
          </w:p>
        </w:tc>
        <w:tc>
          <w:tcPr>
            <w:tcW w:w="266" w:type="dxa"/>
          </w:tcPr>
          <w:p w14:paraId="0A98DEB1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A3DAC2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A0C0FA2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C07472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4014E8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26EB37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34CC78BC" w14:textId="77777777" w:rsidTr="006B5BF3">
        <w:trPr>
          <w:trHeight w:val="20"/>
        </w:trPr>
        <w:tc>
          <w:tcPr>
            <w:tcW w:w="3870" w:type="dxa"/>
            <w:hideMark/>
          </w:tcPr>
          <w:p w14:paraId="1E9A53D6" w14:textId="3C8D7756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56C8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  CPVN Limited</w:t>
            </w:r>
          </w:p>
        </w:tc>
        <w:tc>
          <w:tcPr>
            <w:tcW w:w="265" w:type="dxa"/>
          </w:tcPr>
          <w:p w14:paraId="218EEBFF" w14:textId="77777777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3005268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E661F2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EC6A816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562B415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4757480" w14:textId="38816C88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903358E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4B2A675F" w14:textId="5DB373C3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775DF914" w14:textId="77777777" w:rsidTr="006B5BF3">
        <w:trPr>
          <w:trHeight w:val="20"/>
        </w:trPr>
        <w:tc>
          <w:tcPr>
            <w:tcW w:w="3870" w:type="dxa"/>
          </w:tcPr>
          <w:p w14:paraId="23409A3E" w14:textId="77777777" w:rsidR="00421B33" w:rsidRPr="003067AA" w:rsidRDefault="00421B33" w:rsidP="00421B33">
            <w:pPr>
              <w:tabs>
                <w:tab w:val="left" w:pos="162"/>
                <w:tab w:val="center" w:pos="629"/>
              </w:tabs>
              <w:ind w:left="-108"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069FD1E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200B0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545FBE" w14:textId="77777777" w:rsidR="00421B33" w:rsidRPr="003067AA" w:rsidRDefault="00421B33" w:rsidP="00421B33">
            <w:pPr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CE9CD79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07C5F72" w14:textId="77777777" w:rsidR="00421B33" w:rsidRPr="003067AA" w:rsidRDefault="00421B33" w:rsidP="00421B33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664CA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596FA3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C0999C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2BAA9027" w14:textId="77777777" w:rsidTr="006B5BF3">
        <w:trPr>
          <w:trHeight w:val="20"/>
        </w:trPr>
        <w:tc>
          <w:tcPr>
            <w:tcW w:w="3870" w:type="dxa"/>
            <w:hideMark/>
          </w:tcPr>
          <w:p w14:paraId="6B296987" w14:textId="5E1F203D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0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 Forward Pass Limited </w:t>
            </w:r>
          </w:p>
        </w:tc>
        <w:tc>
          <w:tcPr>
            <w:tcW w:w="265" w:type="dxa"/>
          </w:tcPr>
          <w:p w14:paraId="2EC24439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DC01300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CA5CE19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FE092E2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656FE767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0D4BA3" w14:textId="582D7632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461B714C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5D65C95" w14:textId="12C53B70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13FCF4F1" w14:textId="77777777" w:rsidTr="006B5BF3">
        <w:trPr>
          <w:trHeight w:val="20"/>
        </w:trPr>
        <w:tc>
          <w:tcPr>
            <w:tcW w:w="3870" w:type="dxa"/>
          </w:tcPr>
          <w:p w14:paraId="496901B5" w14:textId="77777777" w:rsidR="00421B33" w:rsidRPr="003067AA" w:rsidRDefault="00421B33" w:rsidP="00421B33">
            <w:pPr>
              <w:tabs>
                <w:tab w:val="clear" w:pos="680"/>
                <w:tab w:val="left" w:pos="342"/>
                <w:tab w:val="decimal" w:pos="522"/>
                <w:tab w:val="center" w:pos="629"/>
                <w:tab w:val="center" w:pos="663"/>
                <w:tab w:val="center" w:pos="797"/>
              </w:tabs>
              <w:ind w:left="249" w:right="-198" w:firstLine="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C7358EA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026F2E1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14094D5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59A62DB" w14:textId="77777777" w:rsidR="00421B33" w:rsidRPr="0086003F" w:rsidRDefault="00421B33" w:rsidP="00421B33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ECF3D3C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5F6CE553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FA67E0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3D9EAB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1EA816FF" w14:textId="77777777" w:rsidTr="006B5BF3">
        <w:trPr>
          <w:trHeight w:val="20"/>
        </w:trPr>
        <w:tc>
          <w:tcPr>
            <w:tcW w:w="3870" w:type="dxa"/>
            <w:hideMark/>
          </w:tcPr>
          <w:p w14:paraId="2621B811" w14:textId="776970AF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0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New Splendid Holdings Limited </w:t>
            </w:r>
          </w:p>
        </w:tc>
        <w:tc>
          <w:tcPr>
            <w:tcW w:w="265" w:type="dxa"/>
          </w:tcPr>
          <w:p w14:paraId="769F26A2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529A1979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CD02446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80C9228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754FE4C4" w14:textId="77777777" w:rsidR="00421B33" w:rsidRPr="003067AA" w:rsidRDefault="00421B33" w:rsidP="00421B33">
            <w:pPr>
              <w:ind w:left="-71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08240C" w14:textId="631C3F5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45BA91D" w14:textId="77777777" w:rsidR="00421B33" w:rsidRPr="003067AA" w:rsidRDefault="00421B33" w:rsidP="00421B33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73A5AF" w14:textId="1776203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421B33" w:rsidRPr="00C20284" w14:paraId="5C8E2833" w14:textId="77777777" w:rsidTr="006B5BF3">
        <w:trPr>
          <w:trHeight w:val="20"/>
        </w:trPr>
        <w:tc>
          <w:tcPr>
            <w:tcW w:w="3870" w:type="dxa"/>
          </w:tcPr>
          <w:p w14:paraId="3187082F" w14:textId="77777777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2451BADC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E7A3DD8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A382F3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5E38B4E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7563FFCE" w14:textId="77777777" w:rsidR="00421B33" w:rsidRPr="003067AA" w:rsidRDefault="00421B33" w:rsidP="00421B33">
            <w:pPr>
              <w:ind w:left="-71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18598530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5745F3" w14:textId="77777777" w:rsidR="00421B33" w:rsidRPr="003067AA" w:rsidRDefault="00421B33" w:rsidP="00421B33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234801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21B33" w:rsidRPr="00C20284" w14:paraId="5147745E" w14:textId="77777777" w:rsidTr="006B5BF3">
        <w:trPr>
          <w:trHeight w:val="20"/>
        </w:trPr>
        <w:tc>
          <w:tcPr>
            <w:tcW w:w="3870" w:type="dxa"/>
          </w:tcPr>
          <w:p w14:paraId="54A92490" w14:textId="756D3C9F" w:rsidR="00421B33" w:rsidRPr="003067AA" w:rsidRDefault="00421B33" w:rsidP="00421B33">
            <w:pPr>
              <w:ind w:left="-108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300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  <w:r w:rsidRPr="003067A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Norfolk Foods (Private) Limited</w:t>
            </w:r>
          </w:p>
        </w:tc>
        <w:tc>
          <w:tcPr>
            <w:tcW w:w="265" w:type="dxa"/>
          </w:tcPr>
          <w:p w14:paraId="77EC81B3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738A49E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63100D26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9D55D24" w14:textId="77777777" w:rsidR="00421B33" w:rsidRPr="0086003F" w:rsidRDefault="00421B33" w:rsidP="00421B33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003F">
              <w:rPr>
                <w:rFonts w:asciiTheme="majorBidi" w:hAnsiTheme="majorBidi" w:cstheme="majorBidi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09633554" w14:textId="77777777" w:rsidR="00421B33" w:rsidRPr="003067AA" w:rsidRDefault="00421B33" w:rsidP="00421B33">
            <w:pPr>
              <w:ind w:left="-71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3E0185BF" w14:textId="4DB7E5DE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80.00</w:t>
            </w:r>
          </w:p>
        </w:tc>
        <w:tc>
          <w:tcPr>
            <w:tcW w:w="270" w:type="dxa"/>
          </w:tcPr>
          <w:p w14:paraId="5B74CCFF" w14:textId="77777777" w:rsidR="00421B33" w:rsidRPr="003067AA" w:rsidRDefault="00421B33" w:rsidP="00421B33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E93FF5" w14:textId="124E9F9B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80.00</w:t>
            </w:r>
          </w:p>
        </w:tc>
      </w:tr>
      <w:tr w:rsidR="00421B33" w:rsidRPr="00C20284" w14:paraId="595BCB5C" w14:textId="77777777" w:rsidTr="006B5BF3">
        <w:trPr>
          <w:trHeight w:val="20"/>
        </w:trPr>
        <w:tc>
          <w:tcPr>
            <w:tcW w:w="3870" w:type="dxa"/>
          </w:tcPr>
          <w:p w14:paraId="3D48163C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1189DEB5" w14:textId="77777777" w:rsidR="00421B33" w:rsidRPr="003067AA" w:rsidRDefault="00421B33" w:rsidP="00421B33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131703C" w14:textId="77777777" w:rsidR="00421B33" w:rsidRPr="003067AA" w:rsidRDefault="00421B33" w:rsidP="00421B33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67A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10ABADA1" w14:textId="77777777" w:rsidR="00421B33" w:rsidRPr="003067AA" w:rsidRDefault="00421B33" w:rsidP="00421B33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30A878" w14:textId="77777777" w:rsidR="00421B33" w:rsidRPr="003067AA" w:rsidRDefault="00421B33" w:rsidP="00421B33">
            <w:pPr>
              <w:ind w:left="-71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6BBD929" w14:textId="77777777" w:rsidR="00421B33" w:rsidRPr="003067AA" w:rsidRDefault="00421B33" w:rsidP="00421B33">
            <w:pPr>
              <w:ind w:left="-71" w:right="-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</w:tcPr>
          <w:p w14:paraId="7F86E45D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F3C841" w14:textId="77777777" w:rsidR="00421B33" w:rsidRPr="003067AA" w:rsidRDefault="00421B33" w:rsidP="00421B33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566B36" w14:textId="77777777" w:rsidR="00421B33" w:rsidRPr="003067AA" w:rsidRDefault="00421B33" w:rsidP="0042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</w:tbl>
    <w:p w14:paraId="319572F9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D68792C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</w:tabs>
        <w:spacing w:line="240" w:lineRule="auto"/>
        <w:ind w:left="324" w:right="-43" w:hanging="144"/>
        <w:rPr>
          <w:rFonts w:asciiTheme="majorBidi" w:hAnsiTheme="majorBidi" w:cstheme="majorBidi"/>
          <w:sz w:val="24"/>
          <w:szCs w:val="24"/>
        </w:rPr>
      </w:pPr>
      <w:r w:rsidRPr="003067AA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3067AA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3067AA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3067AA">
        <w:rPr>
          <w:rFonts w:asciiTheme="majorBidi" w:hAnsiTheme="majorBidi" w:cstheme="majorBidi"/>
          <w:sz w:val="24"/>
          <w:szCs w:val="24"/>
          <w:cs/>
        </w:rPr>
        <w:tab/>
      </w:r>
      <w:r w:rsidRPr="003067AA">
        <w:rPr>
          <w:rFonts w:asciiTheme="majorBidi" w:hAnsiTheme="majorBidi" w:cstheme="majorBidi"/>
          <w:sz w:val="24"/>
          <w:szCs w:val="24"/>
        </w:rPr>
        <w:t xml:space="preserve">   </w:t>
      </w:r>
      <w:r w:rsidRPr="003067AA">
        <w:rPr>
          <w:rFonts w:asciiTheme="majorBidi" w:hAnsiTheme="majorBidi" w:cstheme="majorBidi"/>
          <w:sz w:val="24"/>
          <w:szCs w:val="24"/>
          <w:cs/>
        </w:rPr>
        <w:t>กลุ่มบริษัทมีอำนาจควบคุมบริษัทดังกล่าว</w:t>
      </w:r>
    </w:p>
    <w:p w14:paraId="3BFD681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24" w:right="-43" w:hanging="144"/>
        <w:rPr>
          <w:rFonts w:asciiTheme="majorBidi" w:hAnsiTheme="majorBidi" w:cstheme="majorBidi"/>
          <w:sz w:val="24"/>
          <w:szCs w:val="24"/>
        </w:rPr>
      </w:pPr>
      <w:r w:rsidRPr="003067AA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3067AA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3067AA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3067AA">
        <w:rPr>
          <w:rFonts w:asciiTheme="majorBidi" w:hAnsiTheme="majorBidi" w:cstheme="majorBidi"/>
          <w:sz w:val="24"/>
          <w:szCs w:val="24"/>
          <w:cs/>
        </w:rPr>
        <w:tab/>
      </w:r>
      <w:r w:rsidRPr="003067AA">
        <w:rPr>
          <w:rFonts w:asciiTheme="majorBidi" w:hAnsiTheme="majorBidi" w:cstheme="majorBidi"/>
          <w:sz w:val="24"/>
          <w:szCs w:val="24"/>
        </w:rPr>
        <w:t xml:space="preserve">   </w:t>
      </w:r>
      <w:r w:rsidRPr="003067AA">
        <w:rPr>
          <w:rFonts w:asciiTheme="majorBidi" w:hAnsiTheme="majorBidi" w:cstheme="majorBidi"/>
          <w:sz w:val="24"/>
          <w:szCs w:val="24"/>
          <w:cs/>
        </w:rPr>
        <w:t>หยุดการประกอบกิจการ</w:t>
      </w:r>
    </w:p>
    <w:p w14:paraId="038F5C2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95" w:right="-43" w:hanging="315"/>
        <w:rPr>
          <w:rFonts w:asciiTheme="majorBidi" w:hAnsiTheme="majorBidi" w:cstheme="majorBidi"/>
          <w:sz w:val="28"/>
          <w:szCs w:val="28"/>
        </w:rPr>
      </w:pPr>
      <w:r w:rsidRPr="003067AA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3067AA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Pr="003067AA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3067AA">
        <w:rPr>
          <w:rFonts w:asciiTheme="majorBidi" w:hAnsiTheme="majorBidi" w:cstheme="majorBidi"/>
          <w:sz w:val="24"/>
          <w:szCs w:val="24"/>
        </w:rPr>
        <w:t xml:space="preserve">   </w:t>
      </w:r>
      <w:r w:rsidRPr="003067AA">
        <w:rPr>
          <w:rFonts w:asciiTheme="majorBidi" w:hAnsiTheme="majorBidi" w:cstheme="majorBidi" w:hint="cs"/>
          <w:sz w:val="24"/>
          <w:szCs w:val="24"/>
          <w:cs/>
        </w:rPr>
        <w:t xml:space="preserve"> ปิดกิจการ</w:t>
      </w: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CE17AF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lastRenderedPageBreak/>
        <w:t>เกณฑ์การจัดทำงบการเงิน</w:t>
      </w:r>
    </w:p>
    <w:p w14:paraId="566F692B" w14:textId="77777777" w:rsidR="006C72E9" w:rsidRPr="003067AA" w:rsidRDefault="006C72E9" w:rsidP="006C72E9">
      <w:pPr>
        <w:rPr>
          <w:rFonts w:asciiTheme="majorBidi" w:hAnsiTheme="majorBidi" w:cstheme="majorBidi"/>
          <w:sz w:val="28"/>
          <w:szCs w:val="28"/>
        </w:rPr>
      </w:pPr>
    </w:p>
    <w:p w14:paraId="0B22733C" w14:textId="71FD9F85" w:rsidR="006C72E9" w:rsidRPr="000840F7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096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B40967">
        <w:rPr>
          <w:rFonts w:asciiTheme="majorBidi" w:hAnsiTheme="majorBidi" w:cstheme="majorBidi"/>
          <w:sz w:val="30"/>
          <w:szCs w:val="30"/>
        </w:rPr>
        <w:br/>
      </w:r>
      <w:r w:rsidRPr="00B40967">
        <w:rPr>
          <w:rFonts w:asciiTheme="majorBidi" w:hAnsiTheme="majorBidi" w:cstheme="majorBidi"/>
          <w:sz w:val="30"/>
          <w:szCs w:val="30"/>
          <w:cs/>
        </w:rPr>
        <w:t>โดยสภาวิชาชีพบัญชีฯ กฎระเบียบและประกาศคณะกรรมการกำกับหลักทรัพย์และตลาดหลักทรัพย์ที่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0840F7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="00075CAB">
        <w:rPr>
          <w:rFonts w:asciiTheme="majorBidi" w:hAnsiTheme="majorBidi" w:cstheme="majorBidi"/>
          <w:sz w:val="30"/>
          <w:szCs w:val="30"/>
        </w:rPr>
        <w:t xml:space="preserve"> </w:t>
      </w:r>
      <w:r w:rsidR="00075CAB">
        <w:rPr>
          <w:rFonts w:asciiTheme="majorBidi" w:hAnsiTheme="majorBidi" w:cstheme="majorBidi" w:hint="cs"/>
          <w:sz w:val="30"/>
          <w:szCs w:val="30"/>
          <w:cs/>
        </w:rPr>
        <w:t xml:space="preserve">ยกเว้นที่ได้เปิดเผยไว้ในหมายเหตุข้อ </w:t>
      </w:r>
      <w:r w:rsidR="00075CAB">
        <w:rPr>
          <w:rFonts w:asciiTheme="majorBidi" w:hAnsiTheme="majorBidi" w:cstheme="majorBidi"/>
          <w:sz w:val="30"/>
          <w:szCs w:val="30"/>
        </w:rPr>
        <w:t>3</w:t>
      </w:r>
    </w:p>
    <w:p w14:paraId="43AB8BC1" w14:textId="77777777" w:rsidR="006C72E9" w:rsidRPr="000840F7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1D457B" w14:textId="77777777" w:rsidR="006C72E9" w:rsidRPr="00B40967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งบการเงินรวมประกอบด้วยงบการเงินของกลุ่มบริษัท 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0840F7">
        <w:rPr>
          <w:rFonts w:asciiTheme="majorBidi" w:hAnsi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B23EA7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6B39BE7" w14:textId="6FD024B8" w:rsidR="00CC4DA4" w:rsidRPr="003067AA" w:rsidRDefault="00CC4DA4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 w:hint="cs"/>
          <w:szCs w:val="30"/>
          <w:cs/>
        </w:rPr>
        <w:t>การเปลี่ยนแปลงนโยบายการบัญชี</w:t>
      </w:r>
    </w:p>
    <w:p w14:paraId="0D15CB25" w14:textId="77777777" w:rsidR="00CC38C3" w:rsidRDefault="00CC38C3" w:rsidP="00CC3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0BB37761" w14:textId="0EC574FE" w:rsidR="00CC38C3" w:rsidRDefault="00CC38C3" w:rsidP="00CC3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 w:hint="cs"/>
          <w:sz w:val="30"/>
          <w:szCs w:val="30"/>
          <w:cs/>
        </w:rPr>
        <w:t>ตั้งแต่วันที่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2565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กลุ่มบริษัทเปลี่ยนนโยบายการบัญชี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เรื่องการวัดมูลค่าอสังหาริมทรัพย์เพื่อการลงทุนจากวิธีราคาทุน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สุทธิจากค่าเสื่อมราคาสะสม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และผลขาดทุนจากการด้อยค่าสะสม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เป็นวิธีมูลค่ายุติธรรมตามมาตรฐานการบัญชีฉบับที่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40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>อสังหาริมทรัพย์เพื่อการลงทุน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ทั้งนี้เพื่อให้งบการเงินสะท้อนมูลค่ายุติธรรมของอสังหาริมทรัพย์เพื่อการลงทุน</w:t>
      </w:r>
      <w:r w:rsidR="00223386" w:rsidRPr="003067A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="002242DB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060EB2">
        <w:rPr>
          <w:rFonts w:asciiTheme="majorBidi" w:hAnsiTheme="majorBidi" w:cstheme="majorBidi" w:hint="cs"/>
          <w:sz w:val="30"/>
          <w:szCs w:val="30"/>
          <w:cs/>
        </w:rPr>
        <w:t>ใช้งบ</w:t>
      </w:r>
      <w:r w:rsidR="00E84E54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ได้รับข้อมูลที่เกี่ยวข้องกับการตัดสินใจมากยิ่งขึ้น</w:t>
      </w:r>
    </w:p>
    <w:p w14:paraId="7EF77A7C" w14:textId="77777777" w:rsidR="00CC38C3" w:rsidRDefault="00CC38C3" w:rsidP="00CC3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7722D45D" w14:textId="658D8D5D" w:rsidR="00CC38C3" w:rsidRDefault="00CC38C3" w:rsidP="00CC3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067AA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กลุ่มบริษัทประเมินมูลค่ายุติธรรมของอสังหาริมทรัพย์เพื่อการลงทุนโดยผู้ประเมินราคาอิสระ</w:t>
      </w:r>
      <w:r w:rsidRPr="003067A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2"/>
          <w:sz w:val="30"/>
          <w:szCs w:val="30"/>
          <w:cs/>
        </w:rPr>
        <w:t>และได้ปรับปรุงย้อนหลังสำหรับข้อมูลเปรียบเทียบที่นำเสนอในงวดก่อน</w:t>
      </w:r>
      <w:r w:rsidRPr="003067A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2"/>
          <w:sz w:val="30"/>
          <w:szCs w:val="30"/>
          <w:cs/>
        </w:rPr>
        <w:t>ดังนี้</w:t>
      </w:r>
    </w:p>
    <w:p w14:paraId="4C1EA20D" w14:textId="77777777" w:rsidR="00B6105D" w:rsidRDefault="00AF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  <w:r>
        <w:rPr>
          <w:rFonts w:asciiTheme="majorBidi" w:hAnsiTheme="majorBidi"/>
          <w:spacing w:val="2"/>
          <w:sz w:val="30"/>
          <w:szCs w:val="30"/>
        </w:rPr>
        <w:br w:type="page"/>
      </w:r>
    </w:p>
    <w:p w14:paraId="783693CC" w14:textId="4E3BBD44" w:rsidR="00B6105D" w:rsidRDefault="00B6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  <w:sectPr w:rsidR="00B6105D" w:rsidSect="002C42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07" w:bottom="576" w:left="1152" w:header="720" w:footer="288" w:gutter="0"/>
          <w:pgNumType w:start="23"/>
          <w:cols w:space="708"/>
          <w:docGrid w:linePitch="360"/>
        </w:sectPr>
      </w:pPr>
    </w:p>
    <w:tbl>
      <w:tblPr>
        <w:tblW w:w="144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788"/>
        <w:gridCol w:w="1439"/>
        <w:gridCol w:w="270"/>
        <w:gridCol w:w="1350"/>
        <w:gridCol w:w="243"/>
        <w:gridCol w:w="1559"/>
        <w:gridCol w:w="270"/>
        <w:gridCol w:w="1530"/>
        <w:gridCol w:w="270"/>
        <w:gridCol w:w="1355"/>
        <w:gridCol w:w="237"/>
        <w:gridCol w:w="1559"/>
        <w:gridCol w:w="270"/>
        <w:gridCol w:w="1350"/>
      </w:tblGrid>
      <w:tr w:rsidR="00492C9D" w:rsidRPr="00A57B00" w14:paraId="2486584F" w14:textId="77777777" w:rsidTr="00492C9D">
        <w:trPr>
          <w:trHeight w:hRule="exact" w:val="367"/>
        </w:trPr>
        <w:tc>
          <w:tcPr>
            <w:tcW w:w="2788" w:type="dxa"/>
          </w:tcPr>
          <w:p w14:paraId="4E4B7C5D" w14:textId="77777777" w:rsidR="00492C9D" w:rsidRPr="00A57B00" w:rsidRDefault="00492C9D" w:rsidP="00DA6BB2">
            <w:pPr>
              <w:tabs>
                <w:tab w:val="left" w:pos="342"/>
              </w:tabs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2" w:type="dxa"/>
            <w:gridSpan w:val="13"/>
          </w:tcPr>
          <w:p w14:paraId="40EECEF5" w14:textId="6F759160" w:rsidR="00492C9D" w:rsidRPr="00A57B00" w:rsidRDefault="00492C9D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92C9D" w:rsidRPr="00A57B00" w14:paraId="7159367B" w14:textId="77777777" w:rsidTr="00776E01">
        <w:trPr>
          <w:trHeight w:hRule="exact" w:val="441"/>
        </w:trPr>
        <w:tc>
          <w:tcPr>
            <w:tcW w:w="2788" w:type="dxa"/>
          </w:tcPr>
          <w:p w14:paraId="50F6973B" w14:textId="77777777" w:rsidR="00492C9D" w:rsidRPr="00A57B00" w:rsidRDefault="00492C9D" w:rsidP="006E3DE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2" w:type="dxa"/>
            <w:gridSpan w:val="13"/>
          </w:tcPr>
          <w:p w14:paraId="1F1485AE" w14:textId="7BEC7780" w:rsidR="00492C9D" w:rsidRPr="00A57B00" w:rsidRDefault="00492C9D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D1996" w:rsidRPr="00A57B00" w14:paraId="2EDCD38E" w14:textId="77777777" w:rsidTr="00492C9D">
        <w:trPr>
          <w:trHeight w:hRule="exact" w:val="441"/>
        </w:trPr>
        <w:tc>
          <w:tcPr>
            <w:tcW w:w="2788" w:type="dxa"/>
          </w:tcPr>
          <w:p w14:paraId="068BF776" w14:textId="77777777" w:rsidR="00CD1996" w:rsidRPr="00A57B00" w:rsidRDefault="00CD1996" w:rsidP="006E3DE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2A11733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</w:t>
            </w: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03D53F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B90EBC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694CDB2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318A3EE" w14:textId="458125D2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55DDB1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026AF49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1F5124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61916AB" w14:textId="73D99164" w:rsidR="00CD1996" w:rsidRPr="003067AA" w:rsidRDefault="005275E4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F9A8904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778D92D" w14:textId="38EB8D5A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305A01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BD37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50ACC842" w14:textId="77777777" w:rsidTr="00492C9D">
        <w:trPr>
          <w:trHeight w:hRule="exact" w:val="441"/>
        </w:trPr>
        <w:tc>
          <w:tcPr>
            <w:tcW w:w="2788" w:type="dxa"/>
          </w:tcPr>
          <w:p w14:paraId="68ACA9A1" w14:textId="77777777" w:rsidR="00CD1996" w:rsidRPr="00A57B00" w:rsidRDefault="00CD1996" w:rsidP="006E3DE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2F4646C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ริมทรัพย์</w:t>
            </w:r>
          </w:p>
        </w:tc>
        <w:tc>
          <w:tcPr>
            <w:tcW w:w="270" w:type="dxa"/>
          </w:tcPr>
          <w:p w14:paraId="34BD6265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6F7B7B" w14:textId="013B4B43" w:rsidR="00CD1996" w:rsidRPr="003067AA" w:rsidRDefault="007320BE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</w:t>
            </w:r>
          </w:p>
        </w:tc>
        <w:tc>
          <w:tcPr>
            <w:tcW w:w="243" w:type="dxa"/>
          </w:tcPr>
          <w:p w14:paraId="0D8082AC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0748A64" w14:textId="60C1FFD5" w:rsidR="00CD1996" w:rsidRPr="0095561E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71EE0607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6A235E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9DBAB7C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A9D1F7" w14:textId="75161CC7" w:rsidR="00CD1996" w:rsidRPr="003067AA" w:rsidRDefault="005275E4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="000431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ตีราคา</w:t>
            </w:r>
          </w:p>
        </w:tc>
        <w:tc>
          <w:tcPr>
            <w:tcW w:w="237" w:type="dxa"/>
          </w:tcPr>
          <w:p w14:paraId="0A3A6B72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B4E81D2" w14:textId="6F50CFA2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ที่ไม่มี</w:t>
            </w:r>
          </w:p>
        </w:tc>
        <w:tc>
          <w:tcPr>
            <w:tcW w:w="270" w:type="dxa"/>
            <w:vAlign w:val="bottom"/>
          </w:tcPr>
          <w:p w14:paraId="3DD743F5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56F2C9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1E7FFAD9" w14:textId="77777777" w:rsidTr="00492C9D">
        <w:trPr>
          <w:trHeight w:hRule="exact" w:val="441"/>
        </w:trPr>
        <w:tc>
          <w:tcPr>
            <w:tcW w:w="2788" w:type="dxa"/>
          </w:tcPr>
          <w:p w14:paraId="0F8B7182" w14:textId="77777777" w:rsidR="00CD1996" w:rsidRPr="00A57B00" w:rsidRDefault="00CD1996" w:rsidP="006E3DE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38E406C" w14:textId="77777777" w:rsidR="00CD1996" w:rsidRPr="0095561E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70" w:type="dxa"/>
          </w:tcPr>
          <w:p w14:paraId="334A51EB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924E4F" w14:textId="7F755A37" w:rsidR="00CD1996" w:rsidRPr="003067AA" w:rsidRDefault="007320BE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3" w:type="dxa"/>
          </w:tcPr>
          <w:p w14:paraId="56E0E5AC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356063" w14:textId="7D7D9C44" w:rsidR="00CD1996" w:rsidRPr="0095561E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70" w:type="dxa"/>
            <w:vAlign w:val="bottom"/>
          </w:tcPr>
          <w:p w14:paraId="2BBFA2C3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D3E2C9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70" w:type="dxa"/>
          </w:tcPr>
          <w:p w14:paraId="68B031F4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3CDD732" w14:textId="45F88FC1" w:rsidR="00CD1996" w:rsidRPr="003067AA" w:rsidRDefault="000431DF" w:rsidP="005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0D6F48EB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A793E13" w14:textId="7715767B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อำนาจควบคุม</w:t>
            </w:r>
          </w:p>
        </w:tc>
        <w:tc>
          <w:tcPr>
            <w:tcW w:w="270" w:type="dxa"/>
            <w:vAlign w:val="bottom"/>
          </w:tcPr>
          <w:p w14:paraId="284F2FFA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51D5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</w:tr>
      <w:tr w:rsidR="00CD1996" w:rsidRPr="00A57B00" w14:paraId="746C7C69" w14:textId="77777777" w:rsidTr="00492C9D">
        <w:trPr>
          <w:trHeight w:hRule="exact" w:val="146"/>
        </w:trPr>
        <w:tc>
          <w:tcPr>
            <w:tcW w:w="2788" w:type="dxa"/>
          </w:tcPr>
          <w:p w14:paraId="2EC71F97" w14:textId="77777777" w:rsidR="00CD1996" w:rsidRPr="00A57B00" w:rsidRDefault="00CD1996" w:rsidP="006E3DE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813B125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7FAD00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FFA1B2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4C6E46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1C9EF2" w14:textId="2A3F73DB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A861D" w14:textId="77777777" w:rsidR="00CD1996" w:rsidRPr="00A57B00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C7E0C0" w14:textId="77777777" w:rsidR="00CD1996" w:rsidRPr="003067AA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05F3E7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95AA483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D4D7E5E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6AA9B4" w14:textId="3E444D12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D2E7C" w14:textId="77777777" w:rsidR="00CD1996" w:rsidRPr="00A57B0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ED51EB" w14:textId="77777777" w:rsidR="00CD1996" w:rsidRPr="00FB40C0" w:rsidRDefault="00CD1996" w:rsidP="006E3D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40624C02" w14:textId="77777777" w:rsidTr="00492C9D">
        <w:trPr>
          <w:trHeight w:hRule="exact" w:val="441"/>
        </w:trPr>
        <w:tc>
          <w:tcPr>
            <w:tcW w:w="2788" w:type="dxa"/>
          </w:tcPr>
          <w:p w14:paraId="00EDB266" w14:textId="77777777" w:rsidR="00CD1996" w:rsidRPr="00D211AF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D211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211A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D211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211A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11A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D211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211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9" w:type="dxa"/>
          </w:tcPr>
          <w:p w14:paraId="39E1960C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61D89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E425E5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2F678AD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E7C12D" w14:textId="48B7EC71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A9BDD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6A2FD3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98786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FC7D444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EC7681A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90D94D" w14:textId="79B98F9D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ED2C99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D4CA51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2EE36FCB" w14:textId="77777777" w:rsidTr="00492C9D">
        <w:trPr>
          <w:trHeight w:hRule="exact" w:val="441"/>
        </w:trPr>
        <w:tc>
          <w:tcPr>
            <w:tcW w:w="2788" w:type="dxa"/>
          </w:tcPr>
          <w:p w14:paraId="160AC69D" w14:textId="77777777" w:rsidR="00CD1996" w:rsidRPr="00D211AF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211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439" w:type="dxa"/>
          </w:tcPr>
          <w:p w14:paraId="36723F5D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270" w:type="dxa"/>
          </w:tcPr>
          <w:p w14:paraId="57F5B3D1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BD8958" w14:textId="5C5B77A4" w:rsidR="00CD1996" w:rsidRPr="00D211AF" w:rsidRDefault="0023697E" w:rsidP="006E3DE2">
            <w:pPr>
              <w:tabs>
                <w:tab w:val="clear" w:pos="680"/>
                <w:tab w:val="clear" w:pos="907"/>
              </w:tabs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CD1996" w:rsidRPr="00D211AF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3" w:type="dxa"/>
          </w:tcPr>
          <w:p w14:paraId="412567B1" w14:textId="77777777" w:rsidR="00CD1996" w:rsidRPr="00D211AF" w:rsidRDefault="00CD1996" w:rsidP="006E3DE2">
            <w:pPr>
              <w:tabs>
                <w:tab w:val="clear" w:pos="680"/>
                <w:tab w:val="clear" w:pos="907"/>
              </w:tabs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03B63" w14:textId="2B24E301" w:rsidR="00CD1996" w:rsidRPr="00D211AF" w:rsidRDefault="00CD1996" w:rsidP="006E3DE2">
            <w:pPr>
              <w:tabs>
                <w:tab w:val="clear" w:pos="680"/>
                <w:tab w:val="clear" w:pos="907"/>
              </w:tabs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2,948</w:t>
            </w:r>
          </w:p>
        </w:tc>
        <w:tc>
          <w:tcPr>
            <w:tcW w:w="270" w:type="dxa"/>
          </w:tcPr>
          <w:p w14:paraId="0BF2EC02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54AE32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  <w:tc>
          <w:tcPr>
            <w:tcW w:w="270" w:type="dxa"/>
          </w:tcPr>
          <w:p w14:paraId="28AB60C0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6FFDFB" w14:textId="3257B1CC" w:rsidR="00CD1996" w:rsidRPr="00D211AF" w:rsidRDefault="00703ED8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24,833</w:t>
            </w:r>
          </w:p>
        </w:tc>
        <w:tc>
          <w:tcPr>
            <w:tcW w:w="237" w:type="dxa"/>
          </w:tcPr>
          <w:p w14:paraId="20BE5E68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AB5C26" w14:textId="73FBDF9C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70,242</w:t>
            </w:r>
          </w:p>
        </w:tc>
        <w:tc>
          <w:tcPr>
            <w:tcW w:w="270" w:type="dxa"/>
            <w:vAlign w:val="bottom"/>
          </w:tcPr>
          <w:p w14:paraId="35FAFE33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F6CB55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119,893</w:t>
            </w:r>
          </w:p>
        </w:tc>
      </w:tr>
      <w:tr w:rsidR="00CD1996" w:rsidRPr="00A57B00" w14:paraId="09BBEF49" w14:textId="77777777" w:rsidTr="00492C9D">
        <w:trPr>
          <w:trHeight w:hRule="exact" w:val="441"/>
        </w:trPr>
        <w:tc>
          <w:tcPr>
            <w:tcW w:w="2788" w:type="dxa"/>
          </w:tcPr>
          <w:p w14:paraId="66449895" w14:textId="77777777" w:rsidR="00CD1996" w:rsidRPr="00D211AF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1A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439" w:type="dxa"/>
          </w:tcPr>
          <w:p w14:paraId="709E8429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118A7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9A1F99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5266D7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5B669B" w14:textId="663055A4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C1B08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25C9C4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A1F19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1DF0D3B8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4AE2F0C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47D314" w14:textId="755623F4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798DAB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3CA613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46C32E7C" w14:textId="77777777" w:rsidTr="00492C9D">
        <w:trPr>
          <w:trHeight w:hRule="exact" w:val="441"/>
        </w:trPr>
        <w:tc>
          <w:tcPr>
            <w:tcW w:w="2788" w:type="dxa"/>
          </w:tcPr>
          <w:p w14:paraId="09D788D5" w14:textId="77777777" w:rsidR="00CD1996" w:rsidRPr="00D211AF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11AF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CA90788" w14:textId="70C7DCFC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4,453</w:t>
            </w:r>
          </w:p>
          <w:p w14:paraId="6B92B010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7956D6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0547DA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256A1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E22F91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476F52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6659F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56484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1E2167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F43339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5E0480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DF6078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49764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088DC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F15DF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76DD75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ABC5B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A852EA" w14:textId="7DF59CDB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  <w:tc>
          <w:tcPr>
            <w:tcW w:w="243" w:type="dxa"/>
          </w:tcPr>
          <w:p w14:paraId="13C5A359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B8A370" w14:textId="016B7DCC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70" w:type="dxa"/>
          </w:tcPr>
          <w:p w14:paraId="3962B1E4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4F4621" w14:textId="65BA5BDB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6E4232B5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721BF45" w14:textId="6C56216C" w:rsidR="00CD1996" w:rsidRPr="00D211AF" w:rsidRDefault="00A70289" w:rsidP="00504384">
            <w:pPr>
              <w:tabs>
                <w:tab w:val="decimal" w:pos="864"/>
              </w:tabs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C16AF" w:rsidRPr="00D211AF">
              <w:rPr>
                <w:rFonts w:asciiTheme="majorBidi" w:hAnsiTheme="majorBidi" w:cstheme="majorBidi"/>
                <w:sz w:val="30"/>
                <w:szCs w:val="30"/>
              </w:rPr>
              <w:t>,280)</w:t>
            </w:r>
          </w:p>
        </w:tc>
        <w:tc>
          <w:tcPr>
            <w:tcW w:w="237" w:type="dxa"/>
          </w:tcPr>
          <w:p w14:paraId="268E66FB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A037F8" w14:textId="70776458" w:rsidR="00CD1996" w:rsidRPr="00D211AF" w:rsidRDefault="00177968" w:rsidP="00504384">
            <w:pPr>
              <w:tabs>
                <w:tab w:val="decimal" w:pos="864"/>
                <w:tab w:val="left" w:pos="1089"/>
              </w:tabs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  <w:vAlign w:val="bottom"/>
          </w:tcPr>
          <w:p w14:paraId="29902CCA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13196D" w14:textId="48F8772A" w:rsidR="00CD1996" w:rsidRPr="00D211AF" w:rsidRDefault="00212B5A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1996" w:rsidRPr="00D21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20D3C" w:rsidRPr="00D211AF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CD1996" w:rsidRPr="00A57B00" w14:paraId="6FC9B593" w14:textId="77777777" w:rsidTr="00492C9D">
        <w:trPr>
          <w:trHeight w:hRule="exact" w:val="441"/>
        </w:trPr>
        <w:tc>
          <w:tcPr>
            <w:tcW w:w="2788" w:type="dxa"/>
          </w:tcPr>
          <w:p w14:paraId="48DB1440" w14:textId="77777777" w:rsidR="00CD1996" w:rsidRPr="00D211AF" w:rsidRDefault="00CD1996" w:rsidP="006E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11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</w:t>
            </w: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211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211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7A4C6DA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D4661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13DB13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8B07DFD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31BF06" w14:textId="2A131244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9FD1B" w14:textId="77777777" w:rsidR="00CD1996" w:rsidRPr="00D211AF" w:rsidRDefault="00CD1996" w:rsidP="006E3DE2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EFC9EE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27020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185D46B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4DFEBB5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344C1A" w14:textId="7E6F74C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583811" w14:textId="77777777" w:rsidR="00CD1996" w:rsidRPr="00D211AF" w:rsidRDefault="00CD1996" w:rsidP="006E3DE2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6BCDFA" w14:textId="77777777" w:rsidR="00CD1996" w:rsidRPr="00D211AF" w:rsidRDefault="00CD1996" w:rsidP="006E3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1996" w:rsidRPr="00A57B00" w14:paraId="22476BB4" w14:textId="77777777" w:rsidTr="00492C9D">
        <w:trPr>
          <w:trHeight w:hRule="exact" w:val="441"/>
        </w:trPr>
        <w:tc>
          <w:tcPr>
            <w:tcW w:w="2788" w:type="dxa"/>
          </w:tcPr>
          <w:p w14:paraId="2847CCBA" w14:textId="77777777" w:rsidR="00CD1996" w:rsidRPr="00D211AF" w:rsidRDefault="00CD1996" w:rsidP="00CD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211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6585CD04" w14:textId="37808501" w:rsidR="00CD1996" w:rsidRPr="00D211A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5,886</w:t>
            </w:r>
          </w:p>
        </w:tc>
        <w:tc>
          <w:tcPr>
            <w:tcW w:w="270" w:type="dxa"/>
          </w:tcPr>
          <w:p w14:paraId="5916FD4D" w14:textId="77777777" w:rsidR="00CD1996" w:rsidRPr="00D211AF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1E8D512" w14:textId="1C62F728" w:rsidR="00CD1996" w:rsidRPr="00D211AF" w:rsidRDefault="0023697E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CD1996"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1561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43" w:type="dxa"/>
          </w:tcPr>
          <w:p w14:paraId="2F888220" w14:textId="77777777" w:rsidR="00CD1996" w:rsidRPr="00D211A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2004D8F" w14:textId="531D8BC9" w:rsidR="00CD1996" w:rsidRPr="00D211A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2,856</w:t>
            </w:r>
          </w:p>
        </w:tc>
        <w:tc>
          <w:tcPr>
            <w:tcW w:w="270" w:type="dxa"/>
          </w:tcPr>
          <w:p w14:paraId="40AC57F1" w14:textId="77777777" w:rsidR="00CD1996" w:rsidRPr="00D211AF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EB68F18" w14:textId="1C830FCE" w:rsidR="00CD1996" w:rsidRPr="00D211A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9,453</w:t>
            </w:r>
          </w:p>
        </w:tc>
        <w:tc>
          <w:tcPr>
            <w:tcW w:w="270" w:type="dxa"/>
          </w:tcPr>
          <w:p w14:paraId="2C9C5DB1" w14:textId="77777777" w:rsidR="00CD1996" w:rsidRPr="00D211AF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5D7F3522" w14:textId="33E7DD6B" w:rsidR="00CD1996" w:rsidRPr="00D211AF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23,553</w:t>
            </w:r>
          </w:p>
        </w:tc>
        <w:tc>
          <w:tcPr>
            <w:tcW w:w="237" w:type="dxa"/>
          </w:tcPr>
          <w:p w14:paraId="07929045" w14:textId="77777777" w:rsidR="00CD1996" w:rsidRPr="00D211AF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5C31E34" w14:textId="29689F1C" w:rsidR="00CD1996" w:rsidRPr="00D211AF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</w:t>
            </w:r>
            <w:r w:rsidR="00212B5A"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296A6EA2" w14:textId="77777777" w:rsidR="00CD1996" w:rsidRPr="00D211AF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3230A1A" w14:textId="7E7E4BF1" w:rsidR="00CD1996" w:rsidRPr="00D211A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20D3C"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3794" w:rsidRPr="00D2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</w:tr>
      <w:tr w:rsidR="00CD1996" w:rsidRPr="00A57B00" w14:paraId="3F665704" w14:textId="77777777" w:rsidTr="00492C9D">
        <w:trPr>
          <w:trHeight w:hRule="exact" w:val="146"/>
        </w:trPr>
        <w:tc>
          <w:tcPr>
            <w:tcW w:w="2788" w:type="dxa"/>
          </w:tcPr>
          <w:p w14:paraId="28FB8D5E" w14:textId="77777777" w:rsidR="00CD1996" w:rsidRPr="003067AA" w:rsidRDefault="00CD1996" w:rsidP="00CD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556B12BC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A89FF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504382" w14:textId="77777777" w:rsidR="00CD1996" w:rsidRPr="0083602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C8AEEDB" w14:textId="77777777" w:rsidR="00CD1996" w:rsidRPr="0083602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A4CAAFE" w14:textId="3FA65EAD" w:rsidR="00CD1996" w:rsidRPr="0083602F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8A453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FD4B3A9" w14:textId="77777777" w:rsidR="00CD1996" w:rsidRPr="008507FD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D1404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37E89EBB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842B983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0F5AB15" w14:textId="16B210FF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B0FEFF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0336995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736A6066" w14:textId="77777777" w:rsidTr="00492C9D">
        <w:trPr>
          <w:trHeight w:hRule="exact" w:val="441"/>
        </w:trPr>
        <w:tc>
          <w:tcPr>
            <w:tcW w:w="2788" w:type="dxa"/>
          </w:tcPr>
          <w:p w14:paraId="5424FEC8" w14:textId="77777777" w:rsidR="00CD1996" w:rsidRPr="003067AA" w:rsidRDefault="00CD1996" w:rsidP="00CD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439" w:type="dxa"/>
          </w:tcPr>
          <w:p w14:paraId="2A4F1FB1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F8565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03909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7929FA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2D4118" w14:textId="328550CA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7018C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732ACE" w14:textId="77777777" w:rsidR="00CD1996" w:rsidRPr="008507FD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DFD99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3320140B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C9306C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36AB7A" w14:textId="0866048C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5D3970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7180E3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5CBF3970" w14:textId="77777777" w:rsidTr="00492C9D">
        <w:trPr>
          <w:trHeight w:hRule="exact" w:val="441"/>
        </w:trPr>
        <w:tc>
          <w:tcPr>
            <w:tcW w:w="2788" w:type="dxa"/>
          </w:tcPr>
          <w:p w14:paraId="53012463" w14:textId="77777777" w:rsidR="00CD1996" w:rsidRPr="005E65EC" w:rsidRDefault="00CD1996" w:rsidP="00CD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439" w:type="dxa"/>
          </w:tcPr>
          <w:p w14:paraId="6DDDC334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6F96888A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8AFC4D" w14:textId="5376ECEA" w:rsidR="00CD1996" w:rsidRPr="00AB2614" w:rsidRDefault="000B0A7A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19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D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43" w:type="dxa"/>
          </w:tcPr>
          <w:p w14:paraId="3FE8E767" w14:textId="77777777" w:rsidR="00CD1996" w:rsidRPr="00AB2614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0110A3" w14:textId="718CC184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2CE83CD2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7204A7" w14:textId="77777777" w:rsidR="00CD1996" w:rsidRPr="008507FD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0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70" w:type="dxa"/>
          </w:tcPr>
          <w:p w14:paraId="052955A3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3645A51" w14:textId="5AF94518" w:rsidR="00CD1996" w:rsidRPr="00AB2614" w:rsidRDefault="00C03E62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24,818</w:t>
            </w:r>
          </w:p>
        </w:tc>
        <w:tc>
          <w:tcPr>
            <w:tcW w:w="237" w:type="dxa"/>
          </w:tcPr>
          <w:p w14:paraId="21381A48" w14:textId="77777777" w:rsidR="00CD1996" w:rsidRPr="00AB2614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C6EEF6" w14:textId="39DAFD67" w:rsidR="00CD1996" w:rsidRPr="00BA3DA1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70" w:type="dxa"/>
            <w:vAlign w:val="bottom"/>
          </w:tcPr>
          <w:p w14:paraId="73CA154D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A0252F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CD1996" w:rsidRPr="00A57B00" w14:paraId="44F4479C" w14:textId="77777777" w:rsidTr="00492C9D">
        <w:trPr>
          <w:trHeight w:hRule="exact" w:val="441"/>
        </w:trPr>
        <w:tc>
          <w:tcPr>
            <w:tcW w:w="2788" w:type="dxa"/>
          </w:tcPr>
          <w:p w14:paraId="2F0B74D3" w14:textId="77777777" w:rsidR="00CD1996" w:rsidRPr="003067AA" w:rsidRDefault="00CD1996" w:rsidP="00CD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439" w:type="dxa"/>
          </w:tcPr>
          <w:p w14:paraId="658D9525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FAC20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002BF5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4D009A0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9AE885" w14:textId="19F0C55C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70631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55168" w14:textId="77777777" w:rsidR="00CD1996" w:rsidRPr="008507FD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0C0D3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6390B56A" w14:textId="77777777" w:rsidR="00CD1996" w:rsidRPr="00BA3DA1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A0BCE4" w14:textId="77777777" w:rsidR="00CD1996" w:rsidRPr="00BA3DA1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D52216A" w14:textId="488B8601" w:rsidR="00CD1996" w:rsidRPr="00BA3DA1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D8B348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62877B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996" w:rsidRPr="00A57B00" w14:paraId="2E085D4F" w14:textId="77777777" w:rsidTr="00492C9D">
        <w:trPr>
          <w:trHeight w:hRule="exact" w:val="441"/>
        </w:trPr>
        <w:tc>
          <w:tcPr>
            <w:tcW w:w="2788" w:type="dxa"/>
          </w:tcPr>
          <w:p w14:paraId="6A6C01E9" w14:textId="77777777" w:rsidR="00CD1996" w:rsidRPr="003067AA" w:rsidRDefault="00CD1996" w:rsidP="00CD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C924A78" w14:textId="0C50E836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4,453</w:t>
            </w:r>
          </w:p>
        </w:tc>
        <w:tc>
          <w:tcPr>
            <w:tcW w:w="270" w:type="dxa"/>
          </w:tcPr>
          <w:p w14:paraId="233FBCFB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22F961" w14:textId="349FFAE0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  <w:tc>
          <w:tcPr>
            <w:tcW w:w="243" w:type="dxa"/>
          </w:tcPr>
          <w:p w14:paraId="49B73D70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41A56D" w14:textId="39AD5589" w:rsidR="00CD1996" w:rsidRPr="00A57B00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7421EF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46B7C6" w14:textId="20B6F506" w:rsidR="00CD1996" w:rsidRPr="008507FD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204FAC7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DA4579B" w14:textId="05014482" w:rsidR="00CD1996" w:rsidRPr="00AB2614" w:rsidRDefault="00C03E62" w:rsidP="00504384">
            <w:pPr>
              <w:tabs>
                <w:tab w:val="decimal" w:pos="864"/>
              </w:tabs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3341D">
              <w:rPr>
                <w:rFonts w:asciiTheme="majorBidi" w:hAnsiTheme="majorBidi" w:cstheme="majorBidi"/>
                <w:sz w:val="30"/>
                <w:szCs w:val="30"/>
              </w:rPr>
              <w:t>,280)</w:t>
            </w:r>
          </w:p>
        </w:tc>
        <w:tc>
          <w:tcPr>
            <w:tcW w:w="237" w:type="dxa"/>
          </w:tcPr>
          <w:p w14:paraId="383E577A" w14:textId="77777777" w:rsidR="00CD1996" w:rsidRPr="00AB2614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156196" w14:textId="2CF53BDD" w:rsidR="00CD1996" w:rsidRDefault="00212B5A" w:rsidP="00504384">
            <w:pPr>
              <w:tabs>
                <w:tab w:val="decimal" w:pos="864"/>
              </w:tabs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  <w:vAlign w:val="bottom"/>
          </w:tcPr>
          <w:p w14:paraId="134D814D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662E3B" w14:textId="08789054" w:rsidR="00CD1996" w:rsidRDefault="00063794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19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996"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D1996" w:rsidRPr="00A57B00" w14:paraId="171B8CE7" w14:textId="77777777" w:rsidTr="00492C9D">
        <w:trPr>
          <w:trHeight w:hRule="exact" w:val="441"/>
        </w:trPr>
        <w:tc>
          <w:tcPr>
            <w:tcW w:w="2788" w:type="dxa"/>
          </w:tcPr>
          <w:p w14:paraId="11F06B4E" w14:textId="77777777" w:rsidR="00CD1996" w:rsidRPr="003067AA" w:rsidRDefault="00CD1996" w:rsidP="00CD1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F514D60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244FF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1914A1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E4679A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EDE4C5" w14:textId="45CDCAA8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E3668" w14:textId="77777777" w:rsidR="00CD1996" w:rsidRPr="00A57B00" w:rsidRDefault="00CD1996" w:rsidP="00CD199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29E947" w14:textId="77777777" w:rsidR="00CD1996" w:rsidRPr="008507FD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73D28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18CB1D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4482380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22105B" w14:textId="69E0E899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DA5166" w14:textId="77777777" w:rsidR="00CD1996" w:rsidRPr="00A57B00" w:rsidRDefault="00CD1996" w:rsidP="00CD199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B715D78" w14:textId="77777777" w:rsidR="00CD1996" w:rsidRDefault="00CD1996" w:rsidP="00CD1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41D" w:rsidRPr="00A57B00" w14:paraId="578571F5" w14:textId="77777777" w:rsidTr="00492C9D">
        <w:trPr>
          <w:trHeight w:hRule="exact" w:val="441"/>
        </w:trPr>
        <w:tc>
          <w:tcPr>
            <w:tcW w:w="2788" w:type="dxa"/>
          </w:tcPr>
          <w:p w14:paraId="16F93843" w14:textId="77777777" w:rsidR="0003341D" w:rsidRPr="009B79B8" w:rsidRDefault="0003341D" w:rsidP="0003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47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71F01A9C" w14:textId="368EFDD6" w:rsidR="0003341D" w:rsidRPr="009B79B8" w:rsidRDefault="0003341D" w:rsidP="000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339BC53" w14:textId="77777777" w:rsidR="0003341D" w:rsidRPr="009B79B8" w:rsidRDefault="0003341D" w:rsidP="0003341D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763470" w14:textId="36BA0EEC" w:rsidR="0003341D" w:rsidRPr="00AB2614" w:rsidRDefault="00754529" w:rsidP="0003341D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33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33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3" w:type="dxa"/>
          </w:tcPr>
          <w:p w14:paraId="6923D0C8" w14:textId="77777777" w:rsidR="0003341D" w:rsidRPr="00AB2614" w:rsidRDefault="0003341D" w:rsidP="0003341D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8FA741F" w14:textId="024D4384" w:rsidR="0003341D" w:rsidRPr="009B79B8" w:rsidRDefault="0003341D" w:rsidP="0003341D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B45BD67" w14:textId="77777777" w:rsidR="0003341D" w:rsidRPr="009B79B8" w:rsidRDefault="0003341D" w:rsidP="0003341D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D7FE0DF" w14:textId="468CE5A8" w:rsidR="0003341D" w:rsidRPr="008507FD" w:rsidRDefault="0003341D" w:rsidP="000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2DE2BDA7" w14:textId="77777777" w:rsidR="0003341D" w:rsidRPr="00A57B00" w:rsidRDefault="0003341D" w:rsidP="0003341D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28985964" w14:textId="7DA329ED" w:rsidR="0003341D" w:rsidRPr="00AB2614" w:rsidRDefault="0003341D" w:rsidP="0003341D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23,538</w:t>
            </w:r>
          </w:p>
        </w:tc>
        <w:tc>
          <w:tcPr>
            <w:tcW w:w="237" w:type="dxa"/>
          </w:tcPr>
          <w:p w14:paraId="1DCBA48B" w14:textId="77777777" w:rsidR="0003341D" w:rsidRPr="00AB2614" w:rsidRDefault="0003341D" w:rsidP="0003341D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E928635" w14:textId="5E5E2C96" w:rsidR="0003341D" w:rsidRDefault="0003341D" w:rsidP="0003341D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12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06339798" w14:textId="77777777" w:rsidR="0003341D" w:rsidRPr="00A57B00" w:rsidRDefault="0003341D" w:rsidP="0003341D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44B4AE9" w14:textId="40C29384" w:rsidR="0003341D" w:rsidRPr="009B79B8" w:rsidRDefault="0003341D" w:rsidP="000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0637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B77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</w:tbl>
    <w:p w14:paraId="64C77D3D" w14:textId="77777777" w:rsidR="00B6105D" w:rsidRDefault="00B6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6769F8CE" w14:textId="34F5C3DB" w:rsidR="00B6105D" w:rsidRDefault="00B6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  <w:sectPr w:rsidR="00B6105D" w:rsidSect="00E02D4C">
          <w:headerReference w:type="default" r:id="rId17"/>
          <w:pgSz w:w="16840" w:h="11907" w:orient="landscape" w:code="9"/>
          <w:pgMar w:top="1152" w:right="691" w:bottom="1107" w:left="576" w:header="720" w:footer="288" w:gutter="0"/>
          <w:pgNumType w:start="36"/>
          <w:cols w:space="708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3"/>
        <w:gridCol w:w="1653"/>
        <w:gridCol w:w="275"/>
        <w:gridCol w:w="2204"/>
        <w:gridCol w:w="275"/>
        <w:gridCol w:w="1470"/>
      </w:tblGrid>
      <w:tr w:rsidR="006961BB" w:rsidRPr="00A57B00" w14:paraId="1AC6C983" w14:textId="77777777" w:rsidTr="00472628">
        <w:trPr>
          <w:trHeight w:hRule="exact" w:val="360"/>
        </w:trPr>
        <w:tc>
          <w:tcPr>
            <w:tcW w:w="3483" w:type="dxa"/>
          </w:tcPr>
          <w:p w14:paraId="4956BEF0" w14:textId="77777777" w:rsidR="006961BB" w:rsidRPr="00A57B00" w:rsidRDefault="006961BB" w:rsidP="004726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7" w:type="dxa"/>
            <w:gridSpan w:val="5"/>
          </w:tcPr>
          <w:p w14:paraId="1FE7CD96" w14:textId="77777777" w:rsidR="006961BB" w:rsidRPr="00A57B00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961BB" w:rsidRPr="00A57B00" w14:paraId="3D54ABEB" w14:textId="77777777" w:rsidTr="00472628">
        <w:trPr>
          <w:trHeight w:hRule="exact" w:val="432"/>
        </w:trPr>
        <w:tc>
          <w:tcPr>
            <w:tcW w:w="3483" w:type="dxa"/>
          </w:tcPr>
          <w:p w14:paraId="572D6E25" w14:textId="77777777" w:rsidR="006961BB" w:rsidRPr="00A57B00" w:rsidRDefault="006961BB" w:rsidP="004726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7" w:type="dxa"/>
            <w:gridSpan w:val="5"/>
            <w:tcBorders>
              <w:bottom w:val="single" w:sz="4" w:space="0" w:color="auto"/>
            </w:tcBorders>
          </w:tcPr>
          <w:p w14:paraId="04E76D31" w14:textId="77777777" w:rsidR="006961BB" w:rsidRPr="00A57B00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1BB" w:rsidRPr="00A57B00" w14:paraId="71F34DC1" w14:textId="77777777" w:rsidTr="00472628">
        <w:trPr>
          <w:trHeight w:hRule="exact" w:val="432"/>
        </w:trPr>
        <w:tc>
          <w:tcPr>
            <w:tcW w:w="3483" w:type="dxa"/>
          </w:tcPr>
          <w:p w14:paraId="74543C45" w14:textId="77777777" w:rsidR="006961BB" w:rsidRPr="00A57B00" w:rsidRDefault="006961BB" w:rsidP="004726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5E992477" w14:textId="77777777" w:rsidR="006961BB" w:rsidRPr="00A57B00" w:rsidRDefault="006961BB" w:rsidP="0047262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3418DDBF" w14:textId="77777777" w:rsidR="006961BB" w:rsidRPr="00A57B00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38FFAD2C" w14:textId="77777777" w:rsidR="006961BB" w:rsidRPr="00A57B00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 (หนี้สิน)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3A34115" w14:textId="77777777" w:rsidR="006961BB" w:rsidRPr="00A57B00" w:rsidRDefault="006961BB" w:rsidP="0047262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6904A322" w14:textId="77777777" w:rsidR="006961BB" w:rsidRPr="00A57B00" w:rsidRDefault="006961BB" w:rsidP="0047262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1BB" w:rsidRPr="00A57B00" w14:paraId="54C6D5B6" w14:textId="77777777" w:rsidTr="00472628">
        <w:trPr>
          <w:trHeight w:hRule="exact" w:val="432"/>
        </w:trPr>
        <w:tc>
          <w:tcPr>
            <w:tcW w:w="3483" w:type="dxa"/>
          </w:tcPr>
          <w:p w14:paraId="1DFACF5D" w14:textId="77777777" w:rsidR="006961BB" w:rsidRPr="00A57B00" w:rsidRDefault="006961BB" w:rsidP="004726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9F1EC24" w14:textId="77777777" w:rsidR="006961BB" w:rsidRPr="00A57B00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75" w:type="dxa"/>
          </w:tcPr>
          <w:p w14:paraId="10FCF440" w14:textId="77777777" w:rsidR="006961BB" w:rsidRPr="00A57B00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5333068D" w14:textId="77777777" w:rsidR="006961BB" w:rsidRPr="00A57B00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5" w:type="dxa"/>
          </w:tcPr>
          <w:p w14:paraId="678F3E1D" w14:textId="77777777" w:rsidR="006961BB" w:rsidRPr="00A57B00" w:rsidRDefault="006961BB" w:rsidP="0047262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7D4ED824" w14:textId="77777777" w:rsidR="006961BB" w:rsidRPr="00A57B00" w:rsidRDefault="006961BB" w:rsidP="0047262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</w:tr>
      <w:tr w:rsidR="006961BB" w:rsidRPr="00A57B00" w14:paraId="3EC58220" w14:textId="77777777" w:rsidTr="00472628">
        <w:trPr>
          <w:trHeight w:hRule="exact" w:val="432"/>
        </w:trPr>
        <w:tc>
          <w:tcPr>
            <w:tcW w:w="3483" w:type="dxa"/>
          </w:tcPr>
          <w:p w14:paraId="6B01920A" w14:textId="77777777" w:rsidR="006961BB" w:rsidRPr="00A57B00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4 -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53" w:type="dxa"/>
          </w:tcPr>
          <w:p w14:paraId="364C6B31" w14:textId="77777777" w:rsidR="006961BB" w:rsidRPr="00A57B00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5" w:type="dxa"/>
          </w:tcPr>
          <w:p w14:paraId="2CB8FD76" w14:textId="77777777" w:rsidR="006961BB" w:rsidRPr="00A57B00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4FE0565B" w14:textId="77777777" w:rsidR="006961BB" w:rsidRPr="00A57B00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5" w:type="dxa"/>
            <w:vAlign w:val="bottom"/>
          </w:tcPr>
          <w:p w14:paraId="6C5DCDA1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65A67AE5" w14:textId="77777777" w:rsidR="006961BB" w:rsidRPr="00A57B00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54,225</w:t>
            </w:r>
          </w:p>
        </w:tc>
      </w:tr>
      <w:tr w:rsidR="006961BB" w:rsidRPr="00A57B00" w14:paraId="2DE89593" w14:textId="77777777" w:rsidTr="00472628">
        <w:trPr>
          <w:trHeight w:hRule="exact" w:val="432"/>
        </w:trPr>
        <w:tc>
          <w:tcPr>
            <w:tcW w:w="3483" w:type="dxa"/>
          </w:tcPr>
          <w:p w14:paraId="3A1DE4C9" w14:textId="77777777" w:rsidR="006961BB" w:rsidRPr="00A57B00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53" w:type="dxa"/>
          </w:tcPr>
          <w:p w14:paraId="27DEC0B9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7943A8C" w14:textId="77777777" w:rsidR="006961BB" w:rsidRPr="00A57B00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7C96CF51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409C5B0D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495DC8AE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1BB" w:rsidRPr="00A57B00" w14:paraId="697DF8B7" w14:textId="77777777" w:rsidTr="00472628">
        <w:trPr>
          <w:trHeight w:hRule="exact" w:val="432"/>
        </w:trPr>
        <w:tc>
          <w:tcPr>
            <w:tcW w:w="3483" w:type="dxa"/>
          </w:tcPr>
          <w:p w14:paraId="4EBF047D" w14:textId="77777777" w:rsidR="006961BB" w:rsidRPr="003067AA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11C1252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75" w:type="dxa"/>
          </w:tcPr>
          <w:p w14:paraId="7CF77E45" w14:textId="77777777" w:rsidR="006961BB" w:rsidRPr="00A57B00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3DB41CE5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(234)</w:t>
            </w:r>
          </w:p>
        </w:tc>
        <w:tc>
          <w:tcPr>
            <w:tcW w:w="275" w:type="dxa"/>
            <w:vAlign w:val="bottom"/>
          </w:tcPr>
          <w:p w14:paraId="41C55289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49FC2756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6961BB" w:rsidRPr="00A57B00" w14:paraId="5AFAA70E" w14:textId="77777777" w:rsidTr="00472628">
        <w:trPr>
          <w:trHeight w:hRule="exact" w:val="432"/>
        </w:trPr>
        <w:tc>
          <w:tcPr>
            <w:tcW w:w="3483" w:type="dxa"/>
          </w:tcPr>
          <w:p w14:paraId="20BB6298" w14:textId="77777777" w:rsidR="006961BB" w:rsidRPr="009B79B8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4FC21A17" w14:textId="77777777" w:rsidR="006961BB" w:rsidRPr="009B79B8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1,522</w:t>
            </w:r>
          </w:p>
        </w:tc>
        <w:tc>
          <w:tcPr>
            <w:tcW w:w="275" w:type="dxa"/>
          </w:tcPr>
          <w:p w14:paraId="646FB906" w14:textId="77777777" w:rsidR="006961BB" w:rsidRPr="009B79B8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double" w:sz="4" w:space="0" w:color="auto"/>
            </w:tcBorders>
          </w:tcPr>
          <w:p w14:paraId="2D19FEC3" w14:textId="77777777" w:rsidR="006961BB" w:rsidRPr="009B79B8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(143)</w:t>
            </w:r>
          </w:p>
        </w:tc>
        <w:tc>
          <w:tcPr>
            <w:tcW w:w="275" w:type="dxa"/>
            <w:vAlign w:val="bottom"/>
          </w:tcPr>
          <w:p w14:paraId="594F41AD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76496" w14:textId="77777777" w:rsidR="006961BB" w:rsidRPr="009B79B8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55,158</w:t>
            </w:r>
          </w:p>
        </w:tc>
      </w:tr>
      <w:tr w:rsidR="006961BB" w:rsidRPr="00A57B00" w14:paraId="52776F56" w14:textId="77777777" w:rsidTr="00472628">
        <w:trPr>
          <w:trHeight w:hRule="exact" w:val="144"/>
        </w:trPr>
        <w:tc>
          <w:tcPr>
            <w:tcW w:w="3483" w:type="dxa"/>
          </w:tcPr>
          <w:p w14:paraId="5CE7B8BF" w14:textId="77777777" w:rsidR="006961BB" w:rsidRPr="003067AA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0A77079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29299CF" w14:textId="77777777" w:rsidR="006961BB" w:rsidRPr="00A57B00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double" w:sz="4" w:space="0" w:color="auto"/>
            </w:tcBorders>
          </w:tcPr>
          <w:p w14:paraId="7D23A1D1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B03C66F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</w:tcPr>
          <w:p w14:paraId="3AE085BD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1BB" w:rsidRPr="00A57B00" w14:paraId="52E54E70" w14:textId="77777777" w:rsidTr="00472628">
        <w:trPr>
          <w:trHeight w:hRule="exact" w:val="432"/>
        </w:trPr>
        <w:tc>
          <w:tcPr>
            <w:tcW w:w="3483" w:type="dxa"/>
          </w:tcPr>
          <w:p w14:paraId="4AF7219D" w14:textId="77777777" w:rsidR="006961BB" w:rsidRPr="003067AA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53" w:type="dxa"/>
          </w:tcPr>
          <w:p w14:paraId="05D1690B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75" w:type="dxa"/>
          </w:tcPr>
          <w:p w14:paraId="4DB778C7" w14:textId="77777777" w:rsidR="006961BB" w:rsidRPr="00A57B00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12A14376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5" w:type="dxa"/>
            <w:vAlign w:val="bottom"/>
          </w:tcPr>
          <w:p w14:paraId="4FA5BF30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24A46C8E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961BB" w:rsidRPr="00A57B00" w14:paraId="75D661B9" w14:textId="77777777" w:rsidTr="00472628">
        <w:trPr>
          <w:trHeight w:hRule="exact" w:val="432"/>
        </w:trPr>
        <w:tc>
          <w:tcPr>
            <w:tcW w:w="3483" w:type="dxa"/>
          </w:tcPr>
          <w:p w14:paraId="41FF0A23" w14:textId="77777777" w:rsidR="006961BB" w:rsidRPr="003067AA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53" w:type="dxa"/>
          </w:tcPr>
          <w:p w14:paraId="7034A652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EDD8E2D" w14:textId="77777777" w:rsidR="006961BB" w:rsidRPr="00A57B00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04A42DE4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98139A1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5D8C98FF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1BB" w:rsidRPr="00A57B00" w14:paraId="03EAAB69" w14:textId="77777777" w:rsidTr="00472628">
        <w:trPr>
          <w:trHeight w:hRule="exact" w:val="432"/>
        </w:trPr>
        <w:tc>
          <w:tcPr>
            <w:tcW w:w="3483" w:type="dxa"/>
          </w:tcPr>
          <w:p w14:paraId="3C6FF669" w14:textId="77777777" w:rsidR="006961BB" w:rsidRPr="003067AA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E4CEBE5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5" w:type="dxa"/>
          </w:tcPr>
          <w:p w14:paraId="58026A2F" w14:textId="77777777" w:rsidR="006961BB" w:rsidRPr="00A57B00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6FB07D8A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vAlign w:val="bottom"/>
          </w:tcPr>
          <w:p w14:paraId="60CD099F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34F70795" w14:textId="77777777" w:rsidR="006961BB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6961BB" w:rsidRPr="00A57B00" w14:paraId="3D337E8A" w14:textId="77777777" w:rsidTr="00472628">
        <w:trPr>
          <w:trHeight w:hRule="exact" w:val="432"/>
        </w:trPr>
        <w:tc>
          <w:tcPr>
            <w:tcW w:w="3483" w:type="dxa"/>
          </w:tcPr>
          <w:p w14:paraId="5CBE8B2C" w14:textId="77777777" w:rsidR="006961BB" w:rsidRPr="009B79B8" w:rsidRDefault="006961BB" w:rsidP="0047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14EE0163" w14:textId="77777777" w:rsidR="006961BB" w:rsidRPr="009B79B8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5" w:type="dxa"/>
          </w:tcPr>
          <w:p w14:paraId="09B7E3BF" w14:textId="77777777" w:rsidR="006961BB" w:rsidRPr="009B79B8" w:rsidRDefault="006961BB" w:rsidP="00472628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double" w:sz="4" w:space="0" w:color="auto"/>
            </w:tcBorders>
          </w:tcPr>
          <w:p w14:paraId="6EA8D360" w14:textId="77777777" w:rsidR="006961BB" w:rsidRPr="009B79B8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5" w:type="dxa"/>
            <w:vAlign w:val="bottom"/>
          </w:tcPr>
          <w:p w14:paraId="5DC20488" w14:textId="77777777" w:rsidR="006961BB" w:rsidRPr="00A57B00" w:rsidRDefault="006961BB" w:rsidP="00472628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4BC94" w14:textId="77777777" w:rsidR="006961BB" w:rsidRPr="009B79B8" w:rsidRDefault="006961BB" w:rsidP="00472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</w:tbl>
    <w:p w14:paraId="31BF0283" w14:textId="77777777" w:rsidR="001B1443" w:rsidRPr="006D325E" w:rsidRDefault="001B1443" w:rsidP="0098444E">
      <w:pPr>
        <w:rPr>
          <w:rFonts w:asciiTheme="majorBidi" w:hAnsiTheme="majorBidi" w:cstheme="majorBidi"/>
          <w:sz w:val="30"/>
          <w:szCs w:val="30"/>
          <w:cs/>
        </w:rPr>
      </w:pPr>
    </w:p>
    <w:p w14:paraId="5F732C12" w14:textId="13FCD3A5" w:rsidR="003067AA" w:rsidRPr="009969C5" w:rsidRDefault="003067AA" w:rsidP="007E5A4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69C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9969C5" w:rsidRPr="009969C5">
        <w:rPr>
          <w:rFonts w:asciiTheme="majorBidi" w:hAnsiTheme="majorBidi" w:cstheme="majorBidi"/>
          <w:sz w:val="30"/>
          <w:szCs w:val="30"/>
        </w:rPr>
        <w:t>1</w:t>
      </w:r>
      <w:r w:rsidRPr="009969C5">
        <w:rPr>
          <w:rFonts w:asciiTheme="majorBidi" w:hAnsiTheme="majorBidi" w:cstheme="majorBidi"/>
          <w:sz w:val="30"/>
          <w:szCs w:val="30"/>
        </w:rPr>
        <w:t xml:space="preserve"> </w:t>
      </w:r>
      <w:r w:rsidRPr="009969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610D0" w:rsidRPr="009969C5">
        <w:rPr>
          <w:rFonts w:asciiTheme="majorBidi" w:hAnsiTheme="majorBidi" w:cstheme="majorBidi"/>
          <w:sz w:val="30"/>
          <w:szCs w:val="30"/>
        </w:rPr>
        <w:t>2565</w:t>
      </w:r>
      <w:r w:rsidRPr="009969C5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ปลี่ยนนโยบายการบัญชีเรื่องการวัดมูลค่าอาคารและส่วนปรับปรุงอาคารของกลุ่มผลิตภัณฑ์อาหารสัตว์ และ</w:t>
      </w:r>
      <w:r w:rsidR="00235530">
        <w:rPr>
          <w:rFonts w:asciiTheme="majorBidi" w:hAnsiTheme="majorBidi" w:cstheme="majorBidi" w:hint="cs"/>
          <w:sz w:val="30"/>
          <w:szCs w:val="30"/>
          <w:cs/>
        </w:rPr>
        <w:t>กลุ่มผลิตภัณฑ์</w:t>
      </w:r>
      <w:r w:rsidRPr="009969C5">
        <w:rPr>
          <w:rFonts w:asciiTheme="majorBidi" w:hAnsiTheme="majorBidi" w:cstheme="majorBidi"/>
          <w:sz w:val="30"/>
          <w:szCs w:val="30"/>
          <w:cs/>
        </w:rPr>
        <w:t>อาหารแปรรูปและอาหารสำเร็จรูป</w:t>
      </w:r>
      <w:r w:rsidRPr="009969C5">
        <w:rPr>
          <w:rFonts w:asciiTheme="majorBidi" w:hAnsiTheme="majorBidi" w:cstheme="majorBidi"/>
          <w:sz w:val="30"/>
          <w:szCs w:val="30"/>
        </w:rPr>
        <w:t xml:space="preserve"> </w:t>
      </w:r>
      <w:r w:rsidRPr="009969C5">
        <w:rPr>
          <w:rFonts w:asciiTheme="majorBidi" w:hAnsiTheme="majorBidi" w:cstheme="majorBidi"/>
          <w:sz w:val="30"/>
          <w:szCs w:val="30"/>
          <w:cs/>
        </w:rPr>
        <w:t>จากวิธีราคาทุนเป็นวิธี</w:t>
      </w:r>
      <w:r w:rsidR="00D41620">
        <w:rPr>
          <w:rFonts w:asciiTheme="majorBidi" w:hAnsiTheme="majorBidi" w:cstheme="majorBidi" w:hint="cs"/>
          <w:sz w:val="30"/>
          <w:szCs w:val="30"/>
          <w:cs/>
        </w:rPr>
        <w:t>ราคาที่ตีใหม่</w:t>
      </w:r>
      <w:r w:rsidRPr="009969C5">
        <w:rPr>
          <w:rFonts w:asciiTheme="majorBidi" w:hAnsiTheme="majorBidi" w:cstheme="majorBidi"/>
          <w:sz w:val="30"/>
          <w:szCs w:val="30"/>
          <w:cs/>
        </w:rPr>
        <w:t>ตามมาตรฐานการบัญชีฉบับที่</w:t>
      </w:r>
      <w:r w:rsidRPr="009969C5">
        <w:rPr>
          <w:rFonts w:asciiTheme="majorBidi" w:hAnsiTheme="majorBidi" w:cstheme="majorBidi"/>
          <w:sz w:val="30"/>
          <w:szCs w:val="30"/>
        </w:rPr>
        <w:t xml:space="preserve"> 16 </w:t>
      </w:r>
      <w:r w:rsidRPr="009969C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969C5">
        <w:rPr>
          <w:rFonts w:asciiTheme="majorBidi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  <w:r w:rsidRPr="009969C5">
        <w:rPr>
          <w:rFonts w:asciiTheme="majorBidi" w:hAnsiTheme="majorBidi" w:cstheme="majorBidi"/>
          <w:sz w:val="30"/>
          <w:szCs w:val="30"/>
        </w:rPr>
        <w:t xml:space="preserve"> </w:t>
      </w:r>
      <w:r w:rsidRPr="009969C5">
        <w:rPr>
          <w:rFonts w:asciiTheme="majorBidi" w:hAnsiTheme="majorBidi" w:cstheme="majorBidi"/>
          <w:sz w:val="30"/>
          <w:szCs w:val="30"/>
          <w:cs/>
        </w:rPr>
        <w:t>โดยใช้วิธีเปลี่ยนทันทีเป็นต้นไป</w:t>
      </w:r>
      <w:r w:rsidRPr="009969C5">
        <w:rPr>
          <w:rFonts w:asciiTheme="majorBidi" w:hAnsiTheme="majorBidi" w:cstheme="majorBidi"/>
          <w:sz w:val="30"/>
          <w:szCs w:val="30"/>
        </w:rPr>
        <w:t xml:space="preserve"> </w:t>
      </w:r>
      <w:r w:rsidRPr="009969C5">
        <w:rPr>
          <w:rFonts w:asciiTheme="majorBidi" w:hAnsiTheme="majorBidi" w:cstheme="majorBidi"/>
          <w:sz w:val="30"/>
          <w:szCs w:val="30"/>
          <w:cs/>
        </w:rPr>
        <w:t>ทั้งนี้เพื่อให้งบการเงินสะท้อนมูลค่ายุติธรรมของอาคารและส่วนปรับปรุงอาคาร</w:t>
      </w:r>
      <w:r w:rsidR="003F21C1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9969C5">
        <w:rPr>
          <w:rFonts w:asciiTheme="majorBidi" w:hAnsiTheme="majorBidi" w:cstheme="majorBidi"/>
          <w:sz w:val="30"/>
          <w:szCs w:val="30"/>
          <w:cs/>
        </w:rPr>
        <w:t xml:space="preserve"> และทำให้</w:t>
      </w:r>
      <w:r w:rsidR="00D41620">
        <w:rPr>
          <w:rFonts w:asciiTheme="majorBidi" w:hAnsiTheme="majorBidi" w:cstheme="majorBidi" w:hint="cs"/>
          <w:sz w:val="30"/>
          <w:szCs w:val="30"/>
          <w:cs/>
        </w:rPr>
        <w:t>ผู้ใช้งบ</w:t>
      </w:r>
      <w:r w:rsidR="007D2B1D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Pr="009969C5">
        <w:rPr>
          <w:rFonts w:asciiTheme="majorBidi" w:hAnsiTheme="majorBidi" w:cstheme="majorBidi"/>
          <w:sz w:val="30"/>
          <w:szCs w:val="30"/>
          <w:cs/>
        </w:rPr>
        <w:t>ได้รับข้อมูลที่เกี่ยวข้องกับการตัดสินใจมากยิ่งขึ้น</w:t>
      </w:r>
    </w:p>
    <w:p w14:paraId="0D754BC4" w14:textId="67E84876" w:rsidR="003067AA" w:rsidRPr="006D325E" w:rsidRDefault="003067AA" w:rsidP="007E5A4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D892D" w14:textId="304FD712" w:rsidR="006D325E" w:rsidRPr="00612840" w:rsidRDefault="006D325E" w:rsidP="00301A3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2840">
        <w:rPr>
          <w:rFonts w:asciiTheme="majorBidi" w:hAnsiTheme="majorBidi" w:cstheme="majorBidi"/>
          <w:sz w:val="30"/>
          <w:szCs w:val="30"/>
          <w:cs/>
        </w:rPr>
        <w:t>มูลค่ายุติธรรมของอาคารและส่วนปรับปรุงอาคารของกลุ่มผลิตภัณฑ์อาหารสัตว์ และ</w:t>
      </w:r>
      <w:r w:rsidR="002D1CAF">
        <w:rPr>
          <w:rFonts w:asciiTheme="majorBidi" w:hAnsiTheme="majorBidi" w:cstheme="majorBidi" w:hint="cs"/>
          <w:sz w:val="30"/>
          <w:szCs w:val="30"/>
          <w:cs/>
        </w:rPr>
        <w:t>กลุ่มผลิตภัณฑ์</w:t>
      </w:r>
      <w:r w:rsidRPr="00612840">
        <w:rPr>
          <w:rFonts w:asciiTheme="majorBidi" w:hAnsiTheme="majorBidi" w:cstheme="majorBidi"/>
          <w:sz w:val="30"/>
          <w:szCs w:val="30"/>
          <w:cs/>
        </w:rPr>
        <w:t xml:space="preserve">อาหารแปรรูปและอาหารสำเร็จรูป ณ วันที่ </w:t>
      </w:r>
      <w:r w:rsidRPr="00612840">
        <w:rPr>
          <w:rFonts w:asciiTheme="majorBidi" w:hAnsiTheme="majorBidi" w:cstheme="majorBidi"/>
          <w:sz w:val="30"/>
          <w:szCs w:val="30"/>
        </w:rPr>
        <w:t xml:space="preserve">1 </w:t>
      </w:r>
      <w:r w:rsidRPr="006128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D036A">
        <w:rPr>
          <w:rFonts w:asciiTheme="majorBidi" w:hAnsiTheme="majorBidi" w:cstheme="majorBidi"/>
          <w:sz w:val="30"/>
          <w:szCs w:val="30"/>
        </w:rPr>
        <w:t>2565</w:t>
      </w:r>
      <w:r w:rsidRPr="00612840">
        <w:rPr>
          <w:rFonts w:asciiTheme="majorBidi" w:hAnsiTheme="majorBidi" w:cstheme="majorBidi"/>
          <w:sz w:val="30"/>
          <w:szCs w:val="30"/>
        </w:rPr>
        <w:t xml:space="preserve"> </w:t>
      </w:r>
      <w:r w:rsidRPr="00612840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 มีมูลค่า</w:t>
      </w:r>
      <w:r w:rsidR="00B87088">
        <w:rPr>
          <w:rFonts w:asciiTheme="majorBidi" w:hAnsiTheme="majorBidi" w:cstheme="majorBidi"/>
          <w:sz w:val="30"/>
          <w:szCs w:val="30"/>
        </w:rPr>
        <w:t xml:space="preserve"> </w:t>
      </w:r>
      <w:r w:rsidR="00FD036A">
        <w:rPr>
          <w:rFonts w:asciiTheme="majorBidi" w:hAnsiTheme="majorBidi" w:cstheme="majorBidi"/>
          <w:sz w:val="30"/>
          <w:szCs w:val="30"/>
        </w:rPr>
        <w:t>62</w:t>
      </w:r>
      <w:r w:rsidR="00164BC3" w:rsidRPr="00612840">
        <w:rPr>
          <w:rFonts w:asciiTheme="majorBidi" w:hAnsiTheme="majorBidi" w:cstheme="majorBidi"/>
          <w:sz w:val="30"/>
          <w:szCs w:val="30"/>
        </w:rPr>
        <w:t>,</w:t>
      </w:r>
      <w:r w:rsidR="00FD036A">
        <w:rPr>
          <w:rFonts w:asciiTheme="majorBidi" w:hAnsiTheme="majorBidi" w:cstheme="majorBidi"/>
          <w:sz w:val="30"/>
          <w:szCs w:val="30"/>
        </w:rPr>
        <w:t>366</w:t>
      </w:r>
      <w:r w:rsidRPr="00612840">
        <w:rPr>
          <w:rFonts w:asciiTheme="majorBidi" w:hAnsiTheme="majorBidi" w:cstheme="majorBidi"/>
          <w:sz w:val="30"/>
          <w:szCs w:val="30"/>
        </w:rPr>
        <w:t xml:space="preserve"> </w:t>
      </w:r>
      <w:r w:rsidRPr="00612840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FD036A">
        <w:rPr>
          <w:rFonts w:asciiTheme="majorBidi" w:hAnsiTheme="majorBidi" w:cstheme="majorBidi"/>
          <w:sz w:val="30"/>
          <w:szCs w:val="30"/>
        </w:rPr>
        <w:t>5,172</w:t>
      </w:r>
      <w:r w:rsidRPr="00612840">
        <w:rPr>
          <w:rFonts w:asciiTheme="majorBidi" w:hAnsiTheme="majorBidi" w:cstheme="majorBidi"/>
          <w:sz w:val="30"/>
          <w:szCs w:val="30"/>
        </w:rPr>
        <w:t xml:space="preserve"> </w:t>
      </w:r>
      <w:r w:rsidR="00B60B88">
        <w:rPr>
          <w:rFonts w:asciiTheme="majorBidi" w:hAnsiTheme="majorBidi" w:cstheme="majorBidi"/>
          <w:sz w:val="30"/>
          <w:szCs w:val="30"/>
          <w:cs/>
        </w:rPr>
        <w:br/>
      </w:r>
      <w:r w:rsidRPr="00612840">
        <w:rPr>
          <w:rFonts w:asciiTheme="majorBidi" w:hAnsiTheme="majorBidi" w:cstheme="majorBidi"/>
          <w:sz w:val="30"/>
          <w:szCs w:val="30"/>
          <w:cs/>
        </w:rPr>
        <w:t>ล้านบาท ตามลำดับ ซึ่งมูลค่ายุติธรรมประเมินโดยผู้ประเมินราคาอิสระด้วยวิธี</w:t>
      </w:r>
      <w:r w:rsidR="0070608C" w:rsidRPr="00612840">
        <w:rPr>
          <w:rFonts w:asciiTheme="majorBidi" w:hAnsiTheme="majorBidi" w:cstheme="majorBidi"/>
          <w:sz w:val="30"/>
          <w:szCs w:val="30"/>
          <w:cs/>
        </w:rPr>
        <w:t>ต้นทุนทดแทน</w:t>
      </w:r>
      <w:r w:rsidRPr="00612840">
        <w:rPr>
          <w:rFonts w:asciiTheme="majorBidi" w:hAnsiTheme="majorBidi" w:cstheme="majorBidi"/>
          <w:sz w:val="30"/>
          <w:szCs w:val="30"/>
          <w:cs/>
        </w:rPr>
        <w:t>ซึ่งจัดลำดับเป็น</w:t>
      </w:r>
      <w:r w:rsidR="00B60B88">
        <w:rPr>
          <w:rFonts w:asciiTheme="majorBidi" w:hAnsiTheme="majorBidi" w:cstheme="majorBidi"/>
          <w:sz w:val="30"/>
          <w:szCs w:val="30"/>
          <w:cs/>
        </w:rPr>
        <w:br/>
      </w:r>
      <w:r w:rsidRPr="0061284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มูลค่ายุติธรรมระดับ </w:t>
      </w:r>
      <w:r w:rsidRPr="00612840">
        <w:rPr>
          <w:rFonts w:asciiTheme="majorBidi" w:hAnsiTheme="majorBidi" w:cstheme="majorBidi"/>
          <w:sz w:val="30"/>
          <w:szCs w:val="30"/>
        </w:rPr>
        <w:t xml:space="preserve">3 </w:t>
      </w:r>
      <w:r w:rsidRPr="0061284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กลุ่มบริษัทและบริษัทรับรู้ผลกำไรจากการตีราคาอาคารและส่วนปรับปรุงอาคารดังกล่าวใหม่</w:t>
      </w:r>
      <w:r w:rsidR="009E6A02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612840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612840">
        <w:rPr>
          <w:rFonts w:asciiTheme="majorBidi" w:hAnsiTheme="majorBidi" w:cstheme="majorBidi"/>
          <w:sz w:val="30"/>
          <w:szCs w:val="30"/>
        </w:rPr>
        <w:t xml:space="preserve">31 </w:t>
      </w:r>
      <w:r w:rsidRPr="006128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12840">
        <w:rPr>
          <w:rFonts w:asciiTheme="majorBidi" w:hAnsiTheme="majorBidi" w:cstheme="majorBidi"/>
          <w:sz w:val="30"/>
          <w:szCs w:val="30"/>
        </w:rPr>
        <w:t xml:space="preserve">2565 </w:t>
      </w:r>
      <w:r w:rsidR="00301A3C" w:rsidRPr="0061284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301A3C" w:rsidRPr="00612840">
        <w:rPr>
          <w:rFonts w:asciiTheme="majorBidi" w:hAnsiTheme="majorBidi" w:cstheme="majorBidi"/>
          <w:sz w:val="30"/>
          <w:szCs w:val="30"/>
        </w:rPr>
        <w:t>25,9</w:t>
      </w:r>
      <w:r w:rsidR="003B3B37">
        <w:rPr>
          <w:rFonts w:asciiTheme="majorBidi" w:hAnsiTheme="majorBidi" w:cstheme="majorBidi"/>
          <w:sz w:val="30"/>
          <w:szCs w:val="30"/>
        </w:rPr>
        <w:t>63</w:t>
      </w:r>
      <w:r w:rsidR="00301A3C" w:rsidRPr="00612840">
        <w:rPr>
          <w:rFonts w:asciiTheme="majorBidi" w:hAnsiTheme="majorBidi" w:cstheme="majorBidi"/>
          <w:sz w:val="30"/>
          <w:szCs w:val="30"/>
        </w:rPr>
        <w:t xml:space="preserve"> </w:t>
      </w:r>
      <w:r w:rsidR="00301A3C" w:rsidRPr="0061284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545618" w:rsidRPr="00612840">
        <w:rPr>
          <w:rFonts w:asciiTheme="majorBidi" w:hAnsiTheme="majorBidi" w:cstheme="majorBidi"/>
          <w:sz w:val="30"/>
          <w:szCs w:val="30"/>
        </w:rPr>
        <w:t>2</w:t>
      </w:r>
      <w:r w:rsidR="00301A3C" w:rsidRPr="00612840">
        <w:rPr>
          <w:rFonts w:asciiTheme="majorBidi" w:hAnsiTheme="majorBidi" w:cstheme="majorBidi"/>
          <w:sz w:val="30"/>
          <w:szCs w:val="30"/>
        </w:rPr>
        <w:t>,9</w:t>
      </w:r>
      <w:r w:rsidR="003B3B37">
        <w:rPr>
          <w:rFonts w:asciiTheme="majorBidi" w:hAnsiTheme="majorBidi" w:cstheme="majorBidi"/>
          <w:sz w:val="30"/>
          <w:szCs w:val="30"/>
        </w:rPr>
        <w:t>53</w:t>
      </w:r>
      <w:r w:rsidR="00301A3C" w:rsidRPr="00612840">
        <w:rPr>
          <w:rFonts w:asciiTheme="majorBidi" w:hAnsiTheme="majorBidi" w:cstheme="majorBidi"/>
          <w:sz w:val="30"/>
          <w:szCs w:val="30"/>
        </w:rPr>
        <w:t xml:space="preserve"> </w:t>
      </w:r>
      <w:r w:rsidR="00301A3C" w:rsidRPr="0061284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2463B0F" w14:textId="77777777" w:rsidR="003067AA" w:rsidRPr="006D325E" w:rsidRDefault="003067AA" w:rsidP="003067AA">
      <w:pPr>
        <w:rPr>
          <w:rFonts w:asciiTheme="majorBidi" w:hAnsiTheme="majorBidi" w:cstheme="majorBidi"/>
          <w:sz w:val="30"/>
          <w:szCs w:val="30"/>
        </w:rPr>
      </w:pPr>
    </w:p>
    <w:p w14:paraId="7C302115" w14:textId="7FDA09AC" w:rsidR="00645DC4" w:rsidRDefault="00645DC4" w:rsidP="003067AA">
      <w:pPr>
        <w:rPr>
          <w:rFonts w:asciiTheme="majorBidi" w:hAnsiTheme="majorBidi" w:cstheme="majorBidi"/>
          <w:sz w:val="30"/>
          <w:szCs w:val="30"/>
        </w:rPr>
      </w:pPr>
    </w:p>
    <w:p w14:paraId="4B7450E3" w14:textId="79350333" w:rsidR="00301A3C" w:rsidRDefault="00301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B0B9AF" w14:textId="3FD6412D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lastRenderedPageBreak/>
        <w:t>นโยบายการบัญชีที่สำคัญ</w:t>
      </w:r>
    </w:p>
    <w:p w14:paraId="53D065C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CDDA97B" w14:textId="77777777" w:rsidR="006C72E9" w:rsidRPr="00C20284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 w:hanging="540"/>
        <w:rPr>
          <w:i/>
          <w:iCs/>
          <w:szCs w:val="30"/>
        </w:rPr>
      </w:pPr>
      <w:r w:rsidRPr="003067AA">
        <w:rPr>
          <w:rFonts w:cstheme="majorBidi"/>
          <w:i/>
          <w:iCs/>
          <w:szCs w:val="30"/>
          <w:cs/>
        </w:rPr>
        <w:t>เกณฑ์ในการจัดทำงบการเงินรวม</w:t>
      </w:r>
    </w:p>
    <w:p w14:paraId="5EBBCF3D" w14:textId="77777777" w:rsidR="006C72E9" w:rsidRPr="00C20284" w:rsidRDefault="006C72E9" w:rsidP="006C72E9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60A453A" w14:textId="77777777" w:rsidR="006C72E9" w:rsidRPr="00C20284" w:rsidRDefault="006C72E9" w:rsidP="00C47451">
      <w:pPr>
        <w:tabs>
          <w:tab w:val="clear" w:pos="454"/>
          <w:tab w:val="left" w:pos="63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งบการเงินรวมประกอบด้วยงบการเงินของกลุ่มบริษัท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 </w:t>
      </w:r>
    </w:p>
    <w:p w14:paraId="330EBBC1" w14:textId="77777777" w:rsidR="006C72E9" w:rsidRPr="00C20284" w:rsidRDefault="006C72E9" w:rsidP="006C72E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45B45A" w14:textId="77777777" w:rsidR="006C72E9" w:rsidRPr="00C20284" w:rsidRDefault="006C72E9" w:rsidP="00C47451">
      <w:pPr>
        <w:tabs>
          <w:tab w:val="clear" w:pos="454"/>
          <w:tab w:val="left" w:pos="63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2824C759" w14:textId="77777777" w:rsidR="006C72E9" w:rsidRPr="00C20284" w:rsidRDefault="006C72E9" w:rsidP="006C72E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07554" w14:textId="77777777" w:rsidR="006C72E9" w:rsidRPr="00BD4A94" w:rsidRDefault="006C72E9" w:rsidP="00C47451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 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373DE">
        <w:rPr>
          <w:rFonts w:asciiTheme="majorBidi" w:hAnsiTheme="majorBidi" w:cstheme="majorBidi" w:hint="cs"/>
          <w:sz w:val="30"/>
          <w:szCs w:val="30"/>
          <w:cs/>
        </w:rPr>
        <w:t>กำหนดวันที่ซื้อกิจการและการโอนอำนาจควบคุมจากฝ่ายหนึ่งไปอีกฝ่ายหนึ่งต้องพิจารณาข้อเท็จจริงและสถานการณ์แวดล้อมที่เกี่ยวข้องทั้งหมด ในการพิจารณาอำนาจในการควบคุม กลุ่มบริษัทต้องนำสิทธิในการออกเสียงที่เป็นไปได้และสามารถใช้สิทธิได้มารวมในการพิจารณา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7AA1E2BE" w14:textId="428AD34E" w:rsidR="006C72E9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en-GB"/>
        </w:rPr>
      </w:pPr>
    </w:p>
    <w:p w14:paraId="2F847AF3" w14:textId="77777777" w:rsidR="006C72E9" w:rsidRPr="000840F7" w:rsidRDefault="006C72E9" w:rsidP="00C47451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0840F7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3067AA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086D93B9" w14:textId="77777777" w:rsidR="006C72E9" w:rsidRPr="000840F7" w:rsidRDefault="006C72E9" w:rsidP="006C72E9">
      <w:pPr>
        <w:tabs>
          <w:tab w:val="clear" w:pos="454"/>
          <w:tab w:val="left" w:pos="630"/>
        </w:tabs>
        <w:spacing w:line="240" w:lineRule="auto"/>
        <w:ind w:left="46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EC8D2B5" w14:textId="77777777" w:rsidR="006C72E9" w:rsidRPr="00BD4A94" w:rsidRDefault="006C72E9" w:rsidP="00C47451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t>ค่าความนิยมที่เกิดขึ้น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br/>
        <w:t>ส่วนได้เสีย</w:t>
      </w:r>
      <w:r w:rsidRPr="000840F7">
        <w:rPr>
          <w:rFonts w:asciiTheme="majorBidi" w:hAnsiTheme="majorBidi" w:cstheme="majorBidi"/>
          <w:sz w:val="30"/>
          <w:szCs w:val="30"/>
          <w:cs/>
        </w:rPr>
        <w:t>ที่ไม่มีอำนาจควบคุมในผู้ถูกซื้อ มีราคาซื้อสูงกว่ามูลค่ายุติธรรม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ในกรณีราคาซื้อต่ำกว่ามูลค่ายุติธรรม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0840F7">
        <w:rPr>
          <w:rFonts w:asciiTheme="majorBidi" w:hAnsiTheme="majorBidi" w:cstheme="majorBidi"/>
          <w:sz w:val="30"/>
          <w:szCs w:val="30"/>
          <w:cs/>
        </w:rPr>
        <w:t>จะรับรู้กำไร</w:t>
      </w:r>
      <w:r w:rsidRPr="00C20284">
        <w:rPr>
          <w:rFonts w:asciiTheme="majorBidi" w:hAnsiTheme="majorBidi" w:cstheme="majorBidi"/>
          <w:sz w:val="30"/>
          <w:szCs w:val="30"/>
          <w:cs/>
        </w:rPr>
        <w:t>จากการซื้อในกำไรหรือขาดทุนทันที</w:t>
      </w:r>
    </w:p>
    <w:p w14:paraId="18E31CAC" w14:textId="77777777" w:rsidR="00E215AA" w:rsidRDefault="00E215AA" w:rsidP="006C72E9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893C5" w14:textId="77777777" w:rsidR="006C72E9" w:rsidRPr="00C20284" w:rsidRDefault="006C72E9" w:rsidP="00C47451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สิ่งตอบแทนที่ผู้ซื้อโอนให้หรือคาดว่าจะต้องจ่ายรับรู้ด้วยมูลค่ายุติธรรม ณ วันที่ซื้อ หากสิ่งตอบแทนที่คาดว่าจะต้องจ่าย</w:t>
      </w: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จัดประเภทเป็นส่วนของผู้ถือหุ้น รายการดังกล่าวจะไม่ถูกวัดมูลค่าใหม่และจะบันทึกการจ่ายชำระภายหลังไว้ในส่วนของผู้ถือหุ้น 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ในกรณีสิ่งตอบแทนที่คาดว่าจะต้องจ่ายจัดประเภทเป็นสินทรัพย์หรือหนี้สิน หากมีการเปลี่ยนแปลงในมูลค่ายุติธรรมในภายหลัง</w:t>
      </w: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จะรับรู้ในกำไรหรือขาดทุน</w:t>
      </w:r>
    </w:p>
    <w:p w14:paraId="67D9E340" w14:textId="60414D74" w:rsidR="006C72E9" w:rsidRPr="00C20284" w:rsidRDefault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CF003AA" w14:textId="4C34DB15" w:rsidR="006C72E9" w:rsidRDefault="006C72E9" w:rsidP="006C72E9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รับรู้เป็นหนี้สินหากมีภาระผูกพันในปัจจุบัน ซึ่งเกิดขึ้นจากเหตุการณ์ในอดีต และสามารถวัดมูลค่ายุติธรรมได้อย่างน่าเชื่อถือ</w:t>
      </w:r>
    </w:p>
    <w:p w14:paraId="22C584BB" w14:textId="77777777" w:rsidR="006230BB" w:rsidRPr="00C20284" w:rsidRDefault="006230BB" w:rsidP="006C72E9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DEBF9B2" w14:textId="77777777" w:rsidR="006C72E9" w:rsidRPr="00C20284" w:rsidRDefault="006C72E9" w:rsidP="006C72E9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ต้นทุนที่เกี่ยวข้องกับการซื้อซึ่งเป็นผลมาจากการรวมธุรกิจ กลุ่มบริษัทบันทึกต้นทุนดังกล่าวเป็นค่าใช้จ่ายเมื่อเกิดขึ้น</w:t>
      </w:r>
    </w:p>
    <w:p w14:paraId="40D706AB" w14:textId="77777777" w:rsidR="006C72E9" w:rsidRPr="00C20284" w:rsidRDefault="006C72E9" w:rsidP="006C72E9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427A245" w14:textId="77777777" w:rsidR="006C72E9" w:rsidRPr="00C20284" w:rsidRDefault="006C72E9" w:rsidP="006C72E9">
      <w:pPr>
        <w:tabs>
          <w:tab w:val="clear" w:pos="454"/>
          <w:tab w:val="left" w:pos="630"/>
        </w:tabs>
        <w:ind w:left="46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กรณีการรวมธุรกิจไม่เสร็จสมบูรณ์ภายในวันสิ้นรอบระยะเวลารายงานที่การรวมธุรกิจเกิดขึ้น กลุ่มบริษัทจะประมาณการมูลค่าของรายการซึ่งข้อมูลทางบัญชียังไม่สมบูรณ์เพื่อรายงาน มูลค่าประมาณการดังกล่าวอาจถูกปรับปรุงด้วยข้อมูลที่รับรู้ภายหลัง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F88E3DE" w14:textId="77777777" w:rsidR="006C72E9" w:rsidRPr="00C20284" w:rsidRDefault="006C72E9" w:rsidP="006C72E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A9B55" w14:textId="77777777" w:rsidR="006C72E9" w:rsidRPr="00C20284" w:rsidRDefault="006C72E9" w:rsidP="006C72E9">
      <w:pPr>
        <w:ind w:left="450" w:right="47"/>
        <w:jc w:val="both"/>
        <w:rPr>
          <w:rFonts w:asciiTheme="majorBidi" w:hAnsiTheme="majorBidi" w:cstheme="majorBidi"/>
          <w:b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iCs/>
          <w:sz w:val="30"/>
          <w:szCs w:val="30"/>
          <w:cs/>
        </w:rPr>
        <w:t>การซื้อแบบทยอยซื้อ</w:t>
      </w:r>
    </w:p>
    <w:p w14:paraId="3345E3FF" w14:textId="77777777" w:rsidR="006C72E9" w:rsidRPr="00C20284" w:rsidRDefault="006C72E9" w:rsidP="006C72E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787E" w14:textId="77777777" w:rsidR="006C72E9" w:rsidRPr="00C20284" w:rsidRDefault="006C72E9" w:rsidP="006C72E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</w:p>
    <w:p w14:paraId="46433EDB" w14:textId="77777777" w:rsidR="006C72E9" w:rsidRPr="00C20284" w:rsidRDefault="006C72E9" w:rsidP="006C72E9">
      <w:pPr>
        <w:spacing w:line="240" w:lineRule="auto"/>
        <w:rPr>
          <w:rFonts w:asciiTheme="majorBidi" w:hAnsiTheme="majorBidi" w:cstheme="majorBidi"/>
          <w:b/>
          <w:iCs/>
          <w:sz w:val="30"/>
          <w:szCs w:val="30"/>
          <w:cs/>
        </w:rPr>
      </w:pPr>
    </w:p>
    <w:p w14:paraId="1CCF4388" w14:textId="77777777" w:rsidR="006C72E9" w:rsidRPr="00C20284" w:rsidRDefault="006C72E9" w:rsidP="006C72E9">
      <w:pPr>
        <w:ind w:left="450" w:right="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iCs/>
          <w:sz w:val="30"/>
          <w:szCs w:val="30"/>
          <w:cs/>
        </w:rPr>
        <w:t>บริษัทย่อย</w:t>
      </w:r>
    </w:p>
    <w:p w14:paraId="565E886E" w14:textId="77777777" w:rsidR="006C72E9" w:rsidRPr="00C20284" w:rsidRDefault="006C72E9" w:rsidP="006C72E9">
      <w:pPr>
        <w:spacing w:line="240" w:lineRule="auto"/>
        <w:rPr>
          <w:rFonts w:asciiTheme="majorBidi" w:hAnsiTheme="majorBidi" w:cstheme="majorBidi"/>
          <w:b/>
          <w:iCs/>
          <w:sz w:val="30"/>
          <w:szCs w:val="30"/>
        </w:rPr>
      </w:pPr>
    </w:p>
    <w:p w14:paraId="03A4BD81" w14:textId="77777777" w:rsidR="006C72E9" w:rsidRPr="00C20284" w:rsidRDefault="006C72E9" w:rsidP="006C72E9">
      <w:pPr>
        <w:tabs>
          <w:tab w:val="left" w:pos="540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</w:t>
      </w:r>
      <w:r w:rsidRPr="00C20284">
        <w:rPr>
          <w:rFonts w:asciiTheme="majorBidi" w:hAnsiTheme="majorBidi" w:cstheme="majorBidi"/>
          <w:sz w:val="30"/>
          <w:szCs w:val="30"/>
        </w:rPr>
        <w:t xml:space="preserve">  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  <w:r w:rsidRPr="00C20284">
        <w:rPr>
          <w:rFonts w:asciiTheme="majorBidi" w:hAnsiTheme="majorBidi" w:cstheme="majorBidi"/>
          <w:b/>
          <w:sz w:val="30"/>
          <w:szCs w:val="30"/>
          <w:cs/>
        </w:rPr>
        <w:t>หากบริษัทย่อยแห่งใดในกลุ่มบริษัทใช้นโยบายการบัญชีที่แตกต่างจากนโยบายที่ใช้ในการจัดทำงบการเงินรวมสำหรับรายการที่เหมือนกันและเหตุการณ์ในสถานการณ์ที่คล้ายคลึงกัน งบการเงินของบริษัทย่อยนั้นจะมีการปรับปรุงให้เป็นไปตามนโยบายการบัญชีเดียวกันกับของบริษัทใหญ่เพื่อการจัดทำงบการเงินรวม</w:t>
      </w:r>
    </w:p>
    <w:p w14:paraId="6206B3A9" w14:textId="77777777" w:rsidR="006C72E9" w:rsidRPr="00C20284" w:rsidRDefault="006C72E9" w:rsidP="006C72E9">
      <w:pPr>
        <w:tabs>
          <w:tab w:val="clear" w:pos="907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74445" w14:textId="77777777" w:rsidR="006C72E9" w:rsidRPr="00244BB0" w:rsidRDefault="006C72E9" w:rsidP="006C72E9">
      <w:pPr>
        <w:tabs>
          <w:tab w:val="clear" w:pos="454"/>
          <w:tab w:val="clear" w:pos="907"/>
          <w:tab w:val="left" w:pos="45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244BB0">
        <w:rPr>
          <w:rFonts w:asciiTheme="majorBidi" w:hAnsiTheme="majorBidi" w:cstheme="majorBidi"/>
          <w:sz w:val="30"/>
          <w:szCs w:val="30"/>
          <w:cs/>
        </w:rPr>
        <w:t>ผลขาดทุนในบริษัทย่อยที่เกี่ยวข้องกับส่วนได้เสียที่ไม่มีอำนาจควบคุม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B72D7CC" w14:textId="77777777" w:rsidR="006C72E9" w:rsidRPr="00C20284" w:rsidRDefault="006C72E9" w:rsidP="006C72E9">
      <w:pPr>
        <w:tabs>
          <w:tab w:val="clear" w:pos="907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32409" w14:textId="497920F4" w:rsidR="008C34C0" w:rsidRDefault="006C72E9" w:rsidP="000D3138">
      <w:pPr>
        <w:spacing w:line="240" w:lineRule="auto"/>
        <w:ind w:left="450" w:right="47"/>
        <w:jc w:val="thaiDistribute"/>
        <w:rPr>
          <w:rFonts w:asciiTheme="majorBidi" w:hAnsiTheme="majorBidi" w:cstheme="majorBidi"/>
          <w:b/>
          <w:iCs/>
          <w:sz w:val="30"/>
          <w:szCs w:val="30"/>
          <w:cs/>
        </w:rPr>
      </w:pPr>
      <w:r w:rsidRPr="00244BB0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Pr="000840F7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รายการส่วนเกินทุน</w:t>
      </w:r>
      <w:r w:rsidR="008C34C0">
        <w:rPr>
          <w:rFonts w:asciiTheme="majorBidi" w:hAnsiTheme="majorBidi" w:cstheme="majorBidi"/>
          <w:sz w:val="30"/>
          <w:szCs w:val="30"/>
        </w:rPr>
        <w:t>/</w:t>
      </w:r>
      <w:r w:rsidR="008C34C0">
        <w:rPr>
          <w:rFonts w:asciiTheme="majorBidi" w:hAnsiTheme="majorBidi" w:cstheme="majorBidi" w:hint="cs"/>
          <w:sz w:val="30"/>
          <w:szCs w:val="30"/>
          <w:cs/>
        </w:rPr>
        <w:t>ส่วนต่ำกว่า</w:t>
      </w:r>
      <w:r w:rsidRPr="000840F7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Pr="003067AA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8C34C0">
        <w:rPr>
          <w:rFonts w:asciiTheme="majorBidi" w:hAnsiTheme="majorBidi" w:cstheme="majorBidi"/>
          <w:b/>
          <w:iCs/>
          <w:sz w:val="30"/>
          <w:szCs w:val="30"/>
          <w:cs/>
        </w:rPr>
        <w:br w:type="page"/>
      </w:r>
    </w:p>
    <w:p w14:paraId="6C4E20A5" w14:textId="45DFC19B" w:rsidR="006C72E9" w:rsidRPr="000840F7" w:rsidRDefault="006C72E9" w:rsidP="006C72E9">
      <w:pPr>
        <w:ind w:left="450" w:right="47"/>
        <w:jc w:val="thaiDistribute"/>
        <w:rPr>
          <w:rFonts w:asciiTheme="majorBidi" w:hAnsiTheme="majorBidi" w:cstheme="majorBidi"/>
          <w:b/>
          <w:iCs/>
          <w:sz w:val="30"/>
          <w:szCs w:val="30"/>
        </w:rPr>
      </w:pPr>
      <w:r w:rsidRPr="000840F7">
        <w:rPr>
          <w:rFonts w:asciiTheme="majorBidi" w:hAnsiTheme="majorBidi" w:cstheme="majorBidi"/>
          <w:b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0C474E89" w14:textId="77777777" w:rsidR="006C72E9" w:rsidRPr="000840F7" w:rsidRDefault="006C72E9" w:rsidP="006C72E9">
      <w:pPr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C8329" w14:textId="77777777" w:rsidR="006C72E9" w:rsidRPr="000840F7" w:rsidRDefault="006C72E9" w:rsidP="006C72E9">
      <w:pPr>
        <w:spacing w:line="240" w:lineRule="auto"/>
        <w:ind w:left="45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สัดส่วนได้เสียในสินทรัพย์สุทธิที่ได้มาจากผู้ถูกซื้อหรือตามมูลค่ายุติธรรมแล้วแต่กรณี</w:t>
      </w:r>
    </w:p>
    <w:p w14:paraId="5D6087DF" w14:textId="77777777" w:rsidR="006C72E9" w:rsidRPr="000840F7" w:rsidRDefault="006C72E9" w:rsidP="006C72E9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4956E5" w14:textId="77777777" w:rsidR="006C72E9" w:rsidRPr="000840F7" w:rsidRDefault="006C72E9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840F7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การสูญเสียอำนาจควบคุม</w:t>
      </w:r>
      <w:r w:rsidRPr="000840F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79763B6" w14:textId="77777777" w:rsidR="006C72E9" w:rsidRPr="000840F7" w:rsidRDefault="006C72E9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D912C2" w14:textId="77777777" w:rsidR="006C72E9" w:rsidRPr="00C20284" w:rsidRDefault="006C72E9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กลุ่มบริษัทจะตัดรายการสินทรัพย์และหนี้สินของบริษัทย่อยนั้นออก </w:t>
      </w:r>
      <w:r w:rsidRPr="000840F7">
        <w:rPr>
          <w:rFonts w:asciiTheme="majorBidi" w:hAnsiTheme="majorBidi" w:cstheme="majorBidi"/>
          <w:sz w:val="30"/>
          <w:szCs w:val="30"/>
          <w:cs/>
        </w:rPr>
        <w:t>รวมถึงส่วนได้เสียที่ไม่มีอำนาจควบคุมและองค์ประกอบอื่นในส่วนของผู้ถือหุ้นที่เกี่ยวข้องกับบริษัทย่อยนั้น ผล</w:t>
      </w:r>
      <w:r w:rsidRPr="00C20284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กำไรหรือขาดทุนที่เกิดขึ้นจากการสูญเสียการควบคุมในบริษัทย่อยจะรับรู้ในกำไรหรือขาดทุน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 และจัดประเภทเงินลงทุนใหม่ ตามระดับของอิทธิพลที่คงเหลืออยู่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</w:p>
    <w:p w14:paraId="23B18DEC" w14:textId="77777777" w:rsidR="006C72E9" w:rsidRPr="00C20284" w:rsidRDefault="006C72E9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D4AC5" w14:textId="77777777" w:rsidR="006C72E9" w:rsidRDefault="006C72E9" w:rsidP="006C72E9">
      <w:pPr>
        <w:tabs>
          <w:tab w:val="left" w:pos="540"/>
        </w:tabs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694A56FC" w14:textId="77777777" w:rsidR="006C72E9" w:rsidRPr="00C20284" w:rsidRDefault="006C72E9" w:rsidP="006C72E9">
      <w:pPr>
        <w:tabs>
          <w:tab w:val="left" w:pos="540"/>
        </w:tabs>
        <w:ind w:right="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3F7DF48" w14:textId="77777777" w:rsidR="006C72E9" w:rsidRPr="00C20284" w:rsidRDefault="006C72E9" w:rsidP="006C72E9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3DAFEA" w14:textId="77777777" w:rsidR="006C72E9" w:rsidRDefault="006C72E9" w:rsidP="006C72E9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266EB" w14:textId="77777777" w:rsidR="006C72E9" w:rsidRPr="00C20284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  <w:cs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3067AA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7843C199" w14:textId="77777777" w:rsidR="00E874E4" w:rsidRDefault="00E874E4" w:rsidP="006C72E9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357EFEB6" w14:textId="77777777" w:rsidR="006C72E9" w:rsidRPr="00C20284" w:rsidRDefault="006C72E9" w:rsidP="006C72E9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63FE5ACA" w14:textId="77777777" w:rsidR="006C72E9" w:rsidRPr="00C20284" w:rsidRDefault="006C72E9" w:rsidP="006C72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DECF2" w14:textId="77777777" w:rsidR="006C72E9" w:rsidRPr="00C20284" w:rsidRDefault="006C72E9" w:rsidP="006C72E9">
      <w:pPr>
        <w:tabs>
          <w:tab w:val="clear" w:pos="454"/>
          <w:tab w:val="left" w:pos="450"/>
          <w:tab w:val="left" w:pos="990"/>
        </w:tabs>
        <w:spacing w:line="240" w:lineRule="auto"/>
        <w:ind w:left="450"/>
        <w:jc w:val="thaiDistribute"/>
        <w:rPr>
          <w:rFonts w:asciiTheme="majorBidi" w:eastAsia="CG Times (W1)" w:hAnsiTheme="majorBidi" w:cstheme="majorBidi"/>
          <w:sz w:val="30"/>
          <w:szCs w:val="30"/>
        </w:rPr>
      </w:pPr>
      <w:r w:rsidRPr="00C20284">
        <w:rPr>
          <w:rFonts w:asciiTheme="majorBidi" w:eastAsia="CG Times (W1)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รวมทั้งรายได้และค่าใช้จ่ายจะถูกตัดทั้งจำนวนในการจัดทำงบการเงินรวม สำหรับกำไรหรือขาดทุนที่ยังไม่เกิดขึ้นจริงของบริษัทร่วมและการร่วมค้าจะถูกตัดรายการตามสัดส่วนของส่วนได้เสียที่กลุ่มบริษัทมีในบริษัทร่วมและการร่วมค้านั้น เว้นแต่กรณีที่มีหลักฐานการด้อยค่า ขาดทุนที่ยังไม่เกิดขึ้นจริงดังกล่าวจะไม่มีการตัดรายการ</w:t>
      </w:r>
    </w:p>
    <w:p w14:paraId="55A7D987" w14:textId="77777777" w:rsidR="006C72E9" w:rsidRPr="00C20284" w:rsidRDefault="006C72E9" w:rsidP="006C72E9">
      <w:pPr>
        <w:tabs>
          <w:tab w:val="left" w:pos="990"/>
        </w:tabs>
        <w:spacing w:line="240" w:lineRule="auto"/>
        <w:ind w:left="450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p w14:paraId="103FA62F" w14:textId="77777777" w:rsidR="00252423" w:rsidRDefault="00252423" w:rsidP="006C72E9">
      <w:pPr>
        <w:tabs>
          <w:tab w:val="left" w:pos="990"/>
        </w:tabs>
        <w:spacing w:line="240" w:lineRule="auto"/>
        <w:ind w:left="45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2350F32D" w14:textId="77777777" w:rsidR="006C72E9" w:rsidRPr="003067AA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3067AA">
        <w:rPr>
          <w:rFonts w:cstheme="majorBidi"/>
          <w:i/>
          <w:iCs/>
          <w:szCs w:val="30"/>
          <w:cs/>
        </w:rPr>
        <w:lastRenderedPageBreak/>
        <w:t>เงินลงทุนในบริษัทย่อย บริษัทร่วมและการร่วมค้า</w:t>
      </w:r>
    </w:p>
    <w:p w14:paraId="738DC4BC" w14:textId="77777777" w:rsidR="006C72E9" w:rsidRPr="003067AA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20C153C3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6EA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เงินลงทุนในบริษัทย่อย บริษัทร่วมและการร่วมค้าในงบการเงินเฉพาะกิจการของบริษัทบันทึกบัญชีโดยใช้วิธีราคาทุน 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</w:p>
    <w:p w14:paraId="33B7363C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จำหน่ายเงินลงทุน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16A85FD6" w14:textId="77777777" w:rsidR="006C72E9" w:rsidRDefault="006C72E9" w:rsidP="006C72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714585" w14:textId="77777777" w:rsidR="006C72E9" w:rsidRDefault="006C72E9" w:rsidP="006C72E9">
      <w:pPr>
        <w:pStyle w:val="BodyText2"/>
        <w:tabs>
          <w:tab w:val="left" w:pos="990"/>
        </w:tabs>
        <w:ind w:left="45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>
        <w:rPr>
          <w:rFonts w:asciiTheme="majorBidi" w:hAnsiTheme="majorBidi" w:cstheme="majorBidi" w:hint="cs"/>
          <w:sz w:val="30"/>
          <w:szCs w:val="30"/>
          <w:cs/>
        </w:rPr>
        <w:t>มีการจำหน่ายเงินลงทุน  ผลต่างระหว่างจำนวนเงินสุทธิที่ได้รับและมูลค่าตามบัญชี รวมทั้งยอดสะสมของกำไรหรือขาดทุนจากการตีราคาหลักทรัพย์ที่เกี่ยวข้องที่เคยบันทึกไว้ในส่วนของผู้ถือหุ้นจะถูกบันทึกในกำไรหรือขาดทุนหรือกำไรสะสมแล้วแต่กรณี</w:t>
      </w:r>
    </w:p>
    <w:p w14:paraId="1884E2AD" w14:textId="77777777" w:rsidR="006C72E9" w:rsidRDefault="006C72E9" w:rsidP="006C72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F8B4C7" w14:textId="77777777" w:rsidR="006C72E9" w:rsidRDefault="006C72E9" w:rsidP="006C72E9">
      <w:pPr>
        <w:pStyle w:val="BodyText2"/>
        <w:tabs>
          <w:tab w:val="left" w:pos="990"/>
        </w:tabs>
        <w:ind w:left="450" w:right="9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ในกรณีที่กลุ่มบริษัทจำหน่ายเงินลงทุนที่ถืออยู่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บางส่วน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ออกไป การคำนวณ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ต้นทุน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สำหรับเงินลงทุนที่จำหน่ายไปและเงินลงทุนที่ยังถืออยู่ใช้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วิธี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ถัวเฉลี่ยถ่วงน้ำหนัก</w:t>
      </w:r>
    </w:p>
    <w:p w14:paraId="2C3C1D65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9408323" w14:textId="77777777" w:rsidR="006C72E9" w:rsidRPr="003067AA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cstheme="majorBidi"/>
          <w:b w:val="0"/>
          <w:bCs w:val="0"/>
          <w:i/>
          <w:iCs/>
          <w:szCs w:val="30"/>
        </w:rPr>
      </w:pPr>
      <w:r w:rsidRPr="003067AA">
        <w:rPr>
          <w:rFonts w:cstheme="majorBidi"/>
          <w:i/>
          <w:iCs/>
          <w:szCs w:val="30"/>
          <w:cs/>
        </w:rPr>
        <w:t>เงินตราต่างประเทศ</w:t>
      </w:r>
    </w:p>
    <w:p w14:paraId="5AF38837" w14:textId="77777777" w:rsidR="006C72E9" w:rsidRPr="00B142B6" w:rsidRDefault="006C72E9" w:rsidP="006C72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D9027" w14:textId="77777777" w:rsidR="006C72E9" w:rsidRPr="00B142B6" w:rsidRDefault="006C72E9" w:rsidP="006C72E9">
      <w:pPr>
        <w:ind w:left="45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B142B6">
        <w:rPr>
          <w:rFonts w:asciiTheme="majorBidi" w:hAnsiTheme="majorBidi" w:cstheme="majorBidi"/>
          <w:sz w:val="30"/>
          <w:szCs w:val="30"/>
          <w:cs/>
        </w:rPr>
        <w:t>รายการที่</w:t>
      </w:r>
      <w:r w:rsidRPr="000840F7">
        <w:rPr>
          <w:rFonts w:asciiTheme="majorBidi" w:hAnsiTheme="majorBidi" w:cstheme="majorBidi"/>
          <w:sz w:val="30"/>
          <w:szCs w:val="30"/>
          <w:cs/>
        </w:rPr>
        <w:t>เป็นเงินตราต่างประเทศ</w:t>
      </w:r>
      <w:r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840F7">
        <w:rPr>
          <w:rFonts w:asciiTheme="majorBidi" w:hAnsiTheme="majorBidi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840F7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840F7">
        <w:rPr>
          <w:rFonts w:asciiTheme="majorBidi" w:hAnsiTheme="majorBidi" w:cstheme="majorBidi"/>
          <w:sz w:val="30"/>
          <w:szCs w:val="30"/>
          <w:cs/>
        </w:rPr>
        <w:t>เป็น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ตัวเงินและ</w:t>
      </w:r>
      <w:r w:rsidRPr="000840F7">
        <w:rPr>
          <w:rFonts w:asciiTheme="majorBidi" w:hAnsiTheme="majorBidi" w:cstheme="majorBidi"/>
          <w:sz w:val="30"/>
          <w:szCs w:val="30"/>
          <w:cs/>
        </w:rPr>
        <w:t>เงินตราต่างประเทศ</w:t>
      </w:r>
      <w:r w:rsidRPr="003067AA">
        <w:rPr>
          <w:rFonts w:asciiTheme="majorBidi" w:hAnsiTheme="majorBidi" w:cstheme="majorBidi"/>
          <w:sz w:val="30"/>
          <w:szCs w:val="30"/>
          <w:cs/>
        </w:rPr>
        <w:t>แปลงค่าโดยใช้อัตราแลกเปลี่ยน</w:t>
      </w:r>
      <w:r w:rsidRPr="00B142B6">
        <w:rPr>
          <w:rFonts w:asciiTheme="majorBidi" w:hAnsiTheme="majorBidi" w:cstheme="majorBidi"/>
          <w:sz w:val="30"/>
          <w:szCs w:val="30"/>
          <w:cs/>
        </w:rPr>
        <w:t xml:space="preserve"> ณ วันที่รายงาน</w:t>
      </w:r>
      <w:r w:rsidRPr="00B142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42B6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ผลต่างจากอัตราแลกเปลี่ยนที่เกิดจากการแปลงค่าบันทึกในกำไรหรือขาดทุน</w:t>
      </w:r>
    </w:p>
    <w:p w14:paraId="425010C5" w14:textId="77777777" w:rsidR="006C72E9" w:rsidRPr="00C20284" w:rsidRDefault="006C72E9" w:rsidP="006C72E9">
      <w:pPr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4A01EED" w14:textId="77777777" w:rsidR="006C72E9" w:rsidRPr="00C20284" w:rsidRDefault="006C72E9" w:rsidP="006C72E9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ที่เป็นเงินตราต่างประเทศซึ่งแสดงในมูลค่ายุติธรรม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</w:p>
    <w:p w14:paraId="3AEC215E" w14:textId="77777777" w:rsidR="00E215AA" w:rsidRDefault="00E215A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AE8D95" w14:textId="77777777" w:rsidR="006C72E9" w:rsidRPr="00C20284" w:rsidRDefault="006C72E9" w:rsidP="006C72E9">
      <w:pPr>
        <w:spacing w:line="240" w:lineRule="auto"/>
        <w:ind w:firstLine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7F7A7C05" w14:textId="77777777" w:rsidR="006C72E9" w:rsidRPr="00C20284" w:rsidRDefault="006C72E9" w:rsidP="006C72E9">
      <w:pPr>
        <w:spacing w:line="240" w:lineRule="auto"/>
        <w:ind w:left="450" w:firstLine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F4C56E" w14:textId="77777777" w:rsidR="006C72E9" w:rsidRDefault="006C72E9" w:rsidP="006C72E9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 </w:t>
      </w:r>
    </w:p>
    <w:p w14:paraId="6A193F5A" w14:textId="77777777" w:rsidR="00426F55" w:rsidRPr="00C20284" w:rsidRDefault="00426F55" w:rsidP="006C72E9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1E74C" w14:textId="77777777" w:rsidR="006C72E9" w:rsidRDefault="006C72E9" w:rsidP="006C72E9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 </w:t>
      </w:r>
    </w:p>
    <w:p w14:paraId="35673503" w14:textId="77777777" w:rsidR="006C72E9" w:rsidRPr="00C20284" w:rsidRDefault="006C72E9" w:rsidP="006C72E9">
      <w:pPr>
        <w:ind w:left="45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ความมีอิทธิพลอย่างมีนัยสำคัญ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ผลสะสมจะถูกปันตามสัดส่วนใหม่ให้กับส่วนของผู้ถือหุ้นที่ไม่มีอำนาจควบคุม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ผลสะสมของกำไรขาดทุนจากอัตราแลกเปลี่ยนที่เคยบันทึกไว้ในกำไรขาดทุนเบ็ดเสร็จอื่นไปยังกำไรหรือขาดทุนเฉพาะสัดส่วนของ</w:t>
      </w:r>
      <w:r>
        <w:rPr>
          <w:rFonts w:asciiTheme="majorBidi" w:hAnsiTheme="majorBidi" w:cstheme="majorBidi"/>
          <w:sz w:val="30"/>
          <w:szCs w:val="30"/>
        </w:rPr>
        <w:br/>
      </w:r>
      <w:r w:rsidRPr="00C20284">
        <w:rPr>
          <w:rFonts w:asciiTheme="majorBidi" w:hAnsiTheme="majorBidi" w:cstheme="majorBidi"/>
          <w:sz w:val="30"/>
          <w:szCs w:val="30"/>
          <w:cs/>
        </w:rPr>
        <w:t>เงินลงทุนที่จำหน่าย</w:t>
      </w:r>
    </w:p>
    <w:p w14:paraId="498FD5E8" w14:textId="77777777" w:rsidR="00FA2F92" w:rsidRPr="003067AA" w:rsidRDefault="00FA2F92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BF552" w14:textId="77777777" w:rsidR="006C72E9" w:rsidRPr="00C20284" w:rsidRDefault="006C72E9" w:rsidP="006C72E9">
      <w:pPr>
        <w:ind w:left="45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รายการที่เป็นตัวเงินกับหน่วยงานในต่างประเทศของกลุ่มบริษัท ซึ่งมิได้คาดหมายว่าจะมีแผนการชำระเงินหรือไม่มีความเป็นไปได้ว่าจะชำระเงินในอนาคตอันใกล้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และโดยในสาระสำคัญแล้วเป็นเงินลงทุนสุทธิ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ซึ่งเกิดจากรายการที่เป็นตัวเงินดังกล่าวและรายการป้องกันความเสี่ยงที่เกี่ยวข้องให้บันทึกเช่นเดียวกับผลต่างจากอัตรา</w:t>
      </w:r>
      <w:r w:rsidRPr="002C61C7">
        <w:rPr>
          <w:rFonts w:asciiTheme="majorBidi" w:hAnsiTheme="majorBidi" w:cstheme="majorBidi"/>
          <w:sz w:val="30"/>
          <w:szCs w:val="30"/>
          <w:cs/>
        </w:rPr>
        <w:t>แลกเปลี่ยนที่เกิดจากการแปลงค่า</w:t>
      </w:r>
    </w:p>
    <w:p w14:paraId="6A7766A5" w14:textId="77777777" w:rsidR="00E47AF4" w:rsidRPr="00C20284" w:rsidRDefault="00E47AF4" w:rsidP="006C72E9">
      <w:pPr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1E1F2" w14:textId="77777777" w:rsidR="006C72E9" w:rsidRPr="00C20284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eastAsia="CG Times (W1)" w:cstheme="majorBidi"/>
          <w:b w:val="0"/>
          <w:bCs w:val="0"/>
          <w:i/>
          <w:iCs/>
          <w:szCs w:val="30"/>
        </w:rPr>
      </w:pPr>
      <w:bookmarkStart w:id="0" w:name="_Hlk62466994"/>
      <w:r w:rsidRPr="003067AA">
        <w:rPr>
          <w:rFonts w:cstheme="majorBidi"/>
          <w:i/>
          <w:iCs/>
          <w:szCs w:val="30"/>
          <w:cs/>
        </w:rPr>
        <w:t>เครื่องมือ</w:t>
      </w:r>
      <w:r w:rsidRPr="00C20284">
        <w:rPr>
          <w:rFonts w:eastAsia="CG Times (W1)" w:cstheme="majorBidi"/>
          <w:i/>
          <w:iCs/>
          <w:szCs w:val="30"/>
          <w:cs/>
        </w:rPr>
        <w:t>ทางการเงิน</w:t>
      </w:r>
    </w:p>
    <w:p w14:paraId="0065FDAD" w14:textId="77777777" w:rsidR="006C72E9" w:rsidRPr="00C20284" w:rsidRDefault="006C72E9" w:rsidP="006C72E9">
      <w:pPr>
        <w:spacing w:line="240" w:lineRule="auto"/>
        <w:ind w:left="540"/>
        <w:jc w:val="thaiDistribute"/>
        <w:rPr>
          <w:rFonts w:asciiTheme="majorBidi" w:eastAsia="CG Times (W1)" w:hAnsiTheme="majorBidi" w:cstheme="majorBidi"/>
          <w:b/>
          <w:bCs/>
          <w:i/>
          <w:iCs/>
          <w:sz w:val="30"/>
          <w:szCs w:val="30"/>
        </w:rPr>
      </w:pPr>
    </w:p>
    <w:p w14:paraId="63C17398" w14:textId="77777777" w:rsidR="006C72E9" w:rsidRPr="000840F7" w:rsidRDefault="006C72E9" w:rsidP="006C72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45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0840F7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0840F7"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>ง.</w:t>
      </w:r>
      <w:r w:rsidRPr="000840F7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1) </w:t>
      </w:r>
      <w:r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ab/>
      </w:r>
      <w:r w:rsidRPr="000840F7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F7C6C55" w14:textId="77777777" w:rsidR="006C72E9" w:rsidRPr="000840F7" w:rsidRDefault="006C72E9" w:rsidP="006C72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54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3354C023" w14:textId="2C8B926D" w:rsidR="006C72E9" w:rsidRPr="000840F7" w:rsidRDefault="006C72E9" w:rsidP="006C72E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00" w:right="-18"/>
        <w:jc w:val="thaiDistribute"/>
        <w:rPr>
          <w:rFonts w:asciiTheme="majorBidi" w:eastAsia="BrowalliaUPC" w:hAnsiTheme="majorBidi" w:cstheme="majorBidi"/>
          <w:color w:val="FF0000"/>
          <w:sz w:val="30"/>
          <w:szCs w:val="30"/>
        </w:rPr>
      </w:pP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0840F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75355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(ฉ))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</w:t>
      </w:r>
      <w:r w:rsidRPr="00302F6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 และวัดมูลค่า</w:t>
      </w:r>
      <w:r w:rsidRPr="000840F7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</w:t>
      </w:r>
      <w:r w:rsidRPr="000840F7">
        <w:rPr>
          <w:rFonts w:asciiTheme="majorBidi" w:hAnsiTheme="majorBidi" w:cstheme="majorBidi"/>
          <w:sz w:val="30"/>
          <w:szCs w:val="30"/>
          <w:cs/>
        </w:rPr>
        <w:t>หรือการออกตราสารนั้นบันทึกในกำไรหรือขาดทุน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55BCE96" w14:textId="77777777" w:rsidR="006C72E9" w:rsidRDefault="006C72E9" w:rsidP="006C72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E114275" w14:textId="77777777" w:rsidR="006C72E9" w:rsidRPr="000840F7" w:rsidRDefault="006C72E9" w:rsidP="006C72E9">
      <w:pPr>
        <w:tabs>
          <w:tab w:val="clear" w:pos="454"/>
          <w:tab w:val="clear" w:pos="680"/>
          <w:tab w:val="left" w:pos="1440"/>
        </w:tabs>
        <w:spacing w:line="240" w:lineRule="auto"/>
        <w:ind w:left="900" w:right="-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302F63">
        <w:rPr>
          <w:rFonts w:asciiTheme="majorBidi" w:eastAsia="BrowalliaUPC" w:hAnsiTheme="majorBidi" w:cstheme="majorBidi" w:hint="cs"/>
          <w:sz w:val="30"/>
          <w:szCs w:val="30"/>
          <w:cs/>
        </w:rPr>
        <w:t>กลุ่ม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08BBB68" w14:textId="77777777" w:rsidR="006C72E9" w:rsidRPr="000840F7" w:rsidRDefault="006C72E9" w:rsidP="006C72E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 w:right="-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840F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รับรู้ใน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กำไรหรือขาดทุน</w:t>
      </w: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7BA1588C" w14:textId="77777777" w:rsidR="006C72E9" w:rsidRPr="000840F7" w:rsidRDefault="006C72E9" w:rsidP="006C72E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7CEF5E8" w14:textId="77777777" w:rsidR="006C72E9" w:rsidRPr="000840F7" w:rsidRDefault="006C72E9" w:rsidP="006C72E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9BCB9A5" w14:textId="77777777" w:rsidR="006C72E9" w:rsidRPr="000840F7" w:rsidRDefault="006C72E9" w:rsidP="006C72E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2ACC3A" w14:textId="77777777" w:rsidR="006C72E9" w:rsidRPr="000840F7" w:rsidRDefault="006C72E9" w:rsidP="006C72E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CE9AC61" w14:textId="77777777" w:rsidR="006C72E9" w:rsidRPr="000840F7" w:rsidRDefault="006C72E9" w:rsidP="006C72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B86E0E1" w14:textId="77777777" w:rsidR="006C72E9" w:rsidRPr="000840F7" w:rsidRDefault="006C72E9" w:rsidP="006C72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45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0840F7"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>(ง.</w:t>
      </w:r>
      <w:r w:rsidRPr="000840F7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2) </w:t>
      </w:r>
      <w:r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ab/>
      </w:r>
      <w:r w:rsidRPr="000840F7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06DD0D5" w14:textId="77777777" w:rsidR="006C72E9" w:rsidRPr="000840F7" w:rsidRDefault="006C72E9" w:rsidP="006C72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54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  <w:cs/>
        </w:rPr>
      </w:pPr>
    </w:p>
    <w:p w14:paraId="1FF164F5" w14:textId="77777777" w:rsidR="006C72E9" w:rsidRDefault="006C72E9" w:rsidP="006C72E9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85FCB">
        <w:rPr>
          <w:rFonts w:asciiTheme="majorBidi" w:eastAsia="BrowalliaUPC" w:hAnsiTheme="majorBidi" w:cstheme="majorBidi" w:hint="cs"/>
          <w:sz w:val="30"/>
          <w:szCs w:val="30"/>
          <w:cs/>
        </w:rPr>
        <w:t>กลุ่มบริษัท</w:t>
      </w:r>
      <w:r w:rsidRPr="00C85FC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Pr="00C85FC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85FCB">
        <w:rPr>
          <w:rFonts w:asciiTheme="majorBidi" w:hAnsiTheme="majorBidi" w:cstheme="majorBidi"/>
          <w:color w:val="000000"/>
          <w:sz w:val="30"/>
          <w:szCs w:val="30"/>
          <w:cs/>
        </w:rPr>
        <w:t>ในกรณีที่</w:t>
      </w:r>
      <w:r w:rsidRPr="00C85FCB">
        <w:rPr>
          <w:rFonts w:asciiTheme="majorBidi" w:eastAsia="BrowalliaUPC" w:hAnsiTheme="majorBidi" w:cstheme="majorBidi" w:hint="cs"/>
          <w:sz w:val="30"/>
          <w:szCs w:val="30"/>
          <w:cs/>
        </w:rPr>
        <w:t>กลุ่มบริษัท</w:t>
      </w:r>
      <w:r w:rsidRPr="00C85FCB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C612A64" w14:textId="77777777" w:rsidR="00B820DD" w:rsidRPr="00762D5C" w:rsidRDefault="00B820DD" w:rsidP="006C72E9">
      <w:pPr>
        <w:tabs>
          <w:tab w:val="clear" w:pos="227"/>
          <w:tab w:val="clear" w:pos="454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8C5AAE2" w14:textId="77777777" w:rsidR="006C72E9" w:rsidRPr="00F24357" w:rsidRDefault="006C72E9" w:rsidP="006C72E9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243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243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F243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24357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2397047" w14:textId="77777777" w:rsidR="006C72E9" w:rsidRPr="00762D5C" w:rsidRDefault="006C72E9" w:rsidP="006C72E9">
      <w:pPr>
        <w:tabs>
          <w:tab w:val="clear" w:pos="227"/>
          <w:tab w:val="clear" w:pos="454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09514E8" w14:textId="77777777" w:rsidR="006C72E9" w:rsidRPr="002409E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24FDC34" w14:textId="77777777" w:rsidR="006C72E9" w:rsidRPr="00762D5C" w:rsidRDefault="006C72E9" w:rsidP="006C72E9">
      <w:pPr>
        <w:tabs>
          <w:tab w:val="clear" w:pos="227"/>
          <w:tab w:val="clear" w:pos="454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CBF7B27" w14:textId="77777777" w:rsidR="006C72E9" w:rsidRDefault="006C72E9" w:rsidP="006C72E9">
      <w:pPr>
        <w:tabs>
          <w:tab w:val="clear" w:pos="454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504B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B504B5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B504B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04B5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B504B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04B5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9651E31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1080" w:hanging="63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lastRenderedPageBreak/>
        <w:t>(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CG Times (W1)" w:hAnsiTheme="majorBidi"/>
          <w:i/>
          <w:iCs/>
          <w:sz w:val="30"/>
          <w:szCs w:val="30"/>
        </w:rPr>
        <w:t>3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ab/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อนุพันธ์</w:t>
      </w:r>
    </w:p>
    <w:p w14:paraId="0743ECDC" w14:textId="77777777" w:rsidR="006C72E9" w:rsidRPr="00C20284" w:rsidRDefault="006C72E9" w:rsidP="006C72E9">
      <w:pPr>
        <w:pStyle w:val="BodyText2"/>
        <w:tabs>
          <w:tab w:val="left" w:pos="90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26A18" w14:textId="77777777" w:rsidR="006C72E9" w:rsidRPr="00C508CC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508CC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อนุพันธ์รับรู้ด้วยมูลค่ายุติธรรมแ</w:t>
      </w:r>
      <w:r w:rsidRPr="00F72D7F">
        <w:rPr>
          <w:rFonts w:asciiTheme="majorBidi" w:hAnsiTheme="majorBidi" w:cstheme="majorBidi"/>
          <w:sz w:val="30"/>
          <w:szCs w:val="30"/>
          <w:cs/>
        </w:rPr>
        <w:t>ละวัดมูลค่ายุติธรรมทุกวันสิ้นรอบระยะเวลารายงาน</w:t>
      </w:r>
      <w:r w:rsidRPr="00C508CC">
        <w:rPr>
          <w:rFonts w:asciiTheme="majorBidi" w:hAnsiTheme="majorBidi" w:cstheme="majorBidi"/>
          <w:sz w:val="30"/>
          <w:szCs w:val="30"/>
          <w:cs/>
        </w:rPr>
        <w:t xml:space="preserve">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4FAF3D1B" w14:textId="77777777" w:rsidR="00FA2F92" w:rsidRPr="003067AA" w:rsidRDefault="00FA2F92" w:rsidP="006C72E9">
      <w:pPr>
        <w:pStyle w:val="ListParagraph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522E37E4" w14:textId="77777777" w:rsidR="006C72E9" w:rsidRDefault="006C72E9" w:rsidP="006C72E9">
      <w:pPr>
        <w:pStyle w:val="BodyText2"/>
        <w:tabs>
          <w:tab w:val="left" w:pos="900"/>
        </w:tabs>
        <w:spacing w:line="240" w:lineRule="atLeast"/>
        <w:ind w:left="450" w:right="43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CG Times (W1)" w:hAnsiTheme="majorBidi" w:cstheme="majorBidi"/>
          <w:i/>
          <w:iCs/>
          <w:sz w:val="30"/>
          <w:szCs w:val="30"/>
        </w:rPr>
        <w:t>4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ab/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2230C41" w14:textId="77777777" w:rsidR="006C72E9" w:rsidRPr="00EC085F" w:rsidRDefault="006C72E9" w:rsidP="006C72E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599FF11" w14:textId="77777777" w:rsidR="006C72E9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Pr="003067A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FDB06C5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309F7402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2028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70322C4B" w14:textId="77777777" w:rsidR="006C72E9" w:rsidRPr="00C20284" w:rsidRDefault="006C72E9" w:rsidP="006C72E9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4FDA2298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Pr="00EB1813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E6E0A0A" w14:textId="77777777" w:rsidR="006C72E9" w:rsidRPr="00367ADF" w:rsidRDefault="006C72E9" w:rsidP="006C72E9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5E842641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C20284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C20284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Pr="00FC4A7C">
        <w:rPr>
          <w:rFonts w:asciiTheme="majorBidi" w:hAnsiTheme="majorBidi" w:cstheme="majorBidi"/>
          <w:color w:val="000000"/>
          <w:sz w:val="30"/>
          <w:szCs w:val="30"/>
          <w:cs/>
        </w:rPr>
        <w:t>รับรู้ใน</w:t>
      </w: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>สำรองการป้องกันความเสี่ยงกระแสเงินสดในส่วนของผู้ถือหุ้น</w:t>
      </w:r>
    </w:p>
    <w:p w14:paraId="0EBC78F0" w14:textId="77777777" w:rsidR="006C72E9" w:rsidRPr="00C20284" w:rsidRDefault="006C72E9" w:rsidP="006C72E9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6F78432F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73B66486" w14:textId="77777777" w:rsidR="006C72E9" w:rsidRPr="00367ADF" w:rsidRDefault="006C72E9" w:rsidP="006C72E9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373B4BA9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3C82BF0" w14:textId="77777777" w:rsidR="00FA2F92" w:rsidRPr="003067AA" w:rsidRDefault="00FA2F92" w:rsidP="006C72E9">
      <w:pPr>
        <w:pStyle w:val="ListParagraph"/>
        <w:ind w:left="126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9112D3" w14:textId="77777777" w:rsidR="006C72E9" w:rsidRPr="00C20284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68C1380" w14:textId="77777777" w:rsidR="006C72E9" w:rsidRPr="006A7263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0B6CFC" w14:textId="2C646900" w:rsidR="006C72E9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eastAsia="CG Times (W1)" w:hAnsiTheme="majorBidi"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08C15E4C" w14:textId="77777777" w:rsidR="00550822" w:rsidRPr="00550822" w:rsidRDefault="00550822" w:rsidP="005508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B60D616" w14:textId="425E9C40" w:rsidR="006C72E9" w:rsidRDefault="006C72E9" w:rsidP="006A7263">
      <w:pPr>
        <w:pStyle w:val="BodyText2"/>
        <w:tabs>
          <w:tab w:val="left" w:pos="900"/>
        </w:tabs>
        <w:spacing w:line="240" w:lineRule="atLeast"/>
        <w:ind w:left="450" w:right="43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CG Times (W1)" w:hAnsiTheme="majorBidi" w:cstheme="majorBidi"/>
          <w:i/>
          <w:iCs/>
          <w:sz w:val="30"/>
          <w:szCs w:val="30"/>
        </w:rPr>
        <w:t>5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) </w:t>
      </w:r>
      <w:r w:rsidR="006A7263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ab/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</w:t>
      </w:r>
      <w:r w:rsidRPr="003067A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ด้อยค่าสินทรัพย์ทางการเงินนอกเหนือจากลูกหนี้การค้า</w:t>
      </w:r>
    </w:p>
    <w:bookmarkEnd w:id="0"/>
    <w:p w14:paraId="4D020254" w14:textId="77777777" w:rsidR="006C72E9" w:rsidRPr="005708D5" w:rsidRDefault="006C72E9" w:rsidP="006C72E9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1201F90" w14:textId="77777777" w:rsidR="006C72E9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4857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กลุ่มบริษัท</w:t>
      </w:r>
      <w:r w:rsidRPr="001D4857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867C95B" w14:textId="77777777" w:rsidR="006C72E9" w:rsidRPr="001D4857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A46D12" w14:textId="77777777" w:rsidR="006C72E9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Pr="00083241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บริษัท</w:t>
      </w: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83241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EF90A2E" w14:textId="77777777" w:rsidR="006C72E9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3085ADC" w14:textId="77777777" w:rsidR="006C72E9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1" w:name="_Hlk93571724"/>
      <w:r w:rsidRPr="00783032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</w:t>
      </w:r>
      <w:bookmarkEnd w:id="1"/>
      <w:r w:rsidRPr="00783032">
        <w:rPr>
          <w:rFonts w:asciiTheme="majorBidi" w:hAnsiTheme="majorBidi" w:cstheme="majorBidi"/>
          <w:color w:val="000000"/>
          <w:sz w:val="30"/>
          <w:szCs w:val="30"/>
          <w:cs/>
        </w:rPr>
        <w:t>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ต่อความเสี่ยงด้านเครดิต</w:t>
      </w:r>
    </w:p>
    <w:p w14:paraId="672CA319" w14:textId="77777777" w:rsidR="003D6E0E" w:rsidRDefault="003D6E0E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13FC04E5" w14:textId="1EEC37FD" w:rsidR="006C72E9" w:rsidRPr="00356906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17F06A6" w14:textId="77777777" w:rsidR="006C72E9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7263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</w:t>
      </w:r>
      <w:r w:rsidRPr="006A7263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>อันดับความน่าเชื่อถือ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ที่ลดระดับลงอย่างมี</w:t>
      </w:r>
      <w:r w:rsidRPr="006A7263">
        <w:rPr>
          <w:rFonts w:asciiTheme="majorBidi" w:hAnsiTheme="majorBidi" w:cstheme="majorBidi" w:hint="cs"/>
          <w:color w:val="000000"/>
          <w:sz w:val="30"/>
          <w:szCs w:val="30"/>
          <w:cs/>
        </w:rPr>
        <w:t>นัยสำคัญ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6A7263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612EFA46" w14:textId="77777777" w:rsidR="006C72E9" w:rsidRPr="006A7263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624445D1" w14:textId="77777777" w:rsidR="006C72E9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7263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</w:p>
    <w:p w14:paraId="70373C76" w14:textId="77777777" w:rsidR="006C72E9" w:rsidRPr="00C02A6F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77D65" w14:textId="1F0D5D11" w:rsidR="006C72E9" w:rsidRPr="006A7263" w:rsidRDefault="006C72E9" w:rsidP="006A7263">
      <w:pPr>
        <w:pStyle w:val="BodyText2"/>
        <w:tabs>
          <w:tab w:val="left" w:pos="900"/>
        </w:tabs>
        <w:spacing w:line="240" w:lineRule="atLeast"/>
        <w:ind w:left="450" w:right="43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CG Times (W1)" w:hAnsiTheme="majorBidi" w:cstheme="majorBidi"/>
          <w:i/>
          <w:iCs/>
          <w:sz w:val="30"/>
          <w:szCs w:val="30"/>
        </w:rPr>
        <w:t>6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) </w:t>
      </w:r>
      <w:r w:rsidR="006A7263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ab/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</w:t>
      </w:r>
      <w:r w:rsidRPr="00291AC3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ตัดจำหน่าย </w:t>
      </w:r>
    </w:p>
    <w:p w14:paraId="2A324F5A" w14:textId="77777777" w:rsidR="006C72E9" w:rsidRPr="00BA3AF6" w:rsidRDefault="006C72E9" w:rsidP="006C72E9">
      <w:pPr>
        <w:pStyle w:val="BodyText2"/>
        <w:tabs>
          <w:tab w:val="left" w:pos="630"/>
          <w:tab w:val="left" w:pos="720"/>
        </w:tabs>
        <w:ind w:left="0" w:right="4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671B0A5B" w14:textId="77777777" w:rsidR="006C72E9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7263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</w:t>
      </w:r>
      <w:r w:rsidRPr="006A7263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ทางการเงินจะถูกตัดจำหน่ายเมื่อ</w:t>
      </w:r>
      <w:r w:rsidRPr="006A7263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กลุ่มบริษัท</w:t>
      </w:r>
      <w:r w:rsidRPr="00BA3AF6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BA3A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3AF6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2D9167D" w14:textId="77777777" w:rsidR="00AA3E80" w:rsidRPr="00D1511A" w:rsidRDefault="00AA3E80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756BB3D" w14:textId="3C3A7344" w:rsidR="006C72E9" w:rsidRPr="00EA7300" w:rsidRDefault="006C72E9" w:rsidP="006A7263">
      <w:pPr>
        <w:pStyle w:val="BodyText2"/>
        <w:tabs>
          <w:tab w:val="left" w:pos="900"/>
        </w:tabs>
        <w:spacing w:line="240" w:lineRule="atLeast"/>
        <w:ind w:left="450" w:right="43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CG Times (W1)" w:hAnsiTheme="majorBidi" w:cstheme="majorBidi"/>
          <w:i/>
          <w:iCs/>
          <w:sz w:val="30"/>
          <w:szCs w:val="30"/>
        </w:rPr>
        <w:t>7</w:t>
      </w:r>
      <w:r w:rsidRPr="00C20284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) </w:t>
      </w:r>
      <w:r w:rsidR="006A7263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ab/>
      </w:r>
      <w:r w:rsidRPr="00EA73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ดอกเบี้ย</w:t>
      </w:r>
    </w:p>
    <w:p w14:paraId="6559E581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eastAsia="BrowalliaUPC" w:hAnsiTheme="majorBidi" w:cstheme="majorBidi"/>
          <w:i/>
          <w:iCs/>
          <w:sz w:val="30"/>
          <w:szCs w:val="30"/>
        </w:rPr>
      </w:pPr>
    </w:p>
    <w:p w14:paraId="44C6779B" w14:textId="77777777" w:rsidR="006C72E9" w:rsidRPr="006A7263" w:rsidRDefault="006C72E9" w:rsidP="006A7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726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ดอกเบี้ยรับและดอกเบี้ยจ่ายรับรู้ในกำไรหรือขาดทุนด้วยอัตราดอกเบี้ยที่แท้จริง </w:t>
      </w:r>
      <w:r w:rsidRPr="006A7263">
        <w:rPr>
          <w:rFonts w:asciiTheme="majorBidi" w:hAnsiTheme="majorBidi" w:cstheme="majorBidi"/>
          <w:color w:val="000000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</w:t>
      </w:r>
      <w:r w:rsidRPr="006A7263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อัตรา</w:t>
      </w:r>
      <w:r w:rsidRPr="006A726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8F7CD9B" w14:textId="77777777" w:rsidR="008F795F" w:rsidRDefault="008F795F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5D599C8" w14:textId="77777777" w:rsidR="006A7263" w:rsidRDefault="006A7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cstheme="majorBidi"/>
          <w:i/>
          <w:iCs/>
          <w:szCs w:val="30"/>
          <w:cs/>
        </w:rPr>
        <w:br w:type="page"/>
      </w:r>
    </w:p>
    <w:p w14:paraId="1F478853" w14:textId="77777777" w:rsidR="006C72E9" w:rsidRPr="00C20284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81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lastRenderedPageBreak/>
        <w:t>เงินสดและรายการเทียบเท่าเงินสด</w:t>
      </w:r>
    </w:p>
    <w:p w14:paraId="1645AACD" w14:textId="77777777" w:rsidR="006C72E9" w:rsidRPr="00C20284" w:rsidRDefault="006C72E9" w:rsidP="006C72E9">
      <w:pPr>
        <w:spacing w:line="240" w:lineRule="auto"/>
        <w:ind w:left="547" w:hanging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B63B5D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C20284">
        <w:rPr>
          <w:rFonts w:asciiTheme="majorBidi" w:eastAsia="KPMG Logo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ยอดเงินฝากสถาบันการเงินประเภทเผื่อเรียก เงินลงทุนระยะสั้นที่มีสภาพคล่อง</w:t>
      </w:r>
      <w:r w:rsidRPr="000840F7">
        <w:rPr>
          <w:rFonts w:asciiTheme="majorBidi" w:eastAsia="KPMG Logo" w:hAnsiTheme="majorBidi" w:cstheme="majorBidi"/>
          <w:sz w:val="30"/>
          <w:szCs w:val="30"/>
          <w:cs/>
        </w:rPr>
        <w:t xml:space="preserve">สูง </w:t>
      </w:r>
      <w:r w:rsidRPr="003067AA">
        <w:rPr>
          <w:rFonts w:asciiTheme="majorBidi" w:eastAsia="BrowalliaUPC" w:hAnsiTheme="majorBidi" w:cstheme="majorBidi" w:hint="cs"/>
          <w:color w:val="000000"/>
          <w:sz w:val="30"/>
          <w:szCs w:val="30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C20284">
        <w:rPr>
          <w:rFonts w:asciiTheme="majorBidi" w:eastAsia="KPMG Logo" w:hAnsiTheme="majorBidi" w:cstheme="majorBidi"/>
          <w:sz w:val="30"/>
          <w:szCs w:val="30"/>
          <w:cs/>
        </w:rPr>
        <w:t>และเงินเบิกเกินบัญชีซึ่งจะต้องชำระคืนเมื่อทวงถาม</w:t>
      </w:r>
    </w:p>
    <w:p w14:paraId="2F101DCD" w14:textId="77777777" w:rsidR="006C72E9" w:rsidRPr="00C20284" w:rsidRDefault="006C72E9" w:rsidP="006C72E9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p w14:paraId="18541219" w14:textId="77777777" w:rsidR="006C72E9" w:rsidRDefault="006C72E9" w:rsidP="006C72E9">
      <w:pPr>
        <w:spacing w:line="240" w:lineRule="auto"/>
        <w:ind w:left="450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C20284">
        <w:rPr>
          <w:rFonts w:asciiTheme="majorBidi" w:eastAsia="KPMG Logo" w:hAnsiTheme="majorBidi" w:cstheme="majorBidi"/>
          <w:sz w:val="30"/>
          <w:szCs w:val="30"/>
          <w:cs/>
        </w:rPr>
        <w:t xml:space="preserve">เงินฝากที่มีข้อจำกัดในการเบิกใช้ได้แสดงแยกเป็นรายการต่างหากไว้ในบัญชี </w:t>
      </w:r>
      <w:r w:rsidRPr="00C20284">
        <w:rPr>
          <w:rFonts w:asciiTheme="majorBidi" w:eastAsia="KPMG Logo" w:hAnsiTheme="majorBidi" w:cstheme="majorBidi"/>
          <w:sz w:val="30"/>
          <w:szCs w:val="30"/>
        </w:rPr>
        <w:t>“</w:t>
      </w:r>
      <w:r w:rsidRPr="00C20284">
        <w:rPr>
          <w:rFonts w:asciiTheme="majorBidi" w:eastAsia="KPMG Logo" w:hAnsiTheme="majorBidi" w:cstheme="majorBidi"/>
          <w:sz w:val="30"/>
          <w:szCs w:val="30"/>
          <w:cs/>
        </w:rPr>
        <w:t>เงินฝากสถาบันการเงินที่มีข้อจำกัดในการเบิกใช้</w:t>
      </w:r>
      <w:r w:rsidRPr="00C20284">
        <w:rPr>
          <w:rFonts w:asciiTheme="majorBidi" w:eastAsia="KPMG Logo" w:hAnsiTheme="majorBidi" w:cstheme="majorBidi"/>
          <w:sz w:val="30"/>
          <w:szCs w:val="30"/>
        </w:rPr>
        <w:t xml:space="preserve">” </w:t>
      </w:r>
      <w:r w:rsidRPr="00C20284">
        <w:rPr>
          <w:rFonts w:asciiTheme="majorBidi" w:eastAsia="KPMG Logo" w:hAnsiTheme="majorBidi" w:cstheme="majorBidi"/>
          <w:sz w:val="30"/>
          <w:szCs w:val="30"/>
          <w:cs/>
        </w:rPr>
        <w:t>ในงบแสดงฐานะการเงิน</w:t>
      </w:r>
    </w:p>
    <w:p w14:paraId="57BCA094" w14:textId="77777777" w:rsidR="00C441D5" w:rsidRDefault="00C441D5" w:rsidP="006C72E9">
      <w:pPr>
        <w:spacing w:line="240" w:lineRule="auto"/>
        <w:ind w:left="450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p w14:paraId="7CE32E22" w14:textId="77777777" w:rsidR="006C72E9" w:rsidRPr="00C20284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ลูกหนี้การค้าและลูกหนี้อื่น</w:t>
      </w:r>
    </w:p>
    <w:p w14:paraId="326DBB60" w14:textId="77777777" w:rsidR="006C72E9" w:rsidRPr="00C20284" w:rsidRDefault="006C72E9" w:rsidP="006C72E9">
      <w:pPr>
        <w:spacing w:line="240" w:lineRule="auto"/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36BA1071" w14:textId="77777777" w:rsidR="006C72E9" w:rsidRPr="000840F7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C20284">
        <w:rPr>
          <w:rFonts w:asciiTheme="majorBidi" w:hAnsiTheme="majorBidi" w:cstheme="majorBidi"/>
          <w:sz w:val="30"/>
          <w:szCs w:val="30"/>
          <w:cs/>
        </w:rPr>
        <w:br/>
        <w:t>และแสดงในราคาตามใบแจ้งหนี้หัก</w:t>
      </w:r>
      <w:r w:rsidRPr="003067AA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0840F7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 xml:space="preserve">ลูกหนี้จะถูกตัดจำหน่ายออกจากบัญชีเป็นหนี้สูญเมื่อได้ดำเนินการตามเงื่อนไขที่กำหนดในประมวลรัษฎากรแล้ว </w:t>
      </w:r>
    </w:p>
    <w:p w14:paraId="1B158C3B" w14:textId="77777777" w:rsidR="006C72E9" w:rsidRPr="000840F7" w:rsidRDefault="006C72E9" w:rsidP="006C72E9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4B16A5C" w14:textId="77777777" w:rsidR="006C72E9" w:rsidRPr="000840F7" w:rsidRDefault="006C72E9" w:rsidP="006C72E9">
      <w:pPr>
        <w:pStyle w:val="ListParagraph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0C1403" w14:textId="77777777" w:rsidR="00550822" w:rsidRPr="00C20284" w:rsidRDefault="00550822" w:rsidP="006C72E9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39665C9" w14:textId="77777777" w:rsidR="006C72E9" w:rsidRPr="00C20284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C20284">
        <w:rPr>
          <w:rFonts w:cstheme="majorBidi"/>
          <w:i/>
          <w:iCs/>
          <w:szCs w:val="30"/>
          <w:cs/>
        </w:rPr>
        <w:t>สินค้าคงเหลือ</w:t>
      </w:r>
    </w:p>
    <w:p w14:paraId="7BCBAF7A" w14:textId="77777777" w:rsidR="006C72E9" w:rsidRPr="00C20284" w:rsidRDefault="006C72E9" w:rsidP="006C72E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7C4E5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สินค้าสำเร็จรูป วัตถุดิบ เคมีภัณฑ์ ยา และวัสดุสิ้นเปลืองส่วนใหญ่วัดมูลค่าด้วยราคาทุนถัวเฉลี่ยหรือมูลค่าสุทธิที่จะได้รับแล้วแต่ราคาใดจะต่ำกว่า</w:t>
      </w:r>
    </w:p>
    <w:p w14:paraId="3AE95C7C" w14:textId="77777777" w:rsidR="006C72E9" w:rsidRPr="00C20284" w:rsidRDefault="006C72E9" w:rsidP="006C72E9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pacing w:val="-2"/>
          <w:sz w:val="30"/>
          <w:szCs w:val="30"/>
        </w:rPr>
      </w:pPr>
    </w:p>
    <w:p w14:paraId="258DCBFA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สินค้า</w:t>
      </w:r>
      <w:r w:rsidRPr="00C20284">
        <w:rPr>
          <w:rFonts w:asciiTheme="majorBidi" w:eastAsia="KPMG Logo" w:hAnsiTheme="majorBidi" w:cstheme="majorBidi"/>
          <w:sz w:val="30"/>
          <w:szCs w:val="30"/>
          <w:cs/>
        </w:rPr>
        <w:t>ระหว่างผลิตส่วนใหญ่วัดมูลค่าด้วยราคาทุนหรือมูลค่าสุทธิที่จะได้รับแล้วแต่ราคาใดจะต่ำกว่า</w:t>
      </w:r>
    </w:p>
    <w:p w14:paraId="4BD701DF" w14:textId="77777777" w:rsidR="006C72E9" w:rsidRPr="00C20284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FAFDE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ต้นทุนของสินค้าประกอบด้วย </w:t>
      </w:r>
      <w:r w:rsidRPr="000840F7">
        <w:rPr>
          <w:rFonts w:asciiTheme="majorBidi" w:hAnsiTheme="majorBidi" w:cstheme="majorBidi"/>
          <w:sz w:val="28"/>
          <w:szCs w:val="28"/>
          <w:cs/>
        </w:rPr>
        <w:t>ต้นทุน</w:t>
      </w:r>
      <w:r w:rsidRPr="000840F7">
        <w:rPr>
          <w:rFonts w:asciiTheme="majorBidi" w:hAnsiTheme="majorBidi" w:cstheme="majorBidi" w:hint="cs"/>
          <w:sz w:val="28"/>
          <w:szCs w:val="28"/>
          <w:cs/>
        </w:rPr>
        <w:t>ทางตรงที่เกี่ยวข้องกับการได้มาของสินค้าคงเหลือ สำหรับ</w:t>
      </w:r>
      <w:r w:rsidRPr="000840F7" w:rsidDel="00D73FCF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สำเร็จรูปและสินค้าระหว่างผลิตที่ผลิตเอง ต้นทุนสินค้า</w:t>
      </w:r>
      <w:r w:rsidRPr="00C20284">
        <w:rPr>
          <w:rFonts w:asciiTheme="majorBidi" w:hAnsiTheme="majorBidi" w:cstheme="majorBidi"/>
          <w:sz w:val="30"/>
          <w:szCs w:val="30"/>
          <w:cs/>
        </w:rPr>
        <w:t>ได้รวมการปันส่วนของค่าโสหุ้ยการผลิตอย่างเหมาะสม โดยพิจารณาถึงระดับกำลังการผลิตตามปกติ</w:t>
      </w:r>
    </w:p>
    <w:p w14:paraId="61BA81AE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0DEC97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มูลค่าสุทธิที่จะได้รับเป็นการประมาณราคาที่จะขายได้จากการดำเนินธุรกิจปกติหักด้วยประมาณการ</w:t>
      </w:r>
      <w:r w:rsidRPr="00C20284">
        <w:rPr>
          <w:rFonts w:asciiTheme="majorBidi" w:eastAsia="KPMG Logo" w:hAnsiTheme="majorBidi" w:cstheme="majorBidi"/>
          <w:spacing w:val="6"/>
          <w:sz w:val="30"/>
          <w:szCs w:val="30"/>
          <w:cs/>
        </w:rPr>
        <w:t>ต้นทุนที่จะผลิตให้เสร็จและ</w:t>
      </w:r>
      <w:r w:rsidRPr="00C20284">
        <w:rPr>
          <w:rFonts w:asciiTheme="majorBidi" w:hAnsiTheme="majorBidi" w:cstheme="majorBidi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0CF6D29C" w14:textId="77777777" w:rsidR="00FA2F92" w:rsidRPr="003067AA" w:rsidRDefault="00FA2F92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379AE" w14:textId="77777777" w:rsidR="006C72E9" w:rsidRPr="00C20284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  <w:cs/>
        </w:rPr>
      </w:pPr>
      <w:r w:rsidRPr="00C20284">
        <w:rPr>
          <w:rFonts w:cstheme="majorBidi"/>
          <w:i/>
          <w:iCs/>
          <w:szCs w:val="30"/>
          <w:cs/>
        </w:rPr>
        <w:t>สินทรัพย์ชีวภาพ</w:t>
      </w:r>
    </w:p>
    <w:p w14:paraId="286FC37B" w14:textId="77777777" w:rsidR="006C72E9" w:rsidRPr="00C20284" w:rsidRDefault="006C72E9" w:rsidP="006C72E9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B1328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  </w:t>
      </w:r>
    </w:p>
    <w:p w14:paraId="769425DB" w14:textId="77777777" w:rsidR="006D7F3D" w:rsidRPr="00C20284" w:rsidRDefault="006D7F3D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DFB20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สินทรัพย์ชีวภาพไม่หมุนเวียนส่วนใหญ่ประกอบด้วย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สุกรพันธุ์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ซึ่งได้แยกแสดงรายการไว้ภายใต้หมวด </w:t>
      </w:r>
      <w:r w:rsidRPr="00C20284">
        <w:rPr>
          <w:rFonts w:asciiTheme="majorBidi" w:hAnsiTheme="majorBidi" w:cstheme="majorBidi"/>
          <w:sz w:val="30"/>
          <w:szCs w:val="30"/>
        </w:rPr>
        <w:t>“</w:t>
      </w: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</w:t>
      </w:r>
      <w:r w:rsidRPr="00C20284">
        <w:rPr>
          <w:rFonts w:asciiTheme="majorBidi" w:hAnsiTheme="majorBidi" w:cstheme="majorBidi"/>
          <w:sz w:val="30"/>
          <w:szCs w:val="30"/>
        </w:rPr>
        <w:t xml:space="preserve">”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ส่วนสินทรัพย์ชีวภาพอื่นๆ แสดงไว้ภายใต้หมวด </w:t>
      </w:r>
      <w:r w:rsidRPr="00C20284">
        <w:rPr>
          <w:rFonts w:asciiTheme="majorBidi" w:hAnsiTheme="majorBidi" w:cstheme="majorBidi"/>
          <w:sz w:val="30"/>
          <w:szCs w:val="30"/>
        </w:rPr>
        <w:t>“</w:t>
      </w: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สินทรัพย์หมุนเวียน</w:t>
      </w:r>
      <w:r w:rsidRPr="00C20284">
        <w:rPr>
          <w:rFonts w:asciiTheme="majorBidi" w:hAnsiTheme="majorBidi" w:cstheme="majorBidi"/>
          <w:sz w:val="30"/>
          <w:szCs w:val="30"/>
        </w:rPr>
        <w:t xml:space="preserve">” </w:t>
      </w:r>
      <w:r w:rsidRPr="00C20284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</w:p>
    <w:p w14:paraId="72836BE4" w14:textId="77777777" w:rsidR="00CB7710" w:rsidRPr="00C20284" w:rsidRDefault="00CB771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CD2537" w14:textId="77777777" w:rsidR="006C72E9" w:rsidRPr="00C20284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  <w:cs/>
        </w:rPr>
      </w:pPr>
      <w:r w:rsidRPr="00C20284">
        <w:rPr>
          <w:rFonts w:cstheme="majorBidi"/>
          <w:i/>
          <w:iCs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A196C80" w14:textId="77777777" w:rsidR="006C72E9" w:rsidRPr="00C20284" w:rsidRDefault="006C72E9" w:rsidP="006C72E9">
      <w:pPr>
        <w:tabs>
          <w:tab w:val="left" w:pos="540"/>
        </w:tabs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422D9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</w:t>
      </w:r>
      <w:r w:rsidRPr="00C2028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ผลขาดทุนจากการด้อยค่าสำหรับกลุ่มสินทรัพย์ที่ยกเลิกนำไปปรับลดให้กับค่าความนิยมเป็นลำดับแรก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ยกเว้นสินค้าคงเหลือ สินทรัพย์ทางการเงิน สินทรัพย์ภาษีเงินได้รอการตัดบัญชีและอสังหาริมทรัพย์เพื่อการลงทุน เนื่องจากสินทรัพย์เหล่านี้วัดมูลค่าด้วยเกณฑ์ที่แตกต่างกันตามนโยบายการบัญชีของกลุ่มบริษัท ผลขาดทุนจากการด้อยค่าสำหรับการจัดประเภท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โดยกรณีที่เป็นผลกำไรจะรับรู้ไม่เกินผลขาดทุนจากการด้อยค่าสะสมที่เคยรับรู้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1899A917" w14:textId="77777777" w:rsidR="006C72E9" w:rsidRPr="00C20284" w:rsidRDefault="006C72E9" w:rsidP="006C72E9">
      <w:pPr>
        <w:tabs>
          <w:tab w:val="left" w:pos="540"/>
        </w:tabs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F88B0E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 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555EA27B" w14:textId="77777777" w:rsidR="008F42FE" w:rsidRPr="00C20284" w:rsidRDefault="008F42FE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70CCA" w14:textId="77777777" w:rsidR="006C72E9" w:rsidRPr="007F71DF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7F71DF">
        <w:rPr>
          <w:rFonts w:cstheme="majorBidi"/>
          <w:i/>
          <w:iCs/>
          <w:szCs w:val="30"/>
          <w:cs/>
        </w:rPr>
        <w:t>อสังหาริมทรัพย์เพื่อการลงทุน</w:t>
      </w:r>
    </w:p>
    <w:p w14:paraId="37F24A5F" w14:textId="77777777" w:rsidR="006C72E9" w:rsidRPr="003067AA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7A4BA002" w14:textId="77777777" w:rsidR="00534F18" w:rsidRPr="007F71DF" w:rsidRDefault="004633FB" w:rsidP="0043789A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7F71DF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="00A76294" w:rsidRPr="007F71DF">
        <w:rPr>
          <w:rFonts w:asciiTheme="majorBidi" w:hAnsiTheme="majorBidi"/>
          <w:sz w:val="30"/>
          <w:szCs w:val="30"/>
        </w:rPr>
        <w:t xml:space="preserve">            </w:t>
      </w:r>
      <w:r w:rsidRPr="007F71DF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การเปลี่ยนแปลงในมูลค่ายุติธรรมบันทึกในกำไรหรือขาดทุน </w:t>
      </w:r>
    </w:p>
    <w:p w14:paraId="3F39BAC4" w14:textId="176FF765" w:rsidR="00F62C0A" w:rsidRPr="004704B9" w:rsidRDefault="00397C00" w:rsidP="004704B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7F71DF">
        <w:rPr>
          <w:rFonts w:asciiTheme="majorBidi" w:hAnsiTheme="majorBidi" w:cstheme="majorBidi" w:hint="cs"/>
          <w:sz w:val="30"/>
          <w:szCs w:val="30"/>
          <w:cs/>
        </w:rPr>
        <w:lastRenderedPageBreak/>
        <w:t>ราคาทุนเริ่มแรก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ประกอ</w:t>
      </w:r>
      <w:r w:rsidR="00F62C0A" w:rsidRPr="003067AA">
        <w:rPr>
          <w:rFonts w:asciiTheme="majorBidi" w:hAnsiTheme="majorBidi" w:cstheme="majorBidi" w:hint="cs"/>
          <w:sz w:val="30"/>
          <w:szCs w:val="30"/>
          <w:cs/>
        </w:rPr>
        <w:t>บด้วยต้นทุน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และค่าใช้จ่ายทางตรงเพ</w:t>
      </w:r>
      <w:r w:rsidR="0018166F" w:rsidRPr="003067AA">
        <w:rPr>
          <w:rFonts w:asciiTheme="majorBidi" w:hAnsiTheme="majorBidi" w:cstheme="majorBidi" w:hint="cs"/>
          <w:sz w:val="30"/>
          <w:szCs w:val="30"/>
          <w:cs/>
        </w:rPr>
        <w:t>ื่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อให้ได้มาซ</w:t>
      </w:r>
      <w:r w:rsidR="0018166F" w:rsidRPr="003067AA">
        <w:rPr>
          <w:rFonts w:asciiTheme="majorBidi" w:hAnsiTheme="majorBidi" w:cstheme="majorBidi" w:hint="cs"/>
          <w:sz w:val="30"/>
          <w:szCs w:val="30"/>
          <w:cs/>
        </w:rPr>
        <w:t>ึ่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งอสังหาริมทรัพย์</w:t>
      </w:r>
      <w:r w:rsidR="0018166F" w:rsidRPr="003067AA">
        <w:rPr>
          <w:rFonts w:asciiTheme="majorBidi" w:hAnsiTheme="majorBidi" w:cstheme="majorBidi" w:hint="cs"/>
          <w:sz w:val="30"/>
          <w:szCs w:val="30"/>
          <w:cs/>
        </w:rPr>
        <w:t>พื่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อการลงทุน ต้นทุนการก่อสร้างท</w:t>
      </w:r>
      <w:r w:rsidR="00A94B87" w:rsidRPr="003067AA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กิจการก่อสร้างเอง รวมถึงต้นทุนวัตถุดิบ ค่าแรงทางตรง ต้นทุนการกู้ยืมและต้นทุนทางตรงอ</w:t>
      </w:r>
      <w:r w:rsidR="00A94B87" w:rsidRPr="003067AA">
        <w:rPr>
          <w:rFonts w:asciiTheme="majorBidi" w:hAnsiTheme="majorBidi" w:cstheme="majorBidi" w:hint="cs"/>
          <w:sz w:val="30"/>
          <w:szCs w:val="30"/>
          <w:cs/>
        </w:rPr>
        <w:t>ื่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นๆ เ</w:t>
      </w:r>
      <w:r w:rsidR="00A94B87" w:rsidRPr="003067AA">
        <w:rPr>
          <w:rFonts w:asciiTheme="majorBidi" w:hAnsiTheme="majorBidi" w:cstheme="majorBidi" w:hint="cs"/>
          <w:sz w:val="30"/>
          <w:szCs w:val="30"/>
          <w:cs/>
        </w:rPr>
        <w:t>พื่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อให</w:t>
      </w:r>
      <w:r w:rsidR="004704B9" w:rsidRPr="003067AA">
        <w:rPr>
          <w:rFonts w:asciiTheme="majorBidi" w:hAnsiTheme="majorBidi" w:cstheme="majorBidi" w:hint="cs"/>
          <w:sz w:val="30"/>
          <w:szCs w:val="30"/>
          <w:cs/>
        </w:rPr>
        <w:t>้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อสังหาริมทรัพย์เพื</w:t>
      </w:r>
      <w:r w:rsidR="00A94B87" w:rsidRPr="003067AA">
        <w:rPr>
          <w:rFonts w:asciiTheme="majorBidi" w:eastAsia="KPMG Logo" w:hAnsiTheme="majorBidi" w:cstheme="majorBidi" w:hint="cs"/>
          <w:sz w:val="30"/>
          <w:szCs w:val="30"/>
          <w:cs/>
        </w:rPr>
        <w:t>่</w:t>
      </w:r>
      <w:r w:rsidR="0018166F" w:rsidRPr="003067AA">
        <w:rPr>
          <w:rFonts w:asciiTheme="majorBidi" w:hAnsiTheme="majorBidi" w:cstheme="majorBidi"/>
          <w:sz w:val="30"/>
          <w:szCs w:val="30"/>
          <w:cs/>
        </w:rPr>
        <w:t>อการลงทุนอยู่ในสภาพพร้อมใช้งาน</w:t>
      </w:r>
    </w:p>
    <w:p w14:paraId="64FE18F1" w14:textId="77777777" w:rsidR="007F71DF" w:rsidRPr="007F71DF" w:rsidRDefault="007F71DF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EC940" w14:textId="6BF46C88" w:rsidR="006C72E9" w:rsidRPr="007F71DF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F71DF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BEF39FF" w14:textId="77777777" w:rsidR="006C72E9" w:rsidRPr="007F71DF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C1C616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71DF">
        <w:rPr>
          <w:rFonts w:asciiTheme="majorBidi" w:hAnsiTheme="majorBidi" w:cstheme="majorBidi"/>
          <w:i/>
          <w:iCs/>
          <w:sz w:val="30"/>
          <w:szCs w:val="30"/>
          <w:cs/>
        </w:rPr>
        <w:t>การโอนเปลี่ยนประเภทเป็นที่ดินและอาคาร</w:t>
      </w:r>
    </w:p>
    <w:p w14:paraId="30D944B0" w14:textId="77777777" w:rsidR="006C72E9" w:rsidRPr="00C20284" w:rsidRDefault="006C72E9" w:rsidP="006C72E9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A2CCFCF" w14:textId="54B3C8E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823F3">
        <w:rPr>
          <w:rFonts w:asciiTheme="majorBidi" w:hAnsiTheme="majorBidi" w:cstheme="majorBidi"/>
          <w:spacing w:val="-4"/>
          <w:sz w:val="30"/>
          <w:szCs w:val="30"/>
          <w:cs/>
        </w:rPr>
        <w:t>การโอนจากอสังหาริมทรัพย์เพื่อการลงทุนไปเป็นที่ดินและอาคารที่มีไว้ใช้งานใช้มูลค่า</w:t>
      </w:r>
      <w:r w:rsidR="00817DF6" w:rsidRPr="007F71DF">
        <w:rPr>
          <w:rFonts w:asciiTheme="majorBidi" w:hAnsiTheme="majorBidi" w:cstheme="majorBidi" w:hint="cs"/>
          <w:spacing w:val="-4"/>
          <w:sz w:val="30"/>
          <w:szCs w:val="30"/>
          <w:cs/>
        </w:rPr>
        <w:t>ยุติธรรม</w:t>
      </w:r>
      <w:r w:rsidRPr="007F71D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823F3">
        <w:rPr>
          <w:rFonts w:asciiTheme="majorBidi" w:hAnsiTheme="majorBidi" w:cstheme="majorBidi"/>
          <w:sz w:val="30"/>
          <w:szCs w:val="30"/>
          <w:cs/>
        </w:rPr>
        <w:t>ณ วันที่มีการเปลี่ยนแปลงการใช้งาน</w:t>
      </w:r>
      <w:r w:rsidR="002114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23F3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8363C4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B823F3">
        <w:rPr>
          <w:rFonts w:asciiTheme="majorBidi" w:hAnsiTheme="majorBidi" w:cstheme="majorBidi"/>
          <w:sz w:val="30"/>
          <w:szCs w:val="30"/>
          <w:cs/>
        </w:rPr>
        <w:t>ตามนโยบาย</w:t>
      </w:r>
      <w:r w:rsidR="005F48F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B823F3">
        <w:rPr>
          <w:rFonts w:asciiTheme="majorBidi" w:hAnsiTheme="majorBidi" w:cstheme="majorBidi"/>
          <w:sz w:val="30"/>
          <w:szCs w:val="30"/>
          <w:cs/>
        </w:rPr>
        <w:t>บัญชีของที่ดินและอาคาร</w:t>
      </w:r>
    </w:p>
    <w:p w14:paraId="442CF0B2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AB4DC" w14:textId="77777777" w:rsidR="006C72E9" w:rsidRPr="00DA7295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DA7295">
        <w:rPr>
          <w:rFonts w:cstheme="majorBidi"/>
          <w:i/>
          <w:iCs/>
          <w:szCs w:val="30"/>
          <w:cs/>
        </w:rPr>
        <w:t>ที่ดิน อาคารและอุปกรณ์</w:t>
      </w:r>
    </w:p>
    <w:p w14:paraId="1A990762" w14:textId="77777777" w:rsidR="006C72E9" w:rsidRPr="00C20284" w:rsidRDefault="006C72E9" w:rsidP="006C72E9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88DBC" w14:textId="3F52437B" w:rsidR="002D0627" w:rsidRDefault="002D0627" w:rsidP="00315837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ที่ดินที่ใช้ในการดำเนินงาน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วัดมูลค่าด้วยราคาที่ตีใหม่ เว้นแต่ที่ดินซึ่งได้มาในปีที่มีการตีราคาใหม่ หรือได้มาหลังจาก นั้นแสดงในราคาทุน</w:t>
      </w:r>
      <w:r w:rsidRPr="00C20284">
        <w:rPr>
          <w:rFonts w:asciiTheme="majorBidi" w:hAnsiTheme="majorBidi" w:cstheme="majorBidi"/>
          <w:sz w:val="30"/>
          <w:szCs w:val="30"/>
          <w:cs/>
        </w:rPr>
        <w:t>สุทธิจากผลขาดทุนจากการด้อยค่าสะสม</w:t>
      </w:r>
    </w:p>
    <w:p w14:paraId="0C15F404" w14:textId="77777777" w:rsidR="002D0627" w:rsidRDefault="002D0627" w:rsidP="00315837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72A535AF" w14:textId="48CE4BB0" w:rsidR="00F4204F" w:rsidRPr="0070162D" w:rsidRDefault="006809A7" w:rsidP="0070162D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71DF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70162D" w:rsidRPr="007F71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72E9" w:rsidRPr="007F71DF">
        <w:rPr>
          <w:rFonts w:asciiTheme="majorBidi" w:hAnsiTheme="majorBidi" w:cstheme="majorBidi"/>
          <w:sz w:val="30"/>
          <w:szCs w:val="30"/>
          <w:cs/>
        </w:rPr>
        <w:t>อาคาร</w:t>
      </w:r>
      <w:r w:rsidR="00AA4DC4" w:rsidRPr="007F71DF">
        <w:rPr>
          <w:rFonts w:asciiTheme="majorBidi" w:hAnsiTheme="majorBidi" w:cstheme="majorBidi" w:hint="cs"/>
          <w:sz w:val="30"/>
          <w:szCs w:val="30"/>
          <w:cs/>
        </w:rPr>
        <w:t>และส่วนปรับป</w:t>
      </w:r>
      <w:r w:rsidR="00E36D12" w:rsidRPr="007F71DF">
        <w:rPr>
          <w:rFonts w:asciiTheme="majorBidi" w:hAnsiTheme="majorBidi" w:cstheme="majorBidi" w:hint="cs"/>
          <w:sz w:val="30"/>
          <w:szCs w:val="30"/>
          <w:cs/>
        </w:rPr>
        <w:t>รุงอาคารของกลุ่มผลิตภัณฑ์อาหารสัตว์</w:t>
      </w:r>
      <w:r w:rsidR="00E747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6D12" w:rsidRPr="007F71D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52B0A">
        <w:rPr>
          <w:rFonts w:asciiTheme="majorBidi" w:hAnsiTheme="majorBidi" w:cstheme="majorBidi" w:hint="cs"/>
          <w:sz w:val="30"/>
          <w:szCs w:val="30"/>
          <w:cs/>
        </w:rPr>
        <w:t>กลุ่มผลิตภัณฑ์</w:t>
      </w:r>
      <w:r w:rsidR="009223AF" w:rsidRPr="007F71DF">
        <w:rPr>
          <w:rFonts w:asciiTheme="majorBidi" w:hAnsiTheme="majorBidi" w:cstheme="majorBidi" w:hint="cs"/>
          <w:sz w:val="30"/>
          <w:szCs w:val="30"/>
          <w:cs/>
        </w:rPr>
        <w:t>อาหารแปรรูปและอาหารสำเร็จรูป</w:t>
      </w:r>
      <w:r w:rsidR="006C72E9" w:rsidRPr="007F71D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CD5A35" w:rsidRPr="007F71DF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4E2A7E" w:rsidRPr="007F71DF">
        <w:rPr>
          <w:rFonts w:asciiTheme="majorBidi" w:hAnsiTheme="majorBidi" w:cstheme="majorBidi"/>
          <w:spacing w:val="-2"/>
          <w:sz w:val="30"/>
          <w:szCs w:val="30"/>
          <w:cs/>
        </w:rPr>
        <w:t>ที่ตีใหม่</w:t>
      </w:r>
      <w:r w:rsidR="004E2A7E"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4DD842BB" w14:textId="77777777" w:rsidR="00F4204F" w:rsidRDefault="00F4204F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B80FB3A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ราคาทุนประกอบด้วย ต้นทุนทางตรงที่เกี่ยวข้องกับการได้มาของสินทรัพย์ ต้นทุนของการก่อสร้างสินทรัพย์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br/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ที่</w:t>
      </w:r>
      <w:r w:rsidRPr="00C20284">
        <w:rPr>
          <w:rFonts w:asciiTheme="majorBidi" w:hAnsiTheme="majorBidi" w:cstheme="majorBidi"/>
          <w:sz w:val="30"/>
          <w:szCs w:val="30"/>
          <w:cs/>
        </w:rPr>
        <w:t>กิจการก่อสร้างเอง รวมถึงต้นทุนของวัสดุ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แรงงานทางตรง 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ต้นทุนการกู้ยืม</w:t>
      </w:r>
      <w:r w:rsidRPr="00C20284">
        <w:rPr>
          <w:rFonts w:asciiTheme="majorBidi" w:hAnsiTheme="majorBidi" w:cstheme="majorBidi"/>
          <w:sz w:val="30"/>
          <w:szCs w:val="30"/>
          <w:cs/>
        </w:rPr>
        <w:t>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 ซึ่งไม่สามารถทำงานโดยปราศจากลิขสิทธิ์ซอฟต์แวร์นั้นให้ถือว่า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E32B915" w14:textId="77777777" w:rsidR="006C72E9" w:rsidRPr="00C20284" w:rsidRDefault="006C72E9" w:rsidP="006C72E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AF352BC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ส่วนประกอบ</w:t>
      </w:r>
      <w:r w:rsidRPr="00C20284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ของ</w:t>
      </w:r>
      <w:r w:rsidRPr="0039507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รายการที่ดิน</w:t>
      </w:r>
      <w:r w:rsidRPr="0039507A"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  <w:t xml:space="preserve"> </w:t>
      </w:r>
      <w:r w:rsidRPr="0039507A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อาค</w:t>
      </w:r>
      <w:r w:rsidRPr="00C20284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20284"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  <w:t xml:space="preserve"> </w:t>
      </w:r>
    </w:p>
    <w:p w14:paraId="63B9FD17" w14:textId="77777777" w:rsidR="006C72E9" w:rsidRPr="00C20284" w:rsidRDefault="006C72E9" w:rsidP="006C72E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712F52DD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eastAsia="BrowalliaUPC" w:hAnsiTheme="majorBidi" w:cstheme="majorBidi"/>
          <w:sz w:val="30"/>
          <w:szCs w:val="30"/>
          <w:cs/>
        </w:rPr>
        <w:lastRenderedPageBreak/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Pr="00C20284">
        <w:rPr>
          <w:rFonts w:asciiTheme="majorBidi" w:eastAsia="BrowalliaUPC" w:hAnsiTheme="majorBidi" w:cstheme="majorBidi"/>
          <w:sz w:val="30"/>
          <w:szCs w:val="30"/>
        </w:rPr>
        <w:br/>
      </w:r>
      <w:r w:rsidRPr="00C20284">
        <w:rPr>
          <w:rFonts w:asciiTheme="majorBidi" w:eastAsia="BrowalliaUPC" w:hAnsiTheme="majorBidi" w:cstheme="majorBidi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  <w:r w:rsidRPr="00C20284">
        <w:rPr>
          <w:rFonts w:asciiTheme="majorBidi" w:hAnsiTheme="majorBidi" w:cstheme="majorBidi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จำนวนเงินที่บันทึกอยู่ในผลต่างจากการตีราคาสินทรัพย์จะถูกโอนไปยังกำไรสะสม</w:t>
      </w:r>
    </w:p>
    <w:p w14:paraId="042042C2" w14:textId="77777777" w:rsidR="00B652DD" w:rsidRDefault="00B652DD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F0259D" w14:textId="6EC12E75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สินทรัพย์ที่ตีราคาใหม่</w:t>
      </w:r>
    </w:p>
    <w:p w14:paraId="411AC9BC" w14:textId="77777777" w:rsidR="00A323AF" w:rsidRDefault="00A323AF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17BFF3" w14:textId="172BA1A6" w:rsidR="00211977" w:rsidRDefault="00211977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7F71DF">
        <w:rPr>
          <w:rFonts w:asciiTheme="majorBidi" w:hAnsiTheme="majorBidi" w:cstheme="majorBidi"/>
          <w:spacing w:val="-2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9EF5ACC" w14:textId="77777777" w:rsidR="008D52F5" w:rsidRDefault="008D52F5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50BA7" w14:textId="202516FB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การตี</w:t>
      </w:r>
      <w:r w:rsidRPr="000840F7">
        <w:rPr>
          <w:rFonts w:asciiTheme="majorBidi" w:hAnsiTheme="majorBidi" w:cstheme="majorBidi"/>
          <w:sz w:val="30"/>
          <w:szCs w:val="30"/>
          <w:cs/>
        </w:rPr>
        <w:t>ราคา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C20284">
        <w:rPr>
          <w:rFonts w:asciiTheme="majorBidi" w:hAnsiTheme="majorBidi" w:cstheme="majorBidi"/>
          <w:sz w:val="30"/>
          <w:szCs w:val="30"/>
          <w:cs/>
        </w:rPr>
        <w:t>ใหม่ดำเนินการโดยผู้ประเมินราคาอิสระและกระทำอย่างสม่ำเสมอ เพื่อให้มั่นใจว่ามูลค่าของสินทรัพย์ที่แสดงไว้ในบัญชีมีมูลค่าใกล้เคียงกับมูลค่ายุติธรรม ณ วันที่รายงาน</w:t>
      </w:r>
    </w:p>
    <w:p w14:paraId="6F28AAB0" w14:textId="77777777" w:rsidR="00F4204F" w:rsidRPr="00C20284" w:rsidRDefault="00F4204F" w:rsidP="006C72E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45FBDE" w14:textId="62D0A6B0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มูลค่าของสินทรัพย์ส่วนที่ตีเพิ่มขึ้นสุทธิจากหนี้สินภาษีเงินได้รอตัดบัญชี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จะบันทึกไปยังกำไรขาดทุนเบ็ดเสร็จอื่นภายใต้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ผลกำไร</w:t>
      </w:r>
      <w:r w:rsidR="00474A2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74A2A" w:rsidRPr="003067AA">
        <w:rPr>
          <w:rFonts w:asciiTheme="majorBidi" w:hAnsiTheme="majorBidi" w:cstheme="majorBidi"/>
          <w:spacing w:val="-2"/>
          <w:sz w:val="30"/>
          <w:szCs w:val="30"/>
          <w:cs/>
        </w:rPr>
        <w:t>(ขาดทุน)</w:t>
      </w:r>
      <w:r w:rsidR="00474A2A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จากการตีราคาสินทรัพย์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ในองค์ประกอบอื่นของส่วนของผู้ถือหุ้น)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เว้นแต่สินทรัพย์ชิ้นเดียวกันนั้น</w:t>
      </w:r>
      <w:r w:rsidRPr="00C20284">
        <w:rPr>
          <w:rFonts w:asciiTheme="majorBidi" w:hAnsiTheme="majorBidi" w:cstheme="majorBidi"/>
          <w:sz w:val="30"/>
          <w:szCs w:val="30"/>
          <w:cs/>
        </w:rPr>
        <w:t>จะเคยมีการตีมูลค่าลดลงและบันทึกในกำไรหรือขาดทุนมาก่อน กรณีดังกล่าวจะบันทึกมูลค่าที่ตีเพิ่มขึ้นในครั้งหลังไปยังกำไรขาดทุนเบ็ดเสร็จอื่นเฉพาะจำนวนที่เกินกว่าส่วนที่ตีมูลค่าลดลงซึ่งเคยบันทึกไว้ในกำไรหรือขาดทุน</w:t>
      </w:r>
    </w:p>
    <w:p w14:paraId="23DC611F" w14:textId="77777777" w:rsidR="006C72E9" w:rsidRPr="00C20284" w:rsidRDefault="006C72E9" w:rsidP="006C72E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6AFD0" w14:textId="77777777" w:rsidR="006C72E9" w:rsidRPr="000F5C66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รณีที่มูลค่าของสินทรัพย์ลดลงจากการตีราคาใหม่จะบันทึกมูลค่าที่ลดลงในกำไรหรือขาดทุนสำหรับมูลค่า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C20284">
        <w:rPr>
          <w:rFonts w:asciiTheme="majorBidi" w:hAnsiTheme="majorBidi" w:cstheme="majorBidi"/>
          <w:sz w:val="30"/>
          <w:szCs w:val="30"/>
          <w:cs/>
        </w:rPr>
        <w:t>ลดลง</w:t>
      </w:r>
      <w:r w:rsidRPr="000F5C66">
        <w:rPr>
          <w:rFonts w:asciiTheme="majorBidi" w:hAnsiTheme="majorBidi" w:cstheme="majorBidi"/>
          <w:sz w:val="30"/>
          <w:szCs w:val="30"/>
          <w:cs/>
        </w:rPr>
        <w:t>เฉพาะจำนวนที่ลดลงมากกว่าผลต่างจากการตีราคาสินทรัพย์ชิ้นเดียวกันนั้นที่เคยบันทึกไว้ในกำไร</w:t>
      </w:r>
      <w:r>
        <w:rPr>
          <w:rFonts w:asciiTheme="majorBidi" w:hAnsiTheme="majorBidi" w:cstheme="majorBidi"/>
          <w:sz w:val="30"/>
          <w:szCs w:val="30"/>
        </w:rPr>
        <w:br/>
      </w:r>
      <w:r w:rsidRPr="000F5C66">
        <w:rPr>
          <w:rFonts w:asciiTheme="majorBidi" w:hAnsiTheme="majorBidi" w:cstheme="majorBidi"/>
          <w:sz w:val="30"/>
          <w:szCs w:val="30"/>
          <w:cs/>
        </w:rPr>
        <w:t>ขาดทุนเบ็ดเสร็จอื่น</w:t>
      </w:r>
    </w:p>
    <w:p w14:paraId="42139854" w14:textId="77777777" w:rsidR="006C72E9" w:rsidRPr="006950C4" w:rsidRDefault="006C72E9" w:rsidP="006C72E9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4C79939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การโอนเปลี่ยนประเภทเป็นอสังหาริมทรัพย์เพื่อการลงทุน</w:t>
      </w:r>
    </w:p>
    <w:p w14:paraId="784DD6DA" w14:textId="77777777" w:rsidR="006C72E9" w:rsidRDefault="006C72E9" w:rsidP="006C72E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59405A" w14:textId="64ADB084" w:rsidR="00B33A6A" w:rsidRPr="007F71DF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F52935">
        <w:rPr>
          <w:rFonts w:asciiTheme="majorBidi" w:hAnsiTheme="majorBidi" w:cstheme="majorBidi"/>
          <w:sz w:val="30"/>
          <w:szCs w:val="30"/>
          <w:cs/>
        </w:rPr>
        <w:t xml:space="preserve">การโอนจากอสังหาริมทรัพย์ที่มีไว้ใช้งานไปเป็นอสังหาริมทรัพย์เพื่อการลงทุน </w:t>
      </w:r>
      <w:r w:rsidR="00C7605D" w:rsidRPr="003067AA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BF42A5" w:rsidRPr="007F71DF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CA73DC" w:rsidRPr="007F71DF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A73DC" w:rsidRPr="007F71DF">
        <w:rPr>
          <w:rFonts w:asciiTheme="majorBidi" w:hAnsiTheme="majorBidi" w:cstheme="majorBidi" w:hint="cs"/>
          <w:sz w:val="30"/>
          <w:szCs w:val="30"/>
          <w:cs/>
        </w:rPr>
        <w:t>ขอ</w:t>
      </w:r>
      <w:r w:rsidR="009433F7" w:rsidRPr="007F71DF">
        <w:rPr>
          <w:rFonts w:asciiTheme="majorBidi" w:hAnsiTheme="majorBidi" w:cstheme="majorBidi" w:hint="cs"/>
          <w:sz w:val="30"/>
          <w:szCs w:val="30"/>
          <w:cs/>
        </w:rPr>
        <w:t>ง</w:t>
      </w:r>
      <w:r w:rsidR="00BF42A5" w:rsidRPr="007F71DF">
        <w:rPr>
          <w:rFonts w:asciiTheme="majorBidi" w:hAnsiTheme="majorBidi" w:cstheme="majorBidi"/>
          <w:sz w:val="30"/>
          <w:szCs w:val="30"/>
          <w:cs/>
        </w:rPr>
        <w:t>อสังหาริมทรัพย์นั้น</w:t>
      </w:r>
      <w:r w:rsidR="00410251" w:rsidRPr="007F71DF">
        <w:rPr>
          <w:rFonts w:asciiTheme="majorBidi" w:hAnsiTheme="majorBidi"/>
          <w:sz w:val="30"/>
          <w:szCs w:val="30"/>
        </w:rPr>
        <w:t xml:space="preserve"> </w:t>
      </w:r>
      <w:r w:rsidR="00410251" w:rsidRPr="007F71DF">
        <w:rPr>
          <w:rFonts w:asciiTheme="majorBidi" w:hAnsiTheme="majorBidi" w:cstheme="majorBidi"/>
          <w:sz w:val="30"/>
          <w:szCs w:val="30"/>
          <w:cs/>
        </w:rPr>
        <w:t>ณ วันที่มีการเปลี่ยนแปลงการใช้งาน</w:t>
      </w:r>
      <w:r w:rsidR="000B7297" w:rsidRPr="007F71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664547E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0A4D53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045440A" w14:textId="77777777" w:rsidR="006C72E9" w:rsidRDefault="006C72E9" w:rsidP="006C72E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01A23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</w:t>
      </w:r>
      <w:r w:rsidRPr="00F52935">
        <w:rPr>
          <w:rFonts w:asciiTheme="majorBidi" w:hAnsiTheme="majorBidi" w:cstheme="majorBidi"/>
          <w:sz w:val="30"/>
          <w:szCs w:val="30"/>
          <w:cs/>
        </w:rPr>
        <w:t>มูลค่าตามบัญชีของรายการที่ดิน</w:t>
      </w:r>
      <w:r w:rsidRPr="00F52935">
        <w:rPr>
          <w:rFonts w:asciiTheme="majorBidi" w:hAnsiTheme="majorBidi" w:cstheme="majorBidi"/>
          <w:sz w:val="30"/>
          <w:szCs w:val="30"/>
        </w:rPr>
        <w:t xml:space="preserve"> </w:t>
      </w:r>
      <w:r w:rsidRPr="00F52935">
        <w:rPr>
          <w:rFonts w:asciiTheme="majorBidi" w:hAnsiTheme="majorBidi" w:cstheme="majorBidi"/>
          <w:sz w:val="30"/>
          <w:szCs w:val="30"/>
          <w:cs/>
        </w:rPr>
        <w:t>อาคารและ อุปกรณ์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ชิ้นส่วนที่ถูกเปลี่ยนแทนจะถูกตัดจำหน่ายด้วยมูลค่าตามบัญชี  ต้นทุนที่เกิดขึ้นในการซ่อมบำรุงที่ดิน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54D8892F" w14:textId="5F6C23CE" w:rsidR="00AC082A" w:rsidRDefault="00AC082A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การโอนส่วนเกินทุน</w:t>
      </w:r>
    </w:p>
    <w:p w14:paraId="52A68388" w14:textId="0C4297B7" w:rsidR="00AC082A" w:rsidRDefault="00AC082A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306CB" w14:textId="3E91EBF4" w:rsidR="00AC082A" w:rsidRPr="00AC082A" w:rsidRDefault="00AC082A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C082A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</w:t>
      </w:r>
      <w:r w:rsidRPr="00AC082A">
        <w:rPr>
          <w:rFonts w:asciiTheme="majorBidi" w:hAnsiTheme="majorBidi" w:cstheme="majorBidi"/>
          <w:sz w:val="30"/>
          <w:szCs w:val="30"/>
        </w:rPr>
        <w:t> </w:t>
      </w:r>
      <w:r w:rsidRPr="00AC082A">
        <w:rPr>
          <w:rFonts w:asciiTheme="majorBidi" w:hAnsiTheme="majorBidi" w:cstheme="majorBidi"/>
          <w:sz w:val="30"/>
          <w:szCs w:val="30"/>
          <w:cs/>
        </w:rPr>
        <w:t>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F15C4C2" w14:textId="77777777" w:rsidR="00AC082A" w:rsidRPr="00AC082A" w:rsidRDefault="00AC082A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45D67" w14:textId="2890C4BF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025FF93C" w14:textId="77777777" w:rsidR="006C72E9" w:rsidRDefault="006C72E9" w:rsidP="006C72E9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92AD8" w14:textId="77777777" w:rsidR="006C72E9" w:rsidRDefault="006C72E9" w:rsidP="00602C0A">
      <w:pPr>
        <w:pStyle w:val="BodyText2"/>
        <w:tabs>
          <w:tab w:val="left" w:pos="990"/>
        </w:tabs>
        <w:ind w:left="450" w:right="-18" w:firstLine="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93573497"/>
      <w:r w:rsidRPr="00F52935">
        <w:rPr>
          <w:rFonts w:asciiTheme="majorBidi" w:hAnsiTheme="majorBidi" w:cs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F52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2935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F529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2935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bookmarkEnd w:id="2"/>
    </w:p>
    <w:p w14:paraId="2B63521C" w14:textId="77777777" w:rsidR="00E637F9" w:rsidRPr="00F52935" w:rsidRDefault="00E637F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D80B7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8DFA859" w14:textId="77777777" w:rsidR="006C72E9" w:rsidRPr="00C20284" w:rsidRDefault="006C72E9" w:rsidP="006C72E9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530"/>
        <w:gridCol w:w="630"/>
      </w:tblGrid>
      <w:tr w:rsidR="006C72E9" w:rsidRPr="00C20284" w14:paraId="6FBFB20B" w14:textId="77777777" w:rsidTr="00387CAF">
        <w:tc>
          <w:tcPr>
            <w:tcW w:w="7290" w:type="dxa"/>
          </w:tcPr>
          <w:p w14:paraId="474A3D31" w14:textId="77777777" w:rsidR="006C72E9" w:rsidRPr="00C20284" w:rsidRDefault="006C72E9" w:rsidP="00387CAF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ระบบสาธารณูปโภค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061A58FF" w14:textId="77777777" w:rsidR="006C72E9" w:rsidRPr="00C20284" w:rsidRDefault="006C72E9" w:rsidP="00387C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KPMG Logo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eastAsia="KPMG Logo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eastAsia="KPMG Logo" w:hAnsiTheme="majorBidi"/>
                <w:sz w:val="30"/>
                <w:szCs w:val="30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3BD4DA19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3E0372A5" w14:textId="77777777" w:rsidTr="00387CAF">
        <w:tc>
          <w:tcPr>
            <w:tcW w:w="7290" w:type="dxa"/>
          </w:tcPr>
          <w:p w14:paraId="281E3C58" w14:textId="77777777" w:rsidR="006C72E9" w:rsidRPr="00C20284" w:rsidRDefault="006C72E9" w:rsidP="00387CAF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30" w:type="dxa"/>
            <w:shd w:val="clear" w:color="auto" w:fill="auto"/>
          </w:tcPr>
          <w:p w14:paraId="2AFDC89F" w14:textId="5C09CD2C" w:rsidR="006C72E9" w:rsidRPr="00C20284" w:rsidRDefault="006C72E9" w:rsidP="00387C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KPMG Logo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="00D12B5C" w:rsidRPr="009711B9">
              <w:rPr>
                <w:rFonts w:asciiTheme="majorBidi" w:eastAsia="KPMG Logo" w:hAnsiTheme="majorBidi"/>
                <w:sz w:val="30"/>
                <w:szCs w:val="30"/>
              </w:rPr>
              <w:t>6</w:t>
            </w:r>
            <w:r w:rsidR="00D12B5C">
              <w:rPr>
                <w:rFonts w:asciiTheme="majorBidi" w:eastAsia="KPMG Logo" w:hAnsiTheme="majorBidi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65064EA1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069BFE48" w14:textId="77777777" w:rsidTr="00387CAF">
        <w:tc>
          <w:tcPr>
            <w:tcW w:w="7290" w:type="dxa"/>
          </w:tcPr>
          <w:p w14:paraId="2551FCF5" w14:textId="77777777" w:rsidR="006C72E9" w:rsidRPr="00C20284" w:rsidRDefault="006C72E9" w:rsidP="00387CAF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1530" w:type="dxa"/>
            <w:shd w:val="clear" w:color="auto" w:fill="auto"/>
          </w:tcPr>
          <w:p w14:paraId="556214C0" w14:textId="7BECB15B" w:rsidR="006C72E9" w:rsidRPr="00C20284" w:rsidRDefault="006C72E9" w:rsidP="00387C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KPMG Logo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KPMG Logo" w:hAnsiTheme="majorBidi"/>
                <w:sz w:val="30"/>
                <w:szCs w:val="30"/>
              </w:rPr>
              <w:t>6</w:t>
            </w:r>
            <w:r w:rsidR="00F0065C">
              <w:rPr>
                <w:rFonts w:asciiTheme="majorBidi" w:eastAsia="KPMG Logo" w:hAnsiTheme="majorBidi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2EC2EA1C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694E48A8" w14:textId="77777777" w:rsidTr="00387CAF">
        <w:tc>
          <w:tcPr>
            <w:tcW w:w="7290" w:type="dxa"/>
          </w:tcPr>
          <w:p w14:paraId="2976B5EC" w14:textId="77777777" w:rsidR="006C72E9" w:rsidRPr="00C20284" w:rsidRDefault="006C72E9" w:rsidP="00387CAF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ระบบน้ำและไฟฟ้า</w:t>
            </w:r>
          </w:p>
        </w:tc>
        <w:tc>
          <w:tcPr>
            <w:tcW w:w="1530" w:type="dxa"/>
            <w:shd w:val="clear" w:color="auto" w:fill="auto"/>
          </w:tcPr>
          <w:p w14:paraId="4A2DE731" w14:textId="77777777" w:rsidR="006C72E9" w:rsidRPr="00C20284" w:rsidRDefault="006C72E9" w:rsidP="00387C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KPMG Logo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KPMG Logo" w:hAnsiTheme="majorBidi"/>
                <w:sz w:val="30"/>
                <w:szCs w:val="30"/>
              </w:rPr>
              <w:t>30</w:t>
            </w:r>
          </w:p>
        </w:tc>
        <w:tc>
          <w:tcPr>
            <w:tcW w:w="630" w:type="dxa"/>
            <w:shd w:val="clear" w:color="auto" w:fill="auto"/>
          </w:tcPr>
          <w:p w14:paraId="5E0B0F14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01DB7AA4" w14:textId="77777777" w:rsidTr="00387CAF">
        <w:tc>
          <w:tcPr>
            <w:tcW w:w="7290" w:type="dxa"/>
          </w:tcPr>
          <w:p w14:paraId="7B463F6D" w14:textId="77777777" w:rsidR="006C72E9" w:rsidRPr="00C20284" w:rsidRDefault="006C72E9" w:rsidP="00387CAF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50FC361A" w14:textId="77777777" w:rsidR="006C72E9" w:rsidRPr="00C20284" w:rsidRDefault="006C72E9" w:rsidP="00387C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KPMG Logo" w:hAnsiTheme="majorBidi"/>
                <w:sz w:val="30"/>
                <w:szCs w:val="30"/>
              </w:rPr>
              <w:t>2</w:t>
            </w:r>
            <w:r w:rsidRPr="00C20284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KPMG Logo" w:hAnsiTheme="majorBidi"/>
                <w:sz w:val="30"/>
                <w:szCs w:val="30"/>
              </w:rPr>
              <w:t>30</w:t>
            </w:r>
          </w:p>
        </w:tc>
        <w:tc>
          <w:tcPr>
            <w:tcW w:w="630" w:type="dxa"/>
            <w:shd w:val="clear" w:color="auto" w:fill="auto"/>
          </w:tcPr>
          <w:p w14:paraId="76B466DF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64A27A50" w14:textId="77777777" w:rsidTr="00387CAF">
        <w:tc>
          <w:tcPr>
            <w:tcW w:w="7290" w:type="dxa"/>
          </w:tcPr>
          <w:p w14:paraId="5BFCA258" w14:textId="77777777" w:rsidR="006C72E9" w:rsidRPr="00C20284" w:rsidRDefault="006C72E9" w:rsidP="00387CAF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30" w:type="dxa"/>
            <w:shd w:val="clear" w:color="auto" w:fill="auto"/>
          </w:tcPr>
          <w:p w14:paraId="05ECEFBA" w14:textId="77777777" w:rsidR="006C72E9" w:rsidRPr="00C20284" w:rsidRDefault="006C72E9" w:rsidP="00387C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KPMG Logo" w:hAnsiTheme="majorBidi"/>
                <w:sz w:val="30"/>
                <w:szCs w:val="30"/>
              </w:rPr>
              <w:t>2</w:t>
            </w:r>
            <w:r w:rsidRPr="00C20284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KPMG Logo" w:hAnsiTheme="majorBidi"/>
                <w:sz w:val="30"/>
                <w:szCs w:val="30"/>
              </w:rPr>
              <w:t>20</w:t>
            </w:r>
          </w:p>
        </w:tc>
        <w:tc>
          <w:tcPr>
            <w:tcW w:w="630" w:type="dxa"/>
            <w:shd w:val="clear" w:color="auto" w:fill="auto"/>
          </w:tcPr>
          <w:p w14:paraId="6DB5704F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4F6A5C80" w14:textId="77777777" w:rsidTr="00387CAF">
        <w:tc>
          <w:tcPr>
            <w:tcW w:w="7290" w:type="dxa"/>
          </w:tcPr>
          <w:p w14:paraId="483B3364" w14:textId="77777777" w:rsidR="006C72E9" w:rsidRPr="00C20284" w:rsidRDefault="006C72E9" w:rsidP="00387CAF">
            <w:pPr>
              <w:pStyle w:val="BodyText2"/>
              <w:tabs>
                <w:tab w:val="left" w:pos="450"/>
                <w:tab w:val="left" w:pos="990"/>
              </w:tabs>
              <w:ind w:left="450" w:right="47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222F657D" w14:textId="77777777" w:rsidR="006C72E9" w:rsidRPr="00C20284" w:rsidRDefault="006C72E9" w:rsidP="00387C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eastAsia="KPMG Logo" w:hAnsiTheme="majorBidi"/>
                <w:sz w:val="30"/>
                <w:szCs w:val="30"/>
              </w:rPr>
              <w:t>2</w:t>
            </w:r>
            <w:r w:rsidRPr="00C20284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eastAsia="KPMG Logo" w:hAnsiTheme="majorBidi"/>
                <w:sz w:val="30"/>
                <w:szCs w:val="30"/>
              </w:rPr>
              <w:t>25</w:t>
            </w:r>
          </w:p>
        </w:tc>
        <w:tc>
          <w:tcPr>
            <w:tcW w:w="630" w:type="dxa"/>
            <w:shd w:val="clear" w:color="auto" w:fill="auto"/>
          </w:tcPr>
          <w:p w14:paraId="0F551DF1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E6B6BF3" w14:textId="77777777" w:rsidR="006C72E9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A190DC3" w14:textId="77777777" w:rsidR="006C72E9" w:rsidRPr="000840F7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0840F7">
        <w:rPr>
          <w:rFonts w:cstheme="majorBidi"/>
          <w:i/>
          <w:iCs/>
          <w:szCs w:val="30"/>
          <w:cs/>
        </w:rPr>
        <w:t>ค่าความนิยม</w:t>
      </w:r>
    </w:p>
    <w:p w14:paraId="6E31CC6D" w14:textId="77777777" w:rsidR="006C72E9" w:rsidRPr="003067AA" w:rsidRDefault="006C72E9" w:rsidP="006C72E9">
      <w:pPr>
        <w:rPr>
          <w:rFonts w:asciiTheme="majorBidi" w:hAnsiTheme="majorBidi" w:cstheme="majorBidi"/>
        </w:rPr>
      </w:pPr>
    </w:p>
    <w:p w14:paraId="077C6298" w14:textId="77777777" w:rsidR="006C72E9" w:rsidRPr="000840F7" w:rsidRDefault="006C72E9" w:rsidP="00602C0A">
      <w:pPr>
        <w:pStyle w:val="BodyText2"/>
        <w:tabs>
          <w:tab w:val="left" w:pos="450"/>
          <w:tab w:val="left" w:pos="990"/>
        </w:tabs>
        <w:ind w:left="450" w:right="-18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ค่าความนิยมวัดมูลค่าด้วยวิธีราคาทุนสุทธิจากผลขาดทุน</w:t>
      </w:r>
      <w:r w:rsidRPr="000840F7">
        <w:rPr>
          <w:rFonts w:asciiTheme="majorBidi" w:hAnsiTheme="majorBidi" w:cstheme="majorBidi"/>
          <w:sz w:val="30"/>
          <w:szCs w:val="30"/>
          <w:cs/>
        </w:rPr>
        <w:t>จาก</w:t>
      </w: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การด้อยค่าสะสม </w:t>
      </w:r>
      <w:r w:rsidRPr="000840F7">
        <w:rPr>
          <w:rFonts w:asciiTheme="majorBidi" w:hAnsiTheme="majorBidi" w:cstheme="majorBidi"/>
          <w:spacing w:val="-4"/>
          <w:sz w:val="30"/>
          <w:szCs w:val="30"/>
          <w:cs/>
        </w:rPr>
        <w:t>ส่วนค่าความนิยมที่เกี่ยวกับบริษัทร่วมและการร่วมค้าแสดงรวมเป็นส่วนหนึ่งของมูลค่าตามบัญชีของเงินลงทุนในบริษัทร่วมและการร่วมค้า</w:t>
      </w:r>
    </w:p>
    <w:p w14:paraId="49DF1166" w14:textId="302462D0" w:rsidR="000C23D5" w:rsidRDefault="000C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DAB4808" w14:textId="77777777" w:rsidR="006C72E9" w:rsidRPr="000840F7" w:rsidRDefault="006C72E9" w:rsidP="006C72E9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0840F7">
        <w:rPr>
          <w:rFonts w:cstheme="majorBidi" w:hint="cs"/>
          <w:i/>
          <w:iCs/>
          <w:szCs w:val="30"/>
          <w:cs/>
        </w:rPr>
        <w:lastRenderedPageBreak/>
        <w:t>รายจ่ายในการวิจัยและพัฒนา</w:t>
      </w:r>
    </w:p>
    <w:p w14:paraId="7EF70370" w14:textId="77777777" w:rsidR="006C72E9" w:rsidRPr="000840F7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54BEA27" w14:textId="77777777" w:rsidR="006C72E9" w:rsidRPr="000840F7" w:rsidRDefault="006C72E9" w:rsidP="00602C0A">
      <w:pPr>
        <w:pStyle w:val="BodyText2"/>
        <w:tabs>
          <w:tab w:val="left" w:pos="450"/>
          <w:tab w:val="left" w:pos="990"/>
        </w:tabs>
        <w:ind w:left="450" w:right="-18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รายจ่ายที่เกิดจากการพัฒนา</w:t>
      </w:r>
      <w:r w:rsidRPr="000840F7">
        <w:rPr>
          <w:rFonts w:asciiTheme="majorBidi" w:eastAsia="BrowalliaUPC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2C62CDC9" w14:textId="77777777" w:rsidR="006C72E9" w:rsidRPr="00083241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657D55E9" w14:textId="77777777" w:rsidR="006C72E9" w:rsidRDefault="006C72E9" w:rsidP="00602C0A">
      <w:pPr>
        <w:pStyle w:val="BodyText2"/>
        <w:tabs>
          <w:tab w:val="left" w:pos="450"/>
          <w:tab w:val="left" w:pos="990"/>
        </w:tabs>
        <w:ind w:left="450" w:right="-18" w:firstLine="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34EE1564" w14:textId="1DD4DB29" w:rsidR="006C72E9" w:rsidRPr="006A6189" w:rsidRDefault="008F7384" w:rsidP="00C46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Theme="majorBidi" w:hAnsiTheme="majorBidi" w:cstheme="majorBidi"/>
          <w:b/>
          <w:bCs/>
          <w:i/>
          <w:iCs/>
          <w:szCs w:val="30"/>
        </w:rPr>
      </w:pPr>
      <w:r w:rsidRPr="006A618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6A61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ฑ</w:t>
      </w:r>
      <w:r w:rsidR="0053394B" w:rsidRPr="006A61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</w:t>
      </w:r>
      <w:r w:rsidR="0053394B" w:rsidRPr="006A618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609F0" w:rsidRPr="006A618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609F0" w:rsidRPr="006A618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6C72E9" w:rsidRPr="006A61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สินทรัพย์ไม่มีตัวตนอื่น</w:t>
      </w:r>
    </w:p>
    <w:p w14:paraId="2CB77944" w14:textId="77777777" w:rsidR="006C72E9" w:rsidRPr="000840F7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5B3FAAD" w14:textId="77777777" w:rsidR="006C72E9" w:rsidRDefault="006C72E9" w:rsidP="006C72E9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B33594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ที่กลุ่มบริษัทซื้อมาและมีอายุการให้ประโยชน์จำกัด วัดมูลค่าด้วยราคาทุนหักค่าตัดจำหน่าย</w:t>
      </w:r>
      <w:r>
        <w:rPr>
          <w:rFonts w:asciiTheme="majorBidi" w:hAnsiTheme="majorBidi" w:cstheme="majorBidi"/>
          <w:sz w:val="30"/>
          <w:szCs w:val="30"/>
          <w:cs/>
        </w:rPr>
        <w:t>สะสมและ</w:t>
      </w:r>
      <w:r>
        <w:rPr>
          <w:rFonts w:asciiTheme="majorBidi" w:hAnsiTheme="majorBidi" w:cstheme="majorBidi" w:hint="cs"/>
          <w:sz w:val="30"/>
          <w:szCs w:val="30"/>
          <w:cs/>
        </w:rPr>
        <w:t>ผล</w:t>
      </w:r>
      <w:r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>
        <w:rPr>
          <w:rFonts w:asciiTheme="majorBidi" w:hAnsiTheme="majorBidi" w:cstheme="majorBidi" w:hint="cs"/>
          <w:sz w:val="30"/>
          <w:szCs w:val="30"/>
          <w:cs/>
        </w:rPr>
        <w:t>สะสม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34A47193" w14:textId="77777777" w:rsidR="006C72E9" w:rsidRDefault="006C72E9" w:rsidP="006C72E9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23A5ED1F" w14:textId="77777777" w:rsidR="006C72E9" w:rsidRPr="00F8674E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93574064"/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2F867423" w14:textId="77777777" w:rsidR="006C72E9" w:rsidRPr="000C23D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</w:rPr>
      </w:pPr>
    </w:p>
    <w:p w14:paraId="54222D31" w14:textId="172E7822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ค่าตัดจำหน่ายที่รับรู้ในกำไรหรือขาดทุนคำนวณโดยวิธีเส้นตรงตามระยะเวลาที่คาดว่าจะได้รับประโยชน์จากสินทรัพย์ไม่มีตัวตน ซึ่งไม่รวมค่า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ความนิยมและ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สินทรัพย์ไม่มีตัวตนที่อายุการให้ประโยชน์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ไม่ทราบ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แน่นอน โดยเริ่ม</w:t>
      </w:r>
      <w:r w:rsidRPr="003067AA">
        <w:rPr>
          <w:rFonts w:asciiTheme="majorBidi" w:hAnsiTheme="majorBidi" w:cstheme="majorBidi"/>
          <w:sz w:val="30"/>
          <w:szCs w:val="30"/>
          <w:cs/>
        </w:rPr>
        <w:t>ตัดจำหน่ายสินทรัพย์ไม่มีตัวตนเมื่อสินทรัพย์นั้นพร้อมที่จะให้ประโยชน์</w:t>
      </w:r>
      <w:bookmarkEnd w:id="3"/>
      <w:r w:rsidR="006F5A2C" w:rsidRPr="003067AA">
        <w:rPr>
          <w:rFonts w:asciiTheme="majorBidi" w:hAnsiTheme="majorBidi" w:cstheme="majorBidi"/>
          <w:sz w:val="30"/>
          <w:szCs w:val="30"/>
        </w:rPr>
        <w:t xml:space="preserve"> </w:t>
      </w:r>
    </w:p>
    <w:p w14:paraId="3E2C9FC5" w14:textId="77777777" w:rsidR="006C72E9" w:rsidRPr="003067AA" w:rsidRDefault="006C72E9" w:rsidP="006C72E9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0FA22C8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71520CF" w14:textId="77777777" w:rsidR="006C72E9" w:rsidRPr="000C23D5" w:rsidRDefault="006C72E9" w:rsidP="006C72E9">
      <w:pPr>
        <w:spacing w:line="240" w:lineRule="auto"/>
        <w:rPr>
          <w:rFonts w:asciiTheme="majorBidi" w:hAnsiTheme="majorBidi" w:cstheme="majorBidi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28"/>
        <w:gridCol w:w="4230"/>
        <w:gridCol w:w="567"/>
      </w:tblGrid>
      <w:tr w:rsidR="006C72E9" w:rsidRPr="00C20284" w14:paraId="3AE45DB0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709869FB" w14:textId="77777777" w:rsidR="006C72E9" w:rsidRPr="00C20284" w:rsidRDefault="006C72E9" w:rsidP="00387CAF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ค่าพัฒนาระบบงาน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226B8A6" w14:textId="77777777" w:rsidR="006C72E9" w:rsidRPr="000F18A9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18A9">
              <w:rPr>
                <w:rFonts w:asciiTheme="majorBidi" w:hAnsiTheme="majorBidi"/>
                <w:sz w:val="30"/>
                <w:szCs w:val="30"/>
              </w:rPr>
              <w:t>3</w:t>
            </w:r>
            <w:r w:rsidRPr="000F1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18A9">
              <w:rPr>
                <w:rFonts w:asciiTheme="majorBidi" w:hAnsiTheme="majorBidi"/>
                <w:sz w:val="30"/>
                <w:szCs w:val="30"/>
              </w:rPr>
              <w:t>20</w:t>
            </w:r>
            <w:r w:rsidRPr="000F1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867286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28D822BE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65EB0F10" w14:textId="77777777" w:rsidR="006C72E9" w:rsidRPr="00C20284" w:rsidRDefault="006C72E9" w:rsidP="00387CAF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ค่าลิขสิทธิ์การใช้ซอฟต์แวร์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5ADC8C2" w14:textId="77777777" w:rsidR="006C72E9" w:rsidRPr="000F18A9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18A9">
              <w:rPr>
                <w:rFonts w:asciiTheme="majorBidi" w:hAnsiTheme="majorBidi"/>
                <w:sz w:val="30"/>
                <w:szCs w:val="30"/>
              </w:rPr>
              <w:t>3</w:t>
            </w:r>
            <w:r w:rsidRPr="000F1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18A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18A9">
              <w:rPr>
                <w:rFonts w:asciiTheme="majorBidi" w:hAnsiTheme="majorBidi"/>
                <w:sz w:val="30"/>
                <w:szCs w:val="30"/>
              </w:rPr>
              <w:t>20</w:t>
            </w:r>
            <w:r w:rsidRPr="000F1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FB7C30" w14:textId="77777777" w:rsidR="006C72E9" w:rsidRPr="00C20284" w:rsidRDefault="006C72E9" w:rsidP="00387C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70B61702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06B99CAF" w14:textId="77777777" w:rsidR="006C72E9" w:rsidRPr="00C20284" w:rsidRDefault="006C72E9" w:rsidP="00387CAF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4797" w:type="dxa"/>
            <w:gridSpan w:val="2"/>
            <w:shd w:val="clear" w:color="auto" w:fill="auto"/>
            <w:vAlign w:val="center"/>
          </w:tcPr>
          <w:p w14:paraId="19BC87E5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และอายุการให้ประโยชน์ไม่ทราบแน่นอน</w:t>
            </w:r>
          </w:p>
        </w:tc>
      </w:tr>
      <w:tr w:rsidR="006C72E9" w:rsidRPr="00C20284" w14:paraId="41B7589D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149D981F" w14:textId="77777777" w:rsidR="006C72E9" w:rsidRPr="00C20284" w:rsidRDefault="006C72E9" w:rsidP="00387CAF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CE1A26B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10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20D5CF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7953DE2B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31CF66F6" w14:textId="77777777" w:rsidR="006C72E9" w:rsidRPr="00C20284" w:rsidRDefault="006C72E9" w:rsidP="00387CAF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ต้นทุนการพัฒนาผลิตภัณฑ์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CADC2BB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47832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C20284" w14:paraId="62836CB1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217F06D1" w14:textId="77777777" w:rsidR="006C72E9" w:rsidRPr="00C20284" w:rsidRDefault="006C72E9" w:rsidP="00387CAF">
            <w:pPr>
              <w:tabs>
                <w:tab w:val="left" w:pos="72"/>
                <w:tab w:val="left" w:pos="540"/>
              </w:tabs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ค่าสิทธิการใช้เครื่องหมายการค้า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13548AF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2235D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740A395" w14:textId="1D388B26" w:rsidR="006C72E9" w:rsidRPr="006A6189" w:rsidRDefault="006C72E9" w:rsidP="00DF525A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360"/>
        <w:rPr>
          <w:rFonts w:cstheme="majorBidi"/>
          <w:i/>
          <w:iCs/>
          <w:szCs w:val="30"/>
        </w:rPr>
      </w:pPr>
      <w:r w:rsidRPr="006A6189">
        <w:rPr>
          <w:rFonts w:cstheme="majorBidi"/>
          <w:i/>
          <w:iCs/>
          <w:szCs w:val="30"/>
          <w:cs/>
        </w:rPr>
        <w:lastRenderedPageBreak/>
        <w:t>สัญญาเช่า</w:t>
      </w:r>
    </w:p>
    <w:p w14:paraId="15D068CB" w14:textId="77777777" w:rsidR="006C72E9" w:rsidRPr="00C20284" w:rsidRDefault="006C72E9" w:rsidP="006C72E9">
      <w:pPr>
        <w:spacing w:line="240" w:lineRule="auto"/>
        <w:ind w:left="53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0E92B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ณ วันเริ่มต้นของสัญญากลุ่มบริษัท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8175E99" w14:textId="61BAA2EC" w:rsidR="00BF5E84" w:rsidRPr="000840F7" w:rsidRDefault="006C72E9" w:rsidP="007E7023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  <w:cs/>
        </w:rPr>
      </w:pPr>
      <w:r w:rsidRPr="000840F7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12BCEECA" w14:textId="77777777" w:rsidR="006C72E9" w:rsidRPr="000840F7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840F7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5216D0F" w14:textId="77777777" w:rsidR="006C72E9" w:rsidRPr="000840F7" w:rsidRDefault="006C72E9" w:rsidP="006C72E9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1C2B3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84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กลุ่มบริษัทจะปันส่วนสิ่งตอบแทนที่ต้องจ่ายตามราคาขายที่เป็นเอกเทศของแต่ละส่วนประกอบ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7771662" w14:textId="0154079F" w:rsidR="006C72E9" w:rsidRPr="00AD47E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กลุ่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ยกเว้นสัญญาเช่าที่อายุสัญญาเช่า สิ้นสุดภายใน </w:t>
      </w:r>
      <w:r>
        <w:rPr>
          <w:rFonts w:asciiTheme="majorBidi" w:hAnsiTheme="majorBidi"/>
          <w:sz w:val="30"/>
          <w:szCs w:val="30"/>
        </w:rPr>
        <w:t xml:space="preserve">12 </w:t>
      </w:r>
      <w:r w:rsidR="000128D3">
        <w:rPr>
          <w:rFonts w:asciiTheme="majorBidi" w:hAnsiTheme="majorBidi" w:hint="cs"/>
          <w:sz w:val="30"/>
          <w:szCs w:val="30"/>
          <w:cs/>
        </w:rPr>
        <w:t>เดือน</w:t>
      </w:r>
      <w:r w:rsidRPr="003067AA">
        <w:rPr>
          <w:rFonts w:asciiTheme="majorBidi" w:hAnsiTheme="majorBidi" w:cstheme="majorBidi"/>
          <w:sz w:val="30"/>
          <w:szCs w:val="30"/>
          <w:cs/>
        </w:rPr>
        <w:t>หรือสินทรัพย์อ้างอิงที่มีมูลค่าต่ำ จะรับรู้เป็นค่าใช้จ่ายโดยวิธีเส้นตรงตลอดอายุสัญญาเช่า</w:t>
      </w:r>
    </w:p>
    <w:p w14:paraId="1EA280C6" w14:textId="77777777" w:rsidR="006C72E9" w:rsidRPr="00367ADF" w:rsidRDefault="006C72E9" w:rsidP="006C72E9">
      <w:pPr>
        <w:pStyle w:val="BodyText2"/>
        <w:rPr>
          <w:rFonts w:asciiTheme="majorBidi" w:hAnsiTheme="majorBidi" w:cstheme="majorBidi"/>
          <w:b/>
          <w:sz w:val="30"/>
          <w:szCs w:val="30"/>
          <w:cs/>
        </w:rPr>
      </w:pPr>
    </w:p>
    <w:p w14:paraId="5B32F73B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</w:t>
      </w:r>
      <w:r w:rsidRPr="000840F7">
        <w:rPr>
          <w:rFonts w:asciiTheme="majorBidi" w:hAnsiTheme="majorBidi" w:cstheme="majorBidi" w:hint="cs"/>
          <w:b/>
          <w:sz w:val="30"/>
          <w:szCs w:val="30"/>
          <w:cs/>
        </w:rPr>
        <w:t xml:space="preserve">กับสินทรัพย์และอุปกรณ์ที่เกี่ยวข้อง </w:t>
      </w:r>
    </w:p>
    <w:p w14:paraId="4D438154" w14:textId="77777777" w:rsidR="006C72E9" w:rsidRPr="000840F7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</w:p>
    <w:p w14:paraId="31C546C3" w14:textId="77777777" w:rsidR="006C72E9" w:rsidRPr="000840F7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3067AA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840F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838791C" w14:textId="736726B0" w:rsidR="000C23D5" w:rsidRDefault="000C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298B11F2" w14:textId="49DB42E4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840F7">
        <w:rPr>
          <w:rFonts w:asciiTheme="majorBidi" w:hAnsiTheme="majorBidi" w:cstheme="majorBidi" w:hint="cs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>สัญญาเช่าหรือมีการเปลี่ยนแปลงการประเมินการเลือกใช้สิทธิที่ระบุในสัญญาเช่า</w:t>
      </w:r>
      <w:r w:rsidRPr="000840F7">
        <w:rPr>
          <w:rFonts w:asciiTheme="majorBidi" w:hAnsiTheme="majorBidi" w:cstheme="majorBidi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6F48E5" w:rsidRPr="007F71DF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D468C3" w:rsidRPr="007F71DF">
        <w:rPr>
          <w:rFonts w:asciiTheme="majorBidi" w:hAnsiTheme="majorBidi" w:cstheme="majorBidi"/>
          <w:b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73C449C" w14:textId="77777777" w:rsidR="006C72E9" w:rsidRPr="007F71DF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b/>
          <w:sz w:val="30"/>
          <w:szCs w:val="30"/>
        </w:rPr>
      </w:pPr>
    </w:p>
    <w:p w14:paraId="3E20EA64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FCCD061" w14:textId="77777777" w:rsidR="006C72E9" w:rsidRPr="00C20284" w:rsidRDefault="006C72E9" w:rsidP="006C72E9">
      <w:pPr>
        <w:pStyle w:val="BodyText"/>
        <w:spacing w:after="0"/>
        <w:ind w:left="36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F62C8BE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067AA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663F2BC" w14:textId="77777777" w:rsidR="000C23D5" w:rsidRDefault="000C23D5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F775B" w14:textId="0583A52A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2761F99B" w14:textId="77777777" w:rsidR="00C2481F" w:rsidRPr="003067AA" w:rsidRDefault="00C2481F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12986D" w14:textId="62968000" w:rsidR="006C72E9" w:rsidRPr="00564CA5" w:rsidRDefault="006C72E9" w:rsidP="006C72E9">
      <w:pPr>
        <w:pStyle w:val="ListParagraph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64CA5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</w:t>
      </w:r>
      <w:r w:rsidRPr="00564CA5">
        <w:rPr>
          <w:rFonts w:asciiTheme="majorBidi" w:hAnsiTheme="majorBidi" w:cstheme="majorBidi" w:hint="cs"/>
          <w:b/>
          <w:sz w:val="30"/>
          <w:szCs w:val="30"/>
          <w:cs/>
        </w:rPr>
        <w:t>รายการลูกหนี้สัญญาเช่าตามที่เปิดเผยในหมายเหตุข้อ</w:t>
      </w:r>
      <w:r w:rsidRPr="00564CA5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CD52D1">
        <w:rPr>
          <w:rFonts w:asciiTheme="majorBidi" w:hAnsiTheme="majorBidi" w:cstheme="majorBidi"/>
          <w:bCs/>
          <w:sz w:val="30"/>
          <w:szCs w:val="30"/>
        </w:rPr>
        <w:t>4</w:t>
      </w:r>
      <w:r w:rsidRPr="00564CA5">
        <w:rPr>
          <w:rFonts w:asciiTheme="majorBidi" w:hAnsiTheme="majorBidi" w:cstheme="majorBidi" w:hint="cs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64CA5">
        <w:rPr>
          <w:rFonts w:asciiTheme="majorBidi" w:hAnsiTheme="majorBidi" w:cstheme="majorBidi" w:hint="cs"/>
          <w:sz w:val="30"/>
          <w:szCs w:val="30"/>
          <w:cs/>
        </w:rPr>
        <w:t>)</w:t>
      </w:r>
      <w:r w:rsidRPr="00564CA5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5B6E7A8B" w14:textId="77777777" w:rsidR="006C72E9" w:rsidRPr="005777F1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38600462" w14:textId="77777777" w:rsidR="006C72E9" w:rsidRPr="006A6189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</w:rPr>
      </w:pPr>
      <w:bookmarkStart w:id="4" w:name="_Hlk62467038"/>
      <w:r w:rsidRPr="006A6189">
        <w:rPr>
          <w:rFonts w:cstheme="majorBidi"/>
          <w:i/>
          <w:iCs/>
          <w:szCs w:val="30"/>
          <w:cs/>
        </w:rPr>
        <w:t>การด้อยค่าสินทรัพย์ที่ไม่ใช่สินทรัพย์ทางการเงิน</w:t>
      </w:r>
    </w:p>
    <w:p w14:paraId="5694EDEE" w14:textId="77777777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8A47F" w14:textId="77777777" w:rsidR="006C72E9" w:rsidRPr="00C20284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714B583A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49CD5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eastAsiaTheme="minorHAnsi" w:hAnsiTheme="majorBidi" w:cstheme="majorBidi"/>
          <w:sz w:val="30"/>
          <w:szCs w:val="30"/>
          <w:cs/>
        </w:rPr>
        <w:lastRenderedPageBreak/>
        <w:t>ขาดทุนจากการด้อยค่า</w:t>
      </w:r>
      <w:r w:rsidRPr="000840F7">
        <w:rPr>
          <w:rFonts w:asciiTheme="majorBidi" w:eastAsiaTheme="minorHAnsi" w:hAnsiTheme="majorBidi" w:cstheme="majorBidi"/>
          <w:sz w:val="30"/>
          <w:szCs w:val="30"/>
          <w:cs/>
        </w:rPr>
        <w:t>รับรู้ในกำไรหรือขาดทุนเมื่อ</w:t>
      </w:r>
      <w:r w:rsidRPr="00C20284">
        <w:rPr>
          <w:rFonts w:asciiTheme="majorBidi" w:eastAsiaTheme="minorHAnsi" w:hAnsiTheme="majorBidi" w:cstheme="majorBidi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มูลค่าตามบัญชีของสินทรัพย์หรือมูลค่าตามบัญชีของหน่วยสินทรัพย์ที่ก่อให้เกิดเงิน</w:t>
      </w:r>
      <w:r w:rsidRPr="00C20284">
        <w:rPr>
          <w:rFonts w:asciiTheme="majorBidi" w:hAnsiTheme="majorBidi" w:cstheme="majorBidi"/>
          <w:sz w:val="30"/>
          <w:szCs w:val="30"/>
          <w:cs/>
        </w:rPr>
        <w:t>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C20284">
        <w:rPr>
          <w:rFonts w:asciiTheme="majorBidi" w:hAnsiTheme="majorBidi" w:cstheme="majorBidi"/>
          <w:sz w:val="30"/>
          <w:szCs w:val="30"/>
          <w:cs/>
        </w:rPr>
        <w:t>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B1B58C8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</w:p>
    <w:p w14:paraId="588A58EE" w14:textId="28FD5E6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  <w:r>
        <w:rPr>
          <w:rFonts w:asciiTheme="majorBidi" w:eastAsia="BrowalliaUPC" w:hAnsiTheme="majorBidi" w:cstheme="majorBidi" w:hint="cs"/>
          <w:iCs/>
          <w:sz w:val="30"/>
          <w:szCs w:val="30"/>
          <w:cs/>
        </w:rPr>
        <w:t>การคำนวณ</w:t>
      </w:r>
      <w:r>
        <w:rPr>
          <w:rFonts w:asciiTheme="majorBidi" w:eastAsia="BrowalliaUPC" w:hAnsiTheme="majorBidi" w:cstheme="majorBidi"/>
          <w:iCs/>
          <w:sz w:val="30"/>
          <w:szCs w:val="30"/>
          <w:cs/>
        </w:rPr>
        <w:t>มูลค่าที่คาดว่าจะได้รับคืน</w:t>
      </w:r>
    </w:p>
    <w:p w14:paraId="4E828212" w14:textId="77777777" w:rsidR="006C72E9" w:rsidRDefault="006C72E9" w:rsidP="006C72E9">
      <w:pPr>
        <w:ind w:left="54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</w:p>
    <w:p w14:paraId="7FC4BDAF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C20284">
        <w:rPr>
          <w:rFonts w:asciiTheme="majorBidi" w:eastAsia="BrowalliaUPC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06A1CD2" w14:textId="77777777" w:rsidR="00B53B6E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</w:p>
    <w:p w14:paraId="1F654BB8" w14:textId="150AF51D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  <w:r>
        <w:rPr>
          <w:rFonts w:asciiTheme="majorBidi" w:eastAsia="BrowalliaUPC" w:hAnsiTheme="majorBidi" w:cstheme="majorBidi" w:hint="cs"/>
          <w:iCs/>
          <w:sz w:val="30"/>
          <w:szCs w:val="30"/>
          <w:cs/>
        </w:rPr>
        <w:t>การกลับรายการด้อยค่า</w:t>
      </w:r>
    </w:p>
    <w:p w14:paraId="0C1687DF" w14:textId="77777777" w:rsidR="006C72E9" w:rsidRDefault="006C72E9" w:rsidP="006C72E9">
      <w:pPr>
        <w:tabs>
          <w:tab w:val="left" w:pos="540"/>
        </w:tabs>
        <w:ind w:left="360"/>
        <w:jc w:val="both"/>
        <w:rPr>
          <w:rFonts w:asciiTheme="majorBidi" w:hAnsiTheme="majorBidi" w:cstheme="majorBidi"/>
          <w:sz w:val="30"/>
          <w:szCs w:val="30"/>
        </w:rPr>
      </w:pPr>
    </w:p>
    <w:p w14:paraId="57672810" w14:textId="77777777" w:rsidR="006C72E9" w:rsidRPr="00C20284" w:rsidRDefault="006C72E9" w:rsidP="006C72E9">
      <w:pPr>
        <w:ind w:left="450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ขาดทุนจากการด้อยค่า</w:t>
      </w:r>
      <w:r w:rsidRPr="003067AA" w:rsidDel="00D002D8">
        <w:rPr>
          <w:rFonts w:asciiTheme="majorBidi" w:eastAsia="BrowalliaUPC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ของสินทรัพย์</w:t>
      </w:r>
      <w:r w:rsidRPr="003067AA">
        <w:rPr>
          <w:rFonts w:asciiTheme="majorBidi" w:eastAsia="BrowalliaUPC" w:hAnsiTheme="majorBidi" w:cstheme="majorBidi" w:hint="cs"/>
          <w:sz w:val="30"/>
          <w:szCs w:val="30"/>
          <w:cs/>
        </w:rPr>
        <w:t>ที่เคยรับรู้ในงวดก่อน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3067AA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3067AA">
        <w:rPr>
          <w:rFonts w:asciiTheme="majorBidi" w:hAnsiTheme="majorBidi" w:cstheme="majorBidi"/>
          <w:sz w:val="22"/>
          <w:szCs w:val="28"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2B78D48A" w14:textId="77777777" w:rsidR="006C72E9" w:rsidRPr="00C20284" w:rsidRDefault="006C72E9" w:rsidP="006C72E9">
      <w:pPr>
        <w:ind w:left="450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bookmarkEnd w:id="4"/>
    <w:p w14:paraId="557E8D18" w14:textId="77777777" w:rsidR="006C72E9" w:rsidRPr="006A6189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680"/>
          <w:tab w:val="clear" w:pos="907"/>
          <w:tab w:val="left" w:pos="1080"/>
        </w:tabs>
        <w:ind w:left="540" w:hanging="540"/>
        <w:rPr>
          <w:rFonts w:cstheme="majorBidi"/>
          <w:b w:val="0"/>
          <w:bCs w:val="0"/>
          <w:i/>
          <w:iCs/>
          <w:szCs w:val="30"/>
        </w:rPr>
      </w:pPr>
      <w:r w:rsidRPr="006A6189">
        <w:rPr>
          <w:rFonts w:cstheme="majorBidi"/>
          <w:i/>
          <w:iCs/>
          <w:szCs w:val="30"/>
          <w:cs/>
        </w:rPr>
        <w:t>หนี้สินที่เกิดจากสัญญา</w:t>
      </w:r>
    </w:p>
    <w:p w14:paraId="72F7BF30" w14:textId="77777777" w:rsidR="006C72E9" w:rsidRPr="00C20284" w:rsidRDefault="006C72E9" w:rsidP="006C72E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56E7CBD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AB43282" w14:textId="61E08279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FA4228" w14:textId="27C8EF72" w:rsidR="00B53B6E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96A614" w14:textId="486E39E9" w:rsidR="00B53B6E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B08805" w14:textId="5A5F02A1" w:rsidR="00B53B6E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F4BA07" w14:textId="77777777" w:rsidR="00B53B6E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E026285" w14:textId="77777777" w:rsidR="006C72E9" w:rsidRPr="006A6189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6A6189">
        <w:rPr>
          <w:rFonts w:cstheme="majorBidi"/>
          <w:i/>
          <w:iCs/>
          <w:szCs w:val="30"/>
          <w:cs/>
        </w:rPr>
        <w:lastRenderedPageBreak/>
        <w:t>ผลประโยชน์ของพนักงาน</w:t>
      </w:r>
    </w:p>
    <w:p w14:paraId="0C8A5220" w14:textId="77777777" w:rsidR="006C72E9" w:rsidRPr="00C20284" w:rsidRDefault="006C72E9" w:rsidP="006C72E9">
      <w:pPr>
        <w:tabs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17D45E1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 w:hint="cs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>
        <w:rPr>
          <w:rFonts w:asciiTheme="majorBidi" w:hAnsiTheme="majorBidi" w:cstheme="majorBidi" w:hint="cs"/>
          <w:iCs/>
          <w:sz w:val="30"/>
          <w:szCs w:val="30"/>
        </w:rPr>
        <w:t>-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โครงการสมทบเงิน</w:t>
      </w:r>
    </w:p>
    <w:p w14:paraId="2DEEA1AE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6BD5AFE" w14:textId="0C91425D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ภาระผูกพันตาม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0840F7">
        <w:rPr>
          <w:rFonts w:asciiTheme="majorBidi" w:hAnsiTheme="majorBidi" w:cstheme="majorBidi"/>
          <w:spacing w:val="-6"/>
          <w:sz w:val="30"/>
          <w:szCs w:val="30"/>
          <w:cs/>
        </w:rPr>
        <w:t>จะรับรู้เป็นค่าใช้จ่ายในกำไรหรือขาดทุนในรอบระยะเวลาที่พนักงานได้ทำงานให้</w:t>
      </w:r>
    </w:p>
    <w:p w14:paraId="3BAB9685" w14:textId="77777777" w:rsidR="00B53B6E" w:rsidRPr="000840F7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342460E" w14:textId="77777777" w:rsidR="006C72E9" w:rsidRPr="000840F7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840F7">
        <w:rPr>
          <w:rFonts w:asciiTheme="majorBidi" w:hAnsiTheme="majorBidi" w:cstheme="majorBidi" w:hint="cs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 w:rsidRPr="000840F7">
        <w:rPr>
          <w:rFonts w:asciiTheme="majorBidi" w:hAnsiTheme="majorBidi" w:cstheme="majorBidi" w:hint="cs"/>
          <w:iCs/>
          <w:sz w:val="30"/>
          <w:szCs w:val="30"/>
        </w:rPr>
        <w:t>-</w:t>
      </w:r>
      <w:r w:rsidRPr="000840F7">
        <w:rPr>
          <w:rFonts w:asciiTheme="majorBidi" w:hAnsiTheme="majorBidi" w:cstheme="majorBidi" w:hint="cs"/>
          <w:iCs/>
          <w:sz w:val="30"/>
          <w:szCs w:val="30"/>
          <w:cs/>
        </w:rPr>
        <w:t xml:space="preserve"> โครงการผลประโยชน์</w:t>
      </w:r>
    </w:p>
    <w:p w14:paraId="50867D19" w14:textId="77777777" w:rsidR="006C72E9" w:rsidRPr="000840F7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7A0538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840F7">
        <w:rPr>
          <w:rFonts w:asciiTheme="majorBidi" w:hAnsiTheme="majorBidi" w:cstheme="majorBidi"/>
          <w:i/>
          <w:sz w:val="30"/>
          <w:szCs w:val="30"/>
          <w:cs/>
        </w:rPr>
        <w:t>ภาระผูกพัน</w:t>
      </w:r>
      <w:r w:rsidRPr="003067AA">
        <w:rPr>
          <w:rFonts w:asciiTheme="majorBidi" w:hAnsiTheme="majorBidi" w:cstheme="majorBidi"/>
          <w:i/>
          <w:sz w:val="30"/>
          <w:szCs w:val="30"/>
          <w:cs/>
        </w:rPr>
        <w:t>สุทธิของกลุ่มบริษัท</w:t>
      </w:r>
      <w:r w:rsidRPr="000840F7">
        <w:rPr>
          <w:rFonts w:asciiTheme="majorBidi" w:hAnsiTheme="majorBidi" w:cstheme="majorBidi"/>
          <w:i/>
          <w:sz w:val="30"/>
          <w:szCs w:val="30"/>
          <w:cs/>
        </w:rPr>
        <w:t>ตามโครงการผลประโยชน์คำนวณโดยใช้เทคนิคจากการประมาณการตามหลักคณิตศาสตร์ประกันภัยเพื่อจัดทำประมาณการผลประโยชน์ในอนาคตที่เกิดจากการทำงานของพนักงานในงวดปัจจุบันและในงวดก่อนๆ แยก</w:t>
      </w:r>
      <w:r w:rsidRPr="00C20284">
        <w:rPr>
          <w:rFonts w:asciiTheme="majorBidi" w:hAnsiTheme="majorBidi" w:cstheme="majorBidi"/>
          <w:i/>
          <w:sz w:val="30"/>
          <w:szCs w:val="30"/>
          <w:cs/>
        </w:rPr>
        <w:t>ต่างหากเป็นรายโครงการ และคิดลดผลประโยชน์โดยใช้วิธีคิดลดแต่ละหน่วยที่ประมาณการไว้เพื่อกำหนดมูลค่าปัจจุบันของภาระผูกพันตามโครงการผลประโยชน์และต้นทุนบริการปัจจุบัน</w:t>
      </w:r>
      <w:r w:rsidRPr="00C20284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2E2706B8" w14:textId="77777777" w:rsidR="006C72E9" w:rsidRPr="00C20284" w:rsidRDefault="006C72E9" w:rsidP="006C72E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A397E5D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รับรู้กำไรขาดทุนจากการประมาณการตามหลักการคณิตศาสตร์ประกันภัยทั้งหมดที่เกิดขึ้นในกำไรขาดทุนเบ็ดเสร็จอื่น และรับรู้ค่าใช้จ่ายของโครงการผลประโยชน์ในกำไรหรือขาดทุน </w:t>
      </w:r>
    </w:p>
    <w:p w14:paraId="7AB16E21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3DAD89C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ที่เกี่ยวข้องกับการบริการในอดีต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30FD8D" w14:textId="77777777" w:rsidR="009471C5" w:rsidRDefault="009471C5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DB48C72" w14:textId="452E7AFC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ผลประโยชน์พนักงานเมื่อเลิกจ้าง</w:t>
      </w:r>
    </w:p>
    <w:p w14:paraId="127CDEF6" w14:textId="77777777" w:rsidR="006C72E9" w:rsidRDefault="006C72E9" w:rsidP="006C72E9">
      <w:pPr>
        <w:tabs>
          <w:tab w:val="left" w:pos="83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24C6C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ผลประโยชน์พนักงานเมื่อเลิกจ้างรับรู้เป็นค่าใช้จ่ายในกำไรหรือขาดทุนเมื่อวันใดวันหนึ่งต่อไปนี้เกิดขึ้นก่อน </w:t>
      </w:r>
    </w:p>
    <w:p w14:paraId="30BAA8E5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E34FC" w14:textId="77777777" w:rsidR="006C72E9" w:rsidRPr="00C20284" w:rsidRDefault="006C72E9" w:rsidP="006C72E9">
      <w:pPr>
        <w:numPr>
          <w:ilvl w:val="0"/>
          <w:numId w:val="7"/>
        </w:numPr>
        <w:spacing w:line="240" w:lineRule="auto"/>
        <w:ind w:left="108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  </w:t>
      </w:r>
    </w:p>
    <w:p w14:paraId="64734837" w14:textId="77777777" w:rsidR="006C72E9" w:rsidRPr="00C20284" w:rsidRDefault="006C72E9" w:rsidP="006C72E9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64750" w14:textId="77777777" w:rsidR="006C72E9" w:rsidRDefault="006C72E9" w:rsidP="006C72E9">
      <w:pPr>
        <w:numPr>
          <w:ilvl w:val="0"/>
          <w:numId w:val="7"/>
        </w:numPr>
        <w:spacing w:line="240" w:lineRule="auto"/>
        <w:ind w:left="108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เมื่อกลุ่มบริษัทรับรู้ต้นทุนสำหรับการปรับโครงสร้าง </w:t>
      </w:r>
    </w:p>
    <w:p w14:paraId="470AA007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A0FD2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green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9711B9">
        <w:rPr>
          <w:rFonts w:asciiTheme="majorBidi" w:hAnsiTheme="majorBidi"/>
          <w:sz w:val="30"/>
          <w:szCs w:val="30"/>
        </w:rPr>
        <w:t>12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002DDEFC" w14:textId="40BA30A7" w:rsidR="006C72E9" w:rsidRDefault="006C72E9" w:rsidP="006C72E9">
      <w:pPr>
        <w:tabs>
          <w:tab w:val="left" w:pos="832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E94352" w14:textId="2CC873A9" w:rsidR="00B53B6E" w:rsidRDefault="00B53B6E" w:rsidP="006C72E9">
      <w:pPr>
        <w:tabs>
          <w:tab w:val="left" w:pos="832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AD0080A" w14:textId="77777777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19D16511" w14:textId="77777777" w:rsidR="006C72E9" w:rsidRDefault="006C72E9" w:rsidP="006C72E9">
      <w:pPr>
        <w:tabs>
          <w:tab w:val="left" w:pos="83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F0197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ภาระผูกพันผลประโยชน์ระยะสั้นของพนักงานรับรู้เป็นค่าใช้จ่ายในกำไรหรือขาดทุนในรอบระยะเวลาที่พนักงานได้ทำงานให้</w:t>
      </w:r>
    </w:p>
    <w:p w14:paraId="6D8CAB1C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D4649" w14:textId="15503A75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หนี้สินรับรู้ด้วยมูลค่าที่คาดว่าจะจ่ายชำระหากกลุ่มบริษัทมีภาระผูกพันตามกฎหมายหรือภาระผูกพันโด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C20284">
        <w:rPr>
          <w:rFonts w:asciiTheme="majorBidi" w:hAnsiTheme="majorBidi" w:cstheme="majorBidi"/>
          <w:sz w:val="30"/>
          <w:szCs w:val="30"/>
          <w:cs/>
        </w:rPr>
        <w:t>อนุมา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20284">
        <w:rPr>
          <w:rFonts w:asciiTheme="majorBidi" w:hAnsiTheme="majorBidi" w:cstheme="majorBidi"/>
          <w:sz w:val="30"/>
          <w:szCs w:val="30"/>
          <w:cs/>
        </w:rPr>
        <w:t>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1DF45E3" w14:textId="77777777" w:rsidR="00B53B6E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AF94C" w14:textId="77777777" w:rsidR="006C72E9" w:rsidRPr="006A6189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6A6189">
        <w:rPr>
          <w:rFonts w:cstheme="majorBidi"/>
          <w:i/>
          <w:iCs/>
          <w:szCs w:val="30"/>
          <w:cs/>
        </w:rPr>
        <w:t>ประมาณการหนี้สิน</w:t>
      </w:r>
    </w:p>
    <w:p w14:paraId="40CADE82" w14:textId="77777777" w:rsidR="006C72E9" w:rsidRPr="00C20284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C6EB7B" w14:textId="737F57CE" w:rsidR="006C72E9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ที่เกิดขึ้นในอดีต และมีความเป็นไปได้ค่อนข้างแน่ตามประโยชน์เชิงเศรษฐกิจที่จะต้องจ่ายชำระหนี้ตามภาระผูกพันดังกล่าว  และสามารถประมาณจำนวนเงินภาระผูกพันดังกล่าวได้อย่างน่าเชื่อถือ ในกรณีที่ภาระผูกพันดังกล่าวมีจำนวนที่เป็นสาระสำคัญ ประมาณการหนี้สินจะเท่ากับกระแสเงินสดที่จะจ่ายในอนาคตที่คิดลดให้เป็นมูลค่าปัจจุบันโดยใช้อัตราคิดลด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77587E62" w14:textId="77777777" w:rsidR="000C23D5" w:rsidRDefault="000C23D5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430F6" w14:textId="77777777" w:rsidR="006C72E9" w:rsidRPr="006A6189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6A6189">
        <w:rPr>
          <w:rFonts w:cstheme="majorBidi"/>
          <w:i/>
          <w:iCs/>
          <w:szCs w:val="30"/>
          <w:cs/>
        </w:rPr>
        <w:t>หุ้นทุนซื้อคืน</w:t>
      </w:r>
    </w:p>
    <w:p w14:paraId="203740C2" w14:textId="77777777" w:rsidR="006C72E9" w:rsidRPr="00C20284" w:rsidRDefault="006C72E9" w:rsidP="006C72E9">
      <w:pPr>
        <w:tabs>
          <w:tab w:val="left" w:pos="540"/>
        </w:tabs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BC21D4" w14:textId="77777777" w:rsidR="006C72E9" w:rsidRPr="00C20284" w:rsidRDefault="006C72E9" w:rsidP="006C72E9">
      <w:pPr>
        <w:pStyle w:val="BodyText2"/>
        <w:tabs>
          <w:tab w:val="left" w:pos="450"/>
          <w:tab w:val="left" w:pos="990"/>
        </w:tabs>
        <w:ind w:left="450" w:right="9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หุ้นทุนซื้อคืนคือ หุ้นสามัญของบริษัทที่ถือโดยบริษัทย่อยซึ่งบันทึกด้วยมูลค่ายุติธรรม ณ วันที่ซื้อ และแสดงเป็นรายการหักในส่วนของผู้ถือหุ้นในงบการเงินรวม ในกรณีที่มีการจำหน่ายหุ้นสามัญของบริษัทที่ถือโดยบริษัทย่อย บริษัทจะรับรู้กำไรสุทธิจากภาษีที่เกี่ยวข้องจากการจำหน่ายหุ้นสามัญดังกล่าวเป็นส่วนเกินทุน และในกรณีที่ขาดทุนจะบันทึกขาดทุนสุทธิจากภาษีไปยังกำไรสะสมหลังจากที่หักยอดส่วนเกินทุนหมดแล้ว</w:t>
      </w:r>
    </w:p>
    <w:p w14:paraId="066A8335" w14:textId="77777777" w:rsidR="006C72E9" w:rsidRDefault="006C72E9" w:rsidP="006C72E9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383CC8" w14:textId="77777777" w:rsidR="006C72E9" w:rsidRPr="00EF5E1E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EF5E1E">
        <w:rPr>
          <w:rFonts w:cstheme="majorBidi"/>
          <w:i/>
          <w:iCs/>
          <w:szCs w:val="30"/>
          <w:cs/>
        </w:rPr>
        <w:t>การวัดมูลค่ายุติธรรม</w:t>
      </w:r>
    </w:p>
    <w:p w14:paraId="6B809BC9" w14:textId="77777777" w:rsidR="006C72E9" w:rsidRPr="00C20284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E56874" w14:textId="77777777" w:rsidR="006C72E9" w:rsidRPr="00C20284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EE4FC7C" w14:textId="77777777" w:rsidR="006C72E9" w:rsidRDefault="006C72E9" w:rsidP="006C72E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36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712CB" w14:textId="77777777" w:rsidR="006C72E9" w:rsidRPr="00C20284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C20284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7589EE2" w14:textId="77777777" w:rsidR="006C72E9" w:rsidRPr="00C02A6F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41339" w14:textId="77777777" w:rsidR="006C72E9" w:rsidRPr="00C20284" w:rsidRDefault="006C72E9" w:rsidP="006C72E9">
      <w:pPr>
        <w:numPr>
          <w:ilvl w:val="0"/>
          <w:numId w:val="5"/>
        </w:numPr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9711B9">
        <w:rPr>
          <w:rFonts w:asciiTheme="majorBidi" w:hAnsiTheme="majorBidi"/>
          <w:sz w:val="30"/>
          <w:szCs w:val="30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2BF26AB8" w14:textId="39F0F112" w:rsidR="006C72E9" w:rsidRPr="00C20284" w:rsidRDefault="006C72E9" w:rsidP="006C72E9">
      <w:pPr>
        <w:numPr>
          <w:ilvl w:val="0"/>
          <w:numId w:val="5"/>
        </w:numPr>
        <w:spacing w:line="240" w:lineRule="auto"/>
        <w:ind w:left="720" w:right="-7" w:hanging="27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ข้อมูลระดับ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11B9">
        <w:rPr>
          <w:rFonts w:asciiTheme="majorBidi" w:hAnsiTheme="majorBidi"/>
          <w:sz w:val="30"/>
          <w:szCs w:val="30"/>
        </w:rPr>
        <w:t>2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เป็นข้อมูลอื่นที่สังเกตได้โดยตรง หรือโดยอ้อมสำหรับสินทรัพย์หรือหนี้สินที่นอกเหนือจากราคาเสนอซื้อขายซึ่งรวมอยู่ในข้อมูลระดับ </w:t>
      </w:r>
      <w:r w:rsidR="00156EF9">
        <w:rPr>
          <w:rFonts w:asciiTheme="majorBidi" w:hAnsiTheme="majorBidi"/>
          <w:sz w:val="30"/>
          <w:szCs w:val="30"/>
        </w:rPr>
        <w:t>1</w:t>
      </w:r>
    </w:p>
    <w:p w14:paraId="0DF4D5BC" w14:textId="77777777" w:rsidR="006C72E9" w:rsidRPr="00C20284" w:rsidRDefault="006C72E9" w:rsidP="006C72E9">
      <w:pPr>
        <w:numPr>
          <w:ilvl w:val="0"/>
          <w:numId w:val="5"/>
        </w:numPr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ข้อมูลระดับ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711B9">
        <w:rPr>
          <w:rFonts w:asciiTheme="majorBidi" w:hAnsiTheme="majorBidi"/>
          <w:sz w:val="30"/>
          <w:szCs w:val="30"/>
        </w:rPr>
        <w:t>3</w:t>
      </w:r>
      <w:r w:rsidRPr="00C20284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4B84C51" w14:textId="77777777" w:rsidR="006C72E9" w:rsidRPr="00C02A6F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7B6EB2" w14:textId="3CCE0E04" w:rsidR="006C72E9" w:rsidRPr="003067AA" w:rsidDel="001A6CC8" w:rsidRDefault="006C72E9" w:rsidP="00ED3EA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ED3EA9">
        <w:rPr>
          <w:rFonts w:asciiTheme="majorBidi" w:hAnsiTheme="majorBidi" w:cstheme="majorBidi"/>
          <w:sz w:val="30"/>
          <w:szCs w:val="30"/>
        </w:rPr>
        <w:br/>
      </w:r>
      <w:r w:rsidRPr="000840F7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E8C122D" w14:textId="77777777" w:rsidR="000C23D5" w:rsidRPr="009471C5" w:rsidRDefault="000C23D5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CBD35E" w14:textId="1D8B92D1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840F7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0840F7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840F7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0840F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0840F7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9789DCE" w14:textId="77777777" w:rsidR="006C72E9" w:rsidRPr="004F0EF6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</w:pPr>
    </w:p>
    <w:p w14:paraId="034ACDD1" w14:textId="77777777" w:rsidR="006C72E9" w:rsidRPr="00EF5E1E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</w:rPr>
      </w:pPr>
      <w:r w:rsidRPr="00EF5E1E">
        <w:rPr>
          <w:rFonts w:cstheme="majorBidi"/>
          <w:i/>
          <w:iCs/>
          <w:szCs w:val="30"/>
          <w:cs/>
        </w:rPr>
        <w:t>รายได้</w:t>
      </w:r>
    </w:p>
    <w:p w14:paraId="67C68691" w14:textId="77777777" w:rsidR="006C72E9" w:rsidRPr="00C02A6F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2558FF" w14:textId="77777777" w:rsidR="006C72E9" w:rsidRPr="00C20284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ที่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21D403D5" w14:textId="77777777" w:rsidR="006C72E9" w:rsidRPr="00840E08" w:rsidRDefault="006C72E9" w:rsidP="006C72E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A3CA02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การขายสินค้า</w:t>
      </w:r>
    </w:p>
    <w:p w14:paraId="6F89A170" w14:textId="77777777" w:rsidR="006C72E9" w:rsidRPr="00C02A6F" w:rsidRDefault="006C72E9" w:rsidP="006C72E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03496A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190EF17F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เงินปันผลรับ</w:t>
      </w:r>
    </w:p>
    <w:p w14:paraId="6D53465D" w14:textId="77777777" w:rsidR="006C72E9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EBF4497" w14:textId="77777777" w:rsidR="006C72E9" w:rsidRPr="00C20284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</w:t>
      </w:r>
    </w:p>
    <w:p w14:paraId="7AB7106C" w14:textId="77777777" w:rsidR="006C72E9" w:rsidRPr="00840E08" w:rsidRDefault="006C72E9" w:rsidP="006C72E9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FDE895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รายได้อื่น</w:t>
      </w:r>
    </w:p>
    <w:p w14:paraId="36D084F4" w14:textId="77777777" w:rsidR="006C72E9" w:rsidRPr="008A2538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962E6" w14:textId="53902981" w:rsidR="006C72E9" w:rsidRDefault="006C72E9" w:rsidP="006C72E9">
      <w:pPr>
        <w:pStyle w:val="ListParagraph"/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5C950A09" w14:textId="77777777" w:rsidR="00865493" w:rsidRPr="00C20284" w:rsidRDefault="00865493" w:rsidP="006C72E9">
      <w:pPr>
        <w:pStyle w:val="ListParagraph"/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36FF213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รายได้ค่าเช่าสำหรับสัญญาเช่าดำเนินงานรับรู้ในกำไรหรือขาดทุนโดยวิธีเส้นตรงตลอดอายุสัญญาเช่า</w:t>
      </w:r>
    </w:p>
    <w:p w14:paraId="68A687D6" w14:textId="77777777" w:rsidR="006C72E9" w:rsidRPr="00865493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5FAC7" w14:textId="77777777" w:rsidR="006C72E9" w:rsidRDefault="006C72E9" w:rsidP="006C72E9">
      <w:pPr>
        <w:tabs>
          <w:tab w:val="left" w:pos="720"/>
        </w:tabs>
        <w:spacing w:line="240" w:lineRule="auto"/>
        <w:ind w:firstLine="45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0284">
        <w:rPr>
          <w:rFonts w:asciiTheme="majorBidi" w:hAnsiTheme="majorBidi" w:cstheme="majorBidi"/>
          <w:i/>
          <w:sz w:val="30"/>
          <w:szCs w:val="30"/>
          <w:cs/>
        </w:rPr>
        <w:t>รายได้อื่นจากการดำเนินงานบันทึกในกำไรหรือขาดทุนตามเกณฑ์คงค้าง</w:t>
      </w:r>
    </w:p>
    <w:p w14:paraId="38C4BF73" w14:textId="77777777" w:rsidR="006765A3" w:rsidRPr="008A2538" w:rsidRDefault="006765A3" w:rsidP="006C72E9">
      <w:pPr>
        <w:tabs>
          <w:tab w:val="left" w:pos="720"/>
        </w:tabs>
        <w:spacing w:line="240" w:lineRule="auto"/>
        <w:ind w:firstLine="45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B627C8E" w14:textId="77777777" w:rsidR="006C72E9" w:rsidRPr="00EF5E1E" w:rsidRDefault="006C72E9" w:rsidP="00600F07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</w:rPr>
      </w:pPr>
      <w:r w:rsidRPr="00EF5E1E">
        <w:rPr>
          <w:rFonts w:cstheme="majorBidi"/>
          <w:i/>
          <w:iCs/>
          <w:szCs w:val="30"/>
          <w:cs/>
        </w:rPr>
        <w:t>ภาษีเงินได้</w:t>
      </w:r>
    </w:p>
    <w:p w14:paraId="0C5152BE" w14:textId="77777777" w:rsidR="006C72E9" w:rsidRPr="00C20284" w:rsidRDefault="006C72E9" w:rsidP="006C72E9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6DFFFF1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ภาษีเงินได้ของงวดปัจจุบันและภาษีเงินได้รอการตัดบัญชี</w:t>
      </w:r>
      <w:r w:rsidRPr="00C2028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8"/>
          <w:sz w:val="30"/>
          <w:szCs w:val="30"/>
          <w:cs/>
        </w:rPr>
        <w:t>ซึ่ง</w:t>
      </w:r>
      <w:r w:rsidRPr="00C20284">
        <w:rPr>
          <w:rFonts w:asciiTheme="majorBidi" w:hAnsiTheme="majorBidi" w:cstheme="majorBidi"/>
          <w:spacing w:val="-6"/>
          <w:sz w:val="30"/>
          <w:szCs w:val="30"/>
          <w:cs/>
        </w:rPr>
        <w:t>รับรู้ในกำไร</w:t>
      </w:r>
      <w:r w:rsidRPr="00C20284">
        <w:rPr>
          <w:rFonts w:asciiTheme="majorBidi" w:hAnsiTheme="majorBidi" w:cstheme="majorBidi"/>
          <w:sz w:val="30"/>
          <w:szCs w:val="30"/>
          <w:cs/>
        </w:rPr>
        <w:t>หรือขาดทุน เว้นแต่ภาษีเงินได้จากการรวมธุรกิจหรือรายการที่รับรู้โดยตรงในส่วนของผู้ถือหุ้นหรือในกำไรขาดทุนเบ็ดเสร็จอื่น</w:t>
      </w:r>
    </w:p>
    <w:p w14:paraId="7A6A8DE0" w14:textId="77777777" w:rsidR="006C72E9" w:rsidRPr="008A2538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D1B598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ภาษีเงินได้ของงวดปัจจุบัน</w:t>
      </w:r>
    </w:p>
    <w:p w14:paraId="5C3085B9" w14:textId="77777777" w:rsidR="006C72E9" w:rsidRPr="00BC01DD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4C86ED90" w14:textId="77777777" w:rsidR="006C72E9" w:rsidRPr="00DD1272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D127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ภาษีเงินได้ของงวดปัจจุบันบันทึกโดยคำนวณจากกำไรทางภาษีสำหรับปี โดยใช้อัตราภาษีที่ประกาศใช้หรือที่คาดว่า มีผลบังคับใช้ ณ วันที่รายงาน ซึ่งเกี่ยวกับรอบบัญชีที่คำนวณภาษีเงินได้ ตลอดจนการปรับปรุงทางภาษีที่เกี่ยวกับรายการในปีก่อนๆ</w:t>
      </w:r>
    </w:p>
    <w:p w14:paraId="6F54819B" w14:textId="77777777" w:rsidR="006C72E9" w:rsidRPr="00C20284" w:rsidRDefault="006C72E9" w:rsidP="006C72E9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FCFE6A" w14:textId="77777777" w:rsidR="006C72E9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ภาษีเงินได้รอการตัดบัญชี</w:t>
      </w:r>
    </w:p>
    <w:p w14:paraId="5FB8D996" w14:textId="77777777" w:rsidR="006C72E9" w:rsidRDefault="006C72E9" w:rsidP="006C72E9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180285B" w14:textId="77777777" w:rsidR="006C72E9" w:rsidRPr="00C20284" w:rsidRDefault="006C72E9" w:rsidP="00BC01DD">
      <w:pPr>
        <w:tabs>
          <w:tab w:val="clear" w:pos="454"/>
          <w:tab w:val="left" w:pos="450"/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กลุ่มบริษัทบันทึกภาษีเงินได้รอการตัดบัญชีโดยวิธีหนี้สินภาษีเงินได้รอการตัดบัญชี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โดยคำนวณจากผลแตกต่างชั่วคราวที่เกิดขึ้นระหว่างมูลค่าตามบัญชีและฐานภาษีของสินทรัพย์และหนี้สินและจำนวนที่ใช้เพื่อประโยชน์ทางภาษี โดยผลแตกต่างชั่วคราวของรายการต่อไปนี้ไม่ได้ถูกนำมาร่วมพิจารณาได้แก่ ค่าความนิยมซึ่งไม่สามารถถือเป็นค่าใช้จ่ายทางภาษี การรับรู้สินทรัพย์และหนี้สินในครั้งแรกซึ่งไม่กระทบต่อกำไรทางบัญชี หรือกำไรทางภาษี และผลแตกต่างชั่วคราวที่เกิดขึ้นจากเงินลงทุนในบริษัทย่อย บริษัทร่วม และการร่วมค้า เมื่อมีความเป็นไปได้ค่อนข้างแน่ว่าจะไม่มีการกลับรายการผลแตกต่างชั่วคราวดังกล่าวในอนาคตอันใกล้</w:t>
      </w:r>
    </w:p>
    <w:p w14:paraId="57D06108" w14:textId="77777777" w:rsidR="006C72E9" w:rsidRPr="000123CF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0123C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ที่กลุ่มบริษัทคาดว่าจะได้รับผลประโยชน์จากสินทรัพย์หรือจะจ่ายชำระหนี้สินตามมูลค่าตามบัญชี </w:t>
      </w:r>
      <w:r w:rsidRPr="000840F7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0840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40F7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840F7">
        <w:rPr>
          <w:rFonts w:asciiTheme="majorBidi" w:hAnsiTheme="majorBidi" w:cstheme="majorBidi"/>
          <w:sz w:val="30"/>
          <w:szCs w:val="30"/>
        </w:rPr>
        <w:t xml:space="preserve"> </w:t>
      </w:r>
      <w:r w:rsidRPr="000840F7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0275F9F" w14:textId="77777777" w:rsidR="006C72E9" w:rsidRPr="000123CF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C504C" w14:textId="77777777" w:rsidR="006C72E9" w:rsidRDefault="006C72E9" w:rsidP="00BC01DD">
      <w:pPr>
        <w:tabs>
          <w:tab w:val="clear" w:pos="454"/>
          <w:tab w:val="left" w:pos="720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>
        <w:rPr>
          <w:rFonts w:asciiTheme="majorBidi" w:hAnsiTheme="majorBidi" w:cstheme="majorBidi" w:hint="cs"/>
          <w:sz w:val="30"/>
          <w:szCs w:val="30"/>
          <w:cs/>
        </w:rPr>
        <w:t>จะมี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EF13F0F" w14:textId="412B9B44" w:rsidR="006C72E9" w:rsidRPr="00367ADF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0D1F48" w14:textId="77777777" w:rsidR="006C72E9" w:rsidRPr="00EF5E1E" w:rsidRDefault="006C72E9" w:rsidP="00EF5E1E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b w:val="0"/>
          <w:bCs w:val="0"/>
          <w:i/>
          <w:iCs/>
          <w:szCs w:val="30"/>
        </w:rPr>
      </w:pPr>
      <w:r w:rsidRPr="00EF5E1E">
        <w:rPr>
          <w:rFonts w:cstheme="majorBidi"/>
          <w:i/>
          <w:iCs/>
          <w:szCs w:val="30"/>
          <w:cs/>
        </w:rPr>
        <w:t>กำไรต่อหุ้น</w:t>
      </w:r>
    </w:p>
    <w:p w14:paraId="6A75D84F" w14:textId="77777777" w:rsidR="006C72E9" w:rsidRPr="00C20284" w:rsidRDefault="006C72E9" w:rsidP="006C72E9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82FA8" w14:textId="77777777" w:rsidR="006C72E9" w:rsidRPr="007F71DF" w:rsidRDefault="006C72E9" w:rsidP="007F71DF">
      <w:pPr>
        <w:tabs>
          <w:tab w:val="clear" w:pos="454"/>
          <w:tab w:val="left" w:pos="720"/>
          <w:tab w:val="left" w:pos="81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0284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7F71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จากกำไรหรือขาดทุนของผู้ถือหุ้นสามัญของกลุ่มบริษัทหักดอกเบี้ยจ่ายสะสม </w:t>
      </w:r>
      <w:r w:rsidRPr="007F71DF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7F71DF">
        <w:rPr>
          <w:rFonts w:asciiTheme="majorBidi" w:hAnsiTheme="majorBidi" w:cstheme="majorBidi"/>
          <w:spacing w:val="-4"/>
          <w:sz w:val="30"/>
          <w:szCs w:val="30"/>
          <w:cs/>
        </w:rPr>
        <w:t>สุทธิจากภาษีเงินได้</w:t>
      </w:r>
      <w:r w:rsidRPr="007F71DF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7F71DF">
        <w:rPr>
          <w:rFonts w:asciiTheme="majorBidi" w:hAnsiTheme="majorBidi" w:cstheme="majorBidi"/>
          <w:spacing w:val="-4"/>
          <w:sz w:val="30"/>
          <w:szCs w:val="30"/>
          <w:cs/>
        </w:rPr>
        <w:t>ของหุ้นกู้ด้อยสิทธิที่มีลักษณะคล้ายทุนและหารด้วยจำนวนหุ้นสามัญที่ถือโดยบุคคลภายนอกที่มีอยู่ในระหว่างปีตามวิธีถัวเฉลี่ยถ่วงน้ำหนัก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ถือโดยบุคคลภายนอกที่มีอยู่ในระหว่างปี และผลกระทบของตราสารที่อาจเปลี่ยนเป็นหุ้นสามัญปรับลดทั้งหมดซึ่งประกอบด้วยหุ้นกู้แปลงสภาพ</w:t>
      </w:r>
    </w:p>
    <w:p w14:paraId="5D491B84" w14:textId="77777777" w:rsidR="006C72E9" w:rsidRPr="00865493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B18ED6" w14:textId="77777777" w:rsidR="006C72E9" w:rsidRPr="00EF5E1E" w:rsidRDefault="006C72E9" w:rsidP="00EF5E1E">
      <w:pPr>
        <w:pStyle w:val="Heading2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450" w:hanging="450"/>
        <w:rPr>
          <w:rFonts w:cstheme="majorBidi"/>
          <w:i/>
          <w:iCs/>
          <w:szCs w:val="30"/>
          <w:cs/>
        </w:rPr>
      </w:pPr>
      <w:r w:rsidRPr="00EF5E1E">
        <w:rPr>
          <w:rFonts w:cstheme="majorBidi"/>
          <w:i/>
          <w:iCs/>
          <w:szCs w:val="30"/>
          <w:cs/>
        </w:rPr>
        <w:t>รายงานทางการเงินจำแนกตามส่วนงาน</w:t>
      </w:r>
    </w:p>
    <w:p w14:paraId="2EC1998F" w14:textId="77777777" w:rsidR="006C72E9" w:rsidRPr="00C20284" w:rsidRDefault="006C72E9" w:rsidP="006C72E9">
      <w:pPr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CD96A" w14:textId="0620A75B" w:rsidR="006C72E9" w:rsidRPr="007F71DF" w:rsidRDefault="006C72E9" w:rsidP="007F71DF">
      <w:pPr>
        <w:tabs>
          <w:tab w:val="clear" w:pos="454"/>
          <w:tab w:val="left" w:pos="720"/>
          <w:tab w:val="left" w:pos="810"/>
        </w:tabs>
        <w:spacing w:line="240" w:lineRule="auto"/>
        <w:ind w:left="558"/>
        <w:jc w:val="thaiDistribute"/>
        <w:rPr>
          <w:rFonts w:asciiTheme="majorBidi" w:eastAsia="Tms Rmn" w:hAnsiTheme="majorBidi" w:cstheme="majorBidi"/>
          <w:spacing w:val="-4"/>
          <w:sz w:val="30"/>
          <w:szCs w:val="30"/>
        </w:rPr>
      </w:pPr>
      <w:r w:rsidRPr="007F71DF">
        <w:rPr>
          <w:rFonts w:asciiTheme="majorBidi" w:eastAsia="Tms Rmn" w:hAnsiTheme="majorBidi" w:cstheme="majorBidi"/>
          <w:spacing w:val="-4"/>
          <w:sz w:val="30"/>
          <w:szCs w:val="30"/>
          <w:cs/>
        </w:rPr>
        <w:t xml:space="preserve">ผลการดำเนินงานของส่วนงานที่รายงานต่อผู้บริหารของกลุ่มบริษัท (ผู้มีอำนาจตัดสินใจสูงสุดด้านการดำเนินงาน) </w:t>
      </w:r>
      <w:r w:rsidR="00BD35F9">
        <w:rPr>
          <w:rFonts w:asciiTheme="majorBidi" w:eastAsia="Tms Rmn" w:hAnsiTheme="majorBidi" w:cstheme="majorBidi" w:hint="cs"/>
          <w:spacing w:val="-4"/>
          <w:sz w:val="30"/>
          <w:szCs w:val="30"/>
          <w:cs/>
        </w:rPr>
        <w:t xml:space="preserve">     </w:t>
      </w:r>
      <w:r w:rsidRPr="007F71DF">
        <w:rPr>
          <w:rFonts w:asciiTheme="majorBidi" w:eastAsia="Tms Rmn" w:hAnsiTheme="majorBidi" w:cstheme="majorBidi"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59F426B" w14:textId="77777777" w:rsidR="006C72E9" w:rsidRPr="00243E01" w:rsidRDefault="006C72E9" w:rsidP="006C72E9">
      <w:pPr>
        <w:tabs>
          <w:tab w:val="clear" w:pos="454"/>
          <w:tab w:val="num" w:pos="45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BFAF45A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t>รายการกับบุคคลหรือกิจการที่เกี่ยวข้องกัน</w:t>
      </w:r>
    </w:p>
    <w:p w14:paraId="757CFDAE" w14:textId="77777777" w:rsidR="006C72E9" w:rsidRPr="003067AA" w:rsidRDefault="006C72E9" w:rsidP="006C72E9">
      <w:pPr>
        <w:rPr>
          <w:rFonts w:asciiTheme="majorBidi" w:hAnsiTheme="majorBidi" w:cstheme="majorBidi"/>
        </w:rPr>
      </w:pPr>
    </w:p>
    <w:p w14:paraId="571CE602" w14:textId="77777777" w:rsidR="006C72E9" w:rsidRDefault="006C72E9" w:rsidP="006C72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40F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บุคคลหรือกิจการที่มีความเกี่ยวข้องกันกับกลุ่มบริษัท จากการที่บุคคลหรือกิจการดังกล่าวมีอำนาจควบคุมกลุ่มบริษัททั้งทางตรงหรือทางอ้อม หรือมีอิทธิพลอย่างมีนัยสำคัญต่อกลุ่มบริษัทในการตัดสินใจทางการเงินและการบริหาร รวมถึงการที่กลุ่มบริษัทและบุคคลหรือกิจการดังกล่าวต่างฝ่ายต่างอยู่ภายใต้การควบคุมเดียวกัน หรือภายใต้การมีอิทธิพลอย่างมีนัยสำคัญร่วมกัน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B0C6DA" w14:textId="77777777" w:rsidR="006C72E9" w:rsidRPr="003067AA" w:rsidRDefault="006C72E9" w:rsidP="006C72E9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AC950CB" w14:textId="1D1DA1D0" w:rsidR="006C72E9" w:rsidRPr="003067AA" w:rsidRDefault="006C72E9" w:rsidP="006C72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</w:t>
      </w:r>
      <w:r w:rsidRPr="003067AA">
        <w:rPr>
          <w:rFonts w:asciiTheme="majorBidi" w:hAnsiTheme="majorBidi" w:cstheme="majorBidi"/>
          <w:sz w:val="30"/>
          <w:szCs w:val="30"/>
        </w:rPr>
        <w:t xml:space="preserve"> 4</w:t>
      </w:r>
      <w:r w:rsidR="001A51CC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</w:rPr>
        <w:t>.</w:t>
      </w:r>
      <w:r w:rsidR="001A51CC" w:rsidRPr="003067AA">
        <w:rPr>
          <w:rFonts w:asciiTheme="majorBidi" w:hAnsiTheme="majorBidi" w:cstheme="majorBidi"/>
          <w:sz w:val="30"/>
          <w:szCs w:val="30"/>
        </w:rPr>
        <w:t>8</w:t>
      </w:r>
      <w:r w:rsidRPr="003067AA">
        <w:rPr>
          <w:rFonts w:asciiTheme="majorBidi" w:hAnsiTheme="majorBidi" w:cstheme="majorBidi"/>
          <w:sz w:val="30"/>
          <w:szCs w:val="30"/>
        </w:rPr>
        <w:t xml:space="preserve">9 </w:t>
      </w:r>
      <w:r w:rsidRPr="003067AA">
        <w:rPr>
          <w:rFonts w:asciiTheme="majorBidi" w:hAnsiTheme="majorBidi" w:cstheme="majorBidi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วันปิดสมุดทะเบียนผู้ถือหุ้นล่าสุดเมื่อวันที่</w:t>
      </w:r>
      <w:r w:rsidRPr="003067AA">
        <w:rPr>
          <w:rFonts w:asciiTheme="majorBidi" w:hAnsiTheme="majorBidi" w:cstheme="majorBidi"/>
          <w:sz w:val="30"/>
          <w:szCs w:val="30"/>
        </w:rPr>
        <w:t xml:space="preserve"> 31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1A51CC" w:rsidRPr="003067AA">
        <w:rPr>
          <w:rFonts w:asciiTheme="majorBidi" w:hAnsiTheme="majorBidi" w:cstheme="majorBidi"/>
          <w:sz w:val="30"/>
          <w:szCs w:val="30"/>
        </w:rPr>
        <w:t>5</w:t>
      </w:r>
    </w:p>
    <w:p w14:paraId="582D4D0B" w14:textId="77777777" w:rsidR="006C72E9" w:rsidRPr="00C73F85" w:rsidRDefault="006C72E9" w:rsidP="006C72E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</w:rPr>
      </w:pPr>
    </w:p>
    <w:p w14:paraId="2FF04C6A" w14:textId="4F46A3DF" w:rsidR="00156EF9" w:rsidRPr="00156EF9" w:rsidRDefault="006C72E9" w:rsidP="00D12B5C">
      <w:pPr>
        <w:pStyle w:val="ListParagraph"/>
        <w:numPr>
          <w:ilvl w:val="1"/>
          <w:numId w:val="1"/>
        </w:numPr>
        <w:tabs>
          <w:tab w:val="clear" w:pos="666"/>
          <w:tab w:val="left" w:pos="1080"/>
          <w:tab w:val="left" w:pos="1170"/>
        </w:tabs>
        <w:ind w:hanging="108"/>
        <w:rPr>
          <w:rFonts w:asciiTheme="majorBidi" w:hAnsiTheme="majorBidi" w:cstheme="majorBidi"/>
          <w:b/>
          <w:bCs/>
          <w:sz w:val="30"/>
          <w:szCs w:val="30"/>
        </w:rPr>
      </w:pPr>
      <w:r w:rsidRPr="00156EF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รายการที่สำคัญกับกิจการที่เกี่ยวข้องกันสำหรับแต่ละปีสิ้นสุดวันที่ </w:t>
      </w:r>
      <w:r w:rsidRPr="00156EF9">
        <w:rPr>
          <w:rFonts w:asciiTheme="majorBidi" w:hAnsiTheme="majorBidi" w:cstheme="majorBidi"/>
          <w:b/>
          <w:bCs/>
          <w:sz w:val="30"/>
          <w:szCs w:val="30"/>
        </w:rPr>
        <w:t xml:space="preserve">31 </w:t>
      </w:r>
      <w:r w:rsidRPr="00156EF9">
        <w:rPr>
          <w:rFonts w:asciiTheme="majorBidi" w:hAnsiTheme="majorBidi" w:cstheme="majorBidi"/>
          <w:b/>
          <w:bCs/>
          <w:sz w:val="30"/>
          <w:szCs w:val="30"/>
          <w:cs/>
        </w:rPr>
        <w:t>ธันวาคม</w:t>
      </w:r>
    </w:p>
    <w:p w14:paraId="5CF17BE8" w14:textId="152462D5" w:rsidR="006C72E9" w:rsidRPr="00C73F85" w:rsidRDefault="006C72E9" w:rsidP="00156EF9">
      <w:pPr>
        <w:pStyle w:val="ListParagraph"/>
        <w:tabs>
          <w:tab w:val="left" w:pos="1080"/>
          <w:tab w:val="left" w:pos="1170"/>
        </w:tabs>
        <w:ind w:left="666"/>
        <w:rPr>
          <w:rFonts w:asciiTheme="majorBidi" w:hAnsiTheme="majorBidi" w:cstheme="majorBidi"/>
          <w:b/>
          <w:bCs/>
          <w:sz w:val="18"/>
          <w:szCs w:val="18"/>
        </w:rPr>
      </w:pPr>
      <w:r w:rsidRPr="00156E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9"/>
        <w:gridCol w:w="973"/>
        <w:gridCol w:w="272"/>
        <w:gridCol w:w="911"/>
        <w:gridCol w:w="271"/>
        <w:gridCol w:w="1091"/>
        <w:gridCol w:w="270"/>
        <w:gridCol w:w="1120"/>
      </w:tblGrid>
      <w:tr w:rsidR="006C72E9" w:rsidRPr="00C20284" w14:paraId="4D7AB249" w14:textId="77777777" w:rsidTr="00387CAF">
        <w:trPr>
          <w:trHeight w:hRule="exact" w:val="317"/>
          <w:tblHeader/>
        </w:trPr>
        <w:tc>
          <w:tcPr>
            <w:tcW w:w="4409" w:type="dxa"/>
          </w:tcPr>
          <w:p w14:paraId="372B561D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1493606B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4E6A017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63" w:type="dxa"/>
            <w:gridSpan w:val="5"/>
          </w:tcPr>
          <w:p w14:paraId="4E988D89" w14:textId="77777777" w:rsidR="006C72E9" w:rsidRPr="003067AA" w:rsidRDefault="006C72E9" w:rsidP="00387CAF">
            <w:pPr>
              <w:tabs>
                <w:tab w:val="clear" w:pos="3515"/>
              </w:tabs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1FF0A7C1" w14:textId="77777777" w:rsidTr="00387CAF">
        <w:trPr>
          <w:trHeight w:val="371"/>
          <w:tblHeader/>
        </w:trPr>
        <w:tc>
          <w:tcPr>
            <w:tcW w:w="4409" w:type="dxa"/>
          </w:tcPr>
          <w:p w14:paraId="77167B79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6" w:type="dxa"/>
            <w:gridSpan w:val="3"/>
            <w:tcBorders>
              <w:bottom w:val="single" w:sz="4" w:space="0" w:color="auto"/>
            </w:tcBorders>
          </w:tcPr>
          <w:p w14:paraId="348BD2CF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32320CB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tcBorders>
              <w:bottom w:val="single" w:sz="4" w:space="0" w:color="auto"/>
            </w:tcBorders>
          </w:tcPr>
          <w:p w14:paraId="25AE0488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4D88" w:rsidRPr="00C20284" w14:paraId="0707DF3A" w14:textId="77777777" w:rsidTr="00387CAF">
        <w:trPr>
          <w:tblHeader/>
        </w:trPr>
        <w:tc>
          <w:tcPr>
            <w:tcW w:w="4409" w:type="dxa"/>
          </w:tcPr>
          <w:p w14:paraId="6E60627D" w14:textId="77777777" w:rsidR="009A4D88" w:rsidRPr="003067AA" w:rsidRDefault="009A4D88" w:rsidP="009A4D88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02AF4B47" w14:textId="375ECB0E" w:rsidR="009A4D88" w:rsidRPr="003067AA" w:rsidRDefault="009A4D88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9E78BA2" w14:textId="77777777" w:rsidR="009A4D88" w:rsidRPr="003067AA" w:rsidRDefault="009A4D88" w:rsidP="009A4D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62E4791A" w14:textId="40D5A2B1" w:rsidR="009A4D88" w:rsidRPr="003067AA" w:rsidRDefault="009A4D88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7206D493" w14:textId="77777777" w:rsidR="009A4D88" w:rsidRPr="003067AA" w:rsidRDefault="009A4D88" w:rsidP="009A4D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B160E75" w14:textId="0CB189B2" w:rsidR="009A4D88" w:rsidRPr="003067AA" w:rsidRDefault="009A4D88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354624" w14:textId="77777777" w:rsidR="009A4D88" w:rsidRPr="003067AA" w:rsidRDefault="009A4D88" w:rsidP="009A4D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ED0B04A" w14:textId="11FC3182" w:rsidR="009A4D88" w:rsidRPr="003067AA" w:rsidRDefault="009A4D88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A4D88" w:rsidRPr="00C20284" w14:paraId="60EBED93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40B6D77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410"/>
                <w:tab w:val="left" w:pos="500"/>
                <w:tab w:val="left" w:pos="1047"/>
              </w:tabs>
              <w:ind w:left="-18" w:right="-108" w:firstLine="4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73" w:type="dxa"/>
            <w:vAlign w:val="center"/>
          </w:tcPr>
          <w:p w14:paraId="55734D50" w14:textId="77777777" w:rsidR="009A4D88" w:rsidRPr="003067AA" w:rsidRDefault="009A4D88" w:rsidP="009A4D88">
            <w:pPr>
              <w:tabs>
                <w:tab w:val="decimal" w:pos="5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2" w:type="dxa"/>
            <w:vAlign w:val="center"/>
          </w:tcPr>
          <w:p w14:paraId="4369E329" w14:textId="77777777" w:rsidR="009A4D88" w:rsidRPr="003067AA" w:rsidRDefault="009A4D88" w:rsidP="009A4D8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03C615A" w14:textId="77777777" w:rsidR="009A4D88" w:rsidRPr="003067AA" w:rsidRDefault="009A4D88" w:rsidP="009A4D88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1" w:type="dxa"/>
            <w:vAlign w:val="center"/>
          </w:tcPr>
          <w:p w14:paraId="376FA225" w14:textId="77777777" w:rsidR="009A4D88" w:rsidRPr="003067AA" w:rsidRDefault="009A4D88" w:rsidP="009A4D8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0AC4739" w14:textId="77777777" w:rsidR="009A4D88" w:rsidRPr="003067AA" w:rsidRDefault="009A4D88" w:rsidP="009A4D88">
            <w:pPr>
              <w:tabs>
                <w:tab w:val="decimal" w:pos="71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  <w:vAlign w:val="center"/>
          </w:tcPr>
          <w:p w14:paraId="7C35311E" w14:textId="77777777" w:rsidR="009A4D88" w:rsidRPr="003067AA" w:rsidRDefault="009A4D88" w:rsidP="009A4D8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FAA3CD1" w14:textId="77777777" w:rsidR="009A4D88" w:rsidRPr="003067AA" w:rsidRDefault="009A4D88" w:rsidP="009A4D88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9A4D88" w:rsidRPr="00C20284" w14:paraId="2C1A0EBA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605FD76" w14:textId="77777777" w:rsidR="009A4D88" w:rsidRPr="003067AA" w:rsidRDefault="009A4D88" w:rsidP="009A4D88">
            <w:pPr>
              <w:ind w:firstLine="10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73" w:type="dxa"/>
            <w:vAlign w:val="center"/>
          </w:tcPr>
          <w:p w14:paraId="3ED988A2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A5B96DA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6B70787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center"/>
          </w:tcPr>
          <w:p w14:paraId="16A8BA2F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1FB6561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46D1EF2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6948E22F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4D88" w:rsidRPr="00C20284" w14:paraId="71E5251D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EB3AD63" w14:textId="77777777" w:rsidR="009A4D88" w:rsidRPr="003067AA" w:rsidRDefault="009A4D88" w:rsidP="009A4D88">
            <w:pPr>
              <w:ind w:firstLine="10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  <w:vAlign w:val="center"/>
          </w:tcPr>
          <w:p w14:paraId="4E0FBB88" w14:textId="34DF8497" w:rsidR="009A4D88" w:rsidRPr="003067AA" w:rsidRDefault="0027315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  <w:vAlign w:val="center"/>
          </w:tcPr>
          <w:p w14:paraId="4C9A20F4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FEF1498" w14:textId="09329D8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" w:type="dxa"/>
            <w:vAlign w:val="center"/>
          </w:tcPr>
          <w:p w14:paraId="21F5F0E6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3276DAF" w14:textId="2B981001" w:rsidR="009A4D88" w:rsidRPr="003067AA" w:rsidRDefault="00336EE2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AA7D360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2364ED02" w14:textId="2F87C759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4D88" w:rsidRPr="00C20284" w14:paraId="7128FFAD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ECDBCFF" w14:textId="77777777" w:rsidR="009A4D88" w:rsidRPr="003067AA" w:rsidRDefault="009A4D88" w:rsidP="009A4D88">
            <w:pPr>
              <w:ind w:firstLine="10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73" w:type="dxa"/>
            <w:vAlign w:val="center"/>
          </w:tcPr>
          <w:p w14:paraId="35D87F65" w14:textId="7DEE5417" w:rsidR="009A4D88" w:rsidRPr="003067AA" w:rsidRDefault="0027315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4D9C09CD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630DB94" w14:textId="13A13486" w:rsidR="009A4D88" w:rsidRPr="003067AA" w:rsidDel="009722D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" w:type="dxa"/>
            <w:vAlign w:val="center"/>
          </w:tcPr>
          <w:p w14:paraId="4B64C25D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3813E87" w14:textId="03AAAE0A" w:rsidR="009A4D88" w:rsidRPr="003067AA" w:rsidRDefault="00336EE2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048AB97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3EEBA515" w14:textId="5DBBE9FC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490E" w:rsidRPr="00C20284" w14:paraId="2EF154C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5132367" w14:textId="57382B4B" w:rsidR="0019490E" w:rsidRPr="003067AA" w:rsidRDefault="000F13C0" w:rsidP="009A4D88">
            <w:pPr>
              <w:ind w:firstLine="10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73" w:type="dxa"/>
            <w:vAlign w:val="center"/>
          </w:tcPr>
          <w:p w14:paraId="7A422F62" w14:textId="36C9877D" w:rsidR="0019490E" w:rsidRPr="003067AA" w:rsidRDefault="00FE1412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5820C44D" w14:textId="77777777" w:rsidR="0019490E" w:rsidRPr="003067AA" w:rsidRDefault="0019490E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C17A7FE" w14:textId="6C5F85A6" w:rsidR="0019490E" w:rsidRPr="003067AA" w:rsidRDefault="00FE1412" w:rsidP="00FE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3294BC4D" w14:textId="77777777" w:rsidR="0019490E" w:rsidRPr="003067AA" w:rsidRDefault="0019490E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F08A7B9" w14:textId="73C5A5FC" w:rsidR="0019490E" w:rsidRPr="003067AA" w:rsidRDefault="00FE1412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A171E33" w14:textId="77777777" w:rsidR="0019490E" w:rsidRPr="003067AA" w:rsidRDefault="0019490E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43EE7AFF" w14:textId="007D97E8" w:rsidR="0019490E" w:rsidRPr="003067AA" w:rsidRDefault="00FE1412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5493" w:rsidRPr="00C20284" w14:paraId="6BF3A6AB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0CE52079" w14:textId="77777777" w:rsidR="00865493" w:rsidRPr="003067AA" w:rsidRDefault="00865493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4D1B82EB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337A5DB8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86A2858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B9AA345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67645BE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5E3BED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42DCBE4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D88" w:rsidRPr="00C20284" w14:paraId="59495FE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286A9102" w14:textId="77777777" w:rsidR="009A4D88" w:rsidRPr="003067AA" w:rsidRDefault="009A4D88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  <w:vAlign w:val="center"/>
          </w:tcPr>
          <w:p w14:paraId="1B49C4BB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780D0CF3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7B6D05F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B649D5C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DF5ABE3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4CFF8A8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9833307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426" w:rsidRPr="00C20284" w14:paraId="165699E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9A95FFA" w14:textId="0FD11239" w:rsidR="00B87426" w:rsidRPr="003067AA" w:rsidRDefault="00B87426" w:rsidP="00B87426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73" w:type="dxa"/>
            <w:vAlign w:val="center"/>
          </w:tcPr>
          <w:p w14:paraId="51D3EC63" w14:textId="62B4D166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4A206163" w14:textId="7777777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745017C" w14:textId="4DD22BD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D56C8D1" w14:textId="7777777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562BA70" w14:textId="12E8C5A1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19,599</w:t>
            </w:r>
          </w:p>
        </w:tc>
        <w:tc>
          <w:tcPr>
            <w:tcW w:w="270" w:type="dxa"/>
            <w:vAlign w:val="center"/>
          </w:tcPr>
          <w:p w14:paraId="47974396" w14:textId="7777777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108B6B9" w14:textId="06F261E5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5,587</w:t>
            </w:r>
          </w:p>
        </w:tc>
      </w:tr>
      <w:tr w:rsidR="009A4D88" w:rsidRPr="00C20284" w14:paraId="367BF82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6EF0B18D" w14:textId="41627F89" w:rsidR="009A4D88" w:rsidRPr="003067AA" w:rsidRDefault="00B87426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73" w:type="dxa"/>
            <w:vAlign w:val="center"/>
          </w:tcPr>
          <w:p w14:paraId="22D85480" w14:textId="3B4CF4A0" w:rsidR="009A4D88" w:rsidRPr="003067AA" w:rsidRDefault="0027315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602E8A17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4747B27" w14:textId="5C067E4C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33A58F77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17D8B4A" w14:textId="19CE67D0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8,478</w:t>
            </w:r>
          </w:p>
        </w:tc>
        <w:tc>
          <w:tcPr>
            <w:tcW w:w="270" w:type="dxa"/>
            <w:vAlign w:val="center"/>
          </w:tcPr>
          <w:p w14:paraId="78558586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3F05866" w14:textId="7FB00DF0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9A4D88" w:rsidRPr="00C20284" w14:paraId="4AE3D1E7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4CEAD0DF" w14:textId="2EF5578E" w:rsidR="009A4D88" w:rsidRPr="003067AA" w:rsidRDefault="00B87426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  <w:vAlign w:val="center"/>
          </w:tcPr>
          <w:p w14:paraId="675BCE68" w14:textId="6F8A9BAC" w:rsidR="009A4D88" w:rsidRPr="003067AA" w:rsidRDefault="0027315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480A4BFD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E120B71" w14:textId="46B8B48D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254DC26C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332870F1" w14:textId="4189DF9E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5,45</w:t>
            </w:r>
            <w:r w:rsidR="00581FED" w:rsidRPr="003067A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3181A0DF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5056440" w14:textId="01465D5A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87426" w:rsidRPr="003067AA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B87426" w:rsidRPr="00C20284" w14:paraId="1E42291B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63A242BF" w14:textId="29772300" w:rsidR="00B87426" w:rsidRPr="003067AA" w:rsidRDefault="00B87426" w:rsidP="00B87426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73" w:type="dxa"/>
            <w:vAlign w:val="center"/>
          </w:tcPr>
          <w:p w14:paraId="62E77FBD" w14:textId="74687E9F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661C5425" w14:textId="7777777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7D4EB27" w14:textId="7B74105E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6E4E1D98" w14:textId="7777777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5D235AC" w14:textId="0836F03C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  <w:vAlign w:val="center"/>
          </w:tcPr>
          <w:p w14:paraId="2C61DF3A" w14:textId="7777777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1BD8272" w14:textId="3D68A267" w:rsidR="00B87426" w:rsidRPr="003067AA" w:rsidRDefault="00B87426" w:rsidP="00B8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9A4D88" w:rsidRPr="00C20284" w14:paraId="2770E87B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20F85EEA" w14:textId="690E8B12" w:rsidR="009A4D88" w:rsidRPr="003067AA" w:rsidRDefault="00B87426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73" w:type="dxa"/>
            <w:vAlign w:val="center"/>
          </w:tcPr>
          <w:p w14:paraId="735E023C" w14:textId="2DB2CCFB" w:rsidR="009A4D88" w:rsidRPr="003067AA" w:rsidRDefault="0027315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78889FB8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C6453A6" w14:textId="0BBB5084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1FE9E03F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A4C9BAA" w14:textId="79AC7CDA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  <w:vAlign w:val="center"/>
          </w:tcPr>
          <w:p w14:paraId="17FCAD3D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38EC6E4" w14:textId="25621D90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9A4D88" w:rsidRPr="00C20284" w14:paraId="7AC759EB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31936D62" w14:textId="7D241E50" w:rsidR="009A4D88" w:rsidRPr="003067AA" w:rsidRDefault="00B87426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973" w:type="dxa"/>
            <w:vAlign w:val="center"/>
          </w:tcPr>
          <w:p w14:paraId="7FD81300" w14:textId="7717CF6A" w:rsidR="009A4D88" w:rsidRPr="003067AA" w:rsidRDefault="0027315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1F5DF55E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29ACF1E" w14:textId="4318CB7D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3808A60A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ED69617" w14:textId="4F5033E3" w:rsidR="009A4D88" w:rsidRPr="003067AA" w:rsidRDefault="007C3CC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4948BCA2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679693F" w14:textId="5BC26D5A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A4D88" w:rsidRPr="00C20284" w14:paraId="168A911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4CD189E0" w14:textId="4CE9EB56" w:rsidR="009A4D88" w:rsidRPr="003067AA" w:rsidRDefault="009A4D88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1DA339CF" w14:textId="44F633AF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19ED6F1A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4CBF510" w14:textId="34299A90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F853EA0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5C07BD6" w14:textId="17C91641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5B6FF3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2E28164" w14:textId="3B1B65EC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D88" w:rsidRPr="00C20284" w14:paraId="43B106A3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CEC6522" w14:textId="2521DFE2" w:rsidR="009A4D88" w:rsidRPr="003067AA" w:rsidRDefault="00B87426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  <w:vAlign w:val="center"/>
          </w:tcPr>
          <w:p w14:paraId="73F0C462" w14:textId="19268392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76AAC72E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0A818FD" w14:textId="7592260B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BD35D55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6B03AEE" w14:textId="034FBD2A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1D18705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5E357407" w14:textId="02CA6212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D88" w:rsidRPr="00C20284" w14:paraId="17600B3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95880BD" w14:textId="72EDB3F9" w:rsidR="009A4D88" w:rsidRPr="003067AA" w:rsidRDefault="00B87426" w:rsidP="009A4D88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73" w:type="dxa"/>
            <w:vAlign w:val="center"/>
          </w:tcPr>
          <w:p w14:paraId="534FD795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390E51F6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56B143E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7F4927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CA400D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C17D50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BF16944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D88" w:rsidRPr="00C20284" w14:paraId="3384F3E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A9A97E4" w14:textId="3894BCE8" w:rsidR="009A4D88" w:rsidRPr="003067AA" w:rsidRDefault="00B87426" w:rsidP="009A4D88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  <w:vAlign w:val="center"/>
          </w:tcPr>
          <w:p w14:paraId="77C1E309" w14:textId="73C47418" w:rsidR="009A4D88" w:rsidRPr="003067AA" w:rsidRDefault="00177234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69,140</w:t>
            </w:r>
          </w:p>
        </w:tc>
        <w:tc>
          <w:tcPr>
            <w:tcW w:w="272" w:type="dxa"/>
            <w:vAlign w:val="center"/>
          </w:tcPr>
          <w:p w14:paraId="642FCEF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924064B" w14:textId="3D1FE7F3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49,475</w:t>
            </w:r>
          </w:p>
        </w:tc>
        <w:tc>
          <w:tcPr>
            <w:tcW w:w="271" w:type="dxa"/>
            <w:vAlign w:val="center"/>
          </w:tcPr>
          <w:p w14:paraId="16122AF0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205FBCC" w14:textId="6D21B922" w:rsidR="009A4D88" w:rsidRPr="003067AA" w:rsidRDefault="0007572F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2,74</w:t>
            </w:r>
            <w:r w:rsidR="00E130F8"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4A99AD4E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49A6E45" w14:textId="0C121CB0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1,531</w:t>
            </w:r>
          </w:p>
        </w:tc>
      </w:tr>
      <w:tr w:rsidR="009A4D88" w:rsidRPr="00C20284" w14:paraId="0381243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0E8CDC07" w14:textId="029CF054" w:rsidR="009A4D88" w:rsidRPr="003067AA" w:rsidRDefault="00B87426" w:rsidP="009A4D88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CE1B17D" w14:textId="14545F28" w:rsidR="009A4D88" w:rsidRPr="003067AA" w:rsidRDefault="00E87A9B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2" w:type="dxa"/>
            <w:vAlign w:val="center"/>
          </w:tcPr>
          <w:p w14:paraId="0962E40D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1D37FD2" w14:textId="3052E36C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1" w:type="dxa"/>
            <w:vAlign w:val="center"/>
          </w:tcPr>
          <w:p w14:paraId="19DB5E81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FC52BB8" w14:textId="5C45D5A0" w:rsidR="009A4D88" w:rsidRPr="003067AA" w:rsidRDefault="0007572F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7A9B"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1A2AF5CE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D24B001" w14:textId="3FF9D47A" w:rsidR="009A4D88" w:rsidRPr="003067AA" w:rsidRDefault="00B8742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9A4D88" w:rsidRPr="00C20284" w14:paraId="1D2ED01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0C56B2E4" w14:textId="6BEED204" w:rsidR="009A4D88" w:rsidRPr="003067AA" w:rsidRDefault="00B87426" w:rsidP="009A4D88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51979B1" w14:textId="6A4F86D4" w:rsidR="009A4D88" w:rsidRPr="003067AA" w:rsidRDefault="0007572F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2" w:type="dxa"/>
            <w:vAlign w:val="center"/>
          </w:tcPr>
          <w:p w14:paraId="6D5E633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9117F83" w14:textId="2C8B2D22" w:rsidR="009A4D88" w:rsidRPr="003067AA" w:rsidRDefault="00B87426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1" w:type="dxa"/>
            <w:vAlign w:val="center"/>
          </w:tcPr>
          <w:p w14:paraId="0F559D88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289352F" w14:textId="212006BB" w:rsidR="009A4D88" w:rsidRPr="003067AA" w:rsidRDefault="006C2F5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4CA308E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BB58151" w14:textId="621C40FC" w:rsidR="009A4D88" w:rsidRPr="003067AA" w:rsidRDefault="00B87426" w:rsidP="00B0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4D88" w:rsidRPr="00C20284" w14:paraId="1719ECF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326E642C" w14:textId="3131C4C6" w:rsidR="009A4D88" w:rsidRPr="003067AA" w:rsidRDefault="00B87426" w:rsidP="009A4D88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3" w:type="dxa"/>
            <w:vAlign w:val="center"/>
          </w:tcPr>
          <w:p w14:paraId="5005AF45" w14:textId="327816D6" w:rsidR="009A4D88" w:rsidRPr="003067AA" w:rsidRDefault="0007572F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2" w:type="dxa"/>
            <w:vAlign w:val="center"/>
          </w:tcPr>
          <w:p w14:paraId="0521C841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C0C2573" w14:textId="5E870143" w:rsidR="009A4D88" w:rsidRPr="003067AA" w:rsidRDefault="00B87426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1" w:type="dxa"/>
            <w:vAlign w:val="center"/>
          </w:tcPr>
          <w:p w14:paraId="7905A3AF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8657AF7" w14:textId="73F3578D" w:rsidR="009A4D88" w:rsidRPr="003067AA" w:rsidRDefault="006C2F5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82B4274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EA1251F" w14:textId="7B27514F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2F56" w:rsidRPr="00C20284" w14:paraId="038A6057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2C47B092" w14:textId="64CA1F02" w:rsidR="006C2F56" w:rsidRPr="003067AA" w:rsidRDefault="006C2F56" w:rsidP="006C2F56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73" w:type="dxa"/>
            <w:vAlign w:val="center"/>
          </w:tcPr>
          <w:p w14:paraId="554DAA34" w14:textId="391485AA" w:rsidR="006C2F56" w:rsidRPr="003067AA" w:rsidRDefault="006C2F56" w:rsidP="006C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2" w:type="dxa"/>
            <w:vAlign w:val="center"/>
          </w:tcPr>
          <w:p w14:paraId="1F876C94" w14:textId="77777777" w:rsidR="006C2F56" w:rsidRPr="003067AA" w:rsidRDefault="006C2F56" w:rsidP="006C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95D1B85" w14:textId="6358A0D9" w:rsidR="006C2F56" w:rsidRPr="003067AA" w:rsidRDefault="006C2F56" w:rsidP="006C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1" w:type="dxa"/>
            <w:vAlign w:val="center"/>
          </w:tcPr>
          <w:p w14:paraId="73F5882B" w14:textId="77777777" w:rsidR="006C2F56" w:rsidRPr="003067AA" w:rsidRDefault="006C2F56" w:rsidP="006C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D75C512" w14:textId="5A1F99B8" w:rsidR="006C2F56" w:rsidRPr="003067AA" w:rsidRDefault="006C2F56" w:rsidP="006C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1A16094D" w14:textId="77777777" w:rsidR="006C2F56" w:rsidRPr="003067AA" w:rsidRDefault="006C2F56" w:rsidP="006C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A6F8691" w14:textId="09590F79" w:rsidR="006C2F56" w:rsidRPr="003067AA" w:rsidRDefault="006C2F56" w:rsidP="006C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9A4D88" w:rsidRPr="00C20284" w14:paraId="6526B77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349B6BD" w14:textId="71A3570B" w:rsidR="009A4D88" w:rsidRPr="003067AA" w:rsidRDefault="006C2F56" w:rsidP="009A4D88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73" w:type="dxa"/>
            <w:vAlign w:val="center"/>
          </w:tcPr>
          <w:p w14:paraId="4DF4470D" w14:textId="4737FDD2" w:rsidR="009A4D88" w:rsidRPr="003067AA" w:rsidRDefault="00140716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  <w:vAlign w:val="center"/>
          </w:tcPr>
          <w:p w14:paraId="2F56A81F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A7C8468" w14:textId="224F2FD1" w:rsidR="009A4D88" w:rsidRPr="003067AA" w:rsidRDefault="006C2F56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1" w:type="dxa"/>
            <w:vAlign w:val="center"/>
          </w:tcPr>
          <w:p w14:paraId="05F046C7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DD7EE39" w14:textId="3B78E117" w:rsidR="009A4D88" w:rsidRPr="003067AA" w:rsidRDefault="0014071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FDAE7D0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BFBC7A4" w14:textId="52EA3147" w:rsidR="009A4D88" w:rsidRPr="003067AA" w:rsidRDefault="006C2F5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5493" w:rsidRPr="00C20284" w14:paraId="1365ECF2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6CC9B86A" w14:textId="77777777" w:rsidR="00865493" w:rsidRPr="003067AA" w:rsidRDefault="00865493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11B4A210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9B9F47C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DE52D7C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C0ED239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FA3CF4B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A542A05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29DCB704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493" w:rsidRPr="00C20284" w14:paraId="4F64D6BD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483FC73F" w14:textId="77777777" w:rsidR="00865493" w:rsidRPr="003067AA" w:rsidRDefault="00865493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51CB92BA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09C8D76B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8FCE249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881F020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BE5BACA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73BB5F1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8BFC13B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493" w:rsidRPr="00C20284" w14:paraId="32F0A8DF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1862E644" w14:textId="77777777" w:rsidR="00865493" w:rsidRPr="003067AA" w:rsidRDefault="00865493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25287182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1B97418D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4BA6FFA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F6694AC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D6275EF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553176F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FB6CD59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493" w:rsidRPr="00C20284" w14:paraId="5487DD42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58B4F2C" w14:textId="77777777" w:rsidR="00865493" w:rsidRPr="003067AA" w:rsidRDefault="00865493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5C6934DB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4B1DA8A6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BDBC225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8B3D71D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6504CED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1A3EE53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8FAB1E8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493" w:rsidRPr="00C20284" w14:paraId="4857DE9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6A8EF67C" w14:textId="77777777" w:rsidR="00865493" w:rsidRPr="003067AA" w:rsidRDefault="00865493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0992ED7C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64AD59E1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95DF08A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3E1DC3C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ACADE8A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3C80775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BD2FD9A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493" w:rsidRPr="00C20284" w14:paraId="0FB2A15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6E02A13D" w14:textId="77777777" w:rsidR="00865493" w:rsidRPr="003067AA" w:rsidRDefault="00865493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75F09A51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A5D0AB1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E6FE61E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35DBE11E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F581C08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2383A79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227E616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493" w:rsidRPr="00C20284" w14:paraId="65B1D1CA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16D4C6DE" w14:textId="77777777" w:rsidR="00865493" w:rsidRPr="003067AA" w:rsidRDefault="00865493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7BDDEC6A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0BC3A070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AEE9AF6" w14:textId="77777777" w:rsidR="00865493" w:rsidRPr="003067AA" w:rsidRDefault="00865493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EBBCAFF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5678DBF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B5D4EB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6AB610DD" w14:textId="77777777" w:rsidR="00865493" w:rsidRPr="003067AA" w:rsidRDefault="00865493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D88" w:rsidRPr="00C20284" w14:paraId="6B91401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1493BACD" w14:textId="796D77E6" w:rsidR="009A4D88" w:rsidRPr="003067AA" w:rsidRDefault="009A4D88" w:rsidP="009A4D88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0272079E" w14:textId="454A06E8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6B9AF444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299B391" w14:textId="779D9CA6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8A8A95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6F345DA" w14:textId="7BFF8B46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CBA03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7CE975B" w14:textId="748F944C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D88" w:rsidRPr="00C20284" w14:paraId="5EA0D0CC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3E53CD5A" w14:textId="43391B86" w:rsidR="009A4D88" w:rsidRPr="003067AA" w:rsidRDefault="006C2F56" w:rsidP="00CF0C9B">
            <w:pPr>
              <w:tabs>
                <w:tab w:val="decimal" w:pos="622"/>
              </w:tabs>
              <w:ind w:left="1062" w:hanging="64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(ข)    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ค่าใช้จ่ายและอื่นๆ </w:t>
            </w:r>
          </w:p>
        </w:tc>
        <w:tc>
          <w:tcPr>
            <w:tcW w:w="973" w:type="dxa"/>
            <w:vAlign w:val="center"/>
          </w:tcPr>
          <w:p w14:paraId="2FF9D53B" w14:textId="43F7B8DD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1E76029D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04F1422" w14:textId="31D081DC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4C420AF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326CC97" w14:textId="158EE6C1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838FBB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C2DA85D" w14:textId="2712A15A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D88" w:rsidRPr="00C20284" w14:paraId="2E89E693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A771A38" w14:textId="6F3068FC" w:rsidR="009A4D88" w:rsidRPr="003067AA" w:rsidRDefault="006C2F56" w:rsidP="009A4D88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73" w:type="dxa"/>
            <w:vAlign w:val="center"/>
          </w:tcPr>
          <w:p w14:paraId="2635B6B4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14:paraId="75AEE17E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510D9143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" w:type="dxa"/>
            <w:vAlign w:val="center"/>
          </w:tcPr>
          <w:p w14:paraId="108AA62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14:paraId="32153F2C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74255160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20"/>
                <w:szCs w:val="2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6AFBA46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4D88" w:rsidRPr="00C20284" w14:paraId="1425829D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B5F5264" w14:textId="2744E2D0" w:rsidR="009A4D88" w:rsidRPr="003067AA" w:rsidRDefault="006C2F56" w:rsidP="00D1509B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10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  <w:vAlign w:val="center"/>
          </w:tcPr>
          <w:p w14:paraId="12E8C0FD" w14:textId="47CE7FC9" w:rsidR="009A4D88" w:rsidRPr="003067AA" w:rsidRDefault="00D1509B" w:rsidP="000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12,143</w:t>
            </w:r>
          </w:p>
        </w:tc>
        <w:tc>
          <w:tcPr>
            <w:tcW w:w="272" w:type="dxa"/>
            <w:vAlign w:val="center"/>
          </w:tcPr>
          <w:p w14:paraId="06406ABA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04B199D" w14:textId="18BE173D" w:rsidR="009A4D88" w:rsidRPr="003067AA" w:rsidRDefault="006C2F5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11,023</w:t>
            </w:r>
          </w:p>
        </w:tc>
        <w:tc>
          <w:tcPr>
            <w:tcW w:w="271" w:type="dxa"/>
            <w:vAlign w:val="center"/>
          </w:tcPr>
          <w:p w14:paraId="0C229725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60D2AB4" w14:textId="5B3F0D70" w:rsidR="009A4D88" w:rsidRPr="003067AA" w:rsidRDefault="0016459C" w:rsidP="0067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2,699</w:t>
            </w:r>
          </w:p>
        </w:tc>
        <w:tc>
          <w:tcPr>
            <w:tcW w:w="270" w:type="dxa"/>
            <w:vAlign w:val="center"/>
          </w:tcPr>
          <w:p w14:paraId="622C0112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08" w:firstLine="40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D320CE5" w14:textId="4F8E3230" w:rsidR="009A4D88" w:rsidRPr="003067AA" w:rsidRDefault="006C2F56" w:rsidP="00B0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</w:tr>
      <w:tr w:rsidR="009A4D88" w:rsidRPr="00C20284" w14:paraId="67B9129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E107734" w14:textId="28D32A83" w:rsidR="009A4D88" w:rsidRPr="003067AA" w:rsidRDefault="006C2F56" w:rsidP="009A4D88">
            <w:pPr>
              <w:tabs>
                <w:tab w:val="decimal" w:pos="864"/>
              </w:tabs>
              <w:ind w:right="-108" w:firstLine="10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973" w:type="dxa"/>
            <w:vAlign w:val="center"/>
          </w:tcPr>
          <w:p w14:paraId="58BA129B" w14:textId="6D5E8F15" w:rsidR="009A4D88" w:rsidRPr="003067AA" w:rsidRDefault="0016459C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4,903</w:t>
            </w:r>
          </w:p>
        </w:tc>
        <w:tc>
          <w:tcPr>
            <w:tcW w:w="272" w:type="dxa"/>
            <w:vAlign w:val="center"/>
          </w:tcPr>
          <w:p w14:paraId="7568A2F1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A3FE133" w14:textId="0FE62E90" w:rsidR="009A4D88" w:rsidRPr="003067AA" w:rsidRDefault="006C2F56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4,304</w:t>
            </w:r>
          </w:p>
        </w:tc>
        <w:tc>
          <w:tcPr>
            <w:tcW w:w="271" w:type="dxa"/>
            <w:vAlign w:val="center"/>
          </w:tcPr>
          <w:p w14:paraId="0FAF3FDE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131CF0F" w14:textId="1029410A" w:rsidR="009A4D88" w:rsidRPr="003067AA" w:rsidRDefault="0016459C" w:rsidP="00B0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0" w:type="dxa"/>
            <w:vAlign w:val="center"/>
          </w:tcPr>
          <w:p w14:paraId="7EE1611D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2757A09B" w14:textId="4A0CE93D" w:rsidR="009A4D88" w:rsidRPr="003067AA" w:rsidRDefault="006C2F56" w:rsidP="00B0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9A4D88" w:rsidRPr="00C20284" w14:paraId="59FF863F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420AA16A" w14:textId="36AFC226" w:rsidR="009A4D88" w:rsidRPr="003067AA" w:rsidRDefault="006C2F56" w:rsidP="00ED3EA9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73" w:type="dxa"/>
            <w:vAlign w:val="center"/>
          </w:tcPr>
          <w:p w14:paraId="2CDF3DB2" w14:textId="49FE50A0" w:rsidR="009A4D88" w:rsidRPr="003067AA" w:rsidRDefault="0016459C" w:rsidP="000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2" w:type="dxa"/>
            <w:vAlign w:val="center"/>
          </w:tcPr>
          <w:p w14:paraId="0B4E9582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0CA4669" w14:textId="229D9287" w:rsidR="009A4D88" w:rsidRPr="003067AA" w:rsidRDefault="006C2F5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1" w:type="dxa"/>
            <w:vAlign w:val="center"/>
          </w:tcPr>
          <w:p w14:paraId="4AFC0E1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2B5BAC3" w14:textId="19B0C971" w:rsidR="009A4D88" w:rsidRPr="003067AA" w:rsidRDefault="0016459C" w:rsidP="00B0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0CA90F9" w14:textId="77777777" w:rsidR="009A4D88" w:rsidRPr="003067AA" w:rsidRDefault="009A4D88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6287AE6" w14:textId="4D6DAFA3" w:rsidR="009A4D88" w:rsidRPr="003067AA" w:rsidRDefault="006C2F56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0AD5" w:rsidRPr="00C20284" w14:paraId="5C3D2A4E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3CDE22F3" w14:textId="77777777" w:rsidR="00E90AD5" w:rsidRPr="003067AA" w:rsidRDefault="00E90AD5" w:rsidP="009A4D8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30EF8996" w14:textId="77777777" w:rsidR="00E90AD5" w:rsidRPr="003067AA" w:rsidRDefault="00E90AD5" w:rsidP="0007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707E1A01" w14:textId="77777777" w:rsidR="00E90AD5" w:rsidRPr="003067AA" w:rsidRDefault="00E90AD5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0B88263" w14:textId="77777777" w:rsidR="00E90AD5" w:rsidRPr="003067AA" w:rsidRDefault="00E90AD5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316EEAB4" w14:textId="77777777" w:rsidR="00E90AD5" w:rsidRPr="003067AA" w:rsidRDefault="00E90AD5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72ED3F6" w14:textId="77777777" w:rsidR="00E90AD5" w:rsidRPr="003067AA" w:rsidRDefault="00E90AD5" w:rsidP="00B0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862C4E" w14:textId="77777777" w:rsidR="00E90AD5" w:rsidRPr="003067AA" w:rsidRDefault="00E90AD5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85E7F0E" w14:textId="77777777" w:rsidR="00E90AD5" w:rsidRPr="003067AA" w:rsidRDefault="00E90AD5" w:rsidP="009A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254" w:rsidRPr="00C20284" w14:paraId="55BFA81B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3927F910" w14:textId="2561526A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  <w:vAlign w:val="center"/>
          </w:tcPr>
          <w:p w14:paraId="4D8AB88C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DD6B59D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1023150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C2A8569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64CBB3A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8B76EBE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6020649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254" w:rsidRPr="00C20284" w14:paraId="3E67391F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45A6A193" w14:textId="37DA7D7F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  <w:vAlign w:val="center"/>
          </w:tcPr>
          <w:p w14:paraId="24917060" w14:textId="540D441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7A90E2E5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35D6B19" w14:textId="1BF9B66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51E253F4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2BBA87B" w14:textId="55D6EF39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  <w:tc>
          <w:tcPr>
            <w:tcW w:w="270" w:type="dxa"/>
            <w:vAlign w:val="center"/>
          </w:tcPr>
          <w:p w14:paraId="243B65A8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5B791F6" w14:textId="31A42FD4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  <w:tr w:rsidR="00EA4254" w:rsidRPr="00C20284" w14:paraId="42707532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907414A" w14:textId="02CBB4DB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973" w:type="dxa"/>
            <w:vAlign w:val="center"/>
          </w:tcPr>
          <w:p w14:paraId="4660845B" w14:textId="5BE5EB0E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7FC2740B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1EAB3CB" w14:textId="1E776C74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4005EDF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D44489C" w14:textId="66886BFD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  <w:vAlign w:val="center"/>
          </w:tcPr>
          <w:p w14:paraId="5FA259F8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2625C01" w14:textId="1AA3BE8D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EA4254" w:rsidRPr="00C20284" w14:paraId="682BC846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F4CC91E" w14:textId="16D1E172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73" w:type="dxa"/>
            <w:vAlign w:val="center"/>
          </w:tcPr>
          <w:p w14:paraId="6FCC6873" w14:textId="0CC28B10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0FCFFAFE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8DC9573" w14:textId="1E5DA494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15E38F1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6BB3910" w14:textId="097F8B59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  <w:vAlign w:val="center"/>
          </w:tcPr>
          <w:p w14:paraId="2788E78B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A277E79" w14:textId="7D11970A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EA4254" w:rsidRPr="00C20284" w14:paraId="7DAE5E9A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071A65B5" w14:textId="26DC664D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ต้นทุนสินทรัพย์สิทธิการใช้</w:t>
            </w:r>
          </w:p>
        </w:tc>
        <w:tc>
          <w:tcPr>
            <w:tcW w:w="973" w:type="dxa"/>
            <w:vAlign w:val="center"/>
          </w:tcPr>
          <w:p w14:paraId="1ABC93BE" w14:textId="704D61A0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4F7CA25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B6C8D90" w14:textId="63A7262B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E7FC2BA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65E2552" w14:textId="1E7020F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center"/>
          </w:tcPr>
          <w:p w14:paraId="74CAAD20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E60ABDF" w14:textId="4EAD089B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EA4254" w:rsidRPr="00C20284" w14:paraId="01529CD9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25703CEC" w14:textId="15D641C9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73" w:type="dxa"/>
            <w:vAlign w:val="center"/>
          </w:tcPr>
          <w:p w14:paraId="5DDDF0B1" w14:textId="57A6731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266790AB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E25A5D8" w14:textId="279A269A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35583260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3915DBA" w14:textId="5FC7B55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center"/>
          </w:tcPr>
          <w:p w14:paraId="4AC55BAC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05AAAAE" w14:textId="0B84AAD1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A4254" w:rsidRPr="00C20284" w14:paraId="2C4BFFD8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37126F02" w14:textId="434E7722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973" w:type="dxa"/>
            <w:vAlign w:val="center"/>
          </w:tcPr>
          <w:p w14:paraId="59396269" w14:textId="46347FF2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09814950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FE63C82" w14:textId="1D1EEB4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7EAC14C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AA5F00F" w14:textId="46FAC330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AF73A4E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3984876C" w14:textId="53DFACF3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254" w:rsidRPr="00C20284" w14:paraId="232BFB36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723D401F" w14:textId="7EF24DA8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973" w:type="dxa"/>
            <w:vAlign w:val="center"/>
          </w:tcPr>
          <w:p w14:paraId="32D1D129" w14:textId="593ABA71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3651DAF3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D4979EF" w14:textId="58116B5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6D7C7FA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F1F88EE" w14:textId="4F2DCF6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center"/>
          </w:tcPr>
          <w:p w14:paraId="17D4D467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AE520E6" w14:textId="2B7A7F68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254" w:rsidRPr="00C20284" w14:paraId="6772D1E2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22C2FEAE" w14:textId="2D61F2E3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73" w:type="dxa"/>
            <w:vAlign w:val="center"/>
          </w:tcPr>
          <w:p w14:paraId="2DB121AB" w14:textId="7EF1473A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7F656965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0894472" w14:textId="702E23CC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5D13B3E3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7E8E9A6" w14:textId="4151660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1D586B82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64212AC6" w14:textId="31B21EEF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A4254" w:rsidRPr="00C20284" w14:paraId="58E955EB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CF70D74" w14:textId="602BD65E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73" w:type="dxa"/>
            <w:vAlign w:val="center"/>
          </w:tcPr>
          <w:p w14:paraId="5CCC0131" w14:textId="0CCBCF42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19569DEE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AF560DE" w14:textId="01DADB2A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2292015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64A0E2B" w14:textId="441698F9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  <w:vAlign w:val="center"/>
          </w:tcPr>
          <w:p w14:paraId="720E5DDC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2C33C3C0" w14:textId="31F76393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EA4254" w:rsidRPr="00C20284" w14:paraId="45F53E16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069962B" w14:textId="6438174A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0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4DB2CD5B" w14:textId="74E315F8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F7CFED0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9485AD6" w14:textId="56E2602D" w:rsidR="00EA4254" w:rsidRPr="003067AA" w:rsidDel="00FA02F6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7D1A573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0C50139" w14:textId="2990F5F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0CCB662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387D9CCD" w14:textId="45908693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254" w:rsidRPr="00C20284" w14:paraId="37E63C7E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C5BB51F" w14:textId="54878247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73" w:type="dxa"/>
            <w:vAlign w:val="center"/>
          </w:tcPr>
          <w:p w14:paraId="15404C04" w14:textId="46CECE4B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EB102B4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7C197A5" w14:textId="2D59CCAD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8E37021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8517DFF" w14:textId="3938D521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5BA1EF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B60493A" w14:textId="690DCB7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254" w:rsidRPr="00C20284" w14:paraId="1A3F7BEA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6AB8285" w14:textId="58B13B78" w:rsidR="00EA4254" w:rsidRPr="003067AA" w:rsidRDefault="00EA4254" w:rsidP="00EA4254">
            <w:pPr>
              <w:tabs>
                <w:tab w:val="decimal" w:pos="622"/>
                <w:tab w:val="left" w:pos="1225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73" w:type="dxa"/>
            <w:vAlign w:val="center"/>
          </w:tcPr>
          <w:p w14:paraId="4CBAEC80" w14:textId="77777777" w:rsidR="00EA4254" w:rsidRPr="003067AA" w:rsidRDefault="00EA4254" w:rsidP="00EA4254">
            <w:pPr>
              <w:tabs>
                <w:tab w:val="decimal" w:pos="637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3A0FCF94" w14:textId="77777777" w:rsidR="00EA4254" w:rsidRPr="003067AA" w:rsidRDefault="00EA4254" w:rsidP="00EA4254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0B9B3BE2" w14:textId="77777777" w:rsidR="00EA4254" w:rsidRPr="003067AA" w:rsidRDefault="00EA4254" w:rsidP="00EA4254">
            <w:pPr>
              <w:tabs>
                <w:tab w:val="decimal" w:pos="637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D54FBC8" w14:textId="77777777" w:rsidR="00EA4254" w:rsidRPr="003067AA" w:rsidRDefault="00EA4254" w:rsidP="00EA4254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04C07B7" w14:textId="77777777" w:rsidR="00EA4254" w:rsidRPr="003067AA" w:rsidRDefault="00EA4254" w:rsidP="00EA4254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D0CC14" w14:textId="77777777" w:rsidR="00EA4254" w:rsidRPr="003067AA" w:rsidRDefault="00EA4254" w:rsidP="00EA4254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2831D184" w14:textId="77777777" w:rsidR="00EA4254" w:rsidRPr="003067AA" w:rsidRDefault="00EA4254" w:rsidP="00EA4254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254" w:rsidRPr="00C20284" w14:paraId="642C255C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0817403" w14:textId="09B0A77B" w:rsidR="00EA4254" w:rsidRPr="003067AA" w:rsidRDefault="00EA4254" w:rsidP="00EA4254">
            <w:pPr>
              <w:tabs>
                <w:tab w:val="decimal" w:pos="864"/>
              </w:tabs>
              <w:ind w:right="-108" w:firstLine="10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  <w:vAlign w:val="center"/>
          </w:tcPr>
          <w:p w14:paraId="514C4CD0" w14:textId="2BAA8F29" w:rsidR="00EA4254" w:rsidRPr="003067AA" w:rsidRDefault="00EA4254" w:rsidP="0070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58,241</w:t>
            </w:r>
          </w:p>
        </w:tc>
        <w:tc>
          <w:tcPr>
            <w:tcW w:w="272" w:type="dxa"/>
            <w:vAlign w:val="center"/>
          </w:tcPr>
          <w:p w14:paraId="772BAA77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1378E71" w14:textId="5915E296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46,345</w:t>
            </w:r>
          </w:p>
        </w:tc>
        <w:tc>
          <w:tcPr>
            <w:tcW w:w="271" w:type="dxa"/>
            <w:vAlign w:val="center"/>
          </w:tcPr>
          <w:p w14:paraId="2B605E97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B19A305" w14:textId="1F8B2DC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  <w:tc>
          <w:tcPr>
            <w:tcW w:w="270" w:type="dxa"/>
            <w:vAlign w:val="center"/>
          </w:tcPr>
          <w:p w14:paraId="118FBA54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1EBF53E" w14:textId="37A28A94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1,025</w:t>
            </w:r>
          </w:p>
        </w:tc>
      </w:tr>
      <w:tr w:rsidR="00EA4254" w:rsidRPr="00C20284" w14:paraId="2A3BA275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0CA23276" w14:textId="4FEEDF64" w:rsidR="00EA4254" w:rsidRPr="003067AA" w:rsidRDefault="00EA4254" w:rsidP="00EA4254">
            <w:pPr>
              <w:tabs>
                <w:tab w:val="decimal" w:pos="864"/>
              </w:tabs>
              <w:ind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973" w:type="dxa"/>
            <w:vAlign w:val="center"/>
          </w:tcPr>
          <w:p w14:paraId="45768BE5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6FE19E6A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D873AA0" w14:textId="19FCE7DB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7E0D82E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7D21E32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2DD5AED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0F60C1D" w14:textId="16577EF3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254" w:rsidRPr="00C20284" w14:paraId="2B0FDA90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4CD427F6" w14:textId="6AA5792E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973" w:type="dxa"/>
            <w:vAlign w:val="center"/>
          </w:tcPr>
          <w:p w14:paraId="020DF0D2" w14:textId="3D8EC50F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2,680</w:t>
            </w:r>
          </w:p>
        </w:tc>
        <w:tc>
          <w:tcPr>
            <w:tcW w:w="272" w:type="dxa"/>
            <w:vAlign w:val="center"/>
          </w:tcPr>
          <w:p w14:paraId="6BDC63B4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00E9F22C" w14:textId="6926CC20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2,427</w:t>
            </w:r>
          </w:p>
        </w:tc>
        <w:tc>
          <w:tcPr>
            <w:tcW w:w="271" w:type="dxa"/>
            <w:vAlign w:val="center"/>
          </w:tcPr>
          <w:p w14:paraId="29FC3D41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CC6B417" w14:textId="1F50401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center"/>
          </w:tcPr>
          <w:p w14:paraId="7DF7B4A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22DA482E" w14:textId="1071CF7B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EA4254" w:rsidRPr="00C20284" w14:paraId="1FFACBD7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33312EC2" w14:textId="0AF9C0A0" w:rsidR="00EA4254" w:rsidRPr="003067AA" w:rsidRDefault="00893950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ต้นทุนสินทรัพย์สิทธิการใช้</w:t>
            </w:r>
            <w:r w:rsidR="001863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73" w:type="dxa"/>
            <w:vAlign w:val="center"/>
          </w:tcPr>
          <w:p w14:paraId="00DB9C53" w14:textId="30088C19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272" w:type="dxa"/>
            <w:vAlign w:val="center"/>
          </w:tcPr>
          <w:p w14:paraId="0408D973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28AB438" w14:textId="52F36A48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1" w:type="dxa"/>
            <w:vAlign w:val="center"/>
          </w:tcPr>
          <w:p w14:paraId="7E30AA74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C082A7D" w14:textId="5F4125C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70" w:type="dxa"/>
            <w:vAlign w:val="center"/>
          </w:tcPr>
          <w:p w14:paraId="5052CB1C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346D8E0" w14:textId="6152D9B2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EA4254" w:rsidRPr="00C20284" w14:paraId="7334EA75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A409597" w14:textId="7332A7DC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73" w:type="dxa"/>
            <w:vAlign w:val="center"/>
          </w:tcPr>
          <w:p w14:paraId="3AB77C13" w14:textId="7D0FB2B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72" w:type="dxa"/>
            <w:vAlign w:val="center"/>
          </w:tcPr>
          <w:p w14:paraId="2C1FC3EA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9ABA7C5" w14:textId="3BE773EE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71" w:type="dxa"/>
            <w:vAlign w:val="center"/>
          </w:tcPr>
          <w:p w14:paraId="29502083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1FC034E" w14:textId="78950EF6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center"/>
          </w:tcPr>
          <w:p w14:paraId="3C178647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6D871B73" w14:textId="61644382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A4254" w:rsidRPr="00C20284" w14:paraId="51587149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294AF5E" w14:textId="3A4CFE67" w:rsidR="00EA4254" w:rsidRPr="003067AA" w:rsidRDefault="00EA4254" w:rsidP="00EA4254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10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73" w:type="dxa"/>
            <w:vAlign w:val="center"/>
          </w:tcPr>
          <w:p w14:paraId="7D18962A" w14:textId="36C87C9A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2" w:type="dxa"/>
            <w:vAlign w:val="center"/>
          </w:tcPr>
          <w:p w14:paraId="3345D47A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8F512AE" w14:textId="4460E8DA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1" w:type="dxa"/>
            <w:vAlign w:val="center"/>
          </w:tcPr>
          <w:p w14:paraId="0CDA6632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18F3C7E" w14:textId="54D1C2EB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F108DAE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918393C" w14:textId="0E2F956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254" w:rsidRPr="00C20284" w14:paraId="1FCD813B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5258FD45" w14:textId="6986F82B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ค่าฝึกอบรมสัมมนา</w:t>
            </w:r>
          </w:p>
        </w:tc>
        <w:tc>
          <w:tcPr>
            <w:tcW w:w="973" w:type="dxa"/>
            <w:vAlign w:val="center"/>
          </w:tcPr>
          <w:p w14:paraId="3AF9260B" w14:textId="5A2110EE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2" w:type="dxa"/>
            <w:vAlign w:val="center"/>
          </w:tcPr>
          <w:p w14:paraId="03355602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0312E52" w14:textId="5A8C46E9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1" w:type="dxa"/>
            <w:vAlign w:val="center"/>
          </w:tcPr>
          <w:p w14:paraId="69CABDFB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1E72DE3" w14:textId="43249A3E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center"/>
          </w:tcPr>
          <w:p w14:paraId="3CD81FED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4A4DA55B" w14:textId="77D7E8E2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4254" w:rsidRPr="00C20284" w14:paraId="60322E70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56500178" w14:textId="5E91B170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73" w:type="dxa"/>
            <w:vAlign w:val="center"/>
          </w:tcPr>
          <w:p w14:paraId="56554025" w14:textId="1A751460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2" w:type="dxa"/>
            <w:vAlign w:val="center"/>
          </w:tcPr>
          <w:p w14:paraId="1F8AA655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51BCB05" w14:textId="3ABCB74F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1" w:type="dxa"/>
            <w:vAlign w:val="center"/>
          </w:tcPr>
          <w:p w14:paraId="364844E0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D8718D9" w14:textId="74D12BC3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center"/>
          </w:tcPr>
          <w:p w14:paraId="12D0FDA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69F8159" w14:textId="1788BE6B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EA4254" w:rsidRPr="00C20284" w14:paraId="1FB1AE9F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2EF8B496" w14:textId="2441E0F2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973" w:type="dxa"/>
            <w:vAlign w:val="center"/>
          </w:tcPr>
          <w:p w14:paraId="1634B663" w14:textId="0E5F73A4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2" w:type="dxa"/>
            <w:vAlign w:val="center"/>
          </w:tcPr>
          <w:p w14:paraId="7F45A9E9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E944775" w14:textId="7EE4183E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1" w:type="dxa"/>
            <w:vAlign w:val="center"/>
          </w:tcPr>
          <w:p w14:paraId="09861811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855FF5E" w14:textId="0F82EF2C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632A60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3017E4CF" w14:textId="2D1E2D26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254" w:rsidRPr="00C20284" w14:paraId="2D93A0A3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29E380DD" w14:textId="0650968E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973" w:type="dxa"/>
            <w:vAlign w:val="center"/>
          </w:tcPr>
          <w:p w14:paraId="17D35C41" w14:textId="503A8FEC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2" w:type="dxa"/>
            <w:vAlign w:val="center"/>
          </w:tcPr>
          <w:p w14:paraId="2286E568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C1B9EAC" w14:textId="5D09AAE0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1" w:type="dxa"/>
            <w:vAlign w:val="center"/>
          </w:tcPr>
          <w:p w14:paraId="3AA308CC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B954B8F" w14:textId="6E3E1F80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980716F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5F8C89E9" w14:textId="65427943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254" w:rsidRPr="00C20284" w14:paraId="334F0E54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3041D198" w14:textId="378F1D41" w:rsidR="00EA4254" w:rsidRPr="003067AA" w:rsidRDefault="00EA4254" w:rsidP="00EA42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จากการจำหน่ายสินทรัพย์ถาวร</w:t>
            </w:r>
          </w:p>
        </w:tc>
        <w:tc>
          <w:tcPr>
            <w:tcW w:w="973" w:type="dxa"/>
            <w:vAlign w:val="center"/>
          </w:tcPr>
          <w:p w14:paraId="68128D75" w14:textId="1541E902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2AC9A828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544DA87" w14:textId="391641B5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1" w:type="dxa"/>
            <w:vAlign w:val="center"/>
          </w:tcPr>
          <w:p w14:paraId="0D803846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AFB96FF" w14:textId="49083B8E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0DC65A3" w14:textId="77777777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52341679" w14:textId="26CA5A41" w:rsidR="00EA4254" w:rsidRPr="003067AA" w:rsidRDefault="00EA4254" w:rsidP="00EA4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61CA" w:rsidRPr="00C20284" w14:paraId="5B260B25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2D4DCCC9" w14:textId="154E7F6C" w:rsidR="00A061CA" w:rsidRPr="003067AA" w:rsidRDefault="00A061CA" w:rsidP="00A061C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ค่าใช้จ่ายอื่นๆ </w:t>
            </w:r>
          </w:p>
        </w:tc>
        <w:tc>
          <w:tcPr>
            <w:tcW w:w="973" w:type="dxa"/>
            <w:vAlign w:val="center"/>
          </w:tcPr>
          <w:p w14:paraId="1CB6171C" w14:textId="7F7B0DF3" w:rsidR="00A061CA" w:rsidRPr="003067AA" w:rsidRDefault="00A061CA" w:rsidP="00A0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3,733</w:t>
            </w:r>
          </w:p>
        </w:tc>
        <w:tc>
          <w:tcPr>
            <w:tcW w:w="272" w:type="dxa"/>
            <w:vAlign w:val="center"/>
          </w:tcPr>
          <w:p w14:paraId="10A149B8" w14:textId="77777777" w:rsidR="00A061CA" w:rsidRPr="003067AA" w:rsidRDefault="00A061CA" w:rsidP="00A0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695C255" w14:textId="2ED31A91" w:rsidR="00A061CA" w:rsidRPr="003067AA" w:rsidRDefault="00A061CA" w:rsidP="00A0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2,146</w:t>
            </w:r>
          </w:p>
        </w:tc>
        <w:tc>
          <w:tcPr>
            <w:tcW w:w="271" w:type="dxa"/>
            <w:vAlign w:val="center"/>
          </w:tcPr>
          <w:p w14:paraId="0A4CE9FC" w14:textId="77777777" w:rsidR="00A061CA" w:rsidRPr="003067AA" w:rsidRDefault="00A061CA" w:rsidP="00A0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3B91761" w14:textId="73AEE6BE" w:rsidR="00A061CA" w:rsidRPr="003067AA" w:rsidRDefault="00A061CA" w:rsidP="00A0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  <w:vAlign w:val="center"/>
          </w:tcPr>
          <w:p w14:paraId="2EC2ABDF" w14:textId="77777777" w:rsidR="00A061CA" w:rsidRPr="003067AA" w:rsidRDefault="00A061CA" w:rsidP="00A0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D48565C" w14:textId="17D6FE76" w:rsidR="00A061CA" w:rsidRPr="003067AA" w:rsidRDefault="00A061CA" w:rsidP="00A0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</w:tbl>
    <w:p w14:paraId="2FC9E7F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FD41B42" w14:textId="77777777" w:rsidR="006C72E9" w:rsidRPr="003067AA" w:rsidRDefault="006C72E9" w:rsidP="006C72E9">
      <w:pPr>
        <w:ind w:left="360"/>
        <w:rPr>
          <w:rFonts w:asciiTheme="majorBidi" w:hAnsiTheme="majorBidi" w:cstheme="majorBidi"/>
          <w:bCs/>
          <w:i/>
          <w:iCs/>
          <w:spacing w:val="-2"/>
          <w:sz w:val="30"/>
          <w:szCs w:val="30"/>
          <w:highlight w:val="lightGray"/>
          <w:cs/>
        </w:rPr>
      </w:pPr>
    </w:p>
    <w:p w14:paraId="6D3AA9C6" w14:textId="082F982D" w:rsidR="006C72E9" w:rsidRPr="003067AA" w:rsidRDefault="00935D5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5</w:t>
      </w:r>
      <w:r w:rsidR="006C72E9" w:rsidRPr="003067AA">
        <w:rPr>
          <w:rFonts w:asciiTheme="majorBidi" w:hAnsiTheme="majorBidi" w:cstheme="majorBidi"/>
          <w:b/>
          <w:bCs/>
          <w:spacing w:val="-2"/>
          <w:sz w:val="30"/>
          <w:szCs w:val="30"/>
        </w:rPr>
        <w:t>.2</w:t>
      </w:r>
      <w:r w:rsidR="006C72E9" w:rsidRPr="003067AA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6C72E9" w:rsidRPr="003067AA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ยอดคงเหลือกับกิจการที่เกี่ยวข้องกัน</w:t>
      </w:r>
      <w:r w:rsidR="006C72E9" w:rsidRPr="003067AA">
        <w:rPr>
          <w:rFonts w:asciiTheme="majorBidi" w:hAnsiTheme="majorBidi" w:cstheme="majorBidi"/>
          <w:b/>
          <w:bCs/>
          <w:spacing w:val="-2"/>
          <w:sz w:val="30"/>
          <w:szCs w:val="30"/>
        </w:rPr>
        <w:t xml:space="preserve"> </w:t>
      </w:r>
      <w:r w:rsidR="006C72E9" w:rsidRPr="003067AA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ณ วันที่ </w:t>
      </w:r>
      <w:r w:rsidR="006C72E9" w:rsidRPr="003067AA">
        <w:rPr>
          <w:rFonts w:asciiTheme="majorBidi" w:hAnsiTheme="majorBidi" w:cstheme="majorBidi"/>
          <w:b/>
          <w:bCs/>
          <w:spacing w:val="-2"/>
          <w:sz w:val="30"/>
          <w:szCs w:val="30"/>
        </w:rPr>
        <w:t>31</w:t>
      </w:r>
      <w:r w:rsidR="006C72E9" w:rsidRPr="003067AA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 ธันวาคม มีดังนี้</w:t>
      </w:r>
    </w:p>
    <w:p w14:paraId="7E8FF09C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</w:rPr>
      </w:pPr>
    </w:p>
    <w:p w14:paraId="730E8F39" w14:textId="529E1B9E" w:rsidR="006C72E9" w:rsidRPr="003067AA" w:rsidRDefault="00935D5A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.2.1</w:t>
      </w:r>
      <w:r w:rsidR="006C72E9" w:rsidRPr="003067AA">
        <w:rPr>
          <w:rFonts w:asciiTheme="majorBidi" w:hAnsiTheme="majorBidi" w:cstheme="majorBidi"/>
          <w:b/>
          <w:bCs/>
          <w:i/>
          <w:iCs/>
          <w:cs/>
        </w:rPr>
        <w:tab/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109975F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</w:p>
    <w:tbl>
      <w:tblPr>
        <w:tblW w:w="92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1"/>
        <w:gridCol w:w="982"/>
        <w:gridCol w:w="272"/>
        <w:gridCol w:w="909"/>
        <w:gridCol w:w="268"/>
        <w:gridCol w:w="1134"/>
        <w:gridCol w:w="242"/>
        <w:gridCol w:w="1090"/>
      </w:tblGrid>
      <w:tr w:rsidR="00CF0C9B" w:rsidRPr="00C20284" w14:paraId="3D93C500" w14:textId="77777777" w:rsidTr="00CF0C9B">
        <w:trPr>
          <w:trHeight w:hRule="exact" w:val="374"/>
        </w:trPr>
        <w:tc>
          <w:tcPr>
            <w:tcW w:w="2367" w:type="pct"/>
          </w:tcPr>
          <w:p w14:paraId="6A4F7319" w14:textId="77777777" w:rsidR="006C72E9" w:rsidRPr="003067AA" w:rsidRDefault="006C72E9" w:rsidP="005545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cstheme="majorBidi"/>
                <w:i/>
                <w:iCs/>
                <w:szCs w:val="30"/>
              </w:rPr>
            </w:pPr>
          </w:p>
        </w:tc>
        <w:tc>
          <w:tcPr>
            <w:tcW w:w="1163" w:type="pct"/>
            <w:gridSpan w:val="3"/>
          </w:tcPr>
          <w:p w14:paraId="04FF7548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742ED8C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D9FFC03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F0C9B" w:rsidRPr="00C20284" w14:paraId="180D0C3B" w14:textId="77777777" w:rsidTr="00CF0C9B">
        <w:trPr>
          <w:trHeight w:hRule="exact" w:val="374"/>
        </w:trPr>
        <w:tc>
          <w:tcPr>
            <w:tcW w:w="2367" w:type="pct"/>
          </w:tcPr>
          <w:p w14:paraId="68F95688" w14:textId="77777777" w:rsidR="006C72E9" w:rsidRPr="003067AA" w:rsidRDefault="006C72E9" w:rsidP="005545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cstheme="majorBidi"/>
                <w:i/>
                <w:iCs/>
                <w:szCs w:val="30"/>
              </w:rPr>
            </w:pPr>
          </w:p>
        </w:tc>
        <w:tc>
          <w:tcPr>
            <w:tcW w:w="1163" w:type="pct"/>
            <w:gridSpan w:val="3"/>
            <w:tcBorders>
              <w:bottom w:val="single" w:sz="4" w:space="0" w:color="auto"/>
            </w:tcBorders>
          </w:tcPr>
          <w:p w14:paraId="40798ED3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69125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63F062D9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C9B" w:rsidRPr="00C20284" w14:paraId="2B9558BE" w14:textId="77777777" w:rsidTr="00CF0C9B">
        <w:trPr>
          <w:trHeight w:hRule="exact" w:val="374"/>
        </w:trPr>
        <w:tc>
          <w:tcPr>
            <w:tcW w:w="2367" w:type="pct"/>
          </w:tcPr>
          <w:p w14:paraId="479AEE67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1DB8BD63" w14:textId="4F4D621E" w:rsidR="006C72E9" w:rsidRPr="003067AA" w:rsidRDefault="009A4D88" w:rsidP="00091B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3463BE1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48741A6D" w14:textId="01297806" w:rsidR="006C72E9" w:rsidRPr="003067AA" w:rsidRDefault="009A4D88" w:rsidP="00091BE7">
            <w:pPr>
              <w:tabs>
                <w:tab w:val="left" w:pos="588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926B2D2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4CA6F95B" w14:textId="4F04AA5F" w:rsidR="006C72E9" w:rsidRPr="003067AA" w:rsidRDefault="009A4D88" w:rsidP="00091B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3CB8F472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E8691D5" w14:textId="264403D0" w:rsidR="006C72E9" w:rsidRPr="003067AA" w:rsidRDefault="00500159" w:rsidP="00E039E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0C9B" w:rsidRPr="00C20284" w14:paraId="1C64C875" w14:textId="77777777" w:rsidTr="00CF0C9B">
        <w:trPr>
          <w:trHeight w:hRule="exact" w:val="144"/>
        </w:trPr>
        <w:tc>
          <w:tcPr>
            <w:tcW w:w="2367" w:type="pct"/>
          </w:tcPr>
          <w:p w14:paraId="1B7A4BFD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DC1F004" w14:textId="77777777" w:rsidR="006C72E9" w:rsidRPr="003067AA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21B1C1" w14:textId="77777777" w:rsidR="006C72E9" w:rsidRPr="003067AA" w:rsidRDefault="006C72E9" w:rsidP="00387CAF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2BAD0CF6" w14:textId="77777777" w:rsidR="006C72E9" w:rsidRPr="003067AA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D6F6A9" w14:textId="77777777" w:rsidR="006C72E9" w:rsidRPr="003067AA" w:rsidRDefault="006C72E9" w:rsidP="00387CAF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9C17B33" w14:textId="77777777" w:rsidR="006C72E9" w:rsidRPr="003067AA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02A24" w14:textId="77777777" w:rsidR="006C72E9" w:rsidRPr="003067AA" w:rsidRDefault="006C72E9" w:rsidP="00387CAF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17DA662" w14:textId="77777777" w:rsidR="006C72E9" w:rsidRPr="003067AA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C9B" w:rsidRPr="00C20284" w14:paraId="71170757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616AF596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28" w:type="pct"/>
            <w:vAlign w:val="center"/>
          </w:tcPr>
          <w:p w14:paraId="5F5C6776" w14:textId="3F756EC4" w:rsidR="009A4D88" w:rsidRPr="003067AA" w:rsidRDefault="0022650C" w:rsidP="00E03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center"/>
          </w:tcPr>
          <w:p w14:paraId="76FA1040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489" w:type="pct"/>
            <w:vAlign w:val="center"/>
          </w:tcPr>
          <w:p w14:paraId="724E6726" w14:textId="5BAF9B25" w:rsidR="009A4D88" w:rsidRPr="003067AA" w:rsidRDefault="009A4D88" w:rsidP="00E03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vAlign w:val="center"/>
          </w:tcPr>
          <w:p w14:paraId="44D81F68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3239A356" w14:textId="171DE90D" w:rsidR="009A4D88" w:rsidRPr="003067AA" w:rsidRDefault="008A17D9" w:rsidP="00560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 w:line="18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83BE9D0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D85CD04" w14:textId="3FD3F50B" w:rsidR="009A4D88" w:rsidRPr="003067AA" w:rsidRDefault="009A4D88" w:rsidP="00CB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0C9B" w:rsidRPr="00C20284" w14:paraId="711E01A8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1B817C3C" w14:textId="77777777" w:rsidR="009A4D88" w:rsidRPr="003067AA" w:rsidRDefault="009A4D88" w:rsidP="009A4D88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vAlign w:val="center"/>
          </w:tcPr>
          <w:p w14:paraId="5187C55D" w14:textId="5CD6406A" w:rsidR="009A4D88" w:rsidRPr="003067AA" w:rsidRDefault="000953D3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60AB6A22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489" w:type="pct"/>
            <w:vAlign w:val="center"/>
          </w:tcPr>
          <w:p w14:paraId="2B138307" w14:textId="72E601E5" w:rsidR="009A4D88" w:rsidRPr="003067AA" w:rsidRDefault="009A4D88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center"/>
          </w:tcPr>
          <w:p w14:paraId="269673DE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74E7DAB2" w14:textId="2E4C6306" w:rsidR="009A4D88" w:rsidRPr="003067AA" w:rsidRDefault="00A337FF" w:rsidP="00E03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30" w:type="pct"/>
            <w:vAlign w:val="center"/>
          </w:tcPr>
          <w:p w14:paraId="7DBDD0B4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75FC74E9" w14:textId="11D2994B" w:rsidR="009A4D88" w:rsidRPr="003067AA" w:rsidRDefault="009A4D88" w:rsidP="00E03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E039E5"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F0C9B" w:rsidRPr="00C20284" w14:paraId="16052B6D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27328358" w14:textId="77777777" w:rsidR="009A4D88" w:rsidRPr="003067AA" w:rsidRDefault="009A4D88" w:rsidP="009A4D88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3067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8" w:type="pct"/>
            <w:vAlign w:val="center"/>
          </w:tcPr>
          <w:p w14:paraId="57E57D71" w14:textId="44DB71AB" w:rsidR="009A4D88" w:rsidRPr="003067AA" w:rsidRDefault="00520743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650FB3" w:rsidRPr="003067AA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46" w:type="pct"/>
            <w:vAlign w:val="center"/>
          </w:tcPr>
          <w:p w14:paraId="1A0A33EA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489" w:type="pct"/>
            <w:vAlign w:val="center"/>
          </w:tcPr>
          <w:p w14:paraId="14766603" w14:textId="43FCBD94" w:rsidR="009A4D88" w:rsidRPr="003067AA" w:rsidRDefault="009A4D88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7,258</w:t>
            </w:r>
          </w:p>
        </w:tc>
        <w:tc>
          <w:tcPr>
            <w:tcW w:w="144" w:type="pct"/>
            <w:vAlign w:val="center"/>
          </w:tcPr>
          <w:p w14:paraId="1D3437F1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7752CA86" w14:textId="1224D474" w:rsidR="009A4D88" w:rsidRPr="003067AA" w:rsidRDefault="00A337FF" w:rsidP="00CF0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0" w:type="pct"/>
            <w:vAlign w:val="center"/>
          </w:tcPr>
          <w:p w14:paraId="3E307CCD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530A3B4" w14:textId="19897F36" w:rsidR="009A4D88" w:rsidRPr="003067AA" w:rsidRDefault="009A4D88" w:rsidP="00CB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CF0C9B" w:rsidRPr="00C20284" w14:paraId="02317500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5F5FB1D0" w14:textId="77777777" w:rsidR="009A4D88" w:rsidRPr="003067AA" w:rsidRDefault="009A4D88" w:rsidP="009A4D88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14:paraId="753561C2" w14:textId="5037847D" w:rsidR="009A4D88" w:rsidRPr="003067AA" w:rsidRDefault="00650FB3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5,632</w:t>
            </w:r>
          </w:p>
        </w:tc>
        <w:tc>
          <w:tcPr>
            <w:tcW w:w="146" w:type="pct"/>
            <w:vAlign w:val="center"/>
          </w:tcPr>
          <w:p w14:paraId="1BF45095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6C41669" w14:textId="26487754" w:rsidR="009A4D88" w:rsidRPr="003067AA" w:rsidRDefault="009A4D88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5,035</w:t>
            </w:r>
          </w:p>
        </w:tc>
        <w:tc>
          <w:tcPr>
            <w:tcW w:w="144" w:type="pct"/>
            <w:vAlign w:val="center"/>
          </w:tcPr>
          <w:p w14:paraId="2B9C690D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14:paraId="2A76E653" w14:textId="098D0816" w:rsidR="009A4D88" w:rsidRPr="003067AA" w:rsidRDefault="00A337FF" w:rsidP="00CF0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  <w:tc>
          <w:tcPr>
            <w:tcW w:w="130" w:type="pct"/>
            <w:vAlign w:val="center"/>
          </w:tcPr>
          <w:p w14:paraId="2E6EC662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6ABD7B56" w14:textId="5ACAE59E" w:rsidR="009A4D88" w:rsidRPr="003067AA" w:rsidRDefault="009A4D88" w:rsidP="00CB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</w:tr>
      <w:tr w:rsidR="00CF0C9B" w:rsidRPr="00C20284" w14:paraId="3F220EEC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3E6243E9" w14:textId="77777777" w:rsidR="009A4D88" w:rsidRPr="003067AA" w:rsidRDefault="009A4D88" w:rsidP="009A4D88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D4235A" w14:textId="5486D334" w:rsidR="009A4D88" w:rsidRPr="003067AA" w:rsidRDefault="00500159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</w:t>
            </w:r>
            <w:r w:rsidR="0022650C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  <w:vAlign w:val="center"/>
          </w:tcPr>
          <w:p w14:paraId="175D1F25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0940C" w14:textId="0CAB0DEE" w:rsidR="009A4D88" w:rsidRPr="003067AA" w:rsidRDefault="009A4D88" w:rsidP="00920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12,295</w:t>
            </w:r>
          </w:p>
        </w:tc>
        <w:tc>
          <w:tcPr>
            <w:tcW w:w="144" w:type="pct"/>
            <w:vAlign w:val="center"/>
          </w:tcPr>
          <w:p w14:paraId="61BC86BF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8A26EE" w14:textId="3A98819C" w:rsidR="009A4D88" w:rsidRPr="003067AA" w:rsidRDefault="00A337FF" w:rsidP="00CB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</w:t>
            </w:r>
          </w:p>
        </w:tc>
        <w:tc>
          <w:tcPr>
            <w:tcW w:w="130" w:type="pct"/>
            <w:vAlign w:val="center"/>
          </w:tcPr>
          <w:p w14:paraId="07042E43" w14:textId="77777777" w:rsidR="009A4D88" w:rsidRPr="003067AA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F83DA" w14:textId="57167C0A" w:rsidR="009A4D88" w:rsidRPr="003067AA" w:rsidRDefault="009A4D88" w:rsidP="00CB7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</w:tr>
    </w:tbl>
    <w:p w14:paraId="067954E0" w14:textId="77777777" w:rsidR="00865493" w:rsidRDefault="00865493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A34D93" w14:textId="7534D26B" w:rsidR="006C72E9" w:rsidRPr="003067AA" w:rsidRDefault="00106ABC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.2.2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เงินให้กู้ยืมระยะสั้นแก่กิจการที่เกี่ยวข้องกัน</w:t>
      </w:r>
    </w:p>
    <w:p w14:paraId="4BE3D213" w14:textId="77777777" w:rsidR="006C72E9" w:rsidRPr="003067AA" w:rsidRDefault="006C72E9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53"/>
        <w:gridCol w:w="762"/>
        <w:gridCol w:w="164"/>
        <w:gridCol w:w="261"/>
        <w:gridCol w:w="1049"/>
        <w:gridCol w:w="261"/>
        <w:gridCol w:w="1192"/>
      </w:tblGrid>
      <w:tr w:rsidR="006C72E9" w:rsidRPr="00C20284" w14:paraId="342C0B9A" w14:textId="77777777" w:rsidTr="00CF0C9B">
        <w:trPr>
          <w:trHeight w:hRule="exact" w:val="374"/>
        </w:trPr>
        <w:tc>
          <w:tcPr>
            <w:tcW w:w="4410" w:type="dxa"/>
          </w:tcPr>
          <w:p w14:paraId="7DFEFC4A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219779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  <w:gridSpan w:val="2"/>
          </w:tcPr>
          <w:p w14:paraId="35BCC8B6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7" w:type="dxa"/>
            <w:gridSpan w:val="5"/>
          </w:tcPr>
          <w:p w14:paraId="266CBA19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6A7B7D73" w14:textId="77777777" w:rsidTr="00CF0C9B">
        <w:trPr>
          <w:trHeight w:hRule="exact" w:val="374"/>
        </w:trPr>
        <w:tc>
          <w:tcPr>
            <w:tcW w:w="4410" w:type="dxa"/>
          </w:tcPr>
          <w:p w14:paraId="18C5E778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2" w:type="dxa"/>
            <w:gridSpan w:val="8"/>
          </w:tcPr>
          <w:p w14:paraId="7B4D95D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47AA39F6" w14:textId="77777777" w:rsidTr="00CF0C9B">
        <w:trPr>
          <w:trHeight w:hRule="exact" w:val="374"/>
        </w:trPr>
        <w:tc>
          <w:tcPr>
            <w:tcW w:w="4410" w:type="dxa"/>
          </w:tcPr>
          <w:p w14:paraId="1E88A548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398256" w14:textId="77777777" w:rsidR="006C72E9" w:rsidRPr="003067AA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84A0C82" w14:textId="77777777" w:rsidR="006C72E9" w:rsidRPr="003067AA" w:rsidRDefault="006C72E9" w:rsidP="00387CAF">
            <w:pPr>
              <w:spacing w:before="100" w:beforeAutospacing="1" w:after="100" w:afterAutospacing="1"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CECD63" w14:textId="77777777" w:rsidR="006C72E9" w:rsidRPr="003067AA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C0FE3" w:rsidRPr="00C20284" w14:paraId="5DF34DE9" w14:textId="77777777" w:rsidTr="00CF0C9B">
        <w:trPr>
          <w:trHeight w:hRule="exact" w:val="374"/>
        </w:trPr>
        <w:tc>
          <w:tcPr>
            <w:tcW w:w="4410" w:type="dxa"/>
          </w:tcPr>
          <w:p w14:paraId="687E7AE4" w14:textId="77777777" w:rsidR="006C0FE3" w:rsidRPr="003067AA" w:rsidRDefault="006C0FE3" w:rsidP="006C0FE3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3D6594" w14:textId="3DF7D901" w:rsidR="006C0FE3" w:rsidRPr="003067AA" w:rsidRDefault="006C0FE3" w:rsidP="00D754D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696EB60E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B2860" w14:textId="517011C3" w:rsidR="006C0FE3" w:rsidRPr="003067AA" w:rsidRDefault="006C0FE3" w:rsidP="00D754D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7958DD4A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612E47BB" w14:textId="65DBF455" w:rsidR="006C0FE3" w:rsidRPr="003067AA" w:rsidRDefault="006C0FE3" w:rsidP="00D754DE">
            <w:pPr>
              <w:tabs>
                <w:tab w:val="clear" w:pos="454"/>
                <w:tab w:val="clear" w:pos="680"/>
                <w:tab w:val="clear" w:pos="907"/>
                <w:tab w:val="left" w:pos="612"/>
                <w:tab w:val="left" w:pos="702"/>
              </w:tabs>
              <w:ind w:left="-108" w:right="-2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782C7D8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F398D6B" w14:textId="4239588A" w:rsidR="006C0FE3" w:rsidRPr="003067AA" w:rsidRDefault="006C0FE3" w:rsidP="00D754DE">
            <w:pPr>
              <w:tabs>
                <w:tab w:val="clear" w:pos="680"/>
                <w:tab w:val="left" w:pos="737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0FE3" w:rsidRPr="00C20284" w14:paraId="0DE3A5AB" w14:textId="77777777" w:rsidTr="00CF0C9B">
        <w:trPr>
          <w:trHeight w:hRule="exact" w:val="144"/>
        </w:trPr>
        <w:tc>
          <w:tcPr>
            <w:tcW w:w="4410" w:type="dxa"/>
          </w:tcPr>
          <w:p w14:paraId="5A00D037" w14:textId="77777777" w:rsidR="006C0FE3" w:rsidRPr="003067AA" w:rsidRDefault="006C0FE3" w:rsidP="006C0FE3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40AF63" w14:textId="77777777" w:rsidR="006C0FE3" w:rsidRPr="003067AA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089547E7" w14:textId="77777777" w:rsidR="006C0FE3" w:rsidRPr="003067AA" w:rsidRDefault="006C0FE3" w:rsidP="006C0FE3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61F421C9" w14:textId="77777777" w:rsidR="006C0FE3" w:rsidRPr="003067AA" w:rsidRDefault="006C0FE3" w:rsidP="006C0FE3">
            <w:pPr>
              <w:tabs>
                <w:tab w:val="clear" w:pos="907"/>
                <w:tab w:val="decimal" w:pos="88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6DC1170D" w14:textId="77777777" w:rsidR="006C0FE3" w:rsidRPr="003067AA" w:rsidRDefault="006C0FE3" w:rsidP="006C0FE3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39E314E" w14:textId="77777777" w:rsidR="006C0FE3" w:rsidRPr="003067AA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06D64040" w14:textId="77777777" w:rsidR="006C0FE3" w:rsidRPr="003067AA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46B9297" w14:textId="77777777" w:rsidR="006C0FE3" w:rsidRPr="003067AA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0FE3" w:rsidRPr="00C20284" w14:paraId="050200EE" w14:textId="77777777" w:rsidTr="00CF0C9B">
        <w:trPr>
          <w:trHeight w:hRule="exact" w:val="374"/>
        </w:trPr>
        <w:tc>
          <w:tcPr>
            <w:tcW w:w="4410" w:type="dxa"/>
          </w:tcPr>
          <w:p w14:paraId="7157396E" w14:textId="77777777" w:rsidR="006C0FE3" w:rsidRPr="003067AA" w:rsidRDefault="006C0FE3" w:rsidP="006C0FE3">
            <w:pPr>
              <w:spacing w:line="18" w:lineRule="atLeast"/>
              <w:ind w:firstLine="9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432686" w14:textId="06402C5E" w:rsidR="006C0FE3" w:rsidRPr="003067AA" w:rsidRDefault="00FC3E08" w:rsidP="000A7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253" w:type="dxa"/>
          </w:tcPr>
          <w:p w14:paraId="3D29BC5F" w14:textId="77777777" w:rsidR="006C0FE3" w:rsidRPr="003067AA" w:rsidRDefault="006C0FE3" w:rsidP="006C0FE3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052C4C40" w14:textId="2C5FE47D" w:rsidR="006C0FE3" w:rsidRPr="003067AA" w:rsidRDefault="006C0FE3" w:rsidP="000A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6,876</w:t>
            </w:r>
          </w:p>
        </w:tc>
        <w:tc>
          <w:tcPr>
            <w:tcW w:w="261" w:type="dxa"/>
          </w:tcPr>
          <w:p w14:paraId="0F75EE86" w14:textId="77777777" w:rsidR="006C0FE3" w:rsidRPr="003067AA" w:rsidRDefault="006C0FE3" w:rsidP="006C0FE3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A4C31CB" w14:textId="1088F5E2" w:rsidR="006C0FE3" w:rsidRPr="003067AA" w:rsidRDefault="00526895" w:rsidP="008C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6,934</w:t>
            </w:r>
          </w:p>
        </w:tc>
        <w:tc>
          <w:tcPr>
            <w:tcW w:w="261" w:type="dxa"/>
          </w:tcPr>
          <w:p w14:paraId="181F0B8B" w14:textId="77777777" w:rsidR="006C0FE3" w:rsidRPr="003067AA" w:rsidRDefault="006C0FE3" w:rsidP="006C0FE3">
            <w:pPr>
              <w:tabs>
                <w:tab w:val="decimal" w:pos="773"/>
              </w:tabs>
              <w:spacing w:line="18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A0AA251" w14:textId="7BCF4F1A" w:rsidR="006C0FE3" w:rsidRPr="003067AA" w:rsidRDefault="006C0FE3" w:rsidP="009E7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13,280</w:t>
            </w:r>
          </w:p>
        </w:tc>
      </w:tr>
      <w:tr w:rsidR="006C0FE3" w:rsidRPr="00C20284" w14:paraId="087DCF02" w14:textId="77777777" w:rsidTr="00CF0C9B">
        <w:trPr>
          <w:trHeight w:hRule="exact" w:val="374"/>
        </w:trPr>
        <w:tc>
          <w:tcPr>
            <w:tcW w:w="4410" w:type="dxa"/>
          </w:tcPr>
          <w:p w14:paraId="38EA558C" w14:textId="77777777" w:rsidR="006C0FE3" w:rsidRPr="003067AA" w:rsidRDefault="006C0FE3" w:rsidP="006C0FE3">
            <w:pPr>
              <w:spacing w:line="18" w:lineRule="atLeast"/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E0A059" w14:textId="34F397E8" w:rsidR="006C0FE3" w:rsidRPr="003067AA" w:rsidRDefault="00FC3E08" w:rsidP="000A7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8,020</w:t>
            </w:r>
          </w:p>
        </w:tc>
        <w:tc>
          <w:tcPr>
            <w:tcW w:w="253" w:type="dxa"/>
          </w:tcPr>
          <w:p w14:paraId="14742A8F" w14:textId="77777777" w:rsidR="006C0FE3" w:rsidRPr="003067AA" w:rsidRDefault="006C0FE3" w:rsidP="006C0FE3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917A94" w14:textId="61716EC5" w:rsidR="006C0FE3" w:rsidRPr="003067AA" w:rsidRDefault="006C0FE3" w:rsidP="000A7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261" w:type="dxa"/>
          </w:tcPr>
          <w:p w14:paraId="3318564F" w14:textId="77777777" w:rsidR="006C0FE3" w:rsidRPr="003067AA" w:rsidRDefault="006C0FE3" w:rsidP="006C0FE3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3E6AC" w14:textId="330239AB" w:rsidR="006C0FE3" w:rsidRPr="003067AA" w:rsidRDefault="00932276" w:rsidP="00C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6,934</w:t>
            </w:r>
          </w:p>
        </w:tc>
        <w:tc>
          <w:tcPr>
            <w:tcW w:w="261" w:type="dxa"/>
          </w:tcPr>
          <w:p w14:paraId="5BA52362" w14:textId="77777777" w:rsidR="006C0FE3" w:rsidRPr="003067AA" w:rsidRDefault="006C0FE3" w:rsidP="006C0FE3">
            <w:pPr>
              <w:tabs>
                <w:tab w:val="decimal" w:pos="773"/>
              </w:tabs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94B4AB4" w14:textId="27112209" w:rsidR="006C0FE3" w:rsidRPr="003067AA" w:rsidRDefault="006C0FE3" w:rsidP="00C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13,280</w:t>
            </w:r>
          </w:p>
        </w:tc>
      </w:tr>
    </w:tbl>
    <w:p w14:paraId="5D7B3D9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F7B196" w14:textId="74EA2FCA" w:rsidR="006C72E9" w:rsidRPr="003067AA" w:rsidRDefault="00106ABC" w:rsidP="006C72E9">
      <w:pPr>
        <w:tabs>
          <w:tab w:val="clear" w:pos="1644"/>
          <w:tab w:val="clear" w:pos="1871"/>
          <w:tab w:val="left" w:pos="1620"/>
        </w:tabs>
        <w:ind w:left="1080" w:right="13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.2.3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เงินจ่ายล่วงหน้าค่าสินค้า</w:t>
      </w:r>
    </w:p>
    <w:p w14:paraId="4864A38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2"/>
        <w:gridCol w:w="988"/>
        <w:gridCol w:w="239"/>
        <w:gridCol w:w="923"/>
        <w:gridCol w:w="300"/>
        <w:gridCol w:w="1016"/>
        <w:gridCol w:w="246"/>
        <w:gridCol w:w="1210"/>
      </w:tblGrid>
      <w:tr w:rsidR="006C72E9" w:rsidRPr="00C20284" w14:paraId="395E30DB" w14:textId="77777777" w:rsidTr="000613C2">
        <w:trPr>
          <w:tblHeader/>
        </w:trPr>
        <w:tc>
          <w:tcPr>
            <w:tcW w:w="2360" w:type="pct"/>
          </w:tcPr>
          <w:p w14:paraId="57E167CD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3" w:type="pct"/>
            <w:gridSpan w:val="3"/>
          </w:tcPr>
          <w:p w14:paraId="7D57F870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</w:tcPr>
          <w:p w14:paraId="32E2E024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4BD9DDE" w14:textId="77777777" w:rsidR="006C72E9" w:rsidRPr="003067AA" w:rsidRDefault="006C72E9" w:rsidP="00A6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68F7CED0" w14:textId="77777777" w:rsidTr="000613C2">
        <w:trPr>
          <w:tblHeader/>
        </w:trPr>
        <w:tc>
          <w:tcPr>
            <w:tcW w:w="2360" w:type="pct"/>
          </w:tcPr>
          <w:p w14:paraId="6D8507EA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3" w:type="pct"/>
            <w:gridSpan w:val="3"/>
            <w:tcBorders>
              <w:bottom w:val="single" w:sz="4" w:space="0" w:color="auto"/>
            </w:tcBorders>
          </w:tcPr>
          <w:p w14:paraId="238D8B5A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0827D28A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7AC4BF9C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1C8" w:rsidRPr="00C20284" w14:paraId="49C05C21" w14:textId="77777777" w:rsidTr="000613C2">
        <w:trPr>
          <w:tblHeader/>
        </w:trPr>
        <w:tc>
          <w:tcPr>
            <w:tcW w:w="2360" w:type="pct"/>
          </w:tcPr>
          <w:p w14:paraId="05C5E73E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1444FBA9" w14:textId="3BF5C3CB" w:rsidR="006C0FE3" w:rsidRPr="003067AA" w:rsidRDefault="006C0FE3" w:rsidP="00BE6E7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35773678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39717CA6" w14:textId="6DBD9D59" w:rsidR="006C0FE3" w:rsidRPr="003067AA" w:rsidRDefault="006C0FE3" w:rsidP="00123C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1" w:type="pct"/>
          </w:tcPr>
          <w:p w14:paraId="51C7CB17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78C70293" w14:textId="5D8260B5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05BABDB6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680CAFC7" w14:textId="6DC4D7B8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251C8" w:rsidRPr="00C20284" w14:paraId="2DB57443" w14:textId="77777777" w:rsidTr="000613C2">
        <w:trPr>
          <w:trHeight w:hRule="exact" w:val="90"/>
        </w:trPr>
        <w:tc>
          <w:tcPr>
            <w:tcW w:w="2360" w:type="pct"/>
          </w:tcPr>
          <w:p w14:paraId="739B3AF9" w14:textId="77777777" w:rsidR="006C0FE3" w:rsidRPr="003067AA" w:rsidRDefault="006C0FE3" w:rsidP="006C0FE3">
            <w:pPr>
              <w:ind w:right="-102" w:firstLine="612"/>
              <w:jc w:val="thaiDistribute"/>
              <w:rPr>
                <w:rFonts w:asciiTheme="majorBidi" w:hAnsiTheme="majorBidi" w:cstheme="majorBidi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30" w:type="pct"/>
          </w:tcPr>
          <w:p w14:paraId="25324C42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28" w:type="pct"/>
          </w:tcPr>
          <w:p w14:paraId="15A445BD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495" w:type="pct"/>
          </w:tcPr>
          <w:p w14:paraId="5A141B41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61" w:type="pct"/>
          </w:tcPr>
          <w:p w14:paraId="50668446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45" w:type="pct"/>
          </w:tcPr>
          <w:p w14:paraId="07ED4E58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32" w:type="pct"/>
          </w:tcPr>
          <w:p w14:paraId="35E34270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649" w:type="pct"/>
          </w:tcPr>
          <w:p w14:paraId="6A788C91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</w:tr>
      <w:tr w:rsidR="00F251C8" w:rsidRPr="00C20284" w14:paraId="581E94E6" w14:textId="77777777" w:rsidTr="000613C2">
        <w:trPr>
          <w:trHeight w:hRule="exact" w:val="374"/>
        </w:trPr>
        <w:tc>
          <w:tcPr>
            <w:tcW w:w="2360" w:type="pct"/>
          </w:tcPr>
          <w:p w14:paraId="253A0329" w14:textId="77777777" w:rsidR="006C0FE3" w:rsidRPr="003067AA" w:rsidRDefault="006C0FE3" w:rsidP="006C0FE3">
            <w:pPr>
              <w:tabs>
                <w:tab w:val="left" w:pos="1062"/>
              </w:tabs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บริษัทร่วมและ</w:t>
            </w: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0" w:type="pct"/>
          </w:tcPr>
          <w:p w14:paraId="3D98070C" w14:textId="62CD9A5C" w:rsidR="006C0FE3" w:rsidRPr="003067AA" w:rsidRDefault="00354F1F" w:rsidP="00BE6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</w:t>
            </w:r>
          </w:p>
        </w:tc>
        <w:tc>
          <w:tcPr>
            <w:tcW w:w="128" w:type="pct"/>
          </w:tcPr>
          <w:p w14:paraId="0C533852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495" w:type="pct"/>
          </w:tcPr>
          <w:p w14:paraId="6FA456E9" w14:textId="26144F6A" w:rsidR="006C0FE3" w:rsidRPr="003067AA" w:rsidRDefault="006C0FE3" w:rsidP="0012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65</w:t>
            </w:r>
          </w:p>
        </w:tc>
        <w:tc>
          <w:tcPr>
            <w:tcW w:w="161" w:type="pct"/>
          </w:tcPr>
          <w:p w14:paraId="0EA72088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5" w:type="pct"/>
          </w:tcPr>
          <w:p w14:paraId="3C97CCDC" w14:textId="004B31A2" w:rsidR="006C0FE3" w:rsidRPr="003067AA" w:rsidRDefault="00E257D5" w:rsidP="0012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69AEA64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49" w:type="pct"/>
          </w:tcPr>
          <w:p w14:paraId="201EC955" w14:textId="77777777" w:rsidR="006C0FE3" w:rsidRPr="003067AA" w:rsidRDefault="006C0FE3" w:rsidP="00C17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251C8" w:rsidRPr="00C20284" w14:paraId="154ECE21" w14:textId="77777777" w:rsidTr="000613C2">
        <w:trPr>
          <w:trHeight w:hRule="exact" w:val="374"/>
        </w:trPr>
        <w:tc>
          <w:tcPr>
            <w:tcW w:w="2360" w:type="pct"/>
          </w:tcPr>
          <w:p w14:paraId="28431F49" w14:textId="77777777" w:rsidR="006C0FE3" w:rsidRPr="003067AA" w:rsidRDefault="006C0FE3" w:rsidP="006C0FE3">
            <w:pPr>
              <w:tabs>
                <w:tab w:val="left" w:pos="1062"/>
              </w:tabs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0" w:type="pct"/>
          </w:tcPr>
          <w:p w14:paraId="3214044B" w14:textId="301EB6B2" w:rsidR="006C0FE3" w:rsidRPr="003067AA" w:rsidRDefault="00354F1F" w:rsidP="00F2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2,706</w:t>
            </w:r>
          </w:p>
        </w:tc>
        <w:tc>
          <w:tcPr>
            <w:tcW w:w="128" w:type="pct"/>
          </w:tcPr>
          <w:p w14:paraId="44F583BE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495" w:type="pct"/>
          </w:tcPr>
          <w:p w14:paraId="19CBE957" w14:textId="09FD25F2" w:rsidR="006C0FE3" w:rsidRPr="003067AA" w:rsidRDefault="006C0FE3" w:rsidP="00F2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2,344</w:t>
            </w:r>
          </w:p>
        </w:tc>
        <w:tc>
          <w:tcPr>
            <w:tcW w:w="161" w:type="pct"/>
          </w:tcPr>
          <w:p w14:paraId="3EC375DD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8D6F28" w14:textId="5FBBB3EB" w:rsidR="006C0FE3" w:rsidRPr="003067AA" w:rsidRDefault="00E257D5" w:rsidP="00F2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BEE4380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49" w:type="pct"/>
          </w:tcPr>
          <w:p w14:paraId="6EA0439D" w14:textId="77777777" w:rsidR="006C0FE3" w:rsidRPr="003067AA" w:rsidRDefault="006C0FE3" w:rsidP="00F2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251C8" w:rsidRPr="00C20284" w14:paraId="1B5B5640" w14:textId="77777777" w:rsidTr="000613C2">
        <w:trPr>
          <w:trHeight w:hRule="exact" w:val="374"/>
        </w:trPr>
        <w:tc>
          <w:tcPr>
            <w:tcW w:w="2360" w:type="pct"/>
          </w:tcPr>
          <w:p w14:paraId="0B4697A4" w14:textId="77777777" w:rsidR="006C0FE3" w:rsidRPr="003067AA" w:rsidRDefault="006C0FE3" w:rsidP="006C0FE3">
            <w:pPr>
              <w:tabs>
                <w:tab w:val="left" w:pos="176"/>
              </w:tabs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2E342547" w14:textId="391740D1" w:rsidR="006C0FE3" w:rsidRPr="003067AA" w:rsidRDefault="00E257D5" w:rsidP="00BE6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2,759</w:t>
            </w:r>
          </w:p>
        </w:tc>
        <w:tc>
          <w:tcPr>
            <w:tcW w:w="128" w:type="pct"/>
          </w:tcPr>
          <w:p w14:paraId="2186DF33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4E2D692A" w14:textId="15A8ACC4" w:rsidR="006C0FE3" w:rsidRPr="003067AA" w:rsidRDefault="006C0FE3" w:rsidP="00BB7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2,409</w:t>
            </w:r>
          </w:p>
        </w:tc>
        <w:tc>
          <w:tcPr>
            <w:tcW w:w="161" w:type="pct"/>
          </w:tcPr>
          <w:p w14:paraId="3F284E98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85BEAFF" w14:textId="3EF234AF" w:rsidR="006C0FE3" w:rsidRPr="003067AA" w:rsidRDefault="00E257D5" w:rsidP="00F2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95300F1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0580242" w14:textId="77777777" w:rsidR="006C0FE3" w:rsidRPr="003067AA" w:rsidRDefault="006C0FE3" w:rsidP="00D16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1A08988A" w14:textId="77B9CE8B" w:rsidR="006C72E9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359B0A" w14:textId="5989A1E0" w:rsidR="00865493" w:rsidRDefault="00865493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140703" w14:textId="77777777" w:rsidR="00865493" w:rsidRPr="003067AA" w:rsidRDefault="00865493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D09DF4" w14:textId="2812BF96" w:rsidR="006C72E9" w:rsidRPr="003067AA" w:rsidRDefault="00106ABC" w:rsidP="006C72E9">
      <w:pPr>
        <w:tabs>
          <w:tab w:val="clear" w:pos="907"/>
          <w:tab w:val="clear" w:pos="1644"/>
          <w:tab w:val="clear" w:pos="1871"/>
          <w:tab w:val="left" w:pos="1080"/>
          <w:tab w:val="left" w:pos="1620"/>
        </w:tabs>
        <w:ind w:left="1080" w:right="13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.2.4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1C487FD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sz w:val="22"/>
          <w:szCs w:val="22"/>
        </w:rPr>
        <w:tab/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6"/>
        <w:gridCol w:w="1011"/>
        <w:gridCol w:w="263"/>
        <w:gridCol w:w="1054"/>
        <w:gridCol w:w="273"/>
        <w:gridCol w:w="1074"/>
        <w:gridCol w:w="265"/>
        <w:gridCol w:w="996"/>
      </w:tblGrid>
      <w:tr w:rsidR="006C72E9" w:rsidRPr="00C20284" w14:paraId="23C05171" w14:textId="77777777" w:rsidTr="00BB7036">
        <w:trPr>
          <w:tblHeader/>
        </w:trPr>
        <w:tc>
          <w:tcPr>
            <w:tcW w:w="2358" w:type="pct"/>
          </w:tcPr>
          <w:p w14:paraId="245D5205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2B204769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0604676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587BE300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7E18C74C" w14:textId="77777777" w:rsidTr="00BB7036">
        <w:trPr>
          <w:tblHeader/>
        </w:trPr>
        <w:tc>
          <w:tcPr>
            <w:tcW w:w="2358" w:type="pct"/>
          </w:tcPr>
          <w:p w14:paraId="240118BF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tcBorders>
              <w:bottom w:val="single" w:sz="4" w:space="0" w:color="auto"/>
            </w:tcBorders>
          </w:tcPr>
          <w:p w14:paraId="591F0FCE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7AE496D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14438A2E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3C77" w:rsidRPr="00C20284" w14:paraId="12D5FE73" w14:textId="77777777" w:rsidTr="00BB7036">
        <w:trPr>
          <w:tblHeader/>
        </w:trPr>
        <w:tc>
          <w:tcPr>
            <w:tcW w:w="2358" w:type="pct"/>
          </w:tcPr>
          <w:p w14:paraId="17A29E7B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54A68F80" w14:textId="6AAF9925" w:rsidR="006C72E9" w:rsidRPr="003067AA" w:rsidRDefault="006C0FE3" w:rsidP="00123C77">
            <w:pPr>
              <w:tabs>
                <w:tab w:val="clear" w:pos="680"/>
                <w:tab w:val="left" w:pos="684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14DC11E5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59A74359" w14:textId="72AF254F" w:rsidR="006C72E9" w:rsidRPr="003067AA" w:rsidRDefault="006C0FE3" w:rsidP="00420B8C">
            <w:pPr>
              <w:tabs>
                <w:tab w:val="clear" w:pos="680"/>
                <w:tab w:val="clear" w:pos="907"/>
                <w:tab w:val="clear" w:pos="3515"/>
                <w:tab w:val="left" w:pos="404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0CFA047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38446955" w14:textId="6D358EA9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389BBCC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45F63EDA" w14:textId="73DEDA28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FD8"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23C77" w:rsidRPr="00C20284" w14:paraId="3013E034" w14:textId="77777777" w:rsidTr="00BB7036">
        <w:trPr>
          <w:trHeight w:hRule="exact" w:val="156"/>
        </w:trPr>
        <w:tc>
          <w:tcPr>
            <w:tcW w:w="2358" w:type="pct"/>
          </w:tcPr>
          <w:p w14:paraId="368F3FAB" w14:textId="77777777" w:rsidR="006C72E9" w:rsidRPr="003067AA" w:rsidRDefault="006C72E9" w:rsidP="00387CAF">
            <w:pPr>
              <w:ind w:right="-102" w:firstLine="612"/>
              <w:jc w:val="thaiDistribute"/>
              <w:rPr>
                <w:rFonts w:asciiTheme="majorBidi" w:hAnsiTheme="majorBidi" w:cstheme="majorBidi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41" w:type="pct"/>
          </w:tcPr>
          <w:p w14:paraId="308A5E4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1" w:type="pct"/>
          </w:tcPr>
          <w:p w14:paraId="4750D8B6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64" w:type="pct"/>
          </w:tcPr>
          <w:p w14:paraId="03969A0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6" w:type="pct"/>
          </w:tcPr>
          <w:p w14:paraId="43A0E00E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75" w:type="pct"/>
          </w:tcPr>
          <w:p w14:paraId="0DC0522E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2" w:type="pct"/>
          </w:tcPr>
          <w:p w14:paraId="261D611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34" w:type="pct"/>
          </w:tcPr>
          <w:p w14:paraId="50217F0C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</w:tr>
      <w:tr w:rsidR="00123C77" w:rsidRPr="00C20284" w14:paraId="4E451087" w14:textId="77777777" w:rsidTr="00BB7036">
        <w:trPr>
          <w:trHeight w:hRule="exact" w:val="374"/>
        </w:trPr>
        <w:tc>
          <w:tcPr>
            <w:tcW w:w="2358" w:type="pct"/>
          </w:tcPr>
          <w:p w14:paraId="058CF380" w14:textId="77777777" w:rsidR="006C0FE3" w:rsidRPr="003067AA" w:rsidRDefault="006C0FE3" w:rsidP="006C0FE3">
            <w:pPr>
              <w:tabs>
                <w:tab w:val="left" w:pos="1062"/>
              </w:tabs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0B66295B" w14:textId="4A6A5CCA" w:rsidR="006C0FE3" w:rsidRPr="003067AA" w:rsidRDefault="00E257D5" w:rsidP="0012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157</w:t>
            </w:r>
          </w:p>
        </w:tc>
        <w:tc>
          <w:tcPr>
            <w:tcW w:w="141" w:type="pct"/>
          </w:tcPr>
          <w:p w14:paraId="694D2FD8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315C9E" w14:textId="78BC0FAA" w:rsidR="006C0FE3" w:rsidRPr="003067AA" w:rsidRDefault="006C0FE3" w:rsidP="00BB7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172</w:t>
            </w:r>
          </w:p>
        </w:tc>
        <w:tc>
          <w:tcPr>
            <w:tcW w:w="146" w:type="pct"/>
          </w:tcPr>
          <w:p w14:paraId="6DBAE97F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5" w:type="pct"/>
          </w:tcPr>
          <w:p w14:paraId="369C8DA5" w14:textId="4A3A9536" w:rsidR="006C0FE3" w:rsidRPr="003067AA" w:rsidRDefault="000D76A3" w:rsidP="0012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F2CAFC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4" w:type="pct"/>
          </w:tcPr>
          <w:p w14:paraId="3361E96F" w14:textId="77777777" w:rsidR="006C0FE3" w:rsidRPr="003067AA" w:rsidRDefault="006C0FE3" w:rsidP="00C17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23C77" w:rsidRPr="00C20284" w14:paraId="23FDA1EC" w14:textId="77777777" w:rsidTr="00BB7036">
        <w:trPr>
          <w:trHeight w:hRule="exact" w:val="374"/>
        </w:trPr>
        <w:tc>
          <w:tcPr>
            <w:tcW w:w="2358" w:type="pct"/>
          </w:tcPr>
          <w:p w14:paraId="2A6E67A2" w14:textId="77777777" w:rsidR="006C0FE3" w:rsidRPr="003067AA" w:rsidRDefault="006C0FE3" w:rsidP="006C0FE3">
            <w:pPr>
              <w:tabs>
                <w:tab w:val="left" w:pos="176"/>
              </w:tabs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88A7835" w14:textId="522AACF8" w:rsidR="006C0FE3" w:rsidRPr="003067AA" w:rsidRDefault="000D76A3" w:rsidP="00C17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157</w:t>
            </w:r>
          </w:p>
        </w:tc>
        <w:tc>
          <w:tcPr>
            <w:tcW w:w="141" w:type="pct"/>
          </w:tcPr>
          <w:p w14:paraId="23327899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2495C46" w14:textId="231E8008" w:rsidR="006C0FE3" w:rsidRPr="003067AA" w:rsidRDefault="006C0FE3" w:rsidP="00BB7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172</w:t>
            </w:r>
          </w:p>
        </w:tc>
        <w:tc>
          <w:tcPr>
            <w:tcW w:w="146" w:type="pct"/>
          </w:tcPr>
          <w:p w14:paraId="3365C957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2E9D543" w14:textId="42A4EB7A" w:rsidR="006C0FE3" w:rsidRPr="003067AA" w:rsidRDefault="000D76A3" w:rsidP="0012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A75032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0BC5460" w14:textId="77777777" w:rsidR="006C0FE3" w:rsidRPr="003067AA" w:rsidRDefault="006C0FE3" w:rsidP="009D3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0E7AC9B6" w14:textId="6B5DC27F" w:rsidR="00E63D06" w:rsidRDefault="00E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FD4F67F" w14:textId="6E5B7719" w:rsidR="006C72E9" w:rsidRPr="003067AA" w:rsidRDefault="00106ABC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.2.5 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680133D6" w14:textId="77777777" w:rsidR="006C72E9" w:rsidRPr="007D4270" w:rsidRDefault="006C72E9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spacing w:line="120" w:lineRule="atLeast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9"/>
        <w:gridCol w:w="1008"/>
        <w:gridCol w:w="252"/>
        <w:gridCol w:w="756"/>
        <w:gridCol w:w="253"/>
        <w:gridCol w:w="252"/>
        <w:gridCol w:w="1008"/>
        <w:gridCol w:w="252"/>
        <w:gridCol w:w="1160"/>
      </w:tblGrid>
      <w:tr w:rsidR="006C72E9" w:rsidRPr="00C20284" w14:paraId="36B5709C" w14:textId="77777777" w:rsidTr="00A80B88">
        <w:trPr>
          <w:trHeight w:hRule="exact" w:val="374"/>
        </w:trPr>
        <w:tc>
          <w:tcPr>
            <w:tcW w:w="4419" w:type="dxa"/>
          </w:tcPr>
          <w:p w14:paraId="112E8072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0257E0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</w:tcPr>
          <w:p w14:paraId="34F20AA3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4" w:type="dxa"/>
            <w:gridSpan w:val="5"/>
          </w:tcPr>
          <w:p w14:paraId="448ED606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7DEF8566" w14:textId="77777777" w:rsidTr="00A80B88">
        <w:trPr>
          <w:trHeight w:hRule="exact" w:val="374"/>
        </w:trPr>
        <w:tc>
          <w:tcPr>
            <w:tcW w:w="4419" w:type="dxa"/>
          </w:tcPr>
          <w:p w14:paraId="69ADCEA3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1" w:type="dxa"/>
            <w:gridSpan w:val="8"/>
          </w:tcPr>
          <w:p w14:paraId="4BDD255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C20284" w14:paraId="5A4B8FC2" w14:textId="77777777" w:rsidTr="00A80B88">
        <w:trPr>
          <w:trHeight w:hRule="exact" w:val="374"/>
        </w:trPr>
        <w:tc>
          <w:tcPr>
            <w:tcW w:w="4419" w:type="dxa"/>
          </w:tcPr>
          <w:p w14:paraId="68DD9CBA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D28362" w14:textId="77777777" w:rsidR="006C72E9" w:rsidRPr="003067AA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F070B16" w14:textId="77777777" w:rsidR="006C72E9" w:rsidRPr="003067AA" w:rsidRDefault="006C72E9" w:rsidP="00387CAF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412595" w14:textId="77777777" w:rsidR="006C72E9" w:rsidRPr="003067AA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C72E9" w:rsidRPr="00C20284" w14:paraId="02CB0F44" w14:textId="77777777" w:rsidTr="00A80B88">
        <w:trPr>
          <w:trHeight w:hRule="exact" w:val="374"/>
        </w:trPr>
        <w:tc>
          <w:tcPr>
            <w:tcW w:w="4419" w:type="dxa"/>
          </w:tcPr>
          <w:p w14:paraId="1FD6DC05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C37DCB" w14:textId="2D399E76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6BD7D48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C1743" w14:textId="256595A0" w:rsidR="006C72E9" w:rsidRPr="003067AA" w:rsidRDefault="006C0FE3" w:rsidP="00420B8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9953298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C2AF1D" w14:textId="297054D0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6C4A05C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0048C570" w14:textId="2D6C35F3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1BC293A4" w14:textId="77777777" w:rsidTr="00A80B88">
        <w:trPr>
          <w:trHeight w:hRule="exact" w:val="144"/>
        </w:trPr>
        <w:tc>
          <w:tcPr>
            <w:tcW w:w="4419" w:type="dxa"/>
          </w:tcPr>
          <w:p w14:paraId="4315524F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03882A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368B8741" w14:textId="77777777" w:rsidR="006C72E9" w:rsidRPr="003067AA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1D093D8" w14:textId="77777777" w:rsidR="006C72E9" w:rsidRPr="003067AA" w:rsidRDefault="006C72E9" w:rsidP="00387CAF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9C48708" w14:textId="77777777" w:rsidR="006C72E9" w:rsidRPr="003067AA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7D1545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0A5F053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9018E73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0FE3" w:rsidRPr="00C20284" w14:paraId="439C58C5" w14:textId="77777777" w:rsidTr="00A80B88">
        <w:trPr>
          <w:trHeight w:hRule="exact" w:val="374"/>
        </w:trPr>
        <w:tc>
          <w:tcPr>
            <w:tcW w:w="4419" w:type="dxa"/>
          </w:tcPr>
          <w:p w14:paraId="12A6C775" w14:textId="77777777" w:rsidR="006C0FE3" w:rsidRPr="003067AA" w:rsidRDefault="006C0FE3" w:rsidP="006C0FE3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233E94EB" w14:textId="5441422F" w:rsidR="006C0FE3" w:rsidRPr="003067AA" w:rsidRDefault="00C47F74" w:rsidP="00C17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2E3C4CD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6701C69C" w14:textId="73336A19" w:rsidR="006C0FE3" w:rsidRPr="003067AA" w:rsidRDefault="006C0FE3" w:rsidP="00BB7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left="-108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52" w:type="dxa"/>
          </w:tcPr>
          <w:p w14:paraId="4A2D3C37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46BF940" w14:textId="6B80890D" w:rsidR="006C0FE3" w:rsidRPr="003067AA" w:rsidRDefault="00D449D6" w:rsidP="00D1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7D45DBF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C14C37C" w14:textId="694AE5F3" w:rsidR="006C0FE3" w:rsidRPr="003067AA" w:rsidRDefault="006C0FE3" w:rsidP="00D1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6C0FE3" w:rsidRPr="00C20284" w14:paraId="1E0CAD07" w14:textId="77777777" w:rsidTr="00A80B88">
        <w:trPr>
          <w:trHeight w:hRule="exact" w:val="374"/>
        </w:trPr>
        <w:tc>
          <w:tcPr>
            <w:tcW w:w="4419" w:type="dxa"/>
          </w:tcPr>
          <w:p w14:paraId="6006469F" w14:textId="77777777" w:rsidR="006C0FE3" w:rsidRPr="003067AA" w:rsidRDefault="006C0FE3" w:rsidP="006C0FE3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ส่วนที่ถึงกำหนดรับชำระ</w:t>
            </w:r>
          </w:p>
        </w:tc>
        <w:tc>
          <w:tcPr>
            <w:tcW w:w="1008" w:type="dxa"/>
          </w:tcPr>
          <w:p w14:paraId="6BD01F6B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A524E06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288034A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F2EFD2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0E71F22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A23F01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457F987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FE3" w:rsidRPr="00C20284" w14:paraId="7FD9CA3C" w14:textId="77777777" w:rsidTr="00A80B88">
        <w:trPr>
          <w:trHeight w:hRule="exact" w:val="374"/>
        </w:trPr>
        <w:tc>
          <w:tcPr>
            <w:tcW w:w="4419" w:type="dxa"/>
          </w:tcPr>
          <w:p w14:paraId="6756981E" w14:textId="77777777" w:rsidR="006C0FE3" w:rsidRPr="003067AA" w:rsidRDefault="006C0FE3" w:rsidP="006C0FE3">
            <w:pPr>
              <w:ind w:left="14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16A80B" w14:textId="6694D9F7" w:rsidR="006C0FE3" w:rsidRPr="003067AA" w:rsidRDefault="00C47F74" w:rsidP="00C17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0396C1E" w14:textId="77777777" w:rsidR="006C0FE3" w:rsidRPr="003067AA" w:rsidRDefault="006C0FE3" w:rsidP="00C170D4">
            <w:pPr>
              <w:spacing w:before="100" w:beforeAutospacing="1" w:after="100" w:afterAutospacing="1"/>
              <w:ind w:left="-108" w:right="-108" w:hanging="2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35F55E44" w14:textId="6B46FDEB" w:rsidR="006C0FE3" w:rsidRPr="003067AA" w:rsidRDefault="006C0FE3" w:rsidP="00D16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52" w:type="dxa"/>
          </w:tcPr>
          <w:p w14:paraId="212E3402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8E0553" w14:textId="4919B3B6" w:rsidR="006C0FE3" w:rsidRPr="003067AA" w:rsidRDefault="00D449D6" w:rsidP="008C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76EF766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715F160" w14:textId="1EEAC631" w:rsidR="006C0FE3" w:rsidRPr="003067AA" w:rsidRDefault="006C0FE3" w:rsidP="00A9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0FE3" w:rsidRPr="00C20284" w14:paraId="6B025FAF" w14:textId="77777777" w:rsidTr="00A80B88">
        <w:trPr>
          <w:trHeight w:hRule="exact" w:val="374"/>
        </w:trPr>
        <w:tc>
          <w:tcPr>
            <w:tcW w:w="4419" w:type="dxa"/>
          </w:tcPr>
          <w:p w14:paraId="6130623F" w14:textId="77777777" w:rsidR="006C0FE3" w:rsidRPr="003067AA" w:rsidRDefault="006C0FE3" w:rsidP="006C0FE3">
            <w:pPr>
              <w:ind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835EDDF" w14:textId="777AD136" w:rsidR="006C0FE3" w:rsidRPr="003067AA" w:rsidRDefault="00C47F74" w:rsidP="008C2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7F33576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56EB92" w14:textId="0590D031" w:rsidR="006C0FE3" w:rsidRPr="003067AA" w:rsidRDefault="006C0FE3" w:rsidP="00BB7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52" w:type="dxa"/>
          </w:tcPr>
          <w:p w14:paraId="39983BF9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183B8" w14:textId="031E26B9" w:rsidR="006C0FE3" w:rsidRPr="003067AA" w:rsidRDefault="00D449D6" w:rsidP="008C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0C66EF8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63FFE508" w14:textId="429E46C5" w:rsidR="006C0FE3" w:rsidRPr="003067AA" w:rsidRDefault="006C0FE3" w:rsidP="00A90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14:paraId="551DBF79" w14:textId="77777777" w:rsidR="006C72E9" w:rsidRPr="00D25929" w:rsidRDefault="006C72E9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36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9"/>
        <w:gridCol w:w="1008"/>
        <w:gridCol w:w="252"/>
        <w:gridCol w:w="756"/>
        <w:gridCol w:w="253"/>
        <w:gridCol w:w="252"/>
        <w:gridCol w:w="1008"/>
        <w:gridCol w:w="252"/>
        <w:gridCol w:w="1169"/>
      </w:tblGrid>
      <w:tr w:rsidR="006C72E9" w:rsidRPr="00C20284" w14:paraId="6856F104" w14:textId="77777777" w:rsidTr="00FE4FC4">
        <w:trPr>
          <w:trHeight w:hRule="exact" w:val="374"/>
        </w:trPr>
        <w:tc>
          <w:tcPr>
            <w:tcW w:w="4419" w:type="dxa"/>
          </w:tcPr>
          <w:p w14:paraId="71476B62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EF740E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</w:tcPr>
          <w:p w14:paraId="0C4414D5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3" w:type="dxa"/>
            <w:gridSpan w:val="5"/>
          </w:tcPr>
          <w:p w14:paraId="2ADFD764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1021E90A" w14:textId="77777777" w:rsidTr="00FE4FC4">
        <w:trPr>
          <w:trHeight w:hRule="exact" w:val="374"/>
        </w:trPr>
        <w:tc>
          <w:tcPr>
            <w:tcW w:w="4419" w:type="dxa"/>
          </w:tcPr>
          <w:p w14:paraId="6A69108D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14:paraId="5BACD2DA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446DECDF" w14:textId="77777777" w:rsidTr="00FE4FC4">
        <w:trPr>
          <w:trHeight w:hRule="exact" w:val="374"/>
        </w:trPr>
        <w:tc>
          <w:tcPr>
            <w:tcW w:w="4419" w:type="dxa"/>
          </w:tcPr>
          <w:p w14:paraId="7FF5D110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624801" w14:textId="77777777" w:rsidR="006C72E9" w:rsidRPr="003067AA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9710523" w14:textId="77777777" w:rsidR="006C72E9" w:rsidRPr="003067AA" w:rsidRDefault="006C72E9" w:rsidP="00387CAF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DEE117" w14:textId="77777777" w:rsidR="006C72E9" w:rsidRPr="003067AA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C72E9" w:rsidRPr="00C20284" w14:paraId="67689662" w14:textId="77777777" w:rsidTr="00FE4FC4">
        <w:trPr>
          <w:trHeight w:hRule="exact" w:val="374"/>
        </w:trPr>
        <w:tc>
          <w:tcPr>
            <w:tcW w:w="4419" w:type="dxa"/>
          </w:tcPr>
          <w:p w14:paraId="482505B9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595476" w14:textId="29D02690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10A0CEF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EED09" w14:textId="7B5798FC" w:rsidR="006C72E9" w:rsidRPr="003067AA" w:rsidRDefault="006C0FE3" w:rsidP="00123C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10F865AA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60D3BF" w14:textId="60F1CAB6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1A80793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6376D4B" w14:textId="04789935" w:rsidR="006C72E9" w:rsidRPr="003067AA" w:rsidRDefault="006C0FE3" w:rsidP="00D162B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50BF4839" w14:textId="77777777" w:rsidTr="00FE4FC4">
        <w:trPr>
          <w:trHeight w:hRule="exact" w:val="144"/>
        </w:trPr>
        <w:tc>
          <w:tcPr>
            <w:tcW w:w="4419" w:type="dxa"/>
          </w:tcPr>
          <w:p w14:paraId="325E1A06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192BA6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63AC667B" w14:textId="77777777" w:rsidR="006C72E9" w:rsidRPr="003067AA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67E45B17" w14:textId="77777777" w:rsidR="006C72E9" w:rsidRPr="003067AA" w:rsidRDefault="006C72E9" w:rsidP="00387CAF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3E877C77" w14:textId="77777777" w:rsidR="006C72E9" w:rsidRPr="003067AA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BEA56A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22DCB897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8A22DAF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0FE3" w:rsidRPr="00C20284" w14:paraId="76B6ADB7" w14:textId="77777777" w:rsidTr="00FE4FC4">
        <w:trPr>
          <w:trHeight w:hRule="exact" w:val="374"/>
        </w:trPr>
        <w:tc>
          <w:tcPr>
            <w:tcW w:w="4419" w:type="dxa"/>
          </w:tcPr>
          <w:p w14:paraId="55428EA5" w14:textId="77777777" w:rsidR="006C0FE3" w:rsidRPr="003067AA" w:rsidRDefault="006C0FE3" w:rsidP="006C0FE3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756724E8" w14:textId="39AF9384" w:rsidR="006C0FE3" w:rsidRPr="003067AA" w:rsidRDefault="00D1270A" w:rsidP="00D16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52" w:type="dxa"/>
          </w:tcPr>
          <w:p w14:paraId="10FFD7BD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42042016" w14:textId="50D4A12E" w:rsidR="006C0FE3" w:rsidRPr="003067AA" w:rsidRDefault="006C0FE3" w:rsidP="00D16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52" w:type="dxa"/>
          </w:tcPr>
          <w:p w14:paraId="334FCF33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CC9DE3" w14:textId="577E34CF" w:rsidR="006C0FE3" w:rsidRPr="003067AA" w:rsidRDefault="00677E36" w:rsidP="00D1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6,672</w:t>
            </w:r>
          </w:p>
        </w:tc>
        <w:tc>
          <w:tcPr>
            <w:tcW w:w="252" w:type="dxa"/>
          </w:tcPr>
          <w:p w14:paraId="1FD1D673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01CAA1B" w14:textId="2C22895E" w:rsidR="006C0FE3" w:rsidRPr="003067AA" w:rsidRDefault="006C0FE3" w:rsidP="00D1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C32155" w:rsidRPr="00C20284" w14:paraId="60AD7D0A" w14:textId="77777777" w:rsidTr="00FE4FC4">
        <w:trPr>
          <w:trHeight w:hRule="exact" w:val="374"/>
        </w:trPr>
        <w:tc>
          <w:tcPr>
            <w:tcW w:w="4419" w:type="dxa"/>
          </w:tcPr>
          <w:p w14:paraId="2CF9ED28" w14:textId="60C6B1DF" w:rsidR="00C32155" w:rsidRPr="003067AA" w:rsidRDefault="00C32155" w:rsidP="006C0FE3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ส่วนที่ถึงกำหนดรับชำระ</w:t>
            </w:r>
          </w:p>
        </w:tc>
        <w:tc>
          <w:tcPr>
            <w:tcW w:w="1008" w:type="dxa"/>
          </w:tcPr>
          <w:p w14:paraId="0B0BE4DC" w14:textId="77777777" w:rsidR="00C32155" w:rsidRPr="003067AA" w:rsidRDefault="00C32155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5790C7" w14:textId="77777777" w:rsidR="00C32155" w:rsidRPr="003067AA" w:rsidRDefault="00C32155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45A1FB9" w14:textId="77777777" w:rsidR="00C32155" w:rsidRPr="003067AA" w:rsidRDefault="00C32155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7FD899" w14:textId="77777777" w:rsidR="00C32155" w:rsidRPr="003067AA" w:rsidRDefault="00C32155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A517A2" w14:textId="77777777" w:rsidR="00C32155" w:rsidRPr="003067AA" w:rsidRDefault="00C32155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F888894" w14:textId="77777777" w:rsidR="00C32155" w:rsidRPr="003067AA" w:rsidRDefault="00C32155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3EC70BB" w14:textId="77777777" w:rsidR="00C32155" w:rsidRPr="003067AA" w:rsidRDefault="00C32155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2155" w:rsidRPr="00C20284" w14:paraId="1B1E2E07" w14:textId="77777777" w:rsidTr="00FE4FC4">
        <w:trPr>
          <w:trHeight w:hRule="exact" w:val="374"/>
        </w:trPr>
        <w:tc>
          <w:tcPr>
            <w:tcW w:w="4419" w:type="dxa"/>
          </w:tcPr>
          <w:p w14:paraId="7EAF0986" w14:textId="1ECFBD2C" w:rsidR="00C32155" w:rsidRPr="003067AA" w:rsidRDefault="00C32155" w:rsidP="00C32155">
            <w:pPr>
              <w:ind w:firstLine="14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0D6054" w14:textId="172AFD4E" w:rsidR="00C32155" w:rsidRPr="003067AA" w:rsidRDefault="00D1270A" w:rsidP="0012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52" w:type="dxa"/>
          </w:tcPr>
          <w:p w14:paraId="483539BA" w14:textId="77777777" w:rsidR="00C32155" w:rsidRPr="003067AA" w:rsidRDefault="00C32155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3CF46BCA" w14:textId="3BDF8C8F" w:rsidR="00C32155" w:rsidRPr="003067AA" w:rsidRDefault="00C32155" w:rsidP="00D16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7D7E859" w14:textId="77777777" w:rsidR="00C32155" w:rsidRPr="003067AA" w:rsidRDefault="00C32155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F94825" w14:textId="1FBCC896" w:rsidR="00C32155" w:rsidRPr="003067AA" w:rsidRDefault="00677E36" w:rsidP="00D1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651748D" w14:textId="77777777" w:rsidR="00C32155" w:rsidRPr="003067AA" w:rsidRDefault="00C32155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DF13F82" w14:textId="57A56F2D" w:rsidR="00C32155" w:rsidRPr="003067AA" w:rsidRDefault="00FF5F0A" w:rsidP="00D1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0FE3" w:rsidRPr="00C20284" w14:paraId="115C8A0E" w14:textId="77777777" w:rsidTr="00FE4FC4">
        <w:trPr>
          <w:trHeight w:hRule="exact" w:val="374"/>
        </w:trPr>
        <w:tc>
          <w:tcPr>
            <w:tcW w:w="4419" w:type="dxa"/>
          </w:tcPr>
          <w:p w14:paraId="59333280" w14:textId="77777777" w:rsidR="006C0FE3" w:rsidRPr="003067AA" w:rsidRDefault="006C0FE3" w:rsidP="006C0FE3">
            <w:pPr>
              <w:ind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253D6E" w14:textId="58FDC535" w:rsidR="006C0FE3" w:rsidRPr="003067AA" w:rsidRDefault="00D1270A" w:rsidP="00123C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52" w:type="dxa"/>
          </w:tcPr>
          <w:p w14:paraId="5BB27223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18600" w14:textId="6FF28629" w:rsidR="006C0FE3" w:rsidRPr="003067AA" w:rsidRDefault="006C0FE3" w:rsidP="00D16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52" w:type="dxa"/>
          </w:tcPr>
          <w:p w14:paraId="6C0E8D4E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54FEB57" w14:textId="66B33456" w:rsidR="006C0FE3" w:rsidRPr="003067AA" w:rsidRDefault="00677E36" w:rsidP="00D16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6,672</w:t>
            </w:r>
          </w:p>
        </w:tc>
        <w:tc>
          <w:tcPr>
            <w:tcW w:w="252" w:type="dxa"/>
          </w:tcPr>
          <w:p w14:paraId="660421C6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7909979" w14:textId="4C1AB4BC" w:rsidR="006C0FE3" w:rsidRPr="003067AA" w:rsidRDefault="006C0FE3" w:rsidP="003B2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</w:tr>
    </w:tbl>
    <w:p w14:paraId="2628FF6C" w14:textId="77777777" w:rsidR="006C72E9" w:rsidRPr="007D4270" w:rsidRDefault="006C72E9" w:rsidP="006C72E9">
      <w:pPr>
        <w:ind w:left="162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DDB9EE4" w14:textId="2DB9C0F5" w:rsidR="006C72E9" w:rsidRPr="003067AA" w:rsidRDefault="006C72E9" w:rsidP="006C72E9">
      <w:pPr>
        <w:ind w:left="162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6C0FE3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 </w:t>
      </w:r>
      <w:r w:rsidR="00D71BD0" w:rsidRPr="003067AA">
        <w:rPr>
          <w:rFonts w:asciiTheme="majorBidi" w:hAnsiTheme="majorBidi" w:cstheme="majorBidi"/>
          <w:sz w:val="30"/>
          <w:szCs w:val="30"/>
        </w:rPr>
        <w:t>4.6</w:t>
      </w:r>
      <w:r w:rsidR="000A47EC" w:rsidRPr="003067AA">
        <w:rPr>
          <w:rFonts w:asciiTheme="majorBidi" w:hAnsiTheme="majorBidi" w:cstheme="majorBidi"/>
          <w:sz w:val="30"/>
          <w:szCs w:val="30"/>
        </w:rPr>
        <w:t>0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71BD0" w:rsidRPr="003067AA">
        <w:rPr>
          <w:rFonts w:asciiTheme="majorBidi" w:hAnsiTheme="majorBidi" w:cstheme="majorBidi"/>
          <w:sz w:val="30"/>
          <w:szCs w:val="30"/>
        </w:rPr>
        <w:t>5.91</w:t>
      </w:r>
      <w:r w:rsidR="00C13E90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6C0FE3" w:rsidRPr="003067AA">
        <w:rPr>
          <w:rFonts w:asciiTheme="majorBidi" w:hAnsiTheme="majorBidi" w:cstheme="majorBidi"/>
          <w:i/>
          <w:iCs/>
          <w:spacing w:val="4"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ร้อยละ </w:t>
      </w:r>
      <w:r w:rsidRPr="003067AA">
        <w:rPr>
          <w:rFonts w:asciiTheme="majorBidi" w:hAnsiTheme="majorBidi" w:cstheme="majorBidi"/>
          <w:i/>
          <w:iCs/>
          <w:spacing w:val="4"/>
          <w:sz w:val="30"/>
          <w:szCs w:val="30"/>
        </w:rPr>
        <w:t>2.81</w:t>
      </w:r>
      <w:r w:rsidRPr="003067AA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ถึง </w:t>
      </w:r>
      <w:r w:rsidRPr="003067AA">
        <w:rPr>
          <w:rFonts w:asciiTheme="majorBidi" w:hAnsiTheme="majorBidi" w:cstheme="majorBidi"/>
          <w:i/>
          <w:iCs/>
          <w:spacing w:val="4"/>
          <w:sz w:val="30"/>
          <w:szCs w:val="30"/>
        </w:rPr>
        <w:t>5.88</w:t>
      </w:r>
      <w:r w:rsidRPr="003067AA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ต่อปี) </w:t>
      </w:r>
      <w:r w:rsidRPr="003067AA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 ณ วันสิ้นเดือนโดยไม่รวมดอกเบี้ยค้างรับ</w:t>
      </w:r>
    </w:p>
    <w:p w14:paraId="3D6B3D56" w14:textId="06FB7C20" w:rsidR="006C72E9" w:rsidRDefault="006C72E9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</w:rPr>
      </w:pPr>
    </w:p>
    <w:p w14:paraId="78D58002" w14:textId="77777777" w:rsidR="00865493" w:rsidRPr="00E63D06" w:rsidRDefault="00865493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</w:rPr>
      </w:pPr>
    </w:p>
    <w:p w14:paraId="561CE209" w14:textId="7E8D3FBE" w:rsidR="006C72E9" w:rsidRPr="003067AA" w:rsidRDefault="00106ABC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.2.6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D184C49" w14:textId="77777777" w:rsidR="006C72E9" w:rsidRPr="003067AA" w:rsidRDefault="006C72E9" w:rsidP="006C72E9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98"/>
        <w:gridCol w:w="269"/>
        <w:gridCol w:w="991"/>
        <w:gridCol w:w="251"/>
        <w:gridCol w:w="1006"/>
        <w:gridCol w:w="251"/>
        <w:gridCol w:w="1184"/>
      </w:tblGrid>
      <w:tr w:rsidR="006C72E9" w:rsidRPr="00C20284" w14:paraId="5E1F07F4" w14:textId="77777777" w:rsidTr="00CB279E">
        <w:trPr>
          <w:trHeight w:hRule="exact" w:val="380"/>
          <w:tblHeader/>
        </w:trPr>
        <w:tc>
          <w:tcPr>
            <w:tcW w:w="2300" w:type="pct"/>
          </w:tcPr>
          <w:p w14:paraId="18335E45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05B4371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DB12AEA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40C84580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0A37AC55" w14:textId="77777777" w:rsidTr="00CB279E">
        <w:trPr>
          <w:trHeight w:hRule="exact" w:val="380"/>
          <w:tblHeader/>
        </w:trPr>
        <w:tc>
          <w:tcPr>
            <w:tcW w:w="2300" w:type="pct"/>
          </w:tcPr>
          <w:p w14:paraId="67810E47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tcBorders>
              <w:bottom w:val="single" w:sz="4" w:space="0" w:color="auto"/>
            </w:tcBorders>
          </w:tcPr>
          <w:p w14:paraId="5D0DB68C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221034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7786D21D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FE3" w:rsidRPr="00C20284" w14:paraId="5CC2F1D3" w14:textId="77777777" w:rsidTr="00CB279E">
        <w:trPr>
          <w:trHeight w:hRule="exact" w:val="380"/>
          <w:tblHeader/>
        </w:trPr>
        <w:tc>
          <w:tcPr>
            <w:tcW w:w="2300" w:type="pct"/>
          </w:tcPr>
          <w:p w14:paraId="14DAEDDB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2DE3AE25" w14:textId="5314BEE7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129C9524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1C12356F" w14:textId="0EA236A9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0198B560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72D361" w14:textId="754FD32E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0224103A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3C8F33CC" w14:textId="12657B6F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0FE3" w:rsidRPr="00C20284" w14:paraId="0DA5E06E" w14:textId="77777777" w:rsidTr="00CB279E">
        <w:trPr>
          <w:trHeight w:hRule="exact" w:val="146"/>
        </w:trPr>
        <w:tc>
          <w:tcPr>
            <w:tcW w:w="2300" w:type="pct"/>
          </w:tcPr>
          <w:p w14:paraId="3DC41EE4" w14:textId="77777777" w:rsidR="006C0FE3" w:rsidRPr="003067AA" w:rsidRDefault="006C0FE3" w:rsidP="006C0FE3">
            <w:pPr>
              <w:ind w:right="-102" w:firstLine="612"/>
              <w:jc w:val="thaiDistribute"/>
              <w:rPr>
                <w:rFonts w:asciiTheme="majorBidi" w:hAnsiTheme="majorBidi" w:cstheme="majorBidi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87" w:type="pct"/>
          </w:tcPr>
          <w:p w14:paraId="27E1F89B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4" w:type="pct"/>
          </w:tcPr>
          <w:p w14:paraId="230B1BBE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30" w:type="pct"/>
          </w:tcPr>
          <w:p w14:paraId="7C33FBCC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34" w:type="pct"/>
          </w:tcPr>
          <w:p w14:paraId="714FAEA7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38" w:type="pct"/>
          </w:tcPr>
          <w:p w14:paraId="18EC2C17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34" w:type="pct"/>
          </w:tcPr>
          <w:p w14:paraId="376425BA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633" w:type="pct"/>
          </w:tcPr>
          <w:p w14:paraId="18083354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</w:tr>
      <w:tr w:rsidR="006C0FE3" w:rsidRPr="00C20284" w14:paraId="75159200" w14:textId="77777777" w:rsidTr="00CB279E">
        <w:trPr>
          <w:trHeight w:hRule="exact" w:val="380"/>
        </w:trPr>
        <w:tc>
          <w:tcPr>
            <w:tcW w:w="2300" w:type="pct"/>
          </w:tcPr>
          <w:p w14:paraId="2F9F974E" w14:textId="77777777" w:rsidR="006C0FE3" w:rsidRPr="003067AA" w:rsidRDefault="006C0FE3" w:rsidP="006C0FE3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7" w:type="pct"/>
          </w:tcPr>
          <w:p w14:paraId="187C5FC8" w14:textId="4D25ECD4" w:rsidR="006C0FE3" w:rsidRPr="003067AA" w:rsidRDefault="00AA3044" w:rsidP="00CB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362</w:t>
            </w:r>
          </w:p>
        </w:tc>
        <w:tc>
          <w:tcPr>
            <w:tcW w:w="144" w:type="pct"/>
          </w:tcPr>
          <w:p w14:paraId="76734A54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</w:tcPr>
          <w:p w14:paraId="3FF76E14" w14:textId="18EF90AC" w:rsidR="006C0FE3" w:rsidRPr="003067AA" w:rsidRDefault="006C0FE3" w:rsidP="00CB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435</w:t>
            </w:r>
          </w:p>
        </w:tc>
        <w:tc>
          <w:tcPr>
            <w:tcW w:w="134" w:type="pct"/>
          </w:tcPr>
          <w:p w14:paraId="1246CEF5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</w:tcPr>
          <w:p w14:paraId="417E50BD" w14:textId="46BDE19D" w:rsidR="006C0FE3" w:rsidRPr="003067AA" w:rsidRDefault="000A0D81" w:rsidP="00F52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25EC444B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</w:tcPr>
          <w:p w14:paraId="7404BEB8" w14:textId="5D23832A" w:rsidR="006C0FE3" w:rsidRPr="003067AA" w:rsidRDefault="006C0FE3" w:rsidP="0023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79</w:t>
            </w:r>
          </w:p>
        </w:tc>
      </w:tr>
      <w:tr w:rsidR="006C0FE3" w:rsidRPr="00C20284" w14:paraId="746584EF" w14:textId="77777777" w:rsidTr="00CB279E">
        <w:trPr>
          <w:trHeight w:hRule="exact" w:val="380"/>
        </w:trPr>
        <w:tc>
          <w:tcPr>
            <w:tcW w:w="2300" w:type="pct"/>
          </w:tcPr>
          <w:p w14:paraId="578EFF43" w14:textId="77777777" w:rsidR="006C0FE3" w:rsidRPr="003067AA" w:rsidRDefault="006C0FE3" w:rsidP="006C0FE3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3E39185" w14:textId="42FB52B0" w:rsidR="006C0FE3" w:rsidRPr="003067AA" w:rsidRDefault="00AA3044" w:rsidP="00CB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526F89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8DBAE7" w14:textId="10F3E3BF" w:rsidR="006C0FE3" w:rsidRPr="003067AA" w:rsidRDefault="006C0FE3" w:rsidP="00CB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5480B8F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F0260B" w14:textId="67097C6F" w:rsidR="006C0FE3" w:rsidRPr="003067AA" w:rsidRDefault="00A24F25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96</w:t>
            </w:r>
          </w:p>
        </w:tc>
        <w:tc>
          <w:tcPr>
            <w:tcW w:w="134" w:type="pct"/>
          </w:tcPr>
          <w:p w14:paraId="32F05D92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</w:tcPr>
          <w:p w14:paraId="4A428141" w14:textId="5FD0C918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</w:tr>
      <w:tr w:rsidR="006C0FE3" w:rsidRPr="00C20284" w14:paraId="4EE0E3E8" w14:textId="77777777" w:rsidTr="00CB279E">
        <w:trPr>
          <w:trHeight w:hRule="exact" w:val="380"/>
        </w:trPr>
        <w:tc>
          <w:tcPr>
            <w:tcW w:w="2300" w:type="pct"/>
          </w:tcPr>
          <w:p w14:paraId="75A9BB5C" w14:textId="77777777" w:rsidR="006C0FE3" w:rsidRPr="003067AA" w:rsidRDefault="006C0FE3" w:rsidP="006C0FE3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3067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0B85A00D" w14:textId="459C5E40" w:rsidR="006C0FE3" w:rsidRPr="003067AA" w:rsidRDefault="00740320" w:rsidP="00CB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4"/>
              <w:jc w:val="center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8,393</w:t>
            </w:r>
          </w:p>
        </w:tc>
        <w:tc>
          <w:tcPr>
            <w:tcW w:w="144" w:type="pct"/>
          </w:tcPr>
          <w:p w14:paraId="2059CE4B" w14:textId="77777777" w:rsidR="006C0FE3" w:rsidRPr="003067AA" w:rsidRDefault="006C0FE3" w:rsidP="006C0FE3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</w:tcPr>
          <w:p w14:paraId="304BD63C" w14:textId="590BD6F4" w:rsidR="006C0FE3" w:rsidRPr="003067AA" w:rsidRDefault="006C0FE3" w:rsidP="0023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6"/>
              <w:jc w:val="center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7,565</w:t>
            </w:r>
          </w:p>
        </w:tc>
        <w:tc>
          <w:tcPr>
            <w:tcW w:w="134" w:type="pct"/>
          </w:tcPr>
          <w:p w14:paraId="68667E1B" w14:textId="77777777" w:rsidR="006C0FE3" w:rsidRPr="003067AA" w:rsidRDefault="006C0FE3" w:rsidP="006C0FE3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</w:tcPr>
          <w:p w14:paraId="3F00C87F" w14:textId="71F78EC1" w:rsidR="006C0FE3" w:rsidRPr="003067AA" w:rsidRDefault="00A24F25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1C187F30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</w:tcPr>
          <w:p w14:paraId="72D4201D" w14:textId="3B260EE9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</w:tr>
      <w:tr w:rsidR="006C0FE3" w:rsidRPr="00C20284" w14:paraId="4033DA98" w14:textId="77777777" w:rsidTr="00CB279E">
        <w:trPr>
          <w:trHeight w:hRule="exact" w:val="380"/>
        </w:trPr>
        <w:tc>
          <w:tcPr>
            <w:tcW w:w="2300" w:type="pct"/>
          </w:tcPr>
          <w:p w14:paraId="2494205D" w14:textId="77777777" w:rsidR="006C0FE3" w:rsidRPr="003067AA" w:rsidRDefault="006C0FE3" w:rsidP="006C0FE3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1AA4488" w14:textId="173F91F3" w:rsidR="006C0FE3" w:rsidRPr="003067AA" w:rsidRDefault="00740320" w:rsidP="00CB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jc w:val="center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10,90</w:t>
            </w:r>
            <w:r w:rsidR="00A24F25"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C1410D0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8D5DBA0" w14:textId="237F43B4" w:rsidR="006C0FE3" w:rsidRPr="003067AA" w:rsidRDefault="006C0FE3" w:rsidP="0023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6,663</w:t>
            </w:r>
          </w:p>
        </w:tc>
        <w:tc>
          <w:tcPr>
            <w:tcW w:w="134" w:type="pct"/>
          </w:tcPr>
          <w:p w14:paraId="0F57375C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FF37AAC" w14:textId="623FDE60" w:rsidR="006C0FE3" w:rsidRPr="003067AA" w:rsidRDefault="00A24F25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62</w:t>
            </w:r>
          </w:p>
        </w:tc>
        <w:tc>
          <w:tcPr>
            <w:tcW w:w="134" w:type="pct"/>
          </w:tcPr>
          <w:p w14:paraId="5AB5DF71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E49CC6B" w14:textId="0BF12DEF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108</w:t>
            </w:r>
          </w:p>
        </w:tc>
      </w:tr>
      <w:tr w:rsidR="006C0FE3" w:rsidRPr="00C20284" w14:paraId="6D4C160F" w14:textId="77777777" w:rsidTr="00CB279E">
        <w:trPr>
          <w:trHeight w:hRule="exact" w:val="380"/>
        </w:trPr>
        <w:tc>
          <w:tcPr>
            <w:tcW w:w="2300" w:type="pct"/>
          </w:tcPr>
          <w:p w14:paraId="2055DC20" w14:textId="77777777" w:rsidR="006C0FE3" w:rsidRPr="003067AA" w:rsidRDefault="006C0FE3" w:rsidP="006C0FE3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8EA887A" w14:textId="68D372A7" w:rsidR="006C0FE3" w:rsidRPr="003067AA" w:rsidRDefault="00A24F25" w:rsidP="00CB2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19,660</w:t>
            </w:r>
          </w:p>
        </w:tc>
        <w:tc>
          <w:tcPr>
            <w:tcW w:w="144" w:type="pct"/>
          </w:tcPr>
          <w:p w14:paraId="7882636B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D2CFB6E" w14:textId="2D34654E" w:rsidR="006C0FE3" w:rsidRPr="003067AA" w:rsidRDefault="006C0FE3" w:rsidP="00233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14,663</w:t>
            </w:r>
          </w:p>
        </w:tc>
        <w:tc>
          <w:tcPr>
            <w:tcW w:w="134" w:type="pct"/>
          </w:tcPr>
          <w:p w14:paraId="01B672AC" w14:textId="77777777" w:rsidR="006C0FE3" w:rsidRPr="003067AA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F59DD71" w14:textId="76E08BA8" w:rsidR="006C0FE3" w:rsidRPr="003067AA" w:rsidRDefault="00A24F25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</w:t>
            </w:r>
            <w:r w:rsidR="000A0D81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4591114B" w14:textId="77777777" w:rsidR="006C0FE3" w:rsidRPr="003067AA" w:rsidRDefault="006C0FE3" w:rsidP="006C0FE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9514189" w14:textId="2EA0FEC5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265</w:t>
            </w:r>
          </w:p>
        </w:tc>
      </w:tr>
    </w:tbl>
    <w:p w14:paraId="66E1BE9E" w14:textId="77777777" w:rsidR="00865493" w:rsidRDefault="00865493" w:rsidP="006C72E9">
      <w:pPr>
        <w:tabs>
          <w:tab w:val="clear" w:pos="907"/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F72FDE" w14:textId="319CC942" w:rsidR="006C72E9" w:rsidRPr="003067AA" w:rsidRDefault="00106ABC" w:rsidP="006C72E9">
      <w:pPr>
        <w:tabs>
          <w:tab w:val="clear" w:pos="907"/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.2.7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เงินกู้ยืมระยะสั้นแก่กิจการที่เกี่ยวข้องกัน</w:t>
      </w:r>
    </w:p>
    <w:p w14:paraId="17F41937" w14:textId="77777777" w:rsidR="006C72E9" w:rsidRPr="007D4270" w:rsidRDefault="006C72E9" w:rsidP="006C72E9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1080"/>
        <w:gridCol w:w="270"/>
        <w:gridCol w:w="1080"/>
      </w:tblGrid>
      <w:tr w:rsidR="006C72E9" w:rsidRPr="00C20284" w14:paraId="31296D32" w14:textId="77777777" w:rsidTr="00387CAF">
        <w:trPr>
          <w:trHeight w:hRule="exact" w:val="374"/>
        </w:trPr>
        <w:tc>
          <w:tcPr>
            <w:tcW w:w="4338" w:type="dxa"/>
          </w:tcPr>
          <w:p w14:paraId="0A7803FD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DAC72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6"/>
          </w:tcPr>
          <w:p w14:paraId="0E0D5959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6FE6F492" w14:textId="77777777" w:rsidTr="00387CAF">
        <w:trPr>
          <w:trHeight w:hRule="exact" w:val="374"/>
        </w:trPr>
        <w:tc>
          <w:tcPr>
            <w:tcW w:w="4338" w:type="dxa"/>
          </w:tcPr>
          <w:p w14:paraId="1D4EE40B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68F3B68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C20284" w14:paraId="10FDB5FF" w14:textId="77777777" w:rsidTr="00387CAF">
        <w:trPr>
          <w:trHeight w:hRule="exact" w:val="374"/>
        </w:trPr>
        <w:tc>
          <w:tcPr>
            <w:tcW w:w="4338" w:type="dxa"/>
          </w:tcPr>
          <w:p w14:paraId="0A41858B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ACECC2" w14:textId="77777777" w:rsidR="006C72E9" w:rsidRPr="003067AA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0377FD" w14:textId="77777777" w:rsidR="006C72E9" w:rsidRPr="003067AA" w:rsidRDefault="006C72E9" w:rsidP="00387CAF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EF083" w14:textId="77777777" w:rsidR="006C72E9" w:rsidRPr="003067AA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C72E9" w:rsidRPr="00C20284" w14:paraId="3C3A589A" w14:textId="77777777" w:rsidTr="00387CAF">
        <w:trPr>
          <w:trHeight w:hRule="exact" w:val="374"/>
        </w:trPr>
        <w:tc>
          <w:tcPr>
            <w:tcW w:w="4338" w:type="dxa"/>
          </w:tcPr>
          <w:p w14:paraId="703BBA65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6AAED3" w14:textId="70D069FD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C1B17E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C2E446" w14:textId="1EB31124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BC1F6F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0E9C2B" w14:textId="3CA0083E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8A1C53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6D7BFD" w14:textId="24B77EAD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29B0EAB6" w14:textId="77777777" w:rsidTr="00387CAF">
        <w:trPr>
          <w:trHeight w:hRule="exact" w:val="90"/>
        </w:trPr>
        <w:tc>
          <w:tcPr>
            <w:tcW w:w="4338" w:type="dxa"/>
          </w:tcPr>
          <w:p w14:paraId="2565CE8F" w14:textId="77777777" w:rsidR="006C72E9" w:rsidRPr="003067AA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B209C8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2E2296" w14:textId="77777777" w:rsidR="006C72E9" w:rsidRPr="003067AA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F1A1AA" w14:textId="77777777" w:rsidR="006C72E9" w:rsidRPr="003067AA" w:rsidRDefault="006C72E9" w:rsidP="00387CAF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D3FA69" w14:textId="77777777" w:rsidR="006C72E9" w:rsidRPr="003067AA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A472A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C8F8DE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00119F" w14:textId="77777777" w:rsidR="006C72E9" w:rsidRPr="003067AA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0FE3" w:rsidRPr="00C20284" w14:paraId="54EFE45D" w14:textId="77777777" w:rsidTr="00387CAF">
        <w:trPr>
          <w:trHeight w:hRule="exact" w:val="374"/>
        </w:trPr>
        <w:tc>
          <w:tcPr>
            <w:tcW w:w="4338" w:type="dxa"/>
          </w:tcPr>
          <w:p w14:paraId="03291BF7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บริษัทร่วม</w:t>
            </w:r>
            <w:r w:rsidRPr="003067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5B229005" w14:textId="774739FA" w:rsidR="006C0FE3" w:rsidRPr="003067AA" w:rsidRDefault="00A24F25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57FBFFFC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8542A" w14:textId="45450F2F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63E1C57E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6264E3" w14:textId="682E70BA" w:rsidR="006C0FE3" w:rsidRPr="003067AA" w:rsidRDefault="00EE3CA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14:paraId="44C54ACE" w14:textId="77777777" w:rsidR="006C0FE3" w:rsidRPr="003067AA" w:rsidRDefault="006C0FE3" w:rsidP="006C0FE3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3A1B7" w14:textId="17723691" w:rsidR="006C0FE3" w:rsidRPr="003067AA" w:rsidRDefault="006C0FE3" w:rsidP="0023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</w:tr>
      <w:tr w:rsidR="006C0FE3" w:rsidRPr="00C20284" w14:paraId="6CD2A15E" w14:textId="77777777" w:rsidTr="00387CAF">
        <w:trPr>
          <w:trHeight w:hRule="exact" w:val="374"/>
        </w:trPr>
        <w:tc>
          <w:tcPr>
            <w:tcW w:w="4338" w:type="dxa"/>
          </w:tcPr>
          <w:p w14:paraId="1218996E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</w:tcPr>
          <w:p w14:paraId="54C2DC0A" w14:textId="72713E65" w:rsidR="006C0FE3" w:rsidRPr="003067AA" w:rsidRDefault="00EE3CA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961E6" w:rsidRPr="003067A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280459F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BC45F" w14:textId="730C7A84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5EA941A8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8BF5F" w14:textId="6CF503C4" w:rsidR="006C0FE3" w:rsidRPr="003067AA" w:rsidRDefault="00EE3CA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67E26438" w14:textId="77777777" w:rsidR="006C0FE3" w:rsidRPr="003067AA" w:rsidRDefault="006C0FE3" w:rsidP="006C0FE3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BA7D6" w14:textId="17EBC069" w:rsidR="006C0FE3" w:rsidRPr="003067AA" w:rsidRDefault="006C0FE3" w:rsidP="0023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6C0FE3" w:rsidRPr="00C20284" w14:paraId="7E90EA9B" w14:textId="77777777" w:rsidTr="00387CAF">
        <w:trPr>
          <w:trHeight w:hRule="exact" w:val="374"/>
        </w:trPr>
        <w:tc>
          <w:tcPr>
            <w:tcW w:w="4338" w:type="dxa"/>
          </w:tcPr>
          <w:p w14:paraId="67859140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23911" w14:textId="11B7B4F4" w:rsidR="006C0FE3" w:rsidRPr="003067AA" w:rsidRDefault="00EE3CA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</w:t>
            </w:r>
            <w:r w:rsidR="00FF35BB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F3FB78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31091" w14:textId="6435E61A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1,456</w:t>
            </w:r>
          </w:p>
        </w:tc>
        <w:tc>
          <w:tcPr>
            <w:tcW w:w="270" w:type="dxa"/>
          </w:tcPr>
          <w:p w14:paraId="349F930C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8FD50" w14:textId="39FDA88A" w:rsidR="006C0FE3" w:rsidRPr="003067AA" w:rsidRDefault="00EE3CA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1,874</w:t>
            </w:r>
          </w:p>
        </w:tc>
        <w:tc>
          <w:tcPr>
            <w:tcW w:w="270" w:type="dxa"/>
          </w:tcPr>
          <w:p w14:paraId="677ACA9D" w14:textId="77777777" w:rsidR="006C0FE3" w:rsidRPr="003067AA" w:rsidRDefault="006C0FE3" w:rsidP="006C0FE3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BE018" w14:textId="448A18E1" w:rsidR="006C0FE3" w:rsidRPr="003067AA" w:rsidRDefault="006C0FE3" w:rsidP="0023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1,139</w:t>
            </w:r>
          </w:p>
        </w:tc>
      </w:tr>
      <w:tr w:rsidR="006C0FE3" w:rsidRPr="00C20284" w14:paraId="07EA1E09" w14:textId="77777777" w:rsidTr="00387CAF">
        <w:trPr>
          <w:trHeight w:hRule="exact" w:val="374"/>
        </w:trPr>
        <w:tc>
          <w:tcPr>
            <w:tcW w:w="4338" w:type="dxa"/>
          </w:tcPr>
          <w:p w14:paraId="1885401C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AF93921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1815A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9C35C7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81C90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FC912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9AB5D" w14:textId="77777777" w:rsidR="006C0FE3" w:rsidRPr="003067AA" w:rsidRDefault="006C0FE3" w:rsidP="006C0FE3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0FBD9E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0FE3" w:rsidRPr="00C20284" w14:paraId="2CDE2D7F" w14:textId="77777777" w:rsidTr="00387CAF">
        <w:trPr>
          <w:trHeight w:hRule="exact" w:val="374"/>
        </w:trPr>
        <w:tc>
          <w:tcPr>
            <w:tcW w:w="4338" w:type="dxa"/>
          </w:tcPr>
          <w:p w14:paraId="3B8EFC43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706AA2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7AFF4" w14:textId="77777777" w:rsidR="006C0FE3" w:rsidRPr="003067AA" w:rsidRDefault="006C0FE3" w:rsidP="006C0FE3">
            <w:pPr>
              <w:tabs>
                <w:tab w:val="clear" w:pos="680"/>
              </w:tabs>
              <w:spacing w:before="100" w:beforeAutospacing="1" w:after="100" w:afterAutospacing="1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57E5FB15" w14:textId="77777777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0FE3" w:rsidRPr="00C20284" w14:paraId="0CD9D150" w14:textId="77777777" w:rsidTr="00387CAF">
        <w:trPr>
          <w:trHeight w:hRule="exact" w:val="374"/>
        </w:trPr>
        <w:tc>
          <w:tcPr>
            <w:tcW w:w="4338" w:type="dxa"/>
          </w:tcPr>
          <w:p w14:paraId="628424F2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28A4085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FE3" w:rsidRPr="00C20284" w14:paraId="41E073EB" w14:textId="77777777" w:rsidTr="00387CAF">
        <w:trPr>
          <w:trHeight w:hRule="exact" w:val="374"/>
        </w:trPr>
        <w:tc>
          <w:tcPr>
            <w:tcW w:w="4338" w:type="dxa"/>
          </w:tcPr>
          <w:p w14:paraId="1B3F96E0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718BCB4E" w14:textId="77777777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036C48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6D5DC877" w14:textId="77777777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C0FE3" w:rsidRPr="00C20284" w14:paraId="07300B80" w14:textId="77777777" w:rsidTr="00387CAF">
        <w:trPr>
          <w:trHeight w:hRule="exact" w:val="374"/>
        </w:trPr>
        <w:tc>
          <w:tcPr>
            <w:tcW w:w="4338" w:type="dxa"/>
          </w:tcPr>
          <w:p w14:paraId="5ACBCD6B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9473E9" w14:textId="10BC1BEE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2F9D04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A78775" w14:textId="5C89590F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0467A6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092479" w14:textId="02D57B41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C8EF47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904EE9" w14:textId="7CE0F142" w:rsidR="006C0FE3" w:rsidRPr="003067AA" w:rsidRDefault="00C13E90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0FE3" w:rsidRPr="00C20284" w14:paraId="58F12424" w14:textId="77777777" w:rsidTr="00387CAF">
        <w:trPr>
          <w:trHeight w:hRule="exact" w:val="374"/>
        </w:trPr>
        <w:tc>
          <w:tcPr>
            <w:tcW w:w="4338" w:type="dxa"/>
          </w:tcPr>
          <w:p w14:paraId="5935F295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A82A1B" w14:textId="173C0820" w:rsidR="006C0FE3" w:rsidRPr="003067AA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11,170</w:t>
            </w:r>
          </w:p>
        </w:tc>
        <w:tc>
          <w:tcPr>
            <w:tcW w:w="270" w:type="dxa"/>
          </w:tcPr>
          <w:p w14:paraId="1F63F779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199022" w14:textId="234635D0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BB4483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403F76" w14:textId="49841326" w:rsidR="006C0FE3" w:rsidRPr="003067AA" w:rsidRDefault="005672FF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11,056</w:t>
            </w:r>
          </w:p>
        </w:tc>
        <w:tc>
          <w:tcPr>
            <w:tcW w:w="270" w:type="dxa"/>
          </w:tcPr>
          <w:p w14:paraId="3ECF84F5" w14:textId="77777777" w:rsidR="006C0FE3" w:rsidRPr="003067AA" w:rsidRDefault="006C0FE3" w:rsidP="006C0FE3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C84D8" w14:textId="046A2F01" w:rsidR="006C0FE3" w:rsidRPr="003067AA" w:rsidRDefault="006C0FE3" w:rsidP="0023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1,315</w:t>
            </w:r>
          </w:p>
        </w:tc>
      </w:tr>
      <w:tr w:rsidR="006C0FE3" w:rsidRPr="00C20284" w14:paraId="433ECF95" w14:textId="77777777" w:rsidTr="00387CAF">
        <w:trPr>
          <w:trHeight w:hRule="exact" w:val="374"/>
        </w:trPr>
        <w:tc>
          <w:tcPr>
            <w:tcW w:w="4338" w:type="dxa"/>
          </w:tcPr>
          <w:p w14:paraId="36045278" w14:textId="77777777" w:rsidR="006C0FE3" w:rsidRPr="003067AA" w:rsidRDefault="006C0FE3" w:rsidP="006C0FE3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DC93D1" w14:textId="169FB040" w:rsidR="006C0FE3" w:rsidRPr="003067AA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11,170</w:t>
            </w:r>
          </w:p>
        </w:tc>
        <w:tc>
          <w:tcPr>
            <w:tcW w:w="270" w:type="dxa"/>
          </w:tcPr>
          <w:p w14:paraId="4F1FAB0A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F190FA" w14:textId="13300514" w:rsidR="006C0FE3" w:rsidRPr="003067AA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38157" w14:textId="77777777" w:rsidR="006C0FE3" w:rsidRPr="003067AA" w:rsidRDefault="006C0FE3" w:rsidP="006C0FE3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5BB1F" w14:textId="74D656C0" w:rsidR="006C0FE3" w:rsidRPr="003067AA" w:rsidRDefault="005672FF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11,056</w:t>
            </w:r>
          </w:p>
        </w:tc>
        <w:tc>
          <w:tcPr>
            <w:tcW w:w="270" w:type="dxa"/>
          </w:tcPr>
          <w:p w14:paraId="6B389044" w14:textId="77777777" w:rsidR="006C0FE3" w:rsidRPr="003067AA" w:rsidRDefault="006C0FE3" w:rsidP="006C0FE3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37224" w14:textId="43900C3E" w:rsidR="006C0FE3" w:rsidRPr="003067AA" w:rsidRDefault="006C0FE3" w:rsidP="0023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1,315</w:t>
            </w:r>
          </w:p>
        </w:tc>
      </w:tr>
    </w:tbl>
    <w:p w14:paraId="649A9E25" w14:textId="77777777" w:rsidR="009E06BA" w:rsidRPr="003067AA" w:rsidRDefault="009E06BA" w:rsidP="006C72E9">
      <w:pPr>
        <w:tabs>
          <w:tab w:val="clear" w:pos="680"/>
          <w:tab w:val="clear" w:pos="1644"/>
        </w:tabs>
        <w:ind w:left="162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0D7DE" w14:textId="3CB70BD6" w:rsidR="006C72E9" w:rsidRPr="003067AA" w:rsidRDefault="006C72E9" w:rsidP="006C72E9">
      <w:pPr>
        <w:tabs>
          <w:tab w:val="clear" w:pos="680"/>
          <w:tab w:val="clear" w:pos="1644"/>
        </w:tabs>
        <w:ind w:left="1620" w:right="-20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6C0FE3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B6520A" w:rsidRPr="003067AA">
        <w:rPr>
          <w:rFonts w:asciiTheme="majorBidi" w:hAnsiTheme="majorBidi" w:cstheme="majorBidi"/>
          <w:sz w:val="30"/>
          <w:szCs w:val="30"/>
        </w:rPr>
        <w:t>3.75</w:t>
      </w:r>
      <w:r w:rsidR="00C13E90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6520A" w:rsidRPr="003067AA">
        <w:rPr>
          <w:rFonts w:asciiTheme="majorBidi" w:hAnsiTheme="majorBidi" w:cstheme="majorBidi"/>
          <w:sz w:val="30"/>
          <w:szCs w:val="30"/>
        </w:rPr>
        <w:t>4.88</w:t>
      </w:r>
      <w:r w:rsidR="00C13E90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C0FE3" w:rsidRPr="003067A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C0FE3" w:rsidRPr="003067AA">
        <w:rPr>
          <w:rFonts w:asciiTheme="majorBidi" w:hAnsiTheme="majorBidi" w:cstheme="majorBidi"/>
          <w:i/>
          <w:iCs/>
          <w:sz w:val="30"/>
          <w:szCs w:val="30"/>
        </w:rPr>
        <w:t>4.0</w:t>
      </w:r>
      <w:r w:rsidR="007D427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6C0FE3" w:rsidRPr="003067AA">
        <w:rPr>
          <w:rFonts w:asciiTheme="majorBidi" w:hAnsiTheme="majorBidi" w:cstheme="majorBidi"/>
          <w:i/>
          <w:iCs/>
          <w:sz w:val="30"/>
          <w:szCs w:val="30"/>
        </w:rPr>
        <w:t>5.27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19B247A5" w14:textId="7D5AA4D6" w:rsidR="006C72E9" w:rsidRDefault="006C72E9" w:rsidP="006C72E9">
      <w:pPr>
        <w:tabs>
          <w:tab w:val="clear" w:pos="680"/>
          <w:tab w:val="clear" w:pos="1644"/>
        </w:tabs>
        <w:ind w:left="162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2A619" w14:textId="77777777" w:rsidR="00865493" w:rsidRPr="003067AA" w:rsidRDefault="00865493" w:rsidP="006C72E9">
      <w:pPr>
        <w:tabs>
          <w:tab w:val="clear" w:pos="680"/>
          <w:tab w:val="clear" w:pos="1644"/>
        </w:tabs>
        <w:ind w:left="162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CF884" w14:textId="04C622E9" w:rsidR="006C72E9" w:rsidRPr="00C20284" w:rsidRDefault="000A2CFD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5</w:t>
      </w:r>
      <w:r w:rsidR="006C72E9"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C72E9" w:rsidRPr="009711B9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6C72E9"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C72E9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6C72E9"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C72E9"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70F694ED" w14:textId="77777777" w:rsidR="006C72E9" w:rsidRPr="00C20284" w:rsidRDefault="006C72E9" w:rsidP="006C72E9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6C72E9" w:rsidRPr="00C20284" w14:paraId="57411460" w14:textId="77777777" w:rsidTr="00387CAF">
        <w:trPr>
          <w:tblHeader/>
        </w:trPr>
        <w:tc>
          <w:tcPr>
            <w:tcW w:w="2322" w:type="pct"/>
          </w:tcPr>
          <w:p w14:paraId="3EBC320C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4D8CA34" w14:textId="77777777" w:rsidR="006C72E9" w:rsidRPr="00C20284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BD2108C" w14:textId="77777777" w:rsidR="006C72E9" w:rsidRPr="00C20284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4D194A9" w14:textId="77777777" w:rsidR="006C72E9" w:rsidRPr="00C20284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0853A067" w14:textId="77777777" w:rsidTr="00387CAF">
        <w:trPr>
          <w:tblHeader/>
        </w:trPr>
        <w:tc>
          <w:tcPr>
            <w:tcW w:w="2322" w:type="pct"/>
          </w:tcPr>
          <w:p w14:paraId="76B77FD0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78AF3FB3" w14:textId="77777777" w:rsidR="006C72E9" w:rsidRPr="00C20284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62BC104" w14:textId="77777777" w:rsidR="006C72E9" w:rsidRPr="00C20284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0798B490" w14:textId="77777777" w:rsidR="006C72E9" w:rsidRPr="00C20284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5F92E5B1" w14:textId="77777777" w:rsidTr="00387CAF">
        <w:trPr>
          <w:tblHeader/>
        </w:trPr>
        <w:tc>
          <w:tcPr>
            <w:tcW w:w="2322" w:type="pct"/>
          </w:tcPr>
          <w:p w14:paraId="0B3D49B7" w14:textId="77777777" w:rsidR="006C72E9" w:rsidRPr="00C20284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4941B118" w14:textId="1D7539AB" w:rsidR="006C72E9" w:rsidRPr="00C20284" w:rsidRDefault="006C0FE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7833C7B9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581F486" w14:textId="2504D4B6" w:rsidR="006C72E9" w:rsidRPr="00C20284" w:rsidRDefault="006C0FE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58E9D50" w14:textId="77777777" w:rsidR="006C72E9" w:rsidRPr="00C20284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B35B771" w14:textId="14B51681" w:rsidR="006C72E9" w:rsidRPr="00C20284" w:rsidRDefault="006C0FE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76CB386C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D408749" w14:textId="1508D829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0FE3"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C0FE3" w:rsidRPr="00C20284" w14:paraId="54FC2809" w14:textId="77777777" w:rsidTr="00387CAF">
        <w:tc>
          <w:tcPr>
            <w:tcW w:w="2322" w:type="pct"/>
          </w:tcPr>
          <w:p w14:paraId="21829FFA" w14:textId="77777777" w:rsidR="006C0FE3" w:rsidRPr="00C20284" w:rsidRDefault="006C0FE3" w:rsidP="006C0FE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2B400A25" w14:textId="5DCAE8AD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2D1FC7D" w14:textId="77777777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CD03973" w14:textId="4EC88E8C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38DC26" w14:textId="77777777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F6282D0" w14:textId="1789D53E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87</w:t>
            </w:r>
          </w:p>
        </w:tc>
        <w:tc>
          <w:tcPr>
            <w:tcW w:w="143" w:type="pct"/>
            <w:shd w:val="clear" w:color="auto" w:fill="auto"/>
          </w:tcPr>
          <w:p w14:paraId="51411358" w14:textId="77777777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88FF022" w14:textId="71FCEA94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54</w:t>
            </w:r>
          </w:p>
        </w:tc>
      </w:tr>
      <w:tr w:rsidR="006C0FE3" w:rsidRPr="00C20284" w14:paraId="4C8EFD25" w14:textId="77777777" w:rsidTr="00387CAF">
        <w:tc>
          <w:tcPr>
            <w:tcW w:w="2322" w:type="pct"/>
          </w:tcPr>
          <w:p w14:paraId="6898B962" w14:textId="77777777" w:rsidR="006C0FE3" w:rsidRPr="00C20284" w:rsidRDefault="006C0FE3" w:rsidP="006C0FE3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  <w:shd w:val="clear" w:color="auto" w:fill="auto"/>
          </w:tcPr>
          <w:p w14:paraId="460CD5D1" w14:textId="361B4F73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536</w:t>
            </w:r>
          </w:p>
        </w:tc>
        <w:tc>
          <w:tcPr>
            <w:tcW w:w="145" w:type="pct"/>
            <w:shd w:val="clear" w:color="auto" w:fill="auto"/>
          </w:tcPr>
          <w:p w14:paraId="75739E5F" w14:textId="77777777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8F8E7B" w14:textId="5A25E779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578</w:t>
            </w:r>
          </w:p>
        </w:tc>
        <w:tc>
          <w:tcPr>
            <w:tcW w:w="145" w:type="pct"/>
            <w:shd w:val="clear" w:color="auto" w:fill="auto"/>
          </w:tcPr>
          <w:p w14:paraId="7159FB24" w14:textId="77777777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4049B07" w14:textId="1DC66B71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BC1443" w14:textId="77777777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D623B6F" w14:textId="7A11DC0C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8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6C0FE3" w:rsidRPr="00C20284" w14:paraId="5DE5CA48" w14:textId="77777777" w:rsidTr="00387CAF">
        <w:tc>
          <w:tcPr>
            <w:tcW w:w="2322" w:type="pct"/>
          </w:tcPr>
          <w:p w14:paraId="24925CE5" w14:textId="77777777" w:rsidR="006C0FE3" w:rsidRPr="00C20284" w:rsidRDefault="006C0FE3" w:rsidP="006C0FE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E02789D" w14:textId="103A3C32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2,68</w:t>
            </w:r>
            <w:r w:rsidR="00E16DF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5FD9D415" w14:textId="77777777" w:rsidR="006C0FE3" w:rsidRPr="00C20284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2AA1A8C" w14:textId="2E9F47E2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2,747</w:t>
            </w:r>
          </w:p>
        </w:tc>
        <w:tc>
          <w:tcPr>
            <w:tcW w:w="145" w:type="pct"/>
            <w:shd w:val="clear" w:color="auto" w:fill="auto"/>
          </w:tcPr>
          <w:p w14:paraId="12C93C70" w14:textId="77777777" w:rsidR="006C0FE3" w:rsidRPr="00C20284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D20446B" w14:textId="7144D0EA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</w:t>
            </w:r>
            <w:r w:rsidR="0071302E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69ED8B65" w14:textId="77777777" w:rsidR="006C0FE3" w:rsidRPr="00C20284" w:rsidRDefault="006C0FE3" w:rsidP="006C0FE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59098951" w14:textId="4C53689C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200</w:t>
            </w:r>
          </w:p>
        </w:tc>
      </w:tr>
      <w:tr w:rsidR="006C0FE3" w:rsidRPr="00C20284" w14:paraId="1F7106C0" w14:textId="77777777" w:rsidTr="00387CAF">
        <w:tc>
          <w:tcPr>
            <w:tcW w:w="2322" w:type="pct"/>
          </w:tcPr>
          <w:p w14:paraId="538E0E89" w14:textId="77777777" w:rsidR="006C0FE3" w:rsidRPr="00C20284" w:rsidRDefault="006C0FE3" w:rsidP="006C0FE3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08A92" w14:textId="6F9E3B91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3,22</w:t>
            </w:r>
            <w:r w:rsidR="00E16DF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5A60AC9F" w14:textId="77777777" w:rsidR="006C0FE3" w:rsidRPr="00C20284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B48B2" w14:textId="11215F06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3,325</w:t>
            </w:r>
          </w:p>
        </w:tc>
        <w:tc>
          <w:tcPr>
            <w:tcW w:w="145" w:type="pct"/>
            <w:shd w:val="clear" w:color="auto" w:fill="auto"/>
          </w:tcPr>
          <w:p w14:paraId="16B0B4F3" w14:textId="77777777" w:rsidR="006C0FE3" w:rsidRPr="00C20284" w:rsidRDefault="006C0FE3" w:rsidP="006C0FE3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A916B" w14:textId="093E36AA" w:rsidR="006C0FE3" w:rsidRPr="00C20284" w:rsidRDefault="005672FF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39</w:t>
            </w:r>
            <w:r w:rsidR="0071302E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5A495FC1" w14:textId="77777777" w:rsidR="006C0FE3" w:rsidRPr="00C20284" w:rsidRDefault="006C0FE3" w:rsidP="006C0FE3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B5D8F" w14:textId="7177C9C4" w:rsidR="006C0FE3" w:rsidRPr="00C20284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254</w:t>
            </w:r>
          </w:p>
        </w:tc>
      </w:tr>
    </w:tbl>
    <w:p w14:paraId="1C2C8424" w14:textId="5E5AC667" w:rsidR="00E63D06" w:rsidRDefault="00E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EDA7020" w14:textId="58BF47B6" w:rsidR="006C72E9" w:rsidRPr="003067AA" w:rsidRDefault="000A2CFD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0E51C9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6C72E9" w:rsidRPr="000E51C9">
        <w:rPr>
          <w:rFonts w:asciiTheme="majorBidi" w:hAnsiTheme="majorBidi" w:cstheme="majorBidi"/>
          <w:b/>
          <w:bCs/>
          <w:sz w:val="30"/>
          <w:szCs w:val="30"/>
        </w:rPr>
        <w:t xml:space="preserve">.3 </w:t>
      </w:r>
      <w:r w:rsidR="006C72E9" w:rsidRPr="000E51C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C72E9" w:rsidRPr="000E51C9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ค่าตอบแทนผู้บริหารที่สำคัญ</w:t>
      </w:r>
    </w:p>
    <w:p w14:paraId="5D0C646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738E2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3067AA">
        <w:rPr>
          <w:rFonts w:asciiTheme="majorBidi" w:hAnsiTheme="majorBidi" w:cstheme="majorBidi"/>
          <w:color w:val="000000"/>
          <w:sz w:val="30"/>
          <w:szCs w:val="30"/>
          <w:cs/>
        </w:rPr>
        <w:t>ค่าตอบแทนผู้บริหารที่สำคัญประกอบด้วย</w:t>
      </w:r>
    </w:p>
    <w:p w14:paraId="4F21D28C" w14:textId="77777777" w:rsidR="006C72E9" w:rsidRPr="003067AA" w:rsidRDefault="006C72E9" w:rsidP="006C72E9">
      <w:pPr>
        <w:tabs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0"/>
        <w:gridCol w:w="999"/>
        <w:gridCol w:w="283"/>
        <w:gridCol w:w="1060"/>
        <w:gridCol w:w="253"/>
        <w:gridCol w:w="1097"/>
        <w:gridCol w:w="252"/>
        <w:gridCol w:w="1044"/>
      </w:tblGrid>
      <w:tr w:rsidR="006C72E9" w:rsidRPr="00C20284" w14:paraId="6E0254DD" w14:textId="77777777" w:rsidTr="008C25DF">
        <w:trPr>
          <w:trHeight w:hRule="exact" w:val="374"/>
        </w:trPr>
        <w:tc>
          <w:tcPr>
            <w:tcW w:w="4300" w:type="dxa"/>
          </w:tcPr>
          <w:p w14:paraId="5F973746" w14:textId="77777777" w:rsidR="006C72E9" w:rsidRPr="003067AA" w:rsidRDefault="006C72E9" w:rsidP="00387CAF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47306048" w14:textId="77777777" w:rsidR="006C72E9" w:rsidRPr="003067AA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5EA7A8E" w14:textId="77777777" w:rsidR="006C72E9" w:rsidRPr="003067AA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vAlign w:val="center"/>
          </w:tcPr>
          <w:p w14:paraId="2F6C6F9B" w14:textId="77777777" w:rsidR="006C72E9" w:rsidRPr="003067AA" w:rsidRDefault="006C72E9" w:rsidP="00387CAF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404A366B" w14:textId="77777777" w:rsidTr="008C25DF">
        <w:trPr>
          <w:trHeight w:hRule="exact" w:val="374"/>
        </w:trPr>
        <w:tc>
          <w:tcPr>
            <w:tcW w:w="4300" w:type="dxa"/>
          </w:tcPr>
          <w:p w14:paraId="6A7E8E08" w14:textId="77777777" w:rsidR="006C72E9" w:rsidRPr="003067AA" w:rsidRDefault="006C72E9" w:rsidP="00387CAF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center"/>
          </w:tcPr>
          <w:p w14:paraId="141BAA8A" w14:textId="77777777" w:rsidR="006C72E9" w:rsidRPr="003067AA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vAlign w:val="center"/>
          </w:tcPr>
          <w:p w14:paraId="046A3D9D" w14:textId="77777777" w:rsidR="006C72E9" w:rsidRPr="003067AA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  <w:vAlign w:val="center"/>
          </w:tcPr>
          <w:p w14:paraId="7ACA5C77" w14:textId="77777777" w:rsidR="006C72E9" w:rsidRPr="003067AA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FE3" w:rsidRPr="00C20284" w14:paraId="257E9694" w14:textId="77777777" w:rsidTr="008C25DF">
        <w:trPr>
          <w:trHeight w:hRule="exact" w:val="374"/>
        </w:trPr>
        <w:tc>
          <w:tcPr>
            <w:tcW w:w="4300" w:type="dxa"/>
          </w:tcPr>
          <w:p w14:paraId="7A168401" w14:textId="77777777" w:rsidR="006C0FE3" w:rsidRPr="003067AA" w:rsidRDefault="006C0FE3" w:rsidP="006C0FE3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1219" w14:textId="587D6942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6A2D1C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77D1" w14:textId="24628C38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3" w:type="dxa"/>
            <w:vAlign w:val="center"/>
          </w:tcPr>
          <w:p w14:paraId="5C6E754D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E5DD" w14:textId="291D82A0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BFD0F6C" w14:textId="77777777" w:rsidR="006C0FE3" w:rsidRPr="003067AA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58EA8" w14:textId="6C28EF04" w:rsidR="006C0FE3" w:rsidRPr="003067AA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0FE3" w:rsidRPr="00C20284" w14:paraId="7863DE08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0463738D" w14:textId="77777777" w:rsidR="006C0FE3" w:rsidRPr="003067AA" w:rsidRDefault="006C0FE3" w:rsidP="006C0FE3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9" w:type="dxa"/>
          </w:tcPr>
          <w:p w14:paraId="76549C25" w14:textId="77777777" w:rsidR="006C0FE3" w:rsidRPr="003067AA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F732ED" w14:textId="77777777" w:rsidR="006C0FE3" w:rsidRPr="003067AA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4696EC2" w14:textId="77777777" w:rsidR="006C0FE3" w:rsidRPr="003067AA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BCAFF51" w14:textId="77777777" w:rsidR="006C0FE3" w:rsidRPr="003067AA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5B17D34" w14:textId="77777777" w:rsidR="006C0FE3" w:rsidRPr="003067AA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51CDEE7" w14:textId="77777777" w:rsidR="006C0FE3" w:rsidRPr="003067AA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FA0016F" w14:textId="77777777" w:rsidR="006C0FE3" w:rsidRPr="003067AA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FE3" w:rsidRPr="00C20284" w14:paraId="4B6D2310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2A49C986" w14:textId="77777777" w:rsidR="006C0FE3" w:rsidRPr="003067AA" w:rsidRDefault="006C0FE3" w:rsidP="006C0FE3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  <w:vAlign w:val="center"/>
          </w:tcPr>
          <w:p w14:paraId="6BC4F3D1" w14:textId="061B21E6" w:rsidR="006C0FE3" w:rsidRPr="003067AA" w:rsidRDefault="00A87EF0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1,808</w:t>
            </w:r>
          </w:p>
        </w:tc>
        <w:tc>
          <w:tcPr>
            <w:tcW w:w="283" w:type="dxa"/>
            <w:vAlign w:val="center"/>
          </w:tcPr>
          <w:p w14:paraId="7DCA867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5D959903" w14:textId="5EAA4B2A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1,868</w:t>
            </w:r>
          </w:p>
        </w:tc>
        <w:tc>
          <w:tcPr>
            <w:tcW w:w="253" w:type="dxa"/>
            <w:vAlign w:val="center"/>
          </w:tcPr>
          <w:p w14:paraId="4F1BE5D3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7C4CB268" w14:textId="2711EAF4" w:rsidR="006C0FE3" w:rsidRPr="003067AA" w:rsidRDefault="000E51C9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52" w:type="dxa"/>
            <w:vAlign w:val="center"/>
          </w:tcPr>
          <w:p w14:paraId="2565290F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34E4DFDE" w14:textId="1272BA25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6C0FE3" w:rsidRPr="00C20284" w14:paraId="2270ACB2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34E6E75E" w14:textId="77777777" w:rsidR="006C0FE3" w:rsidRPr="003067AA" w:rsidRDefault="006C0FE3" w:rsidP="006C0FE3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vAlign w:val="center"/>
          </w:tcPr>
          <w:p w14:paraId="1946D0BA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CC21F4D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E379B7F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46553EC3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4F55A0B2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2302AF0C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390225CB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FE3" w:rsidRPr="00C20284" w14:paraId="1D2D1D2B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579DFB3C" w14:textId="77777777" w:rsidR="006C0FE3" w:rsidRPr="003067AA" w:rsidRDefault="006C0FE3" w:rsidP="006C0FE3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  <w:vAlign w:val="center"/>
          </w:tcPr>
          <w:p w14:paraId="62BC0D14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34EA1C3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5AA0AC73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6104A63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0A69A882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127247DD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453BAB72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FE3" w:rsidRPr="00C20284" w14:paraId="3DCA6E8B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66C4AB8C" w14:textId="77777777" w:rsidR="006C0FE3" w:rsidRPr="003067AA" w:rsidRDefault="006C0FE3" w:rsidP="006C0FE3">
            <w:pPr>
              <w:tabs>
                <w:tab w:val="clear" w:pos="454"/>
                <w:tab w:val="left" w:pos="595"/>
                <w:tab w:val="left" w:pos="1152"/>
              </w:tabs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  <w:vAlign w:val="center"/>
          </w:tcPr>
          <w:p w14:paraId="21F60B27" w14:textId="6F1F76D9" w:rsidR="006C0FE3" w:rsidRPr="003067AA" w:rsidRDefault="00A87EF0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E51C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83" w:type="dxa"/>
            <w:vAlign w:val="center"/>
          </w:tcPr>
          <w:p w14:paraId="7716A33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A808332" w14:textId="4CD5CAE3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53" w:type="dxa"/>
            <w:vAlign w:val="center"/>
          </w:tcPr>
          <w:p w14:paraId="6F35E5B6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01BA5B13" w14:textId="756F6403" w:rsidR="006C0FE3" w:rsidRPr="003067AA" w:rsidRDefault="000E51C9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center"/>
          </w:tcPr>
          <w:p w14:paraId="6544A75D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15D59539" w14:textId="1F054F88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C0FE3" w:rsidRPr="00C20284" w14:paraId="79C18E5B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19FFA53D" w14:textId="77777777" w:rsidR="006C0FE3" w:rsidRPr="003067AA" w:rsidRDefault="006C0FE3" w:rsidP="008C25DF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rPr>
                <w:rFonts w:asciiTheme="majorBidi" w:hAnsiTheme="majorBidi" w:cstheme="majorBidi"/>
                <w:b/>
                <w:bCs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2C75C" w14:textId="09DFDB2F" w:rsidR="006C0FE3" w:rsidRPr="003067AA" w:rsidRDefault="00A87EF0" w:rsidP="0033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283" w:type="dxa"/>
            <w:vAlign w:val="center"/>
          </w:tcPr>
          <w:p w14:paraId="71570915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463CA" w14:textId="52F660A4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1,893</w:t>
            </w:r>
          </w:p>
        </w:tc>
        <w:tc>
          <w:tcPr>
            <w:tcW w:w="253" w:type="dxa"/>
            <w:vAlign w:val="center"/>
          </w:tcPr>
          <w:p w14:paraId="4A750B4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3EAD44" w14:textId="66CEEAF5" w:rsidR="006C0FE3" w:rsidRPr="003067AA" w:rsidRDefault="000E51C9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52" w:type="dxa"/>
            <w:vAlign w:val="center"/>
          </w:tcPr>
          <w:p w14:paraId="0A89B09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8751C" w14:textId="19917948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</w:tr>
      <w:tr w:rsidR="006C0FE3" w:rsidRPr="00C20284" w14:paraId="7D75C196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117F3B70" w14:textId="77777777" w:rsidR="006C0FE3" w:rsidRPr="003067AA" w:rsidRDefault="006C0FE3" w:rsidP="008C25DF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999" w:type="dxa"/>
            <w:vAlign w:val="center"/>
          </w:tcPr>
          <w:p w14:paraId="5917ED43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5F5F850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843C7CA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6B54691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2050C052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54EED457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955038A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0FE3" w:rsidRPr="00C20284" w14:paraId="7E0ECFE5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29908C62" w14:textId="77777777" w:rsidR="006C0FE3" w:rsidRPr="003067AA" w:rsidRDefault="006C0FE3" w:rsidP="008C25DF">
            <w:pPr>
              <w:pStyle w:val="a"/>
              <w:tabs>
                <w:tab w:val="clear" w:pos="1080"/>
              </w:tabs>
              <w:spacing w:line="120" w:lineRule="atLeast"/>
              <w:ind w:right="-43" w:firstLine="415"/>
              <w:rPr>
                <w:rFonts w:asciiTheme="majorBidi" w:hAnsiTheme="majorBidi" w:cstheme="majorBidi"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  <w:vAlign w:val="center"/>
          </w:tcPr>
          <w:p w14:paraId="29664CDE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49F9C24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A35F376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52C9BC4D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2049A5EC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446F214E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765D8D9E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FE3" w:rsidRPr="00C20284" w14:paraId="145CC67D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194A7ACE" w14:textId="77777777" w:rsidR="006C0FE3" w:rsidRPr="003067AA" w:rsidRDefault="006C0FE3" w:rsidP="008C25DF">
            <w:pPr>
              <w:pStyle w:val="a"/>
              <w:tabs>
                <w:tab w:val="clear" w:pos="1080"/>
              </w:tabs>
              <w:spacing w:line="120" w:lineRule="atLeast"/>
              <w:ind w:right="-43" w:firstLine="505"/>
              <w:rPr>
                <w:rFonts w:asciiTheme="majorBidi" w:hAnsiTheme="majorBidi" w:cstheme="majorBidi"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cs/>
                <w:lang w:val="en-US"/>
              </w:rPr>
              <w:t>ผลประโยชน์พนักงาน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5F8FE" w14:textId="63526C78" w:rsidR="006C0FE3" w:rsidRPr="003067AA" w:rsidRDefault="000E51C9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3DFF0A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E0983" w14:textId="2FC74170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2B6FA921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815DA" w14:textId="07D0B0F2" w:rsidR="006C0FE3" w:rsidRPr="003067AA" w:rsidRDefault="000E51C9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52" w:type="dxa"/>
            <w:vAlign w:val="center"/>
          </w:tcPr>
          <w:p w14:paraId="322B353F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3EA67ED7" w14:textId="30BCD788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6C0FE3" w:rsidRPr="00C20284" w14:paraId="3B845B12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46376EB8" w14:textId="77777777" w:rsidR="006C0FE3" w:rsidRPr="003067AA" w:rsidRDefault="006C0FE3" w:rsidP="008C25DF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rPr>
                <w:rFonts w:asciiTheme="majorBidi" w:hAnsiTheme="majorBidi" w:cstheme="majorBidi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9F635B" w14:textId="66C21099" w:rsidR="006C0FE3" w:rsidRPr="003067AA" w:rsidRDefault="000E51C9" w:rsidP="00333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B38416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EF44B" w14:textId="78153313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94EB2D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2FDAE4" w14:textId="47DE7869" w:rsidR="006C0FE3" w:rsidRPr="003067AA" w:rsidRDefault="000E51C9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52" w:type="dxa"/>
            <w:vAlign w:val="center"/>
          </w:tcPr>
          <w:p w14:paraId="15ED2F2D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379CBA" w14:textId="7C1B89DE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</w:tr>
    </w:tbl>
    <w:p w14:paraId="5FA690A9" w14:textId="0C6C2414" w:rsidR="006C72E9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BB0B85B" w14:textId="359D5187" w:rsidR="00FE4257" w:rsidRDefault="00FE4257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4D730B" w14:textId="09436662" w:rsidR="00FE4257" w:rsidRDefault="00FE4257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9BB7AF7" w14:textId="28694CDE" w:rsidR="00FE4257" w:rsidRDefault="00FE4257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B6B34B" w14:textId="7E092B7E" w:rsidR="00FE4257" w:rsidRDefault="00FE4257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D68C84" w14:textId="77777777" w:rsidR="00FE4257" w:rsidRPr="003067AA" w:rsidRDefault="00FE4257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4089C68" w14:textId="0C82C698" w:rsidR="006C72E9" w:rsidRPr="003067AA" w:rsidRDefault="000A2CFD" w:rsidP="006C72E9">
      <w:pPr>
        <w:tabs>
          <w:tab w:val="clear" w:pos="907"/>
          <w:tab w:val="left" w:pos="540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6C72E9" w:rsidRPr="003067AA">
        <w:rPr>
          <w:rFonts w:asciiTheme="majorBidi" w:hAnsiTheme="majorBidi" w:cstheme="majorBidi"/>
          <w:b/>
          <w:bCs/>
          <w:sz w:val="30"/>
          <w:szCs w:val="30"/>
        </w:rPr>
        <w:t xml:space="preserve">.4 </w:t>
      </w:r>
      <w:r w:rsidR="006C72E9" w:rsidRPr="003067AA">
        <w:rPr>
          <w:rFonts w:asciiTheme="majorBidi" w:hAnsiTheme="majorBidi" w:cstheme="majorBidi"/>
          <w:b/>
          <w:bCs/>
          <w:sz w:val="30"/>
          <w:szCs w:val="30"/>
        </w:rPr>
        <w:tab/>
      </w:r>
      <w:r w:rsidR="006C72E9" w:rsidRPr="003067AA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296502AC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243F80" w14:textId="77777777" w:rsidR="006C72E9" w:rsidRPr="003067AA" w:rsidRDefault="006C72E9" w:rsidP="006C72E9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ณ  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 กลุ่มบริษัทมีภาระผูกพันกับบุคคลหรือกิจการที่เกี่ยวข้องกันดังนี้</w:t>
      </w:r>
    </w:p>
    <w:p w14:paraId="40A4E220" w14:textId="5B7A3588" w:rsidR="006C72E9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64939F" w14:textId="77777777" w:rsidR="00865493" w:rsidRPr="003067AA" w:rsidRDefault="00865493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83AA30" w14:textId="77777777" w:rsidR="006C72E9" w:rsidRPr="003067AA" w:rsidRDefault="006C72E9" w:rsidP="006C72E9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2624AEA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990"/>
        <w:gridCol w:w="270"/>
        <w:gridCol w:w="1080"/>
        <w:gridCol w:w="6"/>
        <w:gridCol w:w="254"/>
        <w:gridCol w:w="6"/>
        <w:gridCol w:w="1084"/>
        <w:gridCol w:w="261"/>
        <w:gridCol w:w="1035"/>
        <w:gridCol w:w="6"/>
      </w:tblGrid>
      <w:tr w:rsidR="006C72E9" w:rsidRPr="00C20284" w14:paraId="160F3F01" w14:textId="77777777" w:rsidTr="005111F0">
        <w:trPr>
          <w:trHeight w:hRule="exact" w:val="395"/>
        </w:trPr>
        <w:tc>
          <w:tcPr>
            <w:tcW w:w="4302" w:type="dxa"/>
          </w:tcPr>
          <w:p w14:paraId="684C435B" w14:textId="77777777" w:rsidR="006C72E9" w:rsidRPr="003067AA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6" w:type="dxa"/>
            <w:gridSpan w:val="4"/>
          </w:tcPr>
          <w:p w14:paraId="50C0F757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5DD930F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4"/>
          </w:tcPr>
          <w:p w14:paraId="705F60BE" w14:textId="77777777" w:rsidR="006C72E9" w:rsidRPr="003067AA" w:rsidRDefault="006C72E9" w:rsidP="00387CAF">
            <w:pPr>
              <w:tabs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795865C2" w14:textId="77777777" w:rsidTr="005111F0">
        <w:trPr>
          <w:trHeight w:hRule="exact" w:val="395"/>
        </w:trPr>
        <w:tc>
          <w:tcPr>
            <w:tcW w:w="4302" w:type="dxa"/>
          </w:tcPr>
          <w:p w14:paraId="61F0C514" w14:textId="77777777" w:rsidR="006C72E9" w:rsidRPr="003067AA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6" w:type="dxa"/>
            <w:gridSpan w:val="4"/>
            <w:tcBorders>
              <w:bottom w:val="single" w:sz="4" w:space="0" w:color="auto"/>
            </w:tcBorders>
          </w:tcPr>
          <w:p w14:paraId="6CC5878D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14:paraId="70EE0CA7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4"/>
            <w:tcBorders>
              <w:bottom w:val="single" w:sz="4" w:space="0" w:color="auto"/>
            </w:tcBorders>
          </w:tcPr>
          <w:p w14:paraId="77685A2D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4DB98FDC" w14:textId="77777777" w:rsidTr="005111F0">
        <w:trPr>
          <w:gridAfter w:val="1"/>
          <w:wAfter w:w="6" w:type="dxa"/>
          <w:trHeight w:hRule="exact" w:val="430"/>
        </w:trPr>
        <w:tc>
          <w:tcPr>
            <w:tcW w:w="4302" w:type="dxa"/>
          </w:tcPr>
          <w:p w14:paraId="4F44B597" w14:textId="77777777" w:rsidR="006C72E9" w:rsidRPr="003067AA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F75446" w14:textId="6E7164A1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68C2EB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0A81C6" w14:textId="0250BD42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0" w:type="dxa"/>
            <w:gridSpan w:val="2"/>
          </w:tcPr>
          <w:p w14:paraId="44213896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49A0C" w14:textId="7E3B99A5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F16AA1A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2388AF4B" w14:textId="1F829AC4" w:rsidR="006C72E9" w:rsidRPr="003067AA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2E8068EA" w14:textId="77777777" w:rsidTr="005111F0">
        <w:trPr>
          <w:gridAfter w:val="1"/>
          <w:wAfter w:w="6" w:type="dxa"/>
          <w:trHeight w:hRule="exact" w:val="395"/>
        </w:trPr>
        <w:tc>
          <w:tcPr>
            <w:tcW w:w="4302" w:type="dxa"/>
          </w:tcPr>
          <w:p w14:paraId="62D0CCED" w14:textId="77777777" w:rsidR="006C72E9" w:rsidRPr="003067AA" w:rsidRDefault="006C72E9" w:rsidP="00387CA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7F52906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B171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091A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6050D9D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18C2A21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DD2208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136CDC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25264470" w14:textId="77777777" w:rsidTr="005111F0">
        <w:trPr>
          <w:gridAfter w:val="1"/>
          <w:wAfter w:w="6" w:type="dxa"/>
          <w:trHeight w:hRule="exact" w:val="395"/>
        </w:trPr>
        <w:tc>
          <w:tcPr>
            <w:tcW w:w="4302" w:type="dxa"/>
          </w:tcPr>
          <w:p w14:paraId="0F459FE5" w14:textId="77777777" w:rsidR="006C72E9" w:rsidRPr="003067AA" w:rsidRDefault="006C72E9" w:rsidP="00387CAF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</w:p>
        </w:tc>
        <w:tc>
          <w:tcPr>
            <w:tcW w:w="990" w:type="dxa"/>
          </w:tcPr>
          <w:p w14:paraId="7D13CCB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1C40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B7CC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701F4FA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7C3EFC8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76A987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68DE5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0FE3" w:rsidRPr="00C20284" w14:paraId="0DC1064A" w14:textId="77777777" w:rsidTr="005111F0">
        <w:trPr>
          <w:gridAfter w:val="1"/>
          <w:wAfter w:w="6" w:type="dxa"/>
          <w:trHeight w:hRule="exact" w:val="395"/>
        </w:trPr>
        <w:tc>
          <w:tcPr>
            <w:tcW w:w="4302" w:type="dxa"/>
          </w:tcPr>
          <w:p w14:paraId="481C4358" w14:textId="77777777" w:rsidR="006C0FE3" w:rsidRPr="003067AA" w:rsidRDefault="006C0FE3" w:rsidP="006C0FE3">
            <w:pPr>
              <w:pStyle w:val="a"/>
              <w:tabs>
                <w:tab w:val="clear" w:pos="1080"/>
                <w:tab w:val="left" w:pos="234"/>
                <w:tab w:val="left" w:pos="1047"/>
              </w:tabs>
              <w:ind w:right="-43" w:firstLine="325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3067AA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506BD2" w14:textId="1BA6BC00" w:rsidR="006C0FE3" w:rsidRPr="003067AA" w:rsidRDefault="00317D79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4B4543DC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493067" w14:textId="2E3DD979" w:rsidR="006C0FE3" w:rsidRPr="003067AA" w:rsidRDefault="006C0FE3" w:rsidP="0037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60" w:type="dxa"/>
            <w:gridSpan w:val="2"/>
          </w:tcPr>
          <w:p w14:paraId="01D2C553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</w:tcPr>
          <w:p w14:paraId="0DE8B5D5" w14:textId="0AA6CAA4" w:rsidR="006C0FE3" w:rsidRPr="003067AA" w:rsidRDefault="006749C6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33945418" w14:textId="77777777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C6AF189" w14:textId="76ACF0F8" w:rsidR="006C0FE3" w:rsidRPr="003067AA" w:rsidRDefault="006C0FE3" w:rsidP="006C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C781C86" w14:textId="32DFFCB6" w:rsidR="002C32DC" w:rsidRPr="003067AA" w:rsidRDefault="002C32DC" w:rsidP="00E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C7C6CF" w14:textId="17D8BAE7" w:rsidR="006C72E9" w:rsidRPr="003067AA" w:rsidRDefault="000A2CFD" w:rsidP="006C72E9">
      <w:pPr>
        <w:tabs>
          <w:tab w:val="left" w:pos="540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sz w:val="30"/>
          <w:szCs w:val="30"/>
        </w:rPr>
        <w:t xml:space="preserve">.5 </w:t>
      </w:r>
      <w:r w:rsidR="006C72E9" w:rsidRPr="003067A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C72E9" w:rsidRPr="003067AA">
        <w:rPr>
          <w:rFonts w:asciiTheme="majorBidi" w:hAnsiTheme="majorBidi" w:cstheme="majorBidi"/>
          <w:b/>
          <w:bCs/>
          <w:sz w:val="30"/>
          <w:szCs w:val="30"/>
        </w:rPr>
        <w:tab/>
      </w:r>
      <w:r w:rsidR="006C72E9" w:rsidRPr="003067AA">
        <w:rPr>
          <w:rFonts w:asciiTheme="majorBidi" w:hAnsiTheme="majorBidi" w:cstheme="majorBidi"/>
          <w:b/>
          <w:bCs/>
          <w:sz w:val="30"/>
          <w:szCs w:val="30"/>
          <w:cs/>
        </w:rPr>
        <w:t>สัญญาที่สำคัญ</w:t>
      </w:r>
    </w:p>
    <w:p w14:paraId="6222C4B8" w14:textId="77777777" w:rsidR="006C72E9" w:rsidRPr="003067AA" w:rsidRDefault="006C72E9" w:rsidP="006C72E9">
      <w:pPr>
        <w:ind w:firstLine="1080"/>
        <w:jc w:val="both"/>
        <w:rPr>
          <w:rFonts w:asciiTheme="majorBidi" w:hAnsiTheme="majorBidi" w:cstheme="majorBidi"/>
          <w:sz w:val="30"/>
          <w:szCs w:val="30"/>
        </w:rPr>
      </w:pPr>
    </w:p>
    <w:p w14:paraId="6AE1B8A8" w14:textId="2E4B452D" w:rsidR="006C72E9" w:rsidRPr="003067AA" w:rsidRDefault="006C72E9" w:rsidP="006C72E9">
      <w:pPr>
        <w:ind w:firstLine="1080"/>
        <w:jc w:val="both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11B9">
        <w:rPr>
          <w:rFonts w:asciiTheme="majorBidi" w:hAnsi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9711B9">
        <w:rPr>
          <w:rFonts w:asciiTheme="majorBidi" w:hAnsiTheme="majorBidi"/>
          <w:sz w:val="30"/>
          <w:szCs w:val="30"/>
        </w:rPr>
        <w:t>256</w:t>
      </w:r>
      <w:r w:rsidR="00A81DD5">
        <w:rPr>
          <w:rFonts w:asciiTheme="majorBidi" w:hAnsiTheme="majorBidi" w:cstheme="majorBidi"/>
          <w:sz w:val="30"/>
          <w:szCs w:val="30"/>
        </w:rPr>
        <w:t>5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067AA">
        <w:rPr>
          <w:rFonts w:asciiTheme="majorBidi" w:hAnsiTheme="majorBidi" w:cstheme="majorBidi"/>
          <w:sz w:val="30"/>
          <w:szCs w:val="30"/>
          <w:cs/>
        </w:rPr>
        <w:t>มีสัญญาที่สำคัญกับกิจการที่เกี่ยวข้องกันดังนี้</w:t>
      </w:r>
    </w:p>
    <w:p w14:paraId="707601DC" w14:textId="77777777" w:rsidR="006C72E9" w:rsidRPr="003067AA" w:rsidRDefault="006C72E9" w:rsidP="006C72E9">
      <w:pPr>
        <w:ind w:firstLine="1080"/>
        <w:jc w:val="both"/>
        <w:rPr>
          <w:rFonts w:asciiTheme="majorBidi" w:hAnsiTheme="majorBidi" w:cstheme="majorBidi"/>
          <w:sz w:val="30"/>
          <w:szCs w:val="30"/>
        </w:rPr>
      </w:pPr>
    </w:p>
    <w:p w14:paraId="7A32466F" w14:textId="77FD4470" w:rsidR="006C72E9" w:rsidRPr="003067AA" w:rsidRDefault="000A2CFD" w:rsidP="006C72E9">
      <w:pPr>
        <w:tabs>
          <w:tab w:val="left" w:pos="1170"/>
        </w:tabs>
        <w:ind w:left="547" w:firstLine="53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.5.1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สัญญาบริการด้านเทคนิควิชาการ</w:t>
      </w:r>
    </w:p>
    <w:p w14:paraId="75C517B7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2BD060" w14:textId="77777777" w:rsidR="006C72E9" w:rsidRPr="003067AA" w:rsidRDefault="006C72E9" w:rsidP="006C72E9">
      <w:pPr>
        <w:tabs>
          <w:tab w:val="left" w:pos="54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บริษัทย่อยในต่างประเทศบางแห่งมีสัญญาบริการด้านทางเทคนิควิชาการกับบริษัทที่มีอิทธิพลอย่างมี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นัยสำคัญ (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>CPG)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เพื่อให้ได้มาซึ่งสิทธิในการรับความช่วยเหลือด้านเทคนิควิชาการตามที่ระบุไว้ในสัญญา ในการนี้ บริษัทย่อยในต่างประเทศ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ดังกล่าวมีภาระผูกพันที่จะต้องจ่ายค่าบริการให้กับ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CPG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ตามระยะเวลา เงื่อนไข และอัตราที่ระบุไว้ในสัญญา</w:t>
      </w:r>
    </w:p>
    <w:p w14:paraId="1CE5C752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C6377" w14:textId="4CBF3429" w:rsidR="006C72E9" w:rsidRPr="003067AA" w:rsidRDefault="000A2CFD" w:rsidP="006C72E9">
      <w:pPr>
        <w:tabs>
          <w:tab w:val="left" w:pos="540"/>
        </w:tabs>
        <w:ind w:left="1170" w:hanging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.5.2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สัญญาอนุญาตให้ใช้เครื่องหมายการค้า</w:t>
      </w:r>
    </w:p>
    <w:p w14:paraId="7A209B6D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F7A493" w14:textId="77777777" w:rsidR="006C72E9" w:rsidRPr="003067AA" w:rsidRDefault="006C72E9" w:rsidP="006C72E9">
      <w:pPr>
        <w:tabs>
          <w:tab w:val="left" w:pos="54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บริษัทและบริษัทย่อยบางแห่งมีสัญญาอนุญาตให้ใช้เครื่องหมายการค้ากับ</w:t>
      </w:r>
      <w:r w:rsidRPr="003067AA">
        <w:rPr>
          <w:rFonts w:asciiTheme="majorBidi" w:hAnsiTheme="majorBidi" w:cstheme="majorBidi"/>
          <w:sz w:val="30"/>
          <w:szCs w:val="30"/>
        </w:rPr>
        <w:t xml:space="preserve"> CPG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เพื่อให้ได้มาซึ่งสิทธิในการใช้เครื่องหมายการค้าตามที่ระบุไว้ในสัญญา ในการนี้ บริษัทและบริษัทย่อยดังกล่าวมีภาระผูกพันที่จะต้องจ่ายค่าสิทธิในการใช้เครื่องหมายการค้าให้กับ </w:t>
      </w:r>
      <w:r w:rsidRPr="003067AA">
        <w:rPr>
          <w:rFonts w:asciiTheme="majorBidi" w:hAnsiTheme="majorBidi" w:cstheme="majorBidi"/>
          <w:sz w:val="30"/>
          <w:szCs w:val="30"/>
        </w:rPr>
        <w:t>CPG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ตามระยะเวลา เงื่อนไขและอัตราที่ระบุไว้ในสัญญา</w:t>
      </w:r>
    </w:p>
    <w:p w14:paraId="6A717E88" w14:textId="01D974A8" w:rsidR="006C72E9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CF633" w14:textId="77777777" w:rsidR="00FE4257" w:rsidRPr="003067AA" w:rsidRDefault="00FE4257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100D29" w14:textId="79C5BDC9" w:rsidR="006C72E9" w:rsidRPr="003067AA" w:rsidRDefault="000A2CFD" w:rsidP="006C72E9">
      <w:pPr>
        <w:tabs>
          <w:tab w:val="left" w:pos="540"/>
        </w:tabs>
        <w:spacing w:line="240" w:lineRule="auto"/>
        <w:ind w:left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.5.3   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สัญญาบริการระบบงานคอมพิวเตอร์</w:t>
      </w:r>
    </w:p>
    <w:p w14:paraId="45D5AAFF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0DCEF5" w14:textId="1F5DB99B" w:rsidR="006C72E9" w:rsidRDefault="006C72E9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บริษัทย่อยแห่งหนึ่งมีสัญญาบริการระบบงานคอมพิวเตอร์กับบริษัทที่เกี่ยวข้องกันแห่งหนึ่ง </w:t>
      </w:r>
      <w:r w:rsidRPr="003067AA">
        <w:rPr>
          <w:rFonts w:asciiTheme="majorBidi" w:hAnsiTheme="majorBidi" w:cstheme="majorBidi"/>
          <w:sz w:val="30"/>
          <w:szCs w:val="30"/>
        </w:rPr>
        <w:t>(</w:t>
      </w:r>
      <w:r w:rsidRPr="003067AA">
        <w:rPr>
          <w:rFonts w:asciiTheme="majorBidi" w:hAnsiTheme="majorBidi" w:cstheme="majorBidi"/>
          <w:sz w:val="30"/>
          <w:szCs w:val="30"/>
          <w:cs/>
        </w:rPr>
        <w:t>บริษัท ฟรีวิลล์ โซลูชั่นส์ จำกัด</w:t>
      </w:r>
      <w:r w:rsidRPr="003067AA">
        <w:rPr>
          <w:rFonts w:asciiTheme="majorBidi" w:hAnsiTheme="majorBidi" w:cstheme="majorBidi"/>
          <w:sz w:val="30"/>
          <w:szCs w:val="30"/>
        </w:rPr>
        <w:t xml:space="preserve"> (“Freewill”</w:t>
      </w:r>
      <w:r w:rsidRPr="003067AA">
        <w:rPr>
          <w:rFonts w:asciiTheme="majorBidi" w:hAnsiTheme="majorBidi" w:cstheme="majorBidi"/>
          <w:sz w:val="30"/>
          <w:szCs w:val="30"/>
          <w:cs/>
        </w:rPr>
        <w:t>)</w:t>
      </w:r>
      <w:r w:rsidRPr="003067AA">
        <w:rPr>
          <w:rFonts w:asciiTheme="majorBidi" w:hAnsiTheme="majorBidi" w:cstheme="majorBidi"/>
          <w:sz w:val="30"/>
          <w:szCs w:val="30"/>
        </w:rPr>
        <w:t xml:space="preserve">) </w:t>
      </w:r>
      <w:r w:rsidRPr="003067AA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</w:t>
      </w:r>
      <w:r w:rsidRPr="003067AA">
        <w:rPr>
          <w:rFonts w:asciiTheme="majorBidi" w:hAnsiTheme="majorBidi" w:cstheme="majorBidi"/>
          <w:sz w:val="30"/>
          <w:szCs w:val="30"/>
        </w:rPr>
        <w:t xml:space="preserve"> Freewill </w:t>
      </w:r>
      <w:r w:rsidRPr="003067AA">
        <w:rPr>
          <w:rFonts w:asciiTheme="majorBidi" w:hAnsiTheme="majorBidi" w:cstheme="majorBidi"/>
          <w:sz w:val="30"/>
          <w:szCs w:val="30"/>
          <w:cs/>
        </w:rPr>
        <w:t>ตกลงที่จะให้บริการด้านระบบงานคอมพิวเตอร์กับบริษัทย่อย ในการนี้ บริษัทย่อยดังกล่าวมีภาระผูกพันที่จะต้องจ่ายค่าบริการด้านระบบงานคอมพิวเตอร์ให้กับ</w:t>
      </w:r>
      <w:r w:rsidRPr="003067AA">
        <w:rPr>
          <w:rFonts w:asciiTheme="majorBidi" w:hAnsiTheme="majorBidi" w:cstheme="majorBidi"/>
          <w:sz w:val="30"/>
          <w:szCs w:val="30"/>
        </w:rPr>
        <w:t xml:space="preserve"> Freewill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ตามระยะเวลา เงื่อนไขและอัตราที่ระบุไว้ในสัญญา </w:t>
      </w:r>
    </w:p>
    <w:p w14:paraId="69A626D4" w14:textId="77777777" w:rsidR="00FE4257" w:rsidRPr="003067AA" w:rsidRDefault="00FE4257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</w:p>
    <w:p w14:paraId="3A2B6FCD" w14:textId="7B1E7025" w:rsidR="006C72E9" w:rsidRPr="003067AA" w:rsidRDefault="000A2CFD" w:rsidP="006C72E9">
      <w:pPr>
        <w:tabs>
          <w:tab w:val="left" w:pos="1080"/>
        </w:tabs>
        <w:spacing w:line="240" w:lineRule="auto"/>
        <w:ind w:left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.5.4</w:t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สัญญาบริการที่เกี่ยวกับธุรกรรมการนำเข้าและส่งออก</w:t>
      </w:r>
    </w:p>
    <w:p w14:paraId="2F6CEE9B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0A6FB4" w14:textId="2AADD9B4" w:rsidR="006C72E9" w:rsidRDefault="006C72E9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บริษัทและบริษัทย่อยบางแห่งมีสัญญาจ้างบริการกับบริษัทที่เกี่ยวข้องกันแห่งหนึ่ง</w:t>
      </w:r>
      <w:r w:rsidRPr="003067AA">
        <w:rPr>
          <w:rFonts w:asciiTheme="majorBidi" w:hAnsiTheme="majorBidi" w:cstheme="majorBidi"/>
          <w:sz w:val="30"/>
          <w:szCs w:val="30"/>
        </w:rPr>
        <w:t xml:space="preserve"> (</w:t>
      </w:r>
      <w:r w:rsidRPr="003067AA">
        <w:rPr>
          <w:rFonts w:asciiTheme="majorBidi" w:hAnsiTheme="majorBidi" w:cstheme="majorBidi"/>
          <w:sz w:val="30"/>
          <w:szCs w:val="30"/>
          <w:cs/>
        </w:rPr>
        <w:t>บริษัท ซี</w:t>
      </w:r>
      <w:r w:rsidRPr="003067AA">
        <w:rPr>
          <w:rFonts w:asciiTheme="majorBidi" w:hAnsiTheme="majorBidi" w:cstheme="majorBidi"/>
          <w:sz w:val="30"/>
          <w:szCs w:val="30"/>
        </w:rPr>
        <w:t>.</w:t>
      </w:r>
      <w:r w:rsidRPr="003067AA">
        <w:rPr>
          <w:rFonts w:asciiTheme="majorBidi" w:hAnsiTheme="majorBidi" w:cstheme="majorBidi"/>
          <w:sz w:val="30"/>
          <w:szCs w:val="30"/>
          <w:cs/>
        </w:rPr>
        <w:t>พี</w:t>
      </w:r>
      <w:r w:rsidRPr="003067AA">
        <w:rPr>
          <w:rFonts w:asciiTheme="majorBidi" w:hAnsiTheme="majorBidi" w:cstheme="majorBidi"/>
          <w:sz w:val="30"/>
          <w:szCs w:val="30"/>
        </w:rPr>
        <w:t xml:space="preserve">.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อินเตอร์เทรด จำกัด </w:t>
      </w:r>
      <w:r w:rsidRPr="003067AA">
        <w:rPr>
          <w:rFonts w:asciiTheme="majorBidi" w:hAnsiTheme="majorBidi" w:cstheme="majorBidi"/>
          <w:sz w:val="30"/>
          <w:szCs w:val="30"/>
        </w:rPr>
        <w:t xml:space="preserve">(“CPI”))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</w:t>
      </w:r>
      <w:r w:rsidRPr="003067AA">
        <w:rPr>
          <w:rFonts w:asciiTheme="majorBidi" w:hAnsiTheme="majorBidi" w:cstheme="majorBidi"/>
          <w:sz w:val="30"/>
          <w:szCs w:val="30"/>
        </w:rPr>
        <w:t xml:space="preserve">CPI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ตกลงที่จะให้บริการด้านการจัดทำเอกสารการค้าและบริการอื่นๆ ที่เกี่ยวข้องกับธุรกรรมการนำเข้าและส่งออกของบริษัทและบริษัทย่อย ในการนี้ บริษัทและบริษัทย่อยดังกล่าวมีภาระผูกพันที่จะต้องจ่ายค่าบริการให้กับ </w:t>
      </w:r>
      <w:r w:rsidRPr="003067AA">
        <w:rPr>
          <w:rFonts w:asciiTheme="majorBidi" w:hAnsiTheme="majorBidi" w:cstheme="majorBidi"/>
          <w:sz w:val="30"/>
          <w:szCs w:val="30"/>
        </w:rPr>
        <w:t xml:space="preserve">CPI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ตามระยะเวลา เงื่อนไขและอัตราที่ระบุไว้ในสัญญา </w:t>
      </w:r>
    </w:p>
    <w:p w14:paraId="6A858EC0" w14:textId="77777777" w:rsidR="001E3F5A" w:rsidRPr="003067AA" w:rsidRDefault="001E3F5A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BF322" w14:textId="63BE2A69" w:rsidR="006C72E9" w:rsidRPr="003067AA" w:rsidRDefault="000A2CFD" w:rsidP="006C72E9">
      <w:pPr>
        <w:spacing w:line="240" w:lineRule="auto"/>
        <w:ind w:left="1620" w:hanging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.5.5</w:t>
      </w:r>
      <w:r w:rsidR="006C72E9" w:rsidRPr="003067AA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ab/>
      </w:r>
      <w:r w:rsidR="006C72E9" w:rsidRPr="003067A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สัญญาอนุญาตให้ใช้โปรแกรมระบบงานคอมพิวเตอร์</w:t>
      </w:r>
    </w:p>
    <w:p w14:paraId="305B0F4F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0671245" w14:textId="77777777" w:rsidR="006C72E9" w:rsidRPr="003067AA" w:rsidRDefault="006C72E9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eastAsia="Consolas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</w:t>
      </w:r>
      <w:r w:rsidRPr="003067AA">
        <w:rPr>
          <w:rFonts w:asciiTheme="majorBidi" w:hAnsiTheme="majorBidi" w:cstheme="majorBidi"/>
          <w:sz w:val="30"/>
          <w:szCs w:val="30"/>
        </w:rPr>
        <w:t>(</w:t>
      </w:r>
      <w:r w:rsidRPr="003067AA">
        <w:rPr>
          <w:rFonts w:asciiTheme="majorBidi" w:hAnsiTheme="majorBidi" w:cstheme="majorBidi"/>
          <w:sz w:val="30"/>
          <w:szCs w:val="30"/>
          <w:cs/>
        </w:rPr>
        <w:t>บริษัท ซีพีเอฟ ไอทีเซ็นเตอร์ จำกัด</w:t>
      </w:r>
      <w:r w:rsidRPr="003067AA">
        <w:rPr>
          <w:rFonts w:asciiTheme="majorBidi" w:hAnsiTheme="majorBidi" w:cstheme="majorBidi"/>
          <w:sz w:val="30"/>
          <w:szCs w:val="30"/>
        </w:rPr>
        <w:t>)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มีสัญญาให้บริการด้านเทคโนโลยีสารสนเทศและสัญญาอนุญาตให้ใช้โปรแกรมระบบงานคอมพิวเตอร์กับคู่สัญญา ซึ่งเป็นบริษัทที่เกี่ยวข้องกัน  หลายแห่งทั้งในประเทศและต่างประเทศ โดยมีกำหนดระยะเวลาและค่าตอบแทนการใช้บริการ</w:t>
      </w:r>
      <w:r w:rsidRPr="003067AA">
        <w:rPr>
          <w:rFonts w:asciiTheme="majorBidi" w:hAnsiTheme="majorBidi" w:cstheme="majorBidi"/>
          <w:sz w:val="30"/>
          <w:szCs w:val="30"/>
        </w:rPr>
        <w:t xml:space="preserve">    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 สัญญาดังกล่าวจะสิ้นสุดลงหากคู่สัญญาทั้งสองฝ่ายตกลงร่วมกันที่จะเลิกสัญญา หรือฝ่ายใดฝ่ายหนึ่งผิดสัญญา</w:t>
      </w:r>
    </w:p>
    <w:p w14:paraId="7D34A49C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eastAsia="Consolas" w:hAnsiTheme="majorBidi" w:cstheme="majorBidi"/>
          <w:sz w:val="28"/>
          <w:szCs w:val="28"/>
        </w:rPr>
      </w:pPr>
    </w:p>
    <w:p w14:paraId="679BFE6D" w14:textId="7A75005E" w:rsidR="006C72E9" w:rsidRPr="003067AA" w:rsidRDefault="009F6DAE" w:rsidP="006C72E9">
      <w:pPr>
        <w:tabs>
          <w:tab w:val="clear" w:pos="1644"/>
          <w:tab w:val="left" w:pos="1620"/>
        </w:tabs>
        <w:spacing w:line="240" w:lineRule="auto"/>
        <w:ind w:left="1620" w:hanging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5</w:t>
      </w:r>
      <w:r w:rsidR="006C72E9" w:rsidRPr="003067AA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.5.6  </w:t>
      </w:r>
      <w:r w:rsidR="006C72E9" w:rsidRPr="003067AA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สั</w:t>
      </w:r>
      <w:r w:rsidR="006C72E9" w:rsidRPr="003067A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ญญา</w:t>
      </w:r>
      <w:r w:rsidR="006C72E9" w:rsidRPr="003067AA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ว่าจ้างบริการ</w:t>
      </w:r>
    </w:p>
    <w:p w14:paraId="667C86AB" w14:textId="77777777" w:rsidR="006C72E9" w:rsidRPr="003067AA" w:rsidRDefault="006C72E9" w:rsidP="006C72E9">
      <w:pPr>
        <w:spacing w:line="240" w:lineRule="auto"/>
        <w:ind w:left="1620" w:right="-11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2473D9D" w14:textId="77777777" w:rsidR="006C72E9" w:rsidRPr="003067AA" w:rsidRDefault="006C72E9" w:rsidP="006C72E9">
      <w:pPr>
        <w:spacing w:line="240" w:lineRule="auto"/>
        <w:ind w:left="162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3067AA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t xml:space="preserve">Share Service </w:t>
      </w:r>
      <w:r w:rsidRPr="003067AA">
        <w:rPr>
          <w:rFonts w:asciiTheme="majorBidi" w:hAnsiTheme="majorBidi" w:cstheme="majorBidi"/>
          <w:sz w:val="30"/>
          <w:szCs w:val="30"/>
          <w:cs/>
        </w:rPr>
        <w:t>กับบริษัทย่อยบางแห่ง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เพื่อให้บริการด้านต่างๆ ที่ระบุไว้ในแต่ละสัญญา เช่น งานบริการด้านนโยบายและระเบียบปฏิบัติทางบัญชี ด้านกำกับการปฏิบัติตามกฎเกณฑ์ ด้านกฎหมาย และด้านการบริหารการเงินและจัดหาเงินทุน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ในการนี้ บริษัทย่อย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ดังกล่าวมีภาระผูกพันที่จะต้องจ่ายค่าบริการให้กับ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ตามระยะเวลา เงื่อนไข และอัตราที่ระบุไว้ในสัญญา</w:t>
      </w:r>
    </w:p>
    <w:p w14:paraId="33C44AB6" w14:textId="55DDE593" w:rsidR="00CA4B17" w:rsidRDefault="00CA4B17" w:rsidP="0005195B">
      <w:pPr>
        <w:spacing w:line="240" w:lineRule="auto"/>
        <w:ind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CBD1A1C" w14:textId="3D9F789E" w:rsidR="00FE4257" w:rsidRDefault="00FE4257" w:rsidP="0005195B">
      <w:pPr>
        <w:spacing w:line="240" w:lineRule="auto"/>
        <w:ind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9E31413" w14:textId="77777777" w:rsidR="00FE4257" w:rsidRPr="000A2B90" w:rsidRDefault="00FE4257" w:rsidP="0005195B">
      <w:pPr>
        <w:spacing w:line="240" w:lineRule="auto"/>
        <w:ind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18073FD" w14:textId="77777777" w:rsidR="00E06633" w:rsidRPr="003067AA" w:rsidRDefault="00E06633" w:rsidP="00E06633">
      <w:pPr>
        <w:pStyle w:val="Heading1"/>
        <w:shd w:val="clear" w:color="auto" w:fill="auto"/>
        <w:tabs>
          <w:tab w:val="clear" w:pos="283"/>
          <w:tab w:val="num" w:pos="540"/>
        </w:tabs>
        <w:ind w:left="630" w:hanging="63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lastRenderedPageBreak/>
        <w:t>เงินสดและรายการเทียบเท่าเงินสด</w:t>
      </w:r>
    </w:p>
    <w:p w14:paraId="37EE6822" w14:textId="77777777" w:rsidR="00E06633" w:rsidRPr="00F611F4" w:rsidRDefault="00E06633" w:rsidP="00E0663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0"/>
        <w:gridCol w:w="270"/>
        <w:gridCol w:w="1080"/>
        <w:gridCol w:w="270"/>
        <w:gridCol w:w="981"/>
      </w:tblGrid>
      <w:tr w:rsidR="00E06633" w:rsidRPr="00C20284" w14:paraId="31A69901" w14:textId="77777777" w:rsidTr="00322D87">
        <w:trPr>
          <w:trHeight w:hRule="exact" w:val="389"/>
        </w:trPr>
        <w:tc>
          <w:tcPr>
            <w:tcW w:w="4338" w:type="dxa"/>
          </w:tcPr>
          <w:p w14:paraId="501DB52C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EBC2F9B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AFFE3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</w:tcPr>
          <w:p w14:paraId="6DB7723E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0"/>
              </w:tabs>
              <w:spacing w:line="240" w:lineRule="auto"/>
              <w:ind w:left="122" w:right="-370" w:firstLine="621"/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E06633" w:rsidRPr="00C20284" w14:paraId="34ACE10F" w14:textId="77777777" w:rsidTr="00322D87">
        <w:trPr>
          <w:trHeight w:hRule="exact" w:val="389"/>
        </w:trPr>
        <w:tc>
          <w:tcPr>
            <w:tcW w:w="4338" w:type="dxa"/>
          </w:tcPr>
          <w:p w14:paraId="5F48852B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C29993C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E89219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14:paraId="0F39BA4D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633" w:rsidRPr="00C20284" w14:paraId="07A19B8E" w14:textId="77777777" w:rsidTr="00322D87">
        <w:trPr>
          <w:trHeight w:hRule="exact" w:val="389"/>
        </w:trPr>
        <w:tc>
          <w:tcPr>
            <w:tcW w:w="4338" w:type="dxa"/>
          </w:tcPr>
          <w:p w14:paraId="6742C20E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1B897A" w14:textId="77777777" w:rsidR="00E06633" w:rsidRPr="003067AA" w:rsidRDefault="00E0663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75C07F" w14:textId="77777777" w:rsidR="00E06633" w:rsidRPr="003067AA" w:rsidRDefault="00E06633" w:rsidP="00322D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6A44D" w14:textId="77777777" w:rsidR="00E06633" w:rsidRPr="003067AA" w:rsidRDefault="00E0663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B9E17C" w14:textId="77777777" w:rsidR="00E06633" w:rsidRPr="003067AA" w:rsidRDefault="00E06633" w:rsidP="00322D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C1EC7" w14:textId="77777777" w:rsidR="00E06633" w:rsidRPr="003067AA" w:rsidRDefault="00E0663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056BC6" w14:textId="77777777" w:rsidR="00E06633" w:rsidRPr="003067AA" w:rsidRDefault="00E06633" w:rsidP="00322D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704363D" w14:textId="77777777" w:rsidR="00E06633" w:rsidRPr="003067AA" w:rsidRDefault="00E0663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06633" w:rsidRPr="00C20284" w14:paraId="3893A587" w14:textId="77777777" w:rsidTr="00322D87">
        <w:trPr>
          <w:trHeight w:hRule="exact" w:val="144"/>
        </w:trPr>
        <w:tc>
          <w:tcPr>
            <w:tcW w:w="4338" w:type="dxa"/>
          </w:tcPr>
          <w:p w14:paraId="5DD93E72" w14:textId="77777777" w:rsidR="00E06633" w:rsidRPr="003067AA" w:rsidRDefault="00E06633" w:rsidP="00322D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D8D87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B6662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39EA2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98F4E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B971A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08C5A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D650C3F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633" w:rsidRPr="00C20284" w14:paraId="618F064B" w14:textId="77777777" w:rsidTr="00322D87">
        <w:trPr>
          <w:trHeight w:hRule="exact" w:val="389"/>
        </w:trPr>
        <w:tc>
          <w:tcPr>
            <w:tcW w:w="4338" w:type="dxa"/>
          </w:tcPr>
          <w:p w14:paraId="13420150" w14:textId="77777777" w:rsidR="00E06633" w:rsidRPr="003067AA" w:rsidRDefault="00E06633" w:rsidP="00322D87">
            <w:pPr>
              <w:spacing w:line="240" w:lineRule="auto"/>
              <w:ind w:left="-16" w:firstLine="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เงินฝากสถาบันการเงินและเงินสดในมือ</w:t>
            </w:r>
          </w:p>
        </w:tc>
        <w:tc>
          <w:tcPr>
            <w:tcW w:w="1080" w:type="dxa"/>
          </w:tcPr>
          <w:p w14:paraId="663928A9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26,834</w:t>
            </w:r>
          </w:p>
        </w:tc>
        <w:tc>
          <w:tcPr>
            <w:tcW w:w="270" w:type="dxa"/>
          </w:tcPr>
          <w:p w14:paraId="39D9C9FD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6CCA5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30,040</w:t>
            </w:r>
          </w:p>
        </w:tc>
        <w:tc>
          <w:tcPr>
            <w:tcW w:w="270" w:type="dxa"/>
          </w:tcPr>
          <w:p w14:paraId="3285B8B3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B6E16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  <w:tc>
          <w:tcPr>
            <w:tcW w:w="270" w:type="dxa"/>
          </w:tcPr>
          <w:p w14:paraId="048B31A4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FC066A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2,679</w:t>
            </w:r>
          </w:p>
        </w:tc>
      </w:tr>
      <w:tr w:rsidR="00E06633" w:rsidRPr="00C20284" w14:paraId="129753AD" w14:textId="77777777" w:rsidTr="00322D87">
        <w:trPr>
          <w:trHeight w:hRule="exact" w:val="389"/>
        </w:trPr>
        <w:tc>
          <w:tcPr>
            <w:tcW w:w="4338" w:type="dxa"/>
          </w:tcPr>
          <w:p w14:paraId="46F159C4" w14:textId="77777777" w:rsidR="00E06633" w:rsidRPr="003067AA" w:rsidRDefault="00E06633" w:rsidP="00322D87">
            <w:pPr>
              <w:tabs>
                <w:tab w:val="clear" w:pos="227"/>
                <w:tab w:val="left" w:pos="0"/>
              </w:tabs>
              <w:spacing w:line="240" w:lineRule="auto"/>
              <w:ind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D8AF9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6,116</w:t>
            </w:r>
          </w:p>
        </w:tc>
        <w:tc>
          <w:tcPr>
            <w:tcW w:w="270" w:type="dxa"/>
          </w:tcPr>
          <w:p w14:paraId="069932F9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453CFE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6,646</w:t>
            </w:r>
          </w:p>
        </w:tc>
        <w:tc>
          <w:tcPr>
            <w:tcW w:w="270" w:type="dxa"/>
          </w:tcPr>
          <w:p w14:paraId="0141C181" w14:textId="77777777" w:rsidR="00E06633" w:rsidRPr="003067AA" w:rsidRDefault="00E06633" w:rsidP="00322D87">
            <w:pPr>
              <w:pStyle w:val="block"/>
              <w:spacing w:after="0" w:line="240" w:lineRule="auto"/>
              <w:ind w:lef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A9348C" w14:textId="77777777" w:rsidR="00E06633" w:rsidRPr="003067AA" w:rsidRDefault="00E06633" w:rsidP="00322D87">
            <w:pPr>
              <w:pStyle w:val="block"/>
              <w:tabs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1D207" w14:textId="77777777" w:rsidR="00E06633" w:rsidRPr="003067AA" w:rsidRDefault="00E06633" w:rsidP="00322D87">
            <w:pPr>
              <w:pStyle w:val="block"/>
              <w:spacing w:after="0" w:line="240" w:lineRule="auto"/>
              <w:ind w:lef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DF31C74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633" w:rsidRPr="00C20284" w14:paraId="582BC7AC" w14:textId="77777777" w:rsidTr="00322D87">
        <w:trPr>
          <w:trHeight w:hRule="exact" w:val="389"/>
        </w:trPr>
        <w:tc>
          <w:tcPr>
            <w:tcW w:w="4338" w:type="dxa"/>
          </w:tcPr>
          <w:p w14:paraId="5271DCE7" w14:textId="77777777" w:rsidR="00E06633" w:rsidRPr="003067AA" w:rsidRDefault="00E06633" w:rsidP="00322D87">
            <w:pPr>
              <w:tabs>
                <w:tab w:val="clear" w:pos="227"/>
                <w:tab w:val="left" w:pos="66"/>
              </w:tabs>
              <w:spacing w:line="240" w:lineRule="auto"/>
              <w:ind w:firstLine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46793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32,950</w:t>
            </w:r>
          </w:p>
        </w:tc>
        <w:tc>
          <w:tcPr>
            <w:tcW w:w="270" w:type="dxa"/>
          </w:tcPr>
          <w:p w14:paraId="7676748D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6232B2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36,686</w:t>
            </w:r>
          </w:p>
        </w:tc>
        <w:tc>
          <w:tcPr>
            <w:tcW w:w="270" w:type="dxa"/>
          </w:tcPr>
          <w:p w14:paraId="073F98AE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D0FFAA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1,902</w:t>
            </w:r>
          </w:p>
        </w:tc>
        <w:tc>
          <w:tcPr>
            <w:tcW w:w="270" w:type="dxa"/>
          </w:tcPr>
          <w:p w14:paraId="45ECD5EE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9D7D5A4" w14:textId="77777777" w:rsidR="00E06633" w:rsidRPr="003067AA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2,679</w:t>
            </w:r>
          </w:p>
        </w:tc>
      </w:tr>
    </w:tbl>
    <w:p w14:paraId="2297FC2F" w14:textId="7F290B3D" w:rsidR="00E06633" w:rsidRPr="0075506A" w:rsidRDefault="00E06633" w:rsidP="00E06633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59E06B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t>สินค้าคงเหลือ</w:t>
      </w:r>
      <w:r w:rsidRPr="003067AA">
        <w:rPr>
          <w:rFonts w:cstheme="majorBidi"/>
          <w:szCs w:val="30"/>
        </w:rPr>
        <w:br/>
      </w:r>
    </w:p>
    <w:tbl>
      <w:tblPr>
        <w:tblW w:w="9450" w:type="dxa"/>
        <w:tblInd w:w="27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79"/>
        <w:gridCol w:w="250"/>
        <w:gridCol w:w="1076"/>
        <w:gridCol w:w="250"/>
        <w:gridCol w:w="1152"/>
        <w:gridCol w:w="270"/>
        <w:gridCol w:w="963"/>
      </w:tblGrid>
      <w:tr w:rsidR="006C72E9" w:rsidRPr="00C20284" w14:paraId="4DEAC1D2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140361C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0CBFC4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0C99B42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7FA0911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6"/>
              </w:tabs>
              <w:spacing w:line="240" w:lineRule="auto"/>
              <w:ind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6C72E9" w:rsidRPr="00C20284" w14:paraId="21AE3C70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421A8468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5671E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shd w:val="clear" w:color="auto" w:fill="auto"/>
          </w:tcPr>
          <w:p w14:paraId="255DA3B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5F28D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C8" w:rsidRPr="00C20284" w14:paraId="77C0FEEE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34514BFC" w14:textId="77777777" w:rsidR="008241C8" w:rsidRPr="003067AA" w:rsidRDefault="008241C8" w:rsidP="00824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DDCDE56" w14:textId="5E83213C" w:rsidR="008241C8" w:rsidRPr="003067AA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D4A5047" w14:textId="77777777" w:rsidR="008241C8" w:rsidRPr="003067AA" w:rsidRDefault="008241C8" w:rsidP="008241C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6F66EC2" w14:textId="40334704" w:rsidR="008241C8" w:rsidRPr="003067AA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670406CE" w14:textId="77777777" w:rsidR="008241C8" w:rsidRPr="003067AA" w:rsidRDefault="008241C8" w:rsidP="008241C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85F045" w14:textId="567E5B4B" w:rsidR="008241C8" w:rsidRPr="003067AA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5F3BF7" w14:textId="77777777" w:rsidR="008241C8" w:rsidRPr="003067AA" w:rsidRDefault="008241C8" w:rsidP="008241C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598C55B6" w14:textId="48812CD4" w:rsidR="008241C8" w:rsidRPr="003067AA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41C8" w:rsidRPr="00C20284" w14:paraId="121B2023" w14:textId="77777777" w:rsidTr="00387CAF">
        <w:trPr>
          <w:cantSplit/>
          <w:trHeight w:val="144"/>
          <w:tblHeader/>
        </w:trPr>
        <w:tc>
          <w:tcPr>
            <w:tcW w:w="4410" w:type="dxa"/>
            <w:shd w:val="clear" w:color="auto" w:fill="auto"/>
          </w:tcPr>
          <w:p w14:paraId="4200EC2B" w14:textId="77777777" w:rsidR="008241C8" w:rsidRPr="003067AA" w:rsidRDefault="008241C8" w:rsidP="008241C8">
            <w:pPr>
              <w:spacing w:line="240" w:lineRule="auto"/>
              <w:rPr>
                <w:rFonts w:asciiTheme="majorBidi" w:eastAsia="KPMG Logo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8710344" w14:textId="77777777" w:rsidR="008241C8" w:rsidRPr="003067AA" w:rsidRDefault="008241C8" w:rsidP="008241C8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0" w:type="dxa"/>
            <w:shd w:val="clear" w:color="auto" w:fill="auto"/>
          </w:tcPr>
          <w:p w14:paraId="629712C8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076" w:type="dxa"/>
            <w:shd w:val="clear" w:color="auto" w:fill="auto"/>
          </w:tcPr>
          <w:p w14:paraId="58B85CA5" w14:textId="77777777" w:rsidR="008241C8" w:rsidRPr="003067AA" w:rsidRDefault="008241C8" w:rsidP="008241C8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0" w:type="dxa"/>
            <w:shd w:val="clear" w:color="auto" w:fill="auto"/>
          </w:tcPr>
          <w:p w14:paraId="33C7058D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</w:tcPr>
          <w:p w14:paraId="752CC35E" w14:textId="77777777" w:rsidR="008241C8" w:rsidRPr="003067AA" w:rsidRDefault="008241C8" w:rsidP="008241C8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514FE27C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963" w:type="dxa"/>
            <w:shd w:val="clear" w:color="auto" w:fill="auto"/>
          </w:tcPr>
          <w:p w14:paraId="00B09A46" w14:textId="77777777" w:rsidR="008241C8" w:rsidRPr="003067AA" w:rsidRDefault="008241C8" w:rsidP="008241C8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A81DD5" w:rsidRPr="00C20284" w14:paraId="4DAD21BA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35AC94BE" w14:textId="77777777" w:rsidR="00A81DD5" w:rsidRPr="003067AA" w:rsidRDefault="00A81DD5" w:rsidP="00A81DD5">
            <w:pPr>
              <w:tabs>
                <w:tab w:val="clear" w:pos="227"/>
              </w:tabs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79" w:type="dxa"/>
            <w:shd w:val="clear" w:color="auto" w:fill="auto"/>
          </w:tcPr>
          <w:p w14:paraId="38D2FA94" w14:textId="2BCA8159" w:rsidR="00A81DD5" w:rsidRPr="003067AA" w:rsidRDefault="00121EB0" w:rsidP="00F4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987DEA" w:rsidRPr="003067AA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50" w:type="dxa"/>
            <w:shd w:val="clear" w:color="auto" w:fill="auto"/>
          </w:tcPr>
          <w:p w14:paraId="10E3CEBE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0E7F13BC" w14:textId="1C9E8152" w:rsidR="00A81DD5" w:rsidRPr="003067AA" w:rsidRDefault="00A81DD5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40,765</w:t>
            </w:r>
          </w:p>
        </w:tc>
        <w:tc>
          <w:tcPr>
            <w:tcW w:w="250" w:type="dxa"/>
            <w:shd w:val="clear" w:color="auto" w:fill="auto"/>
          </w:tcPr>
          <w:p w14:paraId="3C24DC6D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D292639" w14:textId="0E16A8FD" w:rsidR="00A81DD5" w:rsidRPr="003067AA" w:rsidRDefault="00253D70" w:rsidP="00517901">
            <w:pPr>
              <w:pStyle w:val="block"/>
              <w:tabs>
                <w:tab w:val="decimal" w:pos="839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1,516</w:t>
            </w:r>
          </w:p>
        </w:tc>
        <w:tc>
          <w:tcPr>
            <w:tcW w:w="270" w:type="dxa"/>
            <w:shd w:val="clear" w:color="auto" w:fill="auto"/>
          </w:tcPr>
          <w:p w14:paraId="5EAC56BC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4885838" w14:textId="26E8F646" w:rsidR="00A81DD5" w:rsidRPr="003067AA" w:rsidRDefault="00A81DD5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1,525</w:t>
            </w:r>
          </w:p>
        </w:tc>
      </w:tr>
      <w:tr w:rsidR="00A81DD5" w:rsidRPr="00C20284" w14:paraId="73BC8726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05F3BE0E" w14:textId="77777777" w:rsidR="00A81DD5" w:rsidRPr="003067AA" w:rsidRDefault="00A81DD5" w:rsidP="00A81DD5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เคมีภัณฑ์และวัสดุสิ้นเปลือง</w:t>
            </w:r>
          </w:p>
        </w:tc>
        <w:tc>
          <w:tcPr>
            <w:tcW w:w="1079" w:type="dxa"/>
            <w:shd w:val="clear" w:color="auto" w:fill="auto"/>
          </w:tcPr>
          <w:p w14:paraId="72CEDE9F" w14:textId="4A2E6C1A" w:rsidR="00A81DD5" w:rsidRPr="003067AA" w:rsidRDefault="00121EB0" w:rsidP="00F4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3,99</w:t>
            </w:r>
            <w:r w:rsidR="0033156E" w:rsidRPr="003067A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053F7B2B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F64C868" w14:textId="68C4ADB4" w:rsidR="00A81DD5" w:rsidRPr="003067AA" w:rsidRDefault="00A81DD5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3,662</w:t>
            </w:r>
          </w:p>
        </w:tc>
        <w:tc>
          <w:tcPr>
            <w:tcW w:w="250" w:type="dxa"/>
            <w:shd w:val="clear" w:color="auto" w:fill="auto"/>
          </w:tcPr>
          <w:p w14:paraId="086928EF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55402B6" w14:textId="7AAD20CB" w:rsidR="00A81DD5" w:rsidRPr="003067AA" w:rsidRDefault="00253D70" w:rsidP="00517901">
            <w:pPr>
              <w:pStyle w:val="block"/>
              <w:tabs>
                <w:tab w:val="decimal" w:pos="839"/>
              </w:tabs>
              <w:spacing w:after="0" w:line="240" w:lineRule="auto"/>
              <w:ind w:left="-7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601CD"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F8C833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D251C53" w14:textId="7B45894A" w:rsidR="00A81DD5" w:rsidRPr="003067AA" w:rsidRDefault="00A81DD5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A81DD5" w:rsidRPr="00C20284" w14:paraId="2BB7B4AD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2299A555" w14:textId="77777777" w:rsidR="00A81DD5" w:rsidRPr="003067AA" w:rsidRDefault="00A81DD5" w:rsidP="00A81DD5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79" w:type="dxa"/>
            <w:shd w:val="clear" w:color="auto" w:fill="auto"/>
          </w:tcPr>
          <w:p w14:paraId="7B687056" w14:textId="026FA9C6" w:rsidR="00A81DD5" w:rsidRPr="003067AA" w:rsidRDefault="00121EB0" w:rsidP="00F4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2,173</w:t>
            </w:r>
          </w:p>
        </w:tc>
        <w:tc>
          <w:tcPr>
            <w:tcW w:w="250" w:type="dxa"/>
            <w:shd w:val="clear" w:color="auto" w:fill="auto"/>
          </w:tcPr>
          <w:p w14:paraId="70AA97DD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B90E69B" w14:textId="70034B8E" w:rsidR="00A81DD5" w:rsidRPr="003067AA" w:rsidRDefault="00A81DD5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2,841</w:t>
            </w:r>
          </w:p>
        </w:tc>
        <w:tc>
          <w:tcPr>
            <w:tcW w:w="250" w:type="dxa"/>
            <w:shd w:val="clear" w:color="auto" w:fill="auto"/>
          </w:tcPr>
          <w:p w14:paraId="60EBA2BF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ACF5C71" w14:textId="3B13A8F1" w:rsidR="00A81DD5" w:rsidRPr="003067AA" w:rsidRDefault="00253D70" w:rsidP="00517901">
            <w:pPr>
              <w:pStyle w:val="block"/>
              <w:tabs>
                <w:tab w:val="decimal" w:pos="839"/>
              </w:tabs>
              <w:spacing w:after="0" w:line="240" w:lineRule="auto"/>
              <w:ind w:left="-7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101A39D7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92997F7" w14:textId="5E1D3C8C" w:rsidR="00A81DD5" w:rsidRPr="003067AA" w:rsidRDefault="00A81DD5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A81DD5" w:rsidRPr="00C20284" w14:paraId="3828FB64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419B1170" w14:textId="77777777" w:rsidR="00A81DD5" w:rsidRPr="003067AA" w:rsidRDefault="00A81DD5" w:rsidP="00A81DD5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9" w:type="dxa"/>
            <w:shd w:val="clear" w:color="auto" w:fill="auto"/>
          </w:tcPr>
          <w:p w14:paraId="74F8BF30" w14:textId="6E6DE7E7" w:rsidR="00A81DD5" w:rsidRPr="003067AA" w:rsidRDefault="00121EB0" w:rsidP="00F4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24,7</w:t>
            </w:r>
            <w:r w:rsidR="0033156E" w:rsidRPr="003067AA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50" w:type="dxa"/>
            <w:shd w:val="clear" w:color="auto" w:fill="auto"/>
          </w:tcPr>
          <w:p w14:paraId="05CB9BE9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F28FCB4" w14:textId="5E6F1B22" w:rsidR="00A81DD5" w:rsidRPr="003067AA" w:rsidRDefault="00A81DD5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18,841</w:t>
            </w:r>
          </w:p>
        </w:tc>
        <w:tc>
          <w:tcPr>
            <w:tcW w:w="250" w:type="dxa"/>
            <w:shd w:val="clear" w:color="auto" w:fill="auto"/>
          </w:tcPr>
          <w:p w14:paraId="12737509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25DA69E" w14:textId="7B5ED88A" w:rsidR="00A81DD5" w:rsidRPr="003067AA" w:rsidRDefault="00253D70" w:rsidP="00517901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0DCDFF20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2C12EB1" w14:textId="3B63169A" w:rsidR="00A81DD5" w:rsidRPr="003067AA" w:rsidRDefault="00A81DD5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A81DD5" w:rsidRPr="00C20284" w14:paraId="13A7AEBD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174102EC" w14:textId="77777777" w:rsidR="00A81DD5" w:rsidRPr="003067AA" w:rsidRDefault="00A81DD5" w:rsidP="00A81DD5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419D82C" w14:textId="19DA256E" w:rsidR="00A81DD5" w:rsidRPr="003067AA" w:rsidRDefault="00121EB0" w:rsidP="00F4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8,950</w:t>
            </w:r>
          </w:p>
        </w:tc>
        <w:tc>
          <w:tcPr>
            <w:tcW w:w="250" w:type="dxa"/>
            <w:shd w:val="clear" w:color="auto" w:fill="auto"/>
          </w:tcPr>
          <w:p w14:paraId="5E86F1EA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9FB875B" w14:textId="6C87DCC5" w:rsidR="00A81DD5" w:rsidRPr="003067AA" w:rsidRDefault="00A81DD5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8,438</w:t>
            </w:r>
          </w:p>
        </w:tc>
        <w:tc>
          <w:tcPr>
            <w:tcW w:w="250" w:type="dxa"/>
            <w:shd w:val="clear" w:color="auto" w:fill="auto"/>
          </w:tcPr>
          <w:p w14:paraId="418496BC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977AB3" w14:textId="02E56E4D" w:rsidR="00A81DD5" w:rsidRPr="003067AA" w:rsidRDefault="00253D70" w:rsidP="00517901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C4AD4AE" w14:textId="77777777" w:rsidR="00A81DD5" w:rsidRPr="003067A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DCE0521" w14:textId="000B5D34" w:rsidR="00A81DD5" w:rsidRPr="003067AA" w:rsidRDefault="00A81DD5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8241C8" w:rsidRPr="00C20284" w14:paraId="071D796A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22E743EE" w14:textId="77777777" w:rsidR="008241C8" w:rsidRPr="003067AA" w:rsidRDefault="008241C8" w:rsidP="008241C8">
            <w:pPr>
              <w:tabs>
                <w:tab w:val="clear" w:pos="227"/>
                <w:tab w:val="left" w:pos="245"/>
              </w:tabs>
              <w:spacing w:line="240" w:lineRule="auto"/>
              <w:ind w:left="168" w:firstLine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D25CEF0" w14:textId="0FA5F452" w:rsidR="008241C8" w:rsidRPr="003067AA" w:rsidRDefault="00121EB0" w:rsidP="00517901">
            <w:pPr>
              <w:pStyle w:val="block"/>
              <w:tabs>
                <w:tab w:val="decimal" w:pos="789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84,</w:t>
            </w:r>
            <w:r w:rsidR="001D6F13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161</w:t>
            </w:r>
          </w:p>
        </w:tc>
        <w:tc>
          <w:tcPr>
            <w:tcW w:w="250" w:type="dxa"/>
            <w:shd w:val="clear" w:color="auto" w:fill="auto"/>
          </w:tcPr>
          <w:p w14:paraId="4E809FFC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786555F" w14:textId="5BF7A5D9" w:rsidR="008241C8" w:rsidRPr="003067AA" w:rsidRDefault="008241C8" w:rsidP="00517901">
            <w:pPr>
              <w:pStyle w:val="block"/>
              <w:tabs>
                <w:tab w:val="decimal" w:pos="801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74,547</w:t>
            </w:r>
          </w:p>
        </w:tc>
        <w:tc>
          <w:tcPr>
            <w:tcW w:w="250" w:type="dxa"/>
            <w:shd w:val="clear" w:color="auto" w:fill="auto"/>
          </w:tcPr>
          <w:p w14:paraId="3785FAA6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ED83AE" w14:textId="07F38438" w:rsidR="008241C8" w:rsidRPr="003067AA" w:rsidRDefault="00253D70" w:rsidP="00517901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</w:t>
            </w:r>
            <w:r w:rsidR="00FE457D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E167BB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D552948" w14:textId="4167B561" w:rsidR="008241C8" w:rsidRPr="003067AA" w:rsidRDefault="008241C8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8241C8" w:rsidRPr="00C20284" w14:paraId="7E191EB4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10C78B36" w14:textId="77777777" w:rsidR="008241C8" w:rsidRPr="003067AA" w:rsidRDefault="008241C8" w:rsidP="008241C8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ค่าเผื่อการปรับลดมูลค่าสินค้าลดลง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23456D4" w14:textId="017772E8" w:rsidR="008241C8" w:rsidRPr="003067AA" w:rsidRDefault="00121EB0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(1,08</w:t>
            </w:r>
            <w:r w:rsidR="001D6F13"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CF3F668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640C321" w14:textId="5FC27E05" w:rsidR="008241C8" w:rsidRPr="003067AA" w:rsidRDefault="008241C8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(1,116)</w:t>
            </w:r>
          </w:p>
        </w:tc>
        <w:tc>
          <w:tcPr>
            <w:tcW w:w="250" w:type="dxa"/>
            <w:shd w:val="clear" w:color="auto" w:fill="auto"/>
          </w:tcPr>
          <w:p w14:paraId="2D8AB08A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A3792C" w14:textId="6FA64CBE" w:rsidR="008241C8" w:rsidRPr="003067AA" w:rsidRDefault="00253D70" w:rsidP="00517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601CD"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6C5B0F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5EE32A0" w14:textId="7D2169A5" w:rsidR="008241C8" w:rsidRPr="003067AA" w:rsidRDefault="008241C8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8241C8" w:rsidRPr="00C20284" w14:paraId="7A3DB6F5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24BBE5E4" w14:textId="77777777" w:rsidR="008241C8" w:rsidRPr="003067AA" w:rsidRDefault="008241C8" w:rsidP="008241C8">
            <w:pPr>
              <w:spacing w:line="240" w:lineRule="auto"/>
              <w:ind w:left="168" w:firstLine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F111A" w14:textId="64247766" w:rsidR="008241C8" w:rsidRPr="003067AA" w:rsidRDefault="00121EB0" w:rsidP="00517901">
            <w:pPr>
              <w:pStyle w:val="block"/>
              <w:tabs>
                <w:tab w:val="decimal" w:pos="798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</w:t>
            </w:r>
            <w:r w:rsidR="004601CD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50" w:type="dxa"/>
            <w:shd w:val="clear" w:color="auto" w:fill="auto"/>
          </w:tcPr>
          <w:p w14:paraId="5AEFF1E7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0147E" w14:textId="3F6480BA" w:rsidR="008241C8" w:rsidRPr="003067AA" w:rsidRDefault="008241C8" w:rsidP="00517901">
            <w:pPr>
              <w:pStyle w:val="block"/>
              <w:tabs>
                <w:tab w:val="decimal" w:pos="801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73,43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  <w:shd w:val="clear" w:color="auto" w:fill="auto"/>
          </w:tcPr>
          <w:p w14:paraId="63BEFCFD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C603C" w14:textId="0E8E7190" w:rsidR="008241C8" w:rsidRPr="003067AA" w:rsidRDefault="00253D70" w:rsidP="00517901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2,861</w:t>
            </w:r>
          </w:p>
        </w:tc>
        <w:tc>
          <w:tcPr>
            <w:tcW w:w="270" w:type="dxa"/>
            <w:shd w:val="clear" w:color="auto" w:fill="auto"/>
          </w:tcPr>
          <w:p w14:paraId="5D04ADF8" w14:textId="77777777" w:rsidR="008241C8" w:rsidRPr="003067AA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2EA93" w14:textId="53FDAAC6" w:rsidR="008241C8" w:rsidRPr="003067AA" w:rsidRDefault="008241C8" w:rsidP="00B87FD8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2,784</w:t>
            </w:r>
          </w:p>
        </w:tc>
      </w:tr>
    </w:tbl>
    <w:p w14:paraId="2CA0BFA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E4493F" w14:textId="0A67AF29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ต้นทุนของสินค้าคงเหลือที่บันทึกเป็นค่าใช้จ่ายและได้แสดงรวมไว้ในต้นทุนขายสินค้าสำหรับปีสิ้นสุดวันที่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br/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9A4F5D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ในงบกำไรขาดทุนรวม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067AA">
        <w:rPr>
          <w:rFonts w:asciiTheme="majorBidi" w:hAnsiTheme="majorBidi" w:cstheme="majorBidi"/>
          <w:sz w:val="30"/>
          <w:szCs w:val="30"/>
          <w:cs/>
        </w:rPr>
        <w:t>งบกำไรขาดทุนเฉพาะกิจการ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9A7199" w:rsidRPr="003067AA">
        <w:rPr>
          <w:rFonts w:asciiTheme="majorBidi" w:hAnsiTheme="majorBidi" w:cstheme="majorBidi"/>
          <w:sz w:val="30"/>
          <w:szCs w:val="30"/>
        </w:rPr>
        <w:t>39</w:t>
      </w:r>
      <w:r w:rsidR="00A9314F" w:rsidRPr="003067AA">
        <w:rPr>
          <w:rFonts w:asciiTheme="majorBidi" w:hAnsiTheme="majorBidi" w:cstheme="majorBidi"/>
          <w:sz w:val="30"/>
          <w:szCs w:val="30"/>
        </w:rPr>
        <w:t>3,211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A9314F" w:rsidRPr="003067AA">
        <w:rPr>
          <w:rFonts w:asciiTheme="majorBidi" w:hAnsiTheme="majorBidi" w:cstheme="majorBidi"/>
          <w:sz w:val="30"/>
          <w:szCs w:val="30"/>
        </w:rPr>
        <w:t>19,101</w:t>
      </w:r>
      <w:r w:rsidR="00A81DD5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241C8" w:rsidRPr="003067A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241C8" w:rsidRPr="003067AA">
        <w:rPr>
          <w:rFonts w:asciiTheme="majorBidi" w:hAnsiTheme="majorBidi" w:cstheme="majorBidi"/>
          <w:i/>
          <w:iCs/>
          <w:sz w:val="30"/>
          <w:szCs w:val="30"/>
        </w:rPr>
        <w:t>330,559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8241C8" w:rsidRPr="003067AA">
        <w:rPr>
          <w:rFonts w:asciiTheme="majorBidi" w:hAnsiTheme="majorBidi" w:cstheme="majorBidi"/>
          <w:i/>
          <w:iCs/>
          <w:sz w:val="30"/>
          <w:szCs w:val="30"/>
        </w:rPr>
        <w:t>17,104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DAD3D9" w14:textId="77777777" w:rsidR="006C72E9" w:rsidRPr="00EB3111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DFD21" w14:textId="396E9A8E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9A4F5D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กลุ่มบริษัทและบริษัทรับรู้การกลับรายการค่าเผื่อมูลค่าสินค้าลดลงเป็นจำนวนเงิน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75506A">
        <w:rPr>
          <w:rFonts w:asciiTheme="majorBidi" w:hAnsiTheme="majorBidi" w:cstheme="majorBidi"/>
          <w:sz w:val="30"/>
          <w:szCs w:val="30"/>
        </w:rPr>
        <w:t>35</w:t>
      </w:r>
      <w:r w:rsidR="00352D19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352D19" w:rsidRPr="003067AA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352D19" w:rsidRPr="003067AA">
        <w:rPr>
          <w:rFonts w:asciiTheme="majorBidi" w:hAnsiTheme="majorBidi" w:cstheme="majorBidi"/>
          <w:sz w:val="30"/>
          <w:szCs w:val="30"/>
          <w:cs/>
        </w:rPr>
        <w:br/>
      </w:r>
      <w:r w:rsidR="0075506A">
        <w:rPr>
          <w:rFonts w:asciiTheme="majorBidi" w:hAnsiTheme="majorBidi" w:cstheme="majorBidi"/>
          <w:sz w:val="30"/>
          <w:szCs w:val="30"/>
        </w:rPr>
        <w:t>4</w:t>
      </w:r>
      <w:r w:rsidR="00A81DD5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52D19" w:rsidRPr="003067AA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A4F5D" w:rsidRPr="003067A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06732"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กลุ่มบริษัทรับรู้ขาดทุนจากการปรับลดมูลค่าสินค้าคงเหลือเป็นจำนวนเงิน </w:t>
      </w:r>
      <w:r w:rsidR="0075506A">
        <w:rPr>
          <w:rFonts w:asciiTheme="majorBidi" w:hAnsiTheme="majorBidi" w:cstheme="majorBidi"/>
          <w:i/>
          <w:iCs/>
          <w:sz w:val="30"/>
          <w:szCs w:val="30"/>
        </w:rPr>
        <w:t>382</w:t>
      </w:r>
      <w:r w:rsidR="00406732"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E3A84" w:rsidRPr="003067AA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406732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06732"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06732" w:rsidRPr="003067AA">
        <w:rPr>
          <w:rFonts w:asciiTheme="majorBidi" w:hAnsiTheme="majorBidi" w:cstheme="majorBidi"/>
          <w:i/>
          <w:iCs/>
          <w:sz w:val="30"/>
          <w:szCs w:val="30"/>
          <w:cs/>
        </w:rPr>
        <w:t>และบริษัทรับรู้การกลับรายการค่าเผื่อมูลค่าสินค้าลดลงเป็นจำนวนเงิน</w:t>
      </w:r>
      <w:r w:rsidR="00406732"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81DD5" w:rsidRPr="003067A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A4F5D" w:rsidRPr="003067AA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06732"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06732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2E29E2" w14:textId="642511EB" w:rsidR="00B55D0C" w:rsidRPr="00E06633" w:rsidRDefault="00D25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D6FD563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lastRenderedPageBreak/>
        <w:t>สินทรัพย์ชีวภาพ</w:t>
      </w:r>
    </w:p>
    <w:p w14:paraId="065A00D9" w14:textId="77777777" w:rsidR="006C72E9" w:rsidRPr="00E06633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5DF3C0E" w14:textId="77777777" w:rsidR="006C72E9" w:rsidRPr="003067AA" w:rsidRDefault="006C72E9" w:rsidP="006C72E9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3067AA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3067AA">
        <w:rPr>
          <w:rFonts w:asciiTheme="majorBidi" w:hAnsiTheme="majorBidi" w:cstheme="majorBidi"/>
          <w:sz w:val="30"/>
          <w:szCs w:val="30"/>
        </w:rPr>
        <w:t xml:space="preserve">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080"/>
        <w:gridCol w:w="270"/>
        <w:gridCol w:w="1071"/>
        <w:gridCol w:w="270"/>
        <w:gridCol w:w="1089"/>
      </w:tblGrid>
      <w:tr w:rsidR="006C72E9" w:rsidRPr="00F06B77" w14:paraId="6F2FF31D" w14:textId="77777777" w:rsidTr="00E06633">
        <w:trPr>
          <w:trHeight w:hRule="exact" w:val="360"/>
          <w:tblHeader/>
        </w:trPr>
        <w:tc>
          <w:tcPr>
            <w:tcW w:w="3150" w:type="dxa"/>
          </w:tcPr>
          <w:p w14:paraId="165BC470" w14:textId="77777777" w:rsidR="006C72E9" w:rsidRPr="00367ADF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8BB748" w14:textId="77777777" w:rsidR="006C72E9" w:rsidRPr="00367ADF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0320A4" w14:textId="77777777" w:rsidR="006C72E9" w:rsidRPr="00367ADF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082B76" w14:textId="77777777" w:rsidR="006C72E9" w:rsidRPr="00367ADF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783FB0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4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367ADF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6C72E9" w:rsidRPr="00F06B77" w14:paraId="65ED58D5" w14:textId="77777777" w:rsidTr="00F4082C">
        <w:trPr>
          <w:trHeight w:val="20"/>
          <w:tblHeader/>
        </w:trPr>
        <w:tc>
          <w:tcPr>
            <w:tcW w:w="3150" w:type="dxa"/>
          </w:tcPr>
          <w:p w14:paraId="1D8E97DF" w14:textId="77777777" w:rsidR="006C72E9" w:rsidRPr="00367ADF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651511" w14:textId="77777777" w:rsidR="006C72E9" w:rsidRPr="00367ADF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AE5D27D" w14:textId="77777777" w:rsidR="006C72E9" w:rsidRPr="00367ADF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C8F0C9" w14:textId="77777777" w:rsidR="006C72E9" w:rsidRPr="00367ADF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0CA24AB" w14:textId="77777777" w:rsidR="006C72E9" w:rsidRPr="00367ADF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F06B77" w14:paraId="4EA554BF" w14:textId="77777777" w:rsidTr="00F4082C">
        <w:trPr>
          <w:trHeight w:val="20"/>
          <w:tblHeader/>
        </w:trPr>
        <w:tc>
          <w:tcPr>
            <w:tcW w:w="3150" w:type="dxa"/>
          </w:tcPr>
          <w:p w14:paraId="5D75E3BB" w14:textId="77777777" w:rsidR="006C72E9" w:rsidRPr="00367ADF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AE6802" w14:textId="2F88C722" w:rsidR="006C72E9" w:rsidRPr="00893B00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D8DDDB" w14:textId="23DBFDF4" w:rsidR="006C72E9" w:rsidRPr="00367ADF" w:rsidRDefault="009A4F5D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C3FF30" w14:textId="77777777" w:rsidR="006C72E9" w:rsidRPr="00367ADF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21AC1B" w14:textId="4F6DACCC" w:rsidR="006C72E9" w:rsidRPr="00367ADF" w:rsidRDefault="009A4F5D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D44F38" w14:textId="77777777" w:rsidR="006C72E9" w:rsidRPr="00367ADF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8EFCECA" w14:textId="598925F2" w:rsidR="006C72E9" w:rsidRPr="00367ADF" w:rsidRDefault="009A4F5D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DD051C" w14:textId="77777777" w:rsidR="006C72E9" w:rsidRPr="00367ADF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419D8F7" w14:textId="6867B864" w:rsidR="006C72E9" w:rsidRPr="00367ADF" w:rsidRDefault="009A4F5D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81DD5" w:rsidRPr="00F06B77" w14:paraId="37A17658" w14:textId="77777777" w:rsidTr="00F4082C">
        <w:trPr>
          <w:trHeight w:val="20"/>
        </w:trPr>
        <w:tc>
          <w:tcPr>
            <w:tcW w:w="3150" w:type="dxa"/>
          </w:tcPr>
          <w:p w14:paraId="7B5FA8F6" w14:textId="77777777" w:rsidR="00A81DD5" w:rsidRPr="00367ADF" w:rsidRDefault="00A81DD5" w:rsidP="00A81DD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FE1CC79" w14:textId="77777777" w:rsidR="00A81DD5" w:rsidRPr="00893B00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46DEF09" w14:textId="4A919DC5" w:rsidR="00A81DD5" w:rsidRPr="00367ADF" w:rsidRDefault="0040663D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57,913</w:t>
            </w:r>
          </w:p>
        </w:tc>
        <w:tc>
          <w:tcPr>
            <w:tcW w:w="270" w:type="dxa"/>
          </w:tcPr>
          <w:p w14:paraId="78780522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9D387" w14:textId="29FFB1DD" w:rsidR="00A81DD5" w:rsidRPr="00367ADF" w:rsidRDefault="00A81DD5" w:rsidP="00A81DD5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47,456</w:t>
            </w:r>
          </w:p>
        </w:tc>
        <w:tc>
          <w:tcPr>
            <w:tcW w:w="270" w:type="dxa"/>
          </w:tcPr>
          <w:p w14:paraId="09E4A45C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820762" w14:textId="133B5860" w:rsidR="00A81DD5" w:rsidRPr="00367ADF" w:rsidRDefault="00F61A57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4E6209A6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191759" w14:textId="75A0C770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A81DD5" w:rsidRPr="00F06B77" w14:paraId="095D7C2E" w14:textId="77777777" w:rsidTr="00F4082C">
        <w:trPr>
          <w:trHeight w:val="20"/>
        </w:trPr>
        <w:tc>
          <w:tcPr>
            <w:tcW w:w="3150" w:type="dxa"/>
          </w:tcPr>
          <w:p w14:paraId="4845CC9C" w14:textId="77777777" w:rsidR="00A81DD5" w:rsidRPr="00367ADF" w:rsidRDefault="00A81DD5" w:rsidP="00A81DD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38C750D1" w14:textId="0E425A89" w:rsidR="00A81DD5" w:rsidRPr="00893B00" w:rsidRDefault="00A81DD5" w:rsidP="00A81DD5">
            <w:pPr>
              <w:pStyle w:val="block"/>
              <w:tabs>
                <w:tab w:val="decimal" w:pos="425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743B17" w14:textId="7456A9C3" w:rsidR="00A81DD5" w:rsidRPr="00367ADF" w:rsidRDefault="0040663D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730BC109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974C0" w14:textId="17B99FB4" w:rsidR="00A81DD5" w:rsidRPr="00367ADF" w:rsidDel="009722DA" w:rsidRDefault="00A81DD5" w:rsidP="00A81DD5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1,801</w:t>
            </w:r>
          </w:p>
        </w:tc>
        <w:tc>
          <w:tcPr>
            <w:tcW w:w="270" w:type="dxa"/>
          </w:tcPr>
          <w:p w14:paraId="1100B49B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1D6364" w14:textId="66BA06DB" w:rsidR="00A81DD5" w:rsidRPr="00367ADF" w:rsidRDefault="00F61A57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ADF4C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9D55CFE" w14:textId="68FFF654" w:rsidR="00A81DD5" w:rsidRPr="00367ADF" w:rsidDel="009722DA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DD5" w:rsidRPr="00F06B77" w14:paraId="16A18F54" w14:textId="77777777" w:rsidTr="00F4082C">
        <w:trPr>
          <w:trHeight w:val="20"/>
        </w:trPr>
        <w:tc>
          <w:tcPr>
            <w:tcW w:w="3150" w:type="dxa"/>
          </w:tcPr>
          <w:p w14:paraId="6271A695" w14:textId="77777777" w:rsidR="00A81DD5" w:rsidRPr="00367ADF" w:rsidRDefault="00A81DD5" w:rsidP="00A81DD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810" w:type="dxa"/>
          </w:tcPr>
          <w:p w14:paraId="3D1092F9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FE32310" w14:textId="12BF1D4A" w:rsidR="00A81DD5" w:rsidRPr="00367ADF" w:rsidRDefault="00E602F0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  <w:r w:rsidR="007E3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70" w:type="dxa"/>
          </w:tcPr>
          <w:p w14:paraId="07C4F708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595B2" w14:textId="2862E7C5" w:rsidR="00A81DD5" w:rsidRPr="00367ADF" w:rsidRDefault="00A81DD5" w:rsidP="00A81DD5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168,429</w:t>
            </w:r>
          </w:p>
        </w:tc>
        <w:tc>
          <w:tcPr>
            <w:tcW w:w="270" w:type="dxa"/>
          </w:tcPr>
          <w:p w14:paraId="4A8C9273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DB15E1" w14:textId="000F44E7" w:rsidR="00A81DD5" w:rsidRPr="00367ADF" w:rsidRDefault="00F61A57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F5BDB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28E312E2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584025" w14:textId="2F34D7B9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7,514</w:t>
            </w:r>
          </w:p>
        </w:tc>
      </w:tr>
      <w:tr w:rsidR="00A81DD5" w:rsidRPr="00F06B77" w14:paraId="4CE34EB9" w14:textId="77777777" w:rsidTr="00F4082C">
        <w:trPr>
          <w:trHeight w:val="20"/>
        </w:trPr>
        <w:tc>
          <w:tcPr>
            <w:tcW w:w="3150" w:type="dxa"/>
          </w:tcPr>
          <w:p w14:paraId="4F0452B8" w14:textId="77777777" w:rsidR="00A81DD5" w:rsidRPr="00367ADF" w:rsidRDefault="00A81DD5" w:rsidP="00A81DD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367AD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810" w:type="dxa"/>
          </w:tcPr>
          <w:p w14:paraId="73E64870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75EA98" w14:textId="73232A10" w:rsidR="00A81DD5" w:rsidRPr="00367ADF" w:rsidRDefault="007E30AA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(182,914)</w:t>
            </w:r>
          </w:p>
        </w:tc>
        <w:tc>
          <w:tcPr>
            <w:tcW w:w="270" w:type="dxa"/>
          </w:tcPr>
          <w:p w14:paraId="1AB5B771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B24F2" w14:textId="55129D5E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(153,997)</w:t>
            </w:r>
          </w:p>
        </w:tc>
        <w:tc>
          <w:tcPr>
            <w:tcW w:w="270" w:type="dxa"/>
          </w:tcPr>
          <w:p w14:paraId="05D528EA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8F5A0B" w14:textId="1A87E71C" w:rsidR="00A81DD5" w:rsidRPr="00367ADF" w:rsidRDefault="005F5BDB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(6,413)</w:t>
            </w:r>
          </w:p>
        </w:tc>
        <w:tc>
          <w:tcPr>
            <w:tcW w:w="270" w:type="dxa"/>
          </w:tcPr>
          <w:p w14:paraId="5F7E4B4F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1C0472" w14:textId="7638692E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(7,435)</w:t>
            </w:r>
          </w:p>
        </w:tc>
      </w:tr>
      <w:tr w:rsidR="00A81DD5" w:rsidRPr="00F06B77" w14:paraId="6C316C52" w14:textId="77777777" w:rsidTr="00F4082C">
        <w:trPr>
          <w:trHeight w:val="20"/>
        </w:trPr>
        <w:tc>
          <w:tcPr>
            <w:tcW w:w="3150" w:type="dxa"/>
          </w:tcPr>
          <w:p w14:paraId="474FE9B8" w14:textId="77777777" w:rsidR="00A81DD5" w:rsidRPr="00367ADF" w:rsidRDefault="00A81DD5" w:rsidP="00A81DD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5FC621DE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0E1C50" w14:textId="0DB6E652" w:rsidR="00A81DD5" w:rsidRPr="00367ADF" w:rsidRDefault="007E30AA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602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602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60FAA8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CF7D2" w14:textId="2309B068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(6,492)</w:t>
            </w:r>
          </w:p>
        </w:tc>
        <w:tc>
          <w:tcPr>
            <w:tcW w:w="270" w:type="dxa"/>
          </w:tcPr>
          <w:p w14:paraId="0F3BDF46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F14BD0" w14:textId="31ED39FE" w:rsidR="00A81DD5" w:rsidRPr="00367ADF" w:rsidRDefault="00300A8F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70" w:type="dxa"/>
          </w:tcPr>
          <w:p w14:paraId="71F62AB3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D10174" w14:textId="34DD3EA6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</w:tr>
      <w:tr w:rsidR="00A81DD5" w:rsidRPr="00F06B77" w14:paraId="0067DEBA" w14:textId="77777777" w:rsidTr="00F4082C">
        <w:trPr>
          <w:trHeight w:val="20"/>
        </w:trPr>
        <w:tc>
          <w:tcPr>
            <w:tcW w:w="3150" w:type="dxa"/>
          </w:tcPr>
          <w:p w14:paraId="3F1573EF" w14:textId="340A9C37" w:rsidR="00A81DD5" w:rsidRPr="00367ADF" w:rsidRDefault="002A2BF1" w:rsidP="00A81DD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1DD5"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CC52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81DD5"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F4082C"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</w:t>
            </w:r>
            <w:r w:rsidR="00A81DD5" w:rsidRPr="00367A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350D7243" w14:textId="77777777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FE55765" w14:textId="77777777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569C79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DC58B" w14:textId="77777777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503B71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051EA5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754316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9B5DBC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1DD5" w:rsidRPr="00F06B77" w14:paraId="007DBE9E" w14:textId="77777777" w:rsidTr="00F4082C">
        <w:trPr>
          <w:trHeight w:val="20"/>
        </w:trPr>
        <w:tc>
          <w:tcPr>
            <w:tcW w:w="3150" w:type="dxa"/>
          </w:tcPr>
          <w:p w14:paraId="2BD8287D" w14:textId="1A6FA3EF" w:rsidR="00A81DD5" w:rsidRPr="00367ADF" w:rsidRDefault="001D0E13" w:rsidP="00A81DD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4082C"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A81DD5"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หักต้นทุนในการขาย</w:t>
            </w:r>
          </w:p>
        </w:tc>
        <w:tc>
          <w:tcPr>
            <w:tcW w:w="810" w:type="dxa"/>
          </w:tcPr>
          <w:p w14:paraId="1E960F9E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E1D7D8" w14:textId="1F3CFDE8" w:rsidR="00A81DD5" w:rsidRPr="00367ADF" w:rsidRDefault="005505D8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1,411</w:t>
            </w:r>
          </w:p>
        </w:tc>
        <w:tc>
          <w:tcPr>
            <w:tcW w:w="270" w:type="dxa"/>
          </w:tcPr>
          <w:p w14:paraId="5C226331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43408" w14:textId="252AF7B2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(2,381)</w:t>
            </w:r>
          </w:p>
        </w:tc>
        <w:tc>
          <w:tcPr>
            <w:tcW w:w="270" w:type="dxa"/>
          </w:tcPr>
          <w:p w14:paraId="098CD999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846904" w14:textId="74D6A388" w:rsidR="00A81DD5" w:rsidRPr="00367ADF" w:rsidRDefault="00300A8F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DC5A0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5358AE" w14:textId="2A4C2F38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DD5" w:rsidRPr="00F06B77" w14:paraId="74F23E2C" w14:textId="77777777" w:rsidTr="00F4082C">
        <w:trPr>
          <w:trHeight w:val="20"/>
        </w:trPr>
        <w:tc>
          <w:tcPr>
            <w:tcW w:w="3150" w:type="dxa"/>
          </w:tcPr>
          <w:p w14:paraId="730657BC" w14:textId="77777777" w:rsidR="00A81DD5" w:rsidRPr="00367ADF" w:rsidRDefault="00A81DD5" w:rsidP="00A81DD5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560CB2C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5F305F" w14:textId="20866F86" w:rsidR="00A81DD5" w:rsidRPr="00367ADF" w:rsidRDefault="00E602F0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47CFA11A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42E34" w14:textId="048859C8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3,413</w:t>
            </w:r>
          </w:p>
        </w:tc>
        <w:tc>
          <w:tcPr>
            <w:tcW w:w="270" w:type="dxa"/>
          </w:tcPr>
          <w:p w14:paraId="354D2681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CB03BE" w14:textId="694C8593" w:rsidR="00A81DD5" w:rsidRPr="00367ADF" w:rsidRDefault="00300A8F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B8AE7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ECBBEC" w14:textId="1EAB87F0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DD5" w:rsidRPr="00F06B77" w14:paraId="70CB5D14" w14:textId="77777777" w:rsidTr="00F4082C">
        <w:trPr>
          <w:trHeight w:val="20"/>
        </w:trPr>
        <w:tc>
          <w:tcPr>
            <w:tcW w:w="3150" w:type="dxa"/>
          </w:tcPr>
          <w:p w14:paraId="0C481E57" w14:textId="77777777" w:rsidR="00A81DD5" w:rsidRPr="00367ADF" w:rsidRDefault="00A81DD5" w:rsidP="00A81DD5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5C0A8ED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1D6438" w14:textId="4165D074" w:rsidR="00A81DD5" w:rsidRPr="00367ADF" w:rsidRDefault="005505D8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602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9A5CD7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E842D4" w14:textId="718F27FC" w:rsidR="00A81DD5" w:rsidRPr="00367ADF" w:rsidRDefault="00A81DD5" w:rsidP="00A81DD5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(316)</w:t>
            </w:r>
          </w:p>
        </w:tc>
        <w:tc>
          <w:tcPr>
            <w:tcW w:w="270" w:type="dxa"/>
          </w:tcPr>
          <w:p w14:paraId="7E58849F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4E4C9A7" w14:textId="0605AB88" w:rsidR="00A81DD5" w:rsidRPr="00367ADF" w:rsidRDefault="00300A8F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5D1C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18CD87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A91A748" w14:textId="2830EC5C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</w:tr>
      <w:tr w:rsidR="009A4F5D" w:rsidRPr="00F06B77" w14:paraId="46D9E72D" w14:textId="77777777" w:rsidTr="00F4082C">
        <w:trPr>
          <w:trHeight w:val="20"/>
        </w:trPr>
        <w:tc>
          <w:tcPr>
            <w:tcW w:w="3150" w:type="dxa"/>
          </w:tcPr>
          <w:p w14:paraId="44BEC5FF" w14:textId="77777777" w:rsidR="009A4F5D" w:rsidRPr="00367ADF" w:rsidRDefault="009A4F5D" w:rsidP="009A4F5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5BE99AE" w14:textId="77777777" w:rsidR="009A4F5D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1AA471" w14:textId="1D5A295F" w:rsidR="009A4F5D" w:rsidRPr="00367ADF" w:rsidRDefault="005505D8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66,775</w:t>
            </w:r>
          </w:p>
        </w:tc>
        <w:tc>
          <w:tcPr>
            <w:tcW w:w="270" w:type="dxa"/>
          </w:tcPr>
          <w:p w14:paraId="0523630A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9B1DE5" w14:textId="17E33BD8" w:rsidR="009A4F5D" w:rsidRPr="00367ADF" w:rsidRDefault="009A4F5D" w:rsidP="009A4F5D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57,913</w:t>
            </w:r>
          </w:p>
        </w:tc>
        <w:tc>
          <w:tcPr>
            <w:tcW w:w="270" w:type="dxa"/>
          </w:tcPr>
          <w:p w14:paraId="0ED6BAED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ECDDCAE" w14:textId="7F35AE4E" w:rsidR="009A4F5D" w:rsidRPr="00367ADF" w:rsidRDefault="00300A8F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904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A97DD19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F09D269" w14:textId="333C9691" w:rsidR="009A4F5D" w:rsidRPr="00367ADF" w:rsidRDefault="009A4F5D" w:rsidP="009A4F5D">
            <w:pPr>
              <w:pStyle w:val="block"/>
              <w:tabs>
                <w:tab w:val="decimal" w:pos="841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</w:tr>
      <w:tr w:rsidR="00E06633" w:rsidRPr="00F06B77" w14:paraId="766D32C1" w14:textId="77777777" w:rsidTr="00322D87">
        <w:trPr>
          <w:trHeight w:hRule="exact" w:val="129"/>
          <w:tblHeader/>
        </w:trPr>
        <w:tc>
          <w:tcPr>
            <w:tcW w:w="3150" w:type="dxa"/>
          </w:tcPr>
          <w:p w14:paraId="3E7F2C56" w14:textId="77777777" w:rsidR="00E06633" w:rsidRPr="00367ADF" w:rsidRDefault="00E06633" w:rsidP="00322D8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D4B39D" w14:textId="77777777" w:rsidR="00E06633" w:rsidRPr="00893B00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FB55BF" w14:textId="77777777" w:rsidR="00E06633" w:rsidRPr="00367ADF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152D57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96236" w14:textId="77777777" w:rsidR="00E06633" w:rsidRPr="00367ADF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B971FC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568525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C9E9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ED4D7F1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F5D" w:rsidRPr="00F06B77" w14:paraId="6F393EB1" w14:textId="77777777" w:rsidTr="00F4082C">
        <w:trPr>
          <w:trHeight w:val="20"/>
        </w:trPr>
        <w:tc>
          <w:tcPr>
            <w:tcW w:w="3150" w:type="dxa"/>
          </w:tcPr>
          <w:p w14:paraId="42E6A53B" w14:textId="77777777" w:rsidR="009A4F5D" w:rsidRPr="00367ADF" w:rsidRDefault="009A4F5D" w:rsidP="009A4F5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55DA0C7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EDABB1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E05E06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3D2E9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3F2077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1CD5DC2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929DDD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BEFE94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1DD5" w:rsidRPr="00F06B77" w14:paraId="7A2B657A" w14:textId="77777777" w:rsidTr="00F4082C">
        <w:trPr>
          <w:trHeight w:val="20"/>
        </w:trPr>
        <w:tc>
          <w:tcPr>
            <w:tcW w:w="3150" w:type="dxa"/>
          </w:tcPr>
          <w:p w14:paraId="0226FEB8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810" w:type="dxa"/>
          </w:tcPr>
          <w:p w14:paraId="2D069A68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5E5F26" w14:textId="3E595054" w:rsidR="00A81DD5" w:rsidRPr="00367ADF" w:rsidRDefault="004C2377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</w:t>
            </w:r>
            <w:r w:rsidR="00C87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C751DB4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679E" w14:textId="59496979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46,059</w:t>
            </w:r>
          </w:p>
        </w:tc>
        <w:tc>
          <w:tcPr>
            <w:tcW w:w="270" w:type="dxa"/>
          </w:tcPr>
          <w:p w14:paraId="04F10174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D16595" w14:textId="026E3854" w:rsidR="00A81DD5" w:rsidRPr="00367ADF" w:rsidRDefault="00B13229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32BF92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EC37F4" w14:textId="76B911FA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1DD5" w:rsidRPr="00F06B77" w14:paraId="539523CE" w14:textId="77777777" w:rsidTr="00F4082C">
        <w:trPr>
          <w:trHeight w:val="20"/>
        </w:trPr>
        <w:tc>
          <w:tcPr>
            <w:tcW w:w="3150" w:type="dxa"/>
          </w:tcPr>
          <w:p w14:paraId="6DE0F15A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810" w:type="dxa"/>
          </w:tcPr>
          <w:p w14:paraId="69980998" w14:textId="77777777" w:rsidR="00A81DD5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B50ED3" w14:textId="37471974" w:rsidR="00A81DD5" w:rsidRPr="00367ADF" w:rsidRDefault="004C2377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1,842</w:t>
            </w:r>
          </w:p>
        </w:tc>
        <w:tc>
          <w:tcPr>
            <w:tcW w:w="270" w:type="dxa"/>
          </w:tcPr>
          <w:p w14:paraId="250658C5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88462B" w14:textId="321F0C0F" w:rsidR="00A81DD5" w:rsidRPr="00367ADF" w:rsidRDefault="00A81DD5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1,896</w:t>
            </w:r>
          </w:p>
        </w:tc>
        <w:tc>
          <w:tcPr>
            <w:tcW w:w="270" w:type="dxa"/>
          </w:tcPr>
          <w:p w14:paraId="29F8E033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BBDD2AD" w14:textId="3CE44847" w:rsidR="00A81DD5" w:rsidRPr="00367ADF" w:rsidRDefault="00B13229" w:rsidP="00A81DD5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9046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C4821FF" w14:textId="77777777" w:rsidR="00A81DD5" w:rsidRPr="00367ADF" w:rsidRDefault="00A81DD5" w:rsidP="00A81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64D03BD" w14:textId="0166F1D3" w:rsidR="00A81DD5" w:rsidRPr="00367ADF" w:rsidRDefault="00A81DD5" w:rsidP="00A81DD5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</w:t>
            </w:r>
          </w:p>
        </w:tc>
      </w:tr>
      <w:tr w:rsidR="009A4F5D" w:rsidRPr="00F06B77" w14:paraId="221668BE" w14:textId="77777777" w:rsidTr="00F4082C">
        <w:trPr>
          <w:trHeight w:val="20"/>
        </w:trPr>
        <w:tc>
          <w:tcPr>
            <w:tcW w:w="3150" w:type="dxa"/>
          </w:tcPr>
          <w:p w14:paraId="1B8B6DE1" w14:textId="77777777" w:rsidR="009A4F5D" w:rsidRPr="00367ADF" w:rsidRDefault="009A4F5D" w:rsidP="009A4F5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4F03149F" w14:textId="77777777" w:rsidR="009A4F5D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B0754" w14:textId="1B3BE176" w:rsidR="009A4F5D" w:rsidRPr="00367ADF" w:rsidRDefault="00C878D3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54,539</w:t>
            </w:r>
          </w:p>
        </w:tc>
        <w:tc>
          <w:tcPr>
            <w:tcW w:w="270" w:type="dxa"/>
          </w:tcPr>
          <w:p w14:paraId="27950D1D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24E515" w14:textId="4F13874E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47,955</w:t>
            </w:r>
          </w:p>
        </w:tc>
        <w:tc>
          <w:tcPr>
            <w:tcW w:w="270" w:type="dxa"/>
          </w:tcPr>
          <w:p w14:paraId="4E751E69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E1C7C6E" w14:textId="4723ADE8" w:rsidR="009A4F5D" w:rsidRPr="00367ADF" w:rsidRDefault="00B13229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904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5DE8372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4656D13" w14:textId="7828DA5F" w:rsidR="009A4F5D" w:rsidRPr="00367ADF" w:rsidRDefault="009A4F5D" w:rsidP="009A4F5D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</w:tr>
      <w:tr w:rsidR="00E06633" w:rsidRPr="00F06B77" w14:paraId="5E3841D4" w14:textId="77777777" w:rsidTr="00322D87">
        <w:trPr>
          <w:trHeight w:hRule="exact" w:val="129"/>
          <w:tblHeader/>
        </w:trPr>
        <w:tc>
          <w:tcPr>
            <w:tcW w:w="3150" w:type="dxa"/>
          </w:tcPr>
          <w:p w14:paraId="47670EE4" w14:textId="77777777" w:rsidR="00E06633" w:rsidRPr="00367ADF" w:rsidRDefault="00E06633" w:rsidP="00322D8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7B31F89" w14:textId="77777777" w:rsidR="00E06633" w:rsidRPr="00893B00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CDBB64" w14:textId="77777777" w:rsidR="00E06633" w:rsidRPr="00367ADF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9A9F08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3B61F" w14:textId="77777777" w:rsidR="00E06633" w:rsidRPr="00367ADF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FE904A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F2363C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75CFD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570A71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F5D" w:rsidRPr="00F06B77" w14:paraId="72D69115" w14:textId="77777777" w:rsidTr="00F4082C">
        <w:trPr>
          <w:trHeight w:val="20"/>
        </w:trPr>
        <w:tc>
          <w:tcPr>
            <w:tcW w:w="3150" w:type="dxa"/>
          </w:tcPr>
          <w:p w14:paraId="425631E3" w14:textId="77777777" w:rsidR="009A4F5D" w:rsidRPr="00367ADF" w:rsidRDefault="009A4F5D" w:rsidP="009A4F5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7FC4A9E0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6B60377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AFC744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C7025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E6F968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4FAECEF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08B14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7C45AA6" w14:textId="77777777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4F5D" w:rsidRPr="00F06B77" w14:paraId="41C0630A" w14:textId="77777777" w:rsidTr="00F4082C">
        <w:trPr>
          <w:trHeight w:val="20"/>
        </w:trPr>
        <w:tc>
          <w:tcPr>
            <w:tcW w:w="3150" w:type="dxa"/>
          </w:tcPr>
          <w:p w14:paraId="2C88B95B" w14:textId="77777777" w:rsidR="009A4F5D" w:rsidRPr="00367ADF" w:rsidRDefault="009A4F5D" w:rsidP="009A4F5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810" w:type="dxa"/>
          </w:tcPr>
          <w:p w14:paraId="143BB319" w14:textId="77777777" w:rsidR="009A4F5D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529428" w14:textId="2561546B" w:rsidR="009A4F5D" w:rsidRPr="00367ADF" w:rsidRDefault="004A6FB6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12,236</w:t>
            </w:r>
          </w:p>
        </w:tc>
        <w:tc>
          <w:tcPr>
            <w:tcW w:w="270" w:type="dxa"/>
          </w:tcPr>
          <w:p w14:paraId="680AA6B5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AA6855" w14:textId="53037F4D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9,958</w:t>
            </w:r>
          </w:p>
        </w:tc>
        <w:tc>
          <w:tcPr>
            <w:tcW w:w="270" w:type="dxa"/>
          </w:tcPr>
          <w:p w14:paraId="53718B60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5FCBD83" w14:textId="156317BE" w:rsidR="009A4F5D" w:rsidRPr="00367ADF" w:rsidRDefault="00613644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FF2A0D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6FCF7EF" w14:textId="2672EECC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4F5D" w:rsidRPr="00F06B77" w14:paraId="7BF83058" w14:textId="77777777" w:rsidTr="00F4082C">
        <w:trPr>
          <w:trHeight w:val="20"/>
        </w:trPr>
        <w:tc>
          <w:tcPr>
            <w:tcW w:w="3150" w:type="dxa"/>
          </w:tcPr>
          <w:p w14:paraId="0CA460F6" w14:textId="77777777" w:rsidR="009A4F5D" w:rsidRPr="00367ADF" w:rsidRDefault="009A4F5D" w:rsidP="009A4F5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1928672E" w14:textId="77777777" w:rsidR="009A4F5D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B10D3" w14:textId="0AFA7FD8" w:rsidR="009A4F5D" w:rsidRPr="00367ADF" w:rsidRDefault="004A6FB6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12,236</w:t>
            </w:r>
          </w:p>
        </w:tc>
        <w:tc>
          <w:tcPr>
            <w:tcW w:w="270" w:type="dxa"/>
          </w:tcPr>
          <w:p w14:paraId="49914292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B3C5A9" w14:textId="16CB3943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9,958</w:t>
            </w:r>
          </w:p>
        </w:tc>
        <w:tc>
          <w:tcPr>
            <w:tcW w:w="270" w:type="dxa"/>
          </w:tcPr>
          <w:p w14:paraId="5FB2D071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9F3560A" w14:textId="159295D0" w:rsidR="009A4F5D" w:rsidRPr="00367ADF" w:rsidRDefault="00613644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38B96A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62DF40C" w14:textId="05D4EF96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06633" w:rsidRPr="00F06B77" w14:paraId="564E9390" w14:textId="77777777" w:rsidTr="00322D87">
        <w:trPr>
          <w:trHeight w:hRule="exact" w:val="129"/>
          <w:tblHeader/>
        </w:trPr>
        <w:tc>
          <w:tcPr>
            <w:tcW w:w="3150" w:type="dxa"/>
          </w:tcPr>
          <w:p w14:paraId="0F71982C" w14:textId="77777777" w:rsidR="00E06633" w:rsidRPr="00367ADF" w:rsidRDefault="00E06633" w:rsidP="00322D87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E77B4C" w14:textId="77777777" w:rsidR="00E06633" w:rsidRPr="00893B00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271C5A3" w14:textId="77777777" w:rsidR="00E06633" w:rsidRPr="00367ADF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B7CC70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2AD6CE" w14:textId="77777777" w:rsidR="00E06633" w:rsidRPr="00367ADF" w:rsidRDefault="00E06633" w:rsidP="00322D87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7F68D0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BE4D472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6EE03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D59F57" w14:textId="77777777" w:rsidR="00E06633" w:rsidRPr="00367ADF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F5D" w:rsidRPr="00F06B77" w14:paraId="0566C44A" w14:textId="77777777" w:rsidTr="00F4082C">
        <w:trPr>
          <w:trHeight w:val="20"/>
        </w:trPr>
        <w:tc>
          <w:tcPr>
            <w:tcW w:w="3150" w:type="dxa"/>
          </w:tcPr>
          <w:p w14:paraId="52520189" w14:textId="77777777" w:rsidR="009A4F5D" w:rsidRPr="00367ADF" w:rsidRDefault="009A4F5D" w:rsidP="009A4F5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F11D4F0" w14:textId="77777777" w:rsidR="009A4F5D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A22D1CE" w14:textId="289E4815" w:rsidR="009A4F5D" w:rsidRPr="00367ADF" w:rsidRDefault="004A6FB6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66,775</w:t>
            </w:r>
          </w:p>
        </w:tc>
        <w:tc>
          <w:tcPr>
            <w:tcW w:w="270" w:type="dxa"/>
          </w:tcPr>
          <w:p w14:paraId="04D7A4C8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D93112" w14:textId="4874E9D9" w:rsidR="009A4F5D" w:rsidRPr="00367ADF" w:rsidRDefault="009A4F5D" w:rsidP="009A4F5D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57,913</w:t>
            </w:r>
          </w:p>
        </w:tc>
        <w:tc>
          <w:tcPr>
            <w:tcW w:w="270" w:type="dxa"/>
          </w:tcPr>
          <w:p w14:paraId="2A3C6405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9D5DD8B" w14:textId="4798C10B" w:rsidR="009A4F5D" w:rsidRPr="00367ADF" w:rsidRDefault="00613644" w:rsidP="009A4F5D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CD5F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CA11382" w14:textId="77777777" w:rsidR="009A4F5D" w:rsidRPr="00367ADF" w:rsidRDefault="009A4F5D" w:rsidP="009A4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A763F49" w14:textId="4810A9DD" w:rsidR="009A4F5D" w:rsidRPr="00367ADF" w:rsidRDefault="009A4F5D" w:rsidP="009A4F5D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</w:tr>
    </w:tbl>
    <w:p w14:paraId="1D486274" w14:textId="77777777" w:rsidR="00895AFB" w:rsidRDefault="00895AFB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4A5297" w14:textId="77777777" w:rsidR="00D25929" w:rsidRDefault="00D25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3E28A6" w14:textId="6BEDCFC3" w:rsidR="006C72E9" w:rsidRPr="003067AA" w:rsidRDefault="006C72E9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สินทรัพย์ชีวภาพประกอบด้วยสินทรัพย์ชีวภาพประเภทสัตว์บก ได้แก่ สุกร ไก่ เป็ด เป็นต้น และสินทรัพย์ชีวภาพประเภทสัตว์น้ำ ได้แก่ กุ้งและปลา สินทรัพย์ชีวภาพดังกล่าวแสดงด้วยมูลค่ายุติธรรมหักต้นทุนในการขาย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ยกเว้นสินทรัพย์ชีวภาพบางประเภทที่มีวงจรการเลี้ยงสั้น หรือไม่สามารถหาราคาตลาดเพื่อกำหนดมูลค่ายุติธรรมในสภาพปัจจุบันสำหรับสินทรัพย์ชีวภาพดังกล่าวได้และไม่สามารถกำหนดมูลค่ายุติธรรมโดยใช้มูลค่าปัจจุบันของประมาณการกระแสเงินสดสุทธิที่คาดว่าจะได้รับจากสินทรัพย์นั้นได้อย่างน่าเชื่อถือเนื่องจากมีความไม่แน่นอนอันเกิดจากปัจจัยภายนอกต่างๆ เช่น สภาพแวดล้อม ภูมิอากาศ โรคภัย เป็นต้น สินทรัพย์ชีวภาพดังกล่าวแสดงด้วยราคาทุนหักค่าเสื่อมราคาสะสมและ</w:t>
      </w:r>
      <w:r w:rsidR="00EB350B" w:rsidRPr="003067AA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ค่าเผื่อการด้อยค่าสะสม</w:t>
      </w:r>
    </w:p>
    <w:p w14:paraId="4CAA5C71" w14:textId="77777777" w:rsidR="006C72E9" w:rsidRPr="003067AA" w:rsidRDefault="006C72E9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EA949B8" w14:textId="77777777" w:rsidR="006C72E9" w:rsidRPr="003067AA" w:rsidRDefault="006C72E9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้นทุนของสินทรัพย์ชีวภาพประกอบด้วยต้นทุนทั้งหมดที่เกิดขึ้นตั้งแต่ได้มาซึ่งสินทรัพย์ชีวภาพและในช่วงการเจริญเติบโต เช่น ต้นทุนลูกสัตว์ ค่าอาหารสัตว์ และต้นทุนการเลี้ยงอื่น เป็นต้น </w:t>
      </w:r>
    </w:p>
    <w:p w14:paraId="7F7DFC8B" w14:textId="77777777" w:rsidR="006C72E9" w:rsidRPr="003067AA" w:rsidRDefault="006C72E9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4E657F" w14:textId="2641FCA3" w:rsidR="006C72E9" w:rsidRPr="003067AA" w:rsidRDefault="006C72E9" w:rsidP="006C72E9">
      <w:pPr>
        <w:pStyle w:val="acctmergecolhdg"/>
        <w:tabs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3067A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การคิดค่าเสื่อมราคาของสินทรัพย์ชีวภาพที่ให้ผลิตผล เช่น พ่อแม่พันธุ์คำนวณโดยวิธีเส้นตรงตามระยะเวลาการให้ผล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ผลิตหรือตามจำนวนหน่วยที่ผลิตได้ของสินทรัพย์ชีวภาพแต่ละประเภทซึ่งเป็นระยะเวลาประมาณ</w:t>
      </w:r>
      <w:r w:rsidRPr="003067A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b w:val="0"/>
          <w:bCs/>
          <w:spacing w:val="-2"/>
          <w:sz w:val="30"/>
          <w:szCs w:val="30"/>
          <w:lang w:val="en-US" w:bidi="th-TH"/>
        </w:rPr>
        <w:t>4</w:t>
      </w:r>
      <w:r w:rsidRPr="003067AA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เดือนถึง </w:t>
      </w:r>
      <w:r w:rsidRPr="003067AA">
        <w:rPr>
          <w:rFonts w:asciiTheme="majorBidi" w:hAnsiTheme="majorBidi" w:cstheme="majorBidi"/>
          <w:b w:val="0"/>
          <w:bCs/>
          <w:spacing w:val="-2"/>
          <w:sz w:val="30"/>
          <w:szCs w:val="30"/>
          <w:lang w:val="en-US" w:bidi="th-TH"/>
        </w:rPr>
        <w:t>36</w:t>
      </w:r>
      <w:r w:rsidRPr="003067AA">
        <w:rPr>
          <w:rFonts w:asciiTheme="majorBidi" w:hAnsiTheme="majorBidi" w:cstheme="majorBidi"/>
          <w:b w:val="0"/>
          <w:bCs/>
          <w:spacing w:val="-2"/>
          <w:sz w:val="30"/>
          <w:szCs w:val="30"/>
          <w:cs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เดือน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D987C80" w14:textId="77777777" w:rsidR="006C72E9" w:rsidRPr="003067AA" w:rsidRDefault="006C72E9" w:rsidP="00E0663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cs/>
          <w:lang w:val="en-US"/>
        </w:rPr>
      </w:pPr>
    </w:p>
    <w:p w14:paraId="7DECF949" w14:textId="77777777" w:rsidR="006C72E9" w:rsidRPr="003067AA" w:rsidRDefault="006C72E9" w:rsidP="006C72E9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cs/>
        </w:rPr>
      </w:pPr>
      <w:r w:rsidRPr="003067AA">
        <w:rPr>
          <w:rFonts w:asciiTheme="majorBidi" w:eastAsia="Book Antiqua" w:hAnsiTheme="majorBidi" w:cstheme="majorBidi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Pr="003067AA">
        <w:rPr>
          <w:rFonts w:asciiTheme="majorBidi" w:eastAsia="Book Antiqua" w:hAnsiTheme="majorBidi" w:cstheme="majorBidi"/>
          <w:lang w:val="en-US"/>
        </w:rPr>
        <w:t xml:space="preserve">31 </w:t>
      </w:r>
      <w:r w:rsidRPr="003067AA">
        <w:rPr>
          <w:rFonts w:asciiTheme="majorBidi" w:eastAsia="Book Antiqua" w:hAnsiTheme="majorBidi" w:cstheme="majorBidi"/>
          <w:cs/>
          <w:lang w:val="en-US"/>
        </w:rPr>
        <w:t xml:space="preserve">ธันวาคม </w:t>
      </w:r>
      <w:r w:rsidRPr="003067AA">
        <w:rPr>
          <w:rFonts w:asciiTheme="majorBidi" w:eastAsia="Book Antiqua" w:hAnsiTheme="majorBidi" w:cstheme="majorBidi"/>
          <w:cs/>
        </w:rPr>
        <w:t>มีดังนี้</w:t>
      </w:r>
    </w:p>
    <w:p w14:paraId="07246DF8" w14:textId="77777777" w:rsidR="006C72E9" w:rsidRPr="003067AA" w:rsidRDefault="006C72E9" w:rsidP="006C72E9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cs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70"/>
        <w:gridCol w:w="1134"/>
        <w:gridCol w:w="270"/>
        <w:gridCol w:w="1116"/>
      </w:tblGrid>
      <w:tr w:rsidR="006C72E9" w:rsidRPr="00C20284" w14:paraId="74119459" w14:textId="77777777" w:rsidTr="00387CAF">
        <w:trPr>
          <w:trHeight w:val="20"/>
        </w:trPr>
        <w:tc>
          <w:tcPr>
            <w:tcW w:w="4158" w:type="dxa"/>
          </w:tcPr>
          <w:p w14:paraId="1B9B6DBB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CD5FF9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E7A069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201A48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ตัน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6C72E9" w:rsidRPr="00C20284" w14:paraId="77E3A9DD" w14:textId="77777777" w:rsidTr="00387CAF">
        <w:trPr>
          <w:trHeight w:val="20"/>
        </w:trPr>
        <w:tc>
          <w:tcPr>
            <w:tcW w:w="4158" w:type="dxa"/>
          </w:tcPr>
          <w:p w14:paraId="61751B35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4A1AA47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0E4075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2CB9A1A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610" w:rsidRPr="00C20284" w14:paraId="27969756" w14:textId="77777777" w:rsidTr="00387CAF">
        <w:trPr>
          <w:trHeight w:val="20"/>
        </w:trPr>
        <w:tc>
          <w:tcPr>
            <w:tcW w:w="4158" w:type="dxa"/>
          </w:tcPr>
          <w:p w14:paraId="73F87BFE" w14:textId="77777777" w:rsidR="00684610" w:rsidRPr="003067AA" w:rsidRDefault="00684610" w:rsidP="00684610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B9B118" w14:textId="6CA76AD2" w:rsidR="00684610" w:rsidRPr="003067AA" w:rsidRDefault="00684610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B95E6" w14:textId="77777777" w:rsidR="00684610" w:rsidRPr="003067AA" w:rsidRDefault="00684610" w:rsidP="006846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26A87" w14:textId="353B47B7" w:rsidR="00684610" w:rsidRPr="003067AA" w:rsidRDefault="00684610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BFD8BF2" w14:textId="77777777" w:rsidR="00684610" w:rsidRPr="003067AA" w:rsidRDefault="00684610" w:rsidP="006846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EE80A8" w14:textId="3B185F9C" w:rsidR="00684610" w:rsidRPr="003067AA" w:rsidRDefault="00684610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CA7A49" w14:textId="77777777" w:rsidR="00684610" w:rsidRPr="003067AA" w:rsidRDefault="00684610" w:rsidP="006846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2C20069" w14:textId="3118A4B6" w:rsidR="00684610" w:rsidRPr="003067AA" w:rsidRDefault="00684610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84610" w:rsidRPr="00C20284" w14:paraId="029C68A7" w14:textId="77777777" w:rsidTr="00387CAF">
        <w:trPr>
          <w:trHeight w:hRule="exact" w:val="144"/>
        </w:trPr>
        <w:tc>
          <w:tcPr>
            <w:tcW w:w="4158" w:type="dxa"/>
          </w:tcPr>
          <w:p w14:paraId="573873E4" w14:textId="77777777" w:rsidR="00684610" w:rsidRPr="003067AA" w:rsidRDefault="00684610" w:rsidP="00684610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C2CDC4" w14:textId="77777777" w:rsidR="00684610" w:rsidRPr="003067AA" w:rsidRDefault="00684610" w:rsidP="0068461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CAD2B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C4A13" w14:textId="77777777" w:rsidR="00684610" w:rsidRPr="003067AA" w:rsidRDefault="00684610" w:rsidP="0068461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6293B2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C8D081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3D196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4BC3079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610" w:rsidRPr="00C20284" w14:paraId="7316FABC" w14:textId="77777777" w:rsidTr="00387CAF">
        <w:trPr>
          <w:trHeight w:val="20"/>
        </w:trPr>
        <w:tc>
          <w:tcPr>
            <w:tcW w:w="4158" w:type="dxa"/>
          </w:tcPr>
          <w:p w14:paraId="45678837" w14:textId="77777777" w:rsidR="00684610" w:rsidRPr="003067AA" w:rsidRDefault="00684610" w:rsidP="00684610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80" w:type="dxa"/>
            <w:shd w:val="clear" w:color="auto" w:fill="auto"/>
          </w:tcPr>
          <w:p w14:paraId="2FE16CA4" w14:textId="495EB7F1" w:rsidR="00684610" w:rsidRPr="003067AA" w:rsidRDefault="004A6FB6" w:rsidP="00961B7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1,036,</w:t>
            </w:r>
            <w:r w:rsidR="00FA16F6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70" w:type="dxa"/>
          </w:tcPr>
          <w:p w14:paraId="7611A511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6870C" w14:textId="14827DCE" w:rsidR="00684610" w:rsidRPr="003067AA" w:rsidRDefault="00684610" w:rsidP="00961B7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987,624</w:t>
            </w:r>
          </w:p>
        </w:tc>
        <w:tc>
          <w:tcPr>
            <w:tcW w:w="270" w:type="dxa"/>
          </w:tcPr>
          <w:p w14:paraId="15A7933B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C7F6EE" w14:textId="5B40200C" w:rsidR="00684610" w:rsidRPr="003067AA" w:rsidRDefault="004A6FB6" w:rsidP="006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58E0A8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EAF387E" w14:textId="2ECA7EA4" w:rsidR="00684610" w:rsidRPr="003067AA" w:rsidRDefault="00684610" w:rsidP="006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4610" w:rsidRPr="00C20284" w14:paraId="3C65D229" w14:textId="77777777" w:rsidTr="00387CAF">
        <w:trPr>
          <w:trHeight w:val="20"/>
        </w:trPr>
        <w:tc>
          <w:tcPr>
            <w:tcW w:w="4158" w:type="dxa"/>
          </w:tcPr>
          <w:p w14:paraId="539DEAA4" w14:textId="77777777" w:rsidR="00684610" w:rsidRPr="003067AA" w:rsidRDefault="00684610" w:rsidP="00684610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80" w:type="dxa"/>
            <w:shd w:val="clear" w:color="auto" w:fill="auto"/>
          </w:tcPr>
          <w:p w14:paraId="6C3F8897" w14:textId="4AE2CE8C" w:rsidR="00684610" w:rsidRPr="003067AA" w:rsidRDefault="00FA16F6" w:rsidP="0068461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15,832</w:t>
            </w:r>
          </w:p>
        </w:tc>
        <w:tc>
          <w:tcPr>
            <w:tcW w:w="270" w:type="dxa"/>
          </w:tcPr>
          <w:p w14:paraId="5C680217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5024D" w14:textId="254A7E41" w:rsidR="00684610" w:rsidRPr="003067AA" w:rsidRDefault="00684610" w:rsidP="0068461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25,291</w:t>
            </w:r>
          </w:p>
        </w:tc>
        <w:tc>
          <w:tcPr>
            <w:tcW w:w="270" w:type="dxa"/>
          </w:tcPr>
          <w:p w14:paraId="2FD60490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79D1D1" w14:textId="40C39F3B" w:rsidR="00684610" w:rsidRPr="003067AA" w:rsidRDefault="004A6FB6" w:rsidP="006B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4,007</w:t>
            </w:r>
          </w:p>
        </w:tc>
        <w:tc>
          <w:tcPr>
            <w:tcW w:w="270" w:type="dxa"/>
          </w:tcPr>
          <w:p w14:paraId="1C732009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A0BC56" w14:textId="44567C80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</w:tr>
    </w:tbl>
    <w:p w14:paraId="2E4DDE9F" w14:textId="77777777" w:rsidR="0075506A" w:rsidRDefault="0075506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B3FD83" w14:textId="632C1C7D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Book Antiqua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b/>
          <w:sz w:val="30"/>
          <w:szCs w:val="30"/>
          <w:cs/>
        </w:rPr>
        <w:t>ปริมาณทางกายภาพของสินทรัพย์ชีวภาพประมาณโดยอาศัยประสบการณ์และข้อมูลในอดีต</w:t>
      </w:r>
      <w:r w:rsidRPr="003067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>กรณีปริมาณสินทรัพย์</w:t>
      </w:r>
      <w:r w:rsidRPr="003067AA">
        <w:rPr>
          <w:rFonts w:asciiTheme="majorBidi" w:eastAsia="Book Antiqua" w:hAnsiTheme="majorBidi" w:cstheme="majorBidi"/>
          <w:sz w:val="30"/>
          <w:szCs w:val="30"/>
          <w:cs/>
        </w:rPr>
        <w:t>ชีวภาพประเภทสัตว์น้ำ</w:t>
      </w:r>
      <w:r w:rsidRPr="003067AA">
        <w:rPr>
          <w:rFonts w:asciiTheme="majorBidi" w:eastAsia="Book Antiqua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Book Antiqua" w:hAnsiTheme="majorBidi" w:cstheme="majorBidi"/>
          <w:sz w:val="30"/>
          <w:szCs w:val="30"/>
          <w:cs/>
        </w:rPr>
        <w:t>กลุ่มบริษัทใช้วิธีสุ่มตัวอย่างเพื่อคาดการณ์น้ำหนักทั้งหมด</w:t>
      </w:r>
    </w:p>
    <w:p w14:paraId="0ECC79F8" w14:textId="334A2C6D" w:rsidR="00ED3EA9" w:rsidRDefault="00ED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E0825F" w14:textId="6FBF0916" w:rsidR="006C72E9" w:rsidRPr="003067AA" w:rsidRDefault="006C72E9" w:rsidP="006C72E9">
      <w:pPr>
        <w:ind w:left="540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F63706" w14:textId="77777777" w:rsidR="006C72E9" w:rsidRPr="003067AA" w:rsidRDefault="006C72E9" w:rsidP="006C72E9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A9CA15" w14:textId="77777777" w:rsidR="006C72E9" w:rsidRPr="003067AA" w:rsidRDefault="006C72E9" w:rsidP="006C72E9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มูลค่ายุติธรรมของสินทรัพย์ชีวภาพรวมถึงมูลค่าตามบัญชีในงบแสดงฐานะการเงินรวม</w:t>
      </w:r>
      <w:r w:rsidRPr="003067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46BA467E" w14:textId="77777777" w:rsidR="006C72E9" w:rsidRPr="006B1CD0" w:rsidRDefault="006C72E9" w:rsidP="006C72E9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3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73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6C72E9" w:rsidRPr="00C20284" w14:paraId="2A00923F" w14:textId="77777777" w:rsidTr="00387CAF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732F38D3" w14:textId="77777777" w:rsidR="006C72E9" w:rsidRPr="003067AA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14:paraId="75A3DA74" w14:textId="77777777" w:rsidR="006C72E9" w:rsidRPr="003067AA" w:rsidRDefault="006C72E9" w:rsidP="00387CAF">
            <w:pPr>
              <w:tabs>
                <w:tab w:val="clear" w:pos="5613"/>
                <w:tab w:val="left" w:pos="54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67375427" w14:textId="77777777" w:rsidTr="00387CAF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72F74955" w14:textId="77777777" w:rsidR="006C72E9" w:rsidRPr="003067AA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3C548E7" w14:textId="77777777" w:rsidR="006C72E9" w:rsidRPr="003067AA" w:rsidRDefault="006C72E9" w:rsidP="00387CA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128A85AF" w14:textId="77777777" w:rsidR="006C72E9" w:rsidRPr="003067AA" w:rsidRDefault="006C72E9" w:rsidP="00387CA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72E9" w:rsidRPr="00C20284" w14:paraId="64BF0C70" w14:textId="77777777" w:rsidTr="00387CAF">
        <w:trPr>
          <w:cantSplit/>
          <w:trHeight w:hRule="exact" w:val="346"/>
          <w:tblHeader/>
        </w:trPr>
        <w:tc>
          <w:tcPr>
            <w:tcW w:w="3573" w:type="dxa"/>
            <w:hideMark/>
          </w:tcPr>
          <w:p w14:paraId="50A4443E" w14:textId="77777777" w:rsidR="006C72E9" w:rsidRPr="003067AA" w:rsidRDefault="006C72E9" w:rsidP="00387CA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48DAE3D4" w14:textId="77777777" w:rsidR="006C72E9" w:rsidRPr="003067AA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06305AC" w14:textId="77777777" w:rsidR="006C72E9" w:rsidRPr="003067AA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DD602A" w14:textId="77777777" w:rsidR="006C72E9" w:rsidRPr="003067AA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C72E9" w:rsidRPr="00C20284" w14:paraId="7719AD45" w14:textId="77777777" w:rsidTr="006B1CD0">
        <w:trPr>
          <w:cantSplit/>
          <w:trHeight w:hRule="exact" w:val="374"/>
          <w:tblHeader/>
        </w:trPr>
        <w:tc>
          <w:tcPr>
            <w:tcW w:w="3573" w:type="dxa"/>
            <w:vAlign w:val="center"/>
            <w:hideMark/>
          </w:tcPr>
          <w:p w14:paraId="104D1515" w14:textId="77777777" w:rsidR="006C72E9" w:rsidRPr="003067AA" w:rsidRDefault="006C72E9" w:rsidP="00387CAF">
            <w:pPr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782E8BC9" w14:textId="77777777" w:rsidR="006C72E9" w:rsidRPr="003067AA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CB590F6" w14:textId="77777777" w:rsidR="006C72E9" w:rsidRPr="003067AA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86F96B" w14:textId="77777777" w:rsidR="006C72E9" w:rsidRPr="003067AA" w:rsidRDefault="006C72E9" w:rsidP="00387CAF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1B65B8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1A3A9B" w14:textId="77777777" w:rsidR="006C72E9" w:rsidRPr="003067AA" w:rsidRDefault="006C72E9" w:rsidP="00836959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472266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FF97F2" w14:textId="77777777" w:rsidR="006C72E9" w:rsidRPr="003067AA" w:rsidRDefault="006C72E9" w:rsidP="00387CAF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74E02E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C90034" w14:textId="77777777" w:rsidR="006C72E9" w:rsidRPr="003067AA" w:rsidRDefault="006C72E9" w:rsidP="00387CAF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C72E9" w:rsidRPr="00C20284" w14:paraId="7FEDE364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  <w:hideMark/>
          </w:tcPr>
          <w:p w14:paraId="2F191CDD" w14:textId="5657E648" w:rsidR="006C72E9" w:rsidRPr="003067AA" w:rsidRDefault="006C72E9" w:rsidP="00387CAF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84610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1" w:type="dxa"/>
            <w:vAlign w:val="center"/>
          </w:tcPr>
          <w:p w14:paraId="71751A3B" w14:textId="77777777" w:rsidR="006C72E9" w:rsidRPr="003067AA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47C425E" w14:textId="77777777" w:rsidR="006C72E9" w:rsidRPr="003067AA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1E0AF095" w14:textId="77777777" w:rsidR="006C72E9" w:rsidRPr="003067AA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4BC5534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81D73E5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CF40762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8CC29B8" w14:textId="77777777" w:rsidR="006C72E9" w:rsidRPr="003067AA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B695FFE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74947F8B" w14:textId="77777777" w:rsidR="006C72E9" w:rsidRPr="003067AA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C72E9" w:rsidRPr="00C20284" w14:paraId="288BB0B8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  <w:hideMark/>
          </w:tcPr>
          <w:p w14:paraId="643962BF" w14:textId="77777777" w:rsidR="006C72E9" w:rsidRPr="003067AA" w:rsidRDefault="006C72E9" w:rsidP="00387C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  <w:vAlign w:val="center"/>
          </w:tcPr>
          <w:p w14:paraId="088E1720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4E19E304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5226F9BA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3C473647" w14:textId="77777777" w:rsidR="006C72E9" w:rsidRPr="003067AA" w:rsidRDefault="006C72E9" w:rsidP="00387CA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2FA163D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F33F0D6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6AB10F1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BB5C72B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57A67963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72E9" w:rsidRPr="00C20284" w14:paraId="57715092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12074FF3" w14:textId="77777777" w:rsidR="006C72E9" w:rsidRPr="003067AA" w:rsidRDefault="006C72E9" w:rsidP="00387CAF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  <w:vAlign w:val="center"/>
          </w:tcPr>
          <w:p w14:paraId="3D92CD3B" w14:textId="67B14FBB" w:rsidR="006C72E9" w:rsidRPr="003067AA" w:rsidRDefault="00B2369D" w:rsidP="00387CA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23FA4" w:rsidRPr="003067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182" w:type="dxa"/>
            <w:vAlign w:val="center"/>
          </w:tcPr>
          <w:p w14:paraId="43D833DD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84A808C" w14:textId="5AB4FB02" w:rsidR="006C72E9" w:rsidRPr="003067AA" w:rsidRDefault="00223FA4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3D325DD7" w14:textId="77777777" w:rsidR="006C72E9" w:rsidRPr="003067AA" w:rsidRDefault="006C72E9" w:rsidP="00387CA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046D8EC" w14:textId="62D051E0" w:rsidR="006C72E9" w:rsidRPr="003067AA" w:rsidRDefault="00223FA4" w:rsidP="008C1A1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10,343</w:t>
            </w:r>
          </w:p>
        </w:tc>
        <w:tc>
          <w:tcPr>
            <w:tcW w:w="180" w:type="dxa"/>
            <w:vAlign w:val="center"/>
          </w:tcPr>
          <w:p w14:paraId="48FCAB14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03BF3D6" w14:textId="39BA7B8A" w:rsidR="006C72E9" w:rsidRPr="003067AA" w:rsidRDefault="00B2369D" w:rsidP="00387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3FA4" w:rsidRPr="003067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15CC" w:rsidRPr="003067AA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80" w:type="dxa"/>
            <w:vAlign w:val="center"/>
          </w:tcPr>
          <w:p w14:paraId="37061CDA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008DB54F" w14:textId="634FCFA5" w:rsidR="006C72E9" w:rsidRPr="003067AA" w:rsidRDefault="000F7975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16C34" w:rsidRPr="003067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6C72E9" w:rsidRPr="00C20284" w14:paraId="36B46271" w14:textId="77777777" w:rsidTr="006B1CD0">
        <w:trPr>
          <w:cantSplit/>
          <w:trHeight w:hRule="exact" w:val="288"/>
        </w:trPr>
        <w:tc>
          <w:tcPr>
            <w:tcW w:w="3573" w:type="dxa"/>
            <w:vAlign w:val="center"/>
          </w:tcPr>
          <w:p w14:paraId="312CC5B6" w14:textId="77777777" w:rsidR="006C72E9" w:rsidRPr="003067AA" w:rsidRDefault="006C72E9" w:rsidP="00387CAF">
            <w:pPr>
              <w:ind w:left="1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261" w:type="dxa"/>
            <w:vAlign w:val="center"/>
          </w:tcPr>
          <w:p w14:paraId="1DA99FCD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vAlign w:val="center"/>
          </w:tcPr>
          <w:p w14:paraId="0F64364B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86" w:type="dxa"/>
            <w:vAlign w:val="center"/>
          </w:tcPr>
          <w:p w14:paraId="1283A547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5F6859F3" w14:textId="77777777" w:rsidR="006C72E9" w:rsidRPr="003067AA" w:rsidRDefault="006C72E9" w:rsidP="00387CA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  <w:vAlign w:val="center"/>
          </w:tcPr>
          <w:p w14:paraId="414FB238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2974DA3F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vAlign w:val="center"/>
          </w:tcPr>
          <w:p w14:paraId="02E57CCE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38F19D1D" w14:textId="77777777" w:rsidR="006C72E9" w:rsidRPr="003067AA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4" w:type="dxa"/>
            <w:vAlign w:val="center"/>
          </w:tcPr>
          <w:p w14:paraId="282536CF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684610" w:rsidRPr="00C20284" w14:paraId="2ABB802B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41314837" w14:textId="18FE3F3D" w:rsidR="00684610" w:rsidRPr="003067AA" w:rsidRDefault="00684610" w:rsidP="00684610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1" w:type="dxa"/>
            <w:vAlign w:val="center"/>
          </w:tcPr>
          <w:p w14:paraId="1AAC448B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DCE44D0" w14:textId="77777777" w:rsidR="00684610" w:rsidRPr="003067AA" w:rsidRDefault="00684610" w:rsidP="00684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D32C1DE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F44477A" w14:textId="77777777" w:rsidR="00684610" w:rsidRPr="003067AA" w:rsidRDefault="00684610" w:rsidP="0068461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976E763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197B987" w14:textId="77777777" w:rsidR="00684610" w:rsidRPr="003067AA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4B52D7D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59EC5CA" w14:textId="77777777" w:rsidR="00684610" w:rsidRPr="003067AA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2716A4C2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610" w:rsidRPr="00C20284" w14:paraId="3F55656D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7630B55A" w14:textId="07F8272D" w:rsidR="00684610" w:rsidRPr="003067AA" w:rsidRDefault="00684610" w:rsidP="006846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  <w:vAlign w:val="center"/>
          </w:tcPr>
          <w:p w14:paraId="45AA45B1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04064DA" w14:textId="77777777" w:rsidR="00684610" w:rsidRPr="003067AA" w:rsidRDefault="00684610" w:rsidP="00684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169D8F6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4B52012" w14:textId="77777777" w:rsidR="00684610" w:rsidRPr="003067AA" w:rsidRDefault="00684610" w:rsidP="0068461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39C300C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EC3093" w14:textId="77777777" w:rsidR="00684610" w:rsidRPr="003067AA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51046C1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C771B4D" w14:textId="77777777" w:rsidR="00684610" w:rsidRPr="003067AA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605F33DC" w14:textId="77777777" w:rsidR="00684610" w:rsidRPr="003067AA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610" w:rsidRPr="00C20284" w14:paraId="62022F5B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4A20CCA8" w14:textId="61373842" w:rsidR="00684610" w:rsidRPr="003067AA" w:rsidRDefault="00684610" w:rsidP="00684610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  <w:vAlign w:val="center"/>
          </w:tcPr>
          <w:p w14:paraId="67581C80" w14:textId="344977ED" w:rsidR="00684610" w:rsidRPr="003067AA" w:rsidRDefault="00684610" w:rsidP="0068461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  <w:tc>
          <w:tcPr>
            <w:tcW w:w="182" w:type="dxa"/>
            <w:vAlign w:val="center"/>
          </w:tcPr>
          <w:p w14:paraId="3A4A41AD" w14:textId="77777777" w:rsidR="00684610" w:rsidRPr="003067AA" w:rsidRDefault="00684610" w:rsidP="00684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DC66842" w14:textId="3A00A48E" w:rsidR="00684610" w:rsidRPr="003067AA" w:rsidRDefault="00684610" w:rsidP="00684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F9A80B8" w14:textId="77777777" w:rsidR="00684610" w:rsidRPr="003067AA" w:rsidRDefault="00684610" w:rsidP="0068461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548FD64" w14:textId="64E74BC9" w:rsidR="00684610" w:rsidRPr="003067AA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6,802</w:t>
            </w:r>
          </w:p>
        </w:tc>
        <w:tc>
          <w:tcPr>
            <w:tcW w:w="180" w:type="dxa"/>
            <w:vAlign w:val="center"/>
          </w:tcPr>
          <w:p w14:paraId="0C2DCA69" w14:textId="77777777" w:rsidR="00684610" w:rsidRPr="003067AA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3BAD2F8" w14:textId="4FF0F249" w:rsidR="00684610" w:rsidRPr="003067AA" w:rsidRDefault="00684610" w:rsidP="0068461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6,328</w:t>
            </w:r>
          </w:p>
        </w:tc>
        <w:tc>
          <w:tcPr>
            <w:tcW w:w="180" w:type="dxa"/>
            <w:vAlign w:val="center"/>
          </w:tcPr>
          <w:p w14:paraId="413C501B" w14:textId="77777777" w:rsidR="00684610" w:rsidRPr="003067AA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41D9F7BF" w14:textId="30BB11C6" w:rsidR="00684610" w:rsidRPr="003067AA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</w:tr>
    </w:tbl>
    <w:p w14:paraId="08DF8F27" w14:textId="77777777" w:rsidR="006C72E9" w:rsidRPr="006B1CD0" w:rsidRDefault="006C72E9" w:rsidP="006C72E9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sz w:val="24"/>
          <w:szCs w:val="24"/>
        </w:rPr>
      </w:pPr>
    </w:p>
    <w:p w14:paraId="03837D86" w14:textId="29FCC448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Pr="003067AA">
        <w:rPr>
          <w:rFonts w:asciiTheme="majorBidi" w:hAnsiTheme="majorBidi" w:cstheme="majorBidi"/>
          <w:sz w:val="30"/>
          <w:szCs w:val="30"/>
        </w:rPr>
        <w:t xml:space="preserve">2 </w:t>
      </w:r>
      <w:r w:rsidRPr="003067AA">
        <w:rPr>
          <w:rFonts w:asciiTheme="majorBidi" w:hAnsiTheme="majorBidi" w:cstheme="majorBidi"/>
          <w:sz w:val="30"/>
          <w:szCs w:val="30"/>
          <w:cs/>
        </w:rPr>
        <w:t>คือ</w:t>
      </w:r>
      <w:r w:rsidR="003469DC"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6673338D" w14:textId="77777777" w:rsidR="006C72E9" w:rsidRPr="006B1CD0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C8D991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สินทรัพย์ชีวภาพที่ถูกจัดอยู่ในระดับ </w:t>
      </w:r>
      <w:r w:rsidRPr="003067AA">
        <w:rPr>
          <w:rFonts w:asciiTheme="majorBidi" w:hAnsiTheme="majorBidi" w:cstheme="majorBidi"/>
          <w:sz w:val="30"/>
          <w:szCs w:val="30"/>
        </w:rPr>
        <w:t xml:space="preserve">3 </w:t>
      </w:r>
      <w:r w:rsidRPr="003067AA">
        <w:rPr>
          <w:rFonts w:asciiTheme="majorBidi" w:hAnsiTheme="majorBidi" w:cstheme="majorBidi"/>
          <w:sz w:val="30"/>
          <w:szCs w:val="30"/>
          <w:cs/>
        </w:rPr>
        <w:t>แสดงในตารางดังต่อไปนี้</w:t>
      </w:r>
    </w:p>
    <w:p w14:paraId="0F35E9C9" w14:textId="77777777" w:rsidR="006C72E9" w:rsidRPr="006B1CD0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1440"/>
        <w:gridCol w:w="270"/>
        <w:gridCol w:w="3420"/>
        <w:gridCol w:w="270"/>
        <w:gridCol w:w="3870"/>
      </w:tblGrid>
      <w:tr w:rsidR="006C72E9" w:rsidRPr="00C20284" w14:paraId="50E16B04" w14:textId="77777777" w:rsidTr="00963D0D">
        <w:trPr>
          <w:tblHeader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77F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A44540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89DE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70" w:type="dxa"/>
            <w:shd w:val="clear" w:color="auto" w:fill="auto"/>
          </w:tcPr>
          <w:p w14:paraId="14AFAA4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5029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6C72E9" w:rsidRPr="00C20284" w14:paraId="0D280D68" w14:textId="77777777" w:rsidTr="00963D0D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D3649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  <w:p w14:paraId="32C6395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93763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14:paraId="292BA048" w14:textId="0225C801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ราคาที่อ้างอิงราคาตลาด ณ วันที่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1DD5"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09B0C4E6" w14:textId="3003E048" w:rsidR="006C72E9" w:rsidRPr="003067AA" w:rsidRDefault="006C72E9" w:rsidP="00387CAF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ลูกสุกร ราคา </w:t>
            </w:r>
            <w:r w:rsidR="00A26DCA" w:rsidRPr="003067AA">
              <w:rPr>
                <w:rFonts w:asciiTheme="majorBidi" w:hAnsiTheme="majorBidi" w:cstheme="majorBidi"/>
                <w:sz w:val="30"/>
                <w:szCs w:val="30"/>
              </w:rPr>
              <w:t>2,490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ต่อตัว</w:t>
            </w:r>
          </w:p>
          <w:p w14:paraId="53DFA9C7" w14:textId="09648AA2" w:rsidR="006C72E9" w:rsidRPr="00963D0D" w:rsidRDefault="006C72E9" w:rsidP="00963D0D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สุกรหย่านมราคา </w:t>
            </w:r>
            <w:r w:rsidR="00A26DCA" w:rsidRPr="003067AA">
              <w:rPr>
                <w:rFonts w:asciiTheme="majorBidi" w:hAnsiTheme="majorBidi" w:cstheme="majorBidi"/>
                <w:sz w:val="30"/>
                <w:szCs w:val="30"/>
              </w:rPr>
              <w:t>2,490</w:t>
            </w:r>
            <w:r w:rsidR="00A81DD5"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Pr="00963D0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ต่อตัว</w:t>
            </w:r>
          </w:p>
          <w:p w14:paraId="46810A04" w14:textId="3C5F4BFF" w:rsidR="006C72E9" w:rsidRPr="003067AA" w:rsidRDefault="006C72E9" w:rsidP="00387CAF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สุกรขุนราคา </w:t>
            </w:r>
            <w:r w:rsidR="00A26DCA" w:rsidRPr="003067AA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A81DD5"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0971EF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0971EF"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84 </w:t>
            </w:r>
            <w:r w:rsidR="000971EF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3D0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ต่อกิโลกรัม</w:t>
            </w:r>
          </w:p>
          <w:p w14:paraId="5F6A034F" w14:textId="2EF351E0" w:rsidR="006C72E9" w:rsidRPr="003067AA" w:rsidRDefault="006C72E9" w:rsidP="00387CAF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สุกรแม่พันธุ์ราคา </w:t>
            </w:r>
            <w:r w:rsidR="00857C65" w:rsidRPr="003067AA">
              <w:rPr>
                <w:rFonts w:asciiTheme="majorBidi" w:hAnsiTheme="majorBidi" w:cstheme="majorBidi"/>
                <w:sz w:val="30"/>
                <w:szCs w:val="30"/>
              </w:rPr>
              <w:t>14,546</w:t>
            </w:r>
            <w:r w:rsidR="00A81DD5"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963D0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857C65" w:rsidRPr="003067AA">
              <w:rPr>
                <w:rFonts w:asciiTheme="majorBidi" w:hAnsiTheme="majorBidi" w:cstheme="majorBidi"/>
                <w:sz w:val="30"/>
                <w:szCs w:val="30"/>
              </w:rPr>
              <w:t>20,237</w:t>
            </w:r>
            <w:r w:rsidR="00A81DD5"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ต่อตัว</w:t>
            </w:r>
          </w:p>
        </w:tc>
        <w:tc>
          <w:tcPr>
            <w:tcW w:w="270" w:type="dxa"/>
            <w:shd w:val="clear" w:color="auto" w:fill="auto"/>
          </w:tcPr>
          <w:p w14:paraId="010DCEF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14:paraId="09C95E01" w14:textId="7B4ED536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หากราคาตลาด ณ วันที่ในรายงานสูงขึ้น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ลดลงไปจากเดิมใน</w:t>
            </w:r>
            <w:r w:rsidRPr="003067A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อัตราร้อยล</w:t>
            </w:r>
            <w:r w:rsidRPr="003067A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ะ</w:t>
            </w:r>
            <w:r w:rsidRPr="003067AA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 xml:space="preserve"> </w:t>
            </w:r>
            <w:r w:rsidR="00A17EC7" w:rsidRPr="003067A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3067A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มูลค่ายุติธรรม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ของสินทรัพย์ชีวภาพที่ประมาณการไว้จะเพิ่มขึ้น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ลดลงเป็นจำนวนเงิน </w:t>
            </w:r>
            <w:r w:rsidR="00857C65" w:rsidRPr="003067AA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  <w:r w:rsidR="00A81DD5"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</w:tr>
    </w:tbl>
    <w:p w14:paraId="549700DF" w14:textId="77777777" w:rsidR="006C72E9" w:rsidRPr="003067AA" w:rsidRDefault="006C72E9" w:rsidP="006C72E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009420B" w14:textId="141EC532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สินทรัพย์ชีวภาพจัดทำโดยฝ่ายการเงินและฝ่ายการจัดการของกลุ่มบริษัทอย่างเป็นระบบ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ทั้งนี้การวัดมูลค่ายุติธรรมแต่ละระดับอ้างอิงข้อมูลจากตลาดซื้อขายสุกรในแต่ละประเทศ โดยมูลค่ายุติธรรมของสุกรถูกกำหนดจากราคาตลาดต่อตัวหรือต่อน้ำหนักของสุกร </w:t>
      </w:r>
    </w:p>
    <w:p w14:paraId="3E3765A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Theme="majorBidi" w:eastAsia="Book Antiqua" w:hAnsiTheme="majorBidi" w:cstheme="majorBidi"/>
          <w:sz w:val="30"/>
          <w:szCs w:val="30"/>
        </w:rPr>
      </w:pPr>
    </w:p>
    <w:p w14:paraId="6E449B33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เงินลงทุนในบริษัทย่อย</w:t>
      </w:r>
    </w:p>
    <w:p w14:paraId="5902EF4F" w14:textId="77777777" w:rsidR="006C72E9" w:rsidRPr="003067AA" w:rsidRDefault="006C72E9" w:rsidP="006C72E9">
      <w:pPr>
        <w:rPr>
          <w:rFonts w:asciiTheme="majorBidi" w:hAnsiTheme="majorBidi" w:cstheme="majorBidi"/>
          <w:sz w:val="30"/>
          <w:szCs w:val="30"/>
          <w:lang w:bidi="ar-SA"/>
        </w:rPr>
      </w:pPr>
    </w:p>
    <w:p w14:paraId="60A3863C" w14:textId="77777777" w:rsidR="006C72E9" w:rsidRPr="003067AA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  <w:cs/>
        </w:rPr>
      </w:pPr>
      <w:r w:rsidRPr="003067AA">
        <w:rPr>
          <w:rFonts w:asciiTheme="majorBidi" w:eastAsia="Book Antiqua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3067AA">
        <w:rPr>
          <w:rFonts w:asciiTheme="majorBidi" w:eastAsia="Book Antiqua" w:hAnsiTheme="majorBidi" w:cstheme="majorBidi"/>
          <w:sz w:val="30"/>
          <w:szCs w:val="30"/>
        </w:rPr>
        <w:t>31</w:t>
      </w:r>
      <w:r w:rsidRPr="003067AA">
        <w:rPr>
          <w:rFonts w:asciiTheme="majorBidi" w:eastAsia="Book Antiqua" w:hAnsiTheme="majorBidi" w:cstheme="majorBidi"/>
          <w:sz w:val="30"/>
          <w:szCs w:val="30"/>
          <w:cs/>
        </w:rPr>
        <w:t xml:space="preserve"> ธันวาคม มีดังนี้</w:t>
      </w:r>
    </w:p>
    <w:p w14:paraId="7C619225" w14:textId="77777777" w:rsidR="006C72E9" w:rsidRPr="003067AA" w:rsidRDefault="006C72E9" w:rsidP="006C72E9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62"/>
      </w:tblGrid>
      <w:tr w:rsidR="006C72E9" w:rsidRPr="00CA54F9" w14:paraId="1794567D" w14:textId="77777777" w:rsidTr="00387CAF">
        <w:trPr>
          <w:trHeight w:val="20"/>
        </w:trPr>
        <w:tc>
          <w:tcPr>
            <w:tcW w:w="4248" w:type="dxa"/>
          </w:tcPr>
          <w:p w14:paraId="46309A4A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19BE4AB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A06184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7C9E64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8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6C72E9" w:rsidRPr="00CA54F9" w14:paraId="08627842" w14:textId="77777777" w:rsidTr="00387CAF">
        <w:trPr>
          <w:trHeight w:val="20"/>
        </w:trPr>
        <w:tc>
          <w:tcPr>
            <w:tcW w:w="4248" w:type="dxa"/>
          </w:tcPr>
          <w:p w14:paraId="30C6B67A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2534195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07D41C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4A610DFD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A54F9" w14:paraId="3C510442" w14:textId="77777777" w:rsidTr="00387CAF">
        <w:trPr>
          <w:trHeight w:val="20"/>
        </w:trPr>
        <w:tc>
          <w:tcPr>
            <w:tcW w:w="4248" w:type="dxa"/>
          </w:tcPr>
          <w:p w14:paraId="44AC2B2E" w14:textId="77777777" w:rsidR="006C72E9" w:rsidRPr="003067AA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016E30" w14:textId="46C16BC4" w:rsidR="006C72E9" w:rsidRPr="003067AA" w:rsidRDefault="00684610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ECDF2E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3AED50" w14:textId="11DB2D6D" w:rsidR="006C72E9" w:rsidRPr="003067AA" w:rsidRDefault="00684610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2592"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AEC472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B30D99" w14:textId="7476A036" w:rsidR="006C72E9" w:rsidRPr="003067AA" w:rsidRDefault="00684610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1DA2A7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CF5C9F1" w14:textId="5C99AA7D" w:rsidR="006C72E9" w:rsidRPr="003067AA" w:rsidRDefault="00684610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A54F9" w14:paraId="1C5E1255" w14:textId="77777777" w:rsidTr="00387CAF">
        <w:trPr>
          <w:trHeight w:val="20"/>
        </w:trPr>
        <w:tc>
          <w:tcPr>
            <w:tcW w:w="4248" w:type="dxa"/>
          </w:tcPr>
          <w:p w14:paraId="0B1D2C6D" w14:textId="77777777" w:rsidR="006C72E9" w:rsidRPr="003067AA" w:rsidRDefault="006C72E9" w:rsidP="00387CAF">
            <w:pPr>
              <w:tabs>
                <w:tab w:val="left" w:pos="2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3DF9E8" w14:textId="77777777" w:rsidR="006C72E9" w:rsidRPr="003067AA" w:rsidRDefault="006C72E9" w:rsidP="00387CAF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A92ED8" w14:textId="77777777" w:rsidR="006C72E9" w:rsidRPr="003067AA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76EE28" w14:textId="77777777" w:rsidR="006C72E9" w:rsidRPr="003067AA" w:rsidRDefault="006C72E9" w:rsidP="00387CAF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9B5EA1" w14:textId="77777777" w:rsidR="006C72E9" w:rsidRPr="003067AA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8A281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31FABD" w14:textId="77777777" w:rsidR="006C72E9" w:rsidRPr="003067AA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16CF776" w14:textId="77777777" w:rsidR="006C72E9" w:rsidRPr="003067AA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14E4" w:rsidRPr="00CA54F9" w14:paraId="20A338DB" w14:textId="77777777" w:rsidTr="00387CAF">
        <w:trPr>
          <w:trHeight w:val="20"/>
        </w:trPr>
        <w:tc>
          <w:tcPr>
            <w:tcW w:w="4248" w:type="dxa"/>
          </w:tcPr>
          <w:p w14:paraId="5FF1FDA6" w14:textId="77777777" w:rsidR="00DB14E4" w:rsidRPr="003067AA" w:rsidRDefault="00DB14E4" w:rsidP="00DB14E4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19CC10A" w14:textId="3ADD3BB3" w:rsidR="00DB14E4" w:rsidRPr="003067AA" w:rsidRDefault="00DB14E4" w:rsidP="00DB14E4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A68083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D004C" w14:textId="77777777" w:rsidR="00DB14E4" w:rsidRPr="003067AA" w:rsidRDefault="00DB14E4" w:rsidP="00DB14E4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215439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90F36" w14:textId="521C4DBE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228,979</w:t>
            </w:r>
          </w:p>
        </w:tc>
        <w:tc>
          <w:tcPr>
            <w:tcW w:w="270" w:type="dxa"/>
          </w:tcPr>
          <w:p w14:paraId="62B951DF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86CE3F" w14:textId="109B0AFA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227,368</w:t>
            </w:r>
          </w:p>
        </w:tc>
      </w:tr>
      <w:tr w:rsidR="00DB14E4" w:rsidRPr="00CA54F9" w14:paraId="0985D661" w14:textId="77777777" w:rsidTr="00387CAF">
        <w:trPr>
          <w:trHeight w:val="20"/>
        </w:trPr>
        <w:tc>
          <w:tcPr>
            <w:tcW w:w="4248" w:type="dxa"/>
          </w:tcPr>
          <w:p w14:paraId="30C8E7AD" w14:textId="77777777" w:rsidR="00DB14E4" w:rsidRPr="003067AA" w:rsidRDefault="00DB14E4" w:rsidP="00DB14E4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80" w:type="dxa"/>
          </w:tcPr>
          <w:p w14:paraId="266CA194" w14:textId="54481D97" w:rsidR="00DB14E4" w:rsidRPr="003067AA" w:rsidRDefault="00DB14E4" w:rsidP="00DB14E4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7F7A6A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81192" w14:textId="77777777" w:rsidR="00DB14E4" w:rsidRPr="003067AA" w:rsidRDefault="00DB14E4" w:rsidP="00DB14E4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16D871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A4F0D" w14:textId="2334FEE9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FF0">
              <w:rPr>
                <w:rFonts w:asciiTheme="majorBidi" w:hAnsiTheme="majorBidi" w:cstheme="majorBidi"/>
                <w:sz w:val="30"/>
                <w:szCs w:val="30"/>
              </w:rPr>
              <w:t>23,022</w:t>
            </w:r>
          </w:p>
        </w:tc>
        <w:tc>
          <w:tcPr>
            <w:tcW w:w="270" w:type="dxa"/>
          </w:tcPr>
          <w:p w14:paraId="6A37840E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D20139" w14:textId="63F2598E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1,645</w:t>
            </w:r>
          </w:p>
        </w:tc>
      </w:tr>
      <w:tr w:rsidR="00DB14E4" w:rsidRPr="00CA54F9" w14:paraId="36D02AE8" w14:textId="77777777" w:rsidTr="00387CAF">
        <w:trPr>
          <w:trHeight w:val="20"/>
        </w:trPr>
        <w:tc>
          <w:tcPr>
            <w:tcW w:w="4248" w:type="dxa"/>
          </w:tcPr>
          <w:p w14:paraId="6E7E05A7" w14:textId="77777777" w:rsidR="00DB14E4" w:rsidRPr="003067AA" w:rsidRDefault="00DB14E4" w:rsidP="00DB14E4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080" w:type="dxa"/>
          </w:tcPr>
          <w:p w14:paraId="73ABBD45" w14:textId="6DA40258" w:rsidR="00DB14E4" w:rsidRPr="003067AA" w:rsidRDefault="00DB14E4" w:rsidP="00DB14E4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88E599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CD6DB" w14:textId="77777777" w:rsidR="00DB14E4" w:rsidRPr="003067AA" w:rsidRDefault="00DB14E4" w:rsidP="00DB14E4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2B52D9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606A7" w14:textId="09EB22E6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(3,600)</w:t>
            </w:r>
          </w:p>
        </w:tc>
        <w:tc>
          <w:tcPr>
            <w:tcW w:w="270" w:type="dxa"/>
          </w:tcPr>
          <w:p w14:paraId="1C0A1ADF" w14:textId="77777777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B5AD8F" w14:textId="585C8C1B" w:rsidR="00DB14E4" w:rsidRPr="003067AA" w:rsidRDefault="00DB14E4" w:rsidP="00DB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FD56EE" w:rsidRPr="00CA54F9" w14:paraId="6C2D7A52" w14:textId="77777777" w:rsidTr="00387CAF">
        <w:trPr>
          <w:trHeight w:val="20"/>
        </w:trPr>
        <w:tc>
          <w:tcPr>
            <w:tcW w:w="4248" w:type="dxa"/>
          </w:tcPr>
          <w:p w14:paraId="12F81987" w14:textId="3AD9061F" w:rsidR="00FD56EE" w:rsidRPr="003067AA" w:rsidRDefault="00FD56EE" w:rsidP="00FD56EE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52F819EC" w14:textId="4C37D4C6" w:rsidR="00FD56EE" w:rsidRPr="003067AA" w:rsidRDefault="00FD56EE" w:rsidP="00FD56EE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075053" w14:textId="77777777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12E9C" w14:textId="14EA7C49" w:rsidR="00FD56EE" w:rsidRPr="003067AA" w:rsidRDefault="00FD56EE" w:rsidP="00FD56EE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85E1D3" w14:textId="77777777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53C9D" w14:textId="6413828D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(7,172)</w:t>
            </w:r>
          </w:p>
        </w:tc>
        <w:tc>
          <w:tcPr>
            <w:tcW w:w="270" w:type="dxa"/>
          </w:tcPr>
          <w:p w14:paraId="0863082A" w14:textId="77777777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3CDE6A" w14:textId="5B2C3034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6EE" w:rsidRPr="00CA54F9" w14:paraId="1B0BA339" w14:textId="77777777" w:rsidTr="00387CAF">
        <w:trPr>
          <w:trHeight w:val="20"/>
        </w:trPr>
        <w:tc>
          <w:tcPr>
            <w:tcW w:w="4248" w:type="dxa"/>
          </w:tcPr>
          <w:p w14:paraId="71246B84" w14:textId="77777777" w:rsidR="00FD56EE" w:rsidRPr="003067AA" w:rsidRDefault="00FD56EE" w:rsidP="00FD56EE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3D9061" w14:textId="7D306B99" w:rsidR="00FD56EE" w:rsidRPr="003067AA" w:rsidRDefault="00FD56EE" w:rsidP="00FD56EE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D8A297" w14:textId="77777777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27463" w14:textId="77777777" w:rsidR="00FD56EE" w:rsidRPr="003067AA" w:rsidRDefault="00FD56EE" w:rsidP="00FD56EE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97EBA2" w14:textId="77777777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76E62" w14:textId="52B85ACD" w:rsidR="00FD56EE" w:rsidRPr="003067AA" w:rsidRDefault="00FD56EE" w:rsidP="00FD56EE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241,229</w:t>
            </w:r>
          </w:p>
        </w:tc>
        <w:tc>
          <w:tcPr>
            <w:tcW w:w="270" w:type="dxa"/>
          </w:tcPr>
          <w:p w14:paraId="089278DA" w14:textId="77777777" w:rsidR="00FD56EE" w:rsidRPr="003067AA" w:rsidRDefault="00FD56EE" w:rsidP="00FD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632EF1A" w14:textId="5A26E84D" w:rsidR="00FD56EE" w:rsidRPr="003067AA" w:rsidRDefault="00FD56EE" w:rsidP="00FD56EE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228,979</w:t>
            </w:r>
          </w:p>
        </w:tc>
      </w:tr>
    </w:tbl>
    <w:p w14:paraId="1FDB32B9" w14:textId="77777777" w:rsidR="008420CD" w:rsidRDefault="008420CD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FA813D" w14:textId="77777777" w:rsidR="00990F44" w:rsidRPr="003067AA" w:rsidRDefault="006F5CFF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ในระหว่างปี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BC71C1"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5A76A9F8" w14:textId="77777777" w:rsidR="00990F44" w:rsidRPr="003067AA" w:rsidRDefault="00990F44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DA1BDDC" w14:textId="77777777" w:rsidR="007B6AB9" w:rsidRPr="003067AA" w:rsidRDefault="00BC71C1" w:rsidP="007B6AB9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บริษัทเพิ่มทุนใน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C.P. Foods International Limited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ซึ่งเป็นบริษัทย่อยที่บริษัทถือหุ้นทางตรงในสัดส่วนร้อยละ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100.00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>213</w:t>
      </w:r>
      <w:r w:rsidR="00FA7D80" w:rsidRPr="003067AA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600,000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เป็นจำนวนเงิน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7,171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โดยชำระค่าหุ้นดังกล่าวด้วยการ</w:t>
      </w:r>
      <w:r w:rsidR="004530DD" w:rsidRPr="003067AA">
        <w:rPr>
          <w:rFonts w:asciiTheme="majorBidi" w:hAnsiTheme="majorBidi" w:cstheme="majorBidi"/>
          <w:spacing w:val="-2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หักลบกลบหนี้กับเงินปันผลรับจาก </w:t>
      </w:r>
      <w:r w:rsidR="00C7760A" w:rsidRPr="003067AA">
        <w:rPr>
          <w:rFonts w:asciiTheme="majorBidi" w:hAnsiTheme="majorBidi" w:cstheme="majorBidi"/>
          <w:sz w:val="30"/>
          <w:szCs w:val="30"/>
        </w:rPr>
        <w:t>CPF Investment Limited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15DE" w:rsidRPr="003067AA">
        <w:rPr>
          <w:rFonts w:asciiTheme="majorBidi" w:hAnsiTheme="majorBidi" w:cstheme="majorBidi"/>
          <w:sz w:val="30"/>
          <w:szCs w:val="30"/>
        </w:rPr>
        <w:t>(“</w:t>
      </w:r>
      <w:r w:rsidRPr="003067AA">
        <w:rPr>
          <w:rFonts w:asciiTheme="majorBidi" w:hAnsiTheme="majorBidi" w:cstheme="majorBidi"/>
          <w:sz w:val="30"/>
          <w:szCs w:val="30"/>
        </w:rPr>
        <w:t>CPFI</w:t>
      </w:r>
      <w:r w:rsidR="007515DE" w:rsidRPr="003067AA">
        <w:rPr>
          <w:rFonts w:asciiTheme="majorBidi" w:hAnsiTheme="majorBidi" w:cstheme="majorBidi"/>
          <w:sz w:val="30"/>
          <w:szCs w:val="30"/>
        </w:rPr>
        <w:t>”)</w:t>
      </w:r>
    </w:p>
    <w:p w14:paraId="1473685E" w14:textId="77777777" w:rsidR="00B94739" w:rsidRPr="003067AA" w:rsidRDefault="00B94739" w:rsidP="007B6AB9">
      <w:pPr>
        <w:pStyle w:val="ListParagraph"/>
        <w:ind w:left="108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F4C3B0F" w14:textId="3743261F" w:rsidR="007B6AB9" w:rsidRPr="003067AA" w:rsidRDefault="008D1ECE" w:rsidP="007B6AB9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ทำสัญญาซื้อหุ้นสามัญของ</w:t>
      </w:r>
      <w:r w:rsidRPr="003067AA">
        <w:rPr>
          <w:rFonts w:asciiTheme="majorBidi" w:hAnsiTheme="majorBidi" w:cstheme="majorBidi" w:hint="cs"/>
          <w:cs/>
        </w:rPr>
        <w:t xml:space="preserve"> </w:t>
      </w:r>
      <w:r w:rsidR="00A3604B" w:rsidRPr="007B6AB9">
        <w:rPr>
          <w:rFonts w:asciiTheme="majorBidi" w:hAnsiTheme="majorBidi"/>
          <w:spacing w:val="-2"/>
          <w:sz w:val="30"/>
          <w:szCs w:val="30"/>
        </w:rPr>
        <w:t>Charoen Pokphand Enterprise (Taiwan) Co., Ltd.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117F0" w:rsidRPr="007B6AB9">
        <w:rPr>
          <w:rFonts w:asciiTheme="majorBidi" w:hAnsiTheme="majorBidi"/>
          <w:spacing w:val="-2"/>
          <w:sz w:val="30"/>
          <w:szCs w:val="30"/>
        </w:rPr>
        <w:t>(“</w:t>
      </w:r>
      <w:r w:rsidRPr="007B6AB9">
        <w:rPr>
          <w:rFonts w:asciiTheme="majorBidi" w:hAnsiTheme="majorBidi"/>
          <w:spacing w:val="-2"/>
          <w:sz w:val="30"/>
          <w:szCs w:val="30"/>
        </w:rPr>
        <w:t>CPE</w:t>
      </w:r>
      <w:r w:rsidR="00C117F0" w:rsidRPr="007B6AB9">
        <w:rPr>
          <w:rFonts w:asciiTheme="majorBidi" w:hAnsiTheme="majorBidi"/>
          <w:spacing w:val="-2"/>
          <w:sz w:val="30"/>
          <w:szCs w:val="30"/>
        </w:rPr>
        <w:t>”)</w:t>
      </w:r>
      <w:r w:rsidR="00983C45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Pr="007B6AB9">
        <w:rPr>
          <w:rFonts w:asciiTheme="majorBidi" w:hAnsiTheme="majorBidi"/>
          <w:spacing w:val="-4"/>
          <w:sz w:val="30"/>
          <w:szCs w:val="30"/>
        </w:rPr>
        <w:t>49,267,115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หุ้น จำนวนเงิน</w:t>
      </w:r>
      <w:r w:rsidRPr="007B6AB9">
        <w:rPr>
          <w:rFonts w:asciiTheme="majorBidi" w:hAnsiTheme="majorBidi"/>
          <w:spacing w:val="-4"/>
          <w:sz w:val="30"/>
          <w:szCs w:val="30"/>
        </w:rPr>
        <w:t xml:space="preserve"> 135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 หรือเทียบเท่าประมาณ</w:t>
      </w:r>
      <w:r w:rsidRPr="007B6AB9">
        <w:rPr>
          <w:rFonts w:asciiTheme="majorBidi" w:hAnsiTheme="majorBidi"/>
          <w:spacing w:val="-4"/>
          <w:sz w:val="30"/>
          <w:szCs w:val="30"/>
        </w:rPr>
        <w:t xml:space="preserve"> 4,815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7B6AB9">
        <w:rPr>
          <w:rFonts w:asciiTheme="majorBidi" w:hAnsiTheme="majorBidi"/>
          <w:spacing w:val="-4"/>
          <w:sz w:val="30"/>
          <w:szCs w:val="30"/>
        </w:rPr>
        <w:t xml:space="preserve"> Ta Chung </w:t>
      </w:r>
      <w:r w:rsidR="00C117F0" w:rsidRPr="007B6AB9">
        <w:rPr>
          <w:rFonts w:asciiTheme="majorBidi" w:hAnsiTheme="majorBidi"/>
          <w:spacing w:val="-4"/>
          <w:sz w:val="30"/>
          <w:szCs w:val="30"/>
        </w:rPr>
        <w:t>Investment Co., Ltd. (“</w:t>
      </w:r>
      <w:r w:rsidRPr="007B6AB9">
        <w:rPr>
          <w:rFonts w:asciiTheme="majorBidi" w:hAnsiTheme="majorBidi"/>
          <w:spacing w:val="-2"/>
          <w:sz w:val="30"/>
          <w:szCs w:val="30"/>
        </w:rPr>
        <w:t>Ta Chung</w:t>
      </w:r>
      <w:r w:rsidR="00C117F0" w:rsidRPr="007B6AB9">
        <w:rPr>
          <w:rFonts w:asciiTheme="majorBidi" w:hAnsiTheme="majorBidi"/>
          <w:spacing w:val="-2"/>
          <w:sz w:val="30"/>
          <w:szCs w:val="30"/>
        </w:rPr>
        <w:t>”)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เป็นจำนวน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B6AB9">
        <w:rPr>
          <w:rFonts w:asciiTheme="majorBidi" w:hAnsiTheme="majorBidi"/>
          <w:spacing w:val="-2"/>
          <w:sz w:val="30"/>
          <w:szCs w:val="30"/>
        </w:rPr>
        <w:t>10,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000</w:t>
      </w:r>
      <w:r w:rsidRPr="007B6AB9">
        <w:rPr>
          <w:rFonts w:asciiTheme="majorBidi" w:hAnsiTheme="majorBidi"/>
          <w:spacing w:val="-2"/>
          <w:sz w:val="30"/>
          <w:szCs w:val="30"/>
        </w:rPr>
        <w:t>,000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หุ้น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จำนวนเงิน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34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1,222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Pr="007B6AB9">
        <w:rPr>
          <w:rFonts w:asciiTheme="majorBidi" w:hAnsiTheme="majorBidi"/>
          <w:spacing w:val="-2"/>
          <w:sz w:val="30"/>
          <w:szCs w:val="30"/>
        </w:rPr>
        <w:t>Chun Ta</w:t>
      </w:r>
      <w:r w:rsidRPr="007B6AB9">
        <w:rPr>
          <w:rFonts w:asciiTheme="majorBidi" w:hAnsiTheme="majorBidi" w:hint="cs"/>
          <w:spacing w:val="-2"/>
          <w:sz w:val="30"/>
          <w:szCs w:val="30"/>
        </w:rPr>
        <w:t xml:space="preserve"> </w:t>
      </w:r>
      <w:r w:rsidR="00C117F0" w:rsidRPr="007B6AB9">
        <w:rPr>
          <w:rFonts w:asciiTheme="majorBidi" w:hAnsiTheme="majorBidi"/>
          <w:spacing w:val="-2"/>
          <w:sz w:val="30"/>
          <w:szCs w:val="30"/>
        </w:rPr>
        <w:t>Investment Co., Ltd. (“</w:t>
      </w:r>
      <w:r w:rsidRPr="007B6AB9">
        <w:rPr>
          <w:rFonts w:asciiTheme="majorBidi" w:hAnsiTheme="majorBidi"/>
          <w:spacing w:val="-2"/>
          <w:sz w:val="30"/>
          <w:szCs w:val="30"/>
        </w:rPr>
        <w:t>Chun Ta</w:t>
      </w:r>
      <w:r w:rsidR="00C117F0" w:rsidRPr="007B6AB9">
        <w:rPr>
          <w:rFonts w:asciiTheme="majorBidi" w:hAnsiTheme="majorBidi"/>
          <w:spacing w:val="-2"/>
          <w:sz w:val="30"/>
          <w:szCs w:val="30"/>
        </w:rPr>
        <w:t>”)</w:t>
      </w:r>
      <w:r w:rsidRPr="007B6AB9">
        <w:rPr>
          <w:rFonts w:asciiTheme="majorBidi" w:hAnsiTheme="majorBidi" w:hint="cs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เป็นจำนวน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B6AB9">
        <w:rPr>
          <w:rFonts w:asciiTheme="majorBidi" w:hAnsiTheme="majorBidi"/>
          <w:spacing w:val="-2"/>
          <w:sz w:val="30"/>
          <w:szCs w:val="30"/>
        </w:rPr>
        <w:t>5,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000</w:t>
      </w:r>
      <w:r w:rsidRPr="007B6AB9">
        <w:rPr>
          <w:rFonts w:asciiTheme="majorBidi" w:hAnsiTheme="majorBidi"/>
          <w:spacing w:val="-2"/>
          <w:sz w:val="30"/>
          <w:szCs w:val="30"/>
        </w:rPr>
        <w:t>,000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หุ้น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จำนวนเงิน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42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1,473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จาก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CPFI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โดยชำระค่าหุ้นดังกล่าวด้วยการหักลบกลบหนี้กับเงินปันผลรับจาก</w:t>
      </w:r>
      <w:r w:rsidRPr="007B6AB9">
        <w:rPr>
          <w:rFonts w:asciiTheme="majorBidi" w:hAnsiTheme="majorBidi"/>
          <w:spacing w:val="-2"/>
          <w:sz w:val="30"/>
          <w:szCs w:val="30"/>
        </w:rPr>
        <w:t xml:space="preserve"> CPFI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เป็นจำนวนเงินรวม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B6AB9">
        <w:rPr>
          <w:rFonts w:asciiTheme="majorBidi" w:hAnsiTheme="majorBidi"/>
          <w:spacing w:val="-2"/>
          <w:sz w:val="30"/>
          <w:szCs w:val="30"/>
        </w:rPr>
        <w:t>211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B6AB9">
        <w:rPr>
          <w:rFonts w:asciiTheme="majorBidi" w:hAnsiTheme="majorBidi"/>
          <w:spacing w:val="-2"/>
          <w:sz w:val="30"/>
          <w:szCs w:val="30"/>
        </w:rPr>
        <w:t>7,</w:t>
      </w:r>
      <w:r w:rsidR="006C58E4" w:rsidRPr="007B6AB9">
        <w:rPr>
          <w:rFonts w:asciiTheme="majorBidi" w:hAnsiTheme="majorBidi"/>
          <w:spacing w:val="-2"/>
          <w:sz w:val="30"/>
          <w:szCs w:val="30"/>
        </w:rPr>
        <w:t>510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1C741367" w14:textId="77777777" w:rsidR="007B6AB9" w:rsidRPr="003067AA" w:rsidRDefault="007B6AB9" w:rsidP="007B6AB9">
      <w:pPr>
        <w:pStyle w:val="ListParagraph"/>
        <w:ind w:left="108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33FD4ED" w14:textId="522080E7" w:rsidR="00E80E35" w:rsidRPr="00E80E35" w:rsidRDefault="00DB47D2" w:rsidP="007B6AB9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3067AA"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</w:t>
      </w:r>
      <w:r w:rsidR="00DE5E59" w:rsidRPr="003067A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พิ่มทุนใน </w:t>
      </w:r>
      <w:r w:rsidRPr="007B6AB9">
        <w:rPr>
          <w:rFonts w:asciiTheme="majorBidi" w:hAnsiTheme="majorBidi"/>
          <w:sz w:val="30"/>
          <w:szCs w:val="30"/>
        </w:rPr>
        <w:t>CP</w:t>
      </w:r>
      <w:r w:rsidR="00E543B4" w:rsidRPr="007B6AB9">
        <w:rPr>
          <w:rFonts w:asciiTheme="majorBidi" w:hAnsiTheme="majorBidi"/>
          <w:sz w:val="30"/>
          <w:szCs w:val="30"/>
        </w:rPr>
        <w:t>F Poland S.A.</w:t>
      </w:r>
      <w:r w:rsidR="00CD78B8" w:rsidRPr="007B6AB9">
        <w:rPr>
          <w:rFonts w:asciiTheme="majorBidi" w:hAnsiTheme="majorBidi"/>
          <w:sz w:val="30"/>
          <w:szCs w:val="30"/>
        </w:rPr>
        <w:t xml:space="preserve"> </w:t>
      </w:r>
      <w:r w:rsidR="00E543B4" w:rsidRPr="007B6AB9">
        <w:rPr>
          <w:rFonts w:asciiTheme="majorBidi" w:hAnsiTheme="majorBidi"/>
          <w:sz w:val="30"/>
          <w:szCs w:val="30"/>
        </w:rPr>
        <w:t>(“</w:t>
      </w:r>
      <w:r w:rsidR="00E2346A" w:rsidRPr="007B6AB9">
        <w:rPr>
          <w:rFonts w:asciiTheme="majorBidi" w:hAnsiTheme="majorBidi"/>
          <w:sz w:val="30"/>
          <w:szCs w:val="30"/>
        </w:rPr>
        <w:t xml:space="preserve">CPF Poland”) </w:t>
      </w:r>
      <w:r w:rsidR="00E2346A" w:rsidRPr="003067AA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ซึ่งเป็นบริษัทย่อยที่บริษัทถือหุ้นทางตรงในสัดส่วน</w:t>
      </w:r>
      <w:r w:rsidR="00F75B03">
        <w:rPr>
          <w:rFonts w:asciiTheme="majorBidi" w:hAnsiTheme="majorBidi" w:cstheme="majorBidi"/>
          <w:sz w:val="30"/>
          <w:szCs w:val="30"/>
        </w:rPr>
        <w:br/>
      </w:r>
      <w:r w:rsidR="00E2346A" w:rsidRPr="003067AA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E2346A" w:rsidRPr="007B6AB9">
        <w:rPr>
          <w:rFonts w:asciiTheme="majorBidi" w:hAnsiTheme="majorBidi"/>
          <w:sz w:val="30"/>
          <w:szCs w:val="30"/>
        </w:rPr>
        <w:t xml:space="preserve">66.67 </w:t>
      </w:r>
      <w:r w:rsidR="00AA6B3D" w:rsidRPr="003067A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C2B5E">
        <w:rPr>
          <w:rFonts w:asciiTheme="majorBidi" w:hAnsiTheme="majorBidi"/>
          <w:sz w:val="30"/>
          <w:szCs w:val="30"/>
        </w:rPr>
        <w:t>8</w:t>
      </w:r>
      <w:r w:rsidR="00AA6B3D" w:rsidRPr="007B6AB9">
        <w:rPr>
          <w:rFonts w:asciiTheme="majorBidi" w:hAnsiTheme="majorBidi"/>
          <w:sz w:val="30"/>
          <w:szCs w:val="30"/>
        </w:rPr>
        <w:t>6,</w:t>
      </w:r>
      <w:r w:rsidR="009959EC">
        <w:rPr>
          <w:rFonts w:asciiTheme="majorBidi" w:hAnsiTheme="majorBidi"/>
          <w:sz w:val="30"/>
          <w:szCs w:val="30"/>
        </w:rPr>
        <w:t>44</w:t>
      </w:r>
      <w:r w:rsidR="00AA6B3D" w:rsidRPr="007B6AB9">
        <w:rPr>
          <w:rFonts w:asciiTheme="majorBidi" w:hAnsiTheme="majorBidi"/>
          <w:sz w:val="30"/>
          <w:szCs w:val="30"/>
        </w:rPr>
        <w:t xml:space="preserve">0 </w:t>
      </w:r>
      <w:r w:rsidR="00AA6B3D" w:rsidRPr="003067AA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D9629B" w:rsidRPr="003067AA">
        <w:rPr>
          <w:rFonts w:asciiTheme="majorBidi" w:hAnsiTheme="majorBidi" w:cstheme="majorBidi" w:hint="cs"/>
          <w:sz w:val="30"/>
          <w:szCs w:val="30"/>
          <w:cs/>
        </w:rPr>
        <w:t>โดยชำระค่าหุ้น</w:t>
      </w:r>
      <w:r w:rsidR="00AA6B3D" w:rsidRPr="003067A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373A5C"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="00AA6B3D" w:rsidRPr="003067A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6C6F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522C">
        <w:rPr>
          <w:rFonts w:asciiTheme="majorBidi" w:hAnsiTheme="majorBidi"/>
          <w:sz w:val="30"/>
          <w:szCs w:val="30"/>
        </w:rPr>
        <w:t>22</w:t>
      </w:r>
      <w:r w:rsidR="006C6F3B" w:rsidRPr="007B6AB9">
        <w:rPr>
          <w:rFonts w:asciiTheme="majorBidi" w:hAnsiTheme="majorBidi"/>
          <w:sz w:val="30"/>
          <w:szCs w:val="30"/>
        </w:rPr>
        <w:t xml:space="preserve"> </w:t>
      </w:r>
      <w:r w:rsidR="006C6F3B" w:rsidRPr="003067AA">
        <w:rPr>
          <w:rFonts w:asciiTheme="majorBidi" w:hAnsiTheme="majorBidi" w:cstheme="majorBidi" w:hint="cs"/>
          <w:sz w:val="30"/>
          <w:szCs w:val="30"/>
          <w:cs/>
        </w:rPr>
        <w:t xml:space="preserve">ล้านสล็อตตี หรือเทียบเท่าประมาณ </w:t>
      </w:r>
      <w:r w:rsidR="00D9629B" w:rsidRPr="00D9629B">
        <w:rPr>
          <w:rFonts w:asciiTheme="majorBidi" w:hAnsiTheme="majorBidi"/>
          <w:sz w:val="30"/>
          <w:szCs w:val="30"/>
        </w:rPr>
        <w:t>161</w:t>
      </w:r>
      <w:r w:rsidR="006C6F3B" w:rsidRPr="007B6AB9">
        <w:rPr>
          <w:rFonts w:asciiTheme="majorBidi" w:hAnsiTheme="majorBidi"/>
          <w:sz w:val="30"/>
          <w:szCs w:val="30"/>
        </w:rPr>
        <w:t xml:space="preserve"> </w:t>
      </w:r>
      <w:r w:rsidR="006C6F3B" w:rsidRPr="003067A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C6F3B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1577C6" w:rsidRPr="003067AA">
        <w:rPr>
          <w:rFonts w:asciiTheme="majorBidi" w:hAnsiTheme="majorBidi" w:cstheme="majorBidi" w:hint="cs"/>
          <w:sz w:val="30"/>
          <w:szCs w:val="30"/>
          <w:cs/>
        </w:rPr>
        <w:t xml:space="preserve">หักลบกลบหนี้กับเงินให้กู้ยืมระยะสั้นแก่ </w:t>
      </w:r>
      <w:r w:rsidR="007049F0" w:rsidRPr="007B6AB9">
        <w:rPr>
          <w:rFonts w:asciiTheme="majorBidi" w:hAnsiTheme="majorBidi"/>
          <w:sz w:val="30"/>
          <w:szCs w:val="30"/>
        </w:rPr>
        <w:t>CPF Poland</w:t>
      </w:r>
      <w:r w:rsidR="007049F0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A1607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A6B3D" w:rsidRPr="007B6AB9">
        <w:rPr>
          <w:rFonts w:asciiTheme="majorBidi" w:hAnsiTheme="majorBidi"/>
          <w:sz w:val="30"/>
          <w:szCs w:val="30"/>
        </w:rPr>
        <w:t xml:space="preserve">23 </w:t>
      </w:r>
      <w:r w:rsidR="00AA6B3D" w:rsidRPr="003067AA">
        <w:rPr>
          <w:rFonts w:asciiTheme="majorBidi" w:hAnsiTheme="majorBidi" w:cstheme="majorBidi" w:hint="cs"/>
          <w:sz w:val="30"/>
          <w:szCs w:val="30"/>
          <w:cs/>
        </w:rPr>
        <w:t>ล้านสล็อตตี หรือเทียบเท่าประมาณ</w:t>
      </w:r>
      <w:r w:rsidR="009F1118"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1118" w:rsidRPr="007B6AB9">
        <w:rPr>
          <w:rFonts w:asciiTheme="majorBidi" w:hAnsiTheme="majorBidi"/>
          <w:sz w:val="30"/>
          <w:szCs w:val="30"/>
        </w:rPr>
        <w:t xml:space="preserve">187 </w:t>
      </w:r>
      <w:r w:rsidR="001577C6" w:rsidRPr="003067A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7049F0" w:rsidRPr="003067AA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7049F0" w:rsidRPr="003105A1">
        <w:rPr>
          <w:rFonts w:asciiTheme="majorBidi" w:hAnsiTheme="majorBidi" w:cstheme="majorBidi" w:hint="cs"/>
          <w:sz w:val="30"/>
          <w:szCs w:val="30"/>
          <w:cs/>
        </w:rPr>
        <w:t>การจดทะเบียนหุ้น</w:t>
      </w:r>
      <w:r w:rsidR="00A363A4" w:rsidRPr="003105A1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7049F0" w:rsidRPr="003105A1">
        <w:rPr>
          <w:rFonts w:asciiTheme="majorBidi" w:hAnsiTheme="majorBidi" w:cstheme="majorBidi" w:hint="cs"/>
          <w:sz w:val="30"/>
          <w:szCs w:val="30"/>
          <w:cs/>
        </w:rPr>
        <w:t>ยังไม่แล้วเสร็จ บริษัทบันทึกรายการดังกล่าวเป็นสินทรัพย์ไม่หมุนเวียนอื่น</w:t>
      </w:r>
      <w:r w:rsidR="00FB0C02" w:rsidRPr="003105A1">
        <w:rPr>
          <w:rFonts w:asciiTheme="majorBidi" w:hAnsiTheme="majorBidi"/>
          <w:sz w:val="30"/>
          <w:szCs w:val="30"/>
        </w:rPr>
        <w:t xml:space="preserve"> </w:t>
      </w:r>
      <w:r w:rsidR="00FB0C02" w:rsidRPr="003105A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FB0C02" w:rsidRPr="003105A1">
        <w:rPr>
          <w:rFonts w:asciiTheme="majorBidi" w:hAnsiTheme="majorBidi"/>
          <w:sz w:val="30"/>
          <w:szCs w:val="30"/>
        </w:rPr>
        <w:t xml:space="preserve">31 </w:t>
      </w:r>
      <w:r w:rsidR="00FB0C02" w:rsidRPr="003105A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B0C02" w:rsidRPr="003105A1">
        <w:rPr>
          <w:rFonts w:asciiTheme="majorBidi" w:hAnsiTheme="majorBidi"/>
          <w:sz w:val="30"/>
          <w:szCs w:val="30"/>
        </w:rPr>
        <w:t>2565</w:t>
      </w:r>
      <w:r w:rsidR="00FB0C02" w:rsidRPr="007B6AB9">
        <w:rPr>
          <w:rFonts w:asciiTheme="majorBidi" w:hAnsiTheme="majorBidi"/>
          <w:sz w:val="30"/>
          <w:szCs w:val="30"/>
        </w:rPr>
        <w:t xml:space="preserve"> </w:t>
      </w:r>
    </w:p>
    <w:p w14:paraId="62D83C19" w14:textId="77777777" w:rsidR="00E80E35" w:rsidRPr="003105A1" w:rsidRDefault="00E80E35" w:rsidP="00E80E35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30DBCCE0" w14:textId="41B0D369" w:rsidR="007B6AB9" w:rsidRPr="003A57DE" w:rsidRDefault="003839DF" w:rsidP="007B6AB9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3A57D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A57DE">
        <w:rPr>
          <w:rFonts w:asciiTheme="majorBidi" w:hAnsiTheme="majorBidi" w:cstheme="majorBidi" w:hint="cs"/>
          <w:sz w:val="30"/>
          <w:szCs w:val="30"/>
          <w:cs/>
        </w:rPr>
        <w:t>เสร็จสิ้นการ</w:t>
      </w:r>
      <w:r w:rsidRPr="003A57DE">
        <w:rPr>
          <w:rFonts w:asciiTheme="majorBidi" w:hAnsiTheme="majorBidi" w:cstheme="majorBidi"/>
          <w:sz w:val="30"/>
          <w:szCs w:val="30"/>
          <w:cs/>
        </w:rPr>
        <w:t>จดทะเบียนหุ้น</w:t>
      </w:r>
      <w:r w:rsidRPr="003A57DE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480C7F" w:rsidRPr="003A57DE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="00480C7F" w:rsidRPr="00AD4B1D">
        <w:rPr>
          <w:rFonts w:asciiTheme="majorBidi" w:hAnsiTheme="majorBidi" w:cstheme="majorBidi"/>
          <w:sz w:val="30"/>
          <w:szCs w:val="30"/>
        </w:rPr>
        <w:t>CPF Poland</w:t>
      </w:r>
      <w:r w:rsidR="00480C7F" w:rsidRPr="00AD4B1D">
        <w:rPr>
          <w:rFonts w:asciiTheme="majorBidi" w:hAnsiTheme="majorBidi" w:cstheme="majorBidi" w:hint="cs"/>
          <w:sz w:val="30"/>
          <w:szCs w:val="30"/>
        </w:rPr>
        <w:t xml:space="preserve"> </w:t>
      </w:r>
      <w:r w:rsidR="00480C7F" w:rsidRPr="008420C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480C7F" w:rsidRPr="003A57DE">
        <w:rPr>
          <w:rFonts w:asciiTheme="majorBidi" w:hAnsiTheme="majorBidi" w:cstheme="majorBidi"/>
          <w:sz w:val="30"/>
          <w:szCs w:val="30"/>
          <w:cs/>
        </w:rPr>
        <w:t>บริษัทเพิ่มทุน</w:t>
      </w:r>
      <w:r w:rsidR="00480C7F" w:rsidRPr="003A57DE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DF7AF6" w:rsidRPr="003A57DE">
        <w:rPr>
          <w:rFonts w:asciiTheme="majorBidi" w:hAnsiTheme="majorBidi" w:cstheme="majorBidi"/>
          <w:sz w:val="30"/>
          <w:szCs w:val="30"/>
        </w:rPr>
        <w:t>2564</w:t>
      </w:r>
      <w:r w:rsidR="00480C7F" w:rsidRPr="003A57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FA1" w:rsidRPr="008420C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420CD">
        <w:rPr>
          <w:rFonts w:asciiTheme="majorBidi" w:hAnsiTheme="majorBidi" w:cstheme="majorBidi"/>
          <w:sz w:val="30"/>
          <w:szCs w:val="30"/>
        </w:rPr>
        <w:br/>
      </w:r>
      <w:r w:rsidR="0074321B" w:rsidRPr="00AD4B1D">
        <w:rPr>
          <w:rFonts w:asciiTheme="majorBidi" w:hAnsiTheme="majorBidi" w:cstheme="majorBidi"/>
          <w:sz w:val="30"/>
          <w:szCs w:val="30"/>
        </w:rPr>
        <w:t>28</w:t>
      </w:r>
      <w:r w:rsidR="00CC1FA1" w:rsidRPr="00CC1FA1">
        <w:rPr>
          <w:rFonts w:asciiTheme="majorBidi" w:hAnsiTheme="majorBidi" w:cstheme="majorBidi"/>
          <w:sz w:val="30"/>
          <w:szCs w:val="30"/>
        </w:rPr>
        <w:t>,</w:t>
      </w:r>
      <w:r w:rsidR="001D0215">
        <w:rPr>
          <w:rFonts w:asciiTheme="majorBidi" w:hAnsiTheme="majorBidi" w:cstheme="majorBidi"/>
          <w:sz w:val="30"/>
          <w:szCs w:val="30"/>
        </w:rPr>
        <w:t>000</w:t>
      </w:r>
      <w:r w:rsidR="00CC1FA1" w:rsidRPr="00AD4B1D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3A57DE" w:rsidRPr="00AD4B1D">
        <w:rPr>
          <w:rFonts w:asciiTheme="majorBidi" w:hAnsiTheme="majorBidi" w:cstheme="majorBidi"/>
          <w:sz w:val="30"/>
          <w:szCs w:val="30"/>
        </w:rPr>
        <w:t xml:space="preserve"> </w:t>
      </w:r>
      <w:r w:rsidR="00480C7F" w:rsidRPr="003A57DE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9255BA" w:rsidRPr="00AD4B1D">
        <w:rPr>
          <w:rFonts w:asciiTheme="majorBidi" w:hAnsiTheme="majorBidi" w:cstheme="majorBidi"/>
          <w:sz w:val="30"/>
          <w:szCs w:val="30"/>
        </w:rPr>
        <w:t>14</w:t>
      </w:r>
      <w:r w:rsidR="00480C7F" w:rsidRPr="00AD4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0C7F" w:rsidRPr="003A57DE">
        <w:rPr>
          <w:rFonts w:asciiTheme="majorBidi" w:hAnsiTheme="majorBidi" w:cstheme="majorBidi"/>
          <w:sz w:val="30"/>
          <w:szCs w:val="30"/>
          <w:cs/>
        </w:rPr>
        <w:t xml:space="preserve">ล้านสล็อตตี หรือเทียบเท่าประมาณ </w:t>
      </w:r>
      <w:r w:rsidR="009A583D" w:rsidRPr="00AD4B1D">
        <w:rPr>
          <w:rFonts w:asciiTheme="majorBidi" w:hAnsiTheme="majorBidi" w:cstheme="majorBidi"/>
          <w:sz w:val="30"/>
          <w:szCs w:val="30"/>
        </w:rPr>
        <w:t>12</w:t>
      </w:r>
      <w:r w:rsidR="00720A62" w:rsidRPr="00AD4B1D">
        <w:rPr>
          <w:rFonts w:asciiTheme="majorBidi" w:hAnsiTheme="majorBidi" w:cstheme="majorBidi"/>
          <w:sz w:val="30"/>
          <w:szCs w:val="30"/>
        </w:rPr>
        <w:t>3</w:t>
      </w:r>
      <w:r w:rsidR="00480C7F" w:rsidRPr="00AD4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0C7F" w:rsidRPr="003A57D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80C7F" w:rsidRPr="003A57D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F6908" w:rsidRPr="003A57D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ED0A25" w:rsidRPr="003A57DE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ED0A25" w:rsidRPr="003A57DE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101EE5" w:rsidRPr="003A57DE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101EE5" w:rsidRPr="003A57DE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  <w:r w:rsidR="00101EE5" w:rsidRPr="003A57D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67513C" w:rsidRPr="003A57DE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เงินลงทุนในบริษัทย่อย </w:t>
      </w:r>
      <w:r w:rsidR="0067513C" w:rsidRPr="003A57DE">
        <w:rPr>
          <w:rFonts w:asciiTheme="majorBidi" w:hAnsiTheme="majorBidi" w:cstheme="majorBidi"/>
          <w:sz w:val="30"/>
          <w:szCs w:val="30"/>
        </w:rPr>
        <w:t xml:space="preserve"> </w:t>
      </w:r>
    </w:p>
    <w:p w14:paraId="5B4618A3" w14:textId="77777777" w:rsidR="0008214B" w:rsidRPr="003067AA" w:rsidRDefault="0008214B" w:rsidP="0008214B">
      <w:pPr>
        <w:pStyle w:val="ListParagraph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</w:p>
    <w:p w14:paraId="38A574AC" w14:textId="6172B34B" w:rsidR="0057321B" w:rsidRPr="003105A1" w:rsidRDefault="0008214B" w:rsidP="00416557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3105A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7321B" w:rsidRPr="003105A1">
        <w:rPr>
          <w:rFonts w:asciiTheme="majorBidi" w:hAnsiTheme="majorBidi" w:cstheme="majorBidi" w:hint="cs"/>
          <w:sz w:val="30"/>
          <w:szCs w:val="30"/>
          <w:cs/>
        </w:rPr>
        <w:t xml:space="preserve">เพิ่มทุนใน </w:t>
      </w:r>
      <w:r w:rsidR="00137628" w:rsidRPr="003105A1">
        <w:rPr>
          <w:rFonts w:asciiTheme="majorBidi" w:hAnsiTheme="majorBidi"/>
          <w:sz w:val="30"/>
          <w:szCs w:val="30"/>
        </w:rPr>
        <w:t>Bellisio Investment, LLC</w:t>
      </w:r>
      <w:r w:rsidR="00E178BE" w:rsidRPr="003105A1">
        <w:rPr>
          <w:rFonts w:asciiTheme="majorBidi" w:hAnsiTheme="majorBidi"/>
          <w:sz w:val="30"/>
          <w:szCs w:val="30"/>
        </w:rPr>
        <w:t xml:space="preserve"> </w:t>
      </w:r>
      <w:r w:rsidR="00E178BE" w:rsidRPr="003105A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ซึ่งเป็นบริษัทย่อยที่บริษัทถือหุ้นทางตรงในสัดส่วนร้อยละ </w:t>
      </w:r>
      <w:r w:rsidR="00147EDA" w:rsidRPr="003105A1">
        <w:rPr>
          <w:rFonts w:asciiTheme="majorBidi" w:hAnsiTheme="majorBidi"/>
          <w:sz w:val="30"/>
          <w:szCs w:val="30"/>
        </w:rPr>
        <w:t xml:space="preserve">100.00 </w:t>
      </w:r>
      <w:r w:rsidR="00E178BE" w:rsidRPr="003105A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5758A7" w:rsidRPr="003105A1">
        <w:rPr>
          <w:rFonts w:asciiTheme="majorBidi" w:hAnsiTheme="majorBidi"/>
          <w:sz w:val="30"/>
          <w:szCs w:val="30"/>
        </w:rPr>
        <w:t>155,500</w:t>
      </w:r>
      <w:r w:rsidR="00E178BE" w:rsidRPr="003105A1">
        <w:rPr>
          <w:rFonts w:asciiTheme="majorBidi" w:hAnsiTheme="majorBidi"/>
          <w:sz w:val="30"/>
          <w:szCs w:val="30"/>
        </w:rPr>
        <w:t xml:space="preserve"> </w:t>
      </w:r>
      <w:r w:rsidR="00E178BE" w:rsidRPr="003105A1">
        <w:rPr>
          <w:rFonts w:asciiTheme="majorBidi" w:hAnsiTheme="majorBidi" w:cstheme="majorBidi" w:hint="cs"/>
          <w:sz w:val="30"/>
          <w:szCs w:val="30"/>
          <w:cs/>
        </w:rPr>
        <w:t xml:space="preserve">หุ้น เป็นจำนวนเงิน </w:t>
      </w:r>
      <w:r w:rsidR="00566C52" w:rsidRPr="003105A1">
        <w:rPr>
          <w:rFonts w:asciiTheme="majorBidi" w:hAnsiTheme="majorBidi"/>
          <w:sz w:val="30"/>
          <w:szCs w:val="30"/>
        </w:rPr>
        <w:t>1</w:t>
      </w:r>
      <w:r w:rsidR="00A74480" w:rsidRPr="003105A1">
        <w:rPr>
          <w:rFonts w:asciiTheme="majorBidi" w:hAnsiTheme="majorBidi"/>
          <w:sz w:val="30"/>
          <w:szCs w:val="30"/>
        </w:rPr>
        <w:t>56</w:t>
      </w:r>
      <w:r w:rsidR="00E178BE" w:rsidRPr="003105A1">
        <w:rPr>
          <w:rFonts w:asciiTheme="majorBidi" w:hAnsiTheme="majorBidi"/>
          <w:sz w:val="30"/>
          <w:szCs w:val="30"/>
        </w:rPr>
        <w:t xml:space="preserve"> </w:t>
      </w:r>
      <w:r w:rsidR="00E178BE" w:rsidRPr="003105A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482B45"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</w:t>
      </w:r>
      <w:r w:rsidR="00482B45" w:rsidRPr="003105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82B45"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="00482B45" w:rsidRPr="003105A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8454C" w:rsidRPr="003105A1">
        <w:rPr>
          <w:rFonts w:asciiTheme="majorBidi" w:hAnsiTheme="majorBidi"/>
          <w:spacing w:val="-2"/>
          <w:sz w:val="30"/>
          <w:szCs w:val="30"/>
        </w:rPr>
        <w:t>5,285</w:t>
      </w:r>
      <w:r w:rsidR="00482B45" w:rsidRPr="003105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82B45"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5A3E12D6" w14:textId="77777777" w:rsidR="009133E5" w:rsidRPr="003105A1" w:rsidRDefault="009133E5" w:rsidP="009133E5">
      <w:pPr>
        <w:pStyle w:val="ListParagraph"/>
        <w:rPr>
          <w:rFonts w:asciiTheme="majorBidi" w:hAnsiTheme="majorBidi"/>
          <w:sz w:val="30"/>
          <w:szCs w:val="30"/>
        </w:rPr>
      </w:pPr>
    </w:p>
    <w:p w14:paraId="57673E54" w14:textId="29F6A95C" w:rsidR="009133E5" w:rsidRPr="003105A1" w:rsidRDefault="009133E5" w:rsidP="009133E5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3105A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เพิ่มทุนใน </w:t>
      </w:r>
      <w:r w:rsidR="001C4810" w:rsidRPr="003105A1">
        <w:rPr>
          <w:rFonts w:asciiTheme="majorBidi" w:hAnsiTheme="majorBidi"/>
          <w:sz w:val="30"/>
          <w:szCs w:val="30"/>
        </w:rPr>
        <w:t>CPF Netherlands B.V.</w:t>
      </w:r>
      <w:r w:rsidRPr="003105A1">
        <w:rPr>
          <w:rFonts w:asciiTheme="majorBidi" w:hAnsiTheme="majorBidi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ซึ่งเป็นบริษัทย่อยที่บริษัทถือหุ้นทางตรงในสัดส่วนร้อยละ </w:t>
      </w:r>
      <w:r w:rsidR="002D180C">
        <w:rPr>
          <w:rFonts w:asciiTheme="majorBidi" w:hAnsiTheme="majorBidi"/>
          <w:sz w:val="30"/>
          <w:szCs w:val="30"/>
        </w:rPr>
        <w:t>99.99</w:t>
      </w:r>
      <w:r w:rsidRPr="003105A1">
        <w:rPr>
          <w:rFonts w:asciiTheme="majorBidi" w:hAnsiTheme="majorBidi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0D2A24" w:rsidRPr="003105A1">
        <w:rPr>
          <w:rFonts w:asciiTheme="majorBidi" w:hAnsiTheme="majorBidi"/>
          <w:sz w:val="30"/>
          <w:szCs w:val="30"/>
        </w:rPr>
        <w:t>62,0</w:t>
      </w:r>
      <w:r w:rsidR="006B521B">
        <w:rPr>
          <w:rFonts w:asciiTheme="majorBidi" w:hAnsiTheme="majorBidi"/>
          <w:sz w:val="30"/>
          <w:szCs w:val="30"/>
        </w:rPr>
        <w:t>0</w:t>
      </w:r>
      <w:r w:rsidR="000D2A24" w:rsidRPr="003105A1">
        <w:rPr>
          <w:rFonts w:asciiTheme="majorBidi" w:hAnsiTheme="majorBidi"/>
          <w:sz w:val="30"/>
          <w:szCs w:val="30"/>
        </w:rPr>
        <w:t>0,000</w:t>
      </w:r>
      <w:r w:rsidRPr="003105A1">
        <w:rPr>
          <w:rFonts w:asciiTheme="majorBidi" w:hAnsiTheme="majorBidi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หุ้น เป็นจำนวนเงิน </w:t>
      </w:r>
      <w:r w:rsidR="001242B0" w:rsidRPr="003105A1">
        <w:rPr>
          <w:rFonts w:asciiTheme="majorBidi" w:hAnsiTheme="majorBidi"/>
          <w:sz w:val="30"/>
          <w:szCs w:val="30"/>
        </w:rPr>
        <w:t>62</w:t>
      </w:r>
      <w:r w:rsidRPr="003105A1">
        <w:rPr>
          <w:rFonts w:asciiTheme="majorBidi" w:hAnsiTheme="majorBidi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</w:t>
      </w:r>
      <w:r w:rsidRPr="003105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3105A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242B0" w:rsidRPr="003105A1">
        <w:rPr>
          <w:rFonts w:asciiTheme="majorBidi" w:hAnsiTheme="majorBidi"/>
          <w:spacing w:val="-2"/>
          <w:sz w:val="30"/>
          <w:szCs w:val="30"/>
        </w:rPr>
        <w:t>2,232</w:t>
      </w:r>
      <w:r w:rsidRPr="003105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158CEC65" w14:textId="77777777" w:rsidR="00802702" w:rsidRPr="003105A1" w:rsidRDefault="00802702" w:rsidP="00802702">
      <w:pPr>
        <w:pStyle w:val="ListParagraph"/>
        <w:rPr>
          <w:rFonts w:asciiTheme="majorBidi" w:hAnsiTheme="majorBidi"/>
          <w:sz w:val="30"/>
          <w:szCs w:val="30"/>
        </w:rPr>
      </w:pPr>
    </w:p>
    <w:p w14:paraId="3B3C90D4" w14:textId="2668C157" w:rsidR="005012C3" w:rsidRPr="003105A1" w:rsidRDefault="005012C3" w:rsidP="005012C3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3105A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เพิ่มทุนใน </w:t>
      </w:r>
      <w:r w:rsidR="009009B7" w:rsidRPr="003105A1">
        <w:rPr>
          <w:rFonts w:asciiTheme="majorBidi" w:hAnsiTheme="majorBidi"/>
          <w:sz w:val="30"/>
          <w:szCs w:val="30"/>
        </w:rPr>
        <w:t>CPF Investment Limited</w:t>
      </w:r>
      <w:r w:rsidRPr="003105A1">
        <w:rPr>
          <w:rFonts w:asciiTheme="majorBidi" w:hAnsiTheme="majorBidi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ซึ่งเป็นบริษัทย่อยที่บริษัทถือหุ้นทางตรงในสัดส่วนร้อยละ </w:t>
      </w:r>
      <w:r w:rsidRPr="003105A1">
        <w:rPr>
          <w:rFonts w:asciiTheme="majorBidi" w:hAnsiTheme="majorBidi"/>
          <w:sz w:val="30"/>
          <w:szCs w:val="30"/>
        </w:rPr>
        <w:t xml:space="preserve">100.00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85902" w:rsidRPr="003105A1">
        <w:rPr>
          <w:rFonts w:asciiTheme="majorBidi" w:hAnsiTheme="majorBidi"/>
          <w:sz w:val="30"/>
          <w:szCs w:val="30"/>
        </w:rPr>
        <w:t>15</w:t>
      </w:r>
      <w:r w:rsidRPr="003105A1">
        <w:rPr>
          <w:rFonts w:asciiTheme="majorBidi" w:hAnsiTheme="majorBidi"/>
          <w:sz w:val="30"/>
          <w:szCs w:val="30"/>
        </w:rPr>
        <w:t>,</w:t>
      </w:r>
      <w:r w:rsidR="00985902" w:rsidRPr="003105A1">
        <w:rPr>
          <w:rFonts w:asciiTheme="majorBidi" w:hAnsiTheme="majorBidi"/>
          <w:sz w:val="30"/>
          <w:szCs w:val="30"/>
        </w:rPr>
        <w:t>114</w:t>
      </w:r>
      <w:r w:rsidRPr="003105A1">
        <w:rPr>
          <w:rFonts w:asciiTheme="majorBidi" w:hAnsiTheme="majorBidi"/>
          <w:sz w:val="30"/>
          <w:szCs w:val="30"/>
        </w:rPr>
        <w:t>,</w:t>
      </w:r>
      <w:r w:rsidR="00985902" w:rsidRPr="003105A1">
        <w:rPr>
          <w:rFonts w:asciiTheme="majorBidi" w:hAnsiTheme="majorBidi"/>
          <w:sz w:val="30"/>
          <w:szCs w:val="30"/>
        </w:rPr>
        <w:t xml:space="preserve">285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หุ้น เป็นจำนวนเงิน </w:t>
      </w:r>
      <w:r w:rsidR="00985902" w:rsidRPr="003105A1">
        <w:rPr>
          <w:rFonts w:asciiTheme="majorBidi" w:hAnsiTheme="majorBidi"/>
          <w:sz w:val="30"/>
          <w:szCs w:val="30"/>
        </w:rPr>
        <w:t>15</w:t>
      </w:r>
      <w:r w:rsidRPr="003105A1">
        <w:rPr>
          <w:rFonts w:asciiTheme="majorBidi" w:hAnsiTheme="majorBidi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</w:t>
      </w:r>
      <w:r w:rsidRPr="003105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3105A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85902" w:rsidRPr="003105A1">
        <w:rPr>
          <w:rFonts w:asciiTheme="majorBidi" w:hAnsiTheme="majorBidi"/>
          <w:spacing w:val="-2"/>
          <w:sz w:val="30"/>
          <w:szCs w:val="30"/>
        </w:rPr>
        <w:t>52</w:t>
      </w:r>
      <w:r w:rsidR="004204D9" w:rsidRPr="003105A1">
        <w:rPr>
          <w:rFonts w:asciiTheme="majorBidi" w:hAnsiTheme="majorBidi"/>
          <w:spacing w:val="-2"/>
          <w:sz w:val="30"/>
          <w:szCs w:val="30"/>
        </w:rPr>
        <w:t>2</w:t>
      </w:r>
      <w:r w:rsidR="00985902" w:rsidRPr="003105A1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0C6DFA9E" w14:textId="77777777" w:rsidR="00604BA0" w:rsidRPr="003105A1" w:rsidRDefault="00604BA0" w:rsidP="00604BA0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6B8787C0" w14:textId="0C46AF9F" w:rsidR="00604BA0" w:rsidRPr="003105A1" w:rsidRDefault="00604BA0" w:rsidP="00604BA0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3105A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เพิ่มทุนใน </w:t>
      </w:r>
      <w:r w:rsidR="00914E83" w:rsidRPr="003105A1">
        <w:rPr>
          <w:rFonts w:asciiTheme="majorBidi" w:hAnsiTheme="majorBidi"/>
          <w:sz w:val="30"/>
          <w:szCs w:val="30"/>
        </w:rPr>
        <w:t>Homegrown Shrimp (USA)</w:t>
      </w:r>
      <w:r w:rsidR="00F153CB">
        <w:rPr>
          <w:rFonts w:asciiTheme="majorBidi" w:hAnsiTheme="majorBidi"/>
          <w:sz w:val="30"/>
          <w:szCs w:val="30"/>
        </w:rPr>
        <w:t xml:space="preserve"> </w:t>
      </w:r>
      <w:r w:rsidR="00914E83" w:rsidRPr="003105A1">
        <w:rPr>
          <w:rFonts w:asciiTheme="majorBidi" w:hAnsiTheme="majorBidi"/>
          <w:sz w:val="30"/>
          <w:szCs w:val="30"/>
        </w:rPr>
        <w:t>LLC</w:t>
      </w:r>
      <w:r w:rsidR="00914E83" w:rsidRPr="003105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ซึ่งเป็นบริษัทย่อยที่บริษัทถือหุ้นทางตรงในสัดส่วนร้อยละ </w:t>
      </w:r>
      <w:r w:rsidRPr="003105A1">
        <w:rPr>
          <w:rFonts w:asciiTheme="majorBidi" w:hAnsiTheme="majorBidi"/>
          <w:sz w:val="30"/>
          <w:szCs w:val="30"/>
        </w:rPr>
        <w:t xml:space="preserve">100.00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3105A1">
        <w:rPr>
          <w:rFonts w:asciiTheme="majorBidi" w:hAnsiTheme="majorBidi"/>
          <w:sz w:val="30"/>
          <w:szCs w:val="30"/>
        </w:rPr>
        <w:t>5,</w:t>
      </w:r>
      <w:r w:rsidR="00530B98" w:rsidRPr="003105A1">
        <w:rPr>
          <w:rFonts w:asciiTheme="majorBidi" w:hAnsiTheme="majorBidi"/>
          <w:sz w:val="30"/>
          <w:szCs w:val="30"/>
        </w:rPr>
        <w:t>000</w:t>
      </w:r>
      <w:r w:rsidRPr="003105A1">
        <w:rPr>
          <w:rFonts w:asciiTheme="majorBidi" w:hAnsiTheme="majorBidi"/>
          <w:sz w:val="30"/>
          <w:szCs w:val="30"/>
        </w:rPr>
        <w:t>,</w:t>
      </w:r>
      <w:r w:rsidR="00530B98" w:rsidRPr="003105A1">
        <w:rPr>
          <w:rFonts w:asciiTheme="majorBidi" w:hAnsiTheme="majorBidi"/>
          <w:sz w:val="30"/>
          <w:szCs w:val="30"/>
        </w:rPr>
        <w:t>000</w:t>
      </w:r>
      <w:r w:rsidRPr="003105A1">
        <w:rPr>
          <w:rFonts w:asciiTheme="majorBidi" w:hAnsiTheme="majorBidi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z w:val="30"/>
          <w:szCs w:val="30"/>
          <w:cs/>
        </w:rPr>
        <w:t xml:space="preserve">หุ้น เป็นจำนวนเงิน </w:t>
      </w:r>
      <w:r w:rsidR="001D3737" w:rsidRPr="001D3737">
        <w:rPr>
          <w:rFonts w:asciiTheme="majorBidi" w:hAnsiTheme="majorBidi" w:cstheme="majorBidi"/>
          <w:sz w:val="30"/>
          <w:szCs w:val="30"/>
        </w:rPr>
        <w:t>5</w:t>
      </w:r>
      <w:r w:rsidR="001D3737" w:rsidRPr="001D3737">
        <w:rPr>
          <w:rFonts w:asciiTheme="majorBidi" w:hAnsiTheme="majorBidi"/>
          <w:sz w:val="30"/>
          <w:szCs w:val="30"/>
        </w:rPr>
        <w:t xml:space="preserve"> </w:t>
      </w:r>
      <w:r w:rsidRPr="001D373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1D3737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</w:t>
      </w:r>
      <w:r w:rsidRPr="003105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3105A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30B98" w:rsidRPr="003105A1">
        <w:rPr>
          <w:rFonts w:asciiTheme="majorBidi" w:hAnsiTheme="majorBidi"/>
          <w:spacing w:val="-2"/>
          <w:sz w:val="30"/>
          <w:szCs w:val="30"/>
        </w:rPr>
        <w:t>17</w:t>
      </w:r>
      <w:r w:rsidR="003A72D5" w:rsidRPr="003105A1">
        <w:rPr>
          <w:rFonts w:asciiTheme="majorBidi" w:hAnsiTheme="majorBidi"/>
          <w:spacing w:val="-2"/>
          <w:sz w:val="30"/>
          <w:szCs w:val="30"/>
        </w:rPr>
        <w:t>9</w:t>
      </w:r>
      <w:r w:rsidRPr="003105A1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3105A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4052BCF9" w14:textId="77777777" w:rsidR="0057321B" w:rsidRPr="003067AA" w:rsidRDefault="0057321B" w:rsidP="0057321B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F150D" w14:textId="0545B800" w:rsidR="00990F44" w:rsidRPr="00F84453" w:rsidRDefault="00990F44" w:rsidP="001F462E">
      <w:pPr>
        <w:pStyle w:val="ListParagraph"/>
        <w:numPr>
          <w:ilvl w:val="0"/>
          <w:numId w:val="28"/>
        </w:numPr>
        <w:ind w:left="1080" w:hanging="540"/>
        <w:jc w:val="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บริษัทขายเงินลงทุน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3067AA">
        <w:rPr>
          <w:rFonts w:asciiTheme="majorBidi" w:hAnsiTheme="majorBidi" w:cstheme="majorBidi"/>
          <w:sz w:val="30"/>
          <w:szCs w:val="30"/>
          <w:cs/>
        </w:rPr>
        <w:t>ใน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บริษัท ซี.พี. เมอร์แชนไดซิ่ง จำกัด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E63D06">
        <w:rPr>
          <w:rFonts w:asciiTheme="majorBidi" w:hAnsiTheme="majorBidi" w:cstheme="majorBidi"/>
          <w:sz w:val="30"/>
          <w:szCs w:val="30"/>
        </w:rPr>
        <w:t xml:space="preserve">CPM”)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EA9">
        <w:rPr>
          <w:rFonts w:asciiTheme="majorBidi" w:hAnsiTheme="majorBidi" w:cstheme="majorBidi"/>
          <w:sz w:val="30"/>
          <w:szCs w:val="30"/>
        </w:rPr>
        <w:t xml:space="preserve">360,000,000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3067AA">
        <w:rPr>
          <w:rFonts w:asciiTheme="majorBidi" w:hAnsiTheme="majorBidi" w:cstheme="majorBidi"/>
          <w:sz w:val="30"/>
          <w:szCs w:val="30"/>
          <w:cs/>
        </w:rPr>
        <w:t>มีมูลค่าตามบัญชี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ในงบการเงินเฉพาะกิจการจำนวน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EA9">
        <w:rPr>
          <w:rFonts w:asciiTheme="majorBidi" w:hAnsiTheme="majorBidi" w:cstheme="majorBidi"/>
          <w:sz w:val="30"/>
          <w:szCs w:val="30"/>
        </w:rPr>
        <w:t>3,600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ให้กับบริษัท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ซีพีเอฟ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ประเทศไทย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มหาชน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)  (“</w:t>
      </w:r>
      <w:r w:rsidRPr="00E63D06">
        <w:rPr>
          <w:rFonts w:asciiTheme="majorBidi" w:hAnsiTheme="majorBidi" w:cstheme="majorBidi"/>
          <w:spacing w:val="-4"/>
          <w:sz w:val="30"/>
          <w:szCs w:val="30"/>
        </w:rPr>
        <w:t xml:space="preserve">CPFTH”)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โดยการชำระหนี้ค่าหุ้นจำนวน </w:t>
      </w:r>
      <w:r w:rsidR="00ED3EA9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7B6AB9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ED3EA9">
        <w:rPr>
          <w:rFonts w:asciiTheme="majorBidi" w:hAnsiTheme="majorBidi" w:cstheme="majorBidi"/>
          <w:spacing w:val="-4"/>
          <w:sz w:val="30"/>
          <w:szCs w:val="30"/>
        </w:rPr>
        <w:t>078</w:t>
      </w:r>
      <w:r w:rsidRPr="007B6A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63D06">
        <w:rPr>
          <w:rFonts w:asciiTheme="majorBidi" w:hAnsiTheme="majorBidi" w:cstheme="majorBidi"/>
          <w:spacing w:val="-4"/>
          <w:sz w:val="30"/>
          <w:szCs w:val="30"/>
        </w:rPr>
        <w:t xml:space="preserve">CPFTH 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ได้หักลบกลบ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โดยทำสัญญาให้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63D06">
        <w:rPr>
          <w:rFonts w:asciiTheme="majorBidi" w:hAnsiTheme="majorBidi" w:cstheme="majorBidi"/>
          <w:sz w:val="30"/>
          <w:szCs w:val="30"/>
        </w:rPr>
        <w:t xml:space="preserve">CPM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ชำระคืนเงินกู้ที่ </w:t>
      </w:r>
      <w:r w:rsidRPr="00E63D06">
        <w:rPr>
          <w:rFonts w:asciiTheme="majorBidi" w:hAnsiTheme="majorBidi" w:cstheme="majorBidi"/>
          <w:sz w:val="30"/>
          <w:szCs w:val="30"/>
        </w:rPr>
        <w:t xml:space="preserve">CPM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มีต่อ </w:t>
      </w:r>
      <w:r w:rsidRPr="00E63D06">
        <w:rPr>
          <w:rFonts w:asciiTheme="majorBidi" w:hAnsiTheme="majorBidi" w:cstheme="majorBidi"/>
          <w:sz w:val="30"/>
          <w:szCs w:val="30"/>
        </w:rPr>
        <w:t xml:space="preserve">CPFTH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ให้กับบริษัท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รายการดังกล่าว</w:t>
      </w:r>
      <w:r w:rsidR="00485B1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รับรู้เป็นเงินให้กู้ยืมแก่กิจการที่เกี่ยวข้องกันในงบการเงินเฉพาะกิจการ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ทั้งนี้ บริษัทมีกำไรจากการขายเงินลงทุน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สุทธิค่าใช้จ่ายในการขาย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ED3EA9">
        <w:rPr>
          <w:rFonts w:asciiTheme="majorBidi" w:hAnsiTheme="majorBidi" w:cstheme="majorBidi"/>
          <w:sz w:val="30"/>
          <w:szCs w:val="30"/>
        </w:rPr>
        <w:t>8,466</w:t>
      </w:r>
      <w:r w:rsidRPr="007B6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ทำให้บริษัทมีสัดส่วนการถือหุ้นใน </w:t>
      </w:r>
      <w:r w:rsidRPr="00E63D06">
        <w:rPr>
          <w:rFonts w:asciiTheme="majorBidi" w:hAnsiTheme="majorBidi" w:cstheme="majorBidi"/>
          <w:sz w:val="30"/>
          <w:szCs w:val="30"/>
        </w:rPr>
        <w:t xml:space="preserve">CPM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ลดลงจากร้อยละ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EA9">
        <w:rPr>
          <w:rFonts w:asciiTheme="majorBidi" w:hAnsiTheme="majorBidi" w:cstheme="majorBidi"/>
          <w:sz w:val="30"/>
          <w:szCs w:val="30"/>
        </w:rPr>
        <w:t>87.54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เป็นร้อยละ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3EA9">
        <w:rPr>
          <w:rFonts w:asciiTheme="majorBidi" w:hAnsiTheme="majorBidi" w:cstheme="majorBidi"/>
          <w:sz w:val="30"/>
          <w:szCs w:val="30"/>
        </w:rPr>
        <w:t>79.46</w:t>
      </w:r>
      <w:r w:rsidRPr="007B6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ในภายหลัง </w:t>
      </w:r>
      <w:r w:rsidRPr="00E63D06">
        <w:rPr>
          <w:rFonts w:asciiTheme="majorBidi" w:hAnsiTheme="majorBidi" w:cstheme="majorBidi"/>
          <w:sz w:val="30"/>
          <w:szCs w:val="30"/>
        </w:rPr>
        <w:t>C</w:t>
      </w:r>
      <w:r w:rsidR="00485B11">
        <w:rPr>
          <w:rFonts w:asciiTheme="majorBidi" w:hAnsiTheme="majorBidi" w:cstheme="majorBidi"/>
          <w:sz w:val="30"/>
          <w:szCs w:val="30"/>
        </w:rPr>
        <w:t>PM</w:t>
      </w:r>
      <w:r w:rsidRPr="003067A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ออกหุ้นสามัญเพิ่มทุนให้แก่ผู้ถือหุ้นเดิมตามสัดส่วน อย่างไรก็ตามบริษัทสละสิทธิการซื้อหุ้นเพิ่มทุนดังกล่าว ทำให้บริษัทมีสัดส่วนการถือหุ้นใน </w:t>
      </w:r>
      <w:r w:rsidR="00485B11">
        <w:rPr>
          <w:rFonts w:asciiTheme="majorBidi" w:hAnsiTheme="majorBidi" w:cstheme="majorBidi"/>
          <w:sz w:val="30"/>
          <w:szCs w:val="30"/>
        </w:rPr>
        <w:t>CPM</w:t>
      </w:r>
      <w:r w:rsidRPr="00E63D06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ลดลงจากร้อยละ </w:t>
      </w:r>
      <w:r w:rsidR="00ED3EA9">
        <w:rPr>
          <w:rFonts w:asciiTheme="majorBidi" w:hAnsiTheme="majorBidi" w:cstheme="majorBidi"/>
          <w:sz w:val="30"/>
          <w:szCs w:val="30"/>
        </w:rPr>
        <w:t>79.46</w:t>
      </w:r>
      <w:r w:rsidRPr="007B6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="00ED3EA9">
        <w:rPr>
          <w:rFonts w:asciiTheme="majorBidi" w:hAnsiTheme="majorBidi" w:cstheme="majorBidi"/>
          <w:sz w:val="30"/>
          <w:szCs w:val="30"/>
        </w:rPr>
        <w:t>68.21</w:t>
      </w:r>
    </w:p>
    <w:p w14:paraId="33C7314E" w14:textId="40F346DF" w:rsidR="00F84453" w:rsidRDefault="00F84453" w:rsidP="00F84453">
      <w:pPr>
        <w:pStyle w:val="ListParagraph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4FF2AA29" w14:textId="77777777" w:rsidR="00F84453" w:rsidRPr="00F84453" w:rsidRDefault="00F84453" w:rsidP="00F84453">
      <w:pPr>
        <w:pStyle w:val="ListParagraph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</w:p>
    <w:p w14:paraId="4DECAF64" w14:textId="1069AF8D" w:rsidR="0005195B" w:rsidRPr="00F84453" w:rsidRDefault="00BC0166" w:rsidP="00F84453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F8445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ในระหว่างปี </w:t>
      </w:r>
      <w:r w:rsidR="00ED3EA9" w:rsidRPr="00F84453">
        <w:rPr>
          <w:rFonts w:asciiTheme="majorBidi" w:hAnsiTheme="majorBidi" w:cstheme="majorBidi"/>
          <w:sz w:val="30"/>
          <w:szCs w:val="30"/>
        </w:rPr>
        <w:t>2565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กลุ่มบริษัทเสร็จสิ้นการประเมินสรุปมูลค่ายุติธรรมของสินทรัพย์สุทธิจากการเข้าซื้อ</w:t>
      </w:r>
      <w:r w:rsidR="004055FA">
        <w:rPr>
          <w:rFonts w:asciiTheme="majorBidi" w:hAnsiTheme="majorBidi" w:cstheme="majorBidi"/>
          <w:sz w:val="30"/>
          <w:szCs w:val="30"/>
        </w:rPr>
        <w:br/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ธุรกิจสุกรในประเทศรัสเซียของ </w:t>
      </w:r>
      <w:r w:rsidRPr="00F84453">
        <w:rPr>
          <w:rFonts w:asciiTheme="majorBidi" w:hAnsiTheme="majorBidi" w:cstheme="majorBidi"/>
          <w:sz w:val="30"/>
          <w:szCs w:val="30"/>
        </w:rPr>
        <w:t xml:space="preserve">RBPI Voronezh LLC 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ซึ่งเป็นบริษัทย่อยทางอ้อมที่บริษัทถือหุ้นในสัดส่วนร้อยละ </w:t>
      </w:r>
      <w:r w:rsidR="00ED3EA9" w:rsidRPr="00F84453">
        <w:rPr>
          <w:rFonts w:asciiTheme="majorBidi" w:hAnsiTheme="majorBidi" w:cstheme="majorBidi"/>
          <w:sz w:val="30"/>
          <w:szCs w:val="30"/>
        </w:rPr>
        <w:t>75.82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 จาก </w:t>
      </w:r>
      <w:r w:rsidRPr="00F84453">
        <w:rPr>
          <w:rFonts w:asciiTheme="majorBidi" w:hAnsiTheme="majorBidi" w:cstheme="majorBidi"/>
          <w:sz w:val="30"/>
          <w:szCs w:val="30"/>
        </w:rPr>
        <w:t xml:space="preserve">Tönnies Russland Agrar GmbH, RKS Agrarbeteiligungs GmbH 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84453">
        <w:rPr>
          <w:rFonts w:asciiTheme="majorBidi" w:hAnsiTheme="majorBidi" w:cstheme="majorBidi"/>
          <w:sz w:val="30"/>
          <w:szCs w:val="30"/>
        </w:rPr>
        <w:t xml:space="preserve">Tönnies Holding ApS &amp; Co. KG 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ในไตรมาสที่ </w:t>
      </w:r>
      <w:r w:rsidR="00ED3EA9" w:rsidRPr="00F84453">
        <w:rPr>
          <w:rFonts w:asciiTheme="majorBidi" w:hAnsiTheme="majorBidi" w:cstheme="majorBidi"/>
          <w:sz w:val="30"/>
          <w:szCs w:val="30"/>
        </w:rPr>
        <w:t>4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ED3EA9" w:rsidRPr="00F84453">
        <w:rPr>
          <w:rFonts w:asciiTheme="majorBidi" w:hAnsiTheme="majorBidi" w:cstheme="majorBidi"/>
          <w:sz w:val="30"/>
          <w:szCs w:val="30"/>
        </w:rPr>
        <w:t>2564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 และสรุปว่ามูลค่ายุติธรรมไม่ได้มีการเปลี่ยนแปลงอย่างมีสาระสำคัญจากที่ประเมิน และบันทึกไว้ ณ วันที่ </w:t>
      </w:r>
      <w:r w:rsidR="00ED3EA9" w:rsidRPr="00F84453">
        <w:rPr>
          <w:rFonts w:asciiTheme="majorBidi" w:hAnsiTheme="majorBidi" w:cstheme="majorBidi"/>
          <w:sz w:val="30"/>
          <w:szCs w:val="30"/>
        </w:rPr>
        <w:t>31</w:t>
      </w:r>
      <w:r w:rsidRPr="00F8445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3EA9" w:rsidRPr="00F84453">
        <w:rPr>
          <w:rFonts w:asciiTheme="majorBidi" w:hAnsiTheme="majorBidi" w:cstheme="majorBidi"/>
          <w:sz w:val="30"/>
          <w:szCs w:val="30"/>
        </w:rPr>
        <w:t>2564</w:t>
      </w:r>
      <w:r w:rsidR="000332A5" w:rsidRPr="00F84453">
        <w:rPr>
          <w:rFonts w:asciiTheme="majorBidi" w:hAnsiTheme="majorBidi" w:cstheme="majorBidi"/>
          <w:sz w:val="30"/>
          <w:szCs w:val="30"/>
        </w:rPr>
        <w:t xml:space="preserve"> </w:t>
      </w:r>
    </w:p>
    <w:p w14:paraId="7D465B9C" w14:textId="77777777" w:rsidR="0008214B" w:rsidRPr="003067AA" w:rsidRDefault="0008214B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magenta"/>
        </w:rPr>
      </w:pPr>
    </w:p>
    <w:p w14:paraId="4E05E6D0" w14:textId="58FD0219" w:rsidR="00990F44" w:rsidRPr="003067AA" w:rsidRDefault="00990F44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magenta"/>
        </w:rPr>
        <w:sectPr w:rsidR="00990F44" w:rsidRPr="003067AA" w:rsidSect="00E02D4C">
          <w:headerReference w:type="default" r:id="rId18"/>
          <w:pgSz w:w="11907" w:h="16840" w:code="9"/>
          <w:pgMar w:top="691" w:right="1107" w:bottom="576" w:left="1152" w:header="720" w:footer="288" w:gutter="0"/>
          <w:pgNumType w:start="37"/>
          <w:cols w:space="708"/>
          <w:docGrid w:linePitch="360"/>
        </w:sectPr>
      </w:pPr>
    </w:p>
    <w:p w14:paraId="5374874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</w:t>
      </w:r>
    </w:p>
    <w:p w14:paraId="3875FD0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1795176" w14:textId="514C474E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365F84"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 สำหรับแต่ละปีสิ้นสุดวันเดียวกัน มีดังนี้</w:t>
      </w:r>
    </w:p>
    <w:p w14:paraId="4636D3C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6"/>
        <w:gridCol w:w="927"/>
        <w:gridCol w:w="196"/>
        <w:gridCol w:w="990"/>
        <w:gridCol w:w="197"/>
        <w:gridCol w:w="887"/>
        <w:gridCol w:w="201"/>
        <w:gridCol w:w="991"/>
        <w:gridCol w:w="197"/>
        <w:gridCol w:w="1088"/>
        <w:gridCol w:w="197"/>
        <w:gridCol w:w="1090"/>
        <w:gridCol w:w="197"/>
        <w:gridCol w:w="989"/>
        <w:gridCol w:w="197"/>
        <w:gridCol w:w="1021"/>
      </w:tblGrid>
      <w:tr w:rsidR="006C72E9" w:rsidRPr="00CA54F9" w14:paraId="4F5A8448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4066CD03" w14:textId="77777777" w:rsidR="006C72E9" w:rsidRPr="007F06A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5" w:type="dxa"/>
            <w:gridSpan w:val="15"/>
            <w:shd w:val="clear" w:color="auto" w:fill="auto"/>
          </w:tcPr>
          <w:p w14:paraId="42D3B884" w14:textId="77777777" w:rsidR="006C72E9" w:rsidRPr="007F06A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F0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(หน่วย</w:t>
            </w:r>
            <w:r w:rsidRPr="0061243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7F06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997107" w:rsidRPr="00CA54F9" w14:paraId="462510F4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5E91A050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3BFF4F5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B7DCE" w:rsidRPr="00CA54F9" w14:paraId="615306D9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17083217" w14:textId="77777777" w:rsidR="006C72E9" w:rsidRPr="007F06A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7660D7" w14:textId="77777777" w:rsidR="006C72E9" w:rsidRPr="007F06A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F06A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F2B2" w14:textId="77777777" w:rsidR="006C72E9" w:rsidRPr="007F06A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4614B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550C9" w14:textId="77777777" w:rsidR="006C72E9" w:rsidRPr="007F06A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9275C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79D1C" w14:textId="77777777" w:rsidR="006C72E9" w:rsidRPr="007F06A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6941BC" w:rsidRPr="00CA54F9" w14:paraId="63446949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493A9E34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3" w:type="dxa"/>
            <w:gridSpan w:val="3"/>
            <w:shd w:val="clear" w:color="auto" w:fill="auto"/>
          </w:tcPr>
          <w:p w14:paraId="68D415E4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B58C656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gridSpan w:val="3"/>
            <w:shd w:val="clear" w:color="auto" w:fill="auto"/>
            <w:vAlign w:val="bottom"/>
          </w:tcPr>
          <w:p w14:paraId="07BDAA69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123F3778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1E3FA859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0B2A2930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07" w:type="dxa"/>
            <w:gridSpan w:val="3"/>
            <w:shd w:val="clear" w:color="auto" w:fill="auto"/>
            <w:vAlign w:val="bottom"/>
          </w:tcPr>
          <w:p w14:paraId="6B7ADB85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341B2" w:rsidRPr="00CA54F9" w14:paraId="4A5A82CB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52880BFB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407CB1" w14:textId="77777777" w:rsidR="006C72E9" w:rsidRPr="0061243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CFC6A57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875DB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01E1BEA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2E21B32E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DE3B703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0DCFD" w14:textId="77777777" w:rsidR="006C72E9" w:rsidRPr="0061243F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</w:tr>
      <w:tr w:rsidR="00F70BD4" w:rsidRPr="00CA54F9" w14:paraId="71132166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0D587805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1C3B" w14:textId="767CAFA2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43A4B0B1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B450D" w14:textId="1F7499C0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7" w:type="dxa"/>
            <w:shd w:val="clear" w:color="auto" w:fill="auto"/>
          </w:tcPr>
          <w:p w14:paraId="5134D9E4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D552" w14:textId="3523C8BD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1" w:type="dxa"/>
            <w:tcBorders>
              <w:top w:val="single" w:sz="4" w:space="0" w:color="auto"/>
            </w:tcBorders>
            <w:shd w:val="clear" w:color="auto" w:fill="auto"/>
          </w:tcPr>
          <w:p w14:paraId="22DF8E4C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2B579" w14:textId="6A4EB99F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7" w:type="dxa"/>
            <w:shd w:val="clear" w:color="auto" w:fill="auto"/>
          </w:tcPr>
          <w:p w14:paraId="66D8E82D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050E" w14:textId="12FB2ADC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5ADEA37B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284C5" w14:textId="58A21531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7" w:type="dxa"/>
            <w:shd w:val="clear" w:color="auto" w:fill="auto"/>
          </w:tcPr>
          <w:p w14:paraId="6F1C404C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B8F6F" w14:textId="32E71D8F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671A577C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B18CB" w14:textId="6765C459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4610" w:rsidRPr="00CA54F9" w14:paraId="74818CA1" w14:textId="77777777" w:rsidTr="00A97614">
        <w:trPr>
          <w:cantSplit/>
          <w:trHeight w:hRule="exact" w:val="74"/>
        </w:trPr>
        <w:tc>
          <w:tcPr>
            <w:tcW w:w="5946" w:type="dxa"/>
            <w:shd w:val="clear" w:color="auto" w:fill="auto"/>
          </w:tcPr>
          <w:p w14:paraId="05F5376D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13" w:type="dxa"/>
            <w:gridSpan w:val="3"/>
            <w:shd w:val="clear" w:color="auto" w:fill="auto"/>
          </w:tcPr>
          <w:p w14:paraId="2B5BFD55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52" w:type="dxa"/>
            <w:gridSpan w:val="12"/>
            <w:shd w:val="clear" w:color="auto" w:fill="auto"/>
          </w:tcPr>
          <w:p w14:paraId="03126A38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701984" w:rsidRPr="00CA54F9" w14:paraId="7BE70CF7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28FCF5BA" w14:textId="77777777" w:rsidR="00684610" w:rsidRPr="0061243F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927" w:type="dxa"/>
            <w:shd w:val="clear" w:color="auto" w:fill="auto"/>
          </w:tcPr>
          <w:p w14:paraId="0B6BA715" w14:textId="77777777" w:rsidR="00684610" w:rsidRPr="0061243F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3BF5812F" w14:textId="77777777" w:rsidR="00684610" w:rsidRPr="0061243F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469B686" w14:textId="77777777" w:rsidR="00684610" w:rsidRPr="0061243F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768C1356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76CEB037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</w:tcPr>
          <w:p w14:paraId="724B366C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shd w:val="clear" w:color="auto" w:fill="auto"/>
          </w:tcPr>
          <w:p w14:paraId="4A73C498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5649E2B2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6B8A9A95" w14:textId="77777777" w:rsidR="00684610" w:rsidRPr="0061243F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3F5930C1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shd w:val="clear" w:color="auto" w:fill="auto"/>
          </w:tcPr>
          <w:p w14:paraId="5BB021DF" w14:textId="77777777" w:rsidR="00684610" w:rsidRPr="0061243F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0F1045FA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E5932C0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3EFCF306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09041004" w14:textId="77777777" w:rsidR="00684610" w:rsidRPr="0061243F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EF39F9" w:rsidRPr="00CA54F9" w14:paraId="16688F04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488A8559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Chia Tai Enterprises International Limited</w:t>
            </w:r>
          </w:p>
        </w:tc>
        <w:tc>
          <w:tcPr>
            <w:tcW w:w="927" w:type="dxa"/>
            <w:shd w:val="clear" w:color="auto" w:fill="auto"/>
          </w:tcPr>
          <w:p w14:paraId="052A8A77" w14:textId="125B2CC0" w:rsidR="00DB3B99" w:rsidRPr="0097170A" w:rsidRDefault="00775648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96" w:type="dxa"/>
            <w:shd w:val="clear" w:color="auto" w:fill="auto"/>
          </w:tcPr>
          <w:p w14:paraId="4C0EB69F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80BEDC" w14:textId="57D158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97" w:type="dxa"/>
            <w:shd w:val="clear" w:color="auto" w:fill="auto"/>
          </w:tcPr>
          <w:p w14:paraId="4526FA9A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368C961" w14:textId="0A6E0753" w:rsidR="00DB3B99" w:rsidRPr="0061243F" w:rsidRDefault="00775648" w:rsidP="00DB3B99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01" w:type="dxa"/>
            <w:shd w:val="clear" w:color="auto" w:fill="auto"/>
          </w:tcPr>
          <w:p w14:paraId="66024323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FD678B1" w14:textId="62DC0BBB" w:rsidR="00DB3B99" w:rsidRPr="0061243F" w:rsidRDefault="00DB3B99" w:rsidP="00DB3B99">
            <w:pPr>
              <w:pStyle w:val="acctfourfigures"/>
              <w:spacing w:line="320" w:lineRule="exact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61E11C7A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40E7008" w14:textId="02B6A5DE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8EC921D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76AE26A4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20D660E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710DFF5" w14:textId="2665701C" w:rsidR="00DB3B99" w:rsidRPr="0061243F" w:rsidRDefault="00775648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4D6C8EAC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8AA4010" w14:textId="68F38231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EF39F9" w:rsidRPr="00CA54F9" w14:paraId="73D61F58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444340D4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631ADD94" w14:textId="77777777" w:rsidR="00DB3B99" w:rsidRPr="0097170A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18B36B6F" w14:textId="77777777" w:rsidR="00DB3B99" w:rsidRPr="0061243F" w:rsidRDefault="00DB3B99" w:rsidP="00DB3B99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62D2DAF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7E3E5A6D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00F38" w14:textId="3ACAEB7E" w:rsidR="00DB3B99" w:rsidRPr="0061243F" w:rsidRDefault="00775648" w:rsidP="00DB3B99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01" w:type="dxa"/>
            <w:shd w:val="clear" w:color="auto" w:fill="auto"/>
          </w:tcPr>
          <w:p w14:paraId="1DF4A87E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0B8BF" w14:textId="2CDA1EB1" w:rsidR="00DB3B99" w:rsidRPr="0061243F" w:rsidRDefault="00775648" w:rsidP="00DB3B99">
            <w:pPr>
              <w:pStyle w:val="acctfourfigures"/>
              <w:spacing w:line="320" w:lineRule="exact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26EC6276" w14:textId="77777777" w:rsidR="00DB3B99" w:rsidRPr="0061243F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A11FF" w14:textId="3405DAAA" w:rsidR="00DB3B99" w:rsidRPr="00D604BB" w:rsidRDefault="00DB3B99" w:rsidP="00DB3B99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6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CE14844" w14:textId="77777777" w:rsidR="00DB3B99" w:rsidRPr="00D604BB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E305E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4B273EC" w14:textId="77777777" w:rsidR="00DB3B99" w:rsidRPr="00D604BB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5DC2E" w14:textId="1A7FDFEB" w:rsidR="00DB3B99" w:rsidRPr="0061243F" w:rsidRDefault="00775648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7AACBA6E" w14:textId="77777777" w:rsidR="00DB3B99" w:rsidRPr="00D604BB" w:rsidRDefault="00DB3B99" w:rsidP="00DB3B99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198D" w14:textId="3F79CC82" w:rsidR="00DB3B99" w:rsidRPr="0061243F" w:rsidRDefault="00775648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</w:tr>
      <w:tr w:rsidR="00EF39F9" w:rsidRPr="00CA54F9" w14:paraId="4346C96E" w14:textId="77777777" w:rsidTr="00A97614">
        <w:trPr>
          <w:cantSplit/>
          <w:trHeight w:hRule="exact" w:val="91"/>
        </w:trPr>
        <w:tc>
          <w:tcPr>
            <w:tcW w:w="5946" w:type="dxa"/>
            <w:shd w:val="clear" w:color="auto" w:fill="auto"/>
          </w:tcPr>
          <w:p w14:paraId="787D6D19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ECF5B47" w14:textId="77777777" w:rsidR="00DB3B99" w:rsidRPr="0097170A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73EDB517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1492EC4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F93CEF8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4780206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" w:type="dxa"/>
            <w:shd w:val="clear" w:color="auto" w:fill="auto"/>
          </w:tcPr>
          <w:p w14:paraId="5AF25DD8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1F07141E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6D9B84E8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246B976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E459D09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7FA652D0" w14:textId="77777777" w:rsidR="00DB3B99" w:rsidRPr="0097170A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2AC3DFBD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376B17F9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22837BC8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293076B5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1984" w:rsidRPr="00CA54F9" w14:paraId="4AD2A224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0DAA6C56" w14:textId="77777777" w:rsidR="00DB3B99" w:rsidRPr="00C60FC9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0F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927" w:type="dxa"/>
            <w:shd w:val="clear" w:color="auto" w:fill="auto"/>
          </w:tcPr>
          <w:p w14:paraId="5E0ADDE1" w14:textId="77777777" w:rsidR="00DB3B99" w:rsidRPr="00C60FC9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61EEFB3F" w14:textId="77777777" w:rsidR="00DB3B99" w:rsidRPr="00C60FC9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829790E" w14:textId="77777777" w:rsidR="00DB3B99" w:rsidRPr="00C60FC9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5A15C768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108FB8E6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" w:type="dxa"/>
            <w:shd w:val="clear" w:color="auto" w:fill="auto"/>
          </w:tcPr>
          <w:p w14:paraId="74B51A68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62C2F33A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6BF9E431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6CB409C2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51E74F49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31D98E72" w14:textId="77777777" w:rsidR="00DB3B99" w:rsidRPr="0097170A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023A669D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157F352F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" w:type="dxa"/>
            <w:shd w:val="clear" w:color="auto" w:fill="auto"/>
          </w:tcPr>
          <w:p w14:paraId="4C27FCA1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351391F1" w14:textId="77777777" w:rsidR="00DB3B99" w:rsidRPr="0061243F" w:rsidRDefault="00DB3B99" w:rsidP="00DB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1984" w:rsidRPr="00CA54F9" w14:paraId="5F96720E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0DA325E2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กรุงเทพโปรดิ๊วส จำกัด (มหาชน</w:t>
            </w:r>
            <w:r w:rsidRPr="00C60FC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14:paraId="46F10AAB" w14:textId="60D52C50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99.44</w:t>
            </w:r>
          </w:p>
        </w:tc>
        <w:tc>
          <w:tcPr>
            <w:tcW w:w="196" w:type="dxa"/>
            <w:shd w:val="clear" w:color="auto" w:fill="auto"/>
          </w:tcPr>
          <w:p w14:paraId="28332B79" w14:textId="77777777" w:rsidR="001C102A" w:rsidRPr="00C60FC9" w:rsidRDefault="001C102A" w:rsidP="001C102A">
            <w:pPr>
              <w:pStyle w:val="acctfourfigures"/>
              <w:tabs>
                <w:tab w:val="clear" w:pos="765"/>
                <w:tab w:val="decimal" w:pos="3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E178345" w14:textId="47991BA8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99.44</w:t>
            </w:r>
          </w:p>
        </w:tc>
        <w:tc>
          <w:tcPr>
            <w:tcW w:w="197" w:type="dxa"/>
            <w:shd w:val="clear" w:color="auto" w:fill="auto"/>
          </w:tcPr>
          <w:p w14:paraId="7713BE63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</w:tcPr>
          <w:p w14:paraId="4B7BD161" w14:textId="05DCC475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201" w:type="dxa"/>
            <w:shd w:val="clear" w:color="auto" w:fill="auto"/>
          </w:tcPr>
          <w:p w14:paraId="681C41FD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1F1C7941" w14:textId="550AA3A9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97" w:type="dxa"/>
            <w:shd w:val="clear" w:color="auto" w:fill="auto"/>
          </w:tcPr>
          <w:p w14:paraId="22646D22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1BB85E0" w14:textId="5FA27B42" w:rsidR="001C102A" w:rsidRPr="0061243F" w:rsidRDefault="001C102A" w:rsidP="001C102A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1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20B91A8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60DFA51C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ECE1429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42E865CD" w14:textId="6A2915CD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97" w:type="dxa"/>
            <w:shd w:val="clear" w:color="auto" w:fill="auto"/>
          </w:tcPr>
          <w:p w14:paraId="68963B84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676332F" w14:textId="554EB5DD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</w:tr>
      <w:tr w:rsidR="00701984" w:rsidRPr="00CA54F9" w14:paraId="013779CE" w14:textId="77777777" w:rsidTr="00684610">
        <w:trPr>
          <w:cantSplit/>
          <w:trHeight w:val="106"/>
        </w:trPr>
        <w:tc>
          <w:tcPr>
            <w:tcW w:w="5946" w:type="dxa"/>
            <w:shd w:val="clear" w:color="auto" w:fill="auto"/>
          </w:tcPr>
          <w:p w14:paraId="29A27714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ซีพีเอฟ </w:t>
            </w:r>
            <w:r w:rsidRPr="00C60F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ประเทศไทย) จำกัด (มหาชน)</w:t>
            </w:r>
          </w:p>
        </w:tc>
        <w:tc>
          <w:tcPr>
            <w:tcW w:w="927" w:type="dxa"/>
            <w:shd w:val="clear" w:color="auto" w:fill="auto"/>
          </w:tcPr>
          <w:p w14:paraId="58BEF4A2" w14:textId="6D11EF86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30BBD7CC" w14:textId="77777777" w:rsidR="001C102A" w:rsidRPr="00C60FC9" w:rsidRDefault="001C102A" w:rsidP="001C102A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528AFF" w14:textId="7FD72DE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46AB22F7" w14:textId="77777777" w:rsidR="001C102A" w:rsidRPr="0061243F" w:rsidRDefault="001C102A" w:rsidP="001C102A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2E693EC4" w14:textId="01696EC9" w:rsidR="001C102A" w:rsidRPr="0061243F" w:rsidRDefault="001C102A" w:rsidP="001C102A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201" w:type="dxa"/>
            <w:shd w:val="clear" w:color="auto" w:fill="auto"/>
          </w:tcPr>
          <w:p w14:paraId="1699A14C" w14:textId="77777777" w:rsidR="001C102A" w:rsidRPr="0061243F" w:rsidRDefault="001C102A" w:rsidP="001C102A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shd w:val="clear" w:color="auto" w:fill="auto"/>
          </w:tcPr>
          <w:p w14:paraId="1ECDAE03" w14:textId="6024FA07" w:rsidR="001C102A" w:rsidRPr="0061243F" w:rsidRDefault="001C102A" w:rsidP="001C102A">
            <w:pPr>
              <w:pStyle w:val="acctfourfigures"/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48,510</w:t>
            </w:r>
          </w:p>
        </w:tc>
        <w:tc>
          <w:tcPr>
            <w:tcW w:w="197" w:type="dxa"/>
            <w:shd w:val="clear" w:color="auto" w:fill="auto"/>
          </w:tcPr>
          <w:p w14:paraId="539974EB" w14:textId="77777777" w:rsidR="001C102A" w:rsidRPr="0061243F" w:rsidRDefault="001C102A" w:rsidP="001C102A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41272E51" w14:textId="775F791A" w:rsidR="001C102A" w:rsidRPr="0061243F" w:rsidRDefault="001C102A" w:rsidP="001C102A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728B631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14:paraId="0FE22456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198A2FF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7B213D7" w14:textId="45363A35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48,510</w:t>
            </w:r>
          </w:p>
        </w:tc>
        <w:tc>
          <w:tcPr>
            <w:tcW w:w="197" w:type="dxa"/>
            <w:shd w:val="clear" w:color="auto" w:fill="auto"/>
          </w:tcPr>
          <w:p w14:paraId="55AFD4AE" w14:textId="77777777" w:rsidR="001C102A" w:rsidRPr="0061243F" w:rsidRDefault="001C102A" w:rsidP="001C102A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557EEC2E" w14:textId="6EBCD566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48,510</w:t>
            </w:r>
          </w:p>
        </w:tc>
      </w:tr>
      <w:tr w:rsidR="00701984" w:rsidRPr="00CA54F9" w14:paraId="5FA9AEBD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48488630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ซีพีเอฟ เทรนนิ่งเซ็นเตอร์ จำกัด</w:t>
            </w:r>
          </w:p>
        </w:tc>
        <w:tc>
          <w:tcPr>
            <w:tcW w:w="927" w:type="dxa"/>
            <w:shd w:val="clear" w:color="auto" w:fill="auto"/>
          </w:tcPr>
          <w:p w14:paraId="2150BBAD" w14:textId="641EC82F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313CB1CB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07D7957" w14:textId="5A4285EC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68A4A1BF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0EDDFD80" w14:textId="44CBC3ED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201" w:type="dxa"/>
            <w:shd w:val="clear" w:color="auto" w:fill="auto"/>
          </w:tcPr>
          <w:p w14:paraId="7552BFA9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28F9E06" w14:textId="4FBDEF93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</w:t>
            </w:r>
          </w:p>
        </w:tc>
        <w:tc>
          <w:tcPr>
            <w:tcW w:w="197" w:type="dxa"/>
            <w:shd w:val="clear" w:color="auto" w:fill="auto"/>
          </w:tcPr>
          <w:p w14:paraId="5AAE07BF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616C13BD" w14:textId="24B5CA64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A3E12FA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0A6AC815" w14:textId="77777777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D8A7724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4096BAF" w14:textId="4C63C9D6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7" w:type="dxa"/>
            <w:shd w:val="clear" w:color="auto" w:fill="auto"/>
          </w:tcPr>
          <w:p w14:paraId="7874D69D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55A2E29" w14:textId="6B39546E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701984" w:rsidRPr="00CA54F9" w14:paraId="496921E7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0BA16C51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927" w:type="dxa"/>
            <w:shd w:val="clear" w:color="auto" w:fill="auto"/>
          </w:tcPr>
          <w:p w14:paraId="4AC5293B" w14:textId="0BF2B17B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08CB930E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D532AB" w14:textId="5D5851BD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02056E8A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56E6240" w14:textId="582829B3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250</w:t>
            </w:r>
          </w:p>
        </w:tc>
        <w:tc>
          <w:tcPr>
            <w:tcW w:w="201" w:type="dxa"/>
            <w:shd w:val="clear" w:color="auto" w:fill="auto"/>
          </w:tcPr>
          <w:p w14:paraId="16BBFAFC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449855D6" w14:textId="4A56E4B9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250</w:t>
            </w:r>
          </w:p>
        </w:tc>
        <w:tc>
          <w:tcPr>
            <w:tcW w:w="197" w:type="dxa"/>
            <w:shd w:val="clear" w:color="auto" w:fill="auto"/>
          </w:tcPr>
          <w:p w14:paraId="2321C6BD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61D20BE3" w14:textId="6D222030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21EEB64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073932B3" w14:textId="77777777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85AA890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901643F" w14:textId="2B42F4A1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97" w:type="dxa"/>
            <w:shd w:val="clear" w:color="auto" w:fill="auto"/>
          </w:tcPr>
          <w:p w14:paraId="156F86C0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729140A0" w14:textId="0451FBC5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701984" w:rsidRPr="00CA54F9" w14:paraId="104FC5B8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6146646C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ซี.พี. เมอร์แชนไดซิ่ง จำกัด</w:t>
            </w:r>
          </w:p>
        </w:tc>
        <w:tc>
          <w:tcPr>
            <w:tcW w:w="927" w:type="dxa"/>
            <w:shd w:val="clear" w:color="auto" w:fill="auto"/>
          </w:tcPr>
          <w:p w14:paraId="64876457" w14:textId="69C1C64F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68.21</w:t>
            </w:r>
          </w:p>
        </w:tc>
        <w:tc>
          <w:tcPr>
            <w:tcW w:w="196" w:type="dxa"/>
            <w:shd w:val="clear" w:color="auto" w:fill="auto"/>
          </w:tcPr>
          <w:p w14:paraId="39214708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AEC730" w14:textId="069E68B0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87.54</w:t>
            </w:r>
          </w:p>
        </w:tc>
        <w:tc>
          <w:tcPr>
            <w:tcW w:w="197" w:type="dxa"/>
            <w:shd w:val="clear" w:color="auto" w:fill="auto"/>
          </w:tcPr>
          <w:p w14:paraId="681C48A3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01B8B01" w14:textId="41B9AB5C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383B8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5,400</w:t>
            </w:r>
          </w:p>
        </w:tc>
        <w:tc>
          <w:tcPr>
            <w:tcW w:w="201" w:type="dxa"/>
            <w:shd w:val="clear" w:color="auto" w:fill="auto"/>
          </w:tcPr>
          <w:p w14:paraId="5BB06D85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1A665E16" w14:textId="1DB839B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38,999</w:t>
            </w:r>
          </w:p>
        </w:tc>
        <w:tc>
          <w:tcPr>
            <w:tcW w:w="197" w:type="dxa"/>
            <w:shd w:val="clear" w:color="auto" w:fill="auto"/>
          </w:tcPr>
          <w:p w14:paraId="64343281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418267C3" w14:textId="5139C4AD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2D38911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483E3A3A" w14:textId="77777777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64C8FE0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12383ED2" w14:textId="07590274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28E8">
              <w:rPr>
                <w:rFonts w:asciiTheme="majorBidi" w:hAnsiTheme="majorBidi" w:cstheme="majorBidi"/>
                <w:sz w:val="28"/>
                <w:szCs w:val="28"/>
              </w:rPr>
              <w:t>5,400</w:t>
            </w:r>
          </w:p>
        </w:tc>
        <w:tc>
          <w:tcPr>
            <w:tcW w:w="197" w:type="dxa"/>
            <w:shd w:val="clear" w:color="auto" w:fill="auto"/>
          </w:tcPr>
          <w:p w14:paraId="12CECBD8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26ED0DF" w14:textId="6DA7DE3E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38,999</w:t>
            </w:r>
          </w:p>
        </w:tc>
      </w:tr>
      <w:tr w:rsidR="00701984" w:rsidRPr="00CA54F9" w14:paraId="0A08062D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5F60DAFD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927" w:type="dxa"/>
            <w:shd w:val="clear" w:color="auto" w:fill="auto"/>
          </w:tcPr>
          <w:p w14:paraId="21BE1020" w14:textId="341DCD3F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137D6AE7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7ADA23" w14:textId="027C00DB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7D0F4FB8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4F725255" w14:textId="50010DED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" w:type="dxa"/>
            <w:shd w:val="clear" w:color="auto" w:fill="auto"/>
          </w:tcPr>
          <w:p w14:paraId="6FCD76E5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8571E3C" w14:textId="50F54BAE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012FC522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20AA5AF5" w14:textId="303B08C6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27025EC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636BA78F" w14:textId="77777777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40812C9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4C569D5" w14:textId="7CBFC593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1479EECB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4CA9021" w14:textId="69D44E0B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701984" w:rsidRPr="00CA54F9" w14:paraId="7A2BE31A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70E1AB0F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Bellisio Investment, LLC</w:t>
            </w:r>
          </w:p>
        </w:tc>
        <w:tc>
          <w:tcPr>
            <w:tcW w:w="927" w:type="dxa"/>
            <w:shd w:val="clear" w:color="auto" w:fill="auto"/>
          </w:tcPr>
          <w:p w14:paraId="1C6C5FEE" w14:textId="7657AF31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04A8DC25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D123122" w14:textId="3C01F853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7" w:type="dxa"/>
            <w:shd w:val="clear" w:color="auto" w:fill="auto"/>
          </w:tcPr>
          <w:p w14:paraId="1DF3E050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FF11350" w14:textId="7FB064D8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42,357</w:t>
            </w:r>
          </w:p>
        </w:tc>
        <w:tc>
          <w:tcPr>
            <w:tcW w:w="201" w:type="dxa"/>
            <w:shd w:val="clear" w:color="auto" w:fill="auto"/>
          </w:tcPr>
          <w:p w14:paraId="4E7EAB05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6C73B92D" w14:textId="5EB6709D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37,072</w:t>
            </w:r>
          </w:p>
        </w:tc>
        <w:tc>
          <w:tcPr>
            <w:tcW w:w="197" w:type="dxa"/>
            <w:shd w:val="clear" w:color="auto" w:fill="auto"/>
          </w:tcPr>
          <w:p w14:paraId="2E93F5CD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7D497616" w14:textId="63CC6B4B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644282D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7FC5F553" w14:textId="77777777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68616D15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CA2A940" w14:textId="1D9225EF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42,357</w:t>
            </w:r>
          </w:p>
        </w:tc>
        <w:tc>
          <w:tcPr>
            <w:tcW w:w="197" w:type="dxa"/>
            <w:shd w:val="clear" w:color="auto" w:fill="auto"/>
          </w:tcPr>
          <w:p w14:paraId="0743E84D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33382C0" w14:textId="21273B29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37,072</w:t>
            </w:r>
          </w:p>
        </w:tc>
      </w:tr>
      <w:tr w:rsidR="00701984" w:rsidRPr="00CA54F9" w14:paraId="0F811D91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00B4571B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C.P. Aquaculture (India) Private Limited</w:t>
            </w:r>
          </w:p>
        </w:tc>
        <w:tc>
          <w:tcPr>
            <w:tcW w:w="927" w:type="dxa"/>
            <w:shd w:val="clear" w:color="auto" w:fill="auto"/>
          </w:tcPr>
          <w:p w14:paraId="217E67A0" w14:textId="1CE8EBAE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62.50</w:t>
            </w:r>
          </w:p>
        </w:tc>
        <w:tc>
          <w:tcPr>
            <w:tcW w:w="196" w:type="dxa"/>
            <w:shd w:val="clear" w:color="auto" w:fill="auto"/>
          </w:tcPr>
          <w:p w14:paraId="095A1D2D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11E013A" w14:textId="4B721AC0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62.50</w:t>
            </w:r>
          </w:p>
        </w:tc>
        <w:tc>
          <w:tcPr>
            <w:tcW w:w="197" w:type="dxa"/>
            <w:shd w:val="clear" w:color="auto" w:fill="auto"/>
          </w:tcPr>
          <w:p w14:paraId="57220744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F7DA128" w14:textId="0BB4A0E3" w:rsidR="001C102A" w:rsidRPr="003C5817" w:rsidRDefault="003C5817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  <w:tc>
          <w:tcPr>
            <w:tcW w:w="201" w:type="dxa"/>
            <w:shd w:val="clear" w:color="auto" w:fill="auto"/>
          </w:tcPr>
          <w:p w14:paraId="219C5320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52DB311" w14:textId="00A67899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,2</w:t>
            </w: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97" w:type="dxa"/>
            <w:shd w:val="clear" w:color="auto" w:fill="auto"/>
          </w:tcPr>
          <w:p w14:paraId="453B4EBE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F48B860" w14:textId="343D1482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3D5FD2F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735EEAC2" w14:textId="77777777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B6109E4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4C53B94" w14:textId="7DE91090" w:rsidR="001C102A" w:rsidRPr="0097170A" w:rsidRDefault="003C5817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  <w:tc>
          <w:tcPr>
            <w:tcW w:w="197" w:type="dxa"/>
            <w:shd w:val="clear" w:color="auto" w:fill="auto"/>
          </w:tcPr>
          <w:p w14:paraId="4D8B8F1B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7DFDDFD6" w14:textId="44848976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170A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17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01984" w:rsidRPr="00CA54F9" w14:paraId="541D4884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6757EADC" w14:textId="2D3B1DD4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C.P. Aquaculture (Hainan) Co.</w:t>
            </w:r>
            <w:r w:rsidR="00AF4C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0FC9">
              <w:rPr>
                <w:rFonts w:asciiTheme="majorBidi" w:hAnsiTheme="majorBidi" w:cstheme="majorBidi"/>
                <w:sz w:val="28"/>
                <w:szCs w:val="28"/>
              </w:rPr>
              <w:t xml:space="preserve"> Ltd.</w:t>
            </w:r>
          </w:p>
        </w:tc>
        <w:tc>
          <w:tcPr>
            <w:tcW w:w="927" w:type="dxa"/>
            <w:shd w:val="clear" w:color="auto" w:fill="auto"/>
          </w:tcPr>
          <w:p w14:paraId="32D9FA0D" w14:textId="2EA635DF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6F5A8F6C" w14:textId="77777777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03D261D" w14:textId="072039F8" w:rsidR="001C102A" w:rsidRPr="00C60FC9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7" w:type="dxa"/>
            <w:shd w:val="clear" w:color="auto" w:fill="auto"/>
          </w:tcPr>
          <w:p w14:paraId="44EBCE06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54B8B75" w14:textId="2E37531F" w:rsidR="001C102A" w:rsidRPr="0061243F" w:rsidRDefault="00C8545F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126</w:t>
            </w:r>
          </w:p>
        </w:tc>
        <w:tc>
          <w:tcPr>
            <w:tcW w:w="201" w:type="dxa"/>
            <w:shd w:val="clear" w:color="auto" w:fill="auto"/>
          </w:tcPr>
          <w:p w14:paraId="5E31D01C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8099C63" w14:textId="2EF12BA1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</w:t>
            </w:r>
          </w:p>
        </w:tc>
        <w:tc>
          <w:tcPr>
            <w:tcW w:w="197" w:type="dxa"/>
            <w:shd w:val="clear" w:color="auto" w:fill="auto"/>
          </w:tcPr>
          <w:p w14:paraId="63C1501D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A2B53B0" w14:textId="26488729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B3630AC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28F616FE" w14:textId="77777777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7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3DCE651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4C7C754F" w14:textId="3FE88FC6" w:rsidR="001C102A" w:rsidRPr="0097170A" w:rsidRDefault="00C8545F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97" w:type="dxa"/>
            <w:shd w:val="clear" w:color="auto" w:fill="auto"/>
          </w:tcPr>
          <w:p w14:paraId="5DAD4744" w14:textId="77777777" w:rsidR="001C102A" w:rsidRPr="0061243F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B93E74C" w14:textId="5BA95325" w:rsidR="001C102A" w:rsidRPr="0097170A" w:rsidRDefault="001C102A" w:rsidP="001C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4D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170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701984" w:rsidRPr="00CA54F9" w14:paraId="5493EDA5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27EC6D5A" w14:textId="0A790D1A" w:rsidR="00F20C5F" w:rsidRPr="00C60FC9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C.P. Foods Holdings Limited</w:t>
            </w: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14:paraId="342BDC21" w14:textId="31A2F335" w:rsidR="00F20C5F" w:rsidRPr="00C60FC9" w:rsidRDefault="006B5DF1" w:rsidP="006B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11A8ADF1" w14:textId="77777777" w:rsidR="00F20C5F" w:rsidRPr="00C60FC9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F25A2C3" w14:textId="3220B443" w:rsidR="00F20C5F" w:rsidRPr="00C60FC9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7" w:type="dxa"/>
            <w:shd w:val="clear" w:color="auto" w:fill="auto"/>
          </w:tcPr>
          <w:p w14:paraId="31E1CCC3" w14:textId="77777777" w:rsidR="00F20C5F" w:rsidRPr="0061243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E7917FA" w14:textId="2BB02A49" w:rsidR="00F20C5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4699A212" w14:textId="77777777" w:rsidR="00F20C5F" w:rsidRPr="0061243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EEB54A0" w14:textId="2052F1FC" w:rsidR="00F20C5F" w:rsidRPr="00474DD1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7" w:type="dxa"/>
            <w:shd w:val="clear" w:color="auto" w:fill="auto"/>
          </w:tcPr>
          <w:p w14:paraId="751A278F" w14:textId="77777777" w:rsidR="00F20C5F" w:rsidRPr="0061243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76C83F3" w14:textId="291A249E" w:rsidR="00F20C5F" w:rsidRPr="0097170A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690EC370" w14:textId="77777777" w:rsidR="00F20C5F" w:rsidRPr="0061243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766C886F" w14:textId="6AFB9398" w:rsidR="00F20C5F" w:rsidRPr="0097170A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CBB07FB" w14:textId="77777777" w:rsidR="00F20C5F" w:rsidRPr="0061243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6E2DF32F" w14:textId="505A1206" w:rsidR="00F20C5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3D74B75" w14:textId="77777777" w:rsidR="00F20C5F" w:rsidRPr="0061243F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576AB3C" w14:textId="2A7247EC" w:rsidR="00F20C5F" w:rsidRPr="00474DD1" w:rsidRDefault="00F20C5F" w:rsidP="00F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01984" w:rsidRPr="00CA54F9" w14:paraId="659F7DD6" w14:textId="77777777" w:rsidTr="00684610">
        <w:trPr>
          <w:cantSplit/>
          <w:trHeight w:val="21"/>
        </w:trPr>
        <w:tc>
          <w:tcPr>
            <w:tcW w:w="5946" w:type="dxa"/>
            <w:shd w:val="clear" w:color="auto" w:fill="auto"/>
          </w:tcPr>
          <w:p w14:paraId="07D390FD" w14:textId="5C9C86DC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C.P. Foods International Limited</w:t>
            </w:r>
          </w:p>
        </w:tc>
        <w:tc>
          <w:tcPr>
            <w:tcW w:w="927" w:type="dxa"/>
            <w:shd w:val="clear" w:color="auto" w:fill="auto"/>
          </w:tcPr>
          <w:p w14:paraId="5A6DEAD6" w14:textId="7BEE96D6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45D70509" w14:textId="77777777" w:rsidR="00483FE2" w:rsidRPr="00C60FC9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4E8F652" w14:textId="0B1D85AF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7" w:type="dxa"/>
            <w:shd w:val="clear" w:color="auto" w:fill="auto"/>
          </w:tcPr>
          <w:p w14:paraId="583E8FA3" w14:textId="77777777" w:rsidR="00483FE2" w:rsidRPr="0061243F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731956F9" w14:textId="069E3A75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7,172</w:t>
            </w:r>
          </w:p>
        </w:tc>
        <w:tc>
          <w:tcPr>
            <w:tcW w:w="201" w:type="dxa"/>
            <w:shd w:val="clear" w:color="auto" w:fill="auto"/>
          </w:tcPr>
          <w:p w14:paraId="2E2A8AD7" w14:textId="77777777" w:rsidR="00483FE2" w:rsidRPr="0061243F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11D21AA" w14:textId="7F355099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7" w:type="dxa"/>
            <w:shd w:val="clear" w:color="auto" w:fill="auto"/>
          </w:tcPr>
          <w:p w14:paraId="45A13C24" w14:textId="77777777" w:rsidR="00483FE2" w:rsidRPr="0061243F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558D128F" w14:textId="3B620354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(7,172)</w:t>
            </w:r>
          </w:p>
        </w:tc>
        <w:tc>
          <w:tcPr>
            <w:tcW w:w="197" w:type="dxa"/>
            <w:shd w:val="clear" w:color="auto" w:fill="auto"/>
          </w:tcPr>
          <w:p w14:paraId="200DDDDB" w14:textId="77777777" w:rsidR="00483FE2" w:rsidRPr="0061243F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4F04CF3C" w14:textId="3A269032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68EFEE0" w14:textId="77777777" w:rsidR="00483FE2" w:rsidRPr="0061243F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6D49531" w14:textId="7476B078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46C4D06" w14:textId="77777777" w:rsidR="00483FE2" w:rsidRPr="0061243F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19D398F4" w14:textId="085CD16D" w:rsidR="00483FE2" w:rsidRPr="003067AA" w:rsidRDefault="00483FE2" w:rsidP="0048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273DE1A" w14:textId="1157614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 (ต่อ)</w:t>
      </w: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0"/>
        <w:gridCol w:w="980"/>
        <w:gridCol w:w="195"/>
        <w:gridCol w:w="983"/>
        <w:gridCol w:w="196"/>
        <w:gridCol w:w="883"/>
        <w:gridCol w:w="196"/>
        <w:gridCol w:w="983"/>
        <w:gridCol w:w="196"/>
        <w:gridCol w:w="1080"/>
        <w:gridCol w:w="196"/>
        <w:gridCol w:w="1078"/>
        <w:gridCol w:w="198"/>
        <w:gridCol w:w="979"/>
        <w:gridCol w:w="198"/>
        <w:gridCol w:w="1070"/>
      </w:tblGrid>
      <w:tr w:rsidR="006C72E9" w:rsidRPr="00CA54F9" w14:paraId="2C30C285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21C3F5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11" w:type="dxa"/>
            <w:gridSpan w:val="15"/>
            <w:shd w:val="clear" w:color="auto" w:fill="auto"/>
          </w:tcPr>
          <w:p w14:paraId="00B7F4A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97107" w:rsidRPr="00CA54F9" w14:paraId="58C28149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5A32FB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11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06AB58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B7DCE" w:rsidRPr="00CA54F9" w14:paraId="6CEA85CE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8E6C2C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CB56C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C441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D0A9D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DDD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1CF0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AD8C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6941BC" w:rsidRPr="00CA54F9" w14:paraId="5CD7B198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7C1C2F4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604F02A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22663C3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062" w:type="dxa"/>
            <w:gridSpan w:val="3"/>
            <w:shd w:val="clear" w:color="auto" w:fill="auto"/>
            <w:vAlign w:val="bottom"/>
          </w:tcPr>
          <w:p w14:paraId="25CE2388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035DD43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54" w:type="dxa"/>
            <w:gridSpan w:val="3"/>
            <w:shd w:val="clear" w:color="auto" w:fill="auto"/>
            <w:vAlign w:val="bottom"/>
          </w:tcPr>
          <w:p w14:paraId="5D7650C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1F05721B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2EF735CC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941BC" w:rsidRPr="00CA54F9" w14:paraId="001D8483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9C4EFE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3563E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245E0EA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0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26F1D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CFD79E8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B956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การด้อยค่าสะสม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EE4DC0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AC752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ราคาทุน - สุทธิ</w:t>
            </w:r>
          </w:p>
        </w:tc>
      </w:tr>
      <w:tr w:rsidR="00F70BD4" w:rsidRPr="00CA54F9" w14:paraId="203C28F2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07714267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D0E5D" w14:textId="59A06AAD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52ECB654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B9A14" w14:textId="1B9F2E99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6" w:type="dxa"/>
            <w:shd w:val="clear" w:color="auto" w:fill="auto"/>
          </w:tcPr>
          <w:p w14:paraId="63F2E674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FCD46" w14:textId="67A504E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59F2EE2A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7A549" w14:textId="120BEB42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6" w:type="dxa"/>
            <w:shd w:val="clear" w:color="auto" w:fill="auto"/>
          </w:tcPr>
          <w:p w14:paraId="557CCE2A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E09A2" w14:textId="65069DC0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3FC466AA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3674A" w14:textId="49DEC55C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" w:type="dxa"/>
            <w:shd w:val="clear" w:color="auto" w:fill="auto"/>
          </w:tcPr>
          <w:p w14:paraId="53BE726D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892D8" w14:textId="2F94D16E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31663ABE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84F6F" w14:textId="7B3327AC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4610" w:rsidRPr="00CA54F9" w14:paraId="6C8AE25C" w14:textId="77777777" w:rsidTr="00684610">
        <w:trPr>
          <w:cantSplit/>
          <w:trHeight w:hRule="exact" w:val="156"/>
        </w:trPr>
        <w:tc>
          <w:tcPr>
            <w:tcW w:w="5900" w:type="dxa"/>
            <w:shd w:val="clear" w:color="auto" w:fill="auto"/>
          </w:tcPr>
          <w:p w14:paraId="3EFB9AAA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556941ED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7253" w:type="dxa"/>
            <w:gridSpan w:val="12"/>
            <w:shd w:val="clear" w:color="auto" w:fill="auto"/>
          </w:tcPr>
          <w:p w14:paraId="4212F697" w14:textId="77777777" w:rsidR="00684610" w:rsidRPr="003067AA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</w:tr>
      <w:tr w:rsidR="00701984" w:rsidRPr="00CA54F9" w14:paraId="3CD336A3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2A3F7BD5" w14:textId="3B311F73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C.P. Pokphand Co., Ltd.</w:t>
            </w:r>
          </w:p>
        </w:tc>
        <w:tc>
          <w:tcPr>
            <w:tcW w:w="980" w:type="dxa"/>
            <w:shd w:val="clear" w:color="auto" w:fill="auto"/>
          </w:tcPr>
          <w:p w14:paraId="607E6C80" w14:textId="3406E003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95" w:type="dxa"/>
            <w:shd w:val="clear" w:color="auto" w:fill="auto"/>
          </w:tcPr>
          <w:p w14:paraId="6D154755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645E8A1A" w14:textId="6690608F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60FC9">
              <w:rPr>
                <w:rFonts w:asciiTheme="majorBidi" w:hAnsiTheme="majorBidi" w:cstheme="majorBidi"/>
                <w:sz w:val="28"/>
                <w:szCs w:val="28"/>
              </w:rPr>
              <w:t>4.98</w:t>
            </w:r>
          </w:p>
        </w:tc>
        <w:tc>
          <w:tcPr>
            <w:tcW w:w="196" w:type="dxa"/>
            <w:shd w:val="clear" w:color="auto" w:fill="auto"/>
          </w:tcPr>
          <w:p w14:paraId="19E4FBF6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0A2D128" w14:textId="72DA48D2" w:rsidR="00FA62DD" w:rsidRPr="003067AA" w:rsidRDefault="00950418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4,691</w:t>
            </w:r>
          </w:p>
        </w:tc>
        <w:tc>
          <w:tcPr>
            <w:tcW w:w="196" w:type="dxa"/>
            <w:shd w:val="clear" w:color="auto" w:fill="auto"/>
          </w:tcPr>
          <w:p w14:paraId="013E9545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58F13236" w14:textId="4BD5295D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4,691</w:t>
            </w:r>
          </w:p>
        </w:tc>
        <w:tc>
          <w:tcPr>
            <w:tcW w:w="196" w:type="dxa"/>
            <w:shd w:val="clear" w:color="auto" w:fill="auto"/>
          </w:tcPr>
          <w:p w14:paraId="38202528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3E5176" w14:textId="6F2AADAD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5C80538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057CF7A9" w14:textId="4BA09F5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635B85B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75EE4A1B" w14:textId="38947F2A" w:rsidR="00FA62DD" w:rsidRPr="003067AA" w:rsidRDefault="00950418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4,691</w:t>
            </w:r>
          </w:p>
        </w:tc>
        <w:tc>
          <w:tcPr>
            <w:tcW w:w="198" w:type="dxa"/>
            <w:shd w:val="clear" w:color="auto" w:fill="auto"/>
          </w:tcPr>
          <w:p w14:paraId="519DDFD9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30A1735B" w14:textId="6C0D9C2D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4,691</w:t>
            </w:r>
          </w:p>
        </w:tc>
      </w:tr>
      <w:tr w:rsidR="00701984" w:rsidRPr="00CA54F9" w14:paraId="6552F79A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E062A7B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eastAsia="KPMG Logo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eastAsia="KPMG Logo" w:hAnsiTheme="majorBidi" w:cstheme="majorBidi"/>
                <w:sz w:val="28"/>
                <w:szCs w:val="28"/>
              </w:rPr>
              <w:t>CP Foods Capital Limited</w:t>
            </w:r>
            <w:r w:rsidRPr="003067AA">
              <w:rPr>
                <w:rFonts w:asciiTheme="majorBidi" w:eastAsia="KPMG Logo" w:hAnsiTheme="majorBidi" w:cstheme="majorBidi"/>
                <w:sz w:val="28"/>
                <w:szCs w:val="28"/>
              </w:rPr>
              <w:tab/>
            </w:r>
          </w:p>
        </w:tc>
        <w:tc>
          <w:tcPr>
            <w:tcW w:w="980" w:type="dxa"/>
            <w:shd w:val="clear" w:color="auto" w:fill="auto"/>
          </w:tcPr>
          <w:p w14:paraId="7D98A2CC" w14:textId="06CCB374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5" w:type="dxa"/>
            <w:shd w:val="clear" w:color="auto" w:fill="auto"/>
          </w:tcPr>
          <w:p w14:paraId="63AA5E86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9F9229C" w14:textId="3B4DA0FD" w:rsidR="00FA62DD" w:rsidRPr="003067AA" w:rsidDel="009722D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05B16BAE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27C9DC0" w14:textId="376790A2" w:rsidR="00FA62DD" w:rsidRPr="003067AA" w:rsidRDefault="0049022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01BC7052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352DBBA8" w14:textId="232A439A" w:rsidR="00FA62DD" w:rsidRPr="003067AA" w:rsidDel="009722D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3684D98B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9A8091" w14:textId="5355A8AD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F42F0B3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0618DB72" w14:textId="36FFBB1D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2A764C8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6AD20141" w14:textId="1B246980" w:rsidR="00FA62DD" w:rsidRPr="003067AA" w:rsidRDefault="0049022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15870817" w14:textId="77777777" w:rsidR="00FA62DD" w:rsidRPr="003067A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784E0CEE" w14:textId="442986BD" w:rsidR="00FA62DD" w:rsidRPr="003067AA" w:rsidDel="009722DA" w:rsidRDefault="00FA62DD" w:rsidP="00FA6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01984" w:rsidRPr="00CA54F9" w14:paraId="10B1C822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0E5BB55F" w14:textId="6F4DBD7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Charoen Pokphand Enterprise (Taiwan) Co., Ltd.</w:t>
            </w:r>
          </w:p>
        </w:tc>
        <w:tc>
          <w:tcPr>
            <w:tcW w:w="980" w:type="dxa"/>
            <w:shd w:val="clear" w:color="auto" w:fill="auto"/>
          </w:tcPr>
          <w:p w14:paraId="6F49BC99" w14:textId="7DC4D1F4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18.38</w:t>
            </w:r>
          </w:p>
        </w:tc>
        <w:tc>
          <w:tcPr>
            <w:tcW w:w="195" w:type="dxa"/>
            <w:shd w:val="clear" w:color="auto" w:fill="auto"/>
          </w:tcPr>
          <w:p w14:paraId="7AD5378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6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14:paraId="60C069A5" w14:textId="3D9549F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50A1C7EA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6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</w:tcPr>
          <w:p w14:paraId="697F4834" w14:textId="3AC184E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4,81</w:t>
            </w:r>
            <w:r w:rsidR="007971D6" w:rsidRPr="003067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6" w:type="dxa"/>
            <w:shd w:val="clear" w:color="auto" w:fill="auto"/>
          </w:tcPr>
          <w:p w14:paraId="5301D7D1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6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14:paraId="08C16078" w14:textId="2343E1E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7D9E9283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6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67B143" w14:textId="7E3D10F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700832F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6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5988048" w14:textId="07C17FBF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67E0D84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6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6CD9661B" w14:textId="1DBFF46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4,81</w:t>
            </w:r>
            <w:r w:rsidR="007971D6" w:rsidRPr="003067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6B2EFBE3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6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04822AD4" w14:textId="254E80F4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1984" w:rsidRPr="00CA54F9" w14:paraId="105F7AFD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D7D89A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Charoen Pokphand Foods Kenya Co., Ltd.</w:t>
            </w:r>
          </w:p>
        </w:tc>
        <w:tc>
          <w:tcPr>
            <w:tcW w:w="980" w:type="dxa"/>
            <w:shd w:val="clear" w:color="auto" w:fill="auto"/>
          </w:tcPr>
          <w:p w14:paraId="34159AEA" w14:textId="6DB4063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95" w:type="dxa"/>
            <w:shd w:val="clear" w:color="auto" w:fill="auto"/>
          </w:tcPr>
          <w:p w14:paraId="3BE4CA0A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5327C2F7" w14:textId="3425B8E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376F55B2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453770F2" w14:textId="0DF4C73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7AF4C13D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AA62C63" w14:textId="01A67E42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740182BE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9019660" w14:textId="404860D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96" w:type="dxa"/>
            <w:shd w:val="clear" w:color="auto" w:fill="auto"/>
          </w:tcPr>
          <w:p w14:paraId="4CF2DBA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BE29754" w14:textId="091EEC3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98" w:type="dxa"/>
            <w:shd w:val="clear" w:color="auto" w:fill="auto"/>
          </w:tcPr>
          <w:p w14:paraId="5ED42151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0B0F1C49" w14:textId="751FED8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DBCD9A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30F70AA0" w14:textId="08809BA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1984" w:rsidRPr="00CA54F9" w14:paraId="2D16F3D1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9FDEDBD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Charoen Pokphand Foods (Overseas) LLC</w:t>
            </w:r>
          </w:p>
        </w:tc>
        <w:tc>
          <w:tcPr>
            <w:tcW w:w="980" w:type="dxa"/>
            <w:shd w:val="clear" w:color="auto" w:fill="auto"/>
          </w:tcPr>
          <w:p w14:paraId="5D963D7B" w14:textId="605733F6" w:rsidR="0049022D" w:rsidRPr="003067AA" w:rsidRDefault="00C0261C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4.15</w:t>
            </w:r>
          </w:p>
        </w:tc>
        <w:tc>
          <w:tcPr>
            <w:tcW w:w="195" w:type="dxa"/>
            <w:shd w:val="clear" w:color="auto" w:fill="auto"/>
          </w:tcPr>
          <w:p w14:paraId="67C17F02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05325C14" w14:textId="28850A8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8.</w:t>
            </w: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96" w:type="dxa"/>
            <w:shd w:val="clear" w:color="auto" w:fill="auto"/>
          </w:tcPr>
          <w:p w14:paraId="78031167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28BF87B8" w14:textId="703F1F61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1,394</w:t>
            </w:r>
          </w:p>
        </w:tc>
        <w:tc>
          <w:tcPr>
            <w:tcW w:w="196" w:type="dxa"/>
            <w:shd w:val="clear" w:color="auto" w:fill="auto"/>
          </w:tcPr>
          <w:p w14:paraId="56C65584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1CB8139" w14:textId="04AD0621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,394</w:t>
            </w:r>
          </w:p>
        </w:tc>
        <w:tc>
          <w:tcPr>
            <w:tcW w:w="196" w:type="dxa"/>
            <w:shd w:val="clear" w:color="auto" w:fill="auto"/>
          </w:tcPr>
          <w:p w14:paraId="47291A22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EDC6D8F" w14:textId="33B6DC43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(1,141)</w:t>
            </w:r>
          </w:p>
        </w:tc>
        <w:tc>
          <w:tcPr>
            <w:tcW w:w="196" w:type="dxa"/>
            <w:shd w:val="clear" w:color="auto" w:fill="auto"/>
          </w:tcPr>
          <w:p w14:paraId="3963CD4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4C818AE" w14:textId="1BA7B9D9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(1,141)</w:t>
            </w:r>
          </w:p>
        </w:tc>
        <w:tc>
          <w:tcPr>
            <w:tcW w:w="198" w:type="dxa"/>
            <w:shd w:val="clear" w:color="auto" w:fill="auto"/>
          </w:tcPr>
          <w:p w14:paraId="4B67A1E7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61BAFAD3" w14:textId="6CDC582D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98" w:type="dxa"/>
            <w:shd w:val="clear" w:color="auto" w:fill="auto"/>
          </w:tcPr>
          <w:p w14:paraId="5D355DA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3577456" w14:textId="48523D4E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701984" w:rsidRPr="00CA54F9" w14:paraId="7CB72F10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49453F8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Charoen Pokphand Foods Philippines Corporation</w:t>
            </w:r>
          </w:p>
        </w:tc>
        <w:tc>
          <w:tcPr>
            <w:tcW w:w="980" w:type="dxa"/>
            <w:shd w:val="clear" w:color="auto" w:fill="auto"/>
          </w:tcPr>
          <w:p w14:paraId="29663008" w14:textId="2C6A702E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23.8</w:t>
            </w: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14:paraId="504D5BB4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42C3D617" w14:textId="3359991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23.8</w:t>
            </w: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6DF9180E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81CB9EA" w14:textId="18EC8B6D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96" w:type="dxa"/>
            <w:shd w:val="clear" w:color="auto" w:fill="auto"/>
          </w:tcPr>
          <w:p w14:paraId="5114FDFB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2D6053F6" w14:textId="726FCC59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,055</w:t>
            </w:r>
          </w:p>
        </w:tc>
        <w:tc>
          <w:tcPr>
            <w:tcW w:w="196" w:type="dxa"/>
            <w:shd w:val="clear" w:color="auto" w:fill="auto"/>
          </w:tcPr>
          <w:p w14:paraId="6381CCA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595C731" w14:textId="092CC1DF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5E075B12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B3DAB30" w14:textId="42B97143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7DD2E9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B526FF7" w14:textId="7C6E20B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1,055</w:t>
            </w:r>
          </w:p>
        </w:tc>
        <w:tc>
          <w:tcPr>
            <w:tcW w:w="198" w:type="dxa"/>
            <w:shd w:val="clear" w:color="auto" w:fill="auto"/>
          </w:tcPr>
          <w:p w14:paraId="149E2748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1255B2C0" w14:textId="19795E01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1,055</w:t>
            </w:r>
          </w:p>
        </w:tc>
      </w:tr>
      <w:tr w:rsidR="00701984" w:rsidRPr="00CA54F9" w14:paraId="645DFE30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DF0853C" w14:textId="132E866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Chun Ta Investment Co., Ltd.</w:t>
            </w:r>
          </w:p>
        </w:tc>
        <w:tc>
          <w:tcPr>
            <w:tcW w:w="980" w:type="dxa"/>
            <w:shd w:val="clear" w:color="auto" w:fill="auto"/>
          </w:tcPr>
          <w:p w14:paraId="4F342736" w14:textId="2BEBB1D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5" w:type="dxa"/>
            <w:shd w:val="clear" w:color="auto" w:fill="auto"/>
          </w:tcPr>
          <w:p w14:paraId="1ED1295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592BEFEE" w14:textId="339574AF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05A06AE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63314C2" w14:textId="5A73AC34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1,473</w:t>
            </w:r>
          </w:p>
        </w:tc>
        <w:tc>
          <w:tcPr>
            <w:tcW w:w="196" w:type="dxa"/>
            <w:shd w:val="clear" w:color="auto" w:fill="auto"/>
          </w:tcPr>
          <w:p w14:paraId="20B050B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27142D4E" w14:textId="07AA3E3D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4C1ADA1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D2E36AB" w14:textId="29224EE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0F4177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F33EAF2" w14:textId="243A314D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5C915CA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E55B1FD" w14:textId="1A6CC41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1,473</w:t>
            </w:r>
          </w:p>
        </w:tc>
        <w:tc>
          <w:tcPr>
            <w:tcW w:w="198" w:type="dxa"/>
            <w:shd w:val="clear" w:color="auto" w:fill="auto"/>
          </w:tcPr>
          <w:p w14:paraId="2899F4F4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3556F767" w14:textId="6782215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1984" w:rsidRPr="00CA54F9" w14:paraId="698D0F9F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A95655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 xml:space="preserve">CPF Investment Limited </w:t>
            </w:r>
          </w:p>
        </w:tc>
        <w:tc>
          <w:tcPr>
            <w:tcW w:w="980" w:type="dxa"/>
            <w:shd w:val="clear" w:color="auto" w:fill="auto"/>
          </w:tcPr>
          <w:p w14:paraId="705C6223" w14:textId="644B02D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5" w:type="dxa"/>
            <w:shd w:val="clear" w:color="auto" w:fill="auto"/>
          </w:tcPr>
          <w:p w14:paraId="232DBBC6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2C895381" w14:textId="6E922BB4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2B5534A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ED20517" w14:textId="7AF73543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56,166</w:t>
            </w:r>
          </w:p>
        </w:tc>
        <w:tc>
          <w:tcPr>
            <w:tcW w:w="196" w:type="dxa"/>
            <w:shd w:val="clear" w:color="auto" w:fill="auto"/>
          </w:tcPr>
          <w:p w14:paraId="5A1A516B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3EB25EB2" w14:textId="7224D72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55,644</w:t>
            </w:r>
          </w:p>
        </w:tc>
        <w:tc>
          <w:tcPr>
            <w:tcW w:w="196" w:type="dxa"/>
            <w:shd w:val="clear" w:color="auto" w:fill="auto"/>
          </w:tcPr>
          <w:p w14:paraId="5BE7B0E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7B3AE7" w14:textId="117EF5E1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C8FA2B6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D61DE16" w14:textId="725D4DB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E91ADC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45C4CFE9" w14:textId="0545A31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56,166</w:t>
            </w:r>
          </w:p>
        </w:tc>
        <w:tc>
          <w:tcPr>
            <w:tcW w:w="198" w:type="dxa"/>
            <w:shd w:val="clear" w:color="auto" w:fill="auto"/>
          </w:tcPr>
          <w:p w14:paraId="2A68F9F5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1849FD74" w14:textId="1847F88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55,644</w:t>
            </w:r>
          </w:p>
        </w:tc>
      </w:tr>
      <w:tr w:rsidR="00701984" w:rsidRPr="00CA54F9" w14:paraId="6565EA4E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39D47B6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 xml:space="preserve">CPF Tanzania Limited </w:t>
            </w:r>
          </w:p>
        </w:tc>
        <w:tc>
          <w:tcPr>
            <w:tcW w:w="980" w:type="dxa"/>
            <w:shd w:val="clear" w:color="auto" w:fill="auto"/>
          </w:tcPr>
          <w:p w14:paraId="23D5021C" w14:textId="2CB7E372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58.26</w:t>
            </w:r>
          </w:p>
        </w:tc>
        <w:tc>
          <w:tcPr>
            <w:tcW w:w="195" w:type="dxa"/>
            <w:shd w:val="clear" w:color="auto" w:fill="auto"/>
          </w:tcPr>
          <w:p w14:paraId="3DBEC2B7" w14:textId="77777777" w:rsidR="0049022D" w:rsidRPr="003067AA" w:rsidRDefault="0049022D" w:rsidP="0049022D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5A40B873" w14:textId="33815AA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58.26</w:t>
            </w:r>
          </w:p>
        </w:tc>
        <w:tc>
          <w:tcPr>
            <w:tcW w:w="196" w:type="dxa"/>
            <w:shd w:val="clear" w:color="auto" w:fill="auto"/>
          </w:tcPr>
          <w:p w14:paraId="7FF10909" w14:textId="77777777" w:rsidR="0049022D" w:rsidRPr="003067AA" w:rsidRDefault="0049022D" w:rsidP="0049022D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</w:tcPr>
          <w:p w14:paraId="5CF4A8BC" w14:textId="12462319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129</w:t>
            </w:r>
          </w:p>
        </w:tc>
        <w:tc>
          <w:tcPr>
            <w:tcW w:w="196" w:type="dxa"/>
            <w:shd w:val="clear" w:color="auto" w:fill="auto"/>
          </w:tcPr>
          <w:p w14:paraId="30FA27EA" w14:textId="77777777" w:rsidR="0049022D" w:rsidRPr="003067AA" w:rsidRDefault="0049022D" w:rsidP="0049022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07D9F9E7" w14:textId="11874B8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  <w:tc>
          <w:tcPr>
            <w:tcW w:w="196" w:type="dxa"/>
            <w:shd w:val="clear" w:color="auto" w:fill="auto"/>
          </w:tcPr>
          <w:p w14:paraId="5054C7BE" w14:textId="77777777" w:rsidR="0049022D" w:rsidRPr="003067AA" w:rsidRDefault="0049022D" w:rsidP="0049022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7FA009" w14:textId="4EAB65C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96" w:type="dxa"/>
            <w:shd w:val="clear" w:color="auto" w:fill="auto"/>
          </w:tcPr>
          <w:p w14:paraId="3E2B5535" w14:textId="77777777" w:rsidR="0049022D" w:rsidRPr="003067AA" w:rsidRDefault="0049022D" w:rsidP="0049022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F70A73A" w14:textId="27D0D15B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98" w:type="dxa"/>
            <w:shd w:val="clear" w:color="auto" w:fill="auto"/>
          </w:tcPr>
          <w:p w14:paraId="3FCC0ECC" w14:textId="77777777" w:rsidR="0049022D" w:rsidRPr="003067AA" w:rsidRDefault="0049022D" w:rsidP="0049022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126080D4" w14:textId="27BD41F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B3AFAE4" w14:textId="77777777" w:rsidR="0049022D" w:rsidRPr="003067AA" w:rsidRDefault="0049022D" w:rsidP="0049022D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40B7C74F" w14:textId="1D28C4B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1984" w:rsidRPr="00CA54F9" w14:paraId="10F88502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1DA8C8E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CPF Netherlands B.V.</w:t>
            </w:r>
          </w:p>
        </w:tc>
        <w:tc>
          <w:tcPr>
            <w:tcW w:w="980" w:type="dxa"/>
            <w:shd w:val="clear" w:color="auto" w:fill="auto"/>
          </w:tcPr>
          <w:p w14:paraId="084ECB60" w14:textId="259D45E3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5" w:type="dxa"/>
            <w:shd w:val="clear" w:color="auto" w:fill="auto"/>
          </w:tcPr>
          <w:p w14:paraId="51DCE6A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289B17F" w14:textId="3C97A4F2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176B0F4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01361533" w14:textId="066EABF9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40,380</w:t>
            </w:r>
          </w:p>
        </w:tc>
        <w:tc>
          <w:tcPr>
            <w:tcW w:w="196" w:type="dxa"/>
            <w:shd w:val="clear" w:color="auto" w:fill="auto"/>
          </w:tcPr>
          <w:p w14:paraId="12D8096A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04EDF0B8" w14:textId="4B898B3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</w:t>
            </w: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</w:p>
        </w:tc>
        <w:tc>
          <w:tcPr>
            <w:tcW w:w="196" w:type="dxa"/>
            <w:shd w:val="clear" w:color="auto" w:fill="auto"/>
          </w:tcPr>
          <w:p w14:paraId="37386D37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C2B92D" w14:textId="6DC6434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6B46BB94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396FA81" w14:textId="39A0917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214E355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1661FDC3" w14:textId="1D54B8F1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40,380</w:t>
            </w:r>
          </w:p>
        </w:tc>
        <w:tc>
          <w:tcPr>
            <w:tcW w:w="198" w:type="dxa"/>
            <w:shd w:val="clear" w:color="auto" w:fill="auto"/>
          </w:tcPr>
          <w:p w14:paraId="4850D91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60A40FA1" w14:textId="2FF9494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38,148</w:t>
            </w:r>
          </w:p>
        </w:tc>
      </w:tr>
      <w:tr w:rsidR="00701984" w:rsidRPr="00CA54F9" w14:paraId="6F371A07" w14:textId="77777777" w:rsidTr="009F7C8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29135852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CPF Poland S.A.</w:t>
            </w: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980" w:type="dxa"/>
            <w:shd w:val="clear" w:color="auto" w:fill="auto"/>
          </w:tcPr>
          <w:p w14:paraId="66301D46" w14:textId="1D8ED52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66.67</w:t>
            </w:r>
          </w:p>
        </w:tc>
        <w:tc>
          <w:tcPr>
            <w:tcW w:w="195" w:type="dxa"/>
            <w:shd w:val="clear" w:color="auto" w:fill="auto"/>
          </w:tcPr>
          <w:p w14:paraId="5EDFFE5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22C34E1" w14:textId="2A75BF2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66.67</w:t>
            </w:r>
          </w:p>
        </w:tc>
        <w:tc>
          <w:tcPr>
            <w:tcW w:w="196" w:type="dxa"/>
            <w:shd w:val="clear" w:color="auto" w:fill="auto"/>
          </w:tcPr>
          <w:p w14:paraId="04F57236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572B2642" w14:textId="35C5A83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368</w:t>
            </w:r>
          </w:p>
        </w:tc>
        <w:tc>
          <w:tcPr>
            <w:tcW w:w="196" w:type="dxa"/>
            <w:shd w:val="clear" w:color="auto" w:fill="auto"/>
          </w:tcPr>
          <w:p w14:paraId="2D67850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77660E5D" w14:textId="18C49C3A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245</w:t>
            </w:r>
          </w:p>
        </w:tc>
        <w:tc>
          <w:tcPr>
            <w:tcW w:w="196" w:type="dxa"/>
            <w:shd w:val="clear" w:color="auto" w:fill="auto"/>
          </w:tcPr>
          <w:p w14:paraId="2141FCE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90BC61" w14:textId="6DB28C7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7A97BC7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2A26ECF1" w14:textId="002673E2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25C91D3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4530EF1" w14:textId="71A1FD0F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98" w:type="dxa"/>
            <w:shd w:val="clear" w:color="auto" w:fill="auto"/>
          </w:tcPr>
          <w:p w14:paraId="2170EB6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040281B8" w14:textId="731867F9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701984" w:rsidRPr="00CA54F9" w14:paraId="6E87D819" w14:textId="77777777" w:rsidTr="009F7C8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2FEE628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Homegrown Shrimp (USA) LLC</w:t>
            </w: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980" w:type="dxa"/>
            <w:shd w:val="clear" w:color="auto" w:fill="auto"/>
          </w:tcPr>
          <w:p w14:paraId="674587F6" w14:textId="0B94222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717DE2C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72A4AC" w14:textId="7311AE9E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1A241801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5B996B5" w14:textId="4F02131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4378E0" w:rsidRPr="003067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6" w:type="dxa"/>
            <w:shd w:val="clear" w:color="auto" w:fill="auto"/>
          </w:tcPr>
          <w:p w14:paraId="6BD78E5E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477DACA6" w14:textId="1F85774A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96" w:type="dxa"/>
            <w:shd w:val="clear" w:color="auto" w:fill="auto"/>
          </w:tcPr>
          <w:p w14:paraId="3B5549ED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201D8F8" w14:textId="75C35F3C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BED941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455E7DA" w14:textId="33463075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EAC7F51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3A9D408F" w14:textId="21B1F1F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4378E0" w:rsidRPr="003067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3DC28AC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6B531CE1" w14:textId="2F1998CC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</w:tr>
      <w:tr w:rsidR="00EF39F9" w:rsidRPr="00CA54F9" w14:paraId="0F48AE61" w14:textId="77777777" w:rsidTr="009F7C8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144D446" w14:textId="0C59DA6D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Ta Chung Investment Co., Ltd.</w:t>
            </w:r>
          </w:p>
        </w:tc>
        <w:tc>
          <w:tcPr>
            <w:tcW w:w="980" w:type="dxa"/>
            <w:shd w:val="clear" w:color="auto" w:fill="auto"/>
          </w:tcPr>
          <w:p w14:paraId="18902C37" w14:textId="755B229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00.00</w:t>
            </w:r>
          </w:p>
        </w:tc>
        <w:tc>
          <w:tcPr>
            <w:tcW w:w="195" w:type="dxa"/>
            <w:shd w:val="clear" w:color="auto" w:fill="auto"/>
          </w:tcPr>
          <w:p w14:paraId="6DFD08F4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F4D63B7" w14:textId="4449F7E2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76F72CA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037A212D" w14:textId="59AB467F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1,222</w:t>
            </w:r>
          </w:p>
        </w:tc>
        <w:tc>
          <w:tcPr>
            <w:tcW w:w="196" w:type="dxa"/>
            <w:shd w:val="clear" w:color="auto" w:fill="auto"/>
          </w:tcPr>
          <w:p w14:paraId="7F576887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751F130" w14:textId="69D5FAD8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7D9E98D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5BAC6E" w14:textId="51052D8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7FF2D6E4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22AEE5A" w14:textId="4EB04D9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406C08B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2158A21" w14:textId="3FFDBA90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1,222</w:t>
            </w:r>
          </w:p>
        </w:tc>
        <w:tc>
          <w:tcPr>
            <w:tcW w:w="198" w:type="dxa"/>
            <w:shd w:val="clear" w:color="auto" w:fill="auto"/>
          </w:tcPr>
          <w:p w14:paraId="3F611AE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0B5321E9" w14:textId="1C8C6672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9F9" w:rsidRPr="00CA54F9" w14:paraId="7FFE0F41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C7A3ABB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shd w:val="clear" w:color="auto" w:fill="auto"/>
          </w:tcPr>
          <w:p w14:paraId="282BF752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39BBC11B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EC0B1D" w14:textId="77777777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64733D5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5ECEE" w14:textId="3065BD78" w:rsidR="0049022D" w:rsidRPr="003067AA" w:rsidRDefault="004407D1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249</w:t>
            </w: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67A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179</w:t>
            </w:r>
          </w:p>
        </w:tc>
        <w:tc>
          <w:tcPr>
            <w:tcW w:w="196" w:type="dxa"/>
            <w:shd w:val="clear" w:color="auto" w:fill="auto"/>
          </w:tcPr>
          <w:p w14:paraId="625F3FA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8BCCE" w14:textId="2D1D27BC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037155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37155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196" w:type="dxa"/>
            <w:shd w:val="clear" w:color="auto" w:fill="auto"/>
          </w:tcPr>
          <w:p w14:paraId="7F10295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DD348" w14:textId="13D16481" w:rsidR="0049022D" w:rsidRPr="003067AA" w:rsidRDefault="006549C2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25BE6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8,450</w:t>
            </w: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6" w:type="dxa"/>
            <w:shd w:val="clear" w:color="auto" w:fill="auto"/>
          </w:tcPr>
          <w:p w14:paraId="6F6F3650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38E01" w14:textId="2137EC46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11862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04EE1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11862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09EB886B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D325C" w14:textId="4E2CD06B" w:rsidR="0049022D" w:rsidRPr="003067AA" w:rsidRDefault="000C69C6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240,729</w:t>
            </w:r>
          </w:p>
        </w:tc>
        <w:tc>
          <w:tcPr>
            <w:tcW w:w="198" w:type="dxa"/>
            <w:shd w:val="clear" w:color="auto" w:fill="auto"/>
          </w:tcPr>
          <w:p w14:paraId="5FE1C3D1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2254E" w14:textId="21AAC8BF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7C3C11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C3C11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</w:p>
        </w:tc>
      </w:tr>
      <w:tr w:rsidR="00F70BD4" w:rsidRPr="00C20284" w14:paraId="6DEE0496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09C1C6F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980" w:type="dxa"/>
            <w:shd w:val="clear" w:color="auto" w:fill="auto"/>
          </w:tcPr>
          <w:p w14:paraId="0FFBB6DA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14:paraId="46A28B95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4D1AA6B" w14:textId="77777777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shd w:val="clear" w:color="auto" w:fill="auto"/>
          </w:tcPr>
          <w:p w14:paraId="5A83BC29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66350" w14:textId="42DB8331" w:rsidR="0049022D" w:rsidRPr="003067AA" w:rsidRDefault="00F92E9C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</w:t>
            </w:r>
            <w:r w:rsidR="00A10B96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196" w:type="dxa"/>
            <w:shd w:val="clear" w:color="auto" w:fill="auto"/>
          </w:tcPr>
          <w:p w14:paraId="5DACB58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DB29F" w14:textId="32275BAC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230,257</w:t>
            </w:r>
          </w:p>
        </w:tc>
        <w:tc>
          <w:tcPr>
            <w:tcW w:w="196" w:type="dxa"/>
            <w:shd w:val="clear" w:color="auto" w:fill="auto"/>
          </w:tcPr>
          <w:p w14:paraId="197A53C8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CE737" w14:textId="5FA0E603" w:rsidR="0049022D" w:rsidRPr="003067AA" w:rsidRDefault="006549C2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04EE1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8,450</w:t>
            </w: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6" w:type="dxa"/>
            <w:shd w:val="clear" w:color="auto" w:fill="auto"/>
          </w:tcPr>
          <w:p w14:paraId="0F6EEE5E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B4745" w14:textId="271DD8B4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11862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1,278</w:t>
            </w: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04A9E19C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0D25A" w14:textId="274FFDF9" w:rsidR="0049022D" w:rsidRPr="003067AA" w:rsidRDefault="008C6AB3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7128EF"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1,229</w:t>
            </w:r>
          </w:p>
        </w:tc>
        <w:tc>
          <w:tcPr>
            <w:tcW w:w="198" w:type="dxa"/>
            <w:shd w:val="clear" w:color="auto" w:fill="auto"/>
          </w:tcPr>
          <w:p w14:paraId="45D26E68" w14:textId="77777777" w:rsidR="0049022D" w:rsidRPr="003067A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26FF6" w14:textId="265C3B33" w:rsidR="0049022D" w:rsidRPr="003067AA" w:rsidDel="009722DA" w:rsidRDefault="0049022D" w:rsidP="0049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228,979</w:t>
            </w:r>
          </w:p>
        </w:tc>
      </w:tr>
    </w:tbl>
    <w:p w14:paraId="3B2DABC3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szCs w:val="30"/>
          <w:rtl/>
          <w:cs/>
        </w:rPr>
      </w:pPr>
      <w:r w:rsidRPr="003067AA">
        <w:rPr>
          <w:rFonts w:cstheme="majorBidi"/>
          <w:szCs w:val="30"/>
          <w:cs/>
        </w:rPr>
        <w:t>ส่วนได้เสียที่ไม่มีอำนาจควบคุม</w:t>
      </w:r>
    </w:p>
    <w:p w14:paraId="6223374C" w14:textId="77777777" w:rsidR="006C72E9" w:rsidRPr="003067AA" w:rsidRDefault="006C72E9" w:rsidP="006C72E9">
      <w:pPr>
        <w:rPr>
          <w:rFonts w:asciiTheme="majorBidi" w:hAnsiTheme="majorBidi" w:cstheme="majorBidi"/>
        </w:rPr>
      </w:pPr>
    </w:p>
    <w:p w14:paraId="7C0D482E" w14:textId="77777777" w:rsidR="006C72E9" w:rsidRPr="003067AA" w:rsidRDefault="006C72E9" w:rsidP="006C72E9">
      <w:pPr>
        <w:tabs>
          <w:tab w:val="left" w:pos="1476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ข้อมูลทางการเงินโดยสรุป 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ของบริษัทย่อยแต่ละรายของกลุ่มบริษัทที่มีส่วนได้เสียที่ไม่มีอำนาจควบคุมที่มีสาระสำคัญ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ก่อนการตัดรายการระหว่างกันมีดังนี้</w:t>
      </w:r>
    </w:p>
    <w:tbl>
      <w:tblPr>
        <w:tblpPr w:leftFromText="180" w:rightFromText="180" w:vertAnchor="text" w:horzAnchor="margin" w:tblpX="450" w:tblpY="161"/>
        <w:tblW w:w="146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39"/>
        <w:gridCol w:w="239"/>
        <w:gridCol w:w="1401"/>
        <w:gridCol w:w="239"/>
        <w:gridCol w:w="1470"/>
        <w:gridCol w:w="217"/>
        <w:gridCol w:w="1413"/>
        <w:gridCol w:w="187"/>
        <w:gridCol w:w="1404"/>
        <w:gridCol w:w="191"/>
        <w:gridCol w:w="1507"/>
        <w:gridCol w:w="243"/>
        <w:gridCol w:w="1417"/>
      </w:tblGrid>
      <w:tr w:rsidR="006C72E9" w:rsidRPr="00C20284" w14:paraId="75BF9BE9" w14:textId="77777777" w:rsidTr="00387CAF">
        <w:trPr>
          <w:cantSplit/>
          <w:trHeight w:val="328"/>
          <w:tblHeader/>
        </w:trPr>
        <w:tc>
          <w:tcPr>
            <w:tcW w:w="4500" w:type="dxa"/>
          </w:tcPr>
          <w:p w14:paraId="24970A4B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72A335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6" w:type="dxa"/>
            <w:gridSpan w:val="5"/>
          </w:tcPr>
          <w:p w14:paraId="35EBF86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04" w:type="dxa"/>
            <w:gridSpan w:val="3"/>
          </w:tcPr>
          <w:p w14:paraId="38A6551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358" w:type="dxa"/>
            <w:gridSpan w:val="4"/>
          </w:tcPr>
          <w:p w14:paraId="601A8DD2" w14:textId="77777777" w:rsidR="006C72E9" w:rsidRPr="003067AA" w:rsidRDefault="006C72E9" w:rsidP="003B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72E9" w:rsidRPr="00C20284" w14:paraId="29835B58" w14:textId="77777777" w:rsidTr="00387CAF">
        <w:trPr>
          <w:cantSplit/>
          <w:trHeight w:hRule="exact" w:val="1227"/>
          <w:tblHeader/>
        </w:trPr>
        <w:tc>
          <w:tcPr>
            <w:tcW w:w="4500" w:type="dxa"/>
            <w:vAlign w:val="bottom"/>
          </w:tcPr>
          <w:p w14:paraId="52CD25B1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32BCE72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29BA867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110" w:type="dxa"/>
            <w:gridSpan w:val="3"/>
            <w:tcBorders>
              <w:bottom w:val="single" w:sz="4" w:space="0" w:color="auto"/>
            </w:tcBorders>
            <w:vAlign w:val="bottom"/>
          </w:tcPr>
          <w:p w14:paraId="08987214" w14:textId="187CA006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668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C.P. Pokphand Co., Ltd. </w:t>
            </w:r>
            <w:r w:rsidR="00A3604B" w:rsidRPr="00A668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A668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and its subsidiaries</w:t>
            </w:r>
          </w:p>
        </w:tc>
        <w:tc>
          <w:tcPr>
            <w:tcW w:w="217" w:type="dxa"/>
            <w:vAlign w:val="bottom"/>
          </w:tcPr>
          <w:p w14:paraId="5B5D2A01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20213FCF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36999AB4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668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1" w:type="dxa"/>
            <w:vAlign w:val="bottom"/>
          </w:tcPr>
          <w:p w14:paraId="3DD0AF34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  <w:vAlign w:val="bottom"/>
          </w:tcPr>
          <w:p w14:paraId="09DE2022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Charoen Pokphand Enterprise (Taiwan) Co., Ltd. and its</w:t>
            </w: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subsidiaries</w:t>
            </w:r>
          </w:p>
        </w:tc>
      </w:tr>
      <w:tr w:rsidR="006C72E9" w:rsidRPr="00C20284" w14:paraId="7536BCE4" w14:textId="77777777" w:rsidTr="00387CAF">
        <w:trPr>
          <w:cantSplit/>
          <w:trHeight w:hRule="exact" w:val="398"/>
        </w:trPr>
        <w:tc>
          <w:tcPr>
            <w:tcW w:w="4500" w:type="dxa"/>
            <w:vAlign w:val="bottom"/>
          </w:tcPr>
          <w:p w14:paraId="2F541224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748BA62" w14:textId="77777777" w:rsidR="006C72E9" w:rsidRPr="003067AA" w:rsidRDefault="006C72E9" w:rsidP="00387CA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C230A22" w14:textId="77777777" w:rsidR="006C72E9" w:rsidRPr="003067AA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14:paraId="77488D98" w14:textId="22E2BD48" w:rsidR="006C72E9" w:rsidRPr="003067AA" w:rsidRDefault="00684610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356CF8DB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3093AE1F" w14:textId="3C0C29FB" w:rsidR="006C72E9" w:rsidRPr="003067AA" w:rsidRDefault="00684610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17" w:type="dxa"/>
            <w:vAlign w:val="bottom"/>
          </w:tcPr>
          <w:p w14:paraId="2C8B9675" w14:textId="77777777" w:rsidR="006C72E9" w:rsidRPr="003067AA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217CD04" w14:textId="7FECA4B9" w:rsidR="006C72E9" w:rsidRPr="003067AA" w:rsidRDefault="00684610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7" w:type="dxa"/>
          </w:tcPr>
          <w:p w14:paraId="6620C301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11E5F22F" w14:textId="02396E4E" w:rsidR="006C72E9" w:rsidRPr="003067AA" w:rsidRDefault="00684610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91" w:type="dxa"/>
            <w:vAlign w:val="center"/>
          </w:tcPr>
          <w:p w14:paraId="3D88A002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3D6F49A3" w14:textId="7AC42AB0" w:rsidR="006C72E9" w:rsidRPr="003067AA" w:rsidRDefault="00684610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7168D50B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C1F73D" w14:textId="4AEADE63" w:rsidR="006C72E9" w:rsidRPr="003067AA" w:rsidRDefault="00684610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05272841" w14:textId="77777777" w:rsidTr="00387CAF">
        <w:trPr>
          <w:cantSplit/>
          <w:trHeight w:hRule="exact" w:val="161"/>
        </w:trPr>
        <w:tc>
          <w:tcPr>
            <w:tcW w:w="4500" w:type="dxa"/>
            <w:vAlign w:val="bottom"/>
          </w:tcPr>
          <w:p w14:paraId="4FF97FF2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1AE5057" w14:textId="77777777" w:rsidR="006C72E9" w:rsidRPr="003067AA" w:rsidRDefault="006C72E9" w:rsidP="00387CA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74CE2E4" w14:textId="77777777" w:rsidR="006C72E9" w:rsidRPr="003067AA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2BA8EAAB" w14:textId="77777777" w:rsidR="006C72E9" w:rsidRPr="003067AA" w:rsidRDefault="006C72E9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A3F718C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3EF3D004" w14:textId="77777777" w:rsidR="006C72E9" w:rsidRPr="003067AA" w:rsidRDefault="006C72E9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  <w:vAlign w:val="bottom"/>
          </w:tcPr>
          <w:p w14:paraId="2A800039" w14:textId="77777777" w:rsidR="006C72E9" w:rsidRPr="003067AA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0B954B39" w14:textId="77777777" w:rsidR="006C72E9" w:rsidRPr="003067AA" w:rsidRDefault="006C72E9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79738C3D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center"/>
          </w:tcPr>
          <w:p w14:paraId="60D80BC0" w14:textId="77777777" w:rsidR="006C72E9" w:rsidRPr="003067AA" w:rsidRDefault="006C72E9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center"/>
          </w:tcPr>
          <w:p w14:paraId="5B47ADE0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67E63E25" w14:textId="77777777" w:rsidR="006C72E9" w:rsidRPr="003067AA" w:rsidRDefault="006C72E9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6EAEE22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DBE35E9" w14:textId="77777777" w:rsidR="006C72E9" w:rsidRPr="003067AA" w:rsidRDefault="006C72E9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2592" w:rsidRPr="00C20284" w14:paraId="62DB34D2" w14:textId="77777777" w:rsidTr="00387CAF">
        <w:trPr>
          <w:cantSplit/>
          <w:trHeight w:val="419"/>
        </w:trPr>
        <w:tc>
          <w:tcPr>
            <w:tcW w:w="4500" w:type="dxa"/>
            <w:vAlign w:val="bottom"/>
          </w:tcPr>
          <w:p w14:paraId="4A3FFBC9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vertAlign w:val="superscript"/>
                <w:lang w:bidi="th-TH"/>
              </w:rPr>
              <w:t>*</w:t>
            </w:r>
          </w:p>
        </w:tc>
        <w:tc>
          <w:tcPr>
            <w:tcW w:w="239" w:type="dxa"/>
            <w:vAlign w:val="bottom"/>
          </w:tcPr>
          <w:p w14:paraId="13AB3460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04FEFF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B7585A" w14:textId="2953CB90" w:rsidR="00282592" w:rsidRPr="003067AA" w:rsidRDefault="00340554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23.76</w:t>
            </w:r>
          </w:p>
        </w:tc>
        <w:tc>
          <w:tcPr>
            <w:tcW w:w="239" w:type="dxa"/>
            <w:vAlign w:val="bottom"/>
          </w:tcPr>
          <w:p w14:paraId="40C534C2" w14:textId="77777777" w:rsidR="00282592" w:rsidRPr="003067AA" w:rsidRDefault="00282592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6885DBED" w14:textId="033906FB" w:rsidR="00282592" w:rsidRPr="003067AA" w:rsidRDefault="00282592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47.75</w:t>
            </w:r>
          </w:p>
        </w:tc>
        <w:tc>
          <w:tcPr>
            <w:tcW w:w="217" w:type="dxa"/>
            <w:vAlign w:val="bottom"/>
          </w:tcPr>
          <w:p w14:paraId="7253110D" w14:textId="77777777" w:rsidR="00282592" w:rsidRPr="003067AA" w:rsidRDefault="00282592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7C20685" w14:textId="5F872E68" w:rsidR="00282592" w:rsidRPr="003067AA" w:rsidRDefault="00E95498" w:rsidP="00340554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187" w:type="dxa"/>
          </w:tcPr>
          <w:p w14:paraId="6981249C" w14:textId="77777777" w:rsidR="00282592" w:rsidRPr="003067AA" w:rsidRDefault="00282592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A665E19" w14:textId="66D10ED3" w:rsidR="00282592" w:rsidRPr="003067AA" w:rsidRDefault="00282592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191" w:type="dxa"/>
            <w:vAlign w:val="bottom"/>
          </w:tcPr>
          <w:p w14:paraId="6434AE5C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5411F1FD" w14:textId="2AE0BE73" w:rsidR="00282592" w:rsidRPr="003067AA" w:rsidRDefault="00E95498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12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61.00</w:t>
            </w:r>
          </w:p>
        </w:tc>
        <w:tc>
          <w:tcPr>
            <w:tcW w:w="243" w:type="dxa"/>
          </w:tcPr>
          <w:p w14:paraId="4F7D4655" w14:textId="77777777" w:rsidR="00282592" w:rsidRPr="003067AA" w:rsidRDefault="00282592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001967" w14:textId="564174A8" w:rsidR="00282592" w:rsidRPr="003067AA" w:rsidRDefault="00282592" w:rsidP="00282592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61.00</w:t>
            </w:r>
          </w:p>
        </w:tc>
      </w:tr>
      <w:tr w:rsidR="00282592" w:rsidRPr="00C20284" w14:paraId="29C86B77" w14:textId="77777777" w:rsidTr="0001725E">
        <w:trPr>
          <w:cantSplit/>
          <w:trHeight w:hRule="exact" w:val="382"/>
        </w:trPr>
        <w:tc>
          <w:tcPr>
            <w:tcW w:w="4500" w:type="dxa"/>
          </w:tcPr>
          <w:p w14:paraId="0E86432B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39" w:type="dxa"/>
            <w:vAlign w:val="bottom"/>
          </w:tcPr>
          <w:p w14:paraId="4FCB8B28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EA662C2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60279586" w14:textId="55645BEE" w:rsidR="00282592" w:rsidRPr="003067AA" w:rsidRDefault="00340554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71,510</w:t>
            </w:r>
          </w:p>
        </w:tc>
        <w:tc>
          <w:tcPr>
            <w:tcW w:w="239" w:type="dxa"/>
          </w:tcPr>
          <w:p w14:paraId="69A028D8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04BC747" w14:textId="106120FC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64,617</w:t>
            </w:r>
          </w:p>
        </w:tc>
        <w:tc>
          <w:tcPr>
            <w:tcW w:w="217" w:type="dxa"/>
          </w:tcPr>
          <w:p w14:paraId="3628BC58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3CE55BB" w14:textId="5105A8A7" w:rsidR="00282592" w:rsidRPr="003067AA" w:rsidRDefault="00E95498" w:rsidP="00744B49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4,477</w:t>
            </w:r>
          </w:p>
        </w:tc>
        <w:tc>
          <w:tcPr>
            <w:tcW w:w="187" w:type="dxa"/>
          </w:tcPr>
          <w:p w14:paraId="2DBBD800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A5A5583" w14:textId="19F2AE08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4,138</w:t>
            </w:r>
          </w:p>
        </w:tc>
        <w:tc>
          <w:tcPr>
            <w:tcW w:w="191" w:type="dxa"/>
          </w:tcPr>
          <w:p w14:paraId="168F5071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130DCE54" w14:textId="412299A7" w:rsidR="00282592" w:rsidRPr="003067AA" w:rsidRDefault="00E95498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9,835</w:t>
            </w:r>
          </w:p>
        </w:tc>
        <w:tc>
          <w:tcPr>
            <w:tcW w:w="243" w:type="dxa"/>
          </w:tcPr>
          <w:p w14:paraId="13B126BD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27D94F" w14:textId="34DC1F55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8,356</w:t>
            </w:r>
          </w:p>
        </w:tc>
      </w:tr>
      <w:tr w:rsidR="00282592" w:rsidRPr="00C20284" w14:paraId="0A72333D" w14:textId="77777777" w:rsidTr="00387CAF">
        <w:trPr>
          <w:cantSplit/>
          <w:trHeight w:hRule="exact" w:val="390"/>
        </w:trPr>
        <w:tc>
          <w:tcPr>
            <w:tcW w:w="4500" w:type="dxa"/>
          </w:tcPr>
          <w:p w14:paraId="08CF7DD0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1B1A5647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C6CA0BB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4E5F15F3" w14:textId="364DCE07" w:rsidR="00282592" w:rsidRPr="003067AA" w:rsidRDefault="00340554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168,812</w:t>
            </w:r>
          </w:p>
        </w:tc>
        <w:tc>
          <w:tcPr>
            <w:tcW w:w="239" w:type="dxa"/>
          </w:tcPr>
          <w:p w14:paraId="30D9FA53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3564FCF9" w14:textId="6C22A503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158,336</w:t>
            </w:r>
          </w:p>
        </w:tc>
        <w:tc>
          <w:tcPr>
            <w:tcW w:w="217" w:type="dxa"/>
          </w:tcPr>
          <w:p w14:paraId="7E49A67C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6A84CE91" w14:textId="3962177C" w:rsidR="00282592" w:rsidRPr="003067AA" w:rsidRDefault="00E95498" w:rsidP="00744B49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8,919</w:t>
            </w:r>
          </w:p>
        </w:tc>
        <w:tc>
          <w:tcPr>
            <w:tcW w:w="187" w:type="dxa"/>
          </w:tcPr>
          <w:p w14:paraId="03F583B2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7CC9F02B" w14:textId="5C8E9ECA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9,262</w:t>
            </w:r>
          </w:p>
        </w:tc>
        <w:tc>
          <w:tcPr>
            <w:tcW w:w="191" w:type="dxa"/>
          </w:tcPr>
          <w:p w14:paraId="6A0F9DC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7424B461" w14:textId="6E58A15A" w:rsidR="00282592" w:rsidRPr="003067AA" w:rsidRDefault="00E95498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23,199</w:t>
            </w:r>
          </w:p>
        </w:tc>
        <w:tc>
          <w:tcPr>
            <w:tcW w:w="243" w:type="dxa"/>
          </w:tcPr>
          <w:p w14:paraId="3F28EC51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FEBBAA" w14:textId="61B4B8F1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22,891</w:t>
            </w:r>
          </w:p>
        </w:tc>
      </w:tr>
      <w:tr w:rsidR="00282592" w:rsidRPr="00C20284" w14:paraId="6C07B4D7" w14:textId="77777777" w:rsidTr="00387CAF">
        <w:trPr>
          <w:cantSplit/>
          <w:trHeight w:hRule="exact" w:val="408"/>
        </w:trPr>
        <w:tc>
          <w:tcPr>
            <w:tcW w:w="4500" w:type="dxa"/>
          </w:tcPr>
          <w:p w14:paraId="5A2473C4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39" w:type="dxa"/>
          </w:tcPr>
          <w:p w14:paraId="437A006B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A6ED706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493BC5F7" w14:textId="4242B243" w:rsidR="00282592" w:rsidRPr="003067AA" w:rsidRDefault="00340554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(72,933)</w:t>
            </w:r>
          </w:p>
        </w:tc>
        <w:tc>
          <w:tcPr>
            <w:tcW w:w="239" w:type="dxa"/>
          </w:tcPr>
          <w:p w14:paraId="152664D5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7CF6F985" w14:textId="012BC45D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(52,270)</w:t>
            </w:r>
          </w:p>
        </w:tc>
        <w:tc>
          <w:tcPr>
            <w:tcW w:w="217" w:type="dxa"/>
          </w:tcPr>
          <w:p w14:paraId="29CF61B9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3E4BA2C" w14:textId="42B61216" w:rsidR="00282592" w:rsidRPr="003067AA" w:rsidRDefault="00E95498" w:rsidP="00744B49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(2,677)</w:t>
            </w:r>
          </w:p>
        </w:tc>
        <w:tc>
          <w:tcPr>
            <w:tcW w:w="187" w:type="dxa"/>
          </w:tcPr>
          <w:p w14:paraId="48C6D3CB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0EB7FA3A" w14:textId="38BA703A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(1,957)</w:t>
            </w:r>
          </w:p>
        </w:tc>
        <w:tc>
          <w:tcPr>
            <w:tcW w:w="191" w:type="dxa"/>
          </w:tcPr>
          <w:p w14:paraId="430730A0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05E154C0" w14:textId="112E7AF6" w:rsidR="00282592" w:rsidRPr="003067AA" w:rsidRDefault="00E95498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(10,020)</w:t>
            </w:r>
          </w:p>
        </w:tc>
        <w:tc>
          <w:tcPr>
            <w:tcW w:w="243" w:type="dxa"/>
          </w:tcPr>
          <w:p w14:paraId="307D0F6F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C5EC51" w14:textId="2BD5FACB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(8,404)</w:t>
            </w:r>
          </w:p>
        </w:tc>
      </w:tr>
      <w:tr w:rsidR="00282592" w:rsidRPr="00C20284" w14:paraId="474D89C3" w14:textId="77777777" w:rsidTr="00387CAF">
        <w:trPr>
          <w:cantSplit/>
          <w:trHeight w:val="390"/>
        </w:trPr>
        <w:tc>
          <w:tcPr>
            <w:tcW w:w="4500" w:type="dxa"/>
          </w:tcPr>
          <w:p w14:paraId="7EB19F00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7F2DCFC9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895DEA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FE49246" w14:textId="23D02589" w:rsidR="00282592" w:rsidRPr="003067AA" w:rsidRDefault="00340554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(39,</w:t>
            </w:r>
            <w:r w:rsidR="00195EF7"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17</w:t>
            </w:r>
            <w:r w:rsidR="004E23A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ECC9770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09DAA864" w14:textId="5E5D5EA4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(45,152)</w:t>
            </w:r>
          </w:p>
        </w:tc>
        <w:tc>
          <w:tcPr>
            <w:tcW w:w="217" w:type="dxa"/>
          </w:tcPr>
          <w:p w14:paraId="247AABD1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11E4034" w14:textId="0CB88A3C" w:rsidR="00282592" w:rsidRPr="003067AA" w:rsidRDefault="00E95498" w:rsidP="00744B49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(903)</w:t>
            </w:r>
          </w:p>
        </w:tc>
        <w:tc>
          <w:tcPr>
            <w:tcW w:w="187" w:type="dxa"/>
          </w:tcPr>
          <w:p w14:paraId="5091C51C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343A22F" w14:textId="5FD67940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(1,058)</w:t>
            </w:r>
          </w:p>
        </w:tc>
        <w:tc>
          <w:tcPr>
            <w:tcW w:w="191" w:type="dxa"/>
          </w:tcPr>
          <w:p w14:paraId="54B1A4D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3E0D95B0" w14:textId="2BA56410" w:rsidR="00282592" w:rsidRPr="003067AA" w:rsidRDefault="002D68CC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E95498"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9,019</w:t>
            </w: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A3459A7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6037E8" w14:textId="4FBB320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(9,051)</w:t>
            </w:r>
          </w:p>
        </w:tc>
      </w:tr>
      <w:tr w:rsidR="00282592" w:rsidRPr="00C20284" w14:paraId="2F31F9DE" w14:textId="77777777" w:rsidTr="00387CAF">
        <w:trPr>
          <w:cantSplit/>
          <w:trHeight w:val="362"/>
        </w:trPr>
        <w:tc>
          <w:tcPr>
            <w:tcW w:w="4500" w:type="dxa"/>
          </w:tcPr>
          <w:p w14:paraId="04AAC673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39" w:type="dxa"/>
          </w:tcPr>
          <w:p w14:paraId="268BDDA1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5EC237A3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5BDD535C" w14:textId="7751B22C" w:rsidR="00282592" w:rsidRPr="003067AA" w:rsidRDefault="00340554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128,218</w:t>
            </w:r>
          </w:p>
        </w:tc>
        <w:tc>
          <w:tcPr>
            <w:tcW w:w="239" w:type="dxa"/>
          </w:tcPr>
          <w:p w14:paraId="54D3E6E2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604D4C9C" w14:textId="3131880F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125,531</w:t>
            </w:r>
          </w:p>
        </w:tc>
        <w:tc>
          <w:tcPr>
            <w:tcW w:w="217" w:type="dxa"/>
          </w:tcPr>
          <w:p w14:paraId="1080D4B7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396D345E" w14:textId="5AD9D80A" w:rsidR="00282592" w:rsidRPr="003067AA" w:rsidRDefault="00E95498" w:rsidP="00744B49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9,816</w:t>
            </w:r>
          </w:p>
        </w:tc>
        <w:tc>
          <w:tcPr>
            <w:tcW w:w="187" w:type="dxa"/>
          </w:tcPr>
          <w:p w14:paraId="2D7EC35B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3193F4A" w14:textId="287766D6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10,385</w:t>
            </w:r>
          </w:p>
        </w:tc>
        <w:tc>
          <w:tcPr>
            <w:tcW w:w="191" w:type="dxa"/>
          </w:tcPr>
          <w:p w14:paraId="2A9DF3CB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089E7A9B" w14:textId="2E60235A" w:rsidR="00282592" w:rsidRPr="003067AA" w:rsidRDefault="00E95498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13,995</w:t>
            </w:r>
          </w:p>
        </w:tc>
        <w:tc>
          <w:tcPr>
            <w:tcW w:w="243" w:type="dxa"/>
          </w:tcPr>
          <w:p w14:paraId="42D24734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0266E4" w14:textId="1B419080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13,792</w:t>
            </w:r>
          </w:p>
        </w:tc>
      </w:tr>
      <w:tr w:rsidR="00282592" w:rsidRPr="00C20284" w14:paraId="4E67A443" w14:textId="77777777" w:rsidTr="00387CAF">
        <w:trPr>
          <w:cantSplit/>
          <w:trHeight w:hRule="exact" w:val="143"/>
        </w:trPr>
        <w:tc>
          <w:tcPr>
            <w:tcW w:w="4500" w:type="dxa"/>
          </w:tcPr>
          <w:p w14:paraId="2B4B869A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0B778A54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027DD4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6EA1E22A" w14:textId="43CB53E4" w:rsidR="00282592" w:rsidRPr="003067AA" w:rsidRDefault="00CE31AF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2,635</w:t>
            </w:r>
          </w:p>
        </w:tc>
        <w:tc>
          <w:tcPr>
            <w:tcW w:w="239" w:type="dxa"/>
          </w:tcPr>
          <w:p w14:paraId="536E4F48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49E457E5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</w:tcPr>
          <w:p w14:paraId="580CC4C1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CE514C6" w14:textId="77777777" w:rsidR="00282592" w:rsidRPr="003067AA" w:rsidRDefault="00282592" w:rsidP="00340554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7B5AE903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9AA064F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C0E608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154598E0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A06864B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5AB892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2592" w:rsidRPr="00C20284" w14:paraId="0D7A8DEC" w14:textId="77777777" w:rsidTr="00387CAF">
        <w:trPr>
          <w:cantSplit/>
          <w:trHeight w:hRule="exact" w:val="390"/>
        </w:trPr>
        <w:tc>
          <w:tcPr>
            <w:tcW w:w="4500" w:type="dxa"/>
          </w:tcPr>
          <w:p w14:paraId="79157567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ค่าความนิยมของส่วนได้เสียที่ไม่มีอำนาจควบคุม</w:t>
            </w:r>
          </w:p>
        </w:tc>
        <w:tc>
          <w:tcPr>
            <w:tcW w:w="239" w:type="dxa"/>
          </w:tcPr>
          <w:p w14:paraId="4745F32B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18E911C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3561CCDE" w14:textId="70F92849" w:rsidR="00282592" w:rsidRPr="003067AA" w:rsidRDefault="00CE31AF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2,63</w:t>
            </w:r>
            <w:r w:rsidR="00ED7D5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03FD377F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2446A442" w14:textId="5387E8BB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5,085</w:t>
            </w:r>
          </w:p>
        </w:tc>
        <w:tc>
          <w:tcPr>
            <w:tcW w:w="217" w:type="dxa"/>
          </w:tcPr>
          <w:p w14:paraId="45183664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CEB7FEE" w14:textId="72D171E7" w:rsidR="00282592" w:rsidRPr="003067AA" w:rsidRDefault="00431354" w:rsidP="00744B49">
            <w:pPr>
              <w:pStyle w:val="acctmergecolhdg"/>
              <w:tabs>
                <w:tab w:val="decimal" w:pos="1114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0197B2FE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3BA7279" w14:textId="2644D5C6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12C64847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5BCF933C" w14:textId="0F773705" w:rsidR="00282592" w:rsidRPr="003067AA" w:rsidRDefault="00363989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505946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7DA6F3" w14:textId="70F0FEBA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</w:tr>
      <w:tr w:rsidR="00282592" w:rsidRPr="00C20284" w14:paraId="3669D4FB" w14:textId="77777777" w:rsidTr="00387CAF">
        <w:trPr>
          <w:cantSplit/>
          <w:trHeight w:hRule="exact" w:val="444"/>
        </w:trPr>
        <w:tc>
          <w:tcPr>
            <w:tcW w:w="4500" w:type="dxa"/>
          </w:tcPr>
          <w:p w14:paraId="31A361D0" w14:textId="77777777" w:rsidR="00282592" w:rsidRPr="003067AA" w:rsidRDefault="00282592" w:rsidP="00282592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239" w:type="dxa"/>
          </w:tcPr>
          <w:p w14:paraId="63EC428D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9C1FAD4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</w:tcPr>
          <w:p w14:paraId="21C08E87" w14:textId="1F4A98E4" w:rsidR="00282592" w:rsidRPr="003067AA" w:rsidRDefault="000909FD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28,443</w:t>
            </w:r>
          </w:p>
        </w:tc>
        <w:tc>
          <w:tcPr>
            <w:tcW w:w="239" w:type="dxa"/>
          </w:tcPr>
          <w:p w14:paraId="7328A017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78928465" w14:textId="0F4B5AE5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57,403</w:t>
            </w:r>
          </w:p>
        </w:tc>
        <w:tc>
          <w:tcPr>
            <w:tcW w:w="217" w:type="dxa"/>
          </w:tcPr>
          <w:p w14:paraId="27EE0237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70D7C4A1" w14:textId="445EE915" w:rsidR="00282592" w:rsidRPr="00AD3C4F" w:rsidRDefault="00E95498" w:rsidP="00744B49">
            <w:pPr>
              <w:pStyle w:val="acctmergecolhdg"/>
              <w:tabs>
                <w:tab w:val="decimal" w:pos="1114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3,596</w:t>
            </w:r>
          </w:p>
        </w:tc>
        <w:tc>
          <w:tcPr>
            <w:tcW w:w="187" w:type="dxa"/>
          </w:tcPr>
          <w:p w14:paraId="209F4DB9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1A758827" w14:textId="117EA70D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3,742</w:t>
            </w:r>
          </w:p>
        </w:tc>
        <w:tc>
          <w:tcPr>
            <w:tcW w:w="191" w:type="dxa"/>
          </w:tcPr>
          <w:p w14:paraId="29F500C2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14:paraId="372ADBFB" w14:textId="71CEF0F9" w:rsidR="00282592" w:rsidRPr="003067AA" w:rsidRDefault="00363989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8,021</w:t>
            </w:r>
          </w:p>
        </w:tc>
        <w:tc>
          <w:tcPr>
            <w:tcW w:w="243" w:type="dxa"/>
          </w:tcPr>
          <w:p w14:paraId="02460D4B" w14:textId="77777777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478B94E" w14:textId="2553A93F" w:rsidR="00282592" w:rsidRPr="003067AA" w:rsidRDefault="00282592" w:rsidP="00282592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7,842</w:t>
            </w:r>
          </w:p>
        </w:tc>
      </w:tr>
    </w:tbl>
    <w:p w14:paraId="151C8464" w14:textId="77777777" w:rsidR="006C72E9" w:rsidRPr="003067AA" w:rsidRDefault="006C72E9" w:rsidP="006C72E9">
      <w:pPr>
        <w:tabs>
          <w:tab w:val="left" w:pos="14760"/>
        </w:tabs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p w14:paraId="020FB6B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256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vertAlign w:val="superscript"/>
        </w:rPr>
        <w:t xml:space="preserve">*     </w:t>
      </w:r>
      <w:r w:rsidRPr="003067AA">
        <w:rPr>
          <w:rFonts w:asciiTheme="majorBidi" w:hAnsiTheme="majorBidi" w:cstheme="majorBidi"/>
          <w:sz w:val="30"/>
          <w:szCs w:val="30"/>
          <w:cs/>
        </w:rPr>
        <w:t>อัตราร้อยละของส่วนได้เสียที่ไม่มีอำนาจควบคุมของกลุ่มย่อยแสดงสัดส่วนการถือหุ้นทางตรงในบริษัทย่อยดังกล่าวเท่านั้น</w:t>
      </w:r>
      <w:r w:rsidRPr="003067AA">
        <w:rPr>
          <w:rFonts w:asciiTheme="majorBidi" w:hAnsiTheme="majorBidi" w:cstheme="majorBidi"/>
          <w:sz w:val="30"/>
          <w:szCs w:val="30"/>
        </w:rPr>
        <w:t xml:space="preserve">  </w:t>
      </w:r>
      <w:r w:rsidRPr="003067AA">
        <w:rPr>
          <w:rFonts w:asciiTheme="majorBidi" w:hAnsiTheme="majorBidi" w:cstheme="majorBidi"/>
          <w:sz w:val="30"/>
          <w:szCs w:val="30"/>
          <w:cs/>
        </w:rPr>
        <w:t>โดยบริษัทย่อยทางอ้อมหลายแห่งไม่ได้เป็นบริษัทย่อ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3067AA">
        <w:rPr>
          <w:rFonts w:asciiTheme="majorBidi" w:hAnsiTheme="majorBidi" w:cstheme="majorBidi"/>
          <w:sz w:val="30"/>
          <w:szCs w:val="30"/>
          <w:cs/>
        </w:rPr>
        <w:t>โดยการถือหุ้นในอัตราร้อยละ</w:t>
      </w:r>
      <w:r w:rsidRPr="003067AA">
        <w:rPr>
          <w:rFonts w:asciiTheme="majorBidi" w:hAnsiTheme="majorBidi" w:cstheme="majorBidi"/>
          <w:sz w:val="30"/>
          <w:szCs w:val="30"/>
        </w:rPr>
        <w:t xml:space="preserve"> 100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และมีสัดส่วนการถือหุ้นที่แตกต่างกัน</w:t>
      </w:r>
    </w:p>
    <w:p w14:paraId="2FE046E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left" w:pos="648"/>
        </w:tabs>
        <w:ind w:left="540" w:right="-194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vertAlign w:val="superscript"/>
        </w:rPr>
        <w:t>**</w:t>
      </w:r>
      <w:r w:rsidRPr="003067AA">
        <w:rPr>
          <w:rFonts w:asciiTheme="majorBidi" w:hAnsiTheme="majorBidi" w:cstheme="majorBidi"/>
          <w:sz w:val="30"/>
          <w:szCs w:val="30"/>
        </w:rPr>
        <w:t xml:space="preserve">  </w:t>
      </w:r>
      <w:r w:rsidRPr="003067AA">
        <w:rPr>
          <w:rFonts w:asciiTheme="majorBidi" w:hAnsiTheme="majorBidi" w:cstheme="majorBidi"/>
          <w:sz w:val="30"/>
          <w:szCs w:val="30"/>
          <w:cs/>
        </w:rPr>
        <w:t>มูลค่าตามบัญชีของส่วนได้เสียที่ไม่มีอำนาจควบคุมของกลุ่มย่อยคำนวณจากอัตราร้อยละของส่วนได้เสียที่แตกต่างกันของบริษัทย่อยทางอ้อมหลายแห่งข้างต้น</w:t>
      </w:r>
      <w:r w:rsidRPr="003067AA">
        <w:rPr>
          <w:rFonts w:asciiTheme="majorBidi" w:hAnsiTheme="majorBidi" w:cstheme="majorBidi"/>
          <w:sz w:val="30"/>
          <w:szCs w:val="30"/>
          <w:cs/>
        </w:rPr>
        <w:br w:type="page"/>
        <w:t xml:space="preserve">ข้อมูลทางการเงินโดยสรุป 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ของบริษัทย่อยแต่ละรายของกลุ่มบริษัทที่มีส่วนได้เสียที่ไม่มีอำนาจควบคุมที่มีสาระสำคัญ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ก่อนการตัดรายการระหว่างกันมีดังนี้</w:t>
      </w:r>
    </w:p>
    <w:tbl>
      <w:tblPr>
        <w:tblpPr w:leftFromText="180" w:rightFromText="180" w:vertAnchor="text" w:horzAnchor="margin" w:tblpX="450" w:tblpY="161"/>
        <w:tblW w:w="147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237"/>
        <w:gridCol w:w="237"/>
        <w:gridCol w:w="1405"/>
        <w:gridCol w:w="237"/>
        <w:gridCol w:w="1476"/>
        <w:gridCol w:w="221"/>
        <w:gridCol w:w="1417"/>
        <w:gridCol w:w="186"/>
        <w:gridCol w:w="1409"/>
        <w:gridCol w:w="190"/>
        <w:gridCol w:w="1510"/>
        <w:gridCol w:w="241"/>
        <w:gridCol w:w="1427"/>
      </w:tblGrid>
      <w:tr w:rsidR="006C72E9" w:rsidRPr="00C20284" w14:paraId="17882682" w14:textId="77777777" w:rsidTr="00387CAF">
        <w:trPr>
          <w:cantSplit/>
          <w:trHeight w:val="344"/>
          <w:tblHeader/>
        </w:trPr>
        <w:tc>
          <w:tcPr>
            <w:tcW w:w="4590" w:type="dxa"/>
          </w:tcPr>
          <w:p w14:paraId="4A0D7C11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5D68BA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6" w:type="dxa"/>
            <w:gridSpan w:val="5"/>
          </w:tcPr>
          <w:p w14:paraId="5487652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12" w:type="dxa"/>
            <w:gridSpan w:val="3"/>
          </w:tcPr>
          <w:p w14:paraId="6940BB9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368" w:type="dxa"/>
            <w:gridSpan w:val="4"/>
          </w:tcPr>
          <w:p w14:paraId="7368D389" w14:textId="77777777" w:rsidR="006C72E9" w:rsidRPr="003067AA" w:rsidRDefault="006C72E9" w:rsidP="003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72E9" w:rsidRPr="00C20284" w14:paraId="17F4F657" w14:textId="77777777" w:rsidTr="00387CAF">
        <w:trPr>
          <w:cantSplit/>
          <w:trHeight w:hRule="exact" w:val="1211"/>
          <w:tblHeader/>
        </w:trPr>
        <w:tc>
          <w:tcPr>
            <w:tcW w:w="4590" w:type="dxa"/>
            <w:vAlign w:val="bottom"/>
          </w:tcPr>
          <w:p w14:paraId="5D3A06E4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627457A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BA11B54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6EA266B1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B57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C.P. Pokphand </w:t>
            </w:r>
            <w:r w:rsidRPr="000B578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0B57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Co., Ltd. and its subsidiaries</w:t>
            </w:r>
          </w:p>
        </w:tc>
        <w:tc>
          <w:tcPr>
            <w:tcW w:w="221" w:type="dxa"/>
            <w:vAlign w:val="bottom"/>
          </w:tcPr>
          <w:p w14:paraId="674A73D5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12" w:type="dxa"/>
            <w:gridSpan w:val="3"/>
            <w:tcBorders>
              <w:bottom w:val="single" w:sz="4" w:space="0" w:color="auto"/>
            </w:tcBorders>
            <w:vAlign w:val="bottom"/>
          </w:tcPr>
          <w:p w14:paraId="2E4AA2FF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B578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0" w:type="dxa"/>
            <w:vAlign w:val="bottom"/>
          </w:tcPr>
          <w:p w14:paraId="005BEAB4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78" w:type="dxa"/>
            <w:gridSpan w:val="3"/>
            <w:tcBorders>
              <w:bottom w:val="single" w:sz="4" w:space="0" w:color="auto"/>
            </w:tcBorders>
            <w:vAlign w:val="bottom"/>
          </w:tcPr>
          <w:p w14:paraId="6147BB9A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Charoen Pokphand Enterprise (Taiwan) Co., Ltd. and its subsidiaries</w:t>
            </w:r>
          </w:p>
        </w:tc>
      </w:tr>
      <w:tr w:rsidR="006C72E9" w:rsidRPr="00C20284" w14:paraId="7CE689D2" w14:textId="77777777" w:rsidTr="00387CAF">
        <w:trPr>
          <w:cantSplit/>
          <w:trHeight w:hRule="exact" w:val="418"/>
        </w:trPr>
        <w:tc>
          <w:tcPr>
            <w:tcW w:w="4590" w:type="dxa"/>
            <w:vAlign w:val="bottom"/>
          </w:tcPr>
          <w:p w14:paraId="2B9B1EFB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9003F93" w14:textId="77777777" w:rsidR="006C72E9" w:rsidRPr="003067AA" w:rsidRDefault="006C72E9" w:rsidP="00387CA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993D3AE" w14:textId="77777777" w:rsidR="006C72E9" w:rsidRPr="003067AA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C75A1" w14:textId="459E5796" w:rsidR="006C72E9" w:rsidRPr="003067AA" w:rsidRDefault="0002327A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FA97CE6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9747A" w14:textId="0EA17B32" w:rsidR="006C72E9" w:rsidRPr="003067AA" w:rsidRDefault="0002327A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21" w:type="dxa"/>
            <w:vAlign w:val="bottom"/>
          </w:tcPr>
          <w:p w14:paraId="45661588" w14:textId="77777777" w:rsidR="006C72E9" w:rsidRPr="003067AA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D87F" w14:textId="0ED1274E" w:rsidR="006C72E9" w:rsidRPr="003067AA" w:rsidRDefault="0002327A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6A027506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4ECD" w14:textId="40FC38B4" w:rsidR="006C72E9" w:rsidRPr="003067AA" w:rsidRDefault="0002327A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90" w:type="dxa"/>
            <w:vAlign w:val="center"/>
          </w:tcPr>
          <w:p w14:paraId="52EC16B1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F66D5" w14:textId="004FCE48" w:rsidR="006C72E9" w:rsidRPr="003067AA" w:rsidRDefault="0002327A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388CDC0" w14:textId="77777777" w:rsidR="006C72E9" w:rsidRPr="003067AA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A0675" w14:textId="08DC1676" w:rsidR="006C72E9" w:rsidRPr="003067AA" w:rsidRDefault="0002327A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282592" w:rsidRPr="00C20284" w14:paraId="06AD3249" w14:textId="77777777" w:rsidTr="00387CAF">
        <w:trPr>
          <w:cantSplit/>
          <w:trHeight w:hRule="exact" w:val="164"/>
        </w:trPr>
        <w:tc>
          <w:tcPr>
            <w:tcW w:w="4590" w:type="dxa"/>
            <w:vAlign w:val="bottom"/>
          </w:tcPr>
          <w:p w14:paraId="33423CE5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0F26DD8F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10E6B8C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14:paraId="0140C755" w14:textId="77777777" w:rsidR="00282592" w:rsidRPr="003067AA" w:rsidRDefault="00282592" w:rsidP="0028259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D2BC9D1" w14:textId="77777777" w:rsidR="00282592" w:rsidRPr="003067AA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03EA2AC7" w14:textId="77777777" w:rsidR="00282592" w:rsidRPr="003067AA" w:rsidRDefault="00282592" w:rsidP="0028259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4977B6B9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0A9AFAA" w14:textId="77777777" w:rsidR="00282592" w:rsidRPr="003067AA" w:rsidRDefault="00282592" w:rsidP="0028259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58C4BD76" w14:textId="77777777" w:rsidR="00282592" w:rsidRPr="003067AA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</w:tcPr>
          <w:p w14:paraId="0EA53442" w14:textId="77777777" w:rsidR="00282592" w:rsidRPr="003067AA" w:rsidRDefault="00282592" w:rsidP="0028259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72D27A07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center"/>
          </w:tcPr>
          <w:p w14:paraId="0FA04546" w14:textId="77777777" w:rsidR="00282592" w:rsidRPr="003067AA" w:rsidRDefault="00282592" w:rsidP="0028259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28E431B" w14:textId="77777777" w:rsidR="00282592" w:rsidRPr="003067AA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76B130E2" w14:textId="77777777" w:rsidR="00282592" w:rsidRPr="003067AA" w:rsidRDefault="00282592" w:rsidP="0028259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2592" w:rsidRPr="00C20284" w14:paraId="4839DFC7" w14:textId="77777777" w:rsidTr="00387CAF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3D6EC873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37" w:type="dxa"/>
            <w:vAlign w:val="bottom"/>
          </w:tcPr>
          <w:p w14:paraId="5E0CCAE1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CFF12E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44A93" w14:textId="79EB976F" w:rsidR="00282592" w:rsidRPr="003067AA" w:rsidRDefault="00C76E79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163,798</w:t>
            </w:r>
          </w:p>
        </w:tc>
        <w:tc>
          <w:tcPr>
            <w:tcW w:w="237" w:type="dxa"/>
            <w:vAlign w:val="bottom"/>
          </w:tcPr>
          <w:p w14:paraId="198DD394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0FA9700" w14:textId="009B93B4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143,524</w:t>
            </w:r>
          </w:p>
        </w:tc>
        <w:tc>
          <w:tcPr>
            <w:tcW w:w="221" w:type="dxa"/>
            <w:vAlign w:val="bottom"/>
          </w:tcPr>
          <w:p w14:paraId="587FCAB8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90C817" w14:textId="3821B3C5" w:rsidR="00282592" w:rsidRPr="003067AA" w:rsidRDefault="00E95498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5,577</w:t>
            </w:r>
          </w:p>
        </w:tc>
        <w:tc>
          <w:tcPr>
            <w:tcW w:w="186" w:type="dxa"/>
          </w:tcPr>
          <w:p w14:paraId="0258ECA1" w14:textId="77777777" w:rsidR="00282592" w:rsidRPr="003067AA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87AA0E6" w14:textId="3D6BF793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5,267</w:t>
            </w:r>
          </w:p>
        </w:tc>
        <w:tc>
          <w:tcPr>
            <w:tcW w:w="190" w:type="dxa"/>
            <w:vAlign w:val="bottom"/>
          </w:tcPr>
          <w:p w14:paraId="037B6B2E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0CB831A" w14:textId="511D706C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34,180</w:t>
            </w:r>
          </w:p>
        </w:tc>
        <w:tc>
          <w:tcPr>
            <w:tcW w:w="241" w:type="dxa"/>
          </w:tcPr>
          <w:p w14:paraId="0A71498D" w14:textId="77777777" w:rsidR="00282592" w:rsidRPr="003067AA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71F562D" w14:textId="6C37CE32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28,645</w:t>
            </w:r>
          </w:p>
        </w:tc>
      </w:tr>
      <w:tr w:rsidR="00282592" w:rsidRPr="00C20284" w14:paraId="10B555E7" w14:textId="77777777" w:rsidTr="00387CAF">
        <w:trPr>
          <w:cantSplit/>
          <w:trHeight w:hRule="exact" w:val="74"/>
        </w:trPr>
        <w:tc>
          <w:tcPr>
            <w:tcW w:w="4590" w:type="dxa"/>
          </w:tcPr>
          <w:p w14:paraId="6F4AB08E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1F641A92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E5C0491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B280AFE" w14:textId="1C07FE03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A3A5D5C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C1C56E8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763EDCDE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AC21A3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3A93671F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3E7E23C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31DEE6B3" w14:textId="77777777" w:rsidR="00282592" w:rsidRPr="003067AA" w:rsidRDefault="00282592" w:rsidP="002825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4F451EC5" w14:textId="716EC55C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1,8221k</w:t>
            </w:r>
          </w:p>
        </w:tc>
        <w:tc>
          <w:tcPr>
            <w:tcW w:w="241" w:type="dxa"/>
          </w:tcPr>
          <w:p w14:paraId="29BA38D2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8228E2D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2592" w:rsidRPr="00C20284" w14:paraId="55C07A12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17AD3492" w14:textId="77777777" w:rsidR="00282592" w:rsidRPr="003067AA" w:rsidRDefault="00282592" w:rsidP="00282592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7" w:type="dxa"/>
            <w:vAlign w:val="bottom"/>
          </w:tcPr>
          <w:p w14:paraId="6AC67A9C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B5AAE01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40D2359A" w14:textId="1F1FC9E6" w:rsidR="00282592" w:rsidRPr="003067AA" w:rsidRDefault="00C76E79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(603)</w:t>
            </w:r>
          </w:p>
        </w:tc>
        <w:tc>
          <w:tcPr>
            <w:tcW w:w="237" w:type="dxa"/>
          </w:tcPr>
          <w:p w14:paraId="5B5F3B99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F7E3093" w14:textId="5F8AB4C9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(1,347)</w:t>
            </w:r>
          </w:p>
        </w:tc>
        <w:tc>
          <w:tcPr>
            <w:tcW w:w="221" w:type="dxa"/>
          </w:tcPr>
          <w:p w14:paraId="571A68FE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3AC033" w14:textId="43D5B9DA" w:rsidR="00282592" w:rsidRPr="003067AA" w:rsidRDefault="00D26E8A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5498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07EC3BE6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0CC29217" w14:textId="5CFA002D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90" w:type="dxa"/>
          </w:tcPr>
          <w:p w14:paraId="1F6B444A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71278CBE" w14:textId="41964A5D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</w:t>
            </w:r>
          </w:p>
        </w:tc>
        <w:tc>
          <w:tcPr>
            <w:tcW w:w="241" w:type="dxa"/>
          </w:tcPr>
          <w:p w14:paraId="154F4844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1D941A45" w14:textId="58D6EF84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1,510</w:t>
            </w:r>
          </w:p>
        </w:tc>
      </w:tr>
      <w:tr w:rsidR="00282592" w:rsidRPr="00C20284" w14:paraId="7839D050" w14:textId="77777777" w:rsidTr="00387CAF">
        <w:trPr>
          <w:cantSplit/>
          <w:trHeight w:val="379"/>
        </w:trPr>
        <w:tc>
          <w:tcPr>
            <w:tcW w:w="4590" w:type="dxa"/>
            <w:vAlign w:val="bottom"/>
          </w:tcPr>
          <w:p w14:paraId="5417D66F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7" w:type="dxa"/>
          </w:tcPr>
          <w:p w14:paraId="318A4E9F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1F6EBA0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BA2601" w14:textId="1856727D" w:rsidR="00282592" w:rsidRPr="003067AA" w:rsidRDefault="00C76E79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(5,318)</w:t>
            </w:r>
          </w:p>
        </w:tc>
        <w:tc>
          <w:tcPr>
            <w:tcW w:w="237" w:type="dxa"/>
          </w:tcPr>
          <w:p w14:paraId="3850B5C7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B5A5CBA" w14:textId="128A6868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16,085</w:t>
            </w:r>
          </w:p>
        </w:tc>
        <w:tc>
          <w:tcPr>
            <w:tcW w:w="221" w:type="dxa"/>
          </w:tcPr>
          <w:p w14:paraId="24A3FF59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87C084" w14:textId="01247245" w:rsidR="00282592" w:rsidRPr="003067AA" w:rsidRDefault="00151FC0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D5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6CF150DB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0B7D7A6" w14:textId="6DEF2561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190" w:type="dxa"/>
          </w:tcPr>
          <w:p w14:paraId="27D8B8F9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403CEEBE" w14:textId="3DAFBA03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(515)</w:t>
            </w:r>
          </w:p>
        </w:tc>
        <w:tc>
          <w:tcPr>
            <w:tcW w:w="241" w:type="dxa"/>
          </w:tcPr>
          <w:p w14:paraId="7C9FBC89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710BD45" w14:textId="0F25F5A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282592" w:rsidRPr="00C20284" w14:paraId="34B3FB10" w14:textId="77777777" w:rsidTr="00387CAF">
        <w:trPr>
          <w:cantSplit/>
          <w:trHeight w:val="387"/>
        </w:trPr>
        <w:tc>
          <w:tcPr>
            <w:tcW w:w="4590" w:type="dxa"/>
          </w:tcPr>
          <w:p w14:paraId="5CF97B81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37" w:type="dxa"/>
          </w:tcPr>
          <w:p w14:paraId="6A03FA2C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5A162EB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0B5CB1A8" w14:textId="57382FFD" w:rsidR="00282592" w:rsidRPr="003067AA" w:rsidRDefault="00C76E79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(5,921)</w:t>
            </w:r>
          </w:p>
        </w:tc>
        <w:tc>
          <w:tcPr>
            <w:tcW w:w="237" w:type="dxa"/>
          </w:tcPr>
          <w:p w14:paraId="7E183D2A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02EF6AE0" w14:textId="7CD4E093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14,738</w:t>
            </w:r>
          </w:p>
        </w:tc>
        <w:tc>
          <w:tcPr>
            <w:tcW w:w="221" w:type="dxa"/>
          </w:tcPr>
          <w:p w14:paraId="35E3B52B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BAA0963" w14:textId="380FFFD9" w:rsidR="00282592" w:rsidRPr="003067AA" w:rsidRDefault="00E95498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D5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453718D8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6DC0F64D" w14:textId="0439166C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1,872</w:t>
            </w:r>
          </w:p>
        </w:tc>
        <w:tc>
          <w:tcPr>
            <w:tcW w:w="190" w:type="dxa"/>
          </w:tcPr>
          <w:p w14:paraId="1EB5CE07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3FADA54E" w14:textId="197FD1F8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1,307</w:t>
            </w:r>
          </w:p>
        </w:tc>
        <w:tc>
          <w:tcPr>
            <w:tcW w:w="241" w:type="dxa"/>
          </w:tcPr>
          <w:p w14:paraId="03AB751C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3B8697E" w14:textId="484A9E04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2,244</w:t>
            </w:r>
          </w:p>
        </w:tc>
      </w:tr>
      <w:tr w:rsidR="00282592" w:rsidRPr="00C20284" w14:paraId="3C32C34E" w14:textId="77777777" w:rsidTr="00387CAF">
        <w:trPr>
          <w:cantSplit/>
          <w:trHeight w:hRule="exact" w:val="74"/>
        </w:trPr>
        <w:tc>
          <w:tcPr>
            <w:tcW w:w="4590" w:type="dxa"/>
          </w:tcPr>
          <w:p w14:paraId="77B36B0D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1ED48C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ECCDE64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47C92DF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A1B4841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3AFDE40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0CEE01D0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C843C2" w14:textId="099854F6" w:rsidR="00282592" w:rsidRPr="003067AA" w:rsidRDefault="00E95498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6" w:type="dxa"/>
          </w:tcPr>
          <w:p w14:paraId="1ADC2FFD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0C29AD78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5F07CAE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65EBFFDE" w14:textId="1DD47C3B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9C3CDA1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7B45521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2592" w:rsidRPr="00C20284" w14:paraId="26D8C975" w14:textId="77777777" w:rsidTr="00387CAF">
        <w:trPr>
          <w:cantSplit/>
          <w:trHeight w:hRule="exact" w:val="409"/>
        </w:trPr>
        <w:tc>
          <w:tcPr>
            <w:tcW w:w="4827" w:type="dxa"/>
            <w:gridSpan w:val="2"/>
          </w:tcPr>
          <w:p w14:paraId="027B6BE5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กำไร</w:t>
            </w: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(ขาดทุน) ที่แบ่งให้กับส่วนได้เสียที่ไม่มีอำนาจควบคุม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53E6DA86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5A5A3892" w14:textId="654279F9" w:rsidR="00282592" w:rsidRPr="003067AA" w:rsidRDefault="00993E34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(868)</w:t>
            </w:r>
          </w:p>
        </w:tc>
        <w:tc>
          <w:tcPr>
            <w:tcW w:w="237" w:type="dxa"/>
          </w:tcPr>
          <w:p w14:paraId="52392D7A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7692857F" w14:textId="053E7FD3" w:rsidR="00282592" w:rsidRPr="003067AA" w:rsidRDefault="002C778A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(546)</w:t>
            </w:r>
          </w:p>
        </w:tc>
        <w:tc>
          <w:tcPr>
            <w:tcW w:w="221" w:type="dxa"/>
          </w:tcPr>
          <w:p w14:paraId="6E1853B8" w14:textId="3CBC31E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65099FA" w14:textId="732FF94E" w:rsidR="00282592" w:rsidRPr="003067AA" w:rsidRDefault="00BE52BA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6" w:type="dxa"/>
          </w:tcPr>
          <w:p w14:paraId="4D2FE775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41CF52F6" w14:textId="793A06F5" w:rsidR="00282592" w:rsidRPr="003067AA" w:rsidRDefault="002C778A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190" w:type="dxa"/>
          </w:tcPr>
          <w:p w14:paraId="49AE90F1" w14:textId="5921D972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48FB44C4" w14:textId="247C5359" w:rsidR="00282592" w:rsidRPr="003067AA" w:rsidRDefault="002B4775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1,114</w:t>
            </w:r>
          </w:p>
        </w:tc>
        <w:tc>
          <w:tcPr>
            <w:tcW w:w="241" w:type="dxa"/>
          </w:tcPr>
          <w:p w14:paraId="6A89FD86" w14:textId="6FBEDE32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4ACFF437" w14:textId="3A16B574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903</w:t>
            </w:r>
          </w:p>
        </w:tc>
      </w:tr>
      <w:tr w:rsidR="00282592" w:rsidRPr="00C20284" w14:paraId="0156EE67" w14:textId="77777777" w:rsidTr="00387CAF">
        <w:trPr>
          <w:cantSplit/>
          <w:trHeight w:hRule="exact" w:val="422"/>
        </w:trPr>
        <w:tc>
          <w:tcPr>
            <w:tcW w:w="4590" w:type="dxa"/>
            <w:vAlign w:val="center"/>
          </w:tcPr>
          <w:p w14:paraId="65B5616C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เบ็ดเสร็จอื่นที่แบ่งให้กับ</w:t>
            </w:r>
          </w:p>
        </w:tc>
        <w:tc>
          <w:tcPr>
            <w:tcW w:w="237" w:type="dxa"/>
          </w:tcPr>
          <w:p w14:paraId="7A6756DB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97BFB9A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54704073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1655F21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58FF6FA5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5A6AF41E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424014F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04530872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0077C19A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0D4AEFAA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0ED90183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361BB8C6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608C4C45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2592" w:rsidRPr="00C20284" w14:paraId="15F2BC48" w14:textId="77777777" w:rsidTr="00387CAF">
        <w:trPr>
          <w:cantSplit/>
          <w:trHeight w:hRule="exact" w:val="391"/>
        </w:trPr>
        <w:tc>
          <w:tcPr>
            <w:tcW w:w="4590" w:type="dxa"/>
          </w:tcPr>
          <w:p w14:paraId="7F049824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237" w:type="dxa"/>
          </w:tcPr>
          <w:p w14:paraId="6E4D9C28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26C924F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A35AA35" w14:textId="1AA9FD97" w:rsidR="00282592" w:rsidRPr="003067AA" w:rsidRDefault="00993E34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(7,657)</w:t>
            </w:r>
          </w:p>
        </w:tc>
        <w:tc>
          <w:tcPr>
            <w:tcW w:w="237" w:type="dxa"/>
          </w:tcPr>
          <w:p w14:paraId="47CF6DFF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7BBBB90F" w14:textId="09E2FF81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6,529</w:t>
            </w:r>
          </w:p>
        </w:tc>
        <w:tc>
          <w:tcPr>
            <w:tcW w:w="221" w:type="dxa"/>
          </w:tcPr>
          <w:p w14:paraId="6BB76417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587B911" w14:textId="1A14A8EA" w:rsidR="00282592" w:rsidRPr="003067AA" w:rsidRDefault="00BE52BA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6" w:type="dxa"/>
          </w:tcPr>
          <w:p w14:paraId="72D3C4F9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413871C7" w14:textId="2973519C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90" w:type="dxa"/>
          </w:tcPr>
          <w:p w14:paraId="2D71B9BC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7EEF1DFC" w14:textId="36CCBCA8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(315)</w:t>
            </w:r>
          </w:p>
        </w:tc>
        <w:tc>
          <w:tcPr>
            <w:tcW w:w="241" w:type="dxa"/>
          </w:tcPr>
          <w:p w14:paraId="365E51B2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5B70EAF6" w14:textId="2AE3F16D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439</w:t>
            </w:r>
          </w:p>
        </w:tc>
      </w:tr>
      <w:tr w:rsidR="00282592" w:rsidRPr="00C20284" w14:paraId="042EFA8E" w14:textId="77777777" w:rsidTr="00387CAF">
        <w:trPr>
          <w:cantSplit/>
          <w:trHeight w:hRule="exact" w:val="72"/>
        </w:trPr>
        <w:tc>
          <w:tcPr>
            <w:tcW w:w="4590" w:type="dxa"/>
          </w:tcPr>
          <w:p w14:paraId="1C2DD2A0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24F60E02" w14:textId="77777777" w:rsidR="00282592" w:rsidRPr="003067AA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8419F4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7CE45418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E7B0E3C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31DDF4D5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2B064B79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B8A2E5C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6F214B3F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6B50A931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1077C001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5D0D9BF0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E241B27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7A32A69E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2592" w:rsidRPr="00C20284" w14:paraId="0F3802B3" w14:textId="77777777" w:rsidTr="00387CAF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194ED681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37" w:type="dxa"/>
          </w:tcPr>
          <w:p w14:paraId="0087E032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7B07CA8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48AB3676" w14:textId="1F0C16DE" w:rsidR="00282592" w:rsidRPr="003067AA" w:rsidRDefault="00993E34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4,290</w:t>
            </w:r>
          </w:p>
        </w:tc>
        <w:tc>
          <w:tcPr>
            <w:tcW w:w="237" w:type="dxa"/>
          </w:tcPr>
          <w:p w14:paraId="6B5534CA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3ED7271D" w14:textId="51449BF5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1,249</w:t>
            </w:r>
          </w:p>
        </w:tc>
        <w:tc>
          <w:tcPr>
            <w:tcW w:w="221" w:type="dxa"/>
          </w:tcPr>
          <w:p w14:paraId="5F045594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4540AFF" w14:textId="18CF0D13" w:rsidR="00282592" w:rsidRPr="003067AA" w:rsidRDefault="00E95498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86" w:type="dxa"/>
          </w:tcPr>
          <w:p w14:paraId="6736B89E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39557963" w14:textId="71186DFB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(350)</w:t>
            </w:r>
          </w:p>
        </w:tc>
        <w:tc>
          <w:tcPr>
            <w:tcW w:w="190" w:type="dxa"/>
          </w:tcPr>
          <w:p w14:paraId="1F1EABB3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76ADB89B" w14:textId="676E532B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1,598</w:t>
            </w:r>
          </w:p>
        </w:tc>
        <w:tc>
          <w:tcPr>
            <w:tcW w:w="241" w:type="dxa"/>
          </w:tcPr>
          <w:p w14:paraId="01901690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0FBE365B" w14:textId="0C74BEEF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</w:tr>
      <w:tr w:rsidR="00282592" w:rsidRPr="00C20284" w14:paraId="1A35C275" w14:textId="77777777" w:rsidTr="00387CAF">
        <w:trPr>
          <w:cantSplit/>
          <w:trHeight w:hRule="exact" w:val="373"/>
        </w:trPr>
        <w:tc>
          <w:tcPr>
            <w:tcW w:w="4590" w:type="dxa"/>
            <w:vAlign w:val="bottom"/>
          </w:tcPr>
          <w:p w14:paraId="72CC507F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37" w:type="dxa"/>
          </w:tcPr>
          <w:p w14:paraId="23391AED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0CABEDA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5D089958" w14:textId="5E0A51A0" w:rsidR="00282592" w:rsidRPr="003067AA" w:rsidRDefault="00993E34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(6,990)</w:t>
            </w:r>
          </w:p>
        </w:tc>
        <w:tc>
          <w:tcPr>
            <w:tcW w:w="237" w:type="dxa"/>
          </w:tcPr>
          <w:p w14:paraId="2DEFB13E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F6F5D0E" w14:textId="741179A9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(3,942)</w:t>
            </w:r>
          </w:p>
        </w:tc>
        <w:tc>
          <w:tcPr>
            <w:tcW w:w="221" w:type="dxa"/>
          </w:tcPr>
          <w:p w14:paraId="4E51D181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33DF1F86" w14:textId="4A59F8E6" w:rsidR="00282592" w:rsidRPr="003067AA" w:rsidRDefault="00F71C82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5498"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11C93378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6EC849A0" w14:textId="254E3E5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(340)</w:t>
            </w:r>
          </w:p>
        </w:tc>
        <w:tc>
          <w:tcPr>
            <w:tcW w:w="190" w:type="dxa"/>
          </w:tcPr>
          <w:p w14:paraId="14BD607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402A408C" w14:textId="0E79862B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(2,460)</w:t>
            </w:r>
          </w:p>
        </w:tc>
        <w:tc>
          <w:tcPr>
            <w:tcW w:w="241" w:type="dxa"/>
          </w:tcPr>
          <w:p w14:paraId="2FFAFEBF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4B0BAE97" w14:textId="6B89E342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(3,877)</w:t>
            </w:r>
          </w:p>
        </w:tc>
      </w:tr>
      <w:tr w:rsidR="00282592" w:rsidRPr="00C20284" w14:paraId="19F08DEF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1B71AFB0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237" w:type="dxa"/>
          </w:tcPr>
          <w:p w14:paraId="736DBAB7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3A0FF22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6268908B" w14:textId="5252CC05" w:rsidR="00282592" w:rsidRPr="003067AA" w:rsidRDefault="00993E34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5,466</w:t>
            </w:r>
          </w:p>
        </w:tc>
        <w:tc>
          <w:tcPr>
            <w:tcW w:w="237" w:type="dxa"/>
          </w:tcPr>
          <w:p w14:paraId="607E127D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F983820" w14:textId="766F12E9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(10,520)</w:t>
            </w:r>
          </w:p>
        </w:tc>
        <w:tc>
          <w:tcPr>
            <w:tcW w:w="221" w:type="dxa"/>
          </w:tcPr>
          <w:p w14:paraId="6DAE00FC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68A9D3" w14:textId="57306C4D" w:rsidR="00282592" w:rsidRPr="003067AA" w:rsidRDefault="00E95498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86" w:type="dxa"/>
          </w:tcPr>
          <w:p w14:paraId="1547DB3F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00B2C054" w14:textId="1894CCCF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90" w:type="dxa"/>
          </w:tcPr>
          <w:p w14:paraId="64891215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798798FA" w14:textId="77B555C5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</w:t>
            </w:r>
            <w:r w:rsidR="005874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1" w:type="dxa"/>
          </w:tcPr>
          <w:p w14:paraId="6204A2F5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66EC7FD2" w14:textId="7189C048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2,961</w:t>
            </w:r>
          </w:p>
        </w:tc>
      </w:tr>
      <w:tr w:rsidR="00282592" w:rsidRPr="00C20284" w14:paraId="034D911B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3C81B9DB" w14:textId="77777777" w:rsidR="00282592" w:rsidRPr="003067AA" w:rsidRDefault="00282592" w:rsidP="00282592">
            <w:pPr>
              <w:tabs>
                <w:tab w:val="clear" w:pos="227"/>
                <w:tab w:val="left" w:pos="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ผลกร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ะทบจากอัตราแลกเปลี่ยนของเงินตราต่างประเทศ</w:t>
            </w:r>
          </w:p>
        </w:tc>
        <w:tc>
          <w:tcPr>
            <w:tcW w:w="237" w:type="dxa"/>
          </w:tcPr>
          <w:p w14:paraId="57C3CA98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40005D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6B5AACC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0A32297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D72BBAB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15966D89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6F4CF2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38BBCF5A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180E94C7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026E4B0C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5C41BA0A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08AF1B1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4D66FEE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2592" w:rsidRPr="00C20284" w14:paraId="285DDAD4" w14:textId="77777777" w:rsidTr="00387CAF">
        <w:trPr>
          <w:cantSplit/>
          <w:trHeight w:hRule="exact" w:val="354"/>
        </w:trPr>
        <w:tc>
          <w:tcPr>
            <w:tcW w:w="4590" w:type="dxa"/>
            <w:vAlign w:val="center"/>
          </w:tcPr>
          <w:p w14:paraId="51C45A3A" w14:textId="77777777" w:rsidR="00282592" w:rsidRPr="003067AA" w:rsidRDefault="00282592" w:rsidP="00282592">
            <w:pPr>
              <w:tabs>
                <w:tab w:val="clear" w:pos="227"/>
                <w:tab w:val="left" w:pos="282"/>
              </w:tabs>
              <w:ind w:firstLine="19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คงเหลือสิ้นปี</w:t>
            </w:r>
          </w:p>
        </w:tc>
        <w:tc>
          <w:tcPr>
            <w:tcW w:w="237" w:type="dxa"/>
          </w:tcPr>
          <w:p w14:paraId="74C63D5C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42CDE8A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625887" w14:textId="34D512C9" w:rsidR="00282592" w:rsidRPr="003067AA" w:rsidRDefault="00993E34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</w:t>
            </w:r>
            <w:r w:rsidR="000A5D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FEB31BE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CE04C39" w14:textId="034F207A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21" w:type="dxa"/>
          </w:tcPr>
          <w:p w14:paraId="33D8E679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0E798A" w14:textId="5B49B6EC" w:rsidR="00282592" w:rsidRPr="003067AA" w:rsidRDefault="00D81583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5498"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</w:tcPr>
          <w:p w14:paraId="7D5964D7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97E97C5" w14:textId="53BD178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0" w:type="dxa"/>
          </w:tcPr>
          <w:p w14:paraId="3891509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9CD532C" w14:textId="5B1152C4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1" w:type="dxa"/>
          </w:tcPr>
          <w:p w14:paraId="14FCA02B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A995BA7" w14:textId="11E7E5A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282592" w:rsidRPr="00C20284" w14:paraId="6731C2AF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33A0C398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37" w:type="dxa"/>
          </w:tcPr>
          <w:p w14:paraId="397C6A1F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500012C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C39F3FE" w14:textId="220374A9" w:rsidR="00282592" w:rsidRPr="003067AA" w:rsidRDefault="0029069D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29069D">
              <w:rPr>
                <w:rFonts w:asciiTheme="majorBidi" w:hAnsiTheme="majorBidi" w:cstheme="majorBidi"/>
                <w:sz w:val="30"/>
                <w:szCs w:val="30"/>
              </w:rPr>
              <w:t>2,682</w:t>
            </w:r>
          </w:p>
        </w:tc>
        <w:tc>
          <w:tcPr>
            <w:tcW w:w="237" w:type="dxa"/>
          </w:tcPr>
          <w:p w14:paraId="76520640" w14:textId="77777777" w:rsidR="00282592" w:rsidRPr="0029069D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3C6C12E" w14:textId="737FC67F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(13,114)</w:t>
            </w:r>
          </w:p>
        </w:tc>
        <w:tc>
          <w:tcPr>
            <w:tcW w:w="221" w:type="dxa"/>
          </w:tcPr>
          <w:p w14:paraId="3AEDEC56" w14:textId="77777777" w:rsidR="00282592" w:rsidRPr="0029069D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49064ED" w14:textId="078A2902" w:rsidR="00282592" w:rsidRPr="003067AA" w:rsidRDefault="00E95498" w:rsidP="00282592">
            <w:pPr>
              <w:pStyle w:val="acctmergecolhdg"/>
              <w:tabs>
                <w:tab w:val="decimal" w:pos="1056"/>
              </w:tabs>
              <w:spacing w:line="240" w:lineRule="atLeast"/>
              <w:ind w:left="-24" w:right="-6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904F3">
              <w:rPr>
                <w:rFonts w:asciiTheme="majorBidi" w:hAnsiTheme="majorBidi" w:cstheme="majorBidi"/>
                <w:b w:val="0"/>
                <w:sz w:val="30"/>
                <w:szCs w:val="30"/>
              </w:rPr>
              <w:t>(8)</w:t>
            </w:r>
          </w:p>
        </w:tc>
        <w:tc>
          <w:tcPr>
            <w:tcW w:w="186" w:type="dxa"/>
          </w:tcPr>
          <w:p w14:paraId="427CAF17" w14:textId="77777777" w:rsidR="00282592" w:rsidRPr="0029069D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4455DAC6" w14:textId="60CB2C36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90" w:type="dxa"/>
          </w:tcPr>
          <w:p w14:paraId="2CB6BA78" w14:textId="77777777" w:rsidR="00282592" w:rsidRPr="0029069D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791C4D94" w14:textId="42A10D3C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F3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41" w:type="dxa"/>
          </w:tcPr>
          <w:p w14:paraId="4DD92B9D" w14:textId="77777777" w:rsidR="00282592" w:rsidRPr="0029069D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1F6B01D3" w14:textId="31724600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(73)</w:t>
            </w:r>
          </w:p>
        </w:tc>
      </w:tr>
      <w:tr w:rsidR="00282592" w:rsidRPr="00C20284" w14:paraId="6189F51F" w14:textId="77777777" w:rsidTr="00387CAF">
        <w:trPr>
          <w:cantSplit/>
          <w:trHeight w:hRule="exact" w:val="433"/>
        </w:trPr>
        <w:tc>
          <w:tcPr>
            <w:tcW w:w="4590" w:type="dxa"/>
          </w:tcPr>
          <w:p w14:paraId="7B0694E7" w14:textId="77777777" w:rsidR="00282592" w:rsidRPr="003067AA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468B603F" w14:textId="77777777" w:rsidR="00282592" w:rsidRPr="003067AA" w:rsidRDefault="00282592" w:rsidP="0028259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BF83450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double" w:sz="4" w:space="0" w:color="auto"/>
            </w:tcBorders>
          </w:tcPr>
          <w:p w14:paraId="2BFBE2B1" w14:textId="3ED575B2" w:rsidR="00282592" w:rsidRPr="003067AA" w:rsidRDefault="0029069D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9345D11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68E33AED" w14:textId="71E0E23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4,973</w:t>
            </w:r>
          </w:p>
        </w:tc>
        <w:tc>
          <w:tcPr>
            <w:tcW w:w="221" w:type="dxa"/>
          </w:tcPr>
          <w:p w14:paraId="705889B6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0FA7EF60" w14:textId="5E731A3C" w:rsidR="00282592" w:rsidRPr="003067AA" w:rsidRDefault="00E95498" w:rsidP="00282592">
            <w:pPr>
              <w:pStyle w:val="acctmergecolhdg"/>
              <w:tabs>
                <w:tab w:val="decimal" w:pos="1056"/>
              </w:tabs>
              <w:spacing w:line="240" w:lineRule="atLeast"/>
              <w:ind w:left="-24" w:right="-66"/>
              <w:jc w:val="both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3904F3">
              <w:rPr>
                <w:rFonts w:asciiTheme="majorBidi" w:hAnsiTheme="majorBidi" w:cstheme="majorBidi"/>
                <w:bCs/>
                <w:sz w:val="30"/>
                <w:szCs w:val="30"/>
              </w:rPr>
              <w:t>(199)</w:t>
            </w:r>
          </w:p>
        </w:tc>
        <w:tc>
          <w:tcPr>
            <w:tcW w:w="186" w:type="dxa"/>
          </w:tcPr>
          <w:p w14:paraId="3896EADA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  <w:bottom w:val="double" w:sz="4" w:space="0" w:color="auto"/>
            </w:tcBorders>
          </w:tcPr>
          <w:p w14:paraId="10BC70C9" w14:textId="65471C36" w:rsidR="00282592" w:rsidRPr="008122E6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2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283F7C5A" w14:textId="77777777" w:rsidR="00282592" w:rsidRPr="003067AA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  <w:bottom w:val="double" w:sz="4" w:space="0" w:color="auto"/>
            </w:tcBorders>
          </w:tcPr>
          <w:p w14:paraId="26925E6A" w14:textId="37857D15" w:rsidR="00282592" w:rsidRPr="003067AA" w:rsidRDefault="003940B4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(593)</w:t>
            </w:r>
          </w:p>
        </w:tc>
        <w:tc>
          <w:tcPr>
            <w:tcW w:w="241" w:type="dxa"/>
          </w:tcPr>
          <w:p w14:paraId="583CDA8E" w14:textId="77777777" w:rsidR="00282592" w:rsidRPr="003067AA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</w:tcPr>
          <w:p w14:paraId="31994F74" w14:textId="3F444DFF" w:rsidR="00282592" w:rsidRPr="003067AA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</w:tr>
    </w:tbl>
    <w:p w14:paraId="048D9A41" w14:textId="77777777" w:rsidR="006C72E9" w:rsidRPr="003067AA" w:rsidRDefault="006C72E9" w:rsidP="006C72E9">
      <w:pPr>
        <w:tabs>
          <w:tab w:val="clear" w:pos="454"/>
          <w:tab w:val="clear" w:pos="680"/>
          <w:tab w:val="left" w:pos="648"/>
        </w:tabs>
        <w:ind w:left="540" w:right="-194"/>
        <w:jc w:val="center"/>
        <w:rPr>
          <w:rFonts w:asciiTheme="majorBidi" w:hAnsiTheme="majorBidi" w:cstheme="majorBidi"/>
          <w:sz w:val="30"/>
          <w:szCs w:val="30"/>
          <w:cs/>
        </w:rPr>
        <w:sectPr w:rsidR="006C72E9" w:rsidRPr="003067AA" w:rsidSect="004212BC">
          <w:headerReference w:type="default" r:id="rId19"/>
          <w:footerReference w:type="default" r:id="rId20"/>
          <w:pgSz w:w="16834" w:h="11909" w:orient="landscape" w:code="9"/>
          <w:pgMar w:top="1152" w:right="864" w:bottom="270" w:left="864" w:header="720" w:footer="432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25712C04" w14:textId="77777777" w:rsidR="004C4D57" w:rsidRDefault="004C4D57" w:rsidP="004C4D57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14:paraId="01B24D34" w14:textId="77777777" w:rsidR="004C4D57" w:rsidRPr="00794ACC" w:rsidRDefault="004C4D57" w:rsidP="004C4D57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0487CC3" w14:textId="77777777" w:rsidR="004C4D57" w:rsidRPr="006440DF" w:rsidRDefault="004C4D57" w:rsidP="004C4D57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1252E">
        <w:rPr>
          <w:rFonts w:asciiTheme="majorBidi" w:hAnsiTheme="majorBidi" w:cstheme="majorBidi"/>
          <w:b/>
          <w:bCs/>
          <w:sz w:val="30"/>
          <w:szCs w:val="30"/>
        </w:rPr>
        <w:t>C.P. Pokphand Co., Ltd. (“CPP”)</w:t>
      </w:r>
    </w:p>
    <w:p w14:paraId="67E71982" w14:textId="77777777" w:rsidR="004C4D57" w:rsidRPr="00794ACC" w:rsidRDefault="004C4D57" w:rsidP="004C4D57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7CA8AD0" w14:textId="6111B66B" w:rsidR="004C4D57" w:rsidRPr="008361A4" w:rsidRDefault="004C4D57" w:rsidP="004C4D57">
      <w:pPr>
        <w:pStyle w:val="BodyText2"/>
        <w:ind w:left="540" w:right="-5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361A4">
        <w:rPr>
          <w:rFonts w:asciiTheme="majorBidi" w:hAnsiTheme="majorBidi" w:cstheme="majorBidi" w:hint="cs"/>
          <w:sz w:val="30"/>
          <w:szCs w:val="30"/>
          <w:cs/>
        </w:rPr>
        <w:t xml:space="preserve">ตามที่ผู้ถือหุ้นของ </w:t>
      </w:r>
      <w:r w:rsidRPr="008361A4">
        <w:rPr>
          <w:rFonts w:asciiTheme="majorBidi" w:hAnsiTheme="majorBidi" w:cstheme="majorBidi"/>
          <w:sz w:val="30"/>
          <w:szCs w:val="30"/>
        </w:rPr>
        <w:t xml:space="preserve">CPP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ได้มีมติอนุมัติให้นำหุ้นสามัญของ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ออกจากการเป็นหลักทรัพย์จดทะเบียนในตลาดหลักทรัพย์ฮ่องกง เมื่อวันที่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25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2565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26F8">
        <w:rPr>
          <w:rFonts w:asciiTheme="majorBidi" w:hAnsiTheme="majorBidi" w:cstheme="majorBidi"/>
          <w:sz w:val="30"/>
          <w:szCs w:val="30"/>
        </w:rPr>
        <w:t xml:space="preserve">CPF Investment Limited (“CPFI”)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ซึ่งเป็นบริษัทย่อยที่บริษัทถือหุ้นทางตรงในสัดส่วนร้อยละ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100</w:t>
      </w:r>
      <w:r w:rsidRPr="008361A4">
        <w:rPr>
          <w:rFonts w:asciiTheme="majorBidi" w:hAnsiTheme="majorBidi" w:cstheme="majorBidi"/>
          <w:sz w:val="30"/>
          <w:szCs w:val="30"/>
          <w:cs/>
        </w:rPr>
        <w:t>.</w:t>
      </w:r>
      <w:r w:rsidR="006633C2">
        <w:rPr>
          <w:rFonts w:asciiTheme="majorBidi" w:hAnsiTheme="majorBidi" w:cstheme="majorBidi"/>
          <w:sz w:val="30"/>
          <w:szCs w:val="30"/>
        </w:rPr>
        <w:t>00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ได้ชำระราคาหุ้นสามัญของ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ที่ถูกยกเลิกจำนวน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6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Pr="008361A4">
        <w:rPr>
          <w:rFonts w:asciiTheme="majorBidi" w:hAnsiTheme="majorBidi" w:cstheme="majorBidi"/>
          <w:sz w:val="30"/>
          <w:szCs w:val="30"/>
          <w:cs/>
        </w:rPr>
        <w:t>079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Pr="008361A4">
        <w:rPr>
          <w:rFonts w:asciiTheme="majorBidi" w:hAnsiTheme="majorBidi" w:cstheme="majorBidi"/>
          <w:sz w:val="30"/>
          <w:szCs w:val="30"/>
          <w:cs/>
        </w:rPr>
        <w:t>356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="006633C2">
        <w:rPr>
          <w:rFonts w:asciiTheme="majorBidi" w:hAnsiTheme="majorBidi" w:cstheme="majorBidi"/>
          <w:sz w:val="30"/>
          <w:szCs w:val="30"/>
        </w:rPr>
        <w:t>827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เป็นสัดส่วนร้อยละ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25</w:t>
      </w:r>
      <w:r w:rsidRPr="008361A4">
        <w:rPr>
          <w:rFonts w:asciiTheme="majorBidi" w:hAnsiTheme="majorBidi" w:cstheme="majorBidi"/>
          <w:sz w:val="30"/>
          <w:szCs w:val="30"/>
          <w:cs/>
        </w:rPr>
        <w:t>.</w:t>
      </w:r>
      <w:r w:rsidR="006633C2">
        <w:rPr>
          <w:rFonts w:asciiTheme="majorBidi" w:hAnsiTheme="majorBidi" w:cstheme="majorBidi"/>
          <w:sz w:val="30"/>
          <w:szCs w:val="30"/>
        </w:rPr>
        <w:t>26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6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="006633C2">
        <w:rPr>
          <w:rFonts w:asciiTheme="majorBidi" w:hAnsiTheme="majorBidi" w:cstheme="majorBidi"/>
          <w:sz w:val="30"/>
          <w:szCs w:val="30"/>
        </w:rPr>
        <w:t>992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ล้านดอลลาร์ฮ่องกง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หรือเทียบเท่าประมาณ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29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="006633C2">
        <w:rPr>
          <w:rFonts w:asciiTheme="majorBidi" w:hAnsiTheme="majorBidi" w:cstheme="majorBidi"/>
          <w:sz w:val="30"/>
          <w:szCs w:val="30"/>
        </w:rPr>
        <w:t>789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โดยจ่ายจากกระแสเงินสดภายในและกู้ยืมจากสถาบันการเงิน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ทำให้กลุ่มบริษัทมีสัดส่วนความเป็นเจ้าของใน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26F8">
        <w:rPr>
          <w:rFonts w:asciiTheme="majorBidi" w:hAnsiTheme="majorBidi" w:cstheme="majorBidi"/>
          <w:sz w:val="30"/>
          <w:szCs w:val="30"/>
        </w:rPr>
        <w:t xml:space="preserve">CPP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เพิ่มขึ้นจากร้อยละ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52.25 </w:t>
      </w:r>
      <w:r w:rsidRPr="008361A4">
        <w:rPr>
          <w:rFonts w:asciiTheme="majorBidi" w:hAnsiTheme="majorBidi" w:cstheme="majorBidi" w:hint="cs"/>
          <w:sz w:val="30"/>
          <w:szCs w:val="30"/>
          <w:cs/>
        </w:rPr>
        <w:t>เป็นร้อยละ</w:t>
      </w:r>
      <w:r w:rsidRPr="008361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3C2">
        <w:rPr>
          <w:rFonts w:asciiTheme="majorBidi" w:hAnsiTheme="majorBidi" w:cstheme="majorBidi"/>
          <w:sz w:val="30"/>
          <w:szCs w:val="30"/>
        </w:rPr>
        <w:t>76</w:t>
      </w:r>
      <w:r w:rsidRPr="008361A4">
        <w:rPr>
          <w:rFonts w:asciiTheme="majorBidi" w:hAnsiTheme="majorBidi" w:cstheme="majorBidi"/>
          <w:sz w:val="30"/>
          <w:szCs w:val="30"/>
          <w:cs/>
        </w:rPr>
        <w:t>.24</w:t>
      </w:r>
    </w:p>
    <w:p w14:paraId="4B505EB0" w14:textId="77777777" w:rsidR="008263D8" w:rsidRDefault="008263D8" w:rsidP="004C4D57">
      <w:pPr>
        <w:pStyle w:val="BodyText2"/>
        <w:ind w:left="540" w:right="-54" w:firstLine="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8263D8" w:rsidRPr="007726E2" w14:paraId="58823733" w14:textId="77777777" w:rsidTr="00362831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4BF2" w14:textId="77777777" w:rsidR="008263D8" w:rsidRPr="007726E2" w:rsidRDefault="008263D8" w:rsidP="00362831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394F" w14:textId="77777777" w:rsidR="008263D8" w:rsidRPr="007726E2" w:rsidRDefault="008263D8" w:rsidP="00362831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86F5" w14:textId="77777777" w:rsidR="008263D8" w:rsidRPr="007726E2" w:rsidRDefault="008263D8" w:rsidP="00362831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63D8" w:rsidRPr="00950015" w14:paraId="2CDCB568" w14:textId="77777777" w:rsidTr="00362831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8356" w14:textId="77777777" w:rsidR="008263D8" w:rsidRPr="007726E2" w:rsidRDefault="008263D8" w:rsidP="00362831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2B9F" w14:textId="77777777" w:rsidR="008263D8" w:rsidRPr="007726E2" w:rsidRDefault="008263D8" w:rsidP="00362831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14122" w14:textId="77777777" w:rsidR="008263D8" w:rsidRPr="00950015" w:rsidRDefault="008263D8" w:rsidP="0036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8263D8" w:rsidRPr="007726E2" w14:paraId="4C5B4B18" w14:textId="77777777" w:rsidTr="00362831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1A98" w14:textId="77777777" w:rsidR="008263D8" w:rsidRPr="007726E2" w:rsidRDefault="008263D8" w:rsidP="00362831">
            <w:pPr>
              <w:tabs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0FB74" w14:textId="77777777" w:rsidR="008263D8" w:rsidRPr="007726E2" w:rsidRDefault="008263D8" w:rsidP="00362831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B80DC" w14:textId="77777777" w:rsidR="008263D8" w:rsidRPr="007726E2" w:rsidRDefault="008263D8" w:rsidP="0036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29,129</w:t>
            </w:r>
          </w:p>
        </w:tc>
      </w:tr>
      <w:tr w:rsidR="008263D8" w:rsidRPr="00BA7315" w14:paraId="48BCA40E" w14:textId="77777777" w:rsidTr="00362831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CA305" w14:textId="77777777" w:rsidR="008263D8" w:rsidRPr="007726E2" w:rsidRDefault="008263D8" w:rsidP="00362831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E5B6" w14:textId="77777777" w:rsidR="008263D8" w:rsidRPr="007726E2" w:rsidRDefault="008263D8" w:rsidP="00362831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4A5E" w14:textId="2E607D24" w:rsidR="008263D8" w:rsidRPr="00BA7315" w:rsidRDefault="008263D8" w:rsidP="0036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29,789</w:t>
            </w:r>
          </w:p>
        </w:tc>
      </w:tr>
      <w:tr w:rsidR="008263D8" w:rsidRPr="00AE10D7" w14:paraId="11F4D40F" w14:textId="77777777" w:rsidTr="00362831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E97DD" w14:textId="77777777" w:rsidR="008263D8" w:rsidRPr="007726E2" w:rsidRDefault="008263D8" w:rsidP="00362831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A68A" w14:textId="77777777" w:rsidR="008263D8" w:rsidRPr="007726E2" w:rsidRDefault="008263D8" w:rsidP="00362831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5F13F" w14:textId="77777777" w:rsidR="008263D8" w:rsidRPr="00AE10D7" w:rsidRDefault="008263D8" w:rsidP="0036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75B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</w:t>
            </w:r>
            <w:r w:rsidRPr="00075B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31512D1F" w14:textId="77777777" w:rsidR="00C6238F" w:rsidRDefault="00C6238F" w:rsidP="004C4D57">
      <w:pPr>
        <w:pStyle w:val="BodyText2"/>
        <w:ind w:left="540" w:right="-54" w:firstLine="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5F64E9" w:rsidRPr="007726E2" w14:paraId="20DCB5CE" w14:textId="77777777" w:rsidTr="00E24FC8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E8D4" w14:textId="77777777" w:rsidR="005F64E9" w:rsidRPr="007726E2" w:rsidRDefault="005F64E9" w:rsidP="00E24FC8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C07E" w14:textId="77777777" w:rsidR="005F64E9" w:rsidRPr="007726E2" w:rsidRDefault="005F64E9" w:rsidP="00E24FC8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7373" w14:textId="77777777" w:rsidR="005F64E9" w:rsidRPr="007726E2" w:rsidRDefault="005F64E9" w:rsidP="00E24FC8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64E9" w:rsidRPr="00950015" w14:paraId="1AB4348E" w14:textId="77777777" w:rsidTr="00E24FC8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6E0F" w14:textId="77777777" w:rsidR="005F64E9" w:rsidRPr="007726E2" w:rsidRDefault="005F64E9" w:rsidP="00E24FC8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2791" w14:textId="77777777" w:rsidR="005F64E9" w:rsidRPr="007726E2" w:rsidRDefault="005F64E9" w:rsidP="00E24FC8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B1A8" w14:textId="77777777" w:rsidR="005F64E9" w:rsidRPr="00950015" w:rsidRDefault="005F64E9" w:rsidP="00E2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5F64E9" w:rsidRPr="007726E2" w14:paraId="7C0BD883" w14:textId="77777777" w:rsidTr="00E24FC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D9BF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23AA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B2232" w14:textId="77777777" w:rsidR="005F64E9" w:rsidRPr="007726E2" w:rsidRDefault="005F64E9" w:rsidP="00E2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5F64E9" w:rsidRPr="000464EA" w14:paraId="33A50E25" w14:textId="77777777" w:rsidTr="00E24FC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1FA2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ส่วนเกินทุนจากการเปลี่ยนแปลงส่วนได้เสียในบริษัทย่อย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8868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DCFAE" w14:textId="77777777" w:rsidR="005F64E9" w:rsidRPr="000464EA" w:rsidRDefault="005F64E9" w:rsidP="00E2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(978)</w:t>
            </w:r>
          </w:p>
        </w:tc>
      </w:tr>
      <w:tr w:rsidR="005F64E9" w:rsidRPr="000464EA" w14:paraId="49FFA320" w14:textId="77777777" w:rsidTr="00E24FC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634D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ผลขาดทุนจากการตีราคาสินทรัพย์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7437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2364" w14:textId="77777777" w:rsidR="005F64E9" w:rsidRPr="000464EA" w:rsidRDefault="005F64E9" w:rsidP="00E2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(80)</w:t>
            </w:r>
          </w:p>
        </w:tc>
      </w:tr>
      <w:tr w:rsidR="005F64E9" w:rsidRPr="000464EA" w14:paraId="2940691E" w14:textId="77777777" w:rsidTr="00E24FC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CD67" w14:textId="77777777" w:rsidR="005F64E9" w:rsidRDefault="005F64E9" w:rsidP="00E24FC8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ผลขาดทุนจากการป้องกันความเสี่ยงกระแสเงินสด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CCE5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E5D5C" w14:textId="77777777" w:rsidR="005F64E9" w:rsidRPr="000464EA" w:rsidRDefault="005F64E9" w:rsidP="00E2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(3)</w:t>
            </w:r>
          </w:p>
        </w:tc>
      </w:tr>
      <w:tr w:rsidR="005F64E9" w:rsidRPr="000464EA" w14:paraId="14F850E7" w14:textId="77777777" w:rsidTr="00E24FC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D5D72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A512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8864" w14:textId="77777777" w:rsidR="005F64E9" w:rsidRPr="000464EA" w:rsidRDefault="005F64E9" w:rsidP="00E2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401</w:t>
            </w:r>
          </w:p>
        </w:tc>
      </w:tr>
      <w:tr w:rsidR="005F64E9" w:rsidRPr="007726E2" w14:paraId="7BF4AF33" w14:textId="77777777" w:rsidTr="00E24FC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68F7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844C" w14:textId="77777777" w:rsidR="005F64E9" w:rsidRPr="007726E2" w:rsidRDefault="005F64E9" w:rsidP="00E24FC8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5D22" w14:textId="77777777" w:rsidR="005F64E9" w:rsidRPr="007726E2" w:rsidRDefault="005F64E9" w:rsidP="00E2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(660)</w:t>
            </w:r>
          </w:p>
        </w:tc>
      </w:tr>
    </w:tbl>
    <w:p w14:paraId="4A1B78ED" w14:textId="77777777" w:rsidR="005F64E9" w:rsidRDefault="005F64E9" w:rsidP="004C4D57">
      <w:pPr>
        <w:pStyle w:val="BodyText2"/>
        <w:ind w:left="540" w:right="-54" w:firstLine="0"/>
        <w:jc w:val="thaiDistribute"/>
        <w:rPr>
          <w:rFonts w:asciiTheme="majorBidi" w:hAnsiTheme="majorBidi"/>
          <w:sz w:val="30"/>
          <w:szCs w:val="30"/>
        </w:rPr>
      </w:pPr>
    </w:p>
    <w:p w14:paraId="440F9EE5" w14:textId="77777777" w:rsidR="00DA266B" w:rsidRDefault="00DA2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76369FB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เงินลงทุนในบริษัทร่วม</w:t>
      </w:r>
    </w:p>
    <w:p w14:paraId="4BE5AF21" w14:textId="77777777" w:rsidR="006C72E9" w:rsidRPr="003067AA" w:rsidRDefault="006C72E9" w:rsidP="006C72E9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12"/>
          <w:szCs w:val="12"/>
        </w:rPr>
      </w:pPr>
    </w:p>
    <w:p w14:paraId="457C62E0" w14:textId="77777777" w:rsidR="006C72E9" w:rsidRPr="003067AA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</w:rPr>
      </w:pPr>
      <w:r w:rsidRPr="003067AA">
        <w:rPr>
          <w:rFonts w:asciiTheme="majorBidi" w:eastAsia="Book Antiqua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3067AA">
        <w:rPr>
          <w:rFonts w:asciiTheme="majorBidi" w:eastAsia="Book Antiqua" w:hAnsiTheme="majorBidi" w:cstheme="majorBidi"/>
          <w:sz w:val="30"/>
          <w:szCs w:val="30"/>
        </w:rPr>
        <w:t>31</w:t>
      </w:r>
      <w:r w:rsidRPr="003067AA">
        <w:rPr>
          <w:rFonts w:asciiTheme="majorBidi" w:eastAsia="Book Antiqua" w:hAnsiTheme="majorBidi" w:cstheme="majorBidi"/>
          <w:sz w:val="30"/>
          <w:szCs w:val="30"/>
          <w:cs/>
        </w:rPr>
        <w:t xml:space="preserve"> ธันวาคม มีดังนี้</w:t>
      </w:r>
    </w:p>
    <w:p w14:paraId="4FE9F5B4" w14:textId="77777777" w:rsidR="006C72E9" w:rsidRPr="003067AA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12"/>
          <w:szCs w:val="12"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791"/>
        <w:gridCol w:w="263"/>
        <w:gridCol w:w="989"/>
        <w:gridCol w:w="263"/>
        <w:gridCol w:w="947"/>
        <w:gridCol w:w="270"/>
        <w:gridCol w:w="1001"/>
        <w:gridCol w:w="270"/>
        <w:gridCol w:w="990"/>
      </w:tblGrid>
      <w:tr w:rsidR="006C72E9" w:rsidRPr="00762F3B" w14:paraId="5891C0D6" w14:textId="77777777" w:rsidTr="00387CAF">
        <w:trPr>
          <w:trHeight w:val="19"/>
        </w:trPr>
        <w:tc>
          <w:tcPr>
            <w:tcW w:w="3510" w:type="dxa"/>
          </w:tcPr>
          <w:p w14:paraId="5D83DB6C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</w:tcPr>
          <w:p w14:paraId="2685A0B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F7273B3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</w:tcPr>
          <w:p w14:paraId="14CD8C39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89134A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21B5DAA5" w14:textId="77777777" w:rsidR="006C72E9" w:rsidRPr="003067AA" w:rsidRDefault="006C72E9" w:rsidP="00A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72E9" w:rsidRPr="00762F3B" w14:paraId="1A29F3C8" w14:textId="77777777" w:rsidTr="00387CAF">
        <w:trPr>
          <w:trHeight w:val="19"/>
        </w:trPr>
        <w:tc>
          <w:tcPr>
            <w:tcW w:w="3510" w:type="dxa"/>
          </w:tcPr>
          <w:p w14:paraId="6A9FA3DC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</w:tcPr>
          <w:p w14:paraId="095E322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DB5AB1F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</w:tcPr>
          <w:p w14:paraId="3D72B8A0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21AF68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14:paraId="28532E75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762F3B" w14:paraId="3CAC5D51" w14:textId="77777777" w:rsidTr="00387CAF">
        <w:trPr>
          <w:trHeight w:val="19"/>
        </w:trPr>
        <w:tc>
          <w:tcPr>
            <w:tcW w:w="3510" w:type="dxa"/>
          </w:tcPr>
          <w:p w14:paraId="5679F8C0" w14:textId="77777777" w:rsidR="006C72E9" w:rsidRPr="003067AA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dxa"/>
          </w:tcPr>
          <w:p w14:paraId="2048C754" w14:textId="17F7FC51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313925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0E30A79" w14:textId="4426C336" w:rsidR="006C72E9" w:rsidRPr="003067AA" w:rsidRDefault="0002327A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1159421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13E09D78" w14:textId="2B82B329" w:rsidR="006C72E9" w:rsidRPr="003067AA" w:rsidRDefault="0002327A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05B227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1490466E" w14:textId="7C2B4A13" w:rsidR="006C72E9" w:rsidRPr="003067AA" w:rsidRDefault="0002327A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EAAFA4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6123EF" w14:textId="7DE098CE" w:rsidR="006C72E9" w:rsidRPr="003067AA" w:rsidRDefault="0002327A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762F3B" w14:paraId="0A76E242" w14:textId="77777777" w:rsidTr="00387CAF">
        <w:trPr>
          <w:trHeight w:hRule="exact" w:val="213"/>
        </w:trPr>
        <w:tc>
          <w:tcPr>
            <w:tcW w:w="3510" w:type="dxa"/>
          </w:tcPr>
          <w:p w14:paraId="3B84CFE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1" w:type="dxa"/>
          </w:tcPr>
          <w:p w14:paraId="7129BFB0" w14:textId="77777777" w:rsidR="006C72E9" w:rsidRPr="003067AA" w:rsidRDefault="006C72E9" w:rsidP="00387CAF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9ABC828" w14:textId="77777777" w:rsidR="006C72E9" w:rsidRPr="003067AA" w:rsidRDefault="006C72E9" w:rsidP="00387CA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7E2AA53B" w14:textId="77777777" w:rsidR="006C72E9" w:rsidRPr="003067AA" w:rsidRDefault="006C72E9" w:rsidP="00387CA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511CE8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572DFCD2" w14:textId="77777777" w:rsidR="006C72E9" w:rsidRPr="003067AA" w:rsidRDefault="006C72E9" w:rsidP="00387CA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48D8F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7B8129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C75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4BC4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807" w:rsidRPr="00762F3B" w14:paraId="7B985234" w14:textId="77777777" w:rsidTr="00387CAF">
        <w:trPr>
          <w:trHeight w:val="19"/>
        </w:trPr>
        <w:tc>
          <w:tcPr>
            <w:tcW w:w="3510" w:type="dxa"/>
          </w:tcPr>
          <w:p w14:paraId="0DD2ACE3" w14:textId="77777777" w:rsidR="00767807" w:rsidRPr="003067AA" w:rsidRDefault="00767807" w:rsidP="0076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91" w:type="dxa"/>
          </w:tcPr>
          <w:p w14:paraId="663F28B3" w14:textId="77777777" w:rsidR="00767807" w:rsidRPr="003067AA" w:rsidRDefault="00767807" w:rsidP="00767807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00949A0" w14:textId="77777777" w:rsidR="00767807" w:rsidRPr="003067AA" w:rsidRDefault="00767807" w:rsidP="0076780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1F5A3680" w14:textId="4BA2B3AD" w:rsidR="00767807" w:rsidRPr="003067AA" w:rsidRDefault="00767807" w:rsidP="00EB5066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428</w:t>
            </w:r>
          </w:p>
        </w:tc>
        <w:tc>
          <w:tcPr>
            <w:tcW w:w="263" w:type="dxa"/>
          </w:tcPr>
          <w:p w14:paraId="62E988E4" w14:textId="77777777" w:rsidR="00767807" w:rsidRPr="003067AA" w:rsidRDefault="00767807" w:rsidP="0076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34357C1A" w14:textId="4A032796" w:rsidR="00767807" w:rsidRPr="003067AA" w:rsidRDefault="00767807" w:rsidP="00767807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217,839</w:t>
            </w:r>
          </w:p>
        </w:tc>
        <w:tc>
          <w:tcPr>
            <w:tcW w:w="270" w:type="dxa"/>
          </w:tcPr>
          <w:p w14:paraId="02E6D328" w14:textId="77777777" w:rsidR="00767807" w:rsidRPr="003067AA" w:rsidRDefault="00767807" w:rsidP="0076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C3F539C" w14:textId="032593F5" w:rsidR="00767807" w:rsidRPr="003067AA" w:rsidRDefault="00767807" w:rsidP="0076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  <w:tc>
          <w:tcPr>
            <w:tcW w:w="270" w:type="dxa"/>
          </w:tcPr>
          <w:p w14:paraId="54777CB6" w14:textId="77777777" w:rsidR="00767807" w:rsidRPr="003067AA" w:rsidRDefault="00767807" w:rsidP="0076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F83866" w14:textId="5557047F" w:rsidR="00767807" w:rsidRPr="003067AA" w:rsidRDefault="00767807" w:rsidP="00767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5,534</w:t>
            </w:r>
          </w:p>
        </w:tc>
      </w:tr>
      <w:tr w:rsidR="00282592" w:rsidRPr="00762F3B" w14:paraId="07AC770E" w14:textId="77777777" w:rsidTr="00387CAF">
        <w:trPr>
          <w:trHeight w:val="19"/>
        </w:trPr>
        <w:tc>
          <w:tcPr>
            <w:tcW w:w="3510" w:type="dxa"/>
          </w:tcPr>
          <w:p w14:paraId="1D969B17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91" w:type="dxa"/>
          </w:tcPr>
          <w:p w14:paraId="35C8811F" w14:textId="77777777" w:rsidR="00282592" w:rsidRPr="003067AA" w:rsidRDefault="00282592" w:rsidP="0028259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80E4BD7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07805F2F" w14:textId="0BD6929D" w:rsidR="00282592" w:rsidRPr="003067AA" w:rsidRDefault="00DC1689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57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6,167</w:t>
            </w:r>
          </w:p>
        </w:tc>
        <w:tc>
          <w:tcPr>
            <w:tcW w:w="263" w:type="dxa"/>
          </w:tcPr>
          <w:p w14:paraId="62D04D03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C275C1B" w14:textId="3C7B2AC5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55,130</w:t>
            </w:r>
          </w:p>
        </w:tc>
        <w:tc>
          <w:tcPr>
            <w:tcW w:w="270" w:type="dxa"/>
          </w:tcPr>
          <w:p w14:paraId="3D0566DA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479A88" w14:textId="0E2E3549" w:rsidR="00282592" w:rsidRPr="003067AA" w:rsidRDefault="00170C13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000502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CD0102" w14:textId="6B5F35E8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2592" w:rsidRPr="00762F3B" w14:paraId="7DF689EB" w14:textId="77777777" w:rsidTr="00387CAF">
        <w:trPr>
          <w:trHeight w:val="19"/>
        </w:trPr>
        <w:tc>
          <w:tcPr>
            <w:tcW w:w="3510" w:type="dxa"/>
          </w:tcPr>
          <w:p w14:paraId="7E6018F1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791" w:type="dxa"/>
          </w:tcPr>
          <w:p w14:paraId="47A9D2FB" w14:textId="77777777" w:rsidR="00282592" w:rsidRPr="003067AA" w:rsidRDefault="00282592" w:rsidP="0028259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590FC3B8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4CD45032" w14:textId="0FE27E83" w:rsidR="00282592" w:rsidRPr="003067AA" w:rsidRDefault="00DC1689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(2,933)</w:t>
            </w:r>
          </w:p>
        </w:tc>
        <w:tc>
          <w:tcPr>
            <w:tcW w:w="263" w:type="dxa"/>
          </w:tcPr>
          <w:p w14:paraId="08156CA7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38F5F805" w14:textId="03F4E898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(54,875)</w:t>
            </w:r>
          </w:p>
        </w:tc>
        <w:tc>
          <w:tcPr>
            <w:tcW w:w="270" w:type="dxa"/>
          </w:tcPr>
          <w:p w14:paraId="4F3897E1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9277831" w14:textId="247F06DE" w:rsidR="00282592" w:rsidRPr="003067AA" w:rsidRDefault="00EA12D9" w:rsidP="0039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(1,486)</w:t>
            </w:r>
          </w:p>
        </w:tc>
        <w:tc>
          <w:tcPr>
            <w:tcW w:w="270" w:type="dxa"/>
          </w:tcPr>
          <w:p w14:paraId="0A3AC765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02E22" w14:textId="316E2618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(3,712)</w:t>
            </w:r>
          </w:p>
        </w:tc>
      </w:tr>
      <w:tr w:rsidR="00EA12D9" w:rsidRPr="00762F3B" w14:paraId="6299BFE0" w14:textId="77777777" w:rsidTr="00387CAF">
        <w:trPr>
          <w:trHeight w:val="19"/>
        </w:trPr>
        <w:tc>
          <w:tcPr>
            <w:tcW w:w="3510" w:type="dxa"/>
          </w:tcPr>
          <w:p w14:paraId="7615E5B8" w14:textId="77777777" w:rsidR="00EA12D9" w:rsidRPr="003067AA" w:rsidRDefault="00EA12D9" w:rsidP="00EA12D9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791" w:type="dxa"/>
          </w:tcPr>
          <w:p w14:paraId="411AACAB" w14:textId="77777777" w:rsidR="00EA12D9" w:rsidRPr="003067AA" w:rsidRDefault="00EA12D9" w:rsidP="00EA12D9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75EFA75" w14:textId="77777777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51BB2847" w14:textId="0BE5B5BA" w:rsidR="00EA12D9" w:rsidRPr="003067AA" w:rsidRDefault="00DC168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12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CF594B" w:rsidRPr="008412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63" w:type="dxa"/>
          </w:tcPr>
          <w:p w14:paraId="14051A77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2D50593" w14:textId="402B9C25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3,576</w:t>
            </w:r>
          </w:p>
        </w:tc>
        <w:tc>
          <w:tcPr>
            <w:tcW w:w="270" w:type="dxa"/>
          </w:tcPr>
          <w:p w14:paraId="614390AC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8120021" w14:textId="572A9CEF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BF689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DCC0C" w14:textId="5A6C7852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8F7" w:rsidRPr="00762F3B" w14:paraId="279BE4E3" w14:textId="77777777" w:rsidTr="00247C9C">
        <w:trPr>
          <w:trHeight w:val="19"/>
        </w:trPr>
        <w:tc>
          <w:tcPr>
            <w:tcW w:w="4301" w:type="dxa"/>
            <w:gridSpan w:val="2"/>
          </w:tcPr>
          <w:p w14:paraId="4D73DB4E" w14:textId="017001CC" w:rsidR="00E848F7" w:rsidRPr="003067AA" w:rsidRDefault="00E848F7" w:rsidP="00E848F7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 เบ็ดเสร็จอื่น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263" w:type="dxa"/>
          </w:tcPr>
          <w:p w14:paraId="70B1284F" w14:textId="77777777" w:rsidR="00E848F7" w:rsidRPr="003067AA" w:rsidRDefault="00E848F7" w:rsidP="00E848F7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57644AE5" w14:textId="05B4A77A" w:rsidR="00E848F7" w:rsidRPr="003067AA" w:rsidRDefault="00E848F7" w:rsidP="00E848F7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12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E66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 w:rsidRPr="008412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3D9A181F" w14:textId="77777777" w:rsidR="00E848F7" w:rsidRPr="003067AA" w:rsidRDefault="00E848F7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5B9C2A70" w14:textId="27805182" w:rsidR="00E848F7" w:rsidRPr="003067AA" w:rsidRDefault="00E848F7" w:rsidP="00E848F7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5,921</w:t>
            </w:r>
          </w:p>
        </w:tc>
        <w:tc>
          <w:tcPr>
            <w:tcW w:w="270" w:type="dxa"/>
          </w:tcPr>
          <w:p w14:paraId="1114E7FA" w14:textId="77777777" w:rsidR="00E848F7" w:rsidRPr="003067AA" w:rsidRDefault="00E848F7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A141AC3" w14:textId="00C3BB40" w:rsidR="00E848F7" w:rsidRPr="003067AA" w:rsidRDefault="00E848F7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3ACD8" w14:textId="77777777" w:rsidR="00E848F7" w:rsidRPr="003067AA" w:rsidRDefault="00E848F7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1A9390" w14:textId="6FF3439D" w:rsidR="00E848F7" w:rsidRPr="003067AA" w:rsidRDefault="00E848F7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2D9" w:rsidRPr="00762F3B" w14:paraId="27614D9D" w14:textId="77777777" w:rsidTr="00387CAF">
        <w:trPr>
          <w:trHeight w:val="19"/>
        </w:trPr>
        <w:tc>
          <w:tcPr>
            <w:tcW w:w="3510" w:type="dxa"/>
          </w:tcPr>
          <w:p w14:paraId="65265341" w14:textId="77777777" w:rsidR="00EA12D9" w:rsidRPr="003067AA" w:rsidRDefault="00EA12D9" w:rsidP="00EA12D9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91" w:type="dxa"/>
          </w:tcPr>
          <w:p w14:paraId="0A54E3EC" w14:textId="77777777" w:rsidR="00EA12D9" w:rsidRPr="003067AA" w:rsidRDefault="00EA12D9" w:rsidP="00EA12D9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75B87926" w14:textId="77777777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410C8B49" w14:textId="1BC25171" w:rsidR="00EA12D9" w:rsidRPr="003067AA" w:rsidRDefault="00F46472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3061D4" w:rsidRPr="002C3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19483954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02CBFBC6" w14:textId="30CAE566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(4,789)</w:t>
            </w:r>
          </w:p>
        </w:tc>
        <w:tc>
          <w:tcPr>
            <w:tcW w:w="270" w:type="dxa"/>
          </w:tcPr>
          <w:p w14:paraId="66868D81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EF7F02" w14:textId="7FE41B9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E844D8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A5F980" w14:textId="383ED243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2592" w:rsidRPr="00762F3B" w14:paraId="1E7AE425" w14:textId="77777777" w:rsidTr="00387CAF">
        <w:trPr>
          <w:trHeight w:val="19"/>
        </w:trPr>
        <w:tc>
          <w:tcPr>
            <w:tcW w:w="3510" w:type="dxa"/>
          </w:tcPr>
          <w:p w14:paraId="411CBDD9" w14:textId="77777777" w:rsidR="00282592" w:rsidRPr="003067AA" w:rsidRDefault="00282592" w:rsidP="00282592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โอนส่วนได้เสียในบริษัทร่วมที่มีอยู่ก่อน</w:t>
            </w:r>
          </w:p>
        </w:tc>
        <w:tc>
          <w:tcPr>
            <w:tcW w:w="791" w:type="dxa"/>
          </w:tcPr>
          <w:p w14:paraId="06AC0F05" w14:textId="77777777" w:rsidR="00282592" w:rsidRPr="003067AA" w:rsidRDefault="00282592" w:rsidP="0028259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1C8D67C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60D91834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38275D6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3EEF3848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4EFC11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329172E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B150F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138FA8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2592" w:rsidRPr="00762F3B" w14:paraId="0DF3CC0F" w14:textId="77777777" w:rsidTr="00387CAF">
        <w:trPr>
          <w:trHeight w:val="19"/>
        </w:trPr>
        <w:tc>
          <w:tcPr>
            <w:tcW w:w="3510" w:type="dxa"/>
          </w:tcPr>
          <w:p w14:paraId="6B8F1730" w14:textId="77777777" w:rsidR="00282592" w:rsidRPr="003067AA" w:rsidRDefault="00282592" w:rsidP="00282592">
            <w:pPr>
              <w:tabs>
                <w:tab w:val="left" w:pos="270"/>
              </w:tabs>
              <w:ind w:left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การเปลี่ยนสภาพเป็นบริษัทย่อย</w:t>
            </w:r>
          </w:p>
        </w:tc>
        <w:tc>
          <w:tcPr>
            <w:tcW w:w="791" w:type="dxa"/>
          </w:tcPr>
          <w:p w14:paraId="6B796BAB" w14:textId="13621A07" w:rsidR="00282592" w:rsidRPr="003067AA" w:rsidRDefault="00282592" w:rsidP="0028259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C247A3B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0E71EDB2" w14:textId="20426FD9" w:rsidR="00282592" w:rsidRPr="003067AA" w:rsidRDefault="00F4647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3B88B59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19C6AC54" w14:textId="37006CA6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(1,076)</w:t>
            </w:r>
          </w:p>
        </w:tc>
        <w:tc>
          <w:tcPr>
            <w:tcW w:w="270" w:type="dxa"/>
          </w:tcPr>
          <w:p w14:paraId="75CDC191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187DA93" w14:textId="23AC03BE" w:rsidR="00282592" w:rsidRPr="003067AA" w:rsidRDefault="00EA12D9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D91FD5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6ED8B" w14:textId="03FF495F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</w:tr>
      <w:tr w:rsidR="00282592" w:rsidRPr="00762F3B" w14:paraId="1AABB7F9" w14:textId="77777777" w:rsidTr="00387CAF">
        <w:trPr>
          <w:trHeight w:val="19"/>
        </w:trPr>
        <w:tc>
          <w:tcPr>
            <w:tcW w:w="3510" w:type="dxa"/>
          </w:tcPr>
          <w:p w14:paraId="5CE817C4" w14:textId="77777777" w:rsidR="00282592" w:rsidRPr="003067AA" w:rsidRDefault="00282592" w:rsidP="00282592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การเปลี่ยนแปลงมูลค่ายุติธรรมของ</w:t>
            </w:r>
          </w:p>
        </w:tc>
        <w:tc>
          <w:tcPr>
            <w:tcW w:w="791" w:type="dxa"/>
          </w:tcPr>
          <w:p w14:paraId="4EE49C82" w14:textId="77777777" w:rsidR="00282592" w:rsidRPr="003067AA" w:rsidRDefault="00282592" w:rsidP="0028259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3550D0E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60E2A627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720D1EBA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7C60A95F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4E9F9E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A4E3EDA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CDEB7D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00063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2592" w:rsidRPr="00762F3B" w14:paraId="0153C89E" w14:textId="77777777" w:rsidTr="00387CAF">
        <w:trPr>
          <w:trHeight w:val="19"/>
        </w:trPr>
        <w:tc>
          <w:tcPr>
            <w:tcW w:w="3510" w:type="dxa"/>
            <w:shd w:val="clear" w:color="auto" w:fill="auto"/>
          </w:tcPr>
          <w:p w14:paraId="48BD9569" w14:textId="77777777" w:rsidR="00282592" w:rsidRPr="003067AA" w:rsidRDefault="00282592" w:rsidP="00282592">
            <w:pPr>
              <w:tabs>
                <w:tab w:val="left" w:pos="270"/>
              </w:tabs>
              <w:ind w:firstLine="16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ส่วนได้เสียในบริษัทร่วมที่มีอยู่ก่อน</w:t>
            </w:r>
          </w:p>
        </w:tc>
        <w:tc>
          <w:tcPr>
            <w:tcW w:w="791" w:type="dxa"/>
            <w:shd w:val="clear" w:color="auto" w:fill="auto"/>
          </w:tcPr>
          <w:p w14:paraId="2C19C1B3" w14:textId="77777777" w:rsidR="00282592" w:rsidRPr="003067AA" w:rsidRDefault="00282592" w:rsidP="0028259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328C0B9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D766B18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42F77B85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2B4A6446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F5ABCB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6ECC66D5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91DC49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BCAD5F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2D9" w:rsidRPr="00762F3B" w14:paraId="2E3A8EE6" w14:textId="77777777" w:rsidTr="00387CAF">
        <w:trPr>
          <w:trHeight w:val="19"/>
        </w:trPr>
        <w:tc>
          <w:tcPr>
            <w:tcW w:w="3510" w:type="dxa"/>
            <w:shd w:val="clear" w:color="auto" w:fill="auto"/>
          </w:tcPr>
          <w:p w14:paraId="0644043C" w14:textId="77777777" w:rsidR="00EA12D9" w:rsidRPr="003067AA" w:rsidRDefault="00EA12D9" w:rsidP="00EA12D9">
            <w:pPr>
              <w:tabs>
                <w:tab w:val="left" w:pos="270"/>
              </w:tabs>
              <w:ind w:firstLine="1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การเปลี่ยนสภาพเป็นบริษัทย่อย</w:t>
            </w:r>
          </w:p>
        </w:tc>
        <w:tc>
          <w:tcPr>
            <w:tcW w:w="791" w:type="dxa"/>
            <w:shd w:val="clear" w:color="auto" w:fill="auto"/>
          </w:tcPr>
          <w:p w14:paraId="7A631310" w14:textId="358D42F4" w:rsidR="00EA12D9" w:rsidRPr="003067AA" w:rsidRDefault="00EA12D9" w:rsidP="00EA12D9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45DF4B06" w14:textId="77777777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24E09A9" w14:textId="2FC9AE60" w:rsidR="00EA12D9" w:rsidRPr="003067AA" w:rsidRDefault="00F46472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56220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63223546" w14:textId="22BECEC6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32629B7E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BF3FB2E" w14:textId="01031E44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7D55A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C095AB" w14:textId="050A73C3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2D9" w:rsidRPr="00762F3B" w14:paraId="0B283B1F" w14:textId="77777777" w:rsidTr="00387CAF">
        <w:trPr>
          <w:trHeight w:val="19"/>
        </w:trPr>
        <w:tc>
          <w:tcPr>
            <w:tcW w:w="3510" w:type="dxa"/>
            <w:shd w:val="clear" w:color="auto" w:fill="auto"/>
          </w:tcPr>
          <w:p w14:paraId="1788D5DD" w14:textId="77777777" w:rsidR="00EA12D9" w:rsidRPr="003067AA" w:rsidRDefault="00EA12D9" w:rsidP="00EA12D9">
            <w:pPr>
              <w:tabs>
                <w:tab w:val="left" w:pos="270"/>
              </w:tabs>
              <w:ind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กำไรจากการแลกเปลี่ยนเงินลงทุนด้วยหุ้น</w:t>
            </w:r>
          </w:p>
        </w:tc>
        <w:tc>
          <w:tcPr>
            <w:tcW w:w="791" w:type="dxa"/>
            <w:shd w:val="clear" w:color="auto" w:fill="auto"/>
          </w:tcPr>
          <w:p w14:paraId="77813D9F" w14:textId="77777777" w:rsidR="00EA12D9" w:rsidRPr="003067AA" w:rsidRDefault="00EA12D9" w:rsidP="00EA12D9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42601C3" w14:textId="77777777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11E5934" w14:textId="09F0E2EC" w:rsidR="00EA12D9" w:rsidRPr="003067AA" w:rsidRDefault="001A4F4D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50DEAD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14:paraId="5D7B9B4A" w14:textId="1D525381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,849</w:t>
            </w:r>
          </w:p>
        </w:tc>
        <w:tc>
          <w:tcPr>
            <w:tcW w:w="270" w:type="dxa"/>
            <w:shd w:val="clear" w:color="auto" w:fill="auto"/>
          </w:tcPr>
          <w:p w14:paraId="6A015D3E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5162FAEC" w14:textId="6FACB45F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41230C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EA721B" w14:textId="2A070CA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2D9" w:rsidRPr="00762F3B" w14:paraId="46B7D969" w14:textId="77777777" w:rsidTr="00387CAF">
        <w:trPr>
          <w:trHeight w:val="19"/>
        </w:trPr>
        <w:tc>
          <w:tcPr>
            <w:tcW w:w="3510" w:type="dxa"/>
          </w:tcPr>
          <w:p w14:paraId="2170C86A" w14:textId="77777777" w:rsidR="00EA12D9" w:rsidRPr="003067AA" w:rsidRDefault="00EA12D9" w:rsidP="00EA12D9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91" w:type="dxa"/>
          </w:tcPr>
          <w:p w14:paraId="7EC54E2A" w14:textId="77777777" w:rsidR="00EA12D9" w:rsidRPr="003067AA" w:rsidRDefault="00EA12D9" w:rsidP="00EA12D9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7254A248" w14:textId="77777777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3E29C44" w14:textId="3665714F" w:rsidR="00EA12D9" w:rsidRPr="003067AA" w:rsidRDefault="003061D4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3" w:type="dxa"/>
          </w:tcPr>
          <w:p w14:paraId="1791BD23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D11B8C9" w14:textId="7435477A" w:rsidR="00EA12D9" w:rsidRPr="003067AA" w:rsidRDefault="00EA12D9" w:rsidP="00EA12D9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3BEAE564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3D6EF629" w14:textId="4F909E04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64BA6" w14:textId="77777777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F10774" w14:textId="3D0BA9F8" w:rsidR="00EA12D9" w:rsidRPr="003067AA" w:rsidRDefault="00EA12D9" w:rsidP="00EA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2592" w:rsidRPr="00C20284" w14:paraId="200283AF" w14:textId="77777777" w:rsidTr="00387CAF">
        <w:trPr>
          <w:trHeight w:val="19"/>
        </w:trPr>
        <w:tc>
          <w:tcPr>
            <w:tcW w:w="3510" w:type="dxa"/>
          </w:tcPr>
          <w:p w14:paraId="161C7D1E" w14:textId="77777777" w:rsidR="00282592" w:rsidRPr="003067AA" w:rsidRDefault="00282592" w:rsidP="00282592">
            <w:pPr>
              <w:tabs>
                <w:tab w:val="left" w:pos="2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1" w:type="dxa"/>
          </w:tcPr>
          <w:p w14:paraId="5DF8B7EC" w14:textId="77777777" w:rsidR="00282592" w:rsidRPr="003067AA" w:rsidRDefault="00282592" w:rsidP="00282592">
            <w:pPr>
              <w:pStyle w:val="block"/>
              <w:spacing w:after="0" w:line="240" w:lineRule="auto"/>
              <w:ind w:left="0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9B4B246" w14:textId="77777777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0398" w14:textId="2C761564" w:rsidR="00282592" w:rsidRPr="003067AA" w:rsidRDefault="001A4F4D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235,</w:t>
            </w:r>
            <w:r w:rsidR="006D0658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63" w:type="dxa"/>
          </w:tcPr>
          <w:p w14:paraId="5E1EA1BA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82F4FA9" w14:textId="2514DCF3" w:rsidR="00282592" w:rsidRPr="003067AA" w:rsidRDefault="00282592" w:rsidP="00282592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2A0FE03C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3E1A2F78" w14:textId="03991AF6" w:rsidR="00282592" w:rsidRPr="003067AA" w:rsidRDefault="00EA12D9" w:rsidP="00282592">
            <w:pPr>
              <w:pStyle w:val="block"/>
              <w:tabs>
                <w:tab w:val="decimal" w:pos="720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0D9BE7FD" w14:textId="77777777" w:rsidR="00282592" w:rsidRPr="003067AA" w:rsidRDefault="00282592" w:rsidP="0028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F7CC6" w14:textId="0AB75F1E" w:rsidR="00282592" w:rsidRPr="003067AA" w:rsidRDefault="00282592" w:rsidP="00282592">
            <w:pPr>
              <w:pStyle w:val="block"/>
              <w:tabs>
                <w:tab w:val="decimal" w:pos="720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1,646</w:t>
            </w:r>
          </w:p>
        </w:tc>
      </w:tr>
    </w:tbl>
    <w:p w14:paraId="1B829C8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6"/>
          <w:sz w:val="30"/>
          <w:szCs w:val="30"/>
          <w:cs/>
        </w:rPr>
      </w:pPr>
    </w:p>
    <w:p w14:paraId="7CBCAE1A" w14:textId="5E4F6AF0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กลุ่มบริษัทได้แสดงเงินลงทุนในบริษัท ซีพี</w:t>
      </w:r>
      <w:r w:rsidRPr="003067A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6"/>
          <w:sz w:val="30"/>
          <w:szCs w:val="30"/>
          <w:cs/>
        </w:rPr>
        <w:t>ออลล์ จำกัด (มหาชน)</w:t>
      </w:r>
      <w:r w:rsidR="008A5B82" w:rsidRPr="003067A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4C3DF0" w:rsidRPr="003067AA">
        <w:rPr>
          <w:rFonts w:asciiTheme="majorBidi" w:hAnsiTheme="majorBidi" w:cstheme="majorBidi"/>
          <w:spacing w:val="6"/>
          <w:sz w:val="30"/>
          <w:szCs w:val="30"/>
        </w:rPr>
        <w:t>(“CPALL”)</w:t>
      </w:r>
      <w:r w:rsidR="008A5B82" w:rsidRPr="003067A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บริษัท สยามแม็คโคร จำกัด (มหาชน) </w:t>
      </w:r>
      <w:r w:rsidR="00763732" w:rsidRPr="003067AA">
        <w:rPr>
          <w:rFonts w:asciiTheme="majorBidi" w:hAnsiTheme="majorBidi" w:cstheme="majorBidi"/>
          <w:sz w:val="30"/>
          <w:szCs w:val="30"/>
        </w:rPr>
        <w:t xml:space="preserve">(“Makro”) </w:t>
      </w:r>
      <w:r w:rsidRPr="003067AA">
        <w:rPr>
          <w:rFonts w:asciiTheme="majorBidi" w:hAnsiTheme="majorBidi" w:cstheme="majorBidi"/>
          <w:spacing w:val="6"/>
          <w:sz w:val="30"/>
          <w:szCs w:val="30"/>
          <w:cs/>
        </w:rPr>
        <w:t>ซึ่งเป็นบริษัทจดทะเบียนในตลาดหลักทรัพย์แห่งประเทศไทย ตามวิธีส่วนได้เสียใน</w:t>
      </w:r>
      <w:r w:rsidR="00585209" w:rsidRPr="003067AA">
        <w:rPr>
          <w:rFonts w:asciiTheme="majorBidi" w:hAnsiTheme="majorBidi" w:cstheme="majorBidi"/>
          <w:spacing w:val="6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มูลค่ายุติธรรมของเงินลงทุนดังกล่าว ณ วันที่</w:t>
      </w:r>
      <w:r w:rsidRPr="003067AA">
        <w:rPr>
          <w:rFonts w:asciiTheme="majorBidi" w:hAnsiTheme="majorBidi" w:cstheme="majorBidi"/>
          <w:sz w:val="30"/>
          <w:szCs w:val="30"/>
        </w:rPr>
        <w:t xml:space="preserve"> 31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02327A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มีจำนวนเงิน </w:t>
      </w:r>
      <w:r w:rsidR="00A843E0" w:rsidRPr="003067AA">
        <w:rPr>
          <w:rFonts w:asciiTheme="majorBidi" w:hAnsiTheme="majorBidi" w:cstheme="majorBidi"/>
          <w:sz w:val="30"/>
          <w:szCs w:val="30"/>
        </w:rPr>
        <w:t>20</w:t>
      </w:r>
      <w:r w:rsidR="00DC1689" w:rsidRPr="003067AA">
        <w:rPr>
          <w:rFonts w:asciiTheme="majorBidi" w:hAnsiTheme="majorBidi" w:cstheme="majorBidi"/>
          <w:sz w:val="30"/>
          <w:szCs w:val="30"/>
        </w:rPr>
        <w:t>9,047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C1689" w:rsidRPr="003067AA">
        <w:rPr>
          <w:rFonts w:asciiTheme="majorBidi" w:hAnsiTheme="majorBidi" w:cstheme="majorBidi"/>
          <w:sz w:val="30"/>
          <w:szCs w:val="30"/>
        </w:rPr>
        <w:t>37,209</w:t>
      </w:r>
      <w:r w:rsidR="00282592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2327A" w:rsidRPr="003067A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2327A"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180,181 </w:t>
      </w:r>
      <w:r w:rsidR="0002327A"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02327A"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02327A"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2327A"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39,315 </w:t>
      </w:r>
      <w:r w:rsidR="0002327A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02327A"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30B8DF" w14:textId="77777777" w:rsidR="00282592" w:rsidRDefault="00282592" w:rsidP="006C72E9">
      <w:pPr>
        <w:tabs>
          <w:tab w:val="clear" w:pos="454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0F30A" w14:textId="3C2B8A07" w:rsidR="006C72E9" w:rsidRPr="00C35607" w:rsidRDefault="006C72E9" w:rsidP="00C356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/>
          <w:spacing w:val="-2"/>
          <w:sz w:val="30"/>
          <w:szCs w:val="30"/>
        </w:rPr>
        <w:sectPr w:rsidR="006C72E9" w:rsidRPr="00C35607" w:rsidSect="00332579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  <w:r w:rsidRPr="003E17DA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>256</w:t>
      </w:r>
      <w:r w:rsidR="00F72311">
        <w:rPr>
          <w:rFonts w:asciiTheme="majorBidi" w:hAnsiTheme="majorBidi" w:cstheme="majorBidi"/>
          <w:sz w:val="30"/>
          <w:szCs w:val="30"/>
        </w:rPr>
        <w:t>5</w:t>
      </w:r>
      <w:r w:rsidRPr="003E17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กลุ่มบริษัทได้ขายเงินลงทุนบางส่วนใน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B67D3A">
        <w:rPr>
          <w:rFonts w:asciiTheme="majorBidi" w:hAnsiTheme="majorBidi"/>
          <w:sz w:val="30"/>
          <w:szCs w:val="30"/>
        </w:rPr>
        <w:t xml:space="preserve">CPALL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ซึ่งมีมูลค่าตามบัญชีในงบการเงินรวม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0B47">
        <w:rPr>
          <w:rFonts w:asciiTheme="majorBidi" w:hAnsiTheme="majorBidi"/>
          <w:sz w:val="30"/>
          <w:szCs w:val="30"/>
        </w:rPr>
        <w:t>2,933</w:t>
      </w:r>
      <w:r w:rsidR="00F72311" w:rsidRPr="00B67D3A">
        <w:rPr>
          <w:rFonts w:asciiTheme="majorBidi" w:hAnsiTheme="majorBidi"/>
          <w:sz w:val="30"/>
          <w:szCs w:val="30"/>
        </w:rPr>
        <w:t xml:space="preserve">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และบริษัทได้ขายเงินลงทุนทั้งหมดใน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B67D3A">
        <w:rPr>
          <w:rFonts w:asciiTheme="majorBidi" w:hAnsiTheme="majorBidi"/>
          <w:sz w:val="30"/>
          <w:szCs w:val="30"/>
        </w:rPr>
        <w:t xml:space="preserve">CPALL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ในสัดส่วนร้อยละ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B67D3A">
        <w:rPr>
          <w:rFonts w:asciiTheme="majorBidi" w:hAnsiTheme="majorBidi"/>
          <w:sz w:val="30"/>
          <w:szCs w:val="30"/>
        </w:rPr>
        <w:t xml:space="preserve">0.28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ซึ่งมีมูลค่า</w:t>
      </w:r>
      <w:r w:rsidR="00385284" w:rsidRPr="003067AA">
        <w:rPr>
          <w:rFonts w:asciiTheme="majorBidi" w:hAnsiTheme="majorBidi" w:cstheme="majorBidi" w:hint="cs"/>
          <w:sz w:val="30"/>
          <w:szCs w:val="30"/>
          <w:cs/>
        </w:rPr>
        <w:t>ตามบัญชี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ในงบการเงินเฉพาะกิจการ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B67D3A">
        <w:rPr>
          <w:rFonts w:asciiTheme="majorBidi" w:hAnsiTheme="majorBidi"/>
          <w:sz w:val="30"/>
          <w:szCs w:val="30"/>
        </w:rPr>
        <w:t xml:space="preserve">1,486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F72311" w:rsidRPr="00B67D3A">
        <w:rPr>
          <w:rFonts w:asciiTheme="majorBidi" w:hAnsiTheme="majorBidi"/>
          <w:sz w:val="30"/>
          <w:szCs w:val="30"/>
        </w:rPr>
        <w:t xml:space="preserve"> </w:t>
      </w:r>
      <w:r w:rsidR="00F72311" w:rsidRPr="003067AA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กลุ่มบริษัทและบริษัทมีกำไรจากการขายเงินลงทุนเป็นจำนวนเงิน</w:t>
      </w:r>
      <w:r w:rsidR="00F72311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B25ADA">
        <w:rPr>
          <w:rFonts w:asciiTheme="majorBidi" w:hAnsiTheme="majorBidi"/>
          <w:sz w:val="30"/>
          <w:szCs w:val="30"/>
        </w:rPr>
        <w:t>2,</w:t>
      </w:r>
      <w:r w:rsidR="00C35607">
        <w:rPr>
          <w:rFonts w:asciiTheme="majorBidi" w:hAnsiTheme="majorBidi"/>
          <w:sz w:val="30"/>
          <w:szCs w:val="30"/>
        </w:rPr>
        <w:t>553</w:t>
      </w:r>
      <w:r w:rsidR="00F72311" w:rsidRPr="00B67D3A">
        <w:rPr>
          <w:rFonts w:asciiTheme="majorBidi" w:hAnsiTheme="majorBidi"/>
          <w:sz w:val="30"/>
          <w:szCs w:val="30"/>
        </w:rPr>
        <w:t xml:space="preserve"> </w:t>
      </w:r>
      <w:r w:rsidR="00F72311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F72311"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72311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F72311"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72311" w:rsidRPr="00B67D3A">
        <w:rPr>
          <w:rFonts w:asciiTheme="majorBidi" w:hAnsiTheme="majorBidi"/>
          <w:spacing w:val="-2"/>
          <w:sz w:val="30"/>
          <w:szCs w:val="30"/>
        </w:rPr>
        <w:t xml:space="preserve">143 </w:t>
      </w:r>
      <w:r w:rsidR="00F72311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F72311"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72311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ตามลำดับ ณ วันที่ </w:t>
      </w:r>
      <w:r w:rsidR="00F72311" w:rsidRPr="00B67D3A">
        <w:rPr>
          <w:rFonts w:asciiTheme="majorBidi" w:hAnsiTheme="majorBidi"/>
          <w:spacing w:val="-2"/>
          <w:sz w:val="30"/>
          <w:szCs w:val="30"/>
        </w:rPr>
        <w:t>3</w:t>
      </w:r>
      <w:r w:rsidR="00B02FD6">
        <w:rPr>
          <w:rFonts w:asciiTheme="majorBidi" w:hAnsiTheme="majorBidi"/>
          <w:spacing w:val="-2"/>
          <w:sz w:val="30"/>
          <w:szCs w:val="30"/>
        </w:rPr>
        <w:t>1</w:t>
      </w:r>
      <w:r w:rsidR="00F72311" w:rsidRPr="00B67D3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B02FD6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F72311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72311" w:rsidRPr="00B67D3A">
        <w:rPr>
          <w:rFonts w:asciiTheme="majorBidi" w:hAnsiTheme="majorBidi"/>
          <w:sz w:val="30"/>
          <w:szCs w:val="30"/>
        </w:rPr>
        <w:t xml:space="preserve">2565 </w:t>
      </w:r>
      <w:r w:rsidR="00F72311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กลุ่มบริษัทมีสัดส่วนการถือหุ้นใน </w:t>
      </w:r>
      <w:r w:rsidR="00F72311" w:rsidRPr="00B67D3A">
        <w:rPr>
          <w:rFonts w:asciiTheme="majorBidi" w:hAnsiTheme="majorBidi"/>
          <w:spacing w:val="-2"/>
          <w:sz w:val="30"/>
          <w:szCs w:val="30"/>
        </w:rPr>
        <w:t xml:space="preserve">CPALL </w:t>
      </w:r>
      <w:r w:rsidR="00F72311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ร้อยละ </w:t>
      </w:r>
      <w:r w:rsidR="00F72311">
        <w:rPr>
          <w:rFonts w:asciiTheme="majorBidi" w:hAnsiTheme="majorBidi"/>
          <w:spacing w:val="-2"/>
          <w:sz w:val="30"/>
          <w:szCs w:val="30"/>
        </w:rPr>
        <w:t>34.</w:t>
      </w:r>
      <w:r w:rsidR="00C35607">
        <w:rPr>
          <w:rFonts w:asciiTheme="majorBidi" w:hAnsiTheme="majorBidi"/>
          <w:spacing w:val="-2"/>
          <w:sz w:val="30"/>
          <w:szCs w:val="30"/>
        </w:rPr>
        <w:t>09</w:t>
      </w:r>
    </w:p>
    <w:p w14:paraId="457899E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รายละเอียดเงินลงทุนในบริษัทร่วม</w:t>
      </w:r>
    </w:p>
    <w:p w14:paraId="3EB41F0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1F167A80" w14:textId="77777777" w:rsidR="006C72E9" w:rsidRPr="003067AA" w:rsidRDefault="006C72E9" w:rsidP="006C72E9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สำหรับแต่ละปีสิ้นสุดวันเดียวกัน มีดังนี้</w:t>
      </w:r>
    </w:p>
    <w:p w14:paraId="3C66541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1540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6"/>
        <w:gridCol w:w="674"/>
        <w:gridCol w:w="494"/>
        <w:gridCol w:w="180"/>
        <w:gridCol w:w="720"/>
        <w:gridCol w:w="180"/>
        <w:gridCol w:w="720"/>
        <w:gridCol w:w="180"/>
        <w:gridCol w:w="734"/>
        <w:gridCol w:w="180"/>
        <w:gridCol w:w="734"/>
        <w:gridCol w:w="8"/>
        <w:gridCol w:w="172"/>
        <w:gridCol w:w="8"/>
        <w:gridCol w:w="726"/>
        <w:gridCol w:w="180"/>
        <w:gridCol w:w="734"/>
        <w:gridCol w:w="16"/>
        <w:gridCol w:w="164"/>
        <w:gridCol w:w="16"/>
        <w:gridCol w:w="718"/>
        <w:gridCol w:w="180"/>
        <w:gridCol w:w="567"/>
        <w:gridCol w:w="182"/>
        <w:gridCol w:w="734"/>
        <w:gridCol w:w="180"/>
        <w:gridCol w:w="1064"/>
      </w:tblGrid>
      <w:tr w:rsidR="006C72E9" w:rsidRPr="00370597" w14:paraId="776FCA4F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3CB5F80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2BF8614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" w:type="dxa"/>
          </w:tcPr>
          <w:p w14:paraId="72B7F67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77" w:type="dxa"/>
            <w:gridSpan w:val="24"/>
            <w:shd w:val="clear" w:color="auto" w:fill="auto"/>
          </w:tcPr>
          <w:p w14:paraId="16773D1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370597" w14:paraId="51C93BA9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16B13DE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5" w:type="dxa"/>
            <w:gridSpan w:val="26"/>
          </w:tcPr>
          <w:p w14:paraId="28A15F14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01984" w:rsidRPr="00370597" w14:paraId="754DBE71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3002A17B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6FF9B26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3E785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9B170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CFC36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75DE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9E532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A822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128CE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7379C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2E2B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00E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B1EFE" w:rsidRPr="00370597" w14:paraId="468BA3D0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428FEB4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264241A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6DCD63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111F6AE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59316C1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580CAA5C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8F07CDC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3CF3044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F7D11D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2B1E1DA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645A86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4DF18BC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B1EFE" w:rsidRPr="00370597" w14:paraId="2E230002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7618329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19597E0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944D52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0B1B6E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3CC3445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2A2197D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CA2CE7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18297D0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AAF1B1E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7AAFF4A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B48E788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46E72FD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B1EFE" w:rsidRPr="00370597" w14:paraId="2B92EF53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0FC4095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6EA74CC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2339905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264156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0496E80B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2C50A1C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5AF01D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37BA517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D32BC7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1D432EF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56D59A7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3F1534A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7107" w:rsidRPr="00370597" w14:paraId="79AABAB8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3EF3FD2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314364E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01830AC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1166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B04A03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44C6A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D74778E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B5A2E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C5F5727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F2EBD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D0CBA5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619D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F70BD4" w:rsidRPr="00370597" w14:paraId="418968B1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25CA1A4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555E21B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740CEE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A187" w14:textId="39B371DC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F978C8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845F4" w14:textId="57477118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6A0931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7669F" w14:textId="50CAFDF7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D689B1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4CBF" w14:textId="460C27B3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617063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73D9B" w14:textId="7E5DE072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9E34F4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54D2E" w14:textId="0135C5CD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4EB740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8EE6A" w14:textId="54BD5F47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C3F1C0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2B88B" w14:textId="62A8B2B5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6B0E865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462EA" w14:textId="7F5F1ABA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93848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0CB06" w14:textId="7F529F38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370597" w14:paraId="17AAD8BC" w14:textId="77777777" w:rsidTr="00416733">
        <w:trPr>
          <w:cantSplit/>
          <w:trHeight w:hRule="exact" w:val="136"/>
        </w:trPr>
        <w:tc>
          <w:tcPr>
            <w:tcW w:w="4956" w:type="dxa"/>
            <w:shd w:val="clear" w:color="auto" w:fill="auto"/>
          </w:tcPr>
          <w:p w14:paraId="4F821B0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4D53B56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94" w:type="dxa"/>
          </w:tcPr>
          <w:p w14:paraId="1F62424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gridSpan w:val="4"/>
            <w:shd w:val="clear" w:color="auto" w:fill="auto"/>
          </w:tcPr>
          <w:p w14:paraId="179550D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64A568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97" w:type="dxa"/>
            <w:gridSpan w:val="19"/>
            <w:shd w:val="clear" w:color="auto" w:fill="auto"/>
          </w:tcPr>
          <w:p w14:paraId="7CE5D1B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EC2508" w:rsidRPr="00370597" w14:paraId="3316E734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10495EF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61" w:right="-57" w:hanging="6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168" w:type="dxa"/>
            <w:gridSpan w:val="2"/>
          </w:tcPr>
          <w:p w14:paraId="69CD0C2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A595AD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FEB5E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9664C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2A4B65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F3896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10EB534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EE6348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507A6DF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DA9DA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4DE536C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03354F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C4E5B0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506B4D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D55919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6C06CF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" w:type="dxa"/>
            <w:shd w:val="clear" w:color="auto" w:fill="auto"/>
          </w:tcPr>
          <w:p w14:paraId="1F20D7E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A08B900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  <w:shd w:val="clear" w:color="auto" w:fill="auto"/>
          </w:tcPr>
          <w:p w14:paraId="4BAE124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00059D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882F5A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C2508" w:rsidRPr="00370597" w14:paraId="3C148969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10B08013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1168" w:type="dxa"/>
            <w:gridSpan w:val="2"/>
          </w:tcPr>
          <w:p w14:paraId="5E2E05A2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269B028D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3BDA7E0" w14:textId="1A4E6CE9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34.09</w:t>
            </w:r>
          </w:p>
        </w:tc>
        <w:tc>
          <w:tcPr>
            <w:tcW w:w="180" w:type="dxa"/>
            <w:shd w:val="clear" w:color="auto" w:fill="auto"/>
          </w:tcPr>
          <w:p w14:paraId="3DDE0F3F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AFBB9AF" w14:textId="2ECA6CB2" w:rsidR="00E22A3E" w:rsidRPr="00D62581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33.99</w:t>
            </w:r>
          </w:p>
        </w:tc>
        <w:tc>
          <w:tcPr>
            <w:tcW w:w="180" w:type="dxa"/>
            <w:shd w:val="clear" w:color="auto" w:fill="auto"/>
          </w:tcPr>
          <w:p w14:paraId="760F2139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3D7A7FD1" w14:textId="614E0D1F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96,023</w:t>
            </w:r>
          </w:p>
        </w:tc>
        <w:tc>
          <w:tcPr>
            <w:tcW w:w="180" w:type="dxa"/>
            <w:shd w:val="clear" w:color="auto" w:fill="auto"/>
          </w:tcPr>
          <w:p w14:paraId="1F86555C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F857B7E" w14:textId="222E77BD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87,929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DF7F25" w14:textId="77777777" w:rsidR="00E22A3E" w:rsidRPr="0021102D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F1D7759" w14:textId="034EBA3E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BF66FC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80" w:type="dxa"/>
            <w:shd w:val="clear" w:color="auto" w:fill="auto"/>
          </w:tcPr>
          <w:p w14:paraId="4878610E" w14:textId="77777777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4D303A1D" w14:textId="533BBDEE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08,27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32572E" w14:textId="77777777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C476815" w14:textId="7550DC05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70EECE" w14:textId="77777777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3986345F" w14:textId="77777777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C93EAB0" w14:textId="77777777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19F5B67" w14:textId="7D087AFE" w:rsidR="00E22A3E" w:rsidRPr="00046BA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BF66FC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80" w:type="dxa"/>
            <w:shd w:val="clear" w:color="auto" w:fill="auto"/>
          </w:tcPr>
          <w:p w14:paraId="59821C77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6F8AD4D9" w14:textId="60BFDADE" w:rsidR="00E22A3E" w:rsidRPr="00F7617E" w:rsidRDefault="00E22A3E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6B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6BA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08,27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6941BC" w:rsidRPr="00370597" w14:paraId="1AF5E573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7AE84F4B" w14:textId="77777777" w:rsidR="00E22A3E" w:rsidRPr="003D0F18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0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สยามแม็คโคร จำกัด (มหาชน)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68" w:type="dxa"/>
            <w:gridSpan w:val="2"/>
          </w:tcPr>
          <w:p w14:paraId="3D36DB65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E574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7C8B81F0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F04C2A3" w14:textId="4F61B49F" w:rsidR="00E22A3E" w:rsidRPr="00B6279B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8.85</w:t>
            </w:r>
          </w:p>
        </w:tc>
        <w:tc>
          <w:tcPr>
            <w:tcW w:w="180" w:type="dxa"/>
            <w:shd w:val="clear" w:color="auto" w:fill="auto"/>
          </w:tcPr>
          <w:p w14:paraId="44AB90CD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4DEDB0C" w14:textId="176133AE" w:rsidR="00E22A3E" w:rsidRPr="00D62581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62581">
              <w:rPr>
                <w:rFonts w:asciiTheme="majorBidi" w:hAnsiTheme="majorBidi" w:cstheme="majorBidi"/>
                <w:sz w:val="30"/>
                <w:szCs w:val="30"/>
              </w:rPr>
              <w:t>8.85</w:t>
            </w:r>
          </w:p>
        </w:tc>
        <w:tc>
          <w:tcPr>
            <w:tcW w:w="180" w:type="dxa"/>
            <w:shd w:val="clear" w:color="auto" w:fill="auto"/>
          </w:tcPr>
          <w:p w14:paraId="74861547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56EB2E4A" w14:textId="4C577066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45,451</w:t>
            </w:r>
          </w:p>
        </w:tc>
        <w:tc>
          <w:tcPr>
            <w:tcW w:w="180" w:type="dxa"/>
            <w:shd w:val="clear" w:color="auto" w:fill="auto"/>
          </w:tcPr>
          <w:p w14:paraId="175BC37F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3667A738" w14:textId="7F97F1D6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1655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186DF25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2B5313" w14:textId="2B96B124" w:rsidR="00E22A3E" w:rsidRPr="009B317B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45,799</w:t>
            </w:r>
          </w:p>
        </w:tc>
        <w:tc>
          <w:tcPr>
            <w:tcW w:w="180" w:type="dxa"/>
            <w:shd w:val="clear" w:color="auto" w:fill="auto"/>
          </w:tcPr>
          <w:p w14:paraId="0F1EE86E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2FC7866C" w14:textId="26A6D5CF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B317B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7CBB7F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1BDF2" w14:textId="3A159C82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55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50B957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6E322EF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55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2C00CFB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5CBED113" w14:textId="6F1B045C" w:rsidR="00E22A3E" w:rsidRPr="009B317B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9" w:right="-2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45,799</w:t>
            </w:r>
          </w:p>
        </w:tc>
        <w:tc>
          <w:tcPr>
            <w:tcW w:w="180" w:type="dxa"/>
            <w:shd w:val="clear" w:color="auto" w:fill="auto"/>
          </w:tcPr>
          <w:p w14:paraId="1F67A237" w14:textId="77777777" w:rsidR="00E22A3E" w:rsidRPr="00165502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5C6E96D" w14:textId="164721CC" w:rsidR="00E22A3E" w:rsidRPr="00165502" w:rsidRDefault="00E22A3E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B317B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6941BC" w:rsidRPr="00370597" w14:paraId="0E6ADF26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66702100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hanging="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</w:tcPr>
          <w:p w14:paraId="76AEEDFD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FECFFD1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21EC6F9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1C41453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A4C9423" w14:textId="77777777" w:rsidR="00E22A3E" w:rsidRPr="00D62581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DBD058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47A56" w14:textId="59192A1E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141,474</w:t>
            </w:r>
          </w:p>
        </w:tc>
        <w:tc>
          <w:tcPr>
            <w:tcW w:w="180" w:type="dxa"/>
            <w:shd w:val="clear" w:color="auto" w:fill="auto"/>
          </w:tcPr>
          <w:p w14:paraId="47662230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A6953" w14:textId="55F0746B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33,380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E75F7B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6D2B8" w14:textId="2BE82636" w:rsidR="00E22A3E" w:rsidRPr="009B317B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159,651</w:t>
            </w:r>
          </w:p>
        </w:tc>
        <w:tc>
          <w:tcPr>
            <w:tcW w:w="180" w:type="dxa"/>
            <w:shd w:val="clear" w:color="auto" w:fill="auto"/>
          </w:tcPr>
          <w:p w14:paraId="7A0E98EF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DFC97" w14:textId="6C14744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31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C9FF8C2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70464" w14:textId="6A220842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1048F7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C275E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00EE98A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02F1" w14:textId="7A832E1C" w:rsidR="00E22A3E" w:rsidRPr="009B317B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9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159,651</w:t>
            </w:r>
          </w:p>
        </w:tc>
        <w:tc>
          <w:tcPr>
            <w:tcW w:w="180" w:type="dxa"/>
            <w:shd w:val="clear" w:color="auto" w:fill="auto"/>
          </w:tcPr>
          <w:p w14:paraId="5ED79DAF" w14:textId="77777777" w:rsidR="00E22A3E" w:rsidRPr="00F7617E" w:rsidRDefault="00E22A3E" w:rsidP="00E22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91D04" w14:textId="082990D4" w:rsidR="00E22A3E" w:rsidRPr="00F7617E" w:rsidRDefault="00E22A3E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31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3,862</w:t>
            </w:r>
          </w:p>
        </w:tc>
      </w:tr>
      <w:tr w:rsidR="006941BC" w:rsidRPr="00370597" w14:paraId="7748EBD0" w14:textId="77777777" w:rsidTr="00416733">
        <w:trPr>
          <w:cantSplit/>
          <w:trHeight w:val="222"/>
        </w:trPr>
        <w:tc>
          <w:tcPr>
            <w:tcW w:w="4956" w:type="dxa"/>
            <w:shd w:val="clear" w:color="auto" w:fill="auto"/>
          </w:tcPr>
          <w:p w14:paraId="34FF6D3A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right="-79" w:hanging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460E1B4B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639E231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5A73264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A44EFD5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1B19F7C" w14:textId="77777777" w:rsidR="00D62581" w:rsidRPr="00D62581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404179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0A1C883E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3A3585E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2C81B736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75E5AC7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CD34B2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06B778A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15D5D209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E76222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AC9B67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9D28B38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5D33C426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25F8D9B8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56C5419B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8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872C860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67DE863" w14:textId="77777777" w:rsidR="00D62581" w:rsidRPr="00F7617E" w:rsidRDefault="00D62581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C2508" w:rsidRPr="00370597" w14:paraId="2CAFC5B9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438B8033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168" w:type="dxa"/>
            <w:gridSpan w:val="2"/>
          </w:tcPr>
          <w:p w14:paraId="59C20542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350A1ED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760B89F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4977617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19A4865" w14:textId="77777777" w:rsidR="00D62581" w:rsidRPr="00D62581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D7FDB8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172D4A12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F7F604B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149DE93A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091098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BCE4560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3484984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7393E65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A1B82D5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C76EC8F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95E1937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29FA4925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1D4D528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5D02024C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5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11F023E" w14:textId="77777777" w:rsidR="00D62581" w:rsidRPr="00F7617E" w:rsidRDefault="00D62581" w:rsidP="00D6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0DA5CCD5" w14:textId="77777777" w:rsidR="00D62581" w:rsidRPr="00F7617E" w:rsidRDefault="00D62581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C2508" w:rsidRPr="00370597" w14:paraId="7D69F26A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549DB43F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นว 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68" w:type="dxa"/>
            <w:gridSpan w:val="2"/>
          </w:tcPr>
          <w:p w14:paraId="4118B88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6C6C764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033E98" w14:textId="5E9829BB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625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F84FFC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C55FFE3" w14:textId="7ECE1446" w:rsidR="003F1F10" w:rsidRPr="00D62581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625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4A468BF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0F738CA6" w14:textId="272F0136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5EE76597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E312EEA" w14:textId="7DD6499A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E1B7C6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1540F01" w14:textId="44C63610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37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50D07EB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99B0FA5" w14:textId="37486759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B417D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4045AD8" w14:textId="1CAFB9CF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1DD720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51D2CB7A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ED4F3E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A9D533C" w14:textId="4E227062" w:rsidR="003F1F10" w:rsidRPr="00F7617E" w:rsidRDefault="003F1F10" w:rsidP="006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5DC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308F03B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798EFC17" w14:textId="7424E16F" w:rsidR="003F1F10" w:rsidRPr="00F7617E" w:rsidRDefault="003F1F10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EC2508" w:rsidRPr="00370597" w14:paraId="2B344935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6485DAA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รอส บรีดเดอร์ส สยาม จำกัด</w:t>
            </w:r>
          </w:p>
        </w:tc>
        <w:tc>
          <w:tcPr>
            <w:tcW w:w="1168" w:type="dxa"/>
            <w:gridSpan w:val="2"/>
          </w:tcPr>
          <w:p w14:paraId="7E21DBC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73FA754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A731AC2" w14:textId="3E44E14F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625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5CD67431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A347556" w14:textId="0F8DF872" w:rsidR="003F1F10" w:rsidRPr="00D62581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625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9862F8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6BDAD663" w14:textId="514E4AC9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455F8D9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DC712BF" w14:textId="4C77BF76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9271B20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C4890A3" w14:textId="1A5684F3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37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16E19A47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7E86032" w14:textId="08677D85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BF462A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CF39798" w14:textId="1C780CC6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0B6FF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19D451F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1586F4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38B0EF40" w14:textId="670E480A" w:rsidR="003F1F10" w:rsidRPr="00F7617E" w:rsidRDefault="003F1F10" w:rsidP="006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5DC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76D72D89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37FACA6B" w14:textId="20A4622D" w:rsidR="003F1F10" w:rsidRPr="00F7617E" w:rsidRDefault="003F1F10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EC2508" w:rsidRPr="00370597" w14:paraId="25659C93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0FE94408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ริเวีย จำกัด</w:t>
            </w:r>
          </w:p>
        </w:tc>
        <w:tc>
          <w:tcPr>
            <w:tcW w:w="1168" w:type="dxa"/>
            <w:gridSpan w:val="2"/>
          </w:tcPr>
          <w:p w14:paraId="02E3AF37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73C58F51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D181B6C" w14:textId="37463D04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D625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0E0FEE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29F1FA8" w14:textId="72511931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D625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5D8E5E06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39B9FEE5" w14:textId="0DFAAFF0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2F74748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1A82B80" w14:textId="725D1A91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99A504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05C6A49" w14:textId="5C456F14" w:rsidR="003F1F10" w:rsidRPr="00F7617E" w:rsidRDefault="00BC3705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5466589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7560C203" w14:textId="0F31398C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FFD94A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13FAA73" w14:textId="448EC1D9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7ACAF4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7BC8CFE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DD9668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CDFEF6C" w14:textId="522F98D3" w:rsidR="003F1F10" w:rsidRPr="00F7617E" w:rsidRDefault="00665DC0" w:rsidP="006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05F0BB5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7F4F6F16" w14:textId="70398624" w:rsidR="003F1F10" w:rsidRPr="00F7617E" w:rsidRDefault="003F1F10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EC2508" w:rsidRPr="00370597" w14:paraId="1DD09CE7" w14:textId="77777777" w:rsidTr="00416733">
        <w:trPr>
          <w:cantSplit/>
          <w:trHeight w:val="302"/>
        </w:trPr>
        <w:tc>
          <w:tcPr>
            <w:tcW w:w="4956" w:type="dxa"/>
            <w:shd w:val="clear" w:color="auto" w:fill="auto"/>
          </w:tcPr>
          <w:p w14:paraId="4634775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อาร์เบอร์ เอเคอร์ส ประเทศไทย จำกัด</w:t>
            </w:r>
          </w:p>
        </w:tc>
        <w:tc>
          <w:tcPr>
            <w:tcW w:w="1168" w:type="dxa"/>
            <w:gridSpan w:val="2"/>
          </w:tcPr>
          <w:p w14:paraId="65D3FAF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0" w:type="dxa"/>
          </w:tcPr>
          <w:p w14:paraId="104F707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29AF29A" w14:textId="32A33643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9.98</w:t>
            </w:r>
          </w:p>
        </w:tc>
        <w:tc>
          <w:tcPr>
            <w:tcW w:w="180" w:type="dxa"/>
            <w:shd w:val="clear" w:color="auto" w:fill="auto"/>
          </w:tcPr>
          <w:p w14:paraId="1D59E89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D3BEEBA" w14:textId="3CB1478F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9.98</w:t>
            </w:r>
          </w:p>
        </w:tc>
        <w:tc>
          <w:tcPr>
            <w:tcW w:w="180" w:type="dxa"/>
            <w:shd w:val="clear" w:color="auto" w:fill="auto"/>
          </w:tcPr>
          <w:p w14:paraId="1F42063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shd w:val="clear" w:color="auto" w:fill="auto"/>
          </w:tcPr>
          <w:p w14:paraId="42F4A7F2" w14:textId="330D4319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EDBCB7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1118E122" w14:textId="0ABF308E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2818D7A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F1D36AB" w14:textId="71974CCF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BC37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EC7248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8D20B51" w14:textId="4018C09B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D08F0F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B1081E7" w14:textId="33AF8B55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545CC6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0677FA77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3D05550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A65ACBD" w14:textId="28E10A19" w:rsidR="003F1F10" w:rsidRPr="00F7617E" w:rsidRDefault="003F1F10" w:rsidP="00665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5D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9A09DD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</w:tcPr>
          <w:p w14:paraId="41D4DA89" w14:textId="37308D1E" w:rsidR="003F1F10" w:rsidRPr="00F7617E" w:rsidRDefault="003F1F10" w:rsidP="00416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</w:tbl>
    <w:p w14:paraId="6720094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รายละเอียดเงินลงทุนในบริษัทร่วม (ต่อ)</w:t>
      </w:r>
    </w:p>
    <w:tbl>
      <w:tblPr>
        <w:tblW w:w="1549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2"/>
        <w:gridCol w:w="1858"/>
        <w:gridCol w:w="681"/>
        <w:gridCol w:w="485"/>
        <w:gridCol w:w="54"/>
        <w:gridCol w:w="119"/>
        <w:gridCol w:w="7"/>
        <w:gridCol w:w="694"/>
        <w:gridCol w:w="180"/>
        <w:gridCol w:w="695"/>
        <w:gridCol w:w="173"/>
        <w:gridCol w:w="7"/>
        <w:gridCol w:w="173"/>
        <w:gridCol w:w="561"/>
        <w:gridCol w:w="180"/>
        <w:gridCol w:w="734"/>
        <w:gridCol w:w="8"/>
        <w:gridCol w:w="172"/>
        <w:gridCol w:w="8"/>
        <w:gridCol w:w="726"/>
        <w:gridCol w:w="180"/>
        <w:gridCol w:w="734"/>
        <w:gridCol w:w="20"/>
        <w:gridCol w:w="160"/>
        <w:gridCol w:w="20"/>
        <w:gridCol w:w="714"/>
        <w:gridCol w:w="180"/>
        <w:gridCol w:w="734"/>
        <w:gridCol w:w="28"/>
        <w:gridCol w:w="157"/>
        <w:gridCol w:w="28"/>
        <w:gridCol w:w="706"/>
        <w:gridCol w:w="181"/>
        <w:gridCol w:w="1042"/>
      </w:tblGrid>
      <w:tr w:rsidR="006C72E9" w:rsidRPr="00370597" w14:paraId="2B3C2594" w14:textId="77777777" w:rsidTr="00416733">
        <w:trPr>
          <w:cantSplit/>
          <w:trHeight w:val="290"/>
        </w:trPr>
        <w:tc>
          <w:tcPr>
            <w:tcW w:w="3092" w:type="dxa"/>
            <w:shd w:val="clear" w:color="auto" w:fill="auto"/>
          </w:tcPr>
          <w:p w14:paraId="5311E8C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2"/>
          </w:tcPr>
          <w:p w14:paraId="711CD6C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dxa"/>
            <w:gridSpan w:val="2"/>
          </w:tcPr>
          <w:p w14:paraId="7A68E6C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1" w:type="dxa"/>
            <w:gridSpan w:val="29"/>
            <w:shd w:val="clear" w:color="auto" w:fill="auto"/>
          </w:tcPr>
          <w:p w14:paraId="256B94E7" w14:textId="77777777" w:rsidR="006C72E9" w:rsidRPr="00F7617E" w:rsidRDefault="006C72E9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761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370597" w14:paraId="45B33A5F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3D7A796E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41" w:type="dxa"/>
            <w:gridSpan w:val="32"/>
          </w:tcPr>
          <w:p w14:paraId="1E91428F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01984" w:rsidRPr="00370597" w14:paraId="3F1EB98C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07D320D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49A0634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</w:tcPr>
          <w:p w14:paraId="290E507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32011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0554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445A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20997" w14:textId="77777777" w:rsidR="006C72E9" w:rsidRPr="008A7627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6B67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513E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0992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06114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3C6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B1EFE" w:rsidRPr="00370597" w14:paraId="31C404CD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18C0F4F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3D81AD8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32EABDB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727C7BE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CAB35A0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shd w:val="clear" w:color="auto" w:fill="auto"/>
            <w:vAlign w:val="bottom"/>
          </w:tcPr>
          <w:p w14:paraId="3F34FEC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1F3FAE" w14:textId="77777777" w:rsidR="006C72E9" w:rsidRPr="008A7627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shd w:val="clear" w:color="auto" w:fill="auto"/>
            <w:vAlign w:val="bottom"/>
          </w:tcPr>
          <w:p w14:paraId="1CDAEE2C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EFE07C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2E83A800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0BD0CF43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9" w:type="dxa"/>
            <w:gridSpan w:val="3"/>
            <w:shd w:val="clear" w:color="auto" w:fill="auto"/>
            <w:vAlign w:val="bottom"/>
          </w:tcPr>
          <w:p w14:paraId="64ABE6D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B1EFE" w:rsidRPr="00370597" w14:paraId="4BB2CB20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47F8EA8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33498CB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27A81C4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77509FE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B14881C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shd w:val="clear" w:color="auto" w:fill="auto"/>
            <w:vAlign w:val="bottom"/>
          </w:tcPr>
          <w:p w14:paraId="0DB696C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0C32CD5" w14:textId="77777777" w:rsidR="006C72E9" w:rsidRPr="008A7627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shd w:val="clear" w:color="auto" w:fill="auto"/>
            <w:vAlign w:val="bottom"/>
          </w:tcPr>
          <w:p w14:paraId="4A9BA75E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709FA2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0BA8E59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97BABBD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9" w:type="dxa"/>
            <w:gridSpan w:val="3"/>
            <w:shd w:val="clear" w:color="auto" w:fill="auto"/>
            <w:vAlign w:val="bottom"/>
          </w:tcPr>
          <w:p w14:paraId="4878571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B1EFE" w:rsidRPr="00370597" w14:paraId="4D0A9094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2527716E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</w:tcPr>
          <w:p w14:paraId="7537448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  <w:gridSpan w:val="3"/>
          </w:tcPr>
          <w:p w14:paraId="644CD86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73165D2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C007F6E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shd w:val="clear" w:color="auto" w:fill="auto"/>
            <w:vAlign w:val="bottom"/>
          </w:tcPr>
          <w:p w14:paraId="7A2565E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C3C2BD" w14:textId="77777777" w:rsidR="006C72E9" w:rsidRPr="008A7627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shd w:val="clear" w:color="auto" w:fill="auto"/>
            <w:vAlign w:val="bottom"/>
          </w:tcPr>
          <w:p w14:paraId="7C128288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D268C3F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shd w:val="clear" w:color="auto" w:fill="auto"/>
            <w:vAlign w:val="bottom"/>
          </w:tcPr>
          <w:p w14:paraId="7ADF3C0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10DDA96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9" w:type="dxa"/>
            <w:gridSpan w:val="3"/>
            <w:shd w:val="clear" w:color="auto" w:fill="auto"/>
            <w:vAlign w:val="bottom"/>
          </w:tcPr>
          <w:p w14:paraId="6B879FCE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8A76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A12A0" w:rsidRPr="00370597" w14:paraId="69C8A3E0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2959699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663487F1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  <w:gridSpan w:val="3"/>
          </w:tcPr>
          <w:p w14:paraId="08500A5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A93A4C" w14:textId="77777777" w:rsidR="006C72E9" w:rsidRPr="00B73BB1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B73B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42E19C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9D0D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B5B6EB" w14:textId="77777777" w:rsidR="006C72E9" w:rsidRPr="008A7627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71BE1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355DA8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6C47A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27BC8358" w14:textId="77777777" w:rsidR="006C72E9" w:rsidRPr="00F7617E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86BD" w14:textId="77777777" w:rsidR="006C72E9" w:rsidRPr="008A7627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A762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F70BD4" w:rsidRPr="00370597" w14:paraId="50C7B4D4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5143B07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14:paraId="2CD51115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04FD1C4A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E532" w14:textId="7D488D64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48FB6B6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12E39" w14:textId="33D2EA78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3370CD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43632" w14:textId="34B60D28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0D00ECF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E24F" w14:textId="3D6DB15E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9FAB2A2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3EB0F" w14:textId="356F0FB7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87D821B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50F9D" w14:textId="515319A1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64D0A7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56F9C" w14:textId="39AC578F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CB77E7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E642" w14:textId="20D0DACD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3E03BB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F5E66" w14:textId="4D50993C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71B5728D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8308" w14:textId="0AB9430C" w:rsidR="006C72E9" w:rsidRPr="00F7617E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1984" w:rsidRPr="00370597" w14:paraId="664E8F8A" w14:textId="77777777" w:rsidTr="00416733">
        <w:trPr>
          <w:cantSplit/>
          <w:trHeight w:hRule="exact" w:val="136"/>
        </w:trPr>
        <w:tc>
          <w:tcPr>
            <w:tcW w:w="4950" w:type="dxa"/>
            <w:gridSpan w:val="2"/>
            <w:shd w:val="clear" w:color="auto" w:fill="auto"/>
          </w:tcPr>
          <w:p w14:paraId="18710A93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1" w:type="dxa"/>
          </w:tcPr>
          <w:p w14:paraId="43AF6FE9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58" w:type="dxa"/>
            <w:gridSpan w:val="3"/>
          </w:tcPr>
          <w:p w14:paraId="3C651490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49" w:type="dxa"/>
            <w:gridSpan w:val="5"/>
            <w:shd w:val="clear" w:color="auto" w:fill="auto"/>
          </w:tcPr>
          <w:p w14:paraId="0CD2A6C4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546780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73" w:type="dxa"/>
            <w:gridSpan w:val="21"/>
            <w:shd w:val="clear" w:color="auto" w:fill="auto"/>
          </w:tcPr>
          <w:p w14:paraId="2913591E" w14:textId="77777777" w:rsidR="006C72E9" w:rsidRPr="00F7617E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EC2508" w:rsidRPr="00370597" w14:paraId="24F0C56C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6EE59173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A.P.P Enterprise INC.</w:t>
            </w:r>
          </w:p>
        </w:tc>
        <w:tc>
          <w:tcPr>
            <w:tcW w:w="1166" w:type="dxa"/>
            <w:gridSpan w:val="2"/>
          </w:tcPr>
          <w:p w14:paraId="7809CD54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ฟิลิปปินส์</w:t>
            </w:r>
          </w:p>
        </w:tc>
        <w:tc>
          <w:tcPr>
            <w:tcW w:w="180" w:type="dxa"/>
            <w:gridSpan w:val="3"/>
          </w:tcPr>
          <w:p w14:paraId="2B1706BA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2D69E71C" w14:textId="7E7A04DC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39.60</w:t>
            </w:r>
          </w:p>
        </w:tc>
        <w:tc>
          <w:tcPr>
            <w:tcW w:w="180" w:type="dxa"/>
            <w:shd w:val="clear" w:color="auto" w:fill="auto"/>
          </w:tcPr>
          <w:p w14:paraId="52D3F955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29111BC1" w14:textId="04853814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39.60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6287D8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F021CF2" w14:textId="3E8E893C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1D4195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069F0E2" w14:textId="56D31414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4ADC6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1F62E24" w14:textId="22ECEB1F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C54E2EE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5F92CC14" w14:textId="05D86E00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AC12C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D592B44" w14:textId="0F2B0F34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DDBAC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5532D80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3054CBD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D5D9BD7" w14:textId="0919C1B7" w:rsidR="00752083" w:rsidRPr="004A0DFF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</w:p>
        </w:tc>
        <w:tc>
          <w:tcPr>
            <w:tcW w:w="181" w:type="dxa"/>
            <w:shd w:val="clear" w:color="auto" w:fill="auto"/>
          </w:tcPr>
          <w:p w14:paraId="0B307542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5D0F099D" w14:textId="13C7281D" w:rsidR="00752083" w:rsidRPr="00F7617E" w:rsidRDefault="00752083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C2508" w:rsidRPr="00370597" w14:paraId="4A4534F0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43D27D9A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BHJ Kalino Food AB 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66" w:type="dxa"/>
            <w:gridSpan w:val="2"/>
          </w:tcPr>
          <w:p w14:paraId="7D294DB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สวีเดน</w:t>
            </w:r>
          </w:p>
        </w:tc>
        <w:tc>
          <w:tcPr>
            <w:tcW w:w="180" w:type="dxa"/>
            <w:gridSpan w:val="3"/>
          </w:tcPr>
          <w:p w14:paraId="34975E5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2E0B08FF" w14:textId="2A196682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15.08</w:t>
            </w:r>
          </w:p>
        </w:tc>
        <w:tc>
          <w:tcPr>
            <w:tcW w:w="180" w:type="dxa"/>
            <w:shd w:val="clear" w:color="auto" w:fill="auto"/>
          </w:tcPr>
          <w:p w14:paraId="7864ECDC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52DFA609" w14:textId="72EF300E" w:rsidR="00752083" w:rsidRPr="00D62581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15.08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8F199A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7A1B66D" w14:textId="7D338E2C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31E043F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039D63A9" w14:textId="367EF261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04EB96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FCEC53C" w14:textId="2D116925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3A7196A4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2ACF78F" w14:textId="44F3ADAA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A1E498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DCB652C" w14:textId="01F308F9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F52D8B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EE0D7D4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2C4D1E8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3B58EB8" w14:textId="169E22F6" w:rsidR="00752083" w:rsidRPr="004A0DFF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</w:t>
            </w:r>
          </w:p>
        </w:tc>
        <w:tc>
          <w:tcPr>
            <w:tcW w:w="181" w:type="dxa"/>
            <w:shd w:val="clear" w:color="auto" w:fill="auto"/>
          </w:tcPr>
          <w:p w14:paraId="3730EFBA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6B6985F7" w14:textId="60BEDF52" w:rsidR="00752083" w:rsidRPr="00F7617E" w:rsidRDefault="00752083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0DF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EC2508" w:rsidRPr="00370597" w14:paraId="07490412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3D40908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Chia Tai Conti (Cixi) Investment Management Co., Ltd. </w:t>
            </w:r>
          </w:p>
        </w:tc>
        <w:tc>
          <w:tcPr>
            <w:tcW w:w="1166" w:type="dxa"/>
            <w:gridSpan w:val="2"/>
          </w:tcPr>
          <w:p w14:paraId="70F694CA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3EB6F73A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0C375101" w14:textId="46DE125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38.12</w:t>
            </w:r>
          </w:p>
        </w:tc>
        <w:tc>
          <w:tcPr>
            <w:tcW w:w="180" w:type="dxa"/>
            <w:shd w:val="clear" w:color="auto" w:fill="auto"/>
          </w:tcPr>
          <w:p w14:paraId="412B3A2D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3263ADA2" w14:textId="07B20D3B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508FF29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531A388" w14:textId="3DE223D9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C5B77DD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C1242DB" w14:textId="5A875003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39BC924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A802E09" w14:textId="3BF84BBD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27305C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1B29751" w14:textId="29E1786A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B63ABFD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09C9BDD0" w14:textId="558CC13D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83912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165698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A8E3563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CA2EC88" w14:textId="3860C02A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215907E2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6F9020D8" w14:textId="0A1C43F5" w:rsidR="00752083" w:rsidRPr="00F7617E" w:rsidRDefault="00752083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C2508" w:rsidRPr="00370597" w14:paraId="4030F632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172DD4EC" w14:textId="7CEF83CD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Chia Tai Investment Co., Ltd. </w:t>
            </w:r>
          </w:p>
        </w:tc>
        <w:tc>
          <w:tcPr>
            <w:tcW w:w="1166" w:type="dxa"/>
            <w:gridSpan w:val="2"/>
          </w:tcPr>
          <w:p w14:paraId="544E25EB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55118D73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1D6C4FE5" w14:textId="1CE077A3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26.69</w:t>
            </w:r>
          </w:p>
        </w:tc>
        <w:tc>
          <w:tcPr>
            <w:tcW w:w="180" w:type="dxa"/>
            <w:shd w:val="clear" w:color="auto" w:fill="auto"/>
          </w:tcPr>
          <w:p w14:paraId="5F41B2D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7677F511" w14:textId="5576D83B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18.2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018821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CD05D0A" w14:textId="27860B08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,045</w:t>
            </w:r>
          </w:p>
        </w:tc>
        <w:tc>
          <w:tcPr>
            <w:tcW w:w="180" w:type="dxa"/>
            <w:shd w:val="clear" w:color="auto" w:fill="auto"/>
          </w:tcPr>
          <w:p w14:paraId="008E16A3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6607220F" w14:textId="15864683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,045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AB29828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083FB63" w14:textId="22C67AC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86018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12500266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278B93B" w14:textId="167F3E1D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73,250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66CC6D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EBD29B8" w14:textId="13DE2950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F6538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9F05504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33FA398B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17E6117" w14:textId="29ED5335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86018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1" w:type="dxa"/>
            <w:shd w:val="clear" w:color="auto" w:fill="auto"/>
          </w:tcPr>
          <w:p w14:paraId="085F6FCC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5050A0AD" w14:textId="1B038E0B" w:rsidR="00752083" w:rsidRPr="00F7617E" w:rsidRDefault="00752083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EC2508" w:rsidRPr="00370597" w14:paraId="4E135D86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3161C4D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Cixi Zhuda Investment Centre Limited Partnership</w:t>
            </w:r>
          </w:p>
        </w:tc>
        <w:tc>
          <w:tcPr>
            <w:tcW w:w="1166" w:type="dxa"/>
            <w:gridSpan w:val="2"/>
          </w:tcPr>
          <w:p w14:paraId="0EC93C6F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59201702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3F1F99C5" w14:textId="0E68D80B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34.69</w:t>
            </w:r>
          </w:p>
        </w:tc>
        <w:tc>
          <w:tcPr>
            <w:tcW w:w="180" w:type="dxa"/>
            <w:shd w:val="clear" w:color="auto" w:fill="auto"/>
          </w:tcPr>
          <w:p w14:paraId="3A5ADF93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4B3FEF68" w14:textId="2A6DAF73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23.77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D03CEC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5BE2943" w14:textId="5C620B85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B41CF2D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16B5B10A" w14:textId="04DD70F9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558F3E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46529B9" w14:textId="05978E24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FE5CC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4439E51B" w14:textId="54DC8CF3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171A17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D50EA08" w14:textId="4CE3A7F8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2EEA2E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56DAC62B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1F14932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091DA62" w14:textId="660832D6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14:paraId="3673A590" w14:textId="77777777" w:rsidR="00752083" w:rsidRPr="00F7617E" w:rsidRDefault="00752083" w:rsidP="0075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0DA3557D" w14:textId="574B90B7" w:rsidR="00752083" w:rsidRPr="00F7617E" w:rsidRDefault="00752083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C2508" w:rsidRPr="00370597" w14:paraId="13BE21C4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1E66A3F4" w14:textId="2594D2A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4A2B34">
              <w:rPr>
                <w:rFonts w:asciiTheme="majorBidi" w:hAnsiTheme="majorBidi" w:cstheme="majorBidi"/>
                <w:sz w:val="30"/>
                <w:szCs w:val="30"/>
              </w:rPr>
              <w:t>Cloud Food System Joint Stock Company</w:t>
            </w:r>
            <w:r w:rsidR="00BF6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6FC"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***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62AC9C4F" w14:textId="09870CC9" w:rsidR="005C0BBC" w:rsidRPr="00F666FC" w:rsidRDefault="00F666FC" w:rsidP="00F6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80" w:type="dxa"/>
            <w:gridSpan w:val="3"/>
          </w:tcPr>
          <w:p w14:paraId="12F56648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6B619AFD" w14:textId="2BD961DF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19.40</w:t>
            </w:r>
          </w:p>
        </w:tc>
        <w:tc>
          <w:tcPr>
            <w:tcW w:w="180" w:type="dxa"/>
            <w:shd w:val="clear" w:color="auto" w:fill="auto"/>
          </w:tcPr>
          <w:p w14:paraId="1A83DD04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4FC294BB" w14:textId="4D8C678D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D09F33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C785C7E" w14:textId="10A9AE6A" w:rsidR="005C0BBC" w:rsidRPr="00FD321D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70811614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338E1F9" w14:textId="2030DC51" w:rsidR="005C0BBC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41C5BA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E4B5A37" w14:textId="2EBA90D5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115</w:t>
            </w:r>
          </w:p>
        </w:tc>
        <w:tc>
          <w:tcPr>
            <w:tcW w:w="180" w:type="dxa"/>
            <w:shd w:val="clear" w:color="auto" w:fill="auto"/>
          </w:tcPr>
          <w:p w14:paraId="5BD0F487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7A41C551" w14:textId="0D80BFC2" w:rsidR="005C0BBC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3BB24E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5343A2C" w14:textId="0B2FE654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A869AD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AEAD475" w14:textId="47A3DC69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DE578B3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7544FF4" w14:textId="2554B443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81" w:type="dxa"/>
            <w:shd w:val="clear" w:color="auto" w:fill="auto"/>
          </w:tcPr>
          <w:p w14:paraId="788C372D" w14:textId="77777777" w:rsidR="005C0BBC" w:rsidRPr="00F7617E" w:rsidRDefault="005C0BBC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362DBD26" w14:textId="79C1F069" w:rsidR="005C0BBC" w:rsidRDefault="005C0BBC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508" w:rsidRPr="00370597" w14:paraId="046FC7E0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57F7B199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 xml:space="preserve">Conti Chia Tai International Limited  </w:t>
            </w:r>
          </w:p>
        </w:tc>
        <w:tc>
          <w:tcPr>
            <w:tcW w:w="1166" w:type="dxa"/>
            <w:gridSpan w:val="2"/>
          </w:tcPr>
          <w:p w14:paraId="54652534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  <w:gridSpan w:val="3"/>
          </w:tcPr>
          <w:p w14:paraId="475127F0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0F75F92F" w14:textId="2FCBADB5" w:rsidR="003F1F10" w:rsidRPr="00F7617E" w:rsidRDefault="002F139D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38.12</w:t>
            </w:r>
          </w:p>
        </w:tc>
        <w:tc>
          <w:tcPr>
            <w:tcW w:w="180" w:type="dxa"/>
            <w:shd w:val="clear" w:color="auto" w:fill="auto"/>
          </w:tcPr>
          <w:p w14:paraId="3BE52F21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624DE186" w14:textId="42740144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26.12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D1B808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88DE964" w14:textId="3860D073" w:rsidR="003F1F10" w:rsidRPr="00FD321D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80" w:type="dxa"/>
            <w:shd w:val="clear" w:color="auto" w:fill="auto"/>
          </w:tcPr>
          <w:p w14:paraId="273F7D0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49ACCF0F" w14:textId="4501B904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9057E8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0D891083" w14:textId="64F4BD88" w:rsidR="003F1F10" w:rsidRPr="00F7617E" w:rsidRDefault="002F139D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5E4B3207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5CB187A" w14:textId="375DD080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Pr="00FE17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76C34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62F7002" w14:textId="54AFC0FD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E8F36A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47CEF88F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A2251A0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1A2527F" w14:textId="3FD22A79" w:rsidR="003F1F10" w:rsidRPr="00F7617E" w:rsidRDefault="003F1F10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F139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1" w:type="dxa"/>
            <w:shd w:val="clear" w:color="auto" w:fill="auto"/>
          </w:tcPr>
          <w:p w14:paraId="0B43B72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3FD5B439" w14:textId="38DF0126" w:rsidR="003F1F10" w:rsidRPr="00F7617E" w:rsidRDefault="003F1F10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</w:tr>
      <w:tr w:rsidR="00EC2508" w:rsidRPr="00370597" w14:paraId="01C02303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757D3BB2" w14:textId="7A5D577C" w:rsidR="002F139D" w:rsidRPr="00A41001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1E0C1C">
              <w:rPr>
                <w:rFonts w:asciiTheme="majorBidi" w:hAnsiTheme="majorBidi" w:cstheme="majorBidi"/>
                <w:sz w:val="30"/>
                <w:szCs w:val="30"/>
              </w:rPr>
              <w:t>Kamereo Company Limited</w:t>
            </w:r>
            <w:r w:rsidR="00BF66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6FC"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***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60681DED" w14:textId="1BE7B439" w:rsidR="002F139D" w:rsidRPr="00A41001" w:rsidRDefault="00103B58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สิงค์โปร์</w:t>
            </w:r>
          </w:p>
        </w:tc>
        <w:tc>
          <w:tcPr>
            <w:tcW w:w="180" w:type="dxa"/>
            <w:gridSpan w:val="3"/>
          </w:tcPr>
          <w:p w14:paraId="1550F1E1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5D5C03FA" w14:textId="4C9D2A46" w:rsidR="002F139D" w:rsidRPr="00F7617E" w:rsidRDefault="00B17F97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10.40</w:t>
            </w:r>
          </w:p>
        </w:tc>
        <w:tc>
          <w:tcPr>
            <w:tcW w:w="180" w:type="dxa"/>
            <w:shd w:val="clear" w:color="auto" w:fill="auto"/>
          </w:tcPr>
          <w:p w14:paraId="2E117359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6E82FBE4" w14:textId="03558F65" w:rsidR="002F139D" w:rsidRPr="002F57EC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063C83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44C299C" w14:textId="47CDA1B3" w:rsidR="002F139D" w:rsidRDefault="003A5571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68E50C1A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360E37C2" w14:textId="12468AAE" w:rsidR="002F139D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A7DE00C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A090CA5" w14:textId="59A36D02" w:rsidR="002F139D" w:rsidRDefault="003A5571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3836D914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2B32A484" w14:textId="1F217FE0" w:rsidR="002F139D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DE2409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5193D11" w14:textId="63337F4D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48A02C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5135A082" w14:textId="49A79F63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15B83FB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EE2E51C" w14:textId="2F7A7927" w:rsidR="002F139D" w:rsidRDefault="003A5571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1" w:type="dxa"/>
            <w:shd w:val="clear" w:color="auto" w:fill="auto"/>
          </w:tcPr>
          <w:p w14:paraId="617C5476" w14:textId="77777777" w:rsidR="002F139D" w:rsidRPr="00F7617E" w:rsidRDefault="002F139D" w:rsidP="002F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79C12548" w14:textId="484CA253" w:rsidR="002F139D" w:rsidRDefault="002F139D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508" w:rsidRPr="00370597" w14:paraId="10D3C614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4F5395B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A41001">
              <w:rPr>
                <w:rFonts w:asciiTheme="majorBidi" w:hAnsiTheme="majorBidi" w:cstheme="majorBidi"/>
                <w:sz w:val="30"/>
                <w:szCs w:val="30"/>
              </w:rPr>
              <w:t>Rosleko Sp. z o.o.</w:t>
            </w:r>
          </w:p>
        </w:tc>
        <w:tc>
          <w:tcPr>
            <w:tcW w:w="1166" w:type="dxa"/>
            <w:gridSpan w:val="2"/>
          </w:tcPr>
          <w:p w14:paraId="54A2A5C7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4100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โปแลนด์</w:t>
            </w:r>
          </w:p>
        </w:tc>
        <w:tc>
          <w:tcPr>
            <w:tcW w:w="180" w:type="dxa"/>
            <w:gridSpan w:val="3"/>
          </w:tcPr>
          <w:p w14:paraId="7EBEB48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751FCAAC" w14:textId="6A16F4A5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F57EC">
              <w:rPr>
                <w:rFonts w:asciiTheme="majorBidi" w:hAnsiTheme="majorBidi" w:cstheme="majorBidi"/>
                <w:sz w:val="30"/>
                <w:szCs w:val="30"/>
              </w:rPr>
              <w:t>26.67</w:t>
            </w:r>
          </w:p>
        </w:tc>
        <w:tc>
          <w:tcPr>
            <w:tcW w:w="180" w:type="dxa"/>
            <w:shd w:val="clear" w:color="auto" w:fill="auto"/>
          </w:tcPr>
          <w:p w14:paraId="5FAF149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5AB65C58" w14:textId="70B0FB70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F57EC">
              <w:rPr>
                <w:rFonts w:asciiTheme="majorBidi" w:hAnsiTheme="majorBidi" w:cstheme="majorBidi"/>
                <w:sz w:val="30"/>
                <w:szCs w:val="30"/>
              </w:rPr>
              <w:t>26.67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01743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4FD4FA96" w14:textId="75298B2A" w:rsidR="003F1F10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E2FB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2798AC63" w14:textId="6849DEEF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1A1AF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F888C9C" w14:textId="5C7D93B6" w:rsidR="003F1F10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86F638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68A08900" w14:textId="1E64FE79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B4A9DA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AE4FCC4" w14:textId="758B9953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C1CCA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0ED63B7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BB4925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95FA17F" w14:textId="2567255B" w:rsidR="003F1F10" w:rsidRDefault="003F1F10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4C3695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27AC1CA6" w14:textId="3A282153" w:rsidR="003F1F10" w:rsidRPr="00F7617E" w:rsidRDefault="003F1F10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508" w:rsidRPr="00370597" w14:paraId="5266A475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2762A277" w14:textId="5D021991" w:rsidR="003F1F10" w:rsidRPr="00A41001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A41001">
              <w:rPr>
                <w:rFonts w:asciiTheme="majorBidi" w:hAnsiTheme="majorBidi" w:cstheme="majorBidi"/>
                <w:sz w:val="30"/>
                <w:szCs w:val="30"/>
              </w:rPr>
              <w:t>Sao Ta Foods Joint Stock Company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1166" w:type="dxa"/>
            <w:gridSpan w:val="2"/>
          </w:tcPr>
          <w:p w14:paraId="0DFF87B9" w14:textId="77777777" w:rsidR="003F1F10" w:rsidRPr="00A41001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80" w:type="dxa"/>
            <w:gridSpan w:val="3"/>
          </w:tcPr>
          <w:p w14:paraId="1F068B8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592403F9" w14:textId="323DE806" w:rsidR="003F1F10" w:rsidRPr="002F57EC" w:rsidRDefault="003A5571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20.71</w:t>
            </w:r>
          </w:p>
        </w:tc>
        <w:tc>
          <w:tcPr>
            <w:tcW w:w="180" w:type="dxa"/>
            <w:shd w:val="clear" w:color="auto" w:fill="auto"/>
          </w:tcPr>
          <w:p w14:paraId="55B9554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420A4FC0" w14:textId="49A43B32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16.48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A25E5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100A883A" w14:textId="55CCBDB9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7F18D14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shd w:val="clear" w:color="auto" w:fill="auto"/>
          </w:tcPr>
          <w:p w14:paraId="76210061" w14:textId="45AFB07E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B1891F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8A5370E" w14:textId="51FEB42D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3A5571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653DEB13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137033B0" w14:textId="7CBC8992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E17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FE17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7B9D1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6B472186" w14:textId="0786092E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DDF02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shd w:val="clear" w:color="auto" w:fill="auto"/>
          </w:tcPr>
          <w:p w14:paraId="3753570C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33F2E6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9E393A8" w14:textId="350D1376" w:rsidR="003F1F10" w:rsidRPr="00F7617E" w:rsidRDefault="003F1F10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A5571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81" w:type="dxa"/>
            <w:shd w:val="clear" w:color="auto" w:fill="auto"/>
          </w:tcPr>
          <w:p w14:paraId="2AA4925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068FB6DB" w14:textId="197F7955" w:rsidR="003F1F10" w:rsidRPr="00F7617E" w:rsidRDefault="003F1F10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</w:tr>
      <w:tr w:rsidR="006941BC" w:rsidRPr="00370597" w14:paraId="16B71836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46BFFF7C" w14:textId="07E79EF8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Zhan Jiang Deni Carburetor Co., Ltd.</w:t>
            </w:r>
            <w:r w:rsidRPr="00F7617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****</w:t>
            </w:r>
          </w:p>
        </w:tc>
        <w:tc>
          <w:tcPr>
            <w:tcW w:w="1166" w:type="dxa"/>
            <w:gridSpan w:val="2"/>
          </w:tcPr>
          <w:p w14:paraId="4EB90FD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180" w:type="dxa"/>
            <w:gridSpan w:val="3"/>
          </w:tcPr>
          <w:p w14:paraId="2CA266A1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6D48040E" w14:textId="58CC42CC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.12</w:t>
            </w:r>
          </w:p>
        </w:tc>
        <w:tc>
          <w:tcPr>
            <w:tcW w:w="180" w:type="dxa"/>
            <w:shd w:val="clear" w:color="auto" w:fill="auto"/>
          </w:tcPr>
          <w:p w14:paraId="7ED0778E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1E878723" w14:textId="0E07D745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617E">
              <w:rPr>
                <w:rFonts w:asciiTheme="majorBidi" w:hAnsiTheme="majorBidi" w:cstheme="majorBidi"/>
                <w:sz w:val="30"/>
                <w:szCs w:val="30"/>
              </w:rPr>
              <w:t>.12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5809A1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63D01" w14:textId="2A97389A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424</w:t>
            </w:r>
          </w:p>
        </w:tc>
        <w:tc>
          <w:tcPr>
            <w:tcW w:w="180" w:type="dxa"/>
            <w:shd w:val="clear" w:color="auto" w:fill="auto"/>
          </w:tcPr>
          <w:p w14:paraId="3F0F2F32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44927737" w14:textId="693161FA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1F461F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EB9D6" w14:textId="27E4437F" w:rsidR="003F1F10" w:rsidRPr="00F7617E" w:rsidRDefault="003A5571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572</w:t>
            </w:r>
          </w:p>
        </w:tc>
        <w:tc>
          <w:tcPr>
            <w:tcW w:w="180" w:type="dxa"/>
            <w:shd w:val="clear" w:color="auto" w:fill="auto"/>
          </w:tcPr>
          <w:p w14:paraId="680C2BAB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35F432A9" w14:textId="7E0396DE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4485AAD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BA486" w14:textId="3C1ADF49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735DF5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</w:tcPr>
          <w:p w14:paraId="6DE83919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0E35DA9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8CCD53" w14:textId="4E1D912B" w:rsidR="003F1F10" w:rsidRPr="00F7617E" w:rsidRDefault="003A5571" w:rsidP="005C0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181" w:type="dxa"/>
            <w:shd w:val="clear" w:color="auto" w:fill="auto"/>
          </w:tcPr>
          <w:p w14:paraId="0DADB416" w14:textId="77777777" w:rsidR="003F1F10" w:rsidRPr="00F7617E" w:rsidRDefault="003F1F10" w:rsidP="003F1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BE2612E" w14:textId="2479CDAE" w:rsidR="003F1F10" w:rsidRPr="00F7617E" w:rsidRDefault="003F1F10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</w:tr>
      <w:tr w:rsidR="006941BC" w:rsidRPr="00370597" w14:paraId="6C7BDA57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0928A065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gridSpan w:val="2"/>
          </w:tcPr>
          <w:p w14:paraId="769DEED2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23DFEDF8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60B90A59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CEEE92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5EA322A4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74D1FC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8734F" w14:textId="5AB87E26" w:rsidR="00DE7C6D" w:rsidRPr="00C0068A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74,212</w:t>
            </w:r>
          </w:p>
        </w:tc>
        <w:tc>
          <w:tcPr>
            <w:tcW w:w="180" w:type="dxa"/>
            <w:shd w:val="clear" w:color="auto" w:fill="auto"/>
          </w:tcPr>
          <w:p w14:paraId="105C7179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9E548" w14:textId="6518ED5E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0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3,977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5DC914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00DF" w14:textId="5246711C" w:rsidR="00DE7C6D" w:rsidRPr="00620DD1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0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</w:t>
            </w:r>
            <w:r w:rsidR="00C860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690</w:t>
            </w:r>
          </w:p>
        </w:tc>
        <w:tc>
          <w:tcPr>
            <w:tcW w:w="180" w:type="dxa"/>
            <w:shd w:val="clear" w:color="auto" w:fill="auto"/>
          </w:tcPr>
          <w:p w14:paraId="3D46478C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3AC36" w14:textId="59F6531E" w:rsidR="00DE7C6D" w:rsidRPr="003E5A98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0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76,5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627219" w14:textId="77777777" w:rsidR="00DE7C6D" w:rsidRPr="003E5A98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02B28" w14:textId="6DF4C87C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4483F5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73376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0BCDE719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6A84" w14:textId="76B64CCD" w:rsidR="00DE7C6D" w:rsidRPr="004A0DFF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0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</w:t>
            </w:r>
            <w:r w:rsidR="00321D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690</w:t>
            </w:r>
          </w:p>
        </w:tc>
        <w:tc>
          <w:tcPr>
            <w:tcW w:w="181" w:type="dxa"/>
            <w:shd w:val="clear" w:color="auto" w:fill="auto"/>
          </w:tcPr>
          <w:p w14:paraId="042E5240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62451" w14:textId="3CA79418" w:rsidR="00DE7C6D" w:rsidRPr="00F7617E" w:rsidRDefault="00DE7C6D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  <w:tr w:rsidR="00F70BD4" w:rsidRPr="00370597" w14:paraId="5F7B37A7" w14:textId="77777777" w:rsidTr="00416733">
        <w:trPr>
          <w:cantSplit/>
          <w:trHeight w:val="302"/>
        </w:trPr>
        <w:tc>
          <w:tcPr>
            <w:tcW w:w="4950" w:type="dxa"/>
            <w:gridSpan w:val="2"/>
            <w:shd w:val="clear" w:color="auto" w:fill="auto"/>
          </w:tcPr>
          <w:p w14:paraId="66742E2C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66" w:type="dxa"/>
            <w:gridSpan w:val="2"/>
          </w:tcPr>
          <w:p w14:paraId="121C2B20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gridSpan w:val="3"/>
          </w:tcPr>
          <w:p w14:paraId="5DAF15A2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4" w:type="dxa"/>
            <w:shd w:val="clear" w:color="auto" w:fill="auto"/>
          </w:tcPr>
          <w:p w14:paraId="20DDCBBC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7DDA3A4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95" w:type="dxa"/>
            <w:shd w:val="clear" w:color="auto" w:fill="auto"/>
          </w:tcPr>
          <w:p w14:paraId="0CDBBB33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A9474D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14284" w14:textId="14325CD9" w:rsidR="00DE7C6D" w:rsidRPr="00C0068A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215,686</w:t>
            </w:r>
          </w:p>
        </w:tc>
        <w:tc>
          <w:tcPr>
            <w:tcW w:w="180" w:type="dxa"/>
            <w:shd w:val="clear" w:color="auto" w:fill="auto"/>
          </w:tcPr>
          <w:p w14:paraId="1001B13A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8A76F" w14:textId="0F8D51BD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0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207,357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3C0AFD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E788F" w14:textId="7DF54A76" w:rsidR="00DE7C6D" w:rsidRPr="00620DD1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235,</w:t>
            </w:r>
            <w:r w:rsidR="00C860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25E3C81D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0C2EC" w14:textId="6D796FBC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C4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C2AF07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16A78" w14:textId="62BC3C80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1E7002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BE4A7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76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533FB209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DD52A" w14:textId="4B061EEC" w:rsidR="00DE7C6D" w:rsidRPr="004A0DFF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235,</w:t>
            </w:r>
            <w:r w:rsidR="00321D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341</w:t>
            </w:r>
          </w:p>
        </w:tc>
        <w:tc>
          <w:tcPr>
            <w:tcW w:w="181" w:type="dxa"/>
            <w:shd w:val="clear" w:color="auto" w:fill="auto"/>
          </w:tcPr>
          <w:p w14:paraId="3B079A8E" w14:textId="77777777" w:rsidR="00DE7C6D" w:rsidRPr="00F7617E" w:rsidRDefault="00DE7C6D" w:rsidP="00DE7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0FB73" w14:textId="225AFA98" w:rsidR="00DE7C6D" w:rsidRPr="00F7617E" w:rsidRDefault="00DE7C6D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A0D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</w:tr>
    </w:tbl>
    <w:p w14:paraId="1512E97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08"/>
        <w:jc w:val="thaiDistribute"/>
        <w:rPr>
          <w:rFonts w:asciiTheme="majorBidi" w:hAnsiTheme="majorBidi" w:cstheme="majorBidi"/>
          <w:spacing w:val="-2"/>
          <w:sz w:val="28"/>
          <w:szCs w:val="30"/>
          <w:vertAlign w:val="superscript"/>
        </w:rPr>
      </w:pPr>
    </w:p>
    <w:p w14:paraId="119283D9" w14:textId="6E5EA20E" w:rsidR="006C72E9" w:rsidRPr="003067AA" w:rsidRDefault="006C72E9" w:rsidP="00A07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5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Makro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CPM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8.85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ของหุ้นที่ออกและจำหน่ายแล้ว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CPM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เป็นบริษัทย่อยที่บริษัทถือหุ้นทางตรง</w:t>
      </w:r>
      <w:r w:rsidR="001C120D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และทางอ้อม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99.99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ของหุ้นทั้งหมดที่ออก</w:t>
      </w:r>
      <w:r w:rsidR="00821E4D" w:rsidRPr="003067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จำหน่ายแล้วของ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>CPM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D3F9F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และถือเป็น</w:t>
      </w:r>
      <w:r w:rsidR="00017ABE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เงินลงทุนใน</w:t>
      </w:r>
      <w:r w:rsidR="00CD3F9F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บริษัทร่วม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เนื่องจากมีตัวแทนอยู่ในคณะกรรมการ รวมทั้งมีส่วนร่วมในการกำหนดนโยบายและมีส่วนร่วมในการตัดสินใจในเรื่องที่สำคัญของ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Makro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บริษัทบันทึกเงินลงทุนใน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Makro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ในงบการเงินรวมตามวิธีส่วนได้เสีย</w:t>
      </w:r>
    </w:p>
    <w:p w14:paraId="3CD8CF9C" w14:textId="77777777" w:rsidR="006C72E9" w:rsidRPr="003067AA" w:rsidRDefault="006C72E9" w:rsidP="00A07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51"/>
        <w:jc w:val="thaiDistribute"/>
        <w:rPr>
          <w:rFonts w:asciiTheme="majorBidi" w:hAnsiTheme="majorBidi" w:cstheme="majorBidi"/>
          <w:spacing w:val="-2"/>
          <w:sz w:val="28"/>
          <w:szCs w:val="30"/>
          <w:vertAlign w:val="superscript"/>
        </w:rPr>
      </w:pPr>
    </w:p>
    <w:p w14:paraId="64A15ADA" w14:textId="24EC219B" w:rsidR="006C72E9" w:rsidRPr="003067AA" w:rsidRDefault="006C72E9" w:rsidP="00A07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51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**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BHJ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7617E">
        <w:rPr>
          <w:rFonts w:asciiTheme="majorBidi" w:hAnsiTheme="majorBidi" w:cstheme="majorBidi"/>
          <w:sz w:val="30"/>
          <w:szCs w:val="30"/>
        </w:rPr>
        <w:t>Kalino Food AB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(“BHJ”)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CPF Denmark A/S (“CPF DM”)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29.00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ของหุ้นที่ออกและจำหน่ายแล้ว โดย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CPF DM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51.99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CPF DM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3067AA">
        <w:rPr>
          <w:rFonts w:asciiTheme="majorBidi" w:hAnsiTheme="majorBidi" w:cstheme="majorBidi"/>
          <w:sz w:val="30"/>
          <w:szCs w:val="30"/>
        </w:rPr>
        <w:t xml:space="preserve">BHJ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z w:val="30"/>
          <w:szCs w:val="30"/>
        </w:rPr>
        <w:t xml:space="preserve">15.08 </w:t>
      </w:r>
      <w:r w:rsidRPr="003067AA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ตามวิธี</w:t>
      </w:r>
      <w:r w:rsidRPr="003067AA">
        <w:rPr>
          <w:rFonts w:asciiTheme="majorBidi" w:hAnsiTheme="majorBidi" w:cstheme="majorBidi"/>
          <w:sz w:val="30"/>
          <w:szCs w:val="30"/>
          <w:cs/>
        </w:rPr>
        <w:t>ส่วนได้เสีย</w:t>
      </w:r>
    </w:p>
    <w:p w14:paraId="1CA1B4AC" w14:textId="77777777" w:rsidR="006C72E9" w:rsidRPr="003067AA" w:rsidRDefault="006C72E9" w:rsidP="00A07C7A">
      <w:pPr>
        <w:ind w:right="351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2AE2D" w14:textId="76FA557A" w:rsidR="002D2B3D" w:rsidRPr="003067AA" w:rsidRDefault="002D2B3D" w:rsidP="002D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***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>Cloud Food System</w:t>
      </w:r>
      <w:r w:rsidR="006C72E9" w:rsidRPr="003067AA">
        <w:rPr>
          <w:rFonts w:asciiTheme="majorBidi" w:hAnsiTheme="majorBidi" w:cstheme="majorBidi"/>
          <w:spacing w:val="-4"/>
          <w:sz w:val="30"/>
          <w:szCs w:val="30"/>
        </w:rPr>
        <w:t xml:space="preserve"> Joint Stock Company (“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>Cloud Food</w:t>
      </w:r>
      <w:r w:rsidR="006C72E9" w:rsidRPr="003067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A73487"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B408A6" w:rsidRPr="003067AA">
        <w:rPr>
          <w:rFonts w:asciiTheme="majorBidi" w:hAnsiTheme="majorBidi" w:cstheme="majorBidi"/>
          <w:spacing w:val="-4"/>
          <w:sz w:val="30"/>
          <w:szCs w:val="30"/>
        </w:rPr>
        <w:t xml:space="preserve"> Kamereo Company Limited (“Kamereo”) </w:t>
      </w:r>
      <w:r w:rsidR="006C72E9"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6C72E9" w:rsidRPr="003067AA">
        <w:rPr>
          <w:rFonts w:asciiTheme="majorBidi" w:hAnsiTheme="majorBidi" w:cstheme="majorBidi"/>
          <w:spacing w:val="-4"/>
          <w:sz w:val="30"/>
          <w:szCs w:val="30"/>
        </w:rPr>
        <w:t xml:space="preserve">C.P. Vietnam Corporation (“CPV”) </w:t>
      </w:r>
      <w:r w:rsidR="006C72E9"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>23.33</w:t>
      </w:r>
      <w:r w:rsidR="00016172" w:rsidRPr="003067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73487"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16172"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016172" w:rsidRPr="003067AA">
        <w:rPr>
          <w:rFonts w:asciiTheme="majorBidi" w:hAnsiTheme="majorBidi" w:cstheme="majorBidi"/>
          <w:spacing w:val="-4"/>
          <w:sz w:val="30"/>
          <w:szCs w:val="30"/>
        </w:rPr>
        <w:t>12.50</w:t>
      </w:r>
      <w:r w:rsidR="00016172"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C72E9" w:rsidRPr="003067AA">
        <w:rPr>
          <w:rFonts w:asciiTheme="majorBidi" w:hAnsiTheme="majorBidi" w:cstheme="majorBidi"/>
          <w:spacing w:val="-4"/>
          <w:sz w:val="30"/>
          <w:szCs w:val="30"/>
          <w:cs/>
        </w:rPr>
        <w:t>ของหุ้นที่ออกและจำหน่ายแล้ว</w:t>
      </w:r>
      <w:r w:rsidR="006C72E9" w:rsidRPr="003067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C72E9"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 </w:t>
      </w:r>
      <w:r w:rsidR="006C72E9"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CPV </w:t>
      </w:r>
      <w:r w:rsidR="006C72E9"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>83</w:t>
      </w:r>
      <w:r w:rsidR="006C72E9" w:rsidRPr="003067AA">
        <w:rPr>
          <w:rFonts w:asciiTheme="majorBidi" w:hAnsiTheme="majorBidi" w:cstheme="majorBidi"/>
          <w:spacing w:val="-2"/>
          <w:sz w:val="30"/>
          <w:szCs w:val="30"/>
        </w:rPr>
        <w:t xml:space="preserve">.18 </w:t>
      </w:r>
      <w:r w:rsidR="006C72E9"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6C72E9" w:rsidRPr="003067AA">
        <w:rPr>
          <w:rFonts w:asciiTheme="majorBidi" w:hAnsiTheme="majorBidi" w:cstheme="majorBidi"/>
          <w:spacing w:val="-2"/>
          <w:sz w:val="30"/>
          <w:szCs w:val="30"/>
        </w:rPr>
        <w:t xml:space="preserve">CPV </w:t>
      </w:r>
      <w:r w:rsidR="006C72E9" w:rsidRPr="003067AA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="006C72E9" w:rsidRPr="003067AA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>Cloud Food</w:t>
      </w:r>
      <w:r w:rsidR="00A73487"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501781" w:rsidRPr="003067A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53DCE" w:rsidRPr="003067AA">
        <w:rPr>
          <w:rFonts w:asciiTheme="majorBidi" w:hAnsiTheme="majorBidi" w:cstheme="majorBidi"/>
          <w:spacing w:val="-4"/>
          <w:sz w:val="30"/>
          <w:szCs w:val="30"/>
        </w:rPr>
        <w:t xml:space="preserve">Kamereo </w:t>
      </w:r>
      <w:r w:rsidR="006C72E9" w:rsidRPr="003067AA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z w:val="30"/>
          <w:szCs w:val="30"/>
        </w:rPr>
        <w:t>19.40</w:t>
      </w:r>
      <w:r w:rsidR="00953DCE" w:rsidRPr="003067A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A73487" w:rsidRPr="003067AA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73487" w:rsidRPr="003067AA">
        <w:rPr>
          <w:rFonts w:asciiTheme="majorBidi" w:hAnsiTheme="majorBidi" w:cstheme="majorBidi"/>
          <w:sz w:val="30"/>
          <w:szCs w:val="30"/>
        </w:rPr>
        <w:t>10.40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ในงบการเงินรวมตามวิธีส่วนได้เสีย</w:t>
      </w:r>
      <w:r w:rsidR="00A73487" w:rsidRPr="003067A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346BA481" w14:textId="77777777" w:rsidR="002D2B3D" w:rsidRPr="003067AA" w:rsidRDefault="002D2B3D" w:rsidP="00A07C7A">
      <w:pPr>
        <w:ind w:right="35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14395" w14:textId="69F21A4B" w:rsidR="006C72E9" w:rsidRPr="003067AA" w:rsidRDefault="006C72E9" w:rsidP="00A07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****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 xml:space="preserve">Zhan Jiang Deni Carburetor Co., Ltd. (“Zhanjiang Deni”)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 xml:space="preserve">Chia Tai Enterprises International Limited (“CTEI”)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pacing w:val="-4"/>
          <w:sz w:val="30"/>
          <w:szCs w:val="30"/>
        </w:rPr>
        <w:t xml:space="preserve">28.00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ของหุ้นที่ออกและจำหน่ายแล้ว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โดย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CTEI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50.43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CTEI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3067AA">
        <w:rPr>
          <w:rFonts w:asciiTheme="majorBidi" w:hAnsiTheme="majorBidi" w:cstheme="majorBidi"/>
          <w:sz w:val="30"/>
          <w:szCs w:val="30"/>
        </w:rPr>
        <w:t>Zhanjiang Deni</w:t>
      </w:r>
      <w:r w:rsidRPr="003067AA">
        <w:rPr>
          <w:rFonts w:asciiTheme="majorBidi" w:hAnsiTheme="majorBidi" w:cstheme="majorBidi"/>
          <w:sz w:val="28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3067AA">
        <w:rPr>
          <w:rFonts w:asciiTheme="majorBidi" w:hAnsiTheme="majorBidi" w:cstheme="majorBidi"/>
          <w:sz w:val="30"/>
          <w:szCs w:val="30"/>
        </w:rPr>
        <w:t xml:space="preserve">14.12 </w:t>
      </w:r>
      <w:r w:rsidRPr="003067AA">
        <w:rPr>
          <w:rFonts w:asciiTheme="majorBidi" w:hAnsiTheme="majorBidi" w:cstheme="majorBidi"/>
          <w:sz w:val="30"/>
          <w:szCs w:val="30"/>
          <w:cs/>
        </w:rPr>
        <w:t>ในงบการเงินรวมตามวิธีส่วนได้เสีย</w:t>
      </w:r>
    </w:p>
    <w:p w14:paraId="263A7B4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99207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  <w:t>รายละเอียดเงินลงทุนในบริษัทร่วม (ต่อ)</w:t>
      </w:r>
    </w:p>
    <w:tbl>
      <w:tblPr>
        <w:tblW w:w="15223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7"/>
        <w:gridCol w:w="791"/>
        <w:gridCol w:w="511"/>
        <w:gridCol w:w="180"/>
        <w:gridCol w:w="873"/>
        <w:gridCol w:w="180"/>
        <w:gridCol w:w="873"/>
        <w:gridCol w:w="180"/>
        <w:gridCol w:w="873"/>
        <w:gridCol w:w="180"/>
        <w:gridCol w:w="962"/>
        <w:gridCol w:w="180"/>
        <w:gridCol w:w="957"/>
        <w:gridCol w:w="183"/>
        <w:gridCol w:w="960"/>
        <w:gridCol w:w="185"/>
        <w:gridCol w:w="1116"/>
        <w:gridCol w:w="180"/>
        <w:gridCol w:w="1082"/>
      </w:tblGrid>
      <w:tr w:rsidR="006C72E9" w:rsidRPr="0055760F" w14:paraId="22F6B08B" w14:textId="77777777" w:rsidTr="00554531">
        <w:trPr>
          <w:cantSplit/>
          <w:trHeight w:hRule="exact" w:val="317"/>
        </w:trPr>
        <w:tc>
          <w:tcPr>
            <w:tcW w:w="4777" w:type="dxa"/>
            <w:shd w:val="clear" w:color="auto" w:fill="auto"/>
          </w:tcPr>
          <w:p w14:paraId="097EAFB3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1" w:type="dxa"/>
          </w:tcPr>
          <w:p w14:paraId="5C272A49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691" w:type="dxa"/>
            <w:gridSpan w:val="2"/>
          </w:tcPr>
          <w:p w14:paraId="658E1E90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64" w:type="dxa"/>
            <w:gridSpan w:val="15"/>
          </w:tcPr>
          <w:p w14:paraId="183777AC" w14:textId="77777777" w:rsidR="006C72E9" w:rsidRPr="00565919" w:rsidRDefault="006C72E9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55760F" w14:paraId="2E8A7898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6CDF7AAB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6" w:type="dxa"/>
            <w:gridSpan w:val="18"/>
          </w:tcPr>
          <w:p w14:paraId="5471D879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B7DCE" w:rsidRPr="0055760F" w14:paraId="6CE1CDF3" w14:textId="77777777" w:rsidTr="00554531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11412282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14:paraId="0AD58D0D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90EB90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A9C3DB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CBB2E0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A2134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89BF6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FE90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9BE1E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5CA4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941BC" w:rsidRPr="0055760F" w14:paraId="5387337D" w14:textId="77777777" w:rsidTr="00554531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2DA6E355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766BF7B0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270A038A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46368E7D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36052495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shd w:val="clear" w:color="auto" w:fill="auto"/>
            <w:vAlign w:val="bottom"/>
          </w:tcPr>
          <w:p w14:paraId="7E59336E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16F1DB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shd w:val="clear" w:color="auto" w:fill="auto"/>
            <w:vAlign w:val="bottom"/>
          </w:tcPr>
          <w:p w14:paraId="6E4931CD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9087E1C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shd w:val="clear" w:color="auto" w:fill="auto"/>
            <w:vAlign w:val="bottom"/>
          </w:tcPr>
          <w:p w14:paraId="25DABCBC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341B2" w:rsidRPr="0055760F" w14:paraId="585907B9" w14:textId="77777777" w:rsidTr="00554531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04CF2F49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1B55B413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41EA0B5A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25C5A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1D5DCEAD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E7E7E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771BB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2D121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28D8952" w14:textId="77777777" w:rsidR="006C72E9" w:rsidRPr="00565919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00AF" w14:textId="77777777" w:rsidR="006C72E9" w:rsidRPr="00565919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F70BD4" w:rsidRPr="0055760F" w14:paraId="0AEBF0E0" w14:textId="77777777" w:rsidTr="00554531">
        <w:trPr>
          <w:cantSplit/>
          <w:trHeight w:val="389"/>
        </w:trPr>
        <w:tc>
          <w:tcPr>
            <w:tcW w:w="4777" w:type="dxa"/>
            <w:shd w:val="clear" w:color="auto" w:fill="auto"/>
          </w:tcPr>
          <w:p w14:paraId="6A8A2F5A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14:paraId="52478628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28D0B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90AD" w14:textId="6B966F4A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D000BC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8F581" w14:textId="55C706B4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7AF1B1A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61A0" w14:textId="3BC2DBBB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412545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A25C" w14:textId="36B93461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444522D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6F5F" w14:textId="7D5C496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43EA866C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3C144" w14:textId="31EBB958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5" w:type="dxa"/>
            <w:shd w:val="clear" w:color="auto" w:fill="auto"/>
          </w:tcPr>
          <w:p w14:paraId="378A13FD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D92EC" w14:textId="665F269F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6A428C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7D465" w14:textId="684B568A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1984" w:rsidRPr="0055760F" w14:paraId="40C4312F" w14:textId="77777777" w:rsidTr="00554531">
        <w:trPr>
          <w:cantSplit/>
          <w:trHeight w:hRule="exact" w:val="360"/>
        </w:trPr>
        <w:tc>
          <w:tcPr>
            <w:tcW w:w="6079" w:type="dxa"/>
            <w:gridSpan w:val="3"/>
            <w:shd w:val="clear" w:color="auto" w:fill="auto"/>
          </w:tcPr>
          <w:p w14:paraId="18846E1C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6" w:right="-81" w:firstLine="1155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80" w:type="dxa"/>
          </w:tcPr>
          <w:p w14:paraId="2B80EC82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0BFE03E2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E7A19C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73" w:type="dxa"/>
            <w:shd w:val="clear" w:color="auto" w:fill="auto"/>
          </w:tcPr>
          <w:p w14:paraId="132FB378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04B53F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57AA03A2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5A3E36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  <w:shd w:val="clear" w:color="auto" w:fill="auto"/>
          </w:tcPr>
          <w:p w14:paraId="111167B9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C4F055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</w:tcPr>
          <w:p w14:paraId="1544DBB3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DAD2E4F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0" w:type="dxa"/>
            <w:shd w:val="clear" w:color="auto" w:fill="auto"/>
          </w:tcPr>
          <w:p w14:paraId="47D63CBA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</w:tcPr>
          <w:p w14:paraId="00E495F9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5C5A223C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E03B28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D4A26EE" w14:textId="77777777" w:rsidR="0002327A" w:rsidRPr="00565919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1B2" w:rsidRPr="0055760F" w14:paraId="43453811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419F9ECF" w14:textId="77777777" w:rsidR="001853E2" w:rsidRPr="00565919" w:rsidRDefault="001853E2" w:rsidP="001853E2">
            <w:pPr>
              <w:tabs>
                <w:tab w:val="clear" w:pos="227"/>
                <w:tab w:val="clear" w:pos="454"/>
              </w:tabs>
              <w:spacing w:line="240" w:lineRule="auto"/>
              <w:ind w:left="376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 ออลล์ จำกัด (มหาชน)</w:t>
            </w:r>
          </w:p>
        </w:tc>
        <w:tc>
          <w:tcPr>
            <w:tcW w:w="1302" w:type="dxa"/>
            <w:gridSpan w:val="2"/>
          </w:tcPr>
          <w:p w14:paraId="239C30A9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hanging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3A03857B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424A177" w14:textId="55BDBB9E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32DA4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E0ADD7F" w14:textId="36347D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180" w:type="dxa"/>
            <w:shd w:val="clear" w:color="auto" w:fill="auto"/>
          </w:tcPr>
          <w:p w14:paraId="21E020CA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569C15" w14:textId="4A757FA0" w:rsidR="001853E2" w:rsidRPr="00565919" w:rsidRDefault="001853E2" w:rsidP="001853E2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AE9C08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4A4C6E9" w14:textId="4869C8C0" w:rsidR="001853E2" w:rsidRPr="00565919" w:rsidRDefault="001853E2" w:rsidP="001853E2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1,486</w:t>
            </w:r>
          </w:p>
        </w:tc>
        <w:tc>
          <w:tcPr>
            <w:tcW w:w="180" w:type="dxa"/>
            <w:shd w:val="clear" w:color="auto" w:fill="auto"/>
          </w:tcPr>
          <w:p w14:paraId="406F909E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130BCB2D" w14:textId="50786EC5" w:rsidR="001853E2" w:rsidRPr="00565919" w:rsidRDefault="001853E2" w:rsidP="001853E2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67E45A7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7542FC5E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5D8A726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391202B" w14:textId="230B0169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8BD069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BC72E3A" w14:textId="79BFE25A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</w:tr>
      <w:tr w:rsidR="009341B2" w:rsidRPr="0055760F" w14:paraId="666503B5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5184CB93" w14:textId="77777777" w:rsidR="001853E2" w:rsidRPr="003D3194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</w:tcPr>
          <w:p w14:paraId="6E82B9B7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1B903A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4478C687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65117E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85CF08F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8552FF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DF18E" w14:textId="540B6FA6" w:rsidR="001853E2" w:rsidRPr="000857F9" w:rsidRDefault="00ED693F" w:rsidP="001853E2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B8A43D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16EDC" w14:textId="50FA0FE4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5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85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3686B854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A3027" w14:textId="373E631E" w:rsidR="001853E2" w:rsidRPr="00BC2574" w:rsidRDefault="001853E2" w:rsidP="001853E2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3F62681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F0A3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B2F8BE3" w14:textId="77777777" w:rsidR="001853E2" w:rsidRPr="00565919" w:rsidRDefault="001853E2" w:rsidP="001853E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641CE" w14:textId="53275565" w:rsidR="001853E2" w:rsidRPr="00BC2574" w:rsidRDefault="00ED693F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E75A79" w14:textId="77777777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6973F" w14:textId="40CFF1DA" w:rsidR="001853E2" w:rsidRPr="00565919" w:rsidRDefault="001853E2" w:rsidP="0018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701984" w:rsidRPr="0055760F" w14:paraId="19157632" w14:textId="77777777" w:rsidTr="00554531">
        <w:trPr>
          <w:cantSplit/>
          <w:trHeight w:hRule="exact" w:val="201"/>
        </w:trPr>
        <w:tc>
          <w:tcPr>
            <w:tcW w:w="4777" w:type="dxa"/>
            <w:shd w:val="clear" w:color="auto" w:fill="auto"/>
          </w:tcPr>
          <w:p w14:paraId="4C4C1CF5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ind w:left="290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1EFFB38E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80C2D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2E180007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C5D2AC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5301149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140094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1A66E630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14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9990A8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</w:tcPr>
          <w:p w14:paraId="364F86FE" w14:textId="77777777" w:rsidR="00F5035B" w:rsidRPr="00565919" w:rsidRDefault="00F5035B" w:rsidP="003D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3FA9FC2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60CF9504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694957E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5D37D0D9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4153F903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D84BC4F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3902D4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E2E80F1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01984" w:rsidRPr="0055760F" w14:paraId="24E3FAA3" w14:textId="77777777" w:rsidTr="00554531">
        <w:trPr>
          <w:cantSplit/>
          <w:trHeight w:hRule="exact" w:val="360"/>
        </w:trPr>
        <w:tc>
          <w:tcPr>
            <w:tcW w:w="6079" w:type="dxa"/>
            <w:gridSpan w:val="3"/>
            <w:shd w:val="clear" w:color="auto" w:fill="auto"/>
          </w:tcPr>
          <w:p w14:paraId="67640B11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80" w:type="dxa"/>
          </w:tcPr>
          <w:p w14:paraId="04098025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7B85AD4E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568D6F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D7CBE27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97CE6A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7BD66FBA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14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892DC0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</w:tcPr>
          <w:p w14:paraId="65AD1044" w14:textId="77777777" w:rsidR="00F5035B" w:rsidRPr="00565919" w:rsidRDefault="00F5035B" w:rsidP="003D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B55E1BC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68C1CBC0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DB27883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72C62BC7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378A6A9A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42872C8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C83E85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53134251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01984" w:rsidRPr="0055760F" w14:paraId="776DC44E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5913178E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นว</w:t>
            </w:r>
            <w:r w:rsidRPr="00565919">
              <w:rPr>
                <w:rFonts w:asciiTheme="majorBidi" w:hAnsiTheme="majorBidi" w:cstheme="majorBidi"/>
                <w:sz w:val="30"/>
                <w:szCs w:val="30"/>
              </w:rPr>
              <w:t xml:space="preserve"> 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2" w:type="dxa"/>
            <w:gridSpan w:val="2"/>
          </w:tcPr>
          <w:p w14:paraId="4C7B8258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3944490E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BB364D2" w14:textId="5C12ADD0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7C2F91BF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47F734D6" w14:textId="38955356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71B2D7AC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7508CAD5" w14:textId="6546CFC1" w:rsidR="00F5035B" w:rsidRPr="00565919" w:rsidRDefault="00F5035B" w:rsidP="00F5035B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6D5A3633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38DE473A" w14:textId="3CFB4329" w:rsidR="00F5035B" w:rsidRPr="00565919" w:rsidRDefault="00F5035B" w:rsidP="003D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425F49EC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5CA3B202" w14:textId="6F6D50C9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EF0D750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4880D0B5" w14:textId="4F435BCE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0D395E2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2029C8AF" w14:textId="7B08A33E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7E04A348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2F90CD3" w14:textId="21507BD6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701984" w:rsidRPr="0055760F" w14:paraId="37101BBE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6F006AAC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firstLine="380"/>
              <w:rPr>
                <w:rFonts w:asciiTheme="majorBidi" w:hAnsiTheme="majorBidi" w:cstheme="majorBidi"/>
                <w:sz w:val="30"/>
                <w:szCs w:val="30"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</w:rPr>
              <w:t>Lotus Distribution International Company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919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1302" w:type="dxa"/>
            <w:gridSpan w:val="2"/>
          </w:tcPr>
          <w:p w14:paraId="7E094BF1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180" w:type="dxa"/>
          </w:tcPr>
          <w:p w14:paraId="45B36419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0E13DD31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194691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03B4F123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9371A1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667B03E1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50B924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6BDB4ADB" w14:textId="77777777" w:rsidR="00F5035B" w:rsidRPr="00565919" w:rsidRDefault="00F5035B" w:rsidP="003D75B3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D396EA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0E516375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36127D0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21414C21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6112413D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45DA44B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7490A2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DDD8A50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1B2" w:rsidRPr="0055760F" w14:paraId="1B322CAA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00052B75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left" w:pos="284"/>
              </w:tabs>
              <w:spacing w:line="240" w:lineRule="auto"/>
              <w:ind w:left="511" w:firstLine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6160DC67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hanging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sz w:val="30"/>
                <w:szCs w:val="30"/>
                <w:cs/>
              </w:rPr>
              <w:t>ไอซ์แลนด์</w:t>
            </w:r>
          </w:p>
        </w:tc>
        <w:tc>
          <w:tcPr>
            <w:tcW w:w="180" w:type="dxa"/>
          </w:tcPr>
          <w:p w14:paraId="5BF43E66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440AB4BC" w14:textId="2AC20103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20.50</w:t>
            </w:r>
          </w:p>
        </w:tc>
        <w:tc>
          <w:tcPr>
            <w:tcW w:w="180" w:type="dxa"/>
            <w:shd w:val="clear" w:color="auto" w:fill="auto"/>
          </w:tcPr>
          <w:p w14:paraId="69C4566D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2C349467" w14:textId="145E0222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20.50</w:t>
            </w:r>
          </w:p>
        </w:tc>
        <w:tc>
          <w:tcPr>
            <w:tcW w:w="180" w:type="dxa"/>
            <w:shd w:val="clear" w:color="auto" w:fill="auto"/>
          </w:tcPr>
          <w:p w14:paraId="782DF01B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56140F6" w14:textId="6B1E2241" w:rsidR="00F5035B" w:rsidRPr="00565919" w:rsidRDefault="00F5035B" w:rsidP="00F5035B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F05C84D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BE20EE3" w14:textId="527B6A43" w:rsidR="00F5035B" w:rsidRPr="00565919" w:rsidRDefault="00F5035B" w:rsidP="003D75B3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A61D6EF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367F58B4" w14:textId="3D637BBD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4E7ACEFA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86321A3" w14:textId="429D7DD0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6E0E5BBB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7E1F5E4" w14:textId="55712FF1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A30776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3623FB0" w14:textId="5F6185A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41B2" w:rsidRPr="0055760F" w14:paraId="7633FE9F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6EE8349F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</w:tcPr>
          <w:p w14:paraId="5D37A0CF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A211884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22B64856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01D08D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4EAA8BBC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BF9551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04573" w14:textId="7E15181D" w:rsidR="00F5035B" w:rsidRPr="00CB6347" w:rsidRDefault="00F5035B" w:rsidP="00F5035B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180544E4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98E6" w14:textId="4FA6B5E6" w:rsidR="00F5035B" w:rsidRPr="00565919" w:rsidRDefault="00F5035B" w:rsidP="003D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6C6680A0" w14:textId="505A3ED1" w:rsidR="00F5035B" w:rsidRPr="00565919" w:rsidRDefault="00D33A5A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 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1687F" w14:textId="2C8ED522" w:rsidR="00F5035B" w:rsidRPr="00BC2574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3AF2990B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60AB9" w14:textId="59972DC7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1F3618E0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50FA8" w14:textId="72490E35" w:rsidR="00F5035B" w:rsidRPr="00BC2574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35168868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BD8AB" w14:textId="35DF2EA6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</w:tr>
      <w:tr w:rsidR="00F70BD4" w:rsidRPr="0055760F" w14:paraId="25176714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43BC062F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9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02" w:type="dxa"/>
            <w:gridSpan w:val="2"/>
          </w:tcPr>
          <w:p w14:paraId="1F460C9F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5EF78B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1F4B69C9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261924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6F9F3ABD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9D5B7F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BF447" w14:textId="2953A6FA" w:rsidR="00F5035B" w:rsidRPr="00CB6347" w:rsidRDefault="00F5035B" w:rsidP="00F5035B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07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866F2CD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865B" w14:textId="29984136" w:rsidR="00F5035B" w:rsidRPr="00565919" w:rsidRDefault="00F5035B" w:rsidP="003D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B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A980967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DA509" w14:textId="7E933A29" w:rsidR="00F5035B" w:rsidRPr="00BC2574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51A12FCC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383AC" w14:textId="577B6A36" w:rsidR="00F5035B" w:rsidRPr="00565919" w:rsidRDefault="00F5035B" w:rsidP="00F5035B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14CF19CE" w14:textId="77777777" w:rsidR="00F5035B" w:rsidRPr="00565919" w:rsidRDefault="00F5035B" w:rsidP="00F5035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DAFC7" w14:textId="21F35270" w:rsidR="00F5035B" w:rsidRPr="00BC2574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7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55ED4B1F" w14:textId="7777777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B856" w14:textId="728604C7" w:rsidR="00F5035B" w:rsidRPr="00565919" w:rsidRDefault="00F5035B" w:rsidP="00F50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C2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0DDA27B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7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22280" w14:textId="753619F4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468"/>
        <w:jc w:val="thaiDistribute"/>
        <w:rPr>
          <w:rFonts w:asciiTheme="majorBidi" w:hAnsiTheme="majorBidi" w:cstheme="majorBidi"/>
          <w:sz w:val="30"/>
          <w:szCs w:val="30"/>
          <w:cs/>
        </w:rPr>
        <w:sectPr w:rsidR="006C72E9" w:rsidRPr="003067AA" w:rsidSect="00882EFC">
          <w:footerReference w:type="default" r:id="rId23"/>
          <w:pgSz w:w="16834" w:h="11909" w:orient="landscape" w:code="9"/>
          <w:pgMar w:top="691" w:right="454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6F623082" w14:textId="77777777" w:rsidR="006C72E9" w:rsidRPr="003067AA" w:rsidRDefault="006C72E9" w:rsidP="00CB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8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บริษัทร่วมที่มีสาระสำคัญ</w:t>
      </w:r>
    </w:p>
    <w:p w14:paraId="24EBEB48" w14:textId="77777777" w:rsidR="006C72E9" w:rsidRPr="003067AA" w:rsidRDefault="006C72E9" w:rsidP="00CB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85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09ADECF8" w14:textId="77777777" w:rsidR="006C72E9" w:rsidRPr="003067AA" w:rsidRDefault="006C72E9" w:rsidP="00CB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85" w:right="12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กลุ่มบริษัทพิจารณาว่ามีสาระสำคัญปรับปรุงด้วยรายการปรับปรุง ณ วันที่ซื้อ โดยแสดงการกระทบยอดระหว่างข้อมูลทางการเงินกับมูลค่าตามบัญชีของส่วนได้เสียในบริษัทร่วมดังกล่าวโดยสรุปดังนี้</w:t>
      </w:r>
    </w:p>
    <w:tbl>
      <w:tblPr>
        <w:tblW w:w="15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235"/>
        <w:gridCol w:w="236"/>
        <w:gridCol w:w="1338"/>
        <w:gridCol w:w="11"/>
        <w:gridCol w:w="259"/>
        <w:gridCol w:w="11"/>
        <w:gridCol w:w="1339"/>
        <w:gridCol w:w="11"/>
        <w:gridCol w:w="259"/>
        <w:gridCol w:w="11"/>
        <w:gridCol w:w="1159"/>
        <w:gridCol w:w="11"/>
        <w:gridCol w:w="259"/>
        <w:gridCol w:w="11"/>
        <w:gridCol w:w="1036"/>
        <w:gridCol w:w="8"/>
        <w:gridCol w:w="232"/>
        <w:gridCol w:w="8"/>
        <w:gridCol w:w="1369"/>
        <w:gridCol w:w="8"/>
        <w:gridCol w:w="284"/>
        <w:gridCol w:w="8"/>
        <w:gridCol w:w="1332"/>
        <w:gridCol w:w="11"/>
      </w:tblGrid>
      <w:tr w:rsidR="006C72E9" w:rsidRPr="006D0CC3" w14:paraId="2ED27259" w14:textId="77777777" w:rsidTr="00ED4607">
        <w:trPr>
          <w:trHeight w:hRule="exact" w:val="414"/>
        </w:trPr>
        <w:tc>
          <w:tcPr>
            <w:tcW w:w="6235" w:type="dxa"/>
            <w:shd w:val="clear" w:color="auto" w:fill="auto"/>
          </w:tcPr>
          <w:p w14:paraId="7068A854" w14:textId="77777777" w:rsidR="006C72E9" w:rsidRPr="003067AA" w:rsidRDefault="006C72E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0E8E3B" w14:textId="77777777" w:rsidR="006C72E9" w:rsidRPr="003067AA" w:rsidRDefault="006C72E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239" w:type="dxa"/>
            <w:gridSpan w:val="8"/>
          </w:tcPr>
          <w:p w14:paraId="1B73670B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736" w:type="dxa"/>
            <w:gridSpan w:val="14"/>
            <w:shd w:val="clear" w:color="auto" w:fill="auto"/>
            <w:vAlign w:val="center"/>
          </w:tcPr>
          <w:p w14:paraId="3544E358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(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หน่วย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eastAsia="en-GB"/>
              </w:rPr>
              <w:t xml:space="preserve">: 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8A0373" w:rsidRPr="006D0CC3" w14:paraId="0AB392F2" w14:textId="77777777" w:rsidTr="00ED4607">
        <w:trPr>
          <w:trHeight w:val="443"/>
        </w:trPr>
        <w:tc>
          <w:tcPr>
            <w:tcW w:w="6235" w:type="dxa"/>
            <w:shd w:val="clear" w:color="auto" w:fill="auto"/>
          </w:tcPr>
          <w:p w14:paraId="5A798FD4" w14:textId="77777777" w:rsidR="00C328A9" w:rsidRPr="003067AA" w:rsidRDefault="00C328A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048FAD82" w14:textId="77777777" w:rsidR="00C328A9" w:rsidRPr="003067AA" w:rsidRDefault="00C328A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69" w:type="dxa"/>
            <w:gridSpan w:val="6"/>
            <w:shd w:val="clear" w:color="auto" w:fill="auto"/>
          </w:tcPr>
          <w:p w14:paraId="17000083" w14:textId="77777777" w:rsidR="00C328A9" w:rsidRPr="003067AA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บริษัท ซีพี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ออลล์ จำกัด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มหาชน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 xml:space="preserve">)  </w:t>
            </w:r>
          </w:p>
          <w:p w14:paraId="7620627A" w14:textId="77777777" w:rsidR="00C328A9" w:rsidRPr="003067AA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และบริษัทย่อย</w:t>
            </w:r>
          </w:p>
        </w:tc>
        <w:tc>
          <w:tcPr>
            <w:tcW w:w="270" w:type="dxa"/>
            <w:gridSpan w:val="2"/>
          </w:tcPr>
          <w:p w14:paraId="536EC7B3" w14:textId="77777777" w:rsidR="00C328A9" w:rsidRPr="003067AA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476" w:type="dxa"/>
            <w:gridSpan w:val="5"/>
            <w:tcBorders>
              <w:bottom w:val="single" w:sz="4" w:space="0" w:color="auto"/>
            </w:tcBorders>
          </w:tcPr>
          <w:p w14:paraId="5BEFEEB9" w14:textId="402439A6" w:rsidR="00C328A9" w:rsidRPr="003067AA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>Chia Tai Investment Co., Ltd.</w:t>
            </w:r>
          </w:p>
        </w:tc>
        <w:tc>
          <w:tcPr>
            <w:tcW w:w="248" w:type="dxa"/>
            <w:gridSpan w:val="3"/>
            <w:shd w:val="clear" w:color="auto" w:fill="auto"/>
          </w:tcPr>
          <w:p w14:paraId="1EA6211A" w14:textId="77777777" w:rsidR="00C328A9" w:rsidRPr="003067AA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0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E1159EC" w14:textId="50EF2E31" w:rsidR="00C328A9" w:rsidRPr="003067AA" w:rsidRDefault="00C328A9" w:rsidP="00C328A9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บริษัท สยามแม็คโคร จํากัด (มหาชน)</w:t>
            </w: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br/>
            </w: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และบริษัทย่อย</w:t>
            </w:r>
          </w:p>
        </w:tc>
      </w:tr>
      <w:tr w:rsidR="00AF45B7" w:rsidRPr="006D0CC3" w14:paraId="43AC3772" w14:textId="77777777" w:rsidTr="00ED4607">
        <w:trPr>
          <w:trHeight w:val="411"/>
        </w:trPr>
        <w:tc>
          <w:tcPr>
            <w:tcW w:w="6235" w:type="dxa"/>
            <w:shd w:val="clear" w:color="auto" w:fill="auto"/>
          </w:tcPr>
          <w:p w14:paraId="26190A15" w14:textId="77777777" w:rsidR="006225C0" w:rsidRPr="003067AA" w:rsidRDefault="006225C0" w:rsidP="006225C0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9A49C00" w14:textId="77777777" w:rsidR="006225C0" w:rsidRPr="003067AA" w:rsidRDefault="006225C0" w:rsidP="006225C0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173B5" w14:textId="60C3FC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C0BA12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F4425" w14:textId="1CB61F82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  <w:gridSpan w:val="2"/>
          </w:tcPr>
          <w:p w14:paraId="23D5FFCF" w14:textId="77777777" w:rsidR="006225C0" w:rsidRPr="003067AA" w:rsidDel="009722D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35CCC" w14:textId="6F963545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270" w:type="dxa"/>
            <w:gridSpan w:val="2"/>
          </w:tcPr>
          <w:p w14:paraId="58CBEB94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97511" w14:textId="756CEDBE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5ACE105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16079" w14:textId="257BCBDC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2B1ECBC3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BCE75" w14:textId="0CD87DB1" w:rsidR="006225C0" w:rsidRPr="003067AA" w:rsidDel="009722D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2564</w:t>
            </w:r>
          </w:p>
        </w:tc>
      </w:tr>
      <w:tr w:rsidR="00AF45B7" w:rsidRPr="006D0CC3" w14:paraId="3EDA13FE" w14:textId="77777777" w:rsidTr="00490EC0">
        <w:trPr>
          <w:trHeight w:val="288"/>
        </w:trPr>
        <w:tc>
          <w:tcPr>
            <w:tcW w:w="6235" w:type="dxa"/>
            <w:shd w:val="clear" w:color="auto" w:fill="auto"/>
          </w:tcPr>
          <w:p w14:paraId="40D7DB31" w14:textId="77777777" w:rsidR="006225C0" w:rsidRPr="003067AA" w:rsidRDefault="006225C0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ข้อมูลทางการเงินของบริษัทร่วม</w:t>
            </w:r>
          </w:p>
        </w:tc>
        <w:tc>
          <w:tcPr>
            <w:tcW w:w="236" w:type="dxa"/>
            <w:shd w:val="clear" w:color="auto" w:fill="auto"/>
          </w:tcPr>
          <w:p w14:paraId="3400CB48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1D8352E3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0F9E1D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C319B99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562B06FC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BB7D98C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6721AE31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22481F1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</w:tcPr>
          <w:p w14:paraId="1D99C2DC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2ED53043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</w:tcPr>
          <w:p w14:paraId="43A958F9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52C7321B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F45B7" w:rsidRPr="006D0CC3" w14:paraId="0F9FBD64" w14:textId="77777777" w:rsidTr="00490EC0">
        <w:trPr>
          <w:trHeight w:val="288"/>
        </w:trPr>
        <w:tc>
          <w:tcPr>
            <w:tcW w:w="6235" w:type="dxa"/>
            <w:shd w:val="clear" w:color="auto" w:fill="auto"/>
          </w:tcPr>
          <w:p w14:paraId="4F3DDD7A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236" w:type="dxa"/>
            <w:shd w:val="clear" w:color="auto" w:fill="auto"/>
          </w:tcPr>
          <w:p w14:paraId="136661DF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5659A" w14:textId="6C28233F" w:rsidR="00E6732F" w:rsidRPr="003067AA" w:rsidRDefault="00AF2674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853,427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D7AAA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98242" w14:textId="020C20AF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594,085</w:t>
            </w:r>
          </w:p>
        </w:tc>
        <w:tc>
          <w:tcPr>
            <w:tcW w:w="270" w:type="dxa"/>
            <w:gridSpan w:val="2"/>
          </w:tcPr>
          <w:p w14:paraId="47C6F86A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4DD90" w14:textId="40DEA390" w:rsidR="00E6732F" w:rsidRPr="003067AA" w:rsidDel="009722DA" w:rsidRDefault="00AB46E1" w:rsidP="00BA3C1E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259,319</w:t>
            </w:r>
          </w:p>
        </w:tc>
        <w:tc>
          <w:tcPr>
            <w:tcW w:w="270" w:type="dxa"/>
            <w:gridSpan w:val="2"/>
          </w:tcPr>
          <w:p w14:paraId="0224BC1A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0DC4E" w14:textId="387ED6B1" w:rsidR="00E6732F" w:rsidRPr="003067AA" w:rsidRDefault="00E6732F" w:rsidP="00BA3C1E">
            <w:pPr>
              <w:pStyle w:val="acctfourfigures"/>
              <w:tabs>
                <w:tab w:val="clear" w:pos="765"/>
                <w:tab w:val="decimal" w:pos="150"/>
              </w:tabs>
              <w:spacing w:line="400" w:lineRule="exact"/>
              <w:ind w:right="-50" w:firstLine="2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224,058</w:t>
            </w:r>
          </w:p>
        </w:tc>
        <w:tc>
          <w:tcPr>
            <w:tcW w:w="240" w:type="dxa"/>
            <w:gridSpan w:val="2"/>
          </w:tcPr>
          <w:p w14:paraId="77207247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</w:tcPr>
          <w:p w14:paraId="32CD0BC0" w14:textId="256E18FA" w:rsidR="00E6732F" w:rsidRPr="003067AA" w:rsidDel="009722DA" w:rsidRDefault="00AB46E1" w:rsidP="00A33B0A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469,963</w:t>
            </w:r>
          </w:p>
        </w:tc>
        <w:tc>
          <w:tcPr>
            <w:tcW w:w="292" w:type="dxa"/>
            <w:gridSpan w:val="2"/>
          </w:tcPr>
          <w:p w14:paraId="7F488542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</w:tcPr>
          <w:p w14:paraId="1C2D443E" w14:textId="70B4264A" w:rsidR="00E6732F" w:rsidRPr="003067AA" w:rsidDel="009722DA" w:rsidRDefault="00E6732F" w:rsidP="001838C6">
            <w:pPr>
              <w:pStyle w:val="acctfourfigures"/>
              <w:tabs>
                <w:tab w:val="clear" w:pos="765"/>
                <w:tab w:val="decimal" w:pos="1071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74,049</w:t>
            </w:r>
          </w:p>
        </w:tc>
      </w:tr>
      <w:tr w:rsidR="00AF45B7" w:rsidRPr="006D0CC3" w14:paraId="7E5EF58A" w14:textId="77777777" w:rsidTr="00490EC0">
        <w:trPr>
          <w:trHeight w:hRule="exact" w:val="72"/>
        </w:trPr>
        <w:tc>
          <w:tcPr>
            <w:tcW w:w="6235" w:type="dxa"/>
            <w:shd w:val="clear" w:color="auto" w:fill="auto"/>
          </w:tcPr>
          <w:p w14:paraId="7E316803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8702E41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AB5480" w14:textId="04237BD6" w:rsidR="00E6732F" w:rsidRPr="003067AA" w:rsidRDefault="00023377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16,221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D560A8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E9E2AE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4A9D1EE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E74B18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21388199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D08369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902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</w:tcPr>
          <w:p w14:paraId="4D4E18E7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</w:tcPr>
          <w:p w14:paraId="481E33E1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</w:tcPr>
          <w:p w14:paraId="49B91009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p w14:paraId="5BA9062E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AF45B7" w:rsidRPr="006D0CC3" w14:paraId="5FC7B10A" w14:textId="77777777" w:rsidTr="00490EC0">
        <w:trPr>
          <w:trHeight w:val="389"/>
        </w:trPr>
        <w:tc>
          <w:tcPr>
            <w:tcW w:w="6235" w:type="dxa"/>
            <w:shd w:val="clear" w:color="auto" w:fill="auto"/>
          </w:tcPr>
          <w:p w14:paraId="1BFE9F61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กำไร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(ขาดทุน) 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auto"/>
          </w:tcPr>
          <w:p w14:paraId="1235039D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16D85A6E" w14:textId="697F8CD1" w:rsidR="00E6732F" w:rsidRPr="003067AA" w:rsidRDefault="00023377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16,221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11F0E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C527CB9" w14:textId="2E973C9F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11,987</w:t>
            </w:r>
          </w:p>
        </w:tc>
        <w:tc>
          <w:tcPr>
            <w:tcW w:w="270" w:type="dxa"/>
            <w:gridSpan w:val="2"/>
          </w:tcPr>
          <w:p w14:paraId="2387734A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5EAC8F" w14:textId="59EB7A9F" w:rsidR="00E6732F" w:rsidRPr="003067AA" w:rsidDel="009722DA" w:rsidRDefault="00AB46E1" w:rsidP="00BA3C1E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80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4,490</w:t>
            </w:r>
          </w:p>
        </w:tc>
        <w:tc>
          <w:tcPr>
            <w:tcW w:w="270" w:type="dxa"/>
            <w:gridSpan w:val="2"/>
          </w:tcPr>
          <w:p w14:paraId="310EB926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CE1C06C" w14:textId="76F841FE" w:rsidR="00E6732F" w:rsidRPr="003067AA" w:rsidRDefault="00E6732F" w:rsidP="00BA3C1E">
            <w:pPr>
              <w:pStyle w:val="acctfourfigures"/>
              <w:tabs>
                <w:tab w:val="clear" w:pos="765"/>
                <w:tab w:val="decimal" w:pos="809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(4,669)</w:t>
            </w:r>
          </w:p>
        </w:tc>
        <w:tc>
          <w:tcPr>
            <w:tcW w:w="240" w:type="dxa"/>
            <w:gridSpan w:val="2"/>
          </w:tcPr>
          <w:p w14:paraId="1B9FAC01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579661C0" w14:textId="0AD1D8A8" w:rsidR="00E6732F" w:rsidRPr="003067AA" w:rsidDel="009722DA" w:rsidRDefault="00AB46E1" w:rsidP="008A1728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7,682</w:t>
            </w:r>
          </w:p>
        </w:tc>
        <w:tc>
          <w:tcPr>
            <w:tcW w:w="292" w:type="dxa"/>
            <w:gridSpan w:val="2"/>
          </w:tcPr>
          <w:p w14:paraId="3F30F637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5462724C" w14:textId="4A2DE41C" w:rsidR="00E6732F" w:rsidRPr="003067AA" w:rsidDel="009722D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60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1,488</w:t>
            </w:r>
          </w:p>
        </w:tc>
      </w:tr>
      <w:tr w:rsidR="00AF45B7" w:rsidRPr="006D0CC3" w14:paraId="4336F58E" w14:textId="77777777" w:rsidTr="00490EC0">
        <w:trPr>
          <w:trHeight w:val="389"/>
        </w:trPr>
        <w:tc>
          <w:tcPr>
            <w:tcW w:w="6235" w:type="dxa"/>
            <w:shd w:val="clear" w:color="auto" w:fill="auto"/>
          </w:tcPr>
          <w:p w14:paraId="0ADFA7E6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4138DF2C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672CD" w14:textId="5B3AFF42" w:rsidR="00E6732F" w:rsidRPr="003067AA" w:rsidRDefault="00023377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(329)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FEF7D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75E27E" w14:textId="68DB7E5E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1,834</w:t>
            </w:r>
          </w:p>
        </w:tc>
        <w:tc>
          <w:tcPr>
            <w:tcW w:w="270" w:type="dxa"/>
            <w:gridSpan w:val="2"/>
          </w:tcPr>
          <w:p w14:paraId="6B7EE63F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3DCFE" w14:textId="452F2517" w:rsidR="00E6732F" w:rsidRPr="003067AA" w:rsidRDefault="00AB46E1" w:rsidP="00A0157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</w:t>
            </w:r>
            <w:r w:rsidR="00877778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9,069)</w:t>
            </w:r>
          </w:p>
        </w:tc>
        <w:tc>
          <w:tcPr>
            <w:tcW w:w="270" w:type="dxa"/>
            <w:gridSpan w:val="2"/>
          </w:tcPr>
          <w:p w14:paraId="725201DE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E9CC1" w14:textId="408C77B9" w:rsidR="00E6732F" w:rsidRPr="003067AA" w:rsidRDefault="00E6732F" w:rsidP="00BA3C1E">
            <w:pPr>
              <w:pStyle w:val="acctfourfigures"/>
              <w:spacing w:line="400" w:lineRule="exact"/>
              <w:jc w:val="both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26,924</w:t>
            </w:r>
          </w:p>
        </w:tc>
        <w:tc>
          <w:tcPr>
            <w:tcW w:w="240" w:type="dxa"/>
            <w:gridSpan w:val="2"/>
          </w:tcPr>
          <w:p w14:paraId="647082BC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</w:tcPr>
          <w:p w14:paraId="4B545258" w14:textId="6D98BFA1" w:rsidR="00E6732F" w:rsidRPr="003067AA" w:rsidRDefault="00AB46E1" w:rsidP="00EB02BA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(56)</w:t>
            </w:r>
          </w:p>
        </w:tc>
        <w:tc>
          <w:tcPr>
            <w:tcW w:w="292" w:type="dxa"/>
            <w:gridSpan w:val="2"/>
          </w:tcPr>
          <w:p w14:paraId="7CE7D0F5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</w:tcPr>
          <w:p w14:paraId="644842C9" w14:textId="5D94F07E" w:rsidR="00E6732F" w:rsidRPr="003067A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-30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(140)</w:t>
            </w:r>
          </w:p>
        </w:tc>
      </w:tr>
      <w:tr w:rsidR="00AF45B7" w:rsidRPr="006D0CC3" w14:paraId="1C875E40" w14:textId="77777777" w:rsidTr="00490EC0">
        <w:trPr>
          <w:trHeight w:val="389"/>
        </w:trPr>
        <w:tc>
          <w:tcPr>
            <w:tcW w:w="6235" w:type="dxa"/>
            <w:shd w:val="clear" w:color="auto" w:fill="auto"/>
          </w:tcPr>
          <w:p w14:paraId="2E772EF0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</w:t>
            </w: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ขาดทุน</w:t>
            </w: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) </w:t>
            </w: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236" w:type="dxa"/>
            <w:shd w:val="clear" w:color="auto" w:fill="auto"/>
          </w:tcPr>
          <w:p w14:paraId="2D508BAC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2133" w14:textId="54628A5D" w:rsidR="00E6732F" w:rsidRPr="003067AA" w:rsidRDefault="00AB46E1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15,892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056197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DC350" w14:textId="566CB599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13,821</w:t>
            </w:r>
          </w:p>
        </w:tc>
        <w:tc>
          <w:tcPr>
            <w:tcW w:w="270" w:type="dxa"/>
            <w:gridSpan w:val="2"/>
          </w:tcPr>
          <w:p w14:paraId="2CBA8571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E0E6E" w14:textId="4FD443FB" w:rsidR="00E6732F" w:rsidRPr="003067AA" w:rsidDel="009722DA" w:rsidRDefault="00877778" w:rsidP="00A0157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(4,579)</w:t>
            </w:r>
          </w:p>
        </w:tc>
        <w:tc>
          <w:tcPr>
            <w:tcW w:w="270" w:type="dxa"/>
            <w:gridSpan w:val="2"/>
          </w:tcPr>
          <w:p w14:paraId="6C9C4549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AEB9E" w14:textId="29F91193" w:rsidR="00E6732F" w:rsidRPr="003067AA" w:rsidRDefault="00E6732F" w:rsidP="00E6732F">
            <w:pPr>
              <w:pStyle w:val="acctfourfigures"/>
              <w:tabs>
                <w:tab w:val="clear" w:pos="765"/>
                <w:tab w:val="decimal" w:pos="965"/>
              </w:tabs>
              <w:spacing w:line="400" w:lineRule="exact"/>
              <w:ind w:right="66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22,255</w:t>
            </w:r>
          </w:p>
        </w:tc>
        <w:tc>
          <w:tcPr>
            <w:tcW w:w="240" w:type="dxa"/>
            <w:gridSpan w:val="2"/>
          </w:tcPr>
          <w:p w14:paraId="1DCDEE08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17663" w14:textId="0B5FD0D0" w:rsidR="00E6732F" w:rsidRPr="003067AA" w:rsidDel="009722DA" w:rsidRDefault="00877778" w:rsidP="00BA3C1E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7,626</w:t>
            </w:r>
          </w:p>
        </w:tc>
        <w:tc>
          <w:tcPr>
            <w:tcW w:w="292" w:type="dxa"/>
            <w:gridSpan w:val="2"/>
          </w:tcPr>
          <w:p w14:paraId="04976067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9F7E2" w14:textId="35DB0850" w:rsidR="00E6732F" w:rsidRPr="003067AA" w:rsidDel="009722D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60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1,348</w:t>
            </w:r>
          </w:p>
        </w:tc>
      </w:tr>
      <w:tr w:rsidR="00AF45B7" w:rsidRPr="006D0CC3" w14:paraId="6820F239" w14:textId="77777777" w:rsidTr="00490EC0">
        <w:trPr>
          <w:trHeight w:hRule="exact" w:val="72"/>
        </w:trPr>
        <w:tc>
          <w:tcPr>
            <w:tcW w:w="6235" w:type="dxa"/>
            <w:shd w:val="clear" w:color="auto" w:fill="auto"/>
          </w:tcPr>
          <w:p w14:paraId="103772FA" w14:textId="77777777" w:rsidR="00E6732F" w:rsidRPr="003067AA" w:rsidRDefault="00E6732F" w:rsidP="00CB4EE5">
            <w:pPr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A429D5D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289BC9A2" w14:textId="071D2181" w:rsidR="00E6732F" w:rsidRPr="003067AA" w:rsidRDefault="00AB46E1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22,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93255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70B699E" w14:textId="6FB55C7D" w:rsidR="00E6732F" w:rsidRPr="003067AA" w:rsidRDefault="00E6732F" w:rsidP="00E6732F">
            <w:pPr>
              <w:pStyle w:val="acctfourfigures"/>
              <w:tabs>
                <w:tab w:val="clear" w:pos="765"/>
                <w:tab w:val="decimal" w:pos="1689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933</w:t>
            </w:r>
          </w:p>
        </w:tc>
        <w:tc>
          <w:tcPr>
            <w:tcW w:w="270" w:type="dxa"/>
            <w:gridSpan w:val="2"/>
          </w:tcPr>
          <w:p w14:paraId="6BDFC077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E78EEB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2B62804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7CDED78A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</w:tcPr>
          <w:p w14:paraId="0BFFB422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</w:tcPr>
          <w:p w14:paraId="6BAE3E83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</w:tcPr>
          <w:p w14:paraId="16A11058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3BFCB10C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AF45B7" w:rsidRPr="006D0CC3" w14:paraId="3B0A8D07" w14:textId="77777777" w:rsidTr="00490EC0">
        <w:trPr>
          <w:trHeight w:val="411"/>
        </w:trPr>
        <w:tc>
          <w:tcPr>
            <w:tcW w:w="6235" w:type="dxa"/>
            <w:shd w:val="clear" w:color="auto" w:fill="auto"/>
          </w:tcPr>
          <w:p w14:paraId="52F95EE1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6" w:type="dxa"/>
            <w:shd w:val="clear" w:color="auto" w:fill="auto"/>
          </w:tcPr>
          <w:p w14:paraId="43B9C657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48FAC0F6" w14:textId="57790D2A" w:rsidR="00E6732F" w:rsidRPr="003067AA" w:rsidRDefault="00AB46E1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2,949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C97089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8EF2970" w14:textId="67E1593F" w:rsidR="00E6732F" w:rsidRPr="003067AA" w:rsidRDefault="00E6732F" w:rsidP="00E6732F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(933)</w:t>
            </w:r>
          </w:p>
        </w:tc>
        <w:tc>
          <w:tcPr>
            <w:tcW w:w="270" w:type="dxa"/>
            <w:gridSpan w:val="2"/>
          </w:tcPr>
          <w:p w14:paraId="5A157638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651598" w14:textId="5CC14FBD" w:rsidR="00E6732F" w:rsidRPr="003067AA" w:rsidDel="009722DA" w:rsidRDefault="00713643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2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744</w:t>
            </w:r>
          </w:p>
        </w:tc>
        <w:tc>
          <w:tcPr>
            <w:tcW w:w="270" w:type="dxa"/>
            <w:gridSpan w:val="2"/>
          </w:tcPr>
          <w:p w14:paraId="34FA1421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78E2FA65" w14:textId="28F595B0" w:rsidR="00E6732F" w:rsidRPr="003067AA" w:rsidRDefault="00E6732F" w:rsidP="00E6732F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700</w:t>
            </w:r>
          </w:p>
        </w:tc>
        <w:tc>
          <w:tcPr>
            <w:tcW w:w="240" w:type="dxa"/>
            <w:gridSpan w:val="2"/>
          </w:tcPr>
          <w:p w14:paraId="36ACEEAD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234D3199" w14:textId="4B1C7B5E" w:rsidR="00E6732F" w:rsidRPr="003067AA" w:rsidDel="009722DA" w:rsidRDefault="00B57065" w:rsidP="00EB02BA">
            <w:pPr>
              <w:pStyle w:val="acctfourfigures"/>
              <w:tabs>
                <w:tab w:val="clear" w:pos="765"/>
                <w:tab w:val="decimal" w:pos="1614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713643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15</w:t>
            </w:r>
            <w:r w:rsidR="007C7EBF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92" w:type="dxa"/>
            <w:gridSpan w:val="2"/>
          </w:tcPr>
          <w:p w14:paraId="637490BF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09E1EB3F" w14:textId="2EDAA62D" w:rsidR="00E6732F" w:rsidRPr="003067AA" w:rsidDel="009722D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60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</w:t>
            </w:r>
          </w:p>
        </w:tc>
      </w:tr>
      <w:tr w:rsidR="00AF45B7" w:rsidRPr="006D0CC3" w14:paraId="5B04699C" w14:textId="77777777" w:rsidTr="00490EC0">
        <w:trPr>
          <w:trHeight w:val="397"/>
        </w:trPr>
        <w:tc>
          <w:tcPr>
            <w:tcW w:w="6235" w:type="dxa"/>
            <w:shd w:val="clear" w:color="auto" w:fill="auto"/>
          </w:tcPr>
          <w:p w14:paraId="1ED127C7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36" w:type="dxa"/>
            <w:shd w:val="clear" w:color="auto" w:fill="auto"/>
          </w:tcPr>
          <w:p w14:paraId="58EFB5CA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7F1DDE92" w14:textId="48390D0E" w:rsidR="00E6732F" w:rsidRPr="003067AA" w:rsidRDefault="00713643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12,943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F07F3A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04D9509" w14:textId="1CA411E7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14,754</w:t>
            </w:r>
          </w:p>
        </w:tc>
        <w:tc>
          <w:tcPr>
            <w:tcW w:w="270" w:type="dxa"/>
            <w:gridSpan w:val="2"/>
          </w:tcPr>
          <w:p w14:paraId="5B5B4040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BCCA1D" w14:textId="0943563E" w:rsidR="00E6732F" w:rsidRPr="003067AA" w:rsidDel="009722DA" w:rsidRDefault="00713643" w:rsidP="00A01573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(5,323)</w:t>
            </w:r>
          </w:p>
        </w:tc>
        <w:tc>
          <w:tcPr>
            <w:tcW w:w="270" w:type="dxa"/>
            <w:gridSpan w:val="2"/>
          </w:tcPr>
          <w:p w14:paraId="23A2A5D6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1C0BA6A" w14:textId="6D0F7D55" w:rsidR="00E6732F" w:rsidRPr="003067AA" w:rsidRDefault="00E6732F" w:rsidP="00CA141F">
            <w:pPr>
              <w:pStyle w:val="acctfourfigures"/>
              <w:tabs>
                <w:tab w:val="clear" w:pos="765"/>
                <w:tab w:val="decimal" w:pos="69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21,555</w:t>
            </w:r>
          </w:p>
        </w:tc>
        <w:tc>
          <w:tcPr>
            <w:tcW w:w="240" w:type="dxa"/>
            <w:gridSpan w:val="2"/>
          </w:tcPr>
          <w:p w14:paraId="49BC4CC6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57DA20B8" w14:textId="02599CB5" w:rsidR="00E6732F" w:rsidRPr="003067AA" w:rsidDel="009722DA" w:rsidRDefault="00713643" w:rsidP="008A1728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7,641</w:t>
            </w:r>
          </w:p>
        </w:tc>
        <w:tc>
          <w:tcPr>
            <w:tcW w:w="292" w:type="dxa"/>
            <w:gridSpan w:val="2"/>
          </w:tcPr>
          <w:p w14:paraId="6626160C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5E28B714" w14:textId="1525E045" w:rsidR="00E6732F" w:rsidRPr="003067AA" w:rsidDel="009722D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60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1,347</w:t>
            </w:r>
          </w:p>
        </w:tc>
      </w:tr>
      <w:tr w:rsidR="00AF45B7" w:rsidRPr="006D0CC3" w14:paraId="5E83EAAA" w14:textId="77777777" w:rsidTr="00490EC0">
        <w:trPr>
          <w:trHeight w:hRule="exact" w:val="72"/>
        </w:trPr>
        <w:tc>
          <w:tcPr>
            <w:tcW w:w="6235" w:type="dxa"/>
            <w:shd w:val="clear" w:color="auto" w:fill="auto"/>
          </w:tcPr>
          <w:p w14:paraId="53545C5D" w14:textId="77777777" w:rsidR="00E6732F" w:rsidRPr="003067AA" w:rsidRDefault="00E6732F" w:rsidP="00CB4EE5">
            <w:pPr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6683BB1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47C6E252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E548A5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E20A825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689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45DF9B36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E52458E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53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25431162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8FEAA4E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9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</w:tcPr>
          <w:p w14:paraId="7CD833AC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0D433650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</w:tcPr>
          <w:p w14:paraId="66875308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70894E0B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AF45B7" w:rsidRPr="006D0CC3" w14:paraId="794C5635" w14:textId="77777777" w:rsidTr="00490EC0">
        <w:trPr>
          <w:trHeight w:val="411"/>
        </w:trPr>
        <w:tc>
          <w:tcPr>
            <w:tcW w:w="6235" w:type="dxa"/>
            <w:shd w:val="clear" w:color="auto" w:fill="auto"/>
          </w:tcPr>
          <w:p w14:paraId="05CE608A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6" w:type="dxa"/>
            <w:shd w:val="clear" w:color="auto" w:fill="auto"/>
          </w:tcPr>
          <w:p w14:paraId="595A4D5F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78571B09" w14:textId="31037632" w:rsidR="00E6732F" w:rsidRPr="003067AA" w:rsidRDefault="00C917A7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148,955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B52D31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19393A3" w14:textId="4D016240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165,773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9377BC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5651E85" w14:textId="1DA68280" w:rsidR="00E6732F" w:rsidRPr="003067AA" w:rsidDel="009722DA" w:rsidRDefault="006C2AED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3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102,083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50B4A4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6A2EAAFA" w14:textId="19907DE1" w:rsidR="00E6732F" w:rsidRPr="003067AA" w:rsidRDefault="00E6732F" w:rsidP="00FC197A">
            <w:pPr>
              <w:pStyle w:val="acctfourfigures"/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88,111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B6229E4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1FEDC6FA" w14:textId="1E82D8CB" w:rsidR="00E6732F" w:rsidRPr="003067AA" w:rsidDel="009722DA" w:rsidRDefault="00C917A7" w:rsidP="008A1728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87,355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7FF732AB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495FBFC2" w14:textId="69197B53" w:rsidR="00E6732F" w:rsidRPr="003067AA" w:rsidDel="009722D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60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110,000</w:t>
            </w:r>
          </w:p>
        </w:tc>
      </w:tr>
      <w:tr w:rsidR="00AF45B7" w:rsidRPr="006D0CC3" w14:paraId="66AE4B53" w14:textId="77777777" w:rsidTr="00490EC0">
        <w:trPr>
          <w:trHeight w:val="397"/>
        </w:trPr>
        <w:tc>
          <w:tcPr>
            <w:tcW w:w="6235" w:type="dxa"/>
            <w:shd w:val="clear" w:color="auto" w:fill="auto"/>
          </w:tcPr>
          <w:p w14:paraId="00941C34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6" w:type="dxa"/>
            <w:shd w:val="clear" w:color="auto" w:fill="auto"/>
          </w:tcPr>
          <w:p w14:paraId="4D0AAE9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2DD7A295" w14:textId="7E1A1467" w:rsidR="00E6732F" w:rsidRPr="003067AA" w:rsidRDefault="00C917A7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775,106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84EC05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5F5701" w14:textId="63897F34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766,680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999D5F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E3747CF" w14:textId="421EAEEF" w:rsidR="00E6732F" w:rsidRPr="003067AA" w:rsidDel="009722DA" w:rsidRDefault="006C2AED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3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284,812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CACB9C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63F1D971" w14:textId="6035F7A9" w:rsidR="00E6732F" w:rsidRPr="003067AA" w:rsidRDefault="00E6732F" w:rsidP="00CA141F">
            <w:pPr>
              <w:pStyle w:val="acctfourfigures"/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279,904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02F9F9D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E0B2286" w14:textId="022CB193" w:rsidR="00E6732F" w:rsidRPr="003067AA" w:rsidDel="009722DA" w:rsidRDefault="008C4185" w:rsidP="008A1728">
            <w:pPr>
              <w:pStyle w:val="acctfourfigures"/>
              <w:tabs>
                <w:tab w:val="clear" w:pos="765"/>
              </w:tabs>
              <w:spacing w:line="400" w:lineRule="exact"/>
              <w:ind w:right="-410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461,</w:t>
            </w:r>
            <w:r w:rsidR="001058C7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347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1C385C61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393CA5B8" w14:textId="119D0B34" w:rsidR="00E6732F" w:rsidRPr="003067AA" w:rsidDel="009722D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60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59,549</w:t>
            </w:r>
          </w:p>
        </w:tc>
      </w:tr>
      <w:tr w:rsidR="00AF45B7" w:rsidRPr="006D0CC3" w14:paraId="20E1E924" w14:textId="77777777" w:rsidTr="00490EC0">
        <w:trPr>
          <w:trHeight w:val="411"/>
        </w:trPr>
        <w:tc>
          <w:tcPr>
            <w:tcW w:w="6235" w:type="dxa"/>
            <w:shd w:val="clear" w:color="auto" w:fill="auto"/>
          </w:tcPr>
          <w:p w14:paraId="478C93EE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6" w:type="dxa"/>
            <w:shd w:val="clear" w:color="auto" w:fill="auto"/>
          </w:tcPr>
          <w:p w14:paraId="7713F71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53FA0657" w14:textId="5C9606DD" w:rsidR="00E6732F" w:rsidRPr="003067AA" w:rsidRDefault="00C917A7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</w:t>
            </w:r>
            <w:r w:rsidR="00327B2F"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207,443)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D2163E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BAC0BCF" w14:textId="6E0E3337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(214,888)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4DE263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0F2AFCE" w14:textId="52622EBF" w:rsidR="00E6732F" w:rsidRPr="003067AA" w:rsidRDefault="006C2AED" w:rsidP="000B58DC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-14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(119,400)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4F4263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10B28D8F" w14:textId="4F30A263" w:rsidR="00E6732F" w:rsidRPr="003067AA" w:rsidRDefault="00E6732F" w:rsidP="00CA141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(103,733)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CED6644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A7904D6" w14:textId="7D139151" w:rsidR="00E6732F" w:rsidRPr="003067AA" w:rsidRDefault="001058C7" w:rsidP="00C13257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-79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(90,763)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7FBB602D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</w:tcPr>
          <w:p w14:paraId="5265A7C4" w14:textId="50C37A85" w:rsidR="00E6732F" w:rsidRPr="003067AA" w:rsidRDefault="00E6732F" w:rsidP="00EB09F0">
            <w:pPr>
              <w:pStyle w:val="acctfourfigures"/>
              <w:tabs>
                <w:tab w:val="clear" w:pos="765"/>
                <w:tab w:val="left" w:pos="440"/>
                <w:tab w:val="decimal" w:pos="1215"/>
              </w:tabs>
              <w:spacing w:line="400" w:lineRule="exact"/>
              <w:ind w:right="-30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(118,211)</w:t>
            </w:r>
          </w:p>
        </w:tc>
      </w:tr>
      <w:tr w:rsidR="00AF45B7" w:rsidRPr="006D0CC3" w14:paraId="72183C3F" w14:textId="77777777" w:rsidTr="00490EC0">
        <w:trPr>
          <w:trHeight w:val="411"/>
        </w:trPr>
        <w:tc>
          <w:tcPr>
            <w:tcW w:w="6235" w:type="dxa"/>
            <w:shd w:val="clear" w:color="auto" w:fill="auto"/>
          </w:tcPr>
          <w:p w14:paraId="15B9C2E0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36" w:type="dxa"/>
            <w:shd w:val="clear" w:color="auto" w:fill="auto"/>
          </w:tcPr>
          <w:p w14:paraId="1275D914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5959A" w14:textId="4EDBA72C" w:rsidR="00E6732F" w:rsidRPr="003067AA" w:rsidRDefault="00327B2F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(426,317)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191DC5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7ECD4" w14:textId="063A8263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(424,758)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6547D2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13613" w14:textId="78F616DA" w:rsidR="00E6732F" w:rsidRPr="003067AA" w:rsidRDefault="006C2AED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4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(57,297)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048198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C8674" w14:textId="05BDB5D4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(46,776)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EEC8A2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3ED67" w14:textId="0B3A7C57" w:rsidR="00E6732F" w:rsidRPr="003067AA" w:rsidRDefault="001058C7" w:rsidP="00C13257">
            <w:pPr>
              <w:pStyle w:val="acctfourfigures"/>
              <w:tabs>
                <w:tab w:val="clear" w:pos="765"/>
                <w:tab w:val="decimal" w:pos="1120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(166,949)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760780AD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</w:tcPr>
          <w:p w14:paraId="18E05B38" w14:textId="764015BB" w:rsidR="00E6732F" w:rsidRPr="003067AA" w:rsidRDefault="00E6732F" w:rsidP="00E6732F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-18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(162,781)</w:t>
            </w:r>
          </w:p>
        </w:tc>
      </w:tr>
      <w:tr w:rsidR="00AF45B7" w:rsidRPr="006D0CC3" w14:paraId="69C271E6" w14:textId="77777777" w:rsidTr="00490EC0">
        <w:trPr>
          <w:trHeight w:val="411"/>
        </w:trPr>
        <w:tc>
          <w:tcPr>
            <w:tcW w:w="6235" w:type="dxa"/>
            <w:shd w:val="clear" w:color="auto" w:fill="auto"/>
          </w:tcPr>
          <w:p w14:paraId="26CC32FA" w14:textId="77777777" w:rsidR="00E6732F" w:rsidRPr="003067AA" w:rsidRDefault="00E6732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236" w:type="dxa"/>
            <w:shd w:val="clear" w:color="auto" w:fill="auto"/>
          </w:tcPr>
          <w:p w14:paraId="02CC5E7E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A7B1" w14:textId="7A4EEBF2" w:rsidR="00E6732F" w:rsidRPr="003067AA" w:rsidRDefault="00327B2F" w:rsidP="002423B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290,301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9B19AD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4F3AA" w14:textId="1CB24AFF" w:rsidR="00E6732F" w:rsidRPr="003067AA" w:rsidRDefault="00E6732F" w:rsidP="002B700E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3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292,807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749739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713" w14:textId="2DDFDDA5" w:rsidR="00E6732F" w:rsidRPr="003067AA" w:rsidDel="009722DA" w:rsidRDefault="00860A28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2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210,198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4B4700" w14:textId="77777777" w:rsidR="00E6732F" w:rsidRPr="003067A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F8F56" w14:textId="2DC59E4E" w:rsidR="00E6732F" w:rsidRPr="003067AA" w:rsidRDefault="00E6732F" w:rsidP="00126BBF">
            <w:pPr>
              <w:pStyle w:val="acctfourfigures"/>
              <w:tabs>
                <w:tab w:val="clear" w:pos="765"/>
                <w:tab w:val="decimal" w:pos="690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217,506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C5AA2E5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7FE10" w14:textId="03CDC4B8" w:rsidR="00E6732F" w:rsidRPr="003067AA" w:rsidDel="009722DA" w:rsidRDefault="001058C7" w:rsidP="00C13257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290,990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354A819B" w14:textId="77777777" w:rsidR="00E6732F" w:rsidRPr="003067AA" w:rsidDel="009722DA" w:rsidRDefault="00E6732F" w:rsidP="00E6732F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AF054" w14:textId="138EA9D6" w:rsidR="00E6732F" w:rsidRPr="003067AA" w:rsidDel="009722DA" w:rsidRDefault="00E6732F" w:rsidP="00EB09F0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60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288,557</w:t>
            </w:r>
          </w:p>
        </w:tc>
      </w:tr>
      <w:tr w:rsidR="00AF45B7" w:rsidRPr="006D0CC3" w14:paraId="6B0041C5" w14:textId="77777777" w:rsidTr="00490EC0">
        <w:trPr>
          <w:trHeight w:val="411"/>
        </w:trPr>
        <w:tc>
          <w:tcPr>
            <w:tcW w:w="6235" w:type="dxa"/>
            <w:shd w:val="clear" w:color="auto" w:fill="auto"/>
          </w:tcPr>
          <w:p w14:paraId="10D8E1C4" w14:textId="77777777" w:rsidR="002C4974" w:rsidRPr="003067AA" w:rsidRDefault="002C4974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B59C590" w14:textId="77777777" w:rsidR="002C4974" w:rsidRPr="003067AA" w:rsidRDefault="002C4974" w:rsidP="002C4974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FD0957" w14:textId="77777777" w:rsidR="002C4974" w:rsidRPr="003067A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5C3B54" w14:textId="77777777" w:rsidR="002C4974" w:rsidRPr="003067AA" w:rsidRDefault="002C4974" w:rsidP="002C4974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5CCE92" w14:textId="77777777" w:rsidR="002C4974" w:rsidRPr="003067AA" w:rsidRDefault="002C4974" w:rsidP="002C4974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6D94B2" w14:textId="77777777" w:rsidR="002C4974" w:rsidRPr="003067AA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EE72D0" w14:textId="77777777" w:rsidR="002C4974" w:rsidRPr="003067AA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2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B78308" w14:textId="77777777" w:rsidR="002C4974" w:rsidRPr="003067A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2AB235" w14:textId="77777777" w:rsidR="002C4974" w:rsidRPr="003067AA" w:rsidRDefault="002C4974" w:rsidP="002C4974">
            <w:pPr>
              <w:pStyle w:val="acctfourfigures"/>
              <w:tabs>
                <w:tab w:val="clear" w:pos="765"/>
                <w:tab w:val="decimal" w:pos="974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7036F19" w14:textId="77777777" w:rsidR="002C4974" w:rsidRPr="003067AA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C9F5BD" w14:textId="77777777" w:rsidR="002C4974" w:rsidRPr="003067AA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13E51D78" w14:textId="77777777" w:rsidR="002C4974" w:rsidRPr="003067AA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p w14:paraId="57A834D9" w14:textId="77777777" w:rsidR="002C4974" w:rsidRPr="003067AA" w:rsidRDefault="002C4974" w:rsidP="002C4974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ED4607" w:rsidRPr="006D0CC3" w14:paraId="2C34839A" w14:textId="77777777" w:rsidTr="00E16412">
        <w:trPr>
          <w:trHeight w:hRule="exact" w:val="414"/>
        </w:trPr>
        <w:tc>
          <w:tcPr>
            <w:tcW w:w="6235" w:type="dxa"/>
            <w:shd w:val="clear" w:color="auto" w:fill="auto"/>
          </w:tcPr>
          <w:p w14:paraId="01BCD730" w14:textId="5E41BA15" w:rsidR="00ED4607" w:rsidRPr="003067AA" w:rsidRDefault="00ED4607" w:rsidP="00D6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4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บริษัทร่วมที่มีสาระสำคัญ (</w:t>
            </w:r>
            <w:r w:rsidRPr="00306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ต่อ)</w:t>
            </w:r>
          </w:p>
          <w:p w14:paraId="751680B7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54D78D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239" w:type="dxa"/>
            <w:gridSpan w:val="8"/>
          </w:tcPr>
          <w:p w14:paraId="00DE2BCC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736" w:type="dxa"/>
            <w:gridSpan w:val="14"/>
            <w:shd w:val="clear" w:color="auto" w:fill="auto"/>
            <w:vAlign w:val="center"/>
          </w:tcPr>
          <w:p w14:paraId="6642D00E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</w:tr>
      <w:tr w:rsidR="00ED4607" w:rsidRPr="006D0CC3" w14:paraId="53607EA5" w14:textId="77777777" w:rsidTr="00E16412">
        <w:trPr>
          <w:trHeight w:hRule="exact" w:val="414"/>
        </w:trPr>
        <w:tc>
          <w:tcPr>
            <w:tcW w:w="6235" w:type="dxa"/>
            <w:shd w:val="clear" w:color="auto" w:fill="auto"/>
          </w:tcPr>
          <w:p w14:paraId="51C7C6D7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240137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239" w:type="dxa"/>
            <w:gridSpan w:val="8"/>
          </w:tcPr>
          <w:p w14:paraId="184F9664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736" w:type="dxa"/>
            <w:gridSpan w:val="14"/>
            <w:shd w:val="clear" w:color="auto" w:fill="auto"/>
            <w:vAlign w:val="center"/>
          </w:tcPr>
          <w:p w14:paraId="40493419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(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หน่วย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eastAsia="en-GB"/>
              </w:rPr>
              <w:t xml:space="preserve">: 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3067AA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ED4607" w:rsidRPr="006D0CC3" w14:paraId="024AD300" w14:textId="77777777" w:rsidTr="00E16412">
        <w:trPr>
          <w:trHeight w:val="443"/>
        </w:trPr>
        <w:tc>
          <w:tcPr>
            <w:tcW w:w="6235" w:type="dxa"/>
            <w:shd w:val="clear" w:color="auto" w:fill="auto"/>
          </w:tcPr>
          <w:p w14:paraId="37E7586F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13861A8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69" w:type="dxa"/>
            <w:gridSpan w:val="6"/>
            <w:shd w:val="clear" w:color="auto" w:fill="auto"/>
          </w:tcPr>
          <w:p w14:paraId="2B0740E0" w14:textId="77777777" w:rsidR="00ED4607" w:rsidRPr="003067AA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บริษัท ซีพี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ออลล์ จำกัด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มหาชน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 xml:space="preserve">)  </w:t>
            </w:r>
          </w:p>
          <w:p w14:paraId="505098DB" w14:textId="77777777" w:rsidR="00ED4607" w:rsidRPr="003067AA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และบริษัทย่อย</w:t>
            </w:r>
          </w:p>
        </w:tc>
        <w:tc>
          <w:tcPr>
            <w:tcW w:w="270" w:type="dxa"/>
            <w:gridSpan w:val="2"/>
          </w:tcPr>
          <w:p w14:paraId="3F04EE56" w14:textId="77777777" w:rsidR="00ED4607" w:rsidRPr="003067AA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476" w:type="dxa"/>
            <w:gridSpan w:val="5"/>
            <w:tcBorders>
              <w:bottom w:val="single" w:sz="4" w:space="0" w:color="auto"/>
            </w:tcBorders>
          </w:tcPr>
          <w:p w14:paraId="3B383ED8" w14:textId="77777777" w:rsidR="00ED4607" w:rsidRPr="003067AA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>Chia Tai Investment Co., Ltd.</w:t>
            </w:r>
          </w:p>
        </w:tc>
        <w:tc>
          <w:tcPr>
            <w:tcW w:w="248" w:type="dxa"/>
            <w:gridSpan w:val="3"/>
            <w:shd w:val="clear" w:color="auto" w:fill="auto"/>
          </w:tcPr>
          <w:p w14:paraId="77CFC9FE" w14:textId="77777777" w:rsidR="00ED4607" w:rsidRPr="003067AA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0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9851A31" w14:textId="77777777" w:rsidR="00ED4607" w:rsidRPr="003067AA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บริษัท สยามแม็คโคร จํากัด (มหาชน)</w:t>
            </w: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br/>
            </w: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และบริษัทย่อย</w:t>
            </w:r>
          </w:p>
        </w:tc>
      </w:tr>
      <w:tr w:rsidR="00ED4607" w:rsidRPr="006D0CC3" w14:paraId="5183FBED" w14:textId="77777777" w:rsidTr="00E16412">
        <w:trPr>
          <w:trHeight w:val="411"/>
        </w:trPr>
        <w:tc>
          <w:tcPr>
            <w:tcW w:w="6235" w:type="dxa"/>
            <w:shd w:val="clear" w:color="auto" w:fill="auto"/>
          </w:tcPr>
          <w:p w14:paraId="0B8D4A98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6736769" w14:textId="77777777" w:rsidR="00ED4607" w:rsidRPr="003067AA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30ED6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6D0149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70352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70" w:type="dxa"/>
            <w:gridSpan w:val="2"/>
          </w:tcPr>
          <w:p w14:paraId="5CA7244C" w14:textId="77777777" w:rsidR="00ED4607" w:rsidRPr="003067AA" w:rsidDel="009722D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86AB4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270" w:type="dxa"/>
            <w:gridSpan w:val="2"/>
          </w:tcPr>
          <w:p w14:paraId="10922EDF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CCC52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2D73F2E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F95EF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1347E3F1" w14:textId="77777777" w:rsidR="00ED4607" w:rsidRPr="003067A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06087" w14:textId="77777777" w:rsidR="00ED4607" w:rsidRPr="003067AA" w:rsidDel="009722D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2564</w:t>
            </w:r>
          </w:p>
        </w:tc>
      </w:tr>
      <w:tr w:rsidR="00AF45B7" w:rsidRPr="006D0CC3" w14:paraId="34AB9D26" w14:textId="77777777" w:rsidTr="00490EC0">
        <w:trPr>
          <w:trHeight w:val="317"/>
        </w:trPr>
        <w:tc>
          <w:tcPr>
            <w:tcW w:w="6235" w:type="dxa"/>
            <w:shd w:val="clear" w:color="auto" w:fill="auto"/>
          </w:tcPr>
          <w:p w14:paraId="639864E9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6" w:type="dxa"/>
            <w:shd w:val="clear" w:color="auto" w:fill="auto"/>
          </w:tcPr>
          <w:p w14:paraId="68642F1C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667037A9" w14:textId="00999C76" w:rsidR="00AF45B7" w:rsidRPr="003067AA" w:rsidRDefault="00754DC6" w:rsidP="00AF45B7">
            <w:pPr>
              <w:pStyle w:val="acctfourfigures"/>
              <w:tabs>
                <w:tab w:val="clear" w:pos="765"/>
                <w:tab w:val="decimal" w:pos="1074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>193,974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143D36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57D3341" w14:textId="3ED4DF10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204,03</w:t>
            </w:r>
            <w:r w:rsidR="00550826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70" w:type="dxa"/>
            <w:gridSpan w:val="2"/>
          </w:tcPr>
          <w:p w14:paraId="5F244184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CF25D5E" w14:textId="67903D33" w:rsidR="00AF45B7" w:rsidRPr="003067AA" w:rsidDel="009722DA" w:rsidRDefault="00490EC0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6,515</w:t>
            </w:r>
          </w:p>
        </w:tc>
        <w:tc>
          <w:tcPr>
            <w:tcW w:w="270" w:type="dxa"/>
            <w:gridSpan w:val="2"/>
          </w:tcPr>
          <w:p w14:paraId="48F48EA7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69117CA6" w14:textId="43E85961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6,816</w:t>
            </w:r>
          </w:p>
        </w:tc>
        <w:tc>
          <w:tcPr>
            <w:tcW w:w="240" w:type="dxa"/>
            <w:gridSpan w:val="2"/>
          </w:tcPr>
          <w:p w14:paraId="5EE7E04B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00947DFC" w14:textId="198A9313" w:rsidR="00AF45B7" w:rsidRPr="003067AA" w:rsidDel="009722DA" w:rsidRDefault="009671BE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583</w:t>
            </w:r>
          </w:p>
        </w:tc>
        <w:tc>
          <w:tcPr>
            <w:tcW w:w="292" w:type="dxa"/>
            <w:gridSpan w:val="2"/>
          </w:tcPr>
          <w:p w14:paraId="5BB1CCC4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F095917" w14:textId="6969D880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501</w:t>
            </w:r>
          </w:p>
        </w:tc>
      </w:tr>
      <w:tr w:rsidR="00AF45B7" w:rsidRPr="006D0CC3" w14:paraId="26ECDA8D" w14:textId="77777777" w:rsidTr="00490EC0">
        <w:trPr>
          <w:trHeight w:val="317"/>
        </w:trPr>
        <w:tc>
          <w:tcPr>
            <w:tcW w:w="6235" w:type="dxa"/>
            <w:shd w:val="clear" w:color="auto" w:fill="auto"/>
          </w:tcPr>
          <w:p w14:paraId="36B893D2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36" w:type="dxa"/>
            <w:shd w:val="clear" w:color="auto" w:fill="auto"/>
          </w:tcPr>
          <w:p w14:paraId="620BB109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759386A0" w14:textId="7D09933A" w:rsidR="00AF45B7" w:rsidRPr="003067AA" w:rsidRDefault="00754DC6" w:rsidP="00EB02BA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96,327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A09898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70ACB6C" w14:textId="0B519134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88,773</w:t>
            </w:r>
          </w:p>
        </w:tc>
        <w:tc>
          <w:tcPr>
            <w:tcW w:w="270" w:type="dxa"/>
            <w:gridSpan w:val="2"/>
          </w:tcPr>
          <w:p w14:paraId="642ABDA8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BAC48D" w14:textId="05EAC1C3" w:rsidR="00AF45B7" w:rsidRPr="003067AA" w:rsidDel="009722DA" w:rsidRDefault="00EC5673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203,683</w:t>
            </w:r>
          </w:p>
        </w:tc>
        <w:tc>
          <w:tcPr>
            <w:tcW w:w="270" w:type="dxa"/>
            <w:gridSpan w:val="2"/>
          </w:tcPr>
          <w:p w14:paraId="56132BFD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88B6FCA" w14:textId="44DDBFB3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210,690</w:t>
            </w:r>
          </w:p>
        </w:tc>
        <w:tc>
          <w:tcPr>
            <w:tcW w:w="240" w:type="dxa"/>
            <w:gridSpan w:val="2"/>
          </w:tcPr>
          <w:p w14:paraId="584C5AEB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0448CE9A" w14:textId="105F9B03" w:rsidR="00AF45B7" w:rsidRPr="003067AA" w:rsidDel="009722DA" w:rsidRDefault="00402D8D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290,407</w:t>
            </w:r>
          </w:p>
        </w:tc>
        <w:tc>
          <w:tcPr>
            <w:tcW w:w="292" w:type="dxa"/>
            <w:gridSpan w:val="2"/>
          </w:tcPr>
          <w:p w14:paraId="782AACA1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182D8FA8" w14:textId="4C5083CC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288,056</w:t>
            </w:r>
          </w:p>
        </w:tc>
      </w:tr>
      <w:tr w:rsidR="00AF45B7" w:rsidRPr="006D0CC3" w14:paraId="0D065329" w14:textId="77777777" w:rsidTr="00490EC0">
        <w:trPr>
          <w:gridAfter w:val="1"/>
          <w:wAfter w:w="11" w:type="dxa"/>
          <w:trHeight w:val="288"/>
        </w:trPr>
        <w:tc>
          <w:tcPr>
            <w:tcW w:w="7809" w:type="dxa"/>
            <w:gridSpan w:val="3"/>
            <w:shd w:val="clear" w:color="auto" w:fill="auto"/>
          </w:tcPr>
          <w:p w14:paraId="678927BD" w14:textId="77777777" w:rsidR="00AF45B7" w:rsidRPr="003067AA" w:rsidRDefault="00AF45B7" w:rsidP="00CB4EE5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 w:firstLine="457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การกระทบยอดมูลค่าตามบัญชีของส่วนได้เสียในบริษัทร่วม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C679AB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0366033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01155E85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D7CD90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10F5DE77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43642F58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</w:tcPr>
          <w:p w14:paraId="75791653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415A5E18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</w:tcPr>
          <w:p w14:paraId="42D8A6F2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0C895ECB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AF45B7" w:rsidRPr="006D0CC3" w14:paraId="7D0AA275" w14:textId="77777777" w:rsidTr="00490EC0">
        <w:trPr>
          <w:trHeight w:val="360"/>
        </w:trPr>
        <w:tc>
          <w:tcPr>
            <w:tcW w:w="6235" w:type="dxa"/>
            <w:shd w:val="clear" w:color="auto" w:fill="auto"/>
          </w:tcPr>
          <w:p w14:paraId="46B11553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ส่วนได้เสียของกลุ่มบริษัทในสินทรัพย์สุทธิของ</w:t>
            </w:r>
          </w:p>
        </w:tc>
        <w:tc>
          <w:tcPr>
            <w:tcW w:w="236" w:type="dxa"/>
            <w:shd w:val="clear" w:color="auto" w:fill="auto"/>
          </w:tcPr>
          <w:p w14:paraId="128BEB4B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1CCE636E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4C93BDE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0A8360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595EB78A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1B415C8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14B45BAC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662D89EF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</w:tcPr>
          <w:p w14:paraId="7C11755B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44D0149A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</w:tcPr>
          <w:p w14:paraId="7DB32B30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D8CC912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AF45B7" w:rsidRPr="006D0CC3" w14:paraId="1B42C096" w14:textId="77777777" w:rsidTr="00490EC0">
        <w:trPr>
          <w:trHeight w:val="360"/>
        </w:trPr>
        <w:tc>
          <w:tcPr>
            <w:tcW w:w="6235" w:type="dxa"/>
            <w:shd w:val="clear" w:color="auto" w:fill="auto"/>
          </w:tcPr>
          <w:p w14:paraId="1C076A6D" w14:textId="0F3A5750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 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บริษัทร่วม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2E43CE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มกราคม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 xml:space="preserve">/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/>
              </w:rPr>
              <w:t>วันที่ซื้อ</w:t>
            </w:r>
          </w:p>
        </w:tc>
        <w:tc>
          <w:tcPr>
            <w:tcW w:w="236" w:type="dxa"/>
            <w:shd w:val="clear" w:color="auto" w:fill="auto"/>
          </w:tcPr>
          <w:p w14:paraId="638A9E41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57E60877" w14:textId="43AAC305" w:rsidR="00AF45B7" w:rsidRPr="003067AA" w:rsidRDefault="00754DC6" w:rsidP="00AF45B7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30,174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DFA9CE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581FEE1" w14:textId="4ED41E31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27,400</w:t>
            </w:r>
          </w:p>
        </w:tc>
        <w:tc>
          <w:tcPr>
            <w:tcW w:w="270" w:type="dxa"/>
            <w:gridSpan w:val="2"/>
          </w:tcPr>
          <w:p w14:paraId="771BDCAB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2ED91A6" w14:textId="1664C9CE" w:rsidR="00AF45B7" w:rsidRPr="003067AA" w:rsidDel="009722DA" w:rsidRDefault="00EC5673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38,52</w:t>
            </w:r>
            <w:r w:rsidR="00784CA0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270" w:type="dxa"/>
            <w:gridSpan w:val="2"/>
          </w:tcPr>
          <w:p w14:paraId="6EF934CA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696B1F05" w14:textId="56F9B072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35,759</w:t>
            </w:r>
          </w:p>
        </w:tc>
        <w:tc>
          <w:tcPr>
            <w:tcW w:w="240" w:type="dxa"/>
            <w:gridSpan w:val="2"/>
          </w:tcPr>
          <w:p w14:paraId="4D91FA7A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7442F73B" w14:textId="61172CB3" w:rsidR="00AF45B7" w:rsidRPr="003067AA" w:rsidDel="009722DA" w:rsidRDefault="00402D8D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25,</w:t>
            </w:r>
            <w:r w:rsidR="00CA66CD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485</w:t>
            </w:r>
          </w:p>
        </w:tc>
        <w:tc>
          <w:tcPr>
            <w:tcW w:w="292" w:type="dxa"/>
            <w:gridSpan w:val="2"/>
          </w:tcPr>
          <w:p w14:paraId="48137544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2D867BA9" w14:textId="043A1C4A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25,900</w:t>
            </w:r>
          </w:p>
        </w:tc>
      </w:tr>
      <w:tr w:rsidR="00AF45B7" w:rsidRPr="006D0CC3" w14:paraId="6C54D41F" w14:textId="77777777" w:rsidTr="00490EC0">
        <w:trPr>
          <w:trHeight w:val="360"/>
        </w:trPr>
        <w:tc>
          <w:tcPr>
            <w:tcW w:w="6235" w:type="dxa"/>
            <w:shd w:val="clear" w:color="auto" w:fill="auto"/>
          </w:tcPr>
          <w:p w14:paraId="6AE30B30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กำไร</w:t>
            </w: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ขาดทุน</w:t>
            </w: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เบ็ดเสร็จรวมส่วนที่เป็นของกลุ่มบริษัท</w:t>
            </w:r>
          </w:p>
        </w:tc>
        <w:tc>
          <w:tcPr>
            <w:tcW w:w="236" w:type="dxa"/>
            <w:shd w:val="clear" w:color="auto" w:fill="auto"/>
          </w:tcPr>
          <w:p w14:paraId="23312255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2EFECDF4" w14:textId="15A0DFAE" w:rsidR="00AF45B7" w:rsidRPr="003067AA" w:rsidRDefault="00490EC0" w:rsidP="00AF45B7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4,404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2FD087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55F7813" w14:textId="506D2C05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5,012</w:t>
            </w:r>
          </w:p>
        </w:tc>
        <w:tc>
          <w:tcPr>
            <w:tcW w:w="270" w:type="dxa"/>
            <w:gridSpan w:val="2"/>
          </w:tcPr>
          <w:p w14:paraId="7A8E511C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0CA9017" w14:textId="1B5E4108" w:rsidR="00AF45B7" w:rsidRPr="003067AA" w:rsidDel="009722DA" w:rsidRDefault="00EC5673" w:rsidP="0056508E">
            <w:pPr>
              <w:pStyle w:val="acctfourfigures"/>
              <w:tabs>
                <w:tab w:val="clear" w:pos="765"/>
                <w:tab w:val="decimal" w:pos="960"/>
              </w:tabs>
              <w:spacing w:line="400" w:lineRule="exact"/>
              <w:ind w:right="-100"/>
              <w:jc w:val="both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(1,103)</w:t>
            </w:r>
          </w:p>
        </w:tc>
        <w:tc>
          <w:tcPr>
            <w:tcW w:w="270" w:type="dxa"/>
            <w:gridSpan w:val="2"/>
          </w:tcPr>
          <w:p w14:paraId="36069201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51C0D6D" w14:textId="57ADAF4F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3,941</w:t>
            </w:r>
          </w:p>
        </w:tc>
        <w:tc>
          <w:tcPr>
            <w:tcW w:w="240" w:type="dxa"/>
            <w:gridSpan w:val="2"/>
          </w:tcPr>
          <w:p w14:paraId="103BD901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6300BD00" w14:textId="6F90C215" w:rsidR="00AF45B7" w:rsidRPr="003067AA" w:rsidDel="009722DA" w:rsidRDefault="00CA66CD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638</w:t>
            </w:r>
          </w:p>
        </w:tc>
        <w:tc>
          <w:tcPr>
            <w:tcW w:w="292" w:type="dxa"/>
            <w:gridSpan w:val="2"/>
          </w:tcPr>
          <w:p w14:paraId="2E5F8756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21D7BC05" w14:textId="1879C86A" w:rsidR="00AF45B7" w:rsidRPr="003067AA" w:rsidDel="009722DA" w:rsidRDefault="00AF45B7" w:rsidP="001838C6">
            <w:pPr>
              <w:pStyle w:val="acctfourfigures"/>
              <w:tabs>
                <w:tab w:val="clear" w:pos="765"/>
                <w:tab w:val="decimal" w:pos="111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149</w:t>
            </w:r>
          </w:p>
        </w:tc>
      </w:tr>
      <w:tr w:rsidR="00AF45B7" w:rsidRPr="006D0CC3" w14:paraId="148B7D9A" w14:textId="77777777" w:rsidTr="00490EC0">
        <w:trPr>
          <w:trHeight w:val="360"/>
        </w:trPr>
        <w:tc>
          <w:tcPr>
            <w:tcW w:w="6235" w:type="dxa"/>
            <w:shd w:val="clear" w:color="auto" w:fill="auto"/>
          </w:tcPr>
          <w:p w14:paraId="0D5A8DF8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236" w:type="dxa"/>
            <w:shd w:val="clear" w:color="auto" w:fill="auto"/>
          </w:tcPr>
          <w:p w14:paraId="66051B5D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6CF7A86E" w14:textId="341D0EAB" w:rsidR="00AF45B7" w:rsidRPr="003067AA" w:rsidRDefault="00490EC0" w:rsidP="00B5010C">
            <w:pPr>
              <w:pStyle w:val="acctfourfigures"/>
              <w:tabs>
                <w:tab w:val="clear" w:pos="765"/>
              </w:tabs>
              <w:spacing w:line="400" w:lineRule="exact"/>
              <w:ind w:right="-460" w:firstLine="600"/>
              <w:jc w:val="both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(1,823)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058882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352C982" w14:textId="05A44F5B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25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(2,760)</w:t>
            </w:r>
          </w:p>
        </w:tc>
        <w:tc>
          <w:tcPr>
            <w:tcW w:w="270" w:type="dxa"/>
            <w:gridSpan w:val="2"/>
          </w:tcPr>
          <w:p w14:paraId="6A093174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DBB15F0" w14:textId="4A31EBB1" w:rsidR="00AF45B7" w:rsidRPr="003067AA" w:rsidDel="009722DA" w:rsidRDefault="000D58B8" w:rsidP="000D58B8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45A07C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432A781C" w14:textId="42C49489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(1,284)</w:t>
            </w:r>
          </w:p>
        </w:tc>
        <w:tc>
          <w:tcPr>
            <w:tcW w:w="240" w:type="dxa"/>
            <w:gridSpan w:val="2"/>
          </w:tcPr>
          <w:p w14:paraId="4F4E9373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147B9558" w14:textId="6207244B" w:rsidR="00AF45B7" w:rsidRPr="003067AA" w:rsidDel="009722DA" w:rsidRDefault="00CA66CD" w:rsidP="001838C6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-54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(468)</w:t>
            </w:r>
          </w:p>
        </w:tc>
        <w:tc>
          <w:tcPr>
            <w:tcW w:w="292" w:type="dxa"/>
            <w:gridSpan w:val="2"/>
          </w:tcPr>
          <w:p w14:paraId="641D2064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C708AD9" w14:textId="0BB9558F" w:rsidR="00AF45B7" w:rsidRPr="003067AA" w:rsidDel="009722DA" w:rsidRDefault="00AF45B7" w:rsidP="001838C6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AF45B7" w:rsidRPr="006D0CC3" w14:paraId="353D43F7" w14:textId="77777777" w:rsidTr="00490EC0">
        <w:trPr>
          <w:trHeight w:val="360"/>
        </w:trPr>
        <w:tc>
          <w:tcPr>
            <w:tcW w:w="6235" w:type="dxa"/>
            <w:shd w:val="clear" w:color="auto" w:fill="auto"/>
          </w:tcPr>
          <w:p w14:paraId="58C8DC9F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ส่วนต่างจากการเปลี่ยนแปลงสัดส่วนการลงทุน</w:t>
            </w:r>
          </w:p>
        </w:tc>
        <w:tc>
          <w:tcPr>
            <w:tcW w:w="236" w:type="dxa"/>
            <w:shd w:val="clear" w:color="auto" w:fill="auto"/>
          </w:tcPr>
          <w:p w14:paraId="2CC4981B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BFD35" w14:textId="561C69E0" w:rsidR="00AF45B7" w:rsidRPr="003067AA" w:rsidRDefault="00490EC0" w:rsidP="00AF45B7">
            <w:pPr>
              <w:pStyle w:val="acctfourfigures"/>
              <w:tabs>
                <w:tab w:val="clear" w:pos="765"/>
                <w:tab w:val="decimal" w:pos="1047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FD92FA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FC478D" w14:textId="300E41DC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97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522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51D80C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A0673" w14:textId="226481C2" w:rsidR="00AF45B7" w:rsidRPr="003067AA" w:rsidDel="009722DA" w:rsidRDefault="002C1CB8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986E5F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986E5F"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933BE0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362532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3DCA94" w14:textId="27AA15F9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108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C915A52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2CB5E" w14:textId="209B50F1" w:rsidR="00AF45B7" w:rsidRPr="003067AA" w:rsidDel="009722DA" w:rsidRDefault="00CA66CD" w:rsidP="00CA66CD">
            <w:pPr>
              <w:pStyle w:val="acctfourfigures"/>
              <w:tabs>
                <w:tab w:val="clear" w:pos="765"/>
                <w:tab w:val="decimal" w:pos="1029"/>
              </w:tabs>
              <w:spacing w:line="400" w:lineRule="exact"/>
              <w:ind w:right="-10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</w:t>
            </w:r>
            <w:r w:rsidR="004D7D38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108084E2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67A44" w14:textId="1367EA30" w:rsidR="00AF45B7" w:rsidRPr="003067AA" w:rsidDel="009722DA" w:rsidRDefault="00AF45B7" w:rsidP="001838C6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-35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(564)</w:t>
            </w:r>
          </w:p>
        </w:tc>
      </w:tr>
      <w:tr w:rsidR="00AF45B7" w:rsidRPr="006D0CC3" w14:paraId="1D279912" w14:textId="77777777" w:rsidTr="00490EC0">
        <w:trPr>
          <w:trHeight w:val="360"/>
        </w:trPr>
        <w:tc>
          <w:tcPr>
            <w:tcW w:w="6235" w:type="dxa"/>
            <w:shd w:val="clear" w:color="auto" w:fill="auto"/>
          </w:tcPr>
          <w:p w14:paraId="0A653C97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ส่วนได้เสียของกลุ่มบริษัทในสินทรัพย์สุทธิของ</w:t>
            </w:r>
          </w:p>
        </w:tc>
        <w:tc>
          <w:tcPr>
            <w:tcW w:w="236" w:type="dxa"/>
            <w:shd w:val="clear" w:color="auto" w:fill="auto"/>
          </w:tcPr>
          <w:p w14:paraId="68D228DF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6176DFCE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74D826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594FC61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A2CF28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F21B09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3D227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7FA2109C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76426FD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8386432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1668930E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4DE3F1A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AF45B7" w:rsidRPr="006D0CC3" w14:paraId="6E85D817" w14:textId="77777777" w:rsidTr="00490EC0">
        <w:trPr>
          <w:trHeight w:val="360"/>
        </w:trPr>
        <w:tc>
          <w:tcPr>
            <w:tcW w:w="6235" w:type="dxa"/>
            <w:shd w:val="clear" w:color="auto" w:fill="auto"/>
          </w:tcPr>
          <w:p w14:paraId="13280C1A" w14:textId="1F69BA24" w:rsidR="00AF45B7" w:rsidRPr="003067AA" w:rsidRDefault="006C29DF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</w:t>
            </w:r>
            <w:r w:rsidR="00AF45B7"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บริษัทร่วม ณ 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 xml:space="preserve">วันที่ </w:t>
            </w:r>
            <w:r w:rsidR="00740473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</w:t>
            </w:r>
            <w:r w:rsidR="00740473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0264FCA5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773CE615" w14:textId="0AD2F82A" w:rsidR="00AF45B7" w:rsidRPr="003067AA" w:rsidRDefault="00CA66CD" w:rsidP="00AF45B7">
            <w:pPr>
              <w:pStyle w:val="acctfourfigures"/>
              <w:tabs>
                <w:tab w:val="clear" w:pos="765"/>
                <w:tab w:val="decimal" w:pos="1047"/>
              </w:tabs>
              <w:spacing w:line="400" w:lineRule="exact"/>
              <w:ind w:right="80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32,835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53B0E9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3B6C02D" w14:textId="03D8907F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7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30,</w:t>
            </w:r>
            <w:r w:rsidRPr="003067AA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174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F7369F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F7350C" w14:textId="1C69D0B2" w:rsidR="00AF45B7" w:rsidRPr="003067AA" w:rsidRDefault="00F97038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54,354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BAEB8C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25EB19C6" w14:textId="4A912E38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38,524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7489872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70D2D3F" w14:textId="59E19E12" w:rsidR="00AF45B7" w:rsidRPr="003067AA" w:rsidRDefault="00857799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25,693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5F8DAFF0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9A37329" w14:textId="6E8F1CB4" w:rsidR="00AF45B7" w:rsidRPr="003067A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-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25,485</w:t>
            </w:r>
          </w:p>
        </w:tc>
      </w:tr>
      <w:tr w:rsidR="00AF45B7" w:rsidRPr="006D0CC3" w14:paraId="2C9138B3" w14:textId="77777777" w:rsidTr="00F97038">
        <w:trPr>
          <w:trHeight w:val="360"/>
        </w:trPr>
        <w:tc>
          <w:tcPr>
            <w:tcW w:w="6235" w:type="dxa"/>
            <w:shd w:val="clear" w:color="auto" w:fill="auto"/>
          </w:tcPr>
          <w:p w14:paraId="1FBFCF49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36" w:type="dxa"/>
            <w:shd w:val="clear" w:color="auto" w:fill="auto"/>
          </w:tcPr>
          <w:p w14:paraId="1C7FF0C6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734499D1" w14:textId="2E8D50B1" w:rsidR="00AF45B7" w:rsidRPr="003067AA" w:rsidRDefault="002C4266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80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81,017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CDE87A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B5C6C68" w14:textId="01DD8230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7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78,097</w:t>
            </w:r>
          </w:p>
        </w:tc>
        <w:tc>
          <w:tcPr>
            <w:tcW w:w="270" w:type="dxa"/>
            <w:gridSpan w:val="2"/>
          </w:tcPr>
          <w:p w14:paraId="03B7B4B1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99B94C9" w14:textId="1E31B133" w:rsidR="00AF45B7" w:rsidRPr="003067AA" w:rsidDel="009722DA" w:rsidRDefault="00F97038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17,775</w:t>
            </w:r>
          </w:p>
        </w:tc>
        <w:tc>
          <w:tcPr>
            <w:tcW w:w="270" w:type="dxa"/>
            <w:gridSpan w:val="2"/>
          </w:tcPr>
          <w:p w14:paraId="20A7BC7C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5DF6B63D" w14:textId="2699393F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34,725</w:t>
            </w:r>
          </w:p>
        </w:tc>
        <w:tc>
          <w:tcPr>
            <w:tcW w:w="240" w:type="dxa"/>
            <w:gridSpan w:val="2"/>
          </w:tcPr>
          <w:p w14:paraId="5CBA3027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</w:tcPr>
          <w:p w14:paraId="6DD63AE1" w14:textId="1E12DA19" w:rsidR="00AF45B7" w:rsidRPr="003067AA" w:rsidDel="009722DA" w:rsidRDefault="00857799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20,106</w:t>
            </w:r>
          </w:p>
        </w:tc>
        <w:tc>
          <w:tcPr>
            <w:tcW w:w="292" w:type="dxa"/>
            <w:gridSpan w:val="2"/>
          </w:tcPr>
          <w:p w14:paraId="4E9DCD76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16E00E4C" w14:textId="41886B50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20,051</w:t>
            </w:r>
          </w:p>
        </w:tc>
      </w:tr>
      <w:tr w:rsidR="00AF45B7" w:rsidRPr="006D0CC3" w14:paraId="57ECF83C" w14:textId="77777777" w:rsidTr="00F97038">
        <w:trPr>
          <w:trHeight w:val="360"/>
        </w:trPr>
        <w:tc>
          <w:tcPr>
            <w:tcW w:w="6235" w:type="dxa"/>
            <w:shd w:val="clear" w:color="auto" w:fill="auto"/>
          </w:tcPr>
          <w:p w14:paraId="5A39029E" w14:textId="77777777" w:rsidR="00AF45B7" w:rsidRPr="003067AA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ต้นทุนที่เกี่ยวข้อง</w:t>
            </w:r>
          </w:p>
        </w:tc>
        <w:tc>
          <w:tcPr>
            <w:tcW w:w="236" w:type="dxa"/>
            <w:shd w:val="clear" w:color="auto" w:fill="auto"/>
          </w:tcPr>
          <w:p w14:paraId="58264E33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2DC75" w14:textId="66908898" w:rsidR="00AF45B7" w:rsidRPr="003067AA" w:rsidRDefault="00F97038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80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05DDB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D5CDF" w14:textId="615DBD3E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7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74A0A755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05D4A" w14:textId="50573E23" w:rsidR="00AF45B7" w:rsidRPr="003067AA" w:rsidDel="009722DA" w:rsidRDefault="00857799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0A47D201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015FB" w14:textId="343BE448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40" w:type="dxa"/>
            <w:gridSpan w:val="2"/>
          </w:tcPr>
          <w:p w14:paraId="1B67F8B5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</w:tcPr>
          <w:p w14:paraId="7EBCE5E8" w14:textId="5445A29C" w:rsidR="00AF45B7" w:rsidRPr="003067AA" w:rsidDel="009722DA" w:rsidRDefault="00857799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92" w:type="dxa"/>
            <w:gridSpan w:val="2"/>
          </w:tcPr>
          <w:p w14:paraId="2FCCFFAD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95634" w14:textId="240E5C58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55</w:t>
            </w:r>
          </w:p>
        </w:tc>
      </w:tr>
      <w:tr w:rsidR="00AF45B7" w:rsidRPr="006D0CC3" w14:paraId="04561B0D" w14:textId="77777777" w:rsidTr="00F97038">
        <w:trPr>
          <w:trHeight w:val="389"/>
        </w:trPr>
        <w:tc>
          <w:tcPr>
            <w:tcW w:w="6235" w:type="dxa"/>
            <w:shd w:val="clear" w:color="auto" w:fill="auto"/>
            <w:vAlign w:val="bottom"/>
          </w:tcPr>
          <w:p w14:paraId="5792154D" w14:textId="1F253105" w:rsidR="00AF45B7" w:rsidRPr="003067AA" w:rsidRDefault="00AF45B7" w:rsidP="00CB4EE5">
            <w:pPr>
              <w:spacing w:line="400" w:lineRule="exact"/>
              <w:ind w:left="142" w:firstLine="333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มูลค่าตามบัญชีของส่วนได้เสียในบริษัทร่วม ณ วันที่ </w:t>
            </w:r>
            <w:r w:rsidR="002E43CE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1A480231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8D5C2" w14:textId="2BF5E3CB" w:rsidR="00AF45B7" w:rsidRPr="003067AA" w:rsidRDefault="00857799" w:rsidP="00AF45B7">
            <w:pPr>
              <w:pStyle w:val="acctfourfigures"/>
              <w:tabs>
                <w:tab w:val="clear" w:pos="765"/>
                <w:tab w:val="decimal" w:pos="1056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113,852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7D6A04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8DC90" w14:textId="3B310BC3" w:rsidR="00AF45B7" w:rsidRPr="003067AA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6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108,271</w:t>
            </w:r>
          </w:p>
        </w:tc>
        <w:tc>
          <w:tcPr>
            <w:tcW w:w="270" w:type="dxa"/>
            <w:gridSpan w:val="2"/>
          </w:tcPr>
          <w:p w14:paraId="29127A99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603D7" w14:textId="2D086404" w:rsidR="00AF45B7" w:rsidRPr="003067AA" w:rsidDel="009722DA" w:rsidRDefault="00857799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72,129</w:t>
            </w:r>
          </w:p>
        </w:tc>
        <w:tc>
          <w:tcPr>
            <w:tcW w:w="270" w:type="dxa"/>
            <w:gridSpan w:val="2"/>
          </w:tcPr>
          <w:p w14:paraId="2CFE3B27" w14:textId="77777777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01E29" w14:textId="2309E3CE" w:rsidR="00AF45B7" w:rsidRPr="003067A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6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73,249</w:t>
            </w:r>
          </w:p>
        </w:tc>
        <w:tc>
          <w:tcPr>
            <w:tcW w:w="240" w:type="dxa"/>
            <w:gridSpan w:val="2"/>
          </w:tcPr>
          <w:p w14:paraId="4101E050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07399A" w14:textId="6E83C631" w:rsidR="00AF45B7" w:rsidRPr="003067AA" w:rsidDel="009722DA" w:rsidRDefault="00857799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45,799</w:t>
            </w:r>
          </w:p>
        </w:tc>
        <w:tc>
          <w:tcPr>
            <w:tcW w:w="292" w:type="dxa"/>
            <w:gridSpan w:val="2"/>
          </w:tcPr>
          <w:p w14:paraId="303988EF" w14:textId="77777777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1750" w14:textId="4B140300" w:rsidR="00AF45B7" w:rsidRPr="003067AA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45,5</w:t>
            </w:r>
            <w:r w:rsidRPr="003067AA">
              <w:rPr>
                <w:rFonts w:asciiTheme="majorBidi" w:eastAsia="BrowalliaUPC" w:hAnsiTheme="majorBidi" w:cstheme="majorBidi" w:hint="cs"/>
                <w:b/>
                <w:bCs/>
                <w:sz w:val="28"/>
                <w:szCs w:val="28"/>
                <w:cs/>
                <w:lang w:val="en-US" w:eastAsia="en-GB" w:bidi="th-TH"/>
              </w:rPr>
              <w:t>91</w:t>
            </w:r>
          </w:p>
        </w:tc>
      </w:tr>
      <w:tr w:rsidR="00AF45B7" w:rsidRPr="006D0CC3" w14:paraId="2ABA16FD" w14:textId="77777777" w:rsidTr="00490EC0">
        <w:trPr>
          <w:trHeight w:hRule="exact" w:val="120"/>
        </w:trPr>
        <w:tc>
          <w:tcPr>
            <w:tcW w:w="6235" w:type="dxa"/>
            <w:shd w:val="clear" w:color="auto" w:fill="auto"/>
            <w:vAlign w:val="bottom"/>
          </w:tcPr>
          <w:p w14:paraId="76588408" w14:textId="77777777" w:rsidR="006225C0" w:rsidRPr="003067AA" w:rsidRDefault="006225C0" w:rsidP="006225C0">
            <w:pPr>
              <w:spacing w:line="400" w:lineRule="exac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CCE1D98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521F45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8665BE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FA1564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7E13A8B1" w14:textId="77777777" w:rsidR="006225C0" w:rsidRPr="003067AA" w:rsidDel="009722D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3B88CF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2DFC4671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71D57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40" w:type="dxa"/>
            <w:gridSpan w:val="2"/>
          </w:tcPr>
          <w:p w14:paraId="719D6699" w14:textId="77777777" w:rsidR="006225C0" w:rsidRPr="003067AA" w:rsidDel="009722D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7" w:type="dxa"/>
            <w:gridSpan w:val="2"/>
            <w:tcBorders>
              <w:top w:val="double" w:sz="4" w:space="0" w:color="auto"/>
            </w:tcBorders>
          </w:tcPr>
          <w:p w14:paraId="3E75ED2C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gridSpan w:val="2"/>
          </w:tcPr>
          <w:p w14:paraId="4D1898E9" w14:textId="77777777" w:rsidR="006225C0" w:rsidRPr="003067AA" w:rsidDel="009722D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AEFA03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</w:tbl>
    <w:p w14:paraId="4010AFD7" w14:textId="0885BA6F" w:rsidR="006C72E9" w:rsidRPr="003067AA" w:rsidRDefault="006C72E9" w:rsidP="006C72E9">
      <w:pPr>
        <w:pStyle w:val="block"/>
        <w:spacing w:after="0" w:line="240" w:lineRule="atLeast"/>
        <w:ind w:left="0"/>
        <w:rPr>
          <w:rFonts w:asciiTheme="majorBidi" w:hAnsiTheme="majorBidi" w:cstheme="majorBidi"/>
          <w:spacing w:val="-2"/>
          <w:szCs w:val="22"/>
          <w:vertAlign w:val="superscript"/>
          <w:lang w:bidi="th-TH"/>
        </w:rPr>
        <w:sectPr w:rsidR="006C72E9" w:rsidRPr="003067AA" w:rsidSect="00A1782A">
          <w:headerReference w:type="default" r:id="rId24"/>
          <w:footerReference w:type="default" r:id="rId25"/>
          <w:footerReference w:type="first" r:id="rId26"/>
          <w:pgSz w:w="16840" w:h="11907" w:orient="landscape" w:code="9"/>
          <w:pgMar w:top="1152" w:right="691" w:bottom="720" w:left="576" w:header="720" w:footer="576" w:gutter="0"/>
          <w:cols w:space="708"/>
          <w:docGrid w:linePitch="360"/>
        </w:sectPr>
      </w:pPr>
    </w:p>
    <w:p w14:paraId="5B36B354" w14:textId="77777777" w:rsidR="006C72E9" w:rsidRPr="003067AA" w:rsidRDefault="006C72E9" w:rsidP="006C72E9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บริษัทร่วมที่ไม่มีสาระสำคัญ</w:t>
      </w:r>
    </w:p>
    <w:p w14:paraId="5C8A90C1" w14:textId="77777777" w:rsidR="006C72E9" w:rsidRPr="003067AA" w:rsidRDefault="006C72E9" w:rsidP="006C72E9">
      <w:pPr>
        <w:pStyle w:val="block"/>
        <w:spacing w:after="0" w:line="240" w:lineRule="auto"/>
        <w:ind w:left="540"/>
        <w:rPr>
          <w:rFonts w:asciiTheme="majorBidi" w:hAnsiTheme="majorBidi" w:cstheme="majorBidi"/>
          <w:sz w:val="18"/>
          <w:szCs w:val="18"/>
          <w:lang w:val="en-US"/>
        </w:rPr>
      </w:pPr>
    </w:p>
    <w:p w14:paraId="4AE023E3" w14:textId="77777777" w:rsidR="006C72E9" w:rsidRDefault="006C72E9" w:rsidP="006C72E9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ตารางต่อไปนี้สรุปข้อมูลทางการเงินของส่วนได้เสียในบริษัทร่วมที่ไม่มีสาระสำคัญของกลุ่มบริษัท</w:t>
      </w:r>
    </w:p>
    <w:p w14:paraId="5E09CBA6" w14:textId="77777777" w:rsidR="00C9129A" w:rsidRPr="003067AA" w:rsidRDefault="00C9129A" w:rsidP="006C72E9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260"/>
      </w:tblGrid>
      <w:tr w:rsidR="006C72E9" w:rsidRPr="00C20284" w14:paraId="4B428F14" w14:textId="77777777" w:rsidTr="00387CAF">
        <w:trPr>
          <w:cantSplit/>
          <w:tblHeader/>
        </w:trPr>
        <w:tc>
          <w:tcPr>
            <w:tcW w:w="6649" w:type="dxa"/>
          </w:tcPr>
          <w:p w14:paraId="13CDAB43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2FDD1D" w14:textId="77777777" w:rsidR="006C72E9" w:rsidRPr="003067AA" w:rsidRDefault="006C72E9" w:rsidP="00814F56">
            <w:pPr>
              <w:pStyle w:val="acctfourfigures"/>
              <w:spacing w:line="240" w:lineRule="atLeast"/>
              <w:ind w:right="-8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72E9" w:rsidRPr="00C20284" w14:paraId="526309CD" w14:textId="77777777" w:rsidTr="00387CAF">
        <w:trPr>
          <w:cantSplit/>
          <w:trHeight w:val="103"/>
          <w:tblHeader/>
        </w:trPr>
        <w:tc>
          <w:tcPr>
            <w:tcW w:w="6649" w:type="dxa"/>
          </w:tcPr>
          <w:p w14:paraId="5377E189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914147E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72E9" w:rsidRPr="00C20284" w14:paraId="66C370A0" w14:textId="77777777" w:rsidTr="00387CAF">
        <w:trPr>
          <w:cantSplit/>
          <w:trHeight w:val="103"/>
          <w:tblHeader/>
        </w:trPr>
        <w:tc>
          <w:tcPr>
            <w:tcW w:w="6649" w:type="dxa"/>
          </w:tcPr>
          <w:p w14:paraId="3C7BEA1F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D16945" w14:textId="493390B7" w:rsidR="006C72E9" w:rsidRPr="003067AA" w:rsidRDefault="006225C0" w:rsidP="006225C0">
            <w:pPr>
              <w:pStyle w:val="acctmergecolhdg"/>
              <w:spacing w:line="240" w:lineRule="atLeast"/>
              <w:ind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C07D3F" w14:textId="77777777" w:rsidR="006C72E9" w:rsidRPr="003067AA" w:rsidRDefault="006C72E9" w:rsidP="006225C0">
            <w:pPr>
              <w:pStyle w:val="acctmergecolhdg"/>
              <w:spacing w:line="240" w:lineRule="atLeast"/>
              <w:ind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1930F" w14:textId="60AE4F6C" w:rsidR="006C72E9" w:rsidRPr="003067AA" w:rsidRDefault="006225C0" w:rsidP="006225C0">
            <w:pPr>
              <w:pStyle w:val="acctmergecolhdg"/>
              <w:spacing w:line="240" w:lineRule="atLeast"/>
              <w:ind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6225C0" w:rsidRPr="00C20284" w14:paraId="736251EF" w14:textId="77777777" w:rsidTr="00387CAF">
        <w:trPr>
          <w:cantSplit/>
        </w:trPr>
        <w:tc>
          <w:tcPr>
            <w:tcW w:w="6649" w:type="dxa"/>
          </w:tcPr>
          <w:p w14:paraId="72C4A395" w14:textId="77777777" w:rsidR="006225C0" w:rsidRPr="003067AA" w:rsidRDefault="006225C0" w:rsidP="006225C0">
            <w:pPr>
              <w:ind w:left="11" w:firstLine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475D3" w14:textId="20C484C2" w:rsidR="006225C0" w:rsidRPr="003067AA" w:rsidRDefault="003D5F0A" w:rsidP="006225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3,56</w:t>
            </w:r>
            <w:r w:rsidR="005833E4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7E912AC" w14:textId="77777777" w:rsidR="006225C0" w:rsidRPr="003067AA" w:rsidRDefault="006225C0" w:rsidP="006225C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FD11" w14:textId="74415209" w:rsidR="006225C0" w:rsidRPr="003067AA" w:rsidRDefault="006225C0" w:rsidP="006225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3,317</w:t>
            </w:r>
          </w:p>
        </w:tc>
      </w:tr>
      <w:tr w:rsidR="006225C0" w:rsidRPr="00C20284" w14:paraId="24FE8D44" w14:textId="77777777" w:rsidTr="00387CAF">
        <w:trPr>
          <w:cantSplit/>
        </w:trPr>
        <w:tc>
          <w:tcPr>
            <w:tcW w:w="6649" w:type="dxa"/>
          </w:tcPr>
          <w:p w14:paraId="1DEE3915" w14:textId="77777777" w:rsidR="006225C0" w:rsidRPr="003067AA" w:rsidRDefault="006225C0" w:rsidP="006225C0">
            <w:pPr>
              <w:ind w:left="11"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5710ACD3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C2FE75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8A63F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5C0" w:rsidRPr="00C20284" w14:paraId="5885F483" w14:textId="77777777" w:rsidTr="00387CAF">
        <w:trPr>
          <w:cantSplit/>
        </w:trPr>
        <w:tc>
          <w:tcPr>
            <w:tcW w:w="6649" w:type="dxa"/>
          </w:tcPr>
          <w:p w14:paraId="547E1D07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052C7FA5" w14:textId="2058E0C3" w:rsidR="006225C0" w:rsidRPr="003067AA" w:rsidRDefault="003D5F0A" w:rsidP="001D5C3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80" w:type="dxa"/>
          </w:tcPr>
          <w:p w14:paraId="17299836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11D18" w14:textId="3FA3A79A" w:rsidR="006225C0" w:rsidRPr="003067AA" w:rsidRDefault="006225C0" w:rsidP="006225C0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6225C0" w:rsidRPr="00C20284" w14:paraId="6AC84B2F" w14:textId="77777777" w:rsidTr="00387CAF">
        <w:trPr>
          <w:cantSplit/>
        </w:trPr>
        <w:tc>
          <w:tcPr>
            <w:tcW w:w="6649" w:type="dxa"/>
          </w:tcPr>
          <w:p w14:paraId="26023AC8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95C16E" w14:textId="56CE2239" w:rsidR="006225C0" w:rsidRPr="003067AA" w:rsidRDefault="003D5F0A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122A6A56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3E22C3" w14:textId="2CD663B9" w:rsidR="006225C0" w:rsidRPr="003067AA" w:rsidRDefault="006225C0" w:rsidP="006225C0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6225C0" w:rsidRPr="00C20284" w14:paraId="06F5FE20" w14:textId="77777777" w:rsidTr="00387CAF">
        <w:trPr>
          <w:cantSplit/>
        </w:trPr>
        <w:tc>
          <w:tcPr>
            <w:tcW w:w="6649" w:type="dxa"/>
          </w:tcPr>
          <w:p w14:paraId="20F93AB2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4D80D4" w14:textId="21876031" w:rsidR="006225C0" w:rsidRPr="003067AA" w:rsidRDefault="00397DD3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80" w:type="dxa"/>
          </w:tcPr>
          <w:p w14:paraId="7C540766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CD1B6" w14:textId="53CFC526" w:rsidR="006225C0" w:rsidRPr="003067AA" w:rsidRDefault="006225C0" w:rsidP="006225C0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</w:tbl>
    <w:p w14:paraId="4128ABB0" w14:textId="77777777" w:rsidR="006C72E9" w:rsidRPr="003067AA" w:rsidRDefault="006C72E9" w:rsidP="00163EB3">
      <w:pPr>
        <w:pStyle w:val="block"/>
        <w:spacing w:after="0" w:line="240" w:lineRule="atLeast"/>
        <w:ind w:left="540" w:right="-117"/>
        <w:jc w:val="thaiDistribute"/>
        <w:rPr>
          <w:rFonts w:asciiTheme="majorBidi" w:eastAsia="KPMG Logo" w:hAnsiTheme="majorBidi" w:cstheme="majorBidi"/>
          <w:sz w:val="30"/>
          <w:szCs w:val="30"/>
          <w:lang w:bidi="th-TH"/>
        </w:rPr>
      </w:pPr>
    </w:p>
    <w:p w14:paraId="504F52C8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bCs w:val="0"/>
          <w:szCs w:val="30"/>
          <w:rtl/>
          <w:cs/>
        </w:rPr>
      </w:pPr>
      <w:r w:rsidRPr="003067AA">
        <w:rPr>
          <w:rFonts w:cstheme="majorBidi"/>
          <w:szCs w:val="30"/>
          <w:cs/>
        </w:rPr>
        <w:t>เงินลงทุนในการร่วมค้า</w:t>
      </w:r>
    </w:p>
    <w:p w14:paraId="0E27A650" w14:textId="77777777" w:rsidR="006C72E9" w:rsidRPr="003067AA" w:rsidRDefault="006C72E9" w:rsidP="006C72E9">
      <w:pPr>
        <w:pStyle w:val="acctmergecolhdg"/>
        <w:tabs>
          <w:tab w:val="left" w:pos="540"/>
        </w:tabs>
        <w:spacing w:line="240" w:lineRule="auto"/>
        <w:ind w:left="576"/>
        <w:jc w:val="both"/>
        <w:rPr>
          <w:rFonts w:asciiTheme="majorBidi" w:hAnsiTheme="majorBidi" w:cstheme="majorBidi"/>
          <w:b w:val="0"/>
          <w:bCs/>
          <w:sz w:val="10"/>
          <w:szCs w:val="10"/>
          <w:lang w:bidi="th-TH"/>
        </w:rPr>
      </w:pPr>
    </w:p>
    <w:p w14:paraId="222414DE" w14:textId="77777777" w:rsidR="006C72E9" w:rsidRPr="003067AA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  <w:cs/>
        </w:rPr>
      </w:pPr>
      <w:r w:rsidRPr="003067AA">
        <w:rPr>
          <w:rFonts w:asciiTheme="majorBidi" w:eastAsia="Book Antiqua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3067AA">
        <w:rPr>
          <w:rFonts w:asciiTheme="majorBidi" w:eastAsia="Book Antiqua" w:hAnsiTheme="majorBidi" w:cstheme="majorBidi"/>
          <w:sz w:val="30"/>
          <w:szCs w:val="30"/>
        </w:rPr>
        <w:t>31</w:t>
      </w:r>
      <w:r w:rsidRPr="003067AA">
        <w:rPr>
          <w:rFonts w:asciiTheme="majorBidi" w:eastAsia="Book Antiqua" w:hAnsiTheme="majorBidi" w:cstheme="majorBidi"/>
          <w:sz w:val="30"/>
          <w:szCs w:val="30"/>
          <w:cs/>
        </w:rPr>
        <w:t xml:space="preserve"> ธันวาคม มีดังนี้</w:t>
      </w:r>
    </w:p>
    <w:p w14:paraId="1B0B82E9" w14:textId="77777777" w:rsidR="00C9129A" w:rsidRPr="003067AA" w:rsidRDefault="00C9129A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170"/>
        <w:gridCol w:w="270"/>
        <w:gridCol w:w="1170"/>
      </w:tblGrid>
      <w:tr w:rsidR="006C72E9" w:rsidRPr="008767F3" w14:paraId="3A71D4E2" w14:textId="77777777" w:rsidTr="00387CAF">
        <w:trPr>
          <w:trHeight w:hRule="exact" w:val="374"/>
        </w:trPr>
        <w:tc>
          <w:tcPr>
            <w:tcW w:w="4230" w:type="dxa"/>
          </w:tcPr>
          <w:p w14:paraId="5D415F44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F08CA5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5060B8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9B5753" w14:textId="77777777" w:rsidR="006C72E9" w:rsidRPr="003067AA" w:rsidRDefault="006C72E9" w:rsidP="00814F56">
            <w:pPr>
              <w:tabs>
                <w:tab w:val="left" w:pos="540"/>
              </w:tabs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8767F3" w14:paraId="71B96245" w14:textId="77777777" w:rsidTr="00387CAF">
        <w:trPr>
          <w:trHeight w:hRule="exact" w:val="374"/>
        </w:trPr>
        <w:tc>
          <w:tcPr>
            <w:tcW w:w="4230" w:type="dxa"/>
          </w:tcPr>
          <w:p w14:paraId="3C00B1C0" w14:textId="77777777" w:rsidR="006C72E9" w:rsidRPr="003067AA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1AFEFD1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8FC8F7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81D93BD" w14:textId="77777777" w:rsidR="006C72E9" w:rsidRPr="003067AA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8767F3" w14:paraId="1ADC02E9" w14:textId="77777777" w:rsidTr="00387CAF">
        <w:trPr>
          <w:trHeight w:hRule="exact" w:val="374"/>
        </w:trPr>
        <w:tc>
          <w:tcPr>
            <w:tcW w:w="4230" w:type="dxa"/>
          </w:tcPr>
          <w:p w14:paraId="6FFBDC23" w14:textId="77777777" w:rsidR="006C72E9" w:rsidRPr="003067AA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391A49" w14:textId="79BBE9BC" w:rsidR="006C72E9" w:rsidRPr="003067AA" w:rsidRDefault="006225C0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B227D5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AECA88" w14:textId="3BD0D7E0" w:rsidR="006C72E9" w:rsidRPr="003067AA" w:rsidRDefault="006225C0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9C8711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F671D6" w14:textId="6176D455" w:rsidR="006C72E9" w:rsidRPr="003067AA" w:rsidRDefault="006225C0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7A16B3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C5C9D1" w14:textId="73D1FE05" w:rsidR="006C72E9" w:rsidRPr="003067AA" w:rsidRDefault="006225C0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6225C0" w:rsidRPr="008767F3" w14:paraId="1E8DB16E" w14:textId="77777777" w:rsidTr="00387CAF">
        <w:trPr>
          <w:trHeight w:hRule="exact" w:val="374"/>
        </w:trPr>
        <w:tc>
          <w:tcPr>
            <w:tcW w:w="4230" w:type="dxa"/>
          </w:tcPr>
          <w:p w14:paraId="05687007" w14:textId="77777777" w:rsidR="006225C0" w:rsidRPr="003067AA" w:rsidRDefault="006225C0" w:rsidP="006225C0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9E65AF" w14:textId="3883CAA5" w:rsidR="006225C0" w:rsidRPr="003067AA" w:rsidRDefault="0025430D" w:rsidP="000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22,412</w:t>
            </w:r>
          </w:p>
        </w:tc>
        <w:tc>
          <w:tcPr>
            <w:tcW w:w="270" w:type="dxa"/>
          </w:tcPr>
          <w:p w14:paraId="61AF9355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B41CE4" w14:textId="07FB7CEA" w:rsidR="006225C0" w:rsidRPr="003067AA" w:rsidRDefault="006225C0" w:rsidP="000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21,014</w:t>
            </w:r>
          </w:p>
        </w:tc>
        <w:tc>
          <w:tcPr>
            <w:tcW w:w="270" w:type="dxa"/>
          </w:tcPr>
          <w:p w14:paraId="43C517B7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2BACDB" w14:textId="5EF12A9B" w:rsidR="006225C0" w:rsidRPr="003067AA" w:rsidRDefault="00895F28" w:rsidP="000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5593448B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B9736C" w14:textId="61CC4154" w:rsidR="006225C0" w:rsidRPr="003067AA" w:rsidRDefault="006225C0" w:rsidP="000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</w:tr>
      <w:tr w:rsidR="00895F28" w:rsidRPr="008767F3" w14:paraId="0535CA6C" w14:textId="77777777" w:rsidTr="00387CAF">
        <w:trPr>
          <w:trHeight w:hRule="exact" w:val="374"/>
        </w:trPr>
        <w:tc>
          <w:tcPr>
            <w:tcW w:w="4230" w:type="dxa"/>
          </w:tcPr>
          <w:p w14:paraId="3CDC8F78" w14:textId="77777777" w:rsidR="00895F28" w:rsidRPr="003067AA" w:rsidRDefault="00895F28" w:rsidP="00895F28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90" w:type="dxa"/>
          </w:tcPr>
          <w:p w14:paraId="7478C582" w14:textId="126DCDC0" w:rsidR="00895F28" w:rsidRPr="00F7182B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82B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270" w:type="dxa"/>
          </w:tcPr>
          <w:p w14:paraId="583E010A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ABD5D" w14:textId="03029436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5FFF85BB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BA34D1" w14:textId="133E86B4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89269E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5C6F" w14:textId="522B4180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F28" w:rsidRPr="008767F3" w14:paraId="12BB8873" w14:textId="77777777" w:rsidTr="00387CAF">
        <w:trPr>
          <w:trHeight w:hRule="exact" w:val="374"/>
        </w:trPr>
        <w:tc>
          <w:tcPr>
            <w:tcW w:w="4230" w:type="dxa"/>
          </w:tcPr>
          <w:p w14:paraId="7BA33845" w14:textId="77777777" w:rsidR="00895F28" w:rsidRPr="003067AA" w:rsidRDefault="00895F28" w:rsidP="00895F28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3FB2A142" w14:textId="58C11BDA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6442" w:rsidRPr="00F718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1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6442" w:rsidRPr="00F7182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C14A4" w:rsidRPr="00F71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1BD6" w:rsidRPr="00F718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71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E133EC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1C17F" w14:textId="350DBFCB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76B8FA07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CD707" w14:textId="60C250E6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20461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ED91A" w14:textId="2A4FBBBA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F28" w:rsidRPr="008767F3" w14:paraId="68FBE134" w14:textId="77777777" w:rsidTr="00387CAF">
        <w:trPr>
          <w:trHeight w:hRule="exact" w:val="374"/>
        </w:trPr>
        <w:tc>
          <w:tcPr>
            <w:tcW w:w="4230" w:type="dxa"/>
          </w:tcPr>
          <w:p w14:paraId="3F6E5AA0" w14:textId="2B920522" w:rsidR="00895F28" w:rsidRPr="003067AA" w:rsidRDefault="00895F28" w:rsidP="00895F28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 w:rsidR="003E6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377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70377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3E6E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เบ็ดเสร็จอื่นจากเงินลงทุน</w:t>
            </w:r>
          </w:p>
        </w:tc>
        <w:tc>
          <w:tcPr>
            <w:tcW w:w="990" w:type="dxa"/>
          </w:tcPr>
          <w:p w14:paraId="07978478" w14:textId="7ABA0B38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6442" w:rsidRPr="00F7182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C74D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71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C1A8FD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CD0FE" w14:textId="35D5E96E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196A8D5F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BE3AF9" w14:textId="19A67986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9248B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2BCA47" w14:textId="1AA58842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5F28" w:rsidRPr="008767F3" w14:paraId="56635CA1" w14:textId="77777777" w:rsidTr="00387CAF">
        <w:trPr>
          <w:trHeight w:hRule="exact" w:val="374"/>
        </w:trPr>
        <w:tc>
          <w:tcPr>
            <w:tcW w:w="4230" w:type="dxa"/>
          </w:tcPr>
          <w:p w14:paraId="21FB78CF" w14:textId="77777777" w:rsidR="00895F28" w:rsidRPr="003067AA" w:rsidRDefault="00895F28" w:rsidP="00895F28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7566CC6" w14:textId="0FF449FD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(453)</w:t>
            </w:r>
          </w:p>
        </w:tc>
        <w:tc>
          <w:tcPr>
            <w:tcW w:w="270" w:type="dxa"/>
          </w:tcPr>
          <w:p w14:paraId="5997BE05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1BAB5" w14:textId="58D7973B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(1,133)</w:t>
            </w:r>
          </w:p>
        </w:tc>
        <w:tc>
          <w:tcPr>
            <w:tcW w:w="270" w:type="dxa"/>
          </w:tcPr>
          <w:p w14:paraId="19447305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D424F" w14:textId="2290C7B9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E5B315" w14:textId="77777777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3F323" w14:textId="65705E92" w:rsidR="00895F28" w:rsidRPr="003067AA" w:rsidRDefault="00895F28" w:rsidP="0089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5C0" w:rsidRPr="008767F3" w14:paraId="58C7BEB4" w14:textId="77777777" w:rsidTr="00387CAF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42FEB362" w14:textId="77777777" w:rsidR="006225C0" w:rsidRPr="003067AA" w:rsidRDefault="006225C0" w:rsidP="006225C0">
            <w:pPr>
              <w:tabs>
                <w:tab w:val="left" w:pos="2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47EFC" w14:textId="284785E9" w:rsidR="006225C0" w:rsidRPr="003067AA" w:rsidRDefault="00BE6442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95F28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A1BD6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8F84EDB" w14:textId="77777777" w:rsidR="006225C0" w:rsidRPr="003067AA" w:rsidRDefault="006225C0" w:rsidP="006225C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60213" w14:textId="5079DCD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22,412</w:t>
            </w:r>
          </w:p>
        </w:tc>
        <w:tc>
          <w:tcPr>
            <w:tcW w:w="270" w:type="dxa"/>
            <w:shd w:val="clear" w:color="auto" w:fill="auto"/>
          </w:tcPr>
          <w:p w14:paraId="00BA5691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97ACFB" w14:textId="7C89254B" w:rsidR="006225C0" w:rsidRPr="003067AA" w:rsidRDefault="00895F28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60D3C46B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231ACB" w14:textId="2C20A446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</w:tr>
    </w:tbl>
    <w:p w14:paraId="01EBDAE2" w14:textId="77777777" w:rsidR="006C72E9" w:rsidRPr="003067AA" w:rsidRDefault="006C72E9" w:rsidP="006C72E9">
      <w:pPr>
        <w:pStyle w:val="BodyText2"/>
        <w:ind w:left="0" w:right="-43" w:firstLine="0"/>
        <w:jc w:val="thaiDistribute"/>
        <w:rPr>
          <w:rFonts w:asciiTheme="majorBidi" w:eastAsia="Book Antiqua" w:hAnsiTheme="majorBidi" w:cstheme="majorBidi"/>
          <w:sz w:val="30"/>
          <w:szCs w:val="30"/>
        </w:rPr>
        <w:sectPr w:rsidR="006C72E9" w:rsidRPr="003067AA" w:rsidSect="000E2ADD">
          <w:headerReference w:type="default" r:id="rId27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5038BB42" w14:textId="77777777" w:rsidR="006C72E9" w:rsidRPr="003067AA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  <w:r w:rsidRPr="003067AA">
        <w:rPr>
          <w:rFonts w:asciiTheme="majorBidi" w:hAnsiTheme="majorBidi" w:cstheme="majorBidi"/>
          <w:b/>
          <w:bCs/>
          <w:i/>
          <w:iCs/>
          <w:cs/>
          <w:lang w:val="en-US"/>
        </w:rPr>
        <w:t>รายละเอียดเงินลงทุนในการร่วมค้า</w:t>
      </w:r>
    </w:p>
    <w:p w14:paraId="2B74C4CC" w14:textId="77777777" w:rsidR="006C72E9" w:rsidRPr="003067AA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14:paraId="39AE8D38" w14:textId="77777777" w:rsidR="006C72E9" w:rsidRPr="003067AA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</w:rPr>
      </w:pPr>
      <w:r w:rsidRPr="003067AA">
        <w:rPr>
          <w:rFonts w:asciiTheme="majorBidi" w:hAnsiTheme="majorBidi" w:cstheme="majorBidi"/>
          <w:cs/>
        </w:rPr>
        <w:t xml:space="preserve">เงินลงทุนในการร่วมค้า ณ วันที่ </w:t>
      </w:r>
      <w:r w:rsidRPr="003067AA">
        <w:rPr>
          <w:rFonts w:asciiTheme="majorBidi" w:hAnsiTheme="majorBidi" w:cstheme="majorBidi"/>
          <w:lang w:val="en-US"/>
        </w:rPr>
        <w:t>31</w:t>
      </w:r>
      <w:r w:rsidRPr="003067AA">
        <w:rPr>
          <w:rFonts w:asciiTheme="majorBidi" w:hAnsiTheme="majorBidi" w:cstheme="majorBidi"/>
          <w:cs/>
        </w:rPr>
        <w:t xml:space="preserve"> ธันวาคม </w:t>
      </w:r>
      <w:r w:rsidRPr="003067AA">
        <w:rPr>
          <w:rFonts w:asciiTheme="majorBidi" w:hAnsiTheme="majorBidi" w:cstheme="majorBidi"/>
          <w:cs/>
          <w:lang w:val="en-US"/>
        </w:rPr>
        <w:t>สำหรับแต่ละปีสิ้นสุดวันเดียวกัน</w:t>
      </w:r>
      <w:r w:rsidRPr="003067AA">
        <w:rPr>
          <w:rFonts w:asciiTheme="majorBidi" w:hAnsiTheme="majorBidi" w:cstheme="majorBidi"/>
          <w:cs/>
        </w:rPr>
        <w:t>มีดังนี้</w:t>
      </w:r>
    </w:p>
    <w:tbl>
      <w:tblPr>
        <w:tblW w:w="1558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11"/>
        <w:gridCol w:w="675"/>
        <w:gridCol w:w="765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28"/>
        <w:gridCol w:w="182"/>
        <w:gridCol w:w="630"/>
        <w:gridCol w:w="180"/>
        <w:gridCol w:w="714"/>
        <w:gridCol w:w="6"/>
      </w:tblGrid>
      <w:tr w:rsidR="006C72E9" w:rsidRPr="00370597" w14:paraId="2612701F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86C5F4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dxa"/>
          </w:tcPr>
          <w:p w14:paraId="7090210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644EE0B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30" w:type="dxa"/>
            <w:gridSpan w:val="21"/>
            <w:shd w:val="clear" w:color="auto" w:fill="auto"/>
          </w:tcPr>
          <w:p w14:paraId="411036C8" w14:textId="77777777" w:rsidR="006C72E9" w:rsidRPr="003067AA" w:rsidRDefault="006C72E9" w:rsidP="006F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370597" w14:paraId="189C1512" w14:textId="77777777" w:rsidTr="00554531">
        <w:trPr>
          <w:gridAfter w:val="1"/>
          <w:wAfter w:w="6" w:type="dxa"/>
          <w:cantSplit/>
          <w:trHeight w:val="302"/>
        </w:trPr>
        <w:tc>
          <w:tcPr>
            <w:tcW w:w="5411" w:type="dxa"/>
            <w:shd w:val="clear" w:color="auto" w:fill="auto"/>
          </w:tcPr>
          <w:p w14:paraId="2C642A7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64" w:type="dxa"/>
            <w:gridSpan w:val="22"/>
          </w:tcPr>
          <w:p w14:paraId="19BD9223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B7DCE" w:rsidRPr="00370597" w14:paraId="76F6AE90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6E10A8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25E100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D9A73E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5C383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E52F4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AC5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33EF8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9BF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436B8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3E35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59124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DFAA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45C78" w:rsidRPr="00370597" w14:paraId="14DF9926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093C3D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6FCD274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2C68F21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1B21D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18EECAC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BE6875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E3EEC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44C02A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0EFA6B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60A9995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56D4AF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2CE2D3A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45C78" w:rsidRPr="00370597" w14:paraId="099BDF96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102FF9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B1484A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6D3195A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2469D6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0A1156C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5639F7E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E7AE23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B10330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37EB8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0AA1427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780BA1B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507091F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45C78" w:rsidRPr="00370597" w14:paraId="44F85BD3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BDD3BD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314D390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7A9111B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A625DD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1AB70DC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7B972FE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1590C0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05EFBE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F1B06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5108DB5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D4ACB1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08F1F2B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1B2" w:rsidRPr="00370597" w14:paraId="2C1F8642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06E77A3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948F55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7EF8BE2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A3DD2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468B65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78A1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9321B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3ED8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D3FD2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2FF6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9AAD9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2165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70BD4" w:rsidRPr="00370597" w14:paraId="06092313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506E617A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59E5472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61A6C10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062B4" w14:textId="000EEF2C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FC75268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13068" w14:textId="4DA220F1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49ACA56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4D29" w14:textId="4F09E513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70A0AEA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197F0" w14:textId="49A5E2B1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03E9F5D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49013" w14:textId="4D00C0B5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BC7E1D9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1D78" w14:textId="30EDC80E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6E7640E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304D" w14:textId="1024D7AB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0A7AAD4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14AF9" w14:textId="707285F9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58B628FE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7FBF" w14:textId="60765763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7E4BCAC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6D6BE" w14:textId="11D06D0A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225C0" w:rsidRPr="00370597" w14:paraId="2E6D674F" w14:textId="77777777" w:rsidTr="00554531">
        <w:trPr>
          <w:cantSplit/>
          <w:trHeight w:hRule="exact" w:val="136"/>
        </w:trPr>
        <w:tc>
          <w:tcPr>
            <w:tcW w:w="5411" w:type="dxa"/>
            <w:shd w:val="clear" w:color="auto" w:fill="auto"/>
          </w:tcPr>
          <w:p w14:paraId="279340AF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" w:type="dxa"/>
          </w:tcPr>
          <w:p w14:paraId="57253691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5" w:type="dxa"/>
          </w:tcPr>
          <w:p w14:paraId="49AB2CF8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46E90D32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5AC0E9A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6840" w:type="dxa"/>
            <w:gridSpan w:val="16"/>
            <w:shd w:val="clear" w:color="auto" w:fill="auto"/>
          </w:tcPr>
          <w:p w14:paraId="64B9292C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745C78" w:rsidRPr="00370597" w14:paraId="6C3926EE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62111E0" w14:textId="77777777" w:rsidR="006225C0" w:rsidRPr="003067AA" w:rsidRDefault="006225C0" w:rsidP="0087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6" w:right="-81" w:firstLine="144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440" w:type="dxa"/>
            <w:gridSpan w:val="2"/>
          </w:tcPr>
          <w:p w14:paraId="2DB77F7D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3A2B254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A02B24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A3C9D5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082F4B5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F26ED7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92F298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716571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24D910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4C2298A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7C0651A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AF38BB5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C4382D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4FFFF2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BED1F3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2D44259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8" w:type="dxa"/>
            <w:shd w:val="clear" w:color="auto" w:fill="auto"/>
          </w:tcPr>
          <w:p w14:paraId="34022C6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26EE7C7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3BE8E25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05FD48B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769ADB1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45C78" w:rsidRPr="00813192" w14:paraId="4A56422C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7976B2D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ซีพี-เมจิ จำกัด</w:t>
            </w:r>
            <w:r w:rsidRPr="00813192">
              <w:rPr>
                <w:rFonts w:asciiTheme="majorBidi" w:hAnsiTheme="majorBidi" w:cstheme="majorBidi"/>
                <w:sz w:val="30"/>
                <w:szCs w:val="30"/>
              </w:rPr>
              <w:t xml:space="preserve"> (“CP-Meiji”) </w:t>
            </w:r>
            <w:r w:rsidRPr="0081319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440" w:type="dxa"/>
            <w:gridSpan w:val="2"/>
          </w:tcPr>
          <w:p w14:paraId="36F77AC9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4F2E37E7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B236C50" w14:textId="43C78B98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58FF1945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D794E99" w14:textId="44937ED7" w:rsidR="006840CD" w:rsidRPr="0035250B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41C917F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AA8B358" w14:textId="7E9463C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80" w:type="dxa"/>
            <w:shd w:val="clear" w:color="auto" w:fill="auto"/>
          </w:tcPr>
          <w:p w14:paraId="14F530A8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D584FE9" w14:textId="512F64E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80" w:type="dxa"/>
            <w:shd w:val="clear" w:color="auto" w:fill="auto"/>
          </w:tcPr>
          <w:p w14:paraId="5FFE5DE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C666DD2" w14:textId="18EABCF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80" w:type="dxa"/>
            <w:shd w:val="clear" w:color="auto" w:fill="auto"/>
          </w:tcPr>
          <w:p w14:paraId="408FDC8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A0B9BE0" w14:textId="595ED0C9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180" w:type="dxa"/>
            <w:shd w:val="clear" w:color="auto" w:fill="auto"/>
          </w:tcPr>
          <w:p w14:paraId="5A67DE1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DC083B4" w14:textId="436DD58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897EAF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ECDE7CC" w14:textId="10E4E51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42705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BDCEE1C" w14:textId="7E252DE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80" w:type="dxa"/>
            <w:shd w:val="clear" w:color="auto" w:fill="auto"/>
          </w:tcPr>
          <w:p w14:paraId="25A7719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3BDFB16" w14:textId="39E445E3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</w:tr>
      <w:tr w:rsidR="00745C78" w:rsidRPr="00813192" w14:paraId="0471E77A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A358140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Andhra Pradesh Broodstock Multiplicationcentre</w:t>
            </w:r>
          </w:p>
        </w:tc>
        <w:tc>
          <w:tcPr>
            <w:tcW w:w="1440" w:type="dxa"/>
            <w:gridSpan w:val="2"/>
          </w:tcPr>
          <w:p w14:paraId="21AC6A57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84945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79FC8B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7E3D6A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AAE3A54" w14:textId="77777777" w:rsidR="006840CD" w:rsidRPr="0035250B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007FC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33F32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B03050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DE5387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DB4BD72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9D4946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B4F2DE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79FFC7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FA60288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EBBDAF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7CB50F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0DED6EC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68C0268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E92FF82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60D85F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6598C8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45C78" w:rsidRPr="00813192" w14:paraId="06E4005F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20C9D62A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9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Private Limited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319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1440" w:type="dxa"/>
            <w:gridSpan w:val="2"/>
          </w:tcPr>
          <w:p w14:paraId="7A29CE7D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80" w:type="dxa"/>
          </w:tcPr>
          <w:p w14:paraId="30E38B52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46490A6" w14:textId="59431A9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74.99</w:t>
            </w:r>
          </w:p>
        </w:tc>
        <w:tc>
          <w:tcPr>
            <w:tcW w:w="180" w:type="dxa"/>
            <w:shd w:val="clear" w:color="auto" w:fill="auto"/>
          </w:tcPr>
          <w:p w14:paraId="410DEB3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E04D486" w14:textId="35013FFF" w:rsidR="006840CD" w:rsidRPr="0035250B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74.99</w:t>
            </w:r>
          </w:p>
        </w:tc>
        <w:tc>
          <w:tcPr>
            <w:tcW w:w="180" w:type="dxa"/>
            <w:shd w:val="clear" w:color="auto" w:fill="auto"/>
          </w:tcPr>
          <w:p w14:paraId="2A5A0015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C1F294" w14:textId="1DC54AA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0084068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3FA94E6" w14:textId="00BF742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1F2F1612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C6E7FA9" w14:textId="1CBA8E1E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66246F6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ED2A9BF" w14:textId="34AF7C33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12C6CA5F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4E6B03" w14:textId="67A57A9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C3D6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097BDD01" w14:textId="1633B238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DA214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E3B067F" w14:textId="735F66C3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2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5974F30D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69D2D69" w14:textId="65A31BF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45C78" w:rsidRPr="00813192" w14:paraId="5448DFD2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3EEED4A" w14:textId="0099BF4F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Camanor Produtos Marinhos S.A.</w:t>
            </w:r>
          </w:p>
        </w:tc>
        <w:tc>
          <w:tcPr>
            <w:tcW w:w="1440" w:type="dxa"/>
            <w:gridSpan w:val="2"/>
          </w:tcPr>
          <w:p w14:paraId="3012133D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" w:type="dxa"/>
          </w:tcPr>
          <w:p w14:paraId="4078DF9B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8270BFB" w14:textId="7E5FDA8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0D0391C0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CFB2613" w14:textId="1C94B4F8" w:rsidR="006840CD" w:rsidRPr="0035250B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29F0910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F78EA3" w14:textId="34CE7FE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1027AA55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CBE2B4F" w14:textId="581F47EC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06906AE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D616399" w14:textId="6289C9F4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4C36DC5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AEF374" w14:textId="6B6A1745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373</w:t>
            </w:r>
          </w:p>
        </w:tc>
        <w:tc>
          <w:tcPr>
            <w:tcW w:w="180" w:type="dxa"/>
            <w:shd w:val="clear" w:color="auto" w:fill="auto"/>
          </w:tcPr>
          <w:p w14:paraId="25BE95C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B85288C" w14:textId="525D48A0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71453F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3A7A592E" w14:textId="7ADE7FD8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2BC04A5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20AD3A2" w14:textId="2DF63150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7465AF5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C048400" w14:textId="6714ED2C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373</w:t>
            </w:r>
          </w:p>
        </w:tc>
      </w:tr>
      <w:tr w:rsidR="00745C78" w:rsidRPr="00813192" w14:paraId="03980AF5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0ABF63D1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 xml:space="preserve">CP-MP Logistics Joint Stock </w:t>
            </w:r>
            <w:r w:rsidRPr="00813192" w:rsidDel="00D7651A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</w:p>
        </w:tc>
        <w:tc>
          <w:tcPr>
            <w:tcW w:w="1440" w:type="dxa"/>
            <w:gridSpan w:val="2"/>
          </w:tcPr>
          <w:p w14:paraId="6B650B4F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80" w:type="dxa"/>
          </w:tcPr>
          <w:p w14:paraId="1E6FD35B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30C1510" w14:textId="076FC11E" w:rsidR="006840CD" w:rsidRPr="002E7FF3" w:rsidRDefault="00DD76B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40.7</w:t>
            </w:r>
            <w:r w:rsidR="00FA1D5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190D9D5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D01A41B" w14:textId="68B06FD7" w:rsidR="006840CD" w:rsidRPr="0035250B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32.43</w:t>
            </w:r>
          </w:p>
        </w:tc>
        <w:tc>
          <w:tcPr>
            <w:tcW w:w="180" w:type="dxa"/>
            <w:shd w:val="clear" w:color="auto" w:fill="auto"/>
          </w:tcPr>
          <w:p w14:paraId="730196F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089490" w14:textId="710E7FF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738194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E2E7EC7" w14:textId="69092230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8C264C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4A1AB0B" w14:textId="057CCCDE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92BA308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A1A422D" w14:textId="36EECA6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C696AC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3321122" w14:textId="5FB8046E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8321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2535CBE2" w14:textId="34804FDB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DB73C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CF612A7" w14:textId="58CEA83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7367DB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080ADCB" w14:textId="0CCDAB45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745C78" w:rsidRPr="00813192" w14:paraId="0E83A782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AE9140B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ECI Metro Enterprises (Hongkong) Co., Ltd.</w:t>
            </w:r>
          </w:p>
        </w:tc>
        <w:tc>
          <w:tcPr>
            <w:tcW w:w="1440" w:type="dxa"/>
            <w:gridSpan w:val="2"/>
          </w:tcPr>
          <w:p w14:paraId="5AB2EF4B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180" w:type="dxa"/>
          </w:tcPr>
          <w:p w14:paraId="1D92EF7B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8FA165B" w14:textId="3522B518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1D385E4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6858CA2" w14:textId="711D433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1C70D73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FDA4A3" w14:textId="544FEA8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A1CF8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AA2CDAC" w14:textId="017A8D1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B92DB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51B33A5" w14:textId="1FCC0F68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99384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411C973" w14:textId="68A451A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6A14B2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A8DB49" w14:textId="318ED5C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F16B9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4DB870AB" w14:textId="23C1FC4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7C7258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DF7FBAB" w14:textId="0B195F18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EB579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104C197" w14:textId="5ADB66F5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45C78" w:rsidRPr="00813192" w14:paraId="17916DF7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BBDDE0C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ECI Metro Investment  Co., Ltd.</w:t>
            </w:r>
          </w:p>
        </w:tc>
        <w:tc>
          <w:tcPr>
            <w:tcW w:w="1440" w:type="dxa"/>
            <w:gridSpan w:val="2"/>
          </w:tcPr>
          <w:p w14:paraId="6DFC588F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180" w:type="dxa"/>
          </w:tcPr>
          <w:p w14:paraId="04DE5CDD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19D47F3" w14:textId="0F8A1A03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69DE21E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9C8431D" w14:textId="2CD89E6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62C363F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DF9A14" w14:textId="18E598C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80" w:type="dxa"/>
            <w:shd w:val="clear" w:color="auto" w:fill="auto"/>
          </w:tcPr>
          <w:p w14:paraId="2926E1CF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3B19572" w14:textId="597615BB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80" w:type="dxa"/>
            <w:shd w:val="clear" w:color="auto" w:fill="auto"/>
          </w:tcPr>
          <w:p w14:paraId="5EBF08AF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1BD0C58" w14:textId="5ED21F1C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2,96</w:t>
            </w:r>
            <w:r w:rsidR="001066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C8F85F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912B065" w14:textId="79DD377C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7D05C27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10357A1" w14:textId="4FAC7A74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459F1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01F43861" w14:textId="3716086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3959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D2F809B" w14:textId="2576CFA5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2,96</w:t>
            </w:r>
            <w:r w:rsidR="006730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2657940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9E955E7" w14:textId="419B5C1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</w:t>
            </w:r>
          </w:p>
        </w:tc>
      </w:tr>
      <w:tr w:rsidR="00745C78" w:rsidRPr="00813192" w14:paraId="17B12D85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4134578D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</w:rPr>
              <w:t>Feng Sheng Livestock Co., Ltd</w:t>
            </w:r>
          </w:p>
        </w:tc>
        <w:tc>
          <w:tcPr>
            <w:tcW w:w="1440" w:type="dxa"/>
            <w:gridSpan w:val="2"/>
          </w:tcPr>
          <w:p w14:paraId="100F8641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192">
              <w:rPr>
                <w:rFonts w:asciiTheme="majorBidi" w:hAnsiTheme="majorBidi" w:cstheme="majorBidi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80" w:type="dxa"/>
          </w:tcPr>
          <w:p w14:paraId="3E9E30C6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C1E881" w14:textId="401492B9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19.51</w:t>
            </w:r>
          </w:p>
        </w:tc>
        <w:tc>
          <w:tcPr>
            <w:tcW w:w="180" w:type="dxa"/>
            <w:shd w:val="clear" w:color="auto" w:fill="auto"/>
          </w:tcPr>
          <w:p w14:paraId="0B018F22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5DCBEE7" w14:textId="3A49C33E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19.51</w:t>
            </w:r>
          </w:p>
        </w:tc>
        <w:tc>
          <w:tcPr>
            <w:tcW w:w="180" w:type="dxa"/>
            <w:shd w:val="clear" w:color="auto" w:fill="auto"/>
          </w:tcPr>
          <w:p w14:paraId="10947C90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B7B4F38" w14:textId="3B240D8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349AE5F2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5743D25" w14:textId="1FFBE19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475A922D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8A6AB1A" w14:textId="14EE42A0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2CFEEDB9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AF28DA0" w14:textId="2B9A76B9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6300E89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CAA8EB1" w14:textId="26E2865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30C58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181608AF" w14:textId="2478965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57F01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8A2D6B5" w14:textId="2CF212E0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4A13BF9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2AAA60D" w14:textId="34C7AC7E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745C78" w:rsidRPr="00813192" w14:paraId="12D4BECF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032C1745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035ED1">
              <w:rPr>
                <w:rFonts w:asciiTheme="majorBidi" w:hAnsiTheme="majorBidi" w:cstheme="majorBidi"/>
                <w:sz w:val="30"/>
                <w:szCs w:val="30"/>
              </w:rPr>
              <w:t xml:space="preserve">HyLife Group Holdings Ltd. </w:t>
            </w:r>
            <w:r w:rsidRPr="00813192">
              <w:rPr>
                <w:rFonts w:asciiTheme="majorBidi" w:hAnsiTheme="majorBidi" w:cstheme="majorBidi"/>
                <w:sz w:val="30"/>
                <w:szCs w:val="30"/>
                <w:vertAlign w:val="superscript"/>
                <w:lang w:val="th-TH"/>
              </w:rPr>
              <w:t>**</w:t>
            </w:r>
          </w:p>
        </w:tc>
        <w:tc>
          <w:tcPr>
            <w:tcW w:w="1440" w:type="dxa"/>
            <w:gridSpan w:val="2"/>
          </w:tcPr>
          <w:p w14:paraId="4D855E46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</w:rPr>
              <w:t>แคนาดา</w:t>
            </w:r>
          </w:p>
        </w:tc>
        <w:tc>
          <w:tcPr>
            <w:tcW w:w="180" w:type="dxa"/>
          </w:tcPr>
          <w:p w14:paraId="107E83B8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8FDD9E" w14:textId="704D8E6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80" w:type="dxa"/>
            <w:shd w:val="clear" w:color="auto" w:fill="auto"/>
          </w:tcPr>
          <w:p w14:paraId="0A35E3F2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07683D2" w14:textId="6F0BEB3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80" w:type="dxa"/>
            <w:shd w:val="clear" w:color="auto" w:fill="auto"/>
          </w:tcPr>
          <w:p w14:paraId="6DABDF0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5975A1E" w14:textId="3F9B276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1,983</w:t>
            </w:r>
          </w:p>
        </w:tc>
        <w:tc>
          <w:tcPr>
            <w:tcW w:w="180" w:type="dxa"/>
            <w:shd w:val="clear" w:color="auto" w:fill="auto"/>
          </w:tcPr>
          <w:p w14:paraId="4A691D9E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DA225D1" w14:textId="4A9AB92E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10,703</w:t>
            </w:r>
          </w:p>
        </w:tc>
        <w:tc>
          <w:tcPr>
            <w:tcW w:w="180" w:type="dxa"/>
            <w:shd w:val="clear" w:color="auto" w:fill="auto"/>
          </w:tcPr>
          <w:p w14:paraId="1091A09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DCA7648" w14:textId="2B4314AD" w:rsidR="006840CD" w:rsidRPr="00573C67" w:rsidRDefault="00985D09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73C6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840CD" w:rsidRPr="00573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7A82" w:rsidRPr="00573C67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1B286F3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93E65C4" w14:textId="4DE30C74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12,344</w:t>
            </w:r>
          </w:p>
        </w:tc>
        <w:tc>
          <w:tcPr>
            <w:tcW w:w="180" w:type="dxa"/>
            <w:shd w:val="clear" w:color="auto" w:fill="auto"/>
          </w:tcPr>
          <w:p w14:paraId="69D30E88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E15AD6" w14:textId="5B48750C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2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669F0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3BEECC58" w14:textId="7FE2852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2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32223C9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FC3AB5C" w14:textId="05C48E1E" w:rsidR="006840CD" w:rsidRPr="00573C67" w:rsidRDefault="00381B10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3C6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840CD" w:rsidRPr="00573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3C6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17A82" w:rsidRPr="00573C67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80" w:type="dxa"/>
            <w:shd w:val="clear" w:color="auto" w:fill="auto"/>
          </w:tcPr>
          <w:p w14:paraId="7091E45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7F23B2C" w14:textId="595AABA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12,344</w:t>
            </w:r>
          </w:p>
        </w:tc>
      </w:tr>
      <w:tr w:rsidR="00745C78" w:rsidRPr="00813192" w14:paraId="027BC3D8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06A8CB0B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035ED1">
              <w:rPr>
                <w:rFonts w:asciiTheme="majorBidi" w:hAnsiTheme="majorBidi" w:cstheme="majorBidi"/>
                <w:sz w:val="30"/>
                <w:szCs w:val="30"/>
              </w:rPr>
              <w:t>SuperDrob S.A.</w:t>
            </w:r>
            <w:r w:rsidRPr="00035ED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440" w:type="dxa"/>
            <w:gridSpan w:val="2"/>
          </w:tcPr>
          <w:p w14:paraId="14820F2F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180" w:type="dxa"/>
          </w:tcPr>
          <w:p w14:paraId="5C8D3BAA" w14:textId="77777777" w:rsidR="006840CD" w:rsidRPr="00813192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136CE70" w14:textId="6A5E203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14:paraId="1E9A64D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41AA6BB" w14:textId="77A3F29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14:paraId="2D7B10A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39A8E8" w14:textId="17B47D9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0" w:type="dxa"/>
            <w:shd w:val="clear" w:color="auto" w:fill="auto"/>
          </w:tcPr>
          <w:p w14:paraId="7011C3DD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493F197" w14:textId="37527A3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0" w:type="dxa"/>
            <w:shd w:val="clear" w:color="auto" w:fill="auto"/>
          </w:tcPr>
          <w:p w14:paraId="6AA814E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D35F2A6" w14:textId="6732FC1B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67305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85D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9AAAE4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3EBFFA8" w14:textId="2E0A5E9B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3,366</w:t>
            </w:r>
          </w:p>
        </w:tc>
        <w:tc>
          <w:tcPr>
            <w:tcW w:w="180" w:type="dxa"/>
            <w:shd w:val="clear" w:color="auto" w:fill="auto"/>
          </w:tcPr>
          <w:p w14:paraId="5FBB962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A7CA3B2" w14:textId="05BF251B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2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A0C6B8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64F45FA0" w14:textId="16CDDB5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2F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0574B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25B4010" w14:textId="1BDBCE0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85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305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85D0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1B56668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72646ED" w14:textId="54BD35AB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3,366</w:t>
            </w:r>
          </w:p>
        </w:tc>
      </w:tr>
      <w:tr w:rsidR="00745C78" w:rsidRPr="00813192" w14:paraId="1016E9CE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6114E7D2" w14:textId="77777777" w:rsidR="006225C0" w:rsidRPr="00813192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A0E3F86" w14:textId="77777777" w:rsidR="006225C0" w:rsidRPr="00813192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A7FF87" w14:textId="77777777" w:rsidR="006225C0" w:rsidRPr="00813192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B029DA8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E671809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4120197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D3BC1F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E4C8ED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FD19DE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1D6378A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1D4D1A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923991F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B5E6FF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E6B88F9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72851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A69560B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616B9CA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0E25366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5A641CE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63735D5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18F67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BB4BF2C" w14:textId="77777777" w:rsidR="006225C0" w:rsidRPr="002E7FF3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3C43426" w14:textId="77777777" w:rsidR="00C16183" w:rsidRPr="003067AA" w:rsidRDefault="00C16183" w:rsidP="006C72E9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5A145030" w14:textId="36A2848F" w:rsidR="006C72E9" w:rsidRPr="003067AA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3067AA">
        <w:rPr>
          <w:rFonts w:asciiTheme="majorBidi" w:hAnsiTheme="majorBidi" w:cstheme="majorBidi"/>
          <w:b/>
          <w:bCs/>
          <w:i/>
          <w:iCs/>
          <w:cs/>
          <w:lang w:val="en-US"/>
        </w:rPr>
        <w:t>รายละเอียดเงินลงทุนในการร่วมค้า</w:t>
      </w:r>
      <w:r w:rsidRPr="003067AA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3067AA">
        <w:rPr>
          <w:rFonts w:asciiTheme="majorBidi" w:hAnsiTheme="majorBidi" w:cstheme="majorBidi"/>
          <w:b/>
          <w:bCs/>
          <w:i/>
          <w:iCs/>
          <w:cs/>
          <w:lang w:val="en-US"/>
        </w:rPr>
        <w:t>(ต่อ)</w:t>
      </w:r>
    </w:p>
    <w:tbl>
      <w:tblPr>
        <w:tblW w:w="1558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11"/>
        <w:gridCol w:w="675"/>
        <w:gridCol w:w="765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28"/>
        <w:gridCol w:w="182"/>
        <w:gridCol w:w="630"/>
        <w:gridCol w:w="180"/>
        <w:gridCol w:w="714"/>
        <w:gridCol w:w="6"/>
      </w:tblGrid>
      <w:tr w:rsidR="006C72E9" w:rsidRPr="00370597" w14:paraId="67B0AF01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58551EC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dxa"/>
          </w:tcPr>
          <w:p w14:paraId="548B5E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01B0D37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30" w:type="dxa"/>
            <w:gridSpan w:val="21"/>
            <w:shd w:val="clear" w:color="auto" w:fill="auto"/>
          </w:tcPr>
          <w:p w14:paraId="77ADF58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370597" w14:paraId="536E78F1" w14:textId="77777777" w:rsidTr="00554531">
        <w:trPr>
          <w:gridAfter w:val="1"/>
          <w:wAfter w:w="6" w:type="dxa"/>
          <w:cantSplit/>
          <w:trHeight w:val="302"/>
        </w:trPr>
        <w:tc>
          <w:tcPr>
            <w:tcW w:w="5411" w:type="dxa"/>
            <w:shd w:val="clear" w:color="auto" w:fill="auto"/>
          </w:tcPr>
          <w:p w14:paraId="0036B96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64" w:type="dxa"/>
            <w:gridSpan w:val="22"/>
          </w:tcPr>
          <w:p w14:paraId="4E74019B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B7DCE" w:rsidRPr="00370597" w14:paraId="5CFD6816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5022916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9315D8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DD217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589E0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5B3524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9330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88D2F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D098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38EDC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495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6A0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0C5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45C78" w:rsidRPr="00370597" w14:paraId="1F7EC33D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008EEA1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5B71C8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5CCDDB9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06DAA1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6A242A5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8787B7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41D88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18D937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5F2AC1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20F7DE8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2054D4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536331E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45C78" w:rsidRPr="00370597" w14:paraId="1BC89D6D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5D14BDD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7FC3FAA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C72F9A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1E095F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1FE53EA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8A263E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DFFC85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53E7657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2C5654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12F8B50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A457F38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072E719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745C78" w:rsidRPr="00370597" w14:paraId="5E3D9251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A4C23D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60775E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7743CCF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F1A8DE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38C281B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8F6A57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5ABBA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2B09E9F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60A78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3508C6B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BCCD1A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621517C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ส่วนได้เสีย </w:t>
            </w:r>
            <w:r w:rsidRPr="00306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1B2" w:rsidRPr="00370597" w14:paraId="2FD93A63" w14:textId="77777777" w:rsidTr="005545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7B231EA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D5B650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063F834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CFEE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1AECE82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1CA2D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5DCD1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07C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9476C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CF0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95173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9601E" w14:textId="77777777" w:rsidR="006C72E9" w:rsidRPr="003067AA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70BD4" w:rsidRPr="00370597" w14:paraId="23D9D462" w14:textId="77777777" w:rsidTr="001C0A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BA1C4F4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80D8813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A2A2D06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1D24" w14:textId="745A1496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B80BF5F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A2C9" w14:textId="6FED2DE3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583DBD9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60413" w14:textId="629B5D2C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C272AA3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91F8" w14:textId="7D5256FE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C3BC05D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FB7DC" w14:textId="168A7E40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C4D2100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7F20A" w14:textId="5A1A1F69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40D38D5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A1CFE" w14:textId="727D42EF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8471F68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C982C" w14:textId="4A7DC88E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7BB69D15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52B50" w14:textId="32BF1D50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C4B5920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72241" w14:textId="68D44CA5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225C0" w:rsidRPr="00370597" w14:paraId="1D328921" w14:textId="77777777" w:rsidTr="00554531">
        <w:trPr>
          <w:cantSplit/>
          <w:trHeight w:hRule="exact" w:val="136"/>
        </w:trPr>
        <w:tc>
          <w:tcPr>
            <w:tcW w:w="5411" w:type="dxa"/>
            <w:shd w:val="clear" w:color="auto" w:fill="auto"/>
          </w:tcPr>
          <w:p w14:paraId="76B572FD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" w:type="dxa"/>
          </w:tcPr>
          <w:p w14:paraId="2A094760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5" w:type="dxa"/>
          </w:tcPr>
          <w:p w14:paraId="41040445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52248F1A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F92AF96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6840" w:type="dxa"/>
            <w:gridSpan w:val="16"/>
            <w:shd w:val="clear" w:color="auto" w:fill="auto"/>
          </w:tcPr>
          <w:p w14:paraId="1966F0DA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8"/>
              </w:tabs>
              <w:spacing w:line="340" w:lineRule="exac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745C78" w:rsidRPr="00370597" w14:paraId="3554FAAC" w14:textId="77777777" w:rsidTr="001C0A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6C377BA" w14:textId="77777777" w:rsidR="006840CD" w:rsidRPr="00035ED1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035ED1">
              <w:rPr>
                <w:rFonts w:asciiTheme="majorBidi" w:hAnsiTheme="majorBidi" w:cstheme="majorBidi"/>
                <w:sz w:val="30"/>
                <w:szCs w:val="30"/>
              </w:rPr>
              <w:t>Well Well Invest S.A.</w:t>
            </w:r>
          </w:p>
        </w:tc>
        <w:tc>
          <w:tcPr>
            <w:tcW w:w="1440" w:type="dxa"/>
            <w:gridSpan w:val="2"/>
          </w:tcPr>
          <w:p w14:paraId="03D4F204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180" w:type="dxa"/>
          </w:tcPr>
          <w:p w14:paraId="1B5535F5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F03BBD1" w14:textId="04327F25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3D49032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50B2B9D" w14:textId="331C73DB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0894F936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9318E" w14:textId="21AD8CD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055F037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91558EE" w14:textId="626B3B3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330174B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9E814B5" w14:textId="4C888AB6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76F3760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0AC2CA0" w14:textId="1173F5CA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2838CC4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6022EBE" w14:textId="50B0F6C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C7EC2A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CBBE97D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FF93F45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7FD1243" w14:textId="2830D37E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2B23FCD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B465C6F" w14:textId="23E6D834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701984" w:rsidRPr="00370597" w14:paraId="5A459AB1" w14:textId="77777777" w:rsidTr="001C0A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182164FD" w14:textId="77777777" w:rsidR="006840CD" w:rsidRPr="00035ED1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035ED1">
              <w:rPr>
                <w:rFonts w:asciiTheme="majorBidi" w:hAnsiTheme="majorBidi" w:cstheme="majorBidi"/>
                <w:sz w:val="30"/>
                <w:szCs w:val="30"/>
              </w:rPr>
              <w:t xml:space="preserve">Westbridge Foods Holding B.V. </w:t>
            </w:r>
            <w:r w:rsidRPr="00CF0C9B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440" w:type="dxa"/>
            <w:gridSpan w:val="2"/>
          </w:tcPr>
          <w:p w14:paraId="542C02D8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80" w:type="dxa"/>
          </w:tcPr>
          <w:p w14:paraId="3775F681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37E8B21" w14:textId="20446E6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8AC49C7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4973A80" w14:textId="3138A5E4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2E7FF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8AC06DC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A8FEEE6" w14:textId="1A01459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ECCEA9D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514295" w14:textId="04262FD5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67414C9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4E47DF" w14:textId="4B2CC661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7C2822BB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AC94F47" w14:textId="77328B52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7F32DA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72A8DB3" w14:textId="2FF944AF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ACA71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258536A8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28E8A33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1587EBA" w14:textId="742E617C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2B0261E4" w14:textId="77777777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23AC7" w14:textId="463C94AD" w:rsidR="006840CD" w:rsidRPr="002E7FF3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7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70BD4" w:rsidRPr="00370597" w14:paraId="16833E71" w14:textId="77777777" w:rsidTr="001C0A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3B4C4D32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793A4948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1A525B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8D648FF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FBB339B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BB79A67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DAB13C6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248CE" w14:textId="44146FE3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19,137</w:t>
            </w:r>
          </w:p>
        </w:tc>
        <w:tc>
          <w:tcPr>
            <w:tcW w:w="180" w:type="dxa"/>
            <w:shd w:val="clear" w:color="auto" w:fill="auto"/>
          </w:tcPr>
          <w:p w14:paraId="094FD151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DD908" w14:textId="1FC9961C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17,857</w:t>
            </w:r>
          </w:p>
        </w:tc>
        <w:tc>
          <w:tcPr>
            <w:tcW w:w="180" w:type="dxa"/>
            <w:shd w:val="clear" w:color="auto" w:fill="auto"/>
          </w:tcPr>
          <w:p w14:paraId="521BE21E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E8D6A" w14:textId="7C4361C5" w:rsidR="006840CD" w:rsidRPr="003067AA" w:rsidRDefault="009657C7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6840CD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4EB7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3343E04B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06D58" w14:textId="506CAB42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22,412</w:t>
            </w:r>
          </w:p>
        </w:tc>
        <w:tc>
          <w:tcPr>
            <w:tcW w:w="180" w:type="dxa"/>
            <w:shd w:val="clear" w:color="auto" w:fill="auto"/>
          </w:tcPr>
          <w:p w14:paraId="016FA97B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5855D" w14:textId="08CCAD1E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9A04AC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20F31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FFD9EB9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EE378" w14:textId="018487F2" w:rsidR="006840CD" w:rsidRPr="003067AA" w:rsidRDefault="004C745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6840CD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4EB7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49293847" w14:textId="77777777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0D2C9" w14:textId="056C887E" w:rsidR="006840CD" w:rsidRPr="003067AA" w:rsidRDefault="006840CD" w:rsidP="0068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22,412</w:t>
            </w:r>
          </w:p>
        </w:tc>
      </w:tr>
      <w:tr w:rsidR="00701984" w:rsidRPr="00370597" w14:paraId="28154C8F" w14:textId="77777777" w:rsidTr="001C0A31">
        <w:trPr>
          <w:cantSplit/>
          <w:trHeight w:val="302"/>
        </w:trPr>
        <w:tc>
          <w:tcPr>
            <w:tcW w:w="5411" w:type="dxa"/>
            <w:shd w:val="clear" w:color="auto" w:fill="auto"/>
          </w:tcPr>
          <w:p w14:paraId="43FF2B39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F2A100F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B6EDEE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3D2C58A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7F0FF33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37B069E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1B9B2FE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C147AB7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B47A0C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EBB07B6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823936F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7DBB348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279C692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4C39AB8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F1349DA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2051533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80B19AD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2CE4B4A7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CF323FD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6B87906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07CC66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C392A37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426D5DA" w14:textId="77777777" w:rsidR="006C72E9" w:rsidRPr="003067AA" w:rsidRDefault="006C72E9" w:rsidP="00035ED1">
      <w:pPr>
        <w:pStyle w:val="a"/>
        <w:tabs>
          <w:tab w:val="clear" w:pos="1080"/>
        </w:tabs>
        <w:ind w:left="279" w:right="213" w:hanging="90"/>
        <w:jc w:val="thaiDistribute"/>
        <w:rPr>
          <w:rFonts w:asciiTheme="majorBidi" w:hAnsiTheme="majorBidi" w:cstheme="majorBidi"/>
          <w:lang w:val="en-US"/>
        </w:rPr>
      </w:pPr>
      <w:r w:rsidRPr="003067AA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Pr="003067AA">
        <w:rPr>
          <w:rFonts w:asciiTheme="majorBidi" w:hAnsiTheme="majorBidi" w:cstheme="majorBidi"/>
          <w:i/>
          <w:iCs/>
          <w:cs/>
        </w:rPr>
        <w:t xml:space="preserve"> </w:t>
      </w:r>
      <w:r w:rsidRPr="003067AA">
        <w:rPr>
          <w:rFonts w:asciiTheme="majorBidi" w:hAnsiTheme="majorBidi" w:cstheme="majorBidi"/>
          <w:spacing w:val="-4"/>
        </w:rPr>
        <w:t xml:space="preserve">CP-Meiji </w:t>
      </w:r>
      <w:r w:rsidRPr="003067AA">
        <w:rPr>
          <w:rFonts w:asciiTheme="majorBidi" w:hAnsiTheme="majorBidi" w:cstheme="majorBidi"/>
          <w:spacing w:val="-4"/>
          <w:cs/>
        </w:rPr>
        <w:t xml:space="preserve"> เป็นการร่วมค้า เนื่องจากตามข้อบังคับของ </w:t>
      </w:r>
      <w:r w:rsidRPr="003067AA">
        <w:rPr>
          <w:rFonts w:asciiTheme="majorBidi" w:hAnsiTheme="majorBidi" w:cstheme="majorBidi"/>
          <w:spacing w:val="-4"/>
        </w:rPr>
        <w:t>CP-Meiji</w:t>
      </w:r>
      <w:r w:rsidRPr="003067AA">
        <w:rPr>
          <w:rFonts w:asciiTheme="majorBidi" w:hAnsiTheme="majorBidi" w:cstheme="majorBidi"/>
          <w:spacing w:val="-4"/>
          <w:cs/>
        </w:rPr>
        <w:t xml:space="preserve"> 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r w:rsidRPr="003067AA">
        <w:rPr>
          <w:rFonts w:asciiTheme="majorBidi" w:hAnsiTheme="majorBidi" w:cstheme="majorBidi"/>
          <w:spacing w:val="-4"/>
        </w:rPr>
        <w:t>CP-Meiji</w:t>
      </w:r>
      <w:r w:rsidRPr="003067AA">
        <w:rPr>
          <w:rFonts w:asciiTheme="majorBidi" w:hAnsiTheme="majorBidi" w:cstheme="majorBidi"/>
          <w:cs/>
        </w:rPr>
        <w:t xml:space="preserve">  กลุ่มบริษัทได้บันทึกบัญชีเงินลงทุนในการร่วมค้า ตามวิธีส่วนได้เสียในงบการเงินรวม</w:t>
      </w:r>
    </w:p>
    <w:p w14:paraId="70E6E61B" w14:textId="77777777" w:rsidR="006C72E9" w:rsidRPr="003067AA" w:rsidRDefault="006C72E9" w:rsidP="00035ED1">
      <w:pPr>
        <w:pStyle w:val="a"/>
        <w:tabs>
          <w:tab w:val="clear" w:pos="1080"/>
        </w:tabs>
        <w:ind w:left="279" w:hanging="90"/>
        <w:jc w:val="thaiDistribute"/>
        <w:rPr>
          <w:rFonts w:asciiTheme="majorBidi" w:hAnsiTheme="majorBidi" w:cstheme="majorBidi"/>
          <w:cs/>
          <w:lang w:val="en-US"/>
        </w:rPr>
      </w:pPr>
    </w:p>
    <w:p w14:paraId="651698CF" w14:textId="77777777" w:rsidR="006C72E9" w:rsidRPr="003067AA" w:rsidRDefault="006C72E9" w:rsidP="00035ED1">
      <w:pPr>
        <w:pStyle w:val="a"/>
        <w:tabs>
          <w:tab w:val="clear" w:pos="1080"/>
          <w:tab w:val="left" w:pos="540"/>
        </w:tabs>
        <w:ind w:left="279" w:right="213" w:hanging="162"/>
        <w:jc w:val="both"/>
        <w:rPr>
          <w:rFonts w:asciiTheme="majorBidi" w:hAnsiTheme="majorBidi" w:cstheme="majorBidi"/>
          <w:cs/>
        </w:rPr>
      </w:pPr>
      <w:r w:rsidRPr="003067AA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>**</w:t>
      </w:r>
      <w:r w:rsidRPr="003067AA">
        <w:rPr>
          <w:rFonts w:asciiTheme="majorBidi" w:hAnsiTheme="majorBidi" w:cstheme="majorBidi"/>
          <w:spacing w:val="-4"/>
          <w:cs/>
        </w:rPr>
        <w:t xml:space="preserve"> </w:t>
      </w:r>
      <w:r w:rsidRPr="003067AA">
        <w:rPr>
          <w:rFonts w:asciiTheme="majorBidi" w:hAnsiTheme="majorBidi" w:cstheme="majorBidi"/>
          <w:spacing w:val="-4"/>
          <w:lang w:val="en-US"/>
        </w:rPr>
        <w:t xml:space="preserve">Andhra Pradesh Broodstock Multiplicationcentre Private Limited, HyLife Group Holdings Ltd. </w:t>
      </w:r>
      <w:r w:rsidRPr="003067AA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Pr="003067AA">
        <w:rPr>
          <w:rFonts w:asciiTheme="majorBidi" w:hAnsiTheme="majorBidi" w:cstheme="majorBidi"/>
          <w:spacing w:val="-4"/>
        </w:rPr>
        <w:t xml:space="preserve">Westbridge Foods Holding B.V. </w:t>
      </w:r>
      <w:r w:rsidRPr="003067AA">
        <w:rPr>
          <w:rFonts w:asciiTheme="majorBidi" w:hAnsiTheme="majorBidi" w:cstheme="majorBidi"/>
          <w:spacing w:val="-4"/>
          <w:cs/>
        </w:rPr>
        <w:t xml:space="preserve">เป็นการร่วมค้า เนื่องจากผู้ลงทุนมีอำนาจควบคุมร่วมกันในการตัดสินใจที่สำคัญทางการเงินและการดำเนินงาน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r w:rsidRPr="003067AA">
        <w:rPr>
          <w:rFonts w:asciiTheme="majorBidi" w:hAnsiTheme="majorBidi" w:cstheme="majorBidi"/>
          <w:spacing w:val="-4"/>
          <w:lang w:val="en-US"/>
        </w:rPr>
        <w:t>Andhra Pradesh Broodstock</w:t>
      </w:r>
      <w:r w:rsidRPr="003067AA">
        <w:rPr>
          <w:rFonts w:asciiTheme="majorBidi" w:hAnsiTheme="majorBidi" w:cstheme="majorBidi"/>
          <w:spacing w:val="-4"/>
        </w:rPr>
        <w:t xml:space="preserve"> </w:t>
      </w:r>
      <w:r w:rsidRPr="003067AA">
        <w:rPr>
          <w:rFonts w:asciiTheme="majorBidi" w:hAnsiTheme="majorBidi" w:cstheme="majorBidi"/>
          <w:spacing w:val="-4"/>
          <w:lang w:val="en-US"/>
        </w:rPr>
        <w:t>Multiplicationcentre Private Limited, HyLife Group Holdings Ltd.</w:t>
      </w:r>
      <w:r w:rsidRPr="003067AA">
        <w:rPr>
          <w:rFonts w:asciiTheme="majorBidi" w:hAnsiTheme="majorBidi" w:cstheme="majorBidi"/>
        </w:rPr>
        <w:t xml:space="preserve"> </w:t>
      </w:r>
      <w:r w:rsidRPr="003067AA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Pr="003067AA">
        <w:rPr>
          <w:rFonts w:asciiTheme="majorBidi" w:hAnsiTheme="majorBidi" w:cstheme="majorBidi"/>
          <w:spacing w:val="-4"/>
        </w:rPr>
        <w:t xml:space="preserve">Westbridge Foods Holding B.V. </w:t>
      </w:r>
      <w:r w:rsidRPr="003067AA">
        <w:rPr>
          <w:rFonts w:asciiTheme="majorBidi" w:hAnsiTheme="majorBidi" w:cstheme="majorBidi"/>
          <w:spacing w:val="-4"/>
          <w:cs/>
        </w:rPr>
        <w:t>กลุ่มบริษัท</w:t>
      </w:r>
      <w:r w:rsidRPr="003067AA">
        <w:rPr>
          <w:rFonts w:asciiTheme="majorBidi" w:hAnsiTheme="majorBidi" w:cstheme="majorBidi"/>
          <w:cs/>
        </w:rPr>
        <w:t>ได้บันทึกบัญชีเงินลงทุนในการร่วมค้า ตามวิธีส่วนได้เสียในงบการเงินรวม</w:t>
      </w:r>
    </w:p>
    <w:p w14:paraId="2EF138E8" w14:textId="77777777" w:rsidR="006C72E9" w:rsidRPr="003067AA" w:rsidRDefault="006C72E9" w:rsidP="006C72E9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  <w:sectPr w:rsidR="006C72E9" w:rsidRPr="003067AA" w:rsidSect="000E2ADD">
          <w:headerReference w:type="default" r:id="rId28"/>
          <w:pgSz w:w="16834" w:h="11909" w:orient="landscape" w:code="9"/>
          <w:pgMar w:top="1152" w:right="691" w:bottom="1152" w:left="900" w:header="720" w:footer="576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7720F1D9" w14:textId="77777777" w:rsidR="006C72E9" w:rsidRPr="003067AA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พิจารณาแล้วว่าไม่มีส่วนได้เสียในการร่วมค้ารายใดรายหนึ่งที่มีสาระสำคัญต่อกลุ่มบริษัท</w:t>
      </w:r>
    </w:p>
    <w:p w14:paraId="45EAFC4E" w14:textId="77777777" w:rsidR="006C72E9" w:rsidRPr="003067AA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2DE1A85" w14:textId="77777777" w:rsidR="006C72E9" w:rsidRPr="003067AA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การร่วมค้าที่ไม่มีสาระสำคัญ </w:t>
      </w:r>
    </w:p>
    <w:p w14:paraId="7DAC4684" w14:textId="77777777" w:rsidR="006C72E9" w:rsidRPr="003067AA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51A2CDD" w14:textId="77777777" w:rsidR="006C72E9" w:rsidRPr="003067AA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6837FE50" w14:textId="77777777" w:rsidR="006C72E9" w:rsidRPr="003067AA" w:rsidRDefault="006C72E9" w:rsidP="006C72E9">
      <w:pPr>
        <w:pStyle w:val="block"/>
        <w:tabs>
          <w:tab w:val="left" w:pos="139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67AA">
        <w:rPr>
          <w:rFonts w:asciiTheme="majorBidi" w:hAnsiTheme="majorBidi" w:cstheme="majorBidi"/>
          <w:sz w:val="30"/>
          <w:szCs w:val="30"/>
          <w:lang w:val="en-US"/>
        </w:rPr>
        <w:tab/>
      </w: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181"/>
      </w:tblGrid>
      <w:tr w:rsidR="006C72E9" w:rsidRPr="00C20284" w14:paraId="0CE89BCE" w14:textId="77777777" w:rsidTr="00387CAF">
        <w:trPr>
          <w:cantSplit/>
          <w:tblHeader/>
        </w:trPr>
        <w:tc>
          <w:tcPr>
            <w:tcW w:w="6570" w:type="dxa"/>
          </w:tcPr>
          <w:p w14:paraId="47242FB5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14:paraId="52471B21" w14:textId="77777777" w:rsidR="006C72E9" w:rsidRPr="003067AA" w:rsidRDefault="006C72E9" w:rsidP="006F43DD">
            <w:pPr>
              <w:pStyle w:val="acctfourfigures"/>
              <w:spacing w:line="240" w:lineRule="atLeast"/>
              <w:ind w:right="-7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72E9" w:rsidRPr="00C20284" w14:paraId="0749F461" w14:textId="77777777" w:rsidTr="00387CAF">
        <w:trPr>
          <w:cantSplit/>
          <w:trHeight w:val="103"/>
          <w:tblHeader/>
        </w:trPr>
        <w:tc>
          <w:tcPr>
            <w:tcW w:w="6570" w:type="dxa"/>
          </w:tcPr>
          <w:p w14:paraId="52ADE701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748401E7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72E9" w:rsidRPr="00C20284" w14:paraId="120386A5" w14:textId="77777777" w:rsidTr="00387CAF">
        <w:trPr>
          <w:cantSplit/>
          <w:trHeight w:val="103"/>
          <w:tblHeader/>
        </w:trPr>
        <w:tc>
          <w:tcPr>
            <w:tcW w:w="6570" w:type="dxa"/>
          </w:tcPr>
          <w:p w14:paraId="3B30F1A6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B340EC" w14:textId="3DC9DFD2" w:rsidR="006C72E9" w:rsidRPr="003067AA" w:rsidRDefault="006225C0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ACE92D8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1E464FF" w14:textId="7D4929A1" w:rsidR="006C72E9" w:rsidRPr="003067AA" w:rsidRDefault="006225C0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435CBF49" w14:textId="77777777" w:rsidTr="00387CAF">
        <w:trPr>
          <w:cantSplit/>
          <w:trHeight w:hRule="exact" w:val="144"/>
          <w:tblHeader/>
        </w:trPr>
        <w:tc>
          <w:tcPr>
            <w:tcW w:w="6570" w:type="dxa"/>
          </w:tcPr>
          <w:p w14:paraId="2C513305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1F20CE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80" w:type="dxa"/>
          </w:tcPr>
          <w:p w14:paraId="3F3A5E72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181" w:type="dxa"/>
          </w:tcPr>
          <w:p w14:paraId="3D460C90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</w:tr>
      <w:tr w:rsidR="006225C0" w:rsidRPr="00C20284" w14:paraId="2A4DD9AE" w14:textId="77777777" w:rsidTr="00387CAF">
        <w:trPr>
          <w:cantSplit/>
        </w:trPr>
        <w:tc>
          <w:tcPr>
            <w:tcW w:w="6570" w:type="dxa"/>
          </w:tcPr>
          <w:p w14:paraId="58233E97" w14:textId="77777777" w:rsidR="006225C0" w:rsidRPr="003067AA" w:rsidRDefault="006225C0" w:rsidP="006225C0">
            <w:pPr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มูลค่าตามบัญชีของส่วนได้เสียในการร่วมค้าที่ไม่มีสาระสำคัญ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B251659" w14:textId="05D5A26E" w:rsidR="006225C0" w:rsidRPr="003067AA" w:rsidRDefault="00630855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</w:t>
            </w:r>
            <w:r w:rsidR="00E24890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bottom"/>
          </w:tcPr>
          <w:p w14:paraId="38D738F6" w14:textId="77777777" w:rsidR="006225C0" w:rsidRPr="003067AA" w:rsidRDefault="006225C0" w:rsidP="006225C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33B10D09" w14:textId="5664A49C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22,412</w:t>
            </w:r>
          </w:p>
        </w:tc>
      </w:tr>
      <w:tr w:rsidR="006225C0" w:rsidRPr="00C20284" w14:paraId="45A7CFF1" w14:textId="77777777" w:rsidTr="00387CAF">
        <w:trPr>
          <w:cantSplit/>
          <w:trHeight w:hRule="exact" w:val="144"/>
        </w:trPr>
        <w:tc>
          <w:tcPr>
            <w:tcW w:w="6570" w:type="dxa"/>
          </w:tcPr>
          <w:p w14:paraId="07A49FA9" w14:textId="77777777" w:rsidR="006225C0" w:rsidRPr="003067AA" w:rsidRDefault="006225C0" w:rsidP="006225C0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8DD9C1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E7A644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56E260C8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5C0" w:rsidRPr="00C20284" w14:paraId="37002ED0" w14:textId="77777777" w:rsidTr="00387CAF">
        <w:trPr>
          <w:cantSplit/>
        </w:trPr>
        <w:tc>
          <w:tcPr>
            <w:tcW w:w="6570" w:type="dxa"/>
          </w:tcPr>
          <w:p w14:paraId="51E130FC" w14:textId="77777777" w:rsidR="006225C0" w:rsidRPr="003067AA" w:rsidRDefault="006225C0" w:rsidP="006225C0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4721049F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BB0FC4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58C166" w14:textId="77777777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5C0" w:rsidRPr="00C20284" w14:paraId="0F15B158" w14:textId="77777777" w:rsidTr="00387CAF">
        <w:trPr>
          <w:cantSplit/>
        </w:trPr>
        <w:tc>
          <w:tcPr>
            <w:tcW w:w="6570" w:type="dxa"/>
          </w:tcPr>
          <w:p w14:paraId="1D10A35A" w14:textId="4716491D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14F8A"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4F8A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260" w:type="dxa"/>
          </w:tcPr>
          <w:p w14:paraId="2257799B" w14:textId="0EB73B62" w:rsidR="006225C0" w:rsidRPr="003067AA" w:rsidRDefault="00630855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 w:rsidR="00E24890" w:rsidRPr="003067A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0E0F4D8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1DCB87" w14:textId="5A22F98A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</w:tr>
      <w:tr w:rsidR="006225C0" w:rsidRPr="00C20284" w14:paraId="61A09983" w14:textId="77777777" w:rsidTr="00387CAF">
        <w:trPr>
          <w:cantSplit/>
        </w:trPr>
        <w:tc>
          <w:tcPr>
            <w:tcW w:w="6570" w:type="dxa"/>
          </w:tcPr>
          <w:p w14:paraId="4E413264" w14:textId="4AFB0E0B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14F8A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014F8A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3713B9" w14:textId="5DB6BFB9" w:rsidR="006225C0" w:rsidRPr="003067AA" w:rsidRDefault="00630855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D46FA9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24890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D46FA9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9FC8189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7026319" w14:textId="50BA16D9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,142</w:t>
            </w:r>
          </w:p>
        </w:tc>
      </w:tr>
      <w:tr w:rsidR="006225C0" w:rsidRPr="00C20284" w14:paraId="1A3BF684" w14:textId="77777777" w:rsidTr="00387CAF">
        <w:trPr>
          <w:cantSplit/>
          <w:trHeight w:val="379"/>
        </w:trPr>
        <w:tc>
          <w:tcPr>
            <w:tcW w:w="6570" w:type="dxa"/>
          </w:tcPr>
          <w:p w14:paraId="692E11DA" w14:textId="4FC4BD34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14F8A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014F8A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FBB2D" w14:textId="260F6AD3" w:rsidR="006225C0" w:rsidRPr="003067AA" w:rsidRDefault="00D46FA9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</w:t>
            </w:r>
            <w:r w:rsidR="00E57EE5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6C852B" w14:textId="77777777" w:rsidR="006225C0" w:rsidRPr="003067AA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23D719A" w14:textId="68AF18F6" w:rsidR="006225C0" w:rsidRPr="003067AA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1,733</w:t>
            </w:r>
          </w:p>
        </w:tc>
      </w:tr>
    </w:tbl>
    <w:p w14:paraId="096CEA1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KPMG Logo" w:hAnsiTheme="majorBidi" w:cstheme="majorBidi"/>
          <w:spacing w:val="-4"/>
          <w:sz w:val="30"/>
          <w:szCs w:val="30"/>
        </w:rPr>
      </w:pPr>
      <w:r w:rsidRPr="003067AA">
        <w:rPr>
          <w:rFonts w:asciiTheme="majorBidi" w:eastAsia="KPMG Logo" w:hAnsiTheme="majorBidi" w:cstheme="majorBidi"/>
          <w:sz w:val="24"/>
          <w:szCs w:val="24"/>
        </w:rPr>
        <w:br/>
      </w:r>
      <w:r w:rsidRPr="003067AA">
        <w:rPr>
          <w:rFonts w:asciiTheme="majorBidi" w:eastAsia="KPMG Logo" w:hAnsiTheme="majorBidi" w:cstheme="majorBidi"/>
          <w:spacing w:val="-4"/>
          <w:sz w:val="30"/>
          <w:szCs w:val="30"/>
          <w:cs/>
        </w:rPr>
        <w:t xml:space="preserve">หนี้สินที่อาจเกิดขึ้นและภาระผูกพันในส่วนที่เกี่ยวกับเงินลงทุนในกิจการที่ควบคุมร่วมกัน ณ วันที่ </w:t>
      </w:r>
      <w:r w:rsidRPr="003067AA">
        <w:rPr>
          <w:rFonts w:asciiTheme="majorBidi" w:eastAsia="KPMG Logo" w:hAnsiTheme="majorBidi" w:cstheme="majorBidi"/>
          <w:spacing w:val="-4"/>
          <w:sz w:val="30"/>
          <w:szCs w:val="30"/>
        </w:rPr>
        <w:t>31</w:t>
      </w:r>
      <w:r w:rsidRPr="003067AA">
        <w:rPr>
          <w:rFonts w:asciiTheme="majorBidi" w:eastAsia="KPMG Logo" w:hAnsiTheme="majorBidi" w:cstheme="majorBidi"/>
          <w:spacing w:val="-4"/>
          <w:sz w:val="30"/>
          <w:szCs w:val="30"/>
          <w:cs/>
        </w:rPr>
        <w:t xml:space="preserve"> ธันวาคม มีดังนี้</w:t>
      </w:r>
    </w:p>
    <w:p w14:paraId="325C45EC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KPMG Logo" w:hAnsiTheme="majorBidi" w:cstheme="majorBidi"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61"/>
        <w:gridCol w:w="1260"/>
        <w:gridCol w:w="180"/>
        <w:gridCol w:w="1260"/>
      </w:tblGrid>
      <w:tr w:rsidR="006C72E9" w:rsidRPr="00C20284" w14:paraId="11E7D76C" w14:textId="77777777" w:rsidTr="00387CAF">
        <w:trPr>
          <w:cantSplit/>
          <w:tblHeader/>
        </w:trPr>
        <w:tc>
          <w:tcPr>
            <w:tcW w:w="6561" w:type="dxa"/>
          </w:tcPr>
          <w:p w14:paraId="18F34DF9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902F7C3" w14:textId="77777777" w:rsidR="006C72E9" w:rsidRPr="003067AA" w:rsidRDefault="006C72E9" w:rsidP="006F43DD">
            <w:pPr>
              <w:pStyle w:val="acctfourfigures"/>
              <w:spacing w:line="240" w:lineRule="atLeast"/>
              <w:ind w:right="-5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72E9" w:rsidRPr="00C20284" w14:paraId="238EEA5C" w14:textId="77777777" w:rsidTr="00387CAF">
        <w:trPr>
          <w:cantSplit/>
          <w:trHeight w:val="103"/>
          <w:tblHeader/>
        </w:trPr>
        <w:tc>
          <w:tcPr>
            <w:tcW w:w="6561" w:type="dxa"/>
          </w:tcPr>
          <w:p w14:paraId="06400D13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2424647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72E9" w:rsidRPr="00C20284" w14:paraId="3908A093" w14:textId="77777777" w:rsidTr="00387CAF">
        <w:trPr>
          <w:cantSplit/>
          <w:trHeight w:val="103"/>
          <w:tblHeader/>
        </w:trPr>
        <w:tc>
          <w:tcPr>
            <w:tcW w:w="6561" w:type="dxa"/>
          </w:tcPr>
          <w:p w14:paraId="3CC199B9" w14:textId="77777777" w:rsidR="006C72E9" w:rsidRPr="003067AA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3320ED" w14:textId="25D75A42" w:rsidR="006C72E9" w:rsidRPr="003067AA" w:rsidRDefault="006225C0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6831251" w14:textId="77777777" w:rsidR="006C72E9" w:rsidRPr="003067AA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628EAF" w14:textId="2797EF5E" w:rsidR="006C72E9" w:rsidRPr="003067AA" w:rsidRDefault="006225C0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37B3CD2E" w14:textId="77777777" w:rsidTr="00387CAF">
        <w:trPr>
          <w:cantSplit/>
          <w:trHeight w:val="127"/>
        </w:trPr>
        <w:tc>
          <w:tcPr>
            <w:tcW w:w="6561" w:type="dxa"/>
          </w:tcPr>
          <w:p w14:paraId="1B04E871" w14:textId="77777777" w:rsidR="006C72E9" w:rsidRPr="003067AA" w:rsidRDefault="006C72E9" w:rsidP="00387CAF">
            <w:pPr>
              <w:ind w:left="191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56040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CE462BE" w14:textId="77777777" w:rsidR="006C72E9" w:rsidRPr="003067AA" w:rsidRDefault="006C72E9" w:rsidP="00387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14:paraId="70ACFEB1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27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225C0" w:rsidRPr="00C20284" w14:paraId="45455E97" w14:textId="77777777" w:rsidTr="00387CAF">
        <w:trPr>
          <w:cantSplit/>
        </w:trPr>
        <w:tc>
          <w:tcPr>
            <w:tcW w:w="6561" w:type="dxa"/>
          </w:tcPr>
          <w:p w14:paraId="07D32160" w14:textId="77777777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ส่วนแบ่งของกลุ่มบริษัทในภาระผูกพัน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4142D" w14:textId="38C4B7B3" w:rsidR="006225C0" w:rsidRPr="003067AA" w:rsidRDefault="00D46FA9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180" w:type="dxa"/>
            <w:vAlign w:val="bottom"/>
          </w:tcPr>
          <w:p w14:paraId="1C76D3F2" w14:textId="77777777" w:rsidR="006225C0" w:rsidRPr="003067AA" w:rsidRDefault="006225C0" w:rsidP="006225C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ADBD57" w14:textId="16CCB7C2" w:rsidR="006225C0" w:rsidRPr="003067AA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1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</w:tbl>
    <w:p w14:paraId="114A923D" w14:textId="77777777" w:rsidR="006C72E9" w:rsidRPr="003067AA" w:rsidRDefault="006C72E9" w:rsidP="006C72E9">
      <w:pPr>
        <w:pStyle w:val="block"/>
        <w:spacing w:after="0"/>
        <w:ind w:left="450" w:right="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4D8D74B" w14:textId="77777777" w:rsidR="006C72E9" w:rsidRPr="003067AA" w:rsidRDefault="006C72E9" w:rsidP="006C72E9">
      <w:pPr>
        <w:pStyle w:val="acctmergecolhdg"/>
        <w:tabs>
          <w:tab w:val="left" w:pos="360"/>
        </w:tabs>
        <w:spacing w:line="240" w:lineRule="auto"/>
        <w:ind w:left="450" w:hanging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DC84DBC" w14:textId="77777777" w:rsidR="006C72E9" w:rsidRPr="003067AA" w:rsidRDefault="006C72E9" w:rsidP="006C72E9">
      <w:pPr>
        <w:pStyle w:val="acctmergecolhdg"/>
        <w:spacing w:line="240" w:lineRule="auto"/>
        <w:ind w:left="450" w:hanging="45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85AF7F1" w14:textId="77777777" w:rsidR="006C72E9" w:rsidRPr="003067AA" w:rsidRDefault="006C72E9" w:rsidP="006C72E9">
      <w:pPr>
        <w:pStyle w:val="acctmergecolhdg"/>
        <w:spacing w:line="240" w:lineRule="auto"/>
        <w:ind w:left="450" w:hanging="45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4E6BFCD" w14:textId="77777777" w:rsidR="006C72E9" w:rsidRPr="003067AA" w:rsidRDefault="006C72E9" w:rsidP="006C72E9">
      <w:pPr>
        <w:pStyle w:val="acctmergecolhdg"/>
        <w:spacing w:line="240" w:lineRule="auto"/>
        <w:ind w:left="450" w:hanging="450"/>
        <w:jc w:val="both"/>
        <w:rPr>
          <w:rFonts w:asciiTheme="majorBidi" w:hAnsiTheme="majorBidi" w:cstheme="majorBidi"/>
          <w:sz w:val="30"/>
          <w:szCs w:val="30"/>
          <w:lang w:val="en-US" w:bidi="th-TH"/>
        </w:rPr>
        <w:sectPr w:rsidR="006C72E9" w:rsidRPr="003067AA" w:rsidSect="000E2ADD">
          <w:headerReference w:type="default" r:id="rId29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035900D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รายละเอียดเงินลงทุนในการร่วมค้า (ต่อ)</w:t>
      </w:r>
    </w:p>
    <w:p w14:paraId="08827BD2" w14:textId="77777777" w:rsidR="006C72E9" w:rsidRPr="003067AA" w:rsidRDefault="006C72E9" w:rsidP="006C72E9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15515" w:type="dxa"/>
        <w:tblInd w:w="-3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85"/>
        <w:gridCol w:w="1530"/>
        <w:gridCol w:w="180"/>
        <w:gridCol w:w="895"/>
        <w:gridCol w:w="185"/>
        <w:gridCol w:w="900"/>
        <w:gridCol w:w="180"/>
        <w:gridCol w:w="900"/>
        <w:gridCol w:w="180"/>
        <w:gridCol w:w="987"/>
        <w:gridCol w:w="183"/>
        <w:gridCol w:w="900"/>
        <w:gridCol w:w="180"/>
        <w:gridCol w:w="900"/>
        <w:gridCol w:w="180"/>
        <w:gridCol w:w="988"/>
        <w:gridCol w:w="182"/>
        <w:gridCol w:w="1080"/>
      </w:tblGrid>
      <w:tr w:rsidR="006C72E9" w:rsidRPr="002E1B8B" w14:paraId="756953D5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10D4EBDA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7"/>
          </w:tcPr>
          <w:p w14:paraId="5368C563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10"/>
              </w:tabs>
              <w:spacing w:line="360" w:lineRule="exact"/>
              <w:ind w:right="14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</w:tr>
      <w:tr w:rsidR="006C72E9" w:rsidRPr="002E1B8B" w14:paraId="335E0321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64C20FA8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7"/>
          </w:tcPr>
          <w:p w14:paraId="03DF94D9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B7DCE" w:rsidRPr="002E1B8B" w14:paraId="71B8BF95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38AAC89A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DE9DF5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95E6399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1FA2C6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9B456A1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2A04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4B8E4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C9B5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81E82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67DF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941BC" w:rsidRPr="002E1B8B" w14:paraId="6891007C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579AB4B5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136E13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3572C571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0F0D412B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0A89BC2E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shd w:val="clear" w:color="auto" w:fill="auto"/>
            <w:vAlign w:val="bottom"/>
          </w:tcPr>
          <w:p w14:paraId="6104F4F8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36BA25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4C8FCE12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15DF5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7DE5C8B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341B2" w:rsidRPr="002E1B8B" w14:paraId="73A27A1E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1DCC7389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79041E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089FD954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12A9A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65AC53E6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B856F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DAB5DB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F9E26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300EE" w14:textId="77777777" w:rsidR="006C72E9" w:rsidRPr="002E1B8B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77E3B" w14:textId="77777777" w:rsidR="006C72E9" w:rsidRPr="002E1B8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F70BD4" w:rsidRPr="002E1B8B" w14:paraId="772ACAE6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3B33C530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2098AE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E27AD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4D0DD" w14:textId="39936AB3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511DB741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C13F3" w14:textId="1C6A0B8F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6663B39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AF3EA" w14:textId="5C830425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86C3BBD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C9270" w14:textId="744E6C3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2DCA7ED2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0179A" w14:textId="0798934E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3465C92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9F68D" w14:textId="1B607C3F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F544AD4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77C10" w14:textId="64ADE0E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42EF2B82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4EED1" w14:textId="7D99F281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341B2" w:rsidRPr="002E1B8B" w14:paraId="3969D7CC" w14:textId="77777777" w:rsidTr="00554531">
        <w:trPr>
          <w:cantSplit/>
          <w:trHeight w:hRule="exact" w:val="134"/>
        </w:trPr>
        <w:tc>
          <w:tcPr>
            <w:tcW w:w="4985" w:type="dxa"/>
            <w:shd w:val="clear" w:color="auto" w:fill="auto"/>
          </w:tcPr>
          <w:p w14:paraId="3FB6C6E0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F859D0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F9A639F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5" w:type="dxa"/>
            <w:shd w:val="clear" w:color="auto" w:fill="auto"/>
          </w:tcPr>
          <w:p w14:paraId="30EC832F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7C71734B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761008E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F5F0840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CC4FBA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1B4932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09D3C69A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C76C7B5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3D8225B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5AAA7FE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FB982F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50A25E7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15CFF2A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7B5A5A2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9FF43E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01984" w:rsidRPr="002E1B8B" w14:paraId="661A2CFD" w14:textId="77777777" w:rsidTr="00554531">
        <w:trPr>
          <w:cantSplit/>
          <w:trHeight w:val="60"/>
        </w:trPr>
        <w:tc>
          <w:tcPr>
            <w:tcW w:w="4985" w:type="dxa"/>
            <w:shd w:val="clear" w:color="auto" w:fill="auto"/>
          </w:tcPr>
          <w:p w14:paraId="2C888ED1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380" w:hanging="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530" w:type="dxa"/>
          </w:tcPr>
          <w:p w14:paraId="0DDBBC60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65730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56DB9BA3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</w:tcPr>
          <w:p w14:paraId="41EE95D4" w14:textId="77777777" w:rsidR="006225C0" w:rsidRPr="002E1B8B" w:rsidRDefault="006225C0" w:rsidP="006225C0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F6C925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8F7632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0B6296A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75FABC2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2C4D3307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8AB6FA2" w14:textId="77777777" w:rsidR="006225C0" w:rsidRPr="002E1B8B" w:rsidRDefault="006225C0" w:rsidP="006225C0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3E65665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68D318A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1B25499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16446C7" w14:textId="77777777" w:rsidR="006225C0" w:rsidRPr="002E1B8B" w:rsidRDefault="006225C0" w:rsidP="006225C0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EFC07ED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5C8DB73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97A823" w14:textId="77777777" w:rsidR="006225C0" w:rsidRPr="002E1B8B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01984" w:rsidRPr="002E1B8B" w14:paraId="24B6860F" w14:textId="77777777" w:rsidTr="00554531">
        <w:trPr>
          <w:cantSplit/>
          <w:trHeight w:val="288"/>
        </w:trPr>
        <w:tc>
          <w:tcPr>
            <w:tcW w:w="4985" w:type="dxa"/>
            <w:shd w:val="clear" w:color="auto" w:fill="auto"/>
          </w:tcPr>
          <w:p w14:paraId="153CE3CB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380" w:hanging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Camanor Produtos Marinhos S.A.</w:t>
            </w:r>
          </w:p>
        </w:tc>
        <w:tc>
          <w:tcPr>
            <w:tcW w:w="1530" w:type="dxa"/>
          </w:tcPr>
          <w:p w14:paraId="5BFB9C37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บราซิล</w:t>
            </w:r>
          </w:p>
        </w:tc>
        <w:tc>
          <w:tcPr>
            <w:tcW w:w="180" w:type="dxa"/>
          </w:tcPr>
          <w:p w14:paraId="5EA4D008" w14:textId="77777777" w:rsidR="00F33F23" w:rsidRPr="002E1B8B" w:rsidRDefault="00F33F23" w:rsidP="00F33F2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73CDABE1" w14:textId="14D5AAB0" w:rsidR="00F33F23" w:rsidRPr="002E1B8B" w:rsidRDefault="00F33F23" w:rsidP="00F33F2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1B8B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5" w:type="dxa"/>
            <w:shd w:val="clear" w:color="auto" w:fill="auto"/>
          </w:tcPr>
          <w:p w14:paraId="3447C2F0" w14:textId="77777777" w:rsidR="00F33F23" w:rsidRPr="002E1B8B" w:rsidRDefault="00F33F23" w:rsidP="00F33F23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0E2FC1" w14:textId="765902B4" w:rsidR="00F33F23" w:rsidRPr="002E1B8B" w:rsidRDefault="00F33F23" w:rsidP="00F33F2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1B8B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7B4ACC49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8C102A" w14:textId="06081343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3B552101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4BE0060B" w14:textId="3460DDA8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3" w:type="dxa"/>
            <w:shd w:val="clear" w:color="auto" w:fill="auto"/>
          </w:tcPr>
          <w:p w14:paraId="6C54B64D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8E28DCE" w14:textId="5FFFB8A9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6C59D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B81790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CCF26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D53A47E" w14:textId="74FB9838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2" w:type="dxa"/>
            <w:shd w:val="clear" w:color="auto" w:fill="auto"/>
          </w:tcPr>
          <w:p w14:paraId="1CDA5EC0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1B196" w14:textId="36A3E6E5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9341B2" w:rsidRPr="002E1B8B" w14:paraId="2DA89BD4" w14:textId="77777777" w:rsidTr="00554531">
        <w:trPr>
          <w:cantSplit/>
          <w:trHeight w:val="288"/>
        </w:trPr>
        <w:tc>
          <w:tcPr>
            <w:tcW w:w="4985" w:type="dxa"/>
            <w:shd w:val="clear" w:color="auto" w:fill="auto"/>
          </w:tcPr>
          <w:p w14:paraId="0941BAA1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ind w:left="461" w:hanging="148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SuperDrob S.A.</w:t>
            </w:r>
          </w:p>
        </w:tc>
        <w:tc>
          <w:tcPr>
            <w:tcW w:w="1530" w:type="dxa"/>
          </w:tcPr>
          <w:p w14:paraId="39A174EA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  <w:cs/>
              </w:rPr>
              <w:t>โปแลนด์</w:t>
            </w:r>
          </w:p>
        </w:tc>
        <w:tc>
          <w:tcPr>
            <w:tcW w:w="180" w:type="dxa"/>
          </w:tcPr>
          <w:p w14:paraId="020EFC9B" w14:textId="77777777" w:rsidR="00F33F23" w:rsidRPr="002E1B8B" w:rsidRDefault="00F33F23" w:rsidP="00F33F2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13FD7BF6" w14:textId="6401CD78" w:rsidR="00F33F23" w:rsidRPr="002E1B8B" w:rsidRDefault="00F33F23" w:rsidP="00F33F2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1B8B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1B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5" w:type="dxa"/>
            <w:shd w:val="clear" w:color="auto" w:fill="auto"/>
          </w:tcPr>
          <w:p w14:paraId="7E8941F1" w14:textId="77777777" w:rsidR="00F33F23" w:rsidRPr="002E1B8B" w:rsidRDefault="00F33F23" w:rsidP="00F33F23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2B3A685" w14:textId="05EAB7C4" w:rsidR="00F33F23" w:rsidRPr="002E1B8B" w:rsidRDefault="00F33F23" w:rsidP="00F33F23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1B8B">
              <w:rPr>
                <w:rFonts w:asciiTheme="majorBidi" w:hAnsiTheme="majorBidi" w:cstheme="majorBidi"/>
                <w:sz w:val="30"/>
                <w:szCs w:val="30"/>
              </w:rPr>
              <w:t>9.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1B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10832C6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90DCE0" w14:textId="7ED79E5E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A765C75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59C5E199" w14:textId="1F7E3933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shd w:val="clear" w:color="auto" w:fill="auto"/>
          </w:tcPr>
          <w:p w14:paraId="176C9668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D2D5DE" w14:textId="705C27B3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63876F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F4F625F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7DC76F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B58968A" w14:textId="730B8670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14:paraId="6093DBDC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667BD0" w14:textId="7C4702A1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70BD4" w:rsidRPr="002E1B8B" w14:paraId="3A916998" w14:textId="77777777" w:rsidTr="00554531">
        <w:trPr>
          <w:cantSplit/>
          <w:trHeight w:val="50"/>
        </w:trPr>
        <w:tc>
          <w:tcPr>
            <w:tcW w:w="4985" w:type="dxa"/>
            <w:shd w:val="clear" w:color="auto" w:fill="auto"/>
          </w:tcPr>
          <w:p w14:paraId="386ECF82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hanging="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0E1B909C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87771B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31F116C2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dxa"/>
            <w:shd w:val="clear" w:color="auto" w:fill="auto"/>
          </w:tcPr>
          <w:p w14:paraId="0902E30D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ECD23A4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EDD3414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3B383" w14:textId="30E382B9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,360</w:t>
            </w:r>
          </w:p>
        </w:tc>
        <w:tc>
          <w:tcPr>
            <w:tcW w:w="180" w:type="dxa"/>
            <w:shd w:val="clear" w:color="auto" w:fill="auto"/>
          </w:tcPr>
          <w:p w14:paraId="2FAA9709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10438" w14:textId="6A6588DE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,360</w:t>
            </w:r>
          </w:p>
        </w:tc>
        <w:tc>
          <w:tcPr>
            <w:tcW w:w="183" w:type="dxa"/>
            <w:shd w:val="clear" w:color="auto" w:fill="auto"/>
          </w:tcPr>
          <w:p w14:paraId="10BBAAEB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8B34B" w14:textId="1A6BE4FB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230762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F0ADA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B01548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D1497" w14:textId="1C317EAF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,360</w:t>
            </w:r>
          </w:p>
        </w:tc>
        <w:tc>
          <w:tcPr>
            <w:tcW w:w="182" w:type="dxa"/>
            <w:shd w:val="clear" w:color="auto" w:fill="auto"/>
          </w:tcPr>
          <w:p w14:paraId="327BCFDB" w14:textId="77777777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1C6B8" w14:textId="75CA2AA2" w:rsidR="00F33F23" w:rsidRPr="002E1B8B" w:rsidRDefault="00F33F23" w:rsidP="00F3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Pr="002E1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,360</w:t>
            </w:r>
          </w:p>
        </w:tc>
      </w:tr>
    </w:tbl>
    <w:p w14:paraId="778CC382" w14:textId="77777777" w:rsidR="006C72E9" w:rsidRPr="003067AA" w:rsidRDefault="006C72E9" w:rsidP="006C72E9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354384" w14:textId="77777777" w:rsidR="006C72E9" w:rsidRDefault="006C72E9" w:rsidP="006C72E9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6C72E9" w:rsidSect="00017C84">
          <w:headerReference w:type="default" r:id="rId30"/>
          <w:pgSz w:w="16840" w:h="11907" w:orient="landscape" w:code="9"/>
          <w:pgMar w:top="1152" w:right="691" w:bottom="1152" w:left="907" w:header="720" w:footer="288" w:gutter="0"/>
          <w:cols w:space="708"/>
          <w:docGrid w:linePitch="360"/>
        </w:sectPr>
      </w:pPr>
    </w:p>
    <w:p w14:paraId="5FFF18D3" w14:textId="15059AB0" w:rsidR="00656E77" w:rsidRPr="003067AA" w:rsidRDefault="009408E3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 w:hint="cs"/>
          <w:szCs w:val="30"/>
          <w:cs/>
        </w:rPr>
        <w:t>อสังหาริมทรัพย์เพื่อการลงทุน</w:t>
      </w:r>
    </w:p>
    <w:p w14:paraId="1F8FCCB9" w14:textId="77777777" w:rsidR="005A4780" w:rsidRPr="005A4780" w:rsidRDefault="005A4780" w:rsidP="005A47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30"/>
        <w:gridCol w:w="824"/>
        <w:gridCol w:w="239"/>
        <w:gridCol w:w="777"/>
        <w:gridCol w:w="258"/>
        <w:gridCol w:w="844"/>
        <w:gridCol w:w="242"/>
        <w:gridCol w:w="816"/>
        <w:gridCol w:w="241"/>
        <w:gridCol w:w="929"/>
        <w:gridCol w:w="246"/>
        <w:gridCol w:w="924"/>
      </w:tblGrid>
      <w:tr w:rsidR="008064D5" w:rsidRPr="00A1458F" w14:paraId="5E805DE2" w14:textId="77777777" w:rsidTr="00791F3B">
        <w:trPr>
          <w:trHeight w:hRule="exact" w:val="437"/>
          <w:tblHeader/>
        </w:trPr>
        <w:tc>
          <w:tcPr>
            <w:tcW w:w="2930" w:type="dxa"/>
            <w:shd w:val="clear" w:color="auto" w:fill="auto"/>
          </w:tcPr>
          <w:p w14:paraId="1B845730" w14:textId="77777777" w:rsidR="008064D5" w:rsidRPr="003067AA" w:rsidRDefault="008064D5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34944ED4" w14:textId="47622723" w:rsidR="005A4780" w:rsidRPr="003067AA" w:rsidRDefault="005A4780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40" w:type="dxa"/>
            <w:gridSpan w:val="11"/>
            <w:shd w:val="clear" w:color="auto" w:fill="auto"/>
            <w:vAlign w:val="bottom"/>
          </w:tcPr>
          <w:p w14:paraId="1A5C3595" w14:textId="5FA94D56" w:rsidR="008064D5" w:rsidRPr="003067AA" w:rsidRDefault="008064D5" w:rsidP="0080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306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="00BC0343"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A1458F" w:rsidRPr="00A1458F" w14:paraId="52E88030" w14:textId="77777777" w:rsidTr="00791F3B">
        <w:trPr>
          <w:trHeight w:hRule="exact" w:val="437"/>
          <w:tblHeader/>
        </w:trPr>
        <w:tc>
          <w:tcPr>
            <w:tcW w:w="2930" w:type="dxa"/>
            <w:shd w:val="clear" w:color="auto" w:fill="auto"/>
          </w:tcPr>
          <w:p w14:paraId="4105799E" w14:textId="05D876B9" w:rsidR="00A1458F" w:rsidRPr="003067AA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A176D41" w14:textId="77777777" w:rsidR="00A1458F" w:rsidRPr="003067AA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C71BB3" w14:textId="77777777" w:rsidR="00A1458F" w:rsidRPr="003067AA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E67A3" w14:textId="6968F2C0" w:rsidR="00A1458F" w:rsidRPr="003067AA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5AA83E" w14:textId="77777777" w:rsidR="00A1458F" w:rsidRPr="003067AA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05B4" w14:textId="11564675" w:rsidR="00A1458F" w:rsidRPr="003067AA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F3B" w:rsidRPr="00A1458F" w14:paraId="0ED7F2D4" w14:textId="77777777" w:rsidTr="00791F3B">
        <w:trPr>
          <w:trHeight w:val="1632"/>
          <w:tblHeader/>
        </w:trPr>
        <w:tc>
          <w:tcPr>
            <w:tcW w:w="2930" w:type="dxa"/>
            <w:shd w:val="clear" w:color="auto" w:fill="auto"/>
          </w:tcPr>
          <w:p w14:paraId="24FCA370" w14:textId="558C5F01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B16C0A7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067A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E98CA8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AF2B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58" w:type="dxa"/>
            <w:vAlign w:val="bottom"/>
          </w:tcPr>
          <w:p w14:paraId="3EDDEFEC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349FF68" w14:textId="041DEC56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  <w:r w:rsidR="009C008A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D82E58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6BF96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A09A42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ABBBC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10C20A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2802CF50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91F3B" w:rsidRPr="00A1458F" w14:paraId="161FE593" w14:textId="77777777" w:rsidTr="00791F3B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098D37A4" w14:textId="15D04C91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99C44C1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06601A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1A3EE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2A1ABD2D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ED82769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6CCC99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1E12C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F583BCA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A6FF3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A5A6A1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47E77929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91F3B" w:rsidRPr="00FE18C6" w14:paraId="389C2290" w14:textId="77777777" w:rsidTr="00791F3B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1FD75F0B" w14:textId="545175E9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20D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20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820D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465FDE4" w14:textId="77777777" w:rsidR="00FA31FF" w:rsidRPr="00E820D1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C9E5F2" w14:textId="77777777" w:rsidR="00FA31FF" w:rsidRPr="00E820D1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787781E" w14:textId="6F2A03B0" w:rsidR="00FA31FF" w:rsidRPr="00E820D1" w:rsidRDefault="00D3532E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09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58" w:type="dxa"/>
          </w:tcPr>
          <w:p w14:paraId="4317CC79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030C12EE" w14:textId="3EBC7FFE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3EE731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537F527" w14:textId="0273DC0E" w:rsidR="00FA31FF" w:rsidRPr="00E820D1" w:rsidRDefault="00E555F7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C4CC67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EE26016" w14:textId="33F5F2E8" w:rsidR="00FA31FF" w:rsidRPr="00E820D1" w:rsidRDefault="00D41225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8D0F92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4DCC7B1F" w14:textId="59FA9B23" w:rsidR="00FA31FF" w:rsidRPr="00E820D1" w:rsidRDefault="00D41225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357</w:t>
            </w:r>
          </w:p>
        </w:tc>
      </w:tr>
      <w:tr w:rsidR="00791F3B" w:rsidRPr="00A1458F" w14:paraId="772A5E08" w14:textId="77777777" w:rsidTr="00791F3B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45F86BFB" w14:textId="5A72D783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0D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65351C0" w14:textId="77777777" w:rsidR="00FA31FF" w:rsidRPr="00E820D1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741D3A" w14:textId="77777777" w:rsidR="00FA31FF" w:rsidRPr="00E820D1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291F1D0" w14:textId="3729ED6C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63F6BE28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0BE9FFA4" w14:textId="2E4A8BAE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B00FAC4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FA0EFEB" w14:textId="3DD1A242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C20E57C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5109B17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1AA169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50E83447" w14:textId="77777777" w:rsidR="00FA31FF" w:rsidRPr="00E820D1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91F3B" w:rsidRPr="00A1458F" w14:paraId="20F55559" w14:textId="77777777" w:rsidTr="00791F3B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3C1F45CF" w14:textId="28F49A15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0D1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6C5E567" w14:textId="0D5B32E7" w:rsidR="00FA31FF" w:rsidRPr="00E820D1" w:rsidRDefault="00E131D2" w:rsidP="0050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E820D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FE53AB" w14:textId="77777777" w:rsidR="00FA31FF" w:rsidRPr="00E820D1" w:rsidRDefault="00FA31FF" w:rsidP="007A3B4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AA40" w14:textId="50F12667" w:rsidR="00FA31FF" w:rsidRPr="00E820D1" w:rsidRDefault="00D3532E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4,374</w:t>
            </w:r>
          </w:p>
        </w:tc>
        <w:tc>
          <w:tcPr>
            <w:tcW w:w="258" w:type="dxa"/>
          </w:tcPr>
          <w:p w14:paraId="677C3F00" w14:textId="77777777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489D69E" w14:textId="2F004C90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FB294A" w14:textId="77777777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BD711" w14:textId="382256B0" w:rsidR="00FA31FF" w:rsidRPr="00A03B1A" w:rsidRDefault="00EE5319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4,374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026A98D" w14:textId="77777777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6228" w14:textId="5C1777AF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1,16</w:t>
            </w:r>
            <w:r w:rsidR="0038540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1993DE" w14:textId="77777777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69208E05" w14:textId="33C917BE" w:rsidR="00FA31FF" w:rsidRPr="00E820D1" w:rsidRDefault="00FA31FF" w:rsidP="007A3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1,16</w:t>
            </w:r>
            <w:r w:rsidR="0038540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</w:tr>
      <w:tr w:rsidR="00791F3B" w:rsidRPr="00261412" w14:paraId="0CB6A30D" w14:textId="77777777" w:rsidTr="00791F3B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60B6FD69" w14:textId="73161A42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7248A25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D4A7F2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BEE72" w14:textId="1C017CBF" w:rsidR="00FA31FF" w:rsidRPr="003067AA" w:rsidRDefault="00BB6D49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="00FA31FF"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3C54E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852</w:t>
            </w:r>
          </w:p>
        </w:tc>
        <w:tc>
          <w:tcPr>
            <w:tcW w:w="258" w:type="dxa"/>
            <w:vAlign w:val="bottom"/>
          </w:tcPr>
          <w:p w14:paraId="423744E2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D5A7827" w14:textId="76CBF1FA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2C05924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8A646" w14:textId="27144913" w:rsidR="00FA31FF" w:rsidRPr="001F5F04" w:rsidRDefault="0025372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="00FA31FF"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F41C2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  <w:r w:rsidR="001F5F0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7FB05C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D8698" w14:textId="63C4C2BF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</w:t>
            </w:r>
            <w:r w:rsidR="00284DF3"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</w:t>
            </w:r>
            <w:r w:rsidR="0038540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178DE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631B9EE" w14:textId="0E2DAF63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</w:t>
            </w:r>
            <w:r w:rsidR="00284DF3"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522</w:t>
            </w:r>
          </w:p>
        </w:tc>
      </w:tr>
      <w:tr w:rsidR="00791F3B" w:rsidRPr="00A1458F" w14:paraId="2AFC4B5E" w14:textId="77777777" w:rsidTr="00791F3B">
        <w:trPr>
          <w:trHeight w:hRule="exact" w:val="437"/>
        </w:trPr>
        <w:tc>
          <w:tcPr>
            <w:tcW w:w="2930" w:type="dxa"/>
          </w:tcPr>
          <w:p w14:paraId="5599D70E" w14:textId="31FA5009" w:rsidR="00FA31FF" w:rsidRPr="003067AA" w:rsidRDefault="00FA31FF" w:rsidP="00ED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9DC09CF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70F5E2" w14:textId="77777777" w:rsidR="00FA31FF" w:rsidRPr="003067AA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D95B4F8" w14:textId="4A40FA78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58" w:type="dxa"/>
            <w:vAlign w:val="bottom"/>
          </w:tcPr>
          <w:p w14:paraId="534C6E13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3627C2E4" w14:textId="1121CF85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E6C8590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44CABE6" w14:textId="03C2DC04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6B4E13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B9F1F99" w14:textId="4A84B93D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8BEB40" w14:textId="77777777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560F7B5C" w14:textId="4C8EF28B" w:rsidR="00FA31FF" w:rsidRPr="003067AA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554</w:t>
            </w:r>
          </w:p>
        </w:tc>
      </w:tr>
      <w:tr w:rsidR="00791F3B" w:rsidRPr="00A1458F" w14:paraId="3124E450" w14:textId="77777777" w:rsidTr="00791F3B">
        <w:trPr>
          <w:trHeight w:hRule="exact" w:val="393"/>
        </w:trPr>
        <w:tc>
          <w:tcPr>
            <w:tcW w:w="2930" w:type="dxa"/>
          </w:tcPr>
          <w:p w14:paraId="48D822DC" w14:textId="45D6754F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6BE308F" w14:textId="02EDE120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59A13C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E8B58FC" w14:textId="46C781ED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273</w:t>
            </w:r>
          </w:p>
        </w:tc>
        <w:tc>
          <w:tcPr>
            <w:tcW w:w="258" w:type="dxa"/>
            <w:vAlign w:val="bottom"/>
          </w:tcPr>
          <w:p w14:paraId="32E17B63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0F475584" w14:textId="6ED0383D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EA8668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D72C82C" w14:textId="36C1FCF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273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762C7C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B954520" w14:textId="4B1272DC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89995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5C89E50C" w14:textId="674384F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791F3B" w:rsidRPr="00A1458F" w14:paraId="1D3FFDB1" w14:textId="77777777" w:rsidTr="00791F3B">
        <w:trPr>
          <w:trHeight w:hRule="exact" w:val="393"/>
        </w:trPr>
        <w:tc>
          <w:tcPr>
            <w:tcW w:w="2930" w:type="dxa"/>
          </w:tcPr>
          <w:p w14:paraId="64805B8D" w14:textId="3E34C649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B4509D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9739E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E9405C4" w14:textId="4FC3C7BA" w:rsidR="00FA31FF" w:rsidRPr="003067AA" w:rsidRDefault="006F2B68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  <w:tc>
          <w:tcPr>
            <w:tcW w:w="258" w:type="dxa"/>
            <w:vAlign w:val="bottom"/>
          </w:tcPr>
          <w:p w14:paraId="1FADFD4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70DB6FA7" w14:textId="33FE8EA6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573D1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6CFC36C" w14:textId="2A27E8FD" w:rsidR="00FA31FF" w:rsidRPr="003067AA" w:rsidRDefault="006F2B68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88C9D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9B350FB" w14:textId="444CB653" w:rsidR="00FA31FF" w:rsidRPr="003067AA" w:rsidRDefault="00D07221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36A95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027D555A" w14:textId="2EA28D60" w:rsidR="00FA31FF" w:rsidRPr="003067AA" w:rsidRDefault="002B1A37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791F3B" w:rsidRPr="00A1458F" w14:paraId="5F93B066" w14:textId="77777777" w:rsidTr="00791F3B">
        <w:trPr>
          <w:trHeight w:hRule="exact" w:val="393"/>
        </w:trPr>
        <w:tc>
          <w:tcPr>
            <w:tcW w:w="2930" w:type="dxa"/>
          </w:tcPr>
          <w:p w14:paraId="1F70863B" w14:textId="38387E1B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ADA547C" w14:textId="54DABB1A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7E4B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F3E7895" w14:textId="47340363" w:rsidR="00FA31FF" w:rsidRPr="003067AA" w:rsidRDefault="00FA31FF" w:rsidP="00A0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9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258" w:type="dxa"/>
            <w:vAlign w:val="bottom"/>
          </w:tcPr>
          <w:p w14:paraId="0AA4AAC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6A381BB5" w14:textId="75786DF8" w:rsidR="00FA31FF" w:rsidRPr="003067AA" w:rsidRDefault="00FA31FF" w:rsidP="00A0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38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(28)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8BEE4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4411FD6" w14:textId="6799AAE2" w:rsidR="00FA31FF" w:rsidRPr="003067AA" w:rsidRDefault="00FA31FF" w:rsidP="00A0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36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(301)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16F533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6D87C90" w14:textId="0D3D939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2F656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111B4E33" w14:textId="2000AEB5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791F3B" w:rsidRPr="00A1458F" w14:paraId="19C52481" w14:textId="77777777" w:rsidTr="00791F3B">
        <w:trPr>
          <w:trHeight w:hRule="exact" w:val="393"/>
        </w:trPr>
        <w:tc>
          <w:tcPr>
            <w:tcW w:w="2930" w:type="dxa"/>
          </w:tcPr>
          <w:p w14:paraId="3FE329E6" w14:textId="3CF748B8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8CB252A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5D701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FA2B053" w14:textId="103E3720" w:rsidR="00FA31FF" w:rsidRPr="003067AA" w:rsidRDefault="00FA31FF" w:rsidP="00A0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7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(7)</w:t>
            </w:r>
          </w:p>
        </w:tc>
        <w:tc>
          <w:tcPr>
            <w:tcW w:w="258" w:type="dxa"/>
          </w:tcPr>
          <w:p w14:paraId="5F532503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13BFBB29" w14:textId="3DD5759B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D7BC9E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0FE14C9" w14:textId="684821F1" w:rsidR="00FA31FF" w:rsidRPr="003067AA" w:rsidRDefault="00FA31FF" w:rsidP="00A0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54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7049B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4C9FF59" w14:textId="77860B84" w:rsidR="00FA31FF" w:rsidRPr="003067AA" w:rsidRDefault="00FA31FF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65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55E6C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64793A79" w14:textId="17DEC42B" w:rsidR="00FA31FF" w:rsidRPr="003067AA" w:rsidRDefault="00FA31FF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643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(7)</w:t>
            </w:r>
          </w:p>
        </w:tc>
      </w:tr>
      <w:tr w:rsidR="00791F3B" w:rsidRPr="00A1458F" w14:paraId="7B6EC690" w14:textId="77777777" w:rsidTr="00791F3B">
        <w:trPr>
          <w:trHeight w:val="403"/>
        </w:trPr>
        <w:tc>
          <w:tcPr>
            <w:tcW w:w="2930" w:type="dxa"/>
          </w:tcPr>
          <w:p w14:paraId="3B161599" w14:textId="6C66F351" w:rsidR="00FA31FF" w:rsidRPr="003067AA" w:rsidRDefault="00FA31FF" w:rsidP="00E4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94752EA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44CE0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8F0E" w14:textId="1F340B51" w:rsidR="00FA31FF" w:rsidRPr="003067AA" w:rsidRDefault="00FA31FF" w:rsidP="00A0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  <w:vAlign w:val="bottom"/>
          </w:tcPr>
          <w:p w14:paraId="4C9CBB8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3D28FF8" w14:textId="2AA2F67F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FE9EED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8E77" w14:textId="48D73855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72355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F05E" w14:textId="0398F8B0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3634F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F383C52" w14:textId="0F02D6CE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91F3B" w:rsidRPr="00A1458F" w14:paraId="70124F54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063CE35B" w14:textId="6E541894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8EAC25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2F85B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970BB" w14:textId="1726633C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3BD6991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2BAE091" w14:textId="6EBE574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645E7C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939D" w14:textId="4ECECDEA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000AB1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DFB5" w14:textId="0B5B761C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0831CC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3989A1D6" w14:textId="0A51FBC1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A1458F" w14:paraId="4EB50357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600641EA" w14:textId="68E4C2A0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B1B936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F20D9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0001E6B" w14:textId="3C40CDA1" w:rsidR="00FA31FF" w:rsidRPr="003067AA" w:rsidRDefault="00BB6D49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="00FA31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1F5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401</w:t>
            </w:r>
          </w:p>
        </w:tc>
        <w:tc>
          <w:tcPr>
            <w:tcW w:w="258" w:type="dxa"/>
          </w:tcPr>
          <w:p w14:paraId="0F9BAA1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1D814AE" w14:textId="6B1F0171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9E547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A1C343A" w14:textId="7A23388C" w:rsidR="00FA31FF" w:rsidRPr="003067AA" w:rsidRDefault="00DF6A4B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="00FA31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463E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0C4F5D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4D88C4" w14:textId="36668ECA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 w:rsidR="00AB6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8482E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33D0074E" w14:textId="5BE8702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 w:rsidR="00607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069</w:t>
            </w:r>
          </w:p>
        </w:tc>
      </w:tr>
      <w:tr w:rsidR="00791F3B" w:rsidRPr="00A1458F" w14:paraId="07420A74" w14:textId="77777777" w:rsidTr="00791F3B">
        <w:trPr>
          <w:trHeight w:hRule="exact" w:val="437"/>
        </w:trPr>
        <w:tc>
          <w:tcPr>
            <w:tcW w:w="2930" w:type="dxa"/>
            <w:vAlign w:val="center"/>
          </w:tcPr>
          <w:p w14:paraId="0916D4DC" w14:textId="04EC562C" w:rsidR="00FA31FF" w:rsidRPr="003067AA" w:rsidRDefault="00FA31FF" w:rsidP="00854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</w:t>
            </w:r>
            <w:r w:rsidR="004B690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BF0A6E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40DC5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551D450" w14:textId="6A7EAD54" w:rsidR="00FA31FF" w:rsidRPr="003067AA" w:rsidRDefault="00AD3CAE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FA31FF"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EF2B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766</w:t>
            </w:r>
          </w:p>
        </w:tc>
        <w:tc>
          <w:tcPr>
            <w:tcW w:w="258" w:type="dxa"/>
          </w:tcPr>
          <w:p w14:paraId="3F4AF1A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39267A47" w14:textId="4759B19F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2DB60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8AC37C1" w14:textId="4CB3312B" w:rsidR="00FA31FF" w:rsidRPr="003067AA" w:rsidRDefault="00A763E8" w:rsidP="00B1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FA31FF"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EF2B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E3B67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7DBB46B" w14:textId="5C3726D8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</w:t>
            </w:r>
            <w:r w:rsidR="00607C5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A547C3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20D42FFF" w14:textId="0CDED96F" w:rsidR="00FA31FF" w:rsidRPr="003067AA" w:rsidRDefault="00AE0C95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</w:t>
            </w:r>
          </w:p>
        </w:tc>
      </w:tr>
      <w:tr w:rsidR="00791F3B" w:rsidRPr="0019744B" w14:paraId="0D238824" w14:textId="77777777" w:rsidTr="00791F3B">
        <w:trPr>
          <w:trHeight w:val="403"/>
        </w:trPr>
        <w:tc>
          <w:tcPr>
            <w:tcW w:w="2930" w:type="dxa"/>
          </w:tcPr>
          <w:p w14:paraId="69879113" w14:textId="14ADE50F" w:rsidR="00FA31FF" w:rsidRPr="003067AA" w:rsidRDefault="00FA31FF" w:rsidP="002C3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0D5849C" w14:textId="781FF071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4D0E1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9218143" w14:textId="6004A557" w:rsidR="00FA31FF" w:rsidRPr="003067AA" w:rsidRDefault="00FA31FF" w:rsidP="00F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</w:t>
            </w:r>
            <w:r w:rsidR="00EF2B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8" w:type="dxa"/>
            <w:vAlign w:val="bottom"/>
          </w:tcPr>
          <w:p w14:paraId="0568AE13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1BEAD45D" w14:textId="3CF6484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AE1B5E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00B0DCB" w14:textId="649B6282" w:rsidR="00FA31FF" w:rsidRPr="003067AA" w:rsidRDefault="00FA31FF" w:rsidP="0032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EF2BBF"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</w:t>
            </w:r>
            <w:r w:rsidR="00EF2B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1D002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A9BEF73" w14:textId="3F8EE75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3DDE5A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3A814AE8" w14:textId="056FCFC8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91F3B" w:rsidRPr="0019744B" w14:paraId="0C3F102A" w14:textId="77777777" w:rsidTr="00791F3B">
        <w:trPr>
          <w:trHeight w:val="403"/>
        </w:trPr>
        <w:tc>
          <w:tcPr>
            <w:tcW w:w="2930" w:type="dxa"/>
          </w:tcPr>
          <w:p w14:paraId="258B811F" w14:textId="25ECC129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73E537D5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B9BE1B6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62EDC5B" w14:textId="7922E5B7" w:rsidR="00FA31FF" w:rsidRPr="003067AA" w:rsidRDefault="00FA31FF" w:rsidP="00F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</w:t>
            </w:r>
            <w:r w:rsidR="00844B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8" w:type="dxa"/>
            <w:vAlign w:val="bottom"/>
          </w:tcPr>
          <w:p w14:paraId="2EC875B6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5B589B1C" w14:textId="5B30784D" w:rsidR="00FA31FF" w:rsidRPr="003067AA" w:rsidRDefault="00FA31FF" w:rsidP="00632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14372C3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3968AC4" w14:textId="313B8C6E" w:rsidR="00FA31FF" w:rsidRPr="003067AA" w:rsidRDefault="00FA31FF" w:rsidP="0032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(16</w:t>
            </w:r>
            <w:r w:rsidR="00844B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15658A6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8938ACE" w14:textId="00AE958A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40EB02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0CF41E67" w14:textId="4B561CD2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91F3B" w:rsidRPr="0019744B" w14:paraId="2DF6E4D1" w14:textId="77777777" w:rsidTr="00791F3B">
        <w:trPr>
          <w:trHeight w:val="417"/>
        </w:trPr>
        <w:tc>
          <w:tcPr>
            <w:tcW w:w="2930" w:type="dxa"/>
          </w:tcPr>
          <w:p w14:paraId="3955C919" w14:textId="06BB0961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B10A198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8141212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5060BCF" w14:textId="419C8D1D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  <w:vAlign w:val="bottom"/>
          </w:tcPr>
          <w:p w14:paraId="04000B26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10B86987" w14:textId="2DDE6FCC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B526C7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99D65C0" w14:textId="4973ABEB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555F34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4320976" w14:textId="759722CC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A1B6D9" w14:textId="77777777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5251FA29" w14:textId="332F3AEB" w:rsidR="00FA31FF" w:rsidRPr="003067AA" w:rsidRDefault="00FA31FF" w:rsidP="00D2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91F3B" w:rsidRPr="0019744B" w14:paraId="74EF3395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56E00783" w14:textId="4421FEF8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B8D0E9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75CD8A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AE566" w14:textId="1BE2822E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</w:t>
            </w:r>
            <w:r w:rsidR="007835EB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934</w:t>
            </w:r>
          </w:p>
        </w:tc>
        <w:tc>
          <w:tcPr>
            <w:tcW w:w="258" w:type="dxa"/>
          </w:tcPr>
          <w:p w14:paraId="791F51B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EED9D" w14:textId="1273ECB5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3E7DEC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9111" w14:textId="5B53DC15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2D6F3D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87EC" w14:textId="138AC3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4C5C8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13086" w14:textId="3199F3F6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</w:tr>
      <w:tr w:rsidR="00791F3B" w:rsidRPr="0019744B" w14:paraId="6C72CEDB" w14:textId="77777777" w:rsidTr="00791F3B">
        <w:trPr>
          <w:trHeight w:hRule="exact" w:val="218"/>
        </w:trPr>
        <w:tc>
          <w:tcPr>
            <w:tcW w:w="2930" w:type="dxa"/>
            <w:shd w:val="clear" w:color="auto" w:fill="auto"/>
          </w:tcPr>
          <w:p w14:paraId="179AD018" w14:textId="673F4E6D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92DF10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8457E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C57BD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622EB0F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447121A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8E2F4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D41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FAC742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FFBA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96955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6A34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463B1BEC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3C790A89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A9604A9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83D8789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B8558D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35AD907D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5E8CCC39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A83851E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296A4A5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8371220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3BF3AB5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A3BFD81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79303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432203B2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64AB0F30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172983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45CEB7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5183BCA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7DBA9137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7961ED3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CD5D868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2DBD2A3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62CB4A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C1AFA7B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20800C0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81184D7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5DA5ABE7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0AF4AA78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73C7929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01033F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FE64A33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00B956DB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145B83E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ABA1491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FB3CF26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01EC1CB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6FD4C2F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606CD5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43C0558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47799A07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37C099D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2DA3CD8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5D1AB6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3D695DA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1A3FAEF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1827898E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FD4C7EE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106C9E7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C7C97F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2DE6134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43E182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F2EF4FD" w14:textId="77777777" w:rsidR="009C008A" w:rsidRPr="003067AA" w:rsidRDefault="009C008A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25D52E44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0B768F56" w14:textId="2A2EF60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E659FB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AE437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760223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6E0CC7E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7B5CFC45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946D4E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D61B8A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8F563E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906D70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75262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FABA9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2AC1FD29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4FD86AE1" w14:textId="248643C0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C89253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64680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AF8646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362FDD2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5438A3D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B1B300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D0E960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39D317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7FE6F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CD77A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245AF3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723460B9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7E5CA065" w14:textId="02B09FBE" w:rsidR="00FA31FF" w:rsidRPr="003067AA" w:rsidRDefault="00FA31FF" w:rsidP="004E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2823DA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83E5F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41B0F32" w14:textId="01AA0DC1" w:rsidR="00FA31FF" w:rsidRPr="003067AA" w:rsidRDefault="00FA31FF" w:rsidP="00F3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(79)</w:t>
            </w:r>
          </w:p>
        </w:tc>
        <w:tc>
          <w:tcPr>
            <w:tcW w:w="258" w:type="dxa"/>
          </w:tcPr>
          <w:p w14:paraId="4D22EDC5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50087B1A" w14:textId="2588AE1A" w:rsidR="00FA31FF" w:rsidRPr="003067AA" w:rsidRDefault="00FA31FF" w:rsidP="00632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0677AC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CDEC298" w14:textId="2A70A7C5" w:rsidR="00FA31FF" w:rsidRPr="003067AA" w:rsidRDefault="00FA31FF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337"/>
              </w:tabs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8DC1D0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F519CC2" w14:textId="01F4E5DA" w:rsidR="00FA31FF" w:rsidRPr="003067AA" w:rsidRDefault="00FA31FF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6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F79FD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94D176" w14:textId="288D92D0" w:rsidR="00FA31FF" w:rsidRPr="003067AA" w:rsidRDefault="00FA31FF" w:rsidP="00EB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4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(2)</w:t>
            </w:r>
          </w:p>
        </w:tc>
      </w:tr>
      <w:tr w:rsidR="00AE0C95" w:rsidRPr="00A1458F" w14:paraId="538A502B" w14:textId="77777777" w:rsidTr="008D2B02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7B4EC939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0D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88A8C64" w14:textId="77777777" w:rsidR="00AE0C95" w:rsidRPr="00E820D1" w:rsidRDefault="00AE0C95" w:rsidP="008D2B02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389566" w14:textId="77777777" w:rsidR="00AE0C95" w:rsidRPr="00E820D1" w:rsidRDefault="00AE0C95" w:rsidP="008D2B02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3C81EF5" w14:textId="1D090F36" w:rsidR="00AE0C95" w:rsidRPr="005323C4" w:rsidRDefault="00AE0C95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7F58599E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7B730093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5EA031D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D861ED0" w14:textId="77777777" w:rsidR="00AE0C95" w:rsidRPr="00E820D1" w:rsidRDefault="00AE0C95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337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D590302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AD51780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F3770B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262AD06B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E0C95" w:rsidRPr="00A1458F" w14:paraId="6F6E0723" w14:textId="77777777" w:rsidTr="008D2B02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7C325D68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0D1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3364C2D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E820D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153BAE" w14:textId="77777777" w:rsidR="00AE0C95" w:rsidRPr="00E820D1" w:rsidRDefault="00AE0C95" w:rsidP="008D2B02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5A2D" w14:textId="05DA26A4" w:rsidR="00AE0C95" w:rsidRPr="00E820D1" w:rsidRDefault="005323C4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</w:t>
            </w:r>
          </w:p>
        </w:tc>
        <w:tc>
          <w:tcPr>
            <w:tcW w:w="258" w:type="dxa"/>
          </w:tcPr>
          <w:p w14:paraId="2E5353A1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DBC14D0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820D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3775AC9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2A816" w14:textId="115901F1" w:rsidR="00AE0C95" w:rsidRPr="00A03B1A" w:rsidRDefault="005323C4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33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573062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7D1A8" w14:textId="4D12C3DD" w:rsidR="00AE0C95" w:rsidRPr="00E820D1" w:rsidRDefault="005323C4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62DA65" w14:textId="77777777" w:rsidR="00AE0C95" w:rsidRPr="00E820D1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4612FA8" w14:textId="2832B134" w:rsidR="00AE0C95" w:rsidRPr="00E820D1" w:rsidRDefault="005323C4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</w:tr>
      <w:tr w:rsidR="00AE0C95" w:rsidRPr="00261412" w14:paraId="0AB88CD1" w14:textId="77777777" w:rsidTr="008D2B02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6B14B203" w14:textId="77777777" w:rsidR="00AE0C95" w:rsidRPr="003067AA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3FE174D" w14:textId="77777777" w:rsidR="00AE0C95" w:rsidRPr="003067AA" w:rsidRDefault="00AE0C95" w:rsidP="008D2B02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D0A258" w14:textId="77777777" w:rsidR="00AE0C95" w:rsidRPr="003067AA" w:rsidRDefault="00AE0C95" w:rsidP="008D2B02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0B460" w14:textId="0BFC15CF" w:rsidR="00AE0C95" w:rsidRPr="003067AA" w:rsidRDefault="005323C4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  <w:vAlign w:val="bottom"/>
          </w:tcPr>
          <w:p w14:paraId="5044BFBC" w14:textId="77777777" w:rsidR="00AE0C95" w:rsidRPr="003067AA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87C68AF" w14:textId="4AD657C9" w:rsidR="00AE0C95" w:rsidRPr="003067AA" w:rsidRDefault="005323C4" w:rsidP="00D4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"/>
              </w:tabs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7C8F629" w14:textId="77777777" w:rsidR="00AE0C95" w:rsidRPr="003067AA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87502" w14:textId="5772E444" w:rsidR="00AE0C95" w:rsidRPr="005323C4" w:rsidRDefault="00463E98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337"/>
              </w:tabs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CDC012" w14:textId="77777777" w:rsidR="00AE0C95" w:rsidRPr="003067AA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E2D0E" w14:textId="74DE93AA" w:rsidR="00AE0C95" w:rsidRPr="003067AA" w:rsidRDefault="00463E98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236CF7" w14:textId="77777777" w:rsidR="00AE0C95" w:rsidRPr="003067AA" w:rsidRDefault="00AE0C95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26183BBD" w14:textId="71AC00A0" w:rsidR="00AE0C95" w:rsidRPr="003067AA" w:rsidRDefault="00463E98" w:rsidP="008D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91F3B" w:rsidRPr="0019744B" w14:paraId="1B8946AD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63CF08D8" w14:textId="4E502F1F" w:rsidR="00FA31FF" w:rsidRPr="003067AA" w:rsidRDefault="00FA31FF" w:rsidP="00AE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89341E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530E6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15D8CEB" w14:textId="6FDC7EAC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58" w:type="dxa"/>
            <w:vAlign w:val="bottom"/>
          </w:tcPr>
          <w:p w14:paraId="5CF3EFF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154A5D82" w14:textId="120F112C" w:rsidR="00FA31FF" w:rsidRPr="003067AA" w:rsidRDefault="00FA31FF" w:rsidP="00632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0F1F83A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DCCA528" w14:textId="2BBC81D3" w:rsidR="00FA31FF" w:rsidRPr="005323C4" w:rsidRDefault="00FA31FF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274"/>
                <w:tab w:val="left" w:pos="337"/>
              </w:tabs>
              <w:ind w:right="-4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323C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E8D26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4DDE388" w14:textId="79CD4B99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6ED84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63D5F99" w14:textId="72DE196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1F3B" w:rsidRPr="0019744B" w14:paraId="68DF6B08" w14:textId="77777777" w:rsidTr="00791F3B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094D8D6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7F368D6B" w14:textId="44EC29FC" w:rsidR="00FA31FF" w:rsidRPr="003067AA" w:rsidRDefault="00FA31FF" w:rsidP="0039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ADC3C6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E052E7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E50C" w14:textId="23FB2CB8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4D63D85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A6EAF43" w14:textId="00C51675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3465F4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FAA3" w14:textId="3B7E8BC7" w:rsidR="00FA31FF" w:rsidRPr="003067AA" w:rsidRDefault="00FA31FF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337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5B922D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B8ED1" w14:textId="76FF4ECA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22BE8C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B736" w14:textId="7DE76946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1CB79DC0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0BD3A446" w14:textId="33138B74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1 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151D21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F5B33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EE83BC9" w14:textId="317C5128" w:rsidR="00FA31FF" w:rsidRPr="003067AA" w:rsidRDefault="00463E98" w:rsidP="00A64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</w:tcPr>
          <w:p w14:paraId="3E4A77D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49E3790C" w14:textId="7F3B5C9B" w:rsidR="00FA31FF" w:rsidRPr="003067AA" w:rsidRDefault="00FA31FF" w:rsidP="00632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(32)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6A79F5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797DE16" w14:textId="7CC26298" w:rsidR="00FA31FF" w:rsidRPr="003067AA" w:rsidRDefault="00FA31FF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337"/>
              </w:tabs>
              <w:ind w:right="-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463E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32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82FCEE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D2156BF" w14:textId="5AAAE90C" w:rsidR="00FA31FF" w:rsidRPr="003067AA" w:rsidRDefault="00463E98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09CDB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6BF1C8F" w14:textId="5406B541" w:rsidR="00FA31FF" w:rsidRPr="003067AA" w:rsidRDefault="00463E98" w:rsidP="00A6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791F3B" w:rsidRPr="0019744B" w14:paraId="4BF9E1DB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538FF474" w14:textId="1B442791" w:rsidR="00FA31FF" w:rsidRPr="003067AA" w:rsidRDefault="00FA31FF" w:rsidP="009D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4A1E09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3170D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0C20713" w14:textId="71CA789D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6E96351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1380E292" w14:textId="269035F0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1E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280BBB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FADB8DD" w14:textId="006A536A" w:rsidR="00FA31FF" w:rsidRPr="003067AA" w:rsidRDefault="00FA31FF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1E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699D34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64AE7DD" w14:textId="5B32FFA8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DF568" w14:textId="4B8BA51A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5201CB3" w14:textId="209131C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92F" w:rsidRPr="0019744B" w14:paraId="1A478AD9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0D805711" w14:textId="3102094E" w:rsidR="00BA092F" w:rsidRPr="003067AA" w:rsidRDefault="009F5CFC" w:rsidP="009D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F98DC9A" w14:textId="77777777" w:rsidR="00BA092F" w:rsidRPr="003067AA" w:rsidRDefault="00BA092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53C6F9" w14:textId="77777777" w:rsidR="00BA092F" w:rsidRPr="003067AA" w:rsidRDefault="00BA092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7054628" w14:textId="744F5232" w:rsidR="00BA092F" w:rsidRPr="003067AA" w:rsidRDefault="00796596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70611E35" w14:textId="77777777" w:rsidR="00BA092F" w:rsidRPr="003067AA" w:rsidRDefault="00BA092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58D0C180" w14:textId="51BB8D1B" w:rsidR="00BA092F" w:rsidRPr="003067AA" w:rsidRDefault="007F15E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B9C3B37" w14:textId="77777777" w:rsidR="00BA092F" w:rsidRPr="003067AA" w:rsidRDefault="00BA092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398A684" w14:textId="3E3CE5AC" w:rsidR="00BA092F" w:rsidRPr="003067AA" w:rsidRDefault="00041E2D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38E141" w14:textId="77777777" w:rsidR="00BA092F" w:rsidRPr="003067AA" w:rsidRDefault="00BA092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B266982" w14:textId="6D5BA3BF" w:rsidR="00BA092F" w:rsidRPr="003067AA" w:rsidRDefault="003C301C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AA7379" w14:textId="77777777" w:rsidR="00BA092F" w:rsidRPr="003067AA" w:rsidRDefault="00BA092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51CBB3A" w14:textId="6FA5CFD8" w:rsidR="00BA092F" w:rsidRPr="003067AA" w:rsidRDefault="003C301C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1F3B" w:rsidRPr="0019744B" w14:paraId="235B0AE6" w14:textId="77777777" w:rsidTr="00791F3B">
        <w:trPr>
          <w:trHeight w:val="403"/>
        </w:trPr>
        <w:tc>
          <w:tcPr>
            <w:tcW w:w="2930" w:type="dxa"/>
            <w:shd w:val="clear" w:color="auto" w:fill="auto"/>
          </w:tcPr>
          <w:p w14:paraId="2B6DCC49" w14:textId="68E5146B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E42DC65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0DDA4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53A6" w14:textId="7D2F7083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</w:tcPr>
          <w:p w14:paraId="78A1F06D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17FCD" w14:textId="1FFC4DE6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E0E59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3BC87" w14:textId="2D453138" w:rsidR="00FA31FF" w:rsidRPr="003067AA" w:rsidRDefault="00FA31FF" w:rsidP="00532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F43A25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772A4" w14:textId="527E01D1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A59ED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8F7E5" w14:textId="13BC537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791F3B" w:rsidRPr="0019744B" w14:paraId="6F6755B9" w14:textId="77777777" w:rsidTr="00791F3B">
        <w:trPr>
          <w:trHeight w:hRule="exact" w:val="218"/>
        </w:trPr>
        <w:tc>
          <w:tcPr>
            <w:tcW w:w="2930" w:type="dxa"/>
            <w:shd w:val="clear" w:color="auto" w:fill="auto"/>
          </w:tcPr>
          <w:p w14:paraId="76BDD306" w14:textId="374D43A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B55733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32878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74CCB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4299EB6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25E8983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724995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ADE1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BC7097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4319D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AB05B2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C557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67ED223A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6A50801B" w14:textId="2A2873DF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D4F8D36" w14:textId="6CF1F991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E91EB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D4B507C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1D5B52E8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</w:tcPr>
          <w:p w14:paraId="5388480D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E40F649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D352703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B26656C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B0DB714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3541BE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728165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91F3B" w:rsidRPr="0019744B" w14:paraId="0C660B4D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0F46EE21" w14:textId="1A001B6D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F2A2069" w14:textId="1CBFB418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2A2D5D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1B4518" w14:textId="079B3542" w:rsidR="00FA31FF" w:rsidRPr="003067AA" w:rsidRDefault="00D942BD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="00FA31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01</w:t>
            </w:r>
          </w:p>
        </w:tc>
        <w:tc>
          <w:tcPr>
            <w:tcW w:w="258" w:type="dxa"/>
          </w:tcPr>
          <w:p w14:paraId="38366A6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A9C0214" w14:textId="03B2D320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E086FE3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B94143" w14:textId="72CCB721" w:rsidR="00FA31FF" w:rsidRPr="003067AA" w:rsidRDefault="00D942BD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="00FA31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  <w:r w:rsidR="00FA31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099376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6AF3D4" w14:textId="73234E0F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2,069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18DD50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C219D7" w14:textId="032F4B59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2,069</w:t>
            </w:r>
          </w:p>
        </w:tc>
      </w:tr>
      <w:tr w:rsidR="00791F3B" w:rsidRPr="0019744B" w14:paraId="478F7A5E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41CC334F" w14:textId="1128DFDE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1D9293A" w14:textId="016CBF1C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0F7382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F091C" w14:textId="710F4245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7,934</w:t>
            </w:r>
          </w:p>
        </w:tc>
        <w:tc>
          <w:tcPr>
            <w:tcW w:w="258" w:type="dxa"/>
          </w:tcPr>
          <w:p w14:paraId="6B9D4A9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427CE3" w14:textId="716E45F4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BDCCA1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603739" w14:textId="750CB73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334D8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36E93" w14:textId="208D6BB2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25A82F" w14:textId="77777777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DE038" w14:textId="5393BE53" w:rsidR="00FA31FF" w:rsidRPr="003067AA" w:rsidRDefault="00FA31FF" w:rsidP="004D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</w:tr>
    </w:tbl>
    <w:p w14:paraId="47846427" w14:textId="77777777" w:rsidR="00B43833" w:rsidRPr="003067AA" w:rsidRDefault="00B43833" w:rsidP="00533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4C310B" w14:textId="77777777" w:rsidR="00594A3C" w:rsidRPr="003067AA" w:rsidRDefault="00594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nsolas" w:hAnsiTheme="majorBidi" w:cstheme="majorBidi"/>
          <w:b/>
          <w:bCs/>
          <w:sz w:val="30"/>
          <w:szCs w:val="30"/>
          <w:cs/>
        </w:rPr>
      </w:pPr>
      <w:r w:rsidRPr="003067AA">
        <w:rPr>
          <w:rFonts w:asciiTheme="majorBidi" w:eastAsia="Consolas" w:hAnsiTheme="majorBidi" w:cstheme="majorBidi"/>
          <w:b/>
          <w:bCs/>
          <w:sz w:val="30"/>
          <w:szCs w:val="30"/>
          <w:cs/>
        </w:rPr>
        <w:br w:type="page"/>
      </w:r>
    </w:p>
    <w:p w14:paraId="693F7F49" w14:textId="4B7518FB" w:rsidR="000F12C8" w:rsidRPr="003067AA" w:rsidRDefault="000F12C8" w:rsidP="00CF0C53">
      <w:pPr>
        <w:tabs>
          <w:tab w:val="clear" w:pos="454"/>
          <w:tab w:val="clear" w:pos="680"/>
          <w:tab w:val="left" w:pos="540"/>
        </w:tabs>
        <w:ind w:left="531"/>
        <w:rPr>
          <w:rFonts w:asciiTheme="majorBidi" w:eastAsia="Consolas" w:hAnsiTheme="majorBidi" w:cstheme="majorBidi"/>
          <w:b/>
          <w:bCs/>
          <w:sz w:val="30"/>
          <w:szCs w:val="30"/>
        </w:rPr>
      </w:pPr>
      <w:r w:rsidRPr="003067AA">
        <w:rPr>
          <w:rFonts w:asciiTheme="majorBidi" w:eastAsia="Consolas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4402FEF7" w14:textId="77777777" w:rsidR="000F12C8" w:rsidRPr="003067AA" w:rsidRDefault="000F12C8" w:rsidP="000F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Univers 45 Light" w:hAnsiTheme="majorBidi" w:cstheme="majorBidi"/>
          <w:sz w:val="28"/>
          <w:szCs w:val="28"/>
        </w:rPr>
      </w:pPr>
    </w:p>
    <w:p w14:paraId="41FC35B4" w14:textId="59BFA31C" w:rsidR="000F12C8" w:rsidRPr="004C56B1" w:rsidRDefault="00F17B7E" w:rsidP="004C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8C406D">
        <w:rPr>
          <w:rFonts w:asciiTheme="majorBidi" w:eastAsia="KPMG Logo" w:hAnsiTheme="majorBidi" w:cstheme="majorBidi"/>
          <w:sz w:val="30"/>
          <w:szCs w:val="30"/>
          <w:cs/>
        </w:rPr>
        <w:t>ราคาประเมินของ</w:t>
      </w:r>
      <w:r w:rsidRPr="008C406D">
        <w:rPr>
          <w:rFonts w:asciiTheme="majorBidi" w:eastAsia="Consolas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8C406D">
        <w:rPr>
          <w:rFonts w:asciiTheme="majorBidi" w:eastAsia="KPMG Logo" w:hAnsiTheme="majorBidi" w:cstheme="majorBidi"/>
          <w:sz w:val="30"/>
          <w:szCs w:val="30"/>
          <w:cs/>
        </w:rPr>
        <w:t>ซึ่งประเมินราคาโดยผู้ประเมินราคาอิสร</w:t>
      </w:r>
      <w:r w:rsidRPr="008C406D">
        <w:rPr>
          <w:rFonts w:asciiTheme="majorBidi" w:eastAsia="KPMG Logo" w:hAnsiTheme="majorBidi" w:cstheme="majorBidi" w:hint="cs"/>
          <w:sz w:val="30"/>
          <w:szCs w:val="30"/>
          <w:cs/>
        </w:rPr>
        <w:t>ะ</w:t>
      </w:r>
      <w:r w:rsidRPr="008C406D">
        <w:rPr>
          <w:rFonts w:asciiTheme="majorBidi" w:eastAsia="KPMG Logo" w:hAnsiTheme="majorBidi" w:cstheme="majorBidi"/>
          <w:spacing w:val="-4"/>
          <w:sz w:val="30"/>
          <w:szCs w:val="30"/>
          <w:cs/>
        </w:rPr>
        <w:t>พิจารณาตามเกณฑ์มูลค่ายุติธรรม</w:t>
      </w:r>
      <w:r w:rsidRPr="008C406D">
        <w:rPr>
          <w:rFonts w:asciiTheme="majorBidi" w:eastAsia="KPMG Logo" w:hAnsiTheme="majorBidi" w:cstheme="majorBidi"/>
          <w:spacing w:val="-6"/>
          <w:sz w:val="30"/>
          <w:szCs w:val="30"/>
          <w:cs/>
        </w:rPr>
        <w:t>ด้วยวิธีเปรียบเทียบข้อมูลตลาด</w:t>
      </w:r>
      <w:r w:rsidRPr="008C406D">
        <w:rPr>
          <w:rFonts w:asciiTheme="majorBidi" w:eastAsia="KPMG Logo" w:hAnsiTheme="majorBidi" w:cstheme="majorBidi" w:hint="cs"/>
          <w:spacing w:val="-6"/>
          <w:sz w:val="30"/>
          <w:szCs w:val="30"/>
          <w:cs/>
        </w:rPr>
        <w:t xml:space="preserve"> </w:t>
      </w:r>
      <w:r w:rsidR="000F12C8" w:rsidRPr="008C406D">
        <w:rPr>
          <w:rFonts w:asciiTheme="majorBidi" w:eastAsia="Consolas" w:hAnsiTheme="majorBidi" w:cstheme="majorBidi"/>
          <w:sz w:val="30"/>
          <w:szCs w:val="30"/>
          <w:cs/>
        </w:rPr>
        <w:t>มูลค่ายุติธรรมของ</w:t>
      </w:r>
      <w:r w:rsidR="000F12C8" w:rsidRPr="008C406D">
        <w:rPr>
          <w:rFonts w:asciiTheme="majorBidi" w:eastAsia="Consolas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0F12C8" w:rsidRPr="008C406D">
        <w:rPr>
          <w:rFonts w:asciiTheme="majorBidi" w:eastAsia="Consolas" w:hAnsiTheme="majorBidi" w:cstheme="majorBidi"/>
          <w:sz w:val="30"/>
          <w:szCs w:val="30"/>
          <w:cs/>
        </w:rPr>
        <w:t xml:space="preserve">ดังกล่าวถูกจัดลำดับชั้นการวัดมูลค่ายุติธรรมอยู่ในระดับที่ </w:t>
      </w:r>
      <w:r w:rsidR="000F12C8" w:rsidRPr="008C406D">
        <w:rPr>
          <w:rFonts w:asciiTheme="majorBidi" w:eastAsia="Consolas" w:hAnsiTheme="majorBidi" w:cstheme="majorBidi"/>
          <w:sz w:val="30"/>
          <w:szCs w:val="30"/>
        </w:rPr>
        <w:t>3</w:t>
      </w:r>
      <w:r w:rsidR="000F12C8" w:rsidRPr="008C406D">
        <w:rPr>
          <w:rFonts w:asciiTheme="majorBidi" w:eastAsia="Consolas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="000F12C8" w:rsidRPr="003067AA">
        <w:rPr>
          <w:rFonts w:asciiTheme="majorBidi" w:eastAsia="Consolas" w:hAnsiTheme="majorBidi" w:cstheme="majorBidi"/>
          <w:sz w:val="30"/>
          <w:szCs w:val="30"/>
          <w:cs/>
        </w:rPr>
        <w:t xml:space="preserve"> </w:t>
      </w:r>
    </w:p>
    <w:p w14:paraId="03A50A6B" w14:textId="77777777" w:rsidR="000F12C8" w:rsidRPr="003067AA" w:rsidRDefault="000F12C8" w:rsidP="000F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Univers 45 Light" w:hAnsiTheme="majorBidi" w:cstheme="majorBidi"/>
          <w:sz w:val="28"/>
          <w:szCs w:val="28"/>
        </w:rPr>
      </w:pPr>
    </w:p>
    <w:p w14:paraId="6D8D5E0B" w14:textId="77777777" w:rsidR="000F12C8" w:rsidRPr="008C406D" w:rsidRDefault="000F12C8" w:rsidP="000F12C8">
      <w:pPr>
        <w:ind w:left="531" w:right="-18"/>
        <w:jc w:val="thaiDistribute"/>
        <w:rPr>
          <w:rFonts w:asciiTheme="majorBidi" w:eastAsia="Consolas" w:hAnsiTheme="majorBidi" w:cstheme="majorBidi"/>
          <w:sz w:val="30"/>
          <w:szCs w:val="30"/>
        </w:rPr>
      </w:pPr>
      <w:r w:rsidRPr="008C406D">
        <w:rPr>
          <w:rFonts w:asciiTheme="majorBidi" w:eastAsia="Consolas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Pr="008C406D">
        <w:rPr>
          <w:rFonts w:asciiTheme="majorBidi" w:eastAsia="Consolas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8C406D">
        <w:rPr>
          <w:rFonts w:asciiTheme="majorBidi" w:eastAsia="Consolas" w:hAnsiTheme="majorBidi" w:cstheme="majorBidi"/>
          <w:sz w:val="30"/>
          <w:szCs w:val="30"/>
          <w:cs/>
        </w:rPr>
        <w:t>แสดงในตาราง ดังต่อไปนี้</w:t>
      </w:r>
    </w:p>
    <w:p w14:paraId="3B4411A2" w14:textId="77777777" w:rsidR="00594A3C" w:rsidRPr="008C406D" w:rsidRDefault="00594A3C" w:rsidP="000F12C8">
      <w:pPr>
        <w:ind w:left="531" w:right="-18"/>
        <w:jc w:val="thaiDistribute"/>
        <w:rPr>
          <w:rFonts w:asciiTheme="majorBidi" w:eastAsia="Consolas" w:hAnsiTheme="majorBidi" w:cstheme="majorBidi"/>
          <w:sz w:val="30"/>
          <w:szCs w:val="30"/>
        </w:rPr>
      </w:pP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2520"/>
        <w:gridCol w:w="270"/>
        <w:gridCol w:w="3042"/>
        <w:gridCol w:w="236"/>
        <w:gridCol w:w="3040"/>
      </w:tblGrid>
      <w:tr w:rsidR="000F12C8" w:rsidRPr="009725A1" w14:paraId="458101B8" w14:textId="77777777" w:rsidTr="004365D5"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50A82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</w:rPr>
            </w:pPr>
            <w:r w:rsidRPr="008C406D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1980E862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FB233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</w:rPr>
            </w:pPr>
            <w:r w:rsidRPr="008C406D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8C406D">
              <w:rPr>
                <w:rFonts w:asciiTheme="majorBidi" w:eastAsia="Consolas" w:hAnsiTheme="majorBidi" w:cstheme="majorBidi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8C406D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</w:rPr>
              <w:br/>
            </w:r>
            <w:r w:rsidRPr="008C406D">
              <w:rPr>
                <w:rFonts w:asciiTheme="majorBidi" w:eastAsia="Consolas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C406D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4F4403A7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CEF30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</w:pPr>
            <w:r w:rsidRPr="008C406D">
              <w:rPr>
                <w:rFonts w:asciiTheme="majorBidi" w:eastAsia="Consolas" w:hAnsiTheme="majorBidi" w:cstheme="majorBidi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0F12C8" w:rsidRPr="009725A1" w14:paraId="3A9173CC" w14:textId="77777777" w:rsidTr="004365D5">
        <w:trPr>
          <w:trHeight w:hRule="exact" w:val="10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012BBE4C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3023E8" w14:textId="77777777" w:rsidR="000F12C8" w:rsidRPr="008C406D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7FDE3AE5" w14:textId="77777777" w:rsidR="000F12C8" w:rsidRPr="008C406D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8650B3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0" w:type="dxa"/>
            <w:tcBorders>
              <w:top w:val="single" w:sz="4" w:space="0" w:color="auto"/>
            </w:tcBorders>
            <w:shd w:val="clear" w:color="auto" w:fill="auto"/>
          </w:tcPr>
          <w:p w14:paraId="3AD28DAA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</w:tr>
      <w:tr w:rsidR="000F12C8" w:rsidRPr="00737D23" w14:paraId="008D0036" w14:textId="77777777" w:rsidTr="004365D5">
        <w:tc>
          <w:tcPr>
            <w:tcW w:w="2520" w:type="dxa"/>
            <w:shd w:val="clear" w:color="auto" w:fill="auto"/>
          </w:tcPr>
          <w:p w14:paraId="7914260F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  <w:r w:rsidRPr="008C406D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 </w:t>
            </w:r>
            <w:r w:rsidRPr="008C406D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1504FC32" w14:textId="77777777" w:rsidR="000F12C8" w:rsidRPr="008C406D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7B4BCF9F" w14:textId="77777777" w:rsidR="000F12C8" w:rsidRPr="008C406D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</w:rPr>
            </w:pPr>
            <w:r w:rsidRPr="008C406D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2668EF37" w14:textId="77777777" w:rsidR="000F12C8" w:rsidRPr="008C406D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22ADCC8D" w14:textId="77777777" w:rsidR="000F12C8" w:rsidRPr="003067AA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  <w:r w:rsidRPr="008C406D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8C406D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 (</w:t>
            </w:r>
            <w:r w:rsidRPr="008C406D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ลดลง</w:t>
            </w:r>
            <w:r w:rsidRPr="008C406D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) </w:t>
            </w:r>
            <w:r w:rsidRPr="008C406D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หาก</w:t>
            </w:r>
            <w:r w:rsidRPr="008C406D">
              <w:rPr>
                <w:rFonts w:asciiTheme="majorBidi" w:eastAsia="Consolas" w:hAnsiTheme="majorBidi" w:cstheme="majorBidi"/>
                <w:sz w:val="32"/>
                <w:szCs w:val="32"/>
                <w:cs/>
              </w:rPr>
              <w:t>ราคาต่อ</w:t>
            </w:r>
            <w:r w:rsidRPr="008C406D">
              <w:rPr>
                <w:rFonts w:asciiTheme="majorBidi" w:eastAsia="Consolas" w:hAnsiTheme="majorBidi" w:cstheme="majorBidi" w:hint="cs"/>
                <w:sz w:val="32"/>
                <w:szCs w:val="32"/>
                <w:cs/>
              </w:rPr>
              <w:t>พื้นที่</w:t>
            </w:r>
            <w:r w:rsidRPr="008C406D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สูงขึ้น</w:t>
            </w:r>
            <w:r w:rsidRPr="008C406D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 (</w:t>
            </w:r>
            <w:r w:rsidRPr="008C406D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ลดลง</w:t>
            </w:r>
            <w:r w:rsidRPr="008C406D">
              <w:rPr>
                <w:rFonts w:asciiTheme="majorBidi" w:eastAsia="Consolas" w:hAnsiTheme="majorBidi" w:cstheme="majorBidi"/>
                <w:sz w:val="30"/>
                <w:szCs w:val="30"/>
              </w:rPr>
              <w:t>)</w:t>
            </w:r>
          </w:p>
        </w:tc>
      </w:tr>
      <w:tr w:rsidR="004C56B1" w:rsidRPr="00737D23" w14:paraId="2006AF83" w14:textId="77777777" w:rsidTr="004365D5">
        <w:tc>
          <w:tcPr>
            <w:tcW w:w="2520" w:type="dxa"/>
            <w:shd w:val="clear" w:color="auto" w:fill="auto"/>
          </w:tcPr>
          <w:p w14:paraId="5AB34219" w14:textId="77777777" w:rsidR="004C56B1" w:rsidRPr="003067AA" w:rsidRDefault="004C56B1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eastAsia="Consola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FB976B" w14:textId="77777777" w:rsidR="004C56B1" w:rsidRPr="003067AA" w:rsidRDefault="004C56B1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33ECB1A6" w14:textId="77777777" w:rsidR="004C56B1" w:rsidRPr="003067AA" w:rsidRDefault="004C56B1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67F59D" w14:textId="77777777" w:rsidR="004C56B1" w:rsidRPr="003067AA" w:rsidRDefault="004C56B1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21464661" w14:textId="77777777" w:rsidR="004C56B1" w:rsidRPr="003067AA" w:rsidRDefault="004C56B1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</w:tr>
    </w:tbl>
    <w:p w14:paraId="478DF71F" w14:textId="77777777" w:rsidR="001758A3" w:rsidRPr="0019744B" w:rsidRDefault="001758A3" w:rsidP="00533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D290D" w14:textId="77777777" w:rsidR="009165E9" w:rsidRDefault="0091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9165E9" w:rsidSect="00367ADF">
          <w:headerReference w:type="default" r:id="rId31"/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</w:p>
    <w:p w14:paraId="0C6C115F" w14:textId="77777777" w:rsidR="006C72E9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t>ที่ดิน อาคารและอุปกรณ์</w:t>
      </w:r>
    </w:p>
    <w:p w14:paraId="0A369D6B" w14:textId="77777777" w:rsidR="00890892" w:rsidRPr="00890892" w:rsidRDefault="00890892" w:rsidP="00890892"/>
    <w:tbl>
      <w:tblPr>
        <w:tblW w:w="1025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810"/>
        <w:gridCol w:w="855"/>
        <w:gridCol w:w="244"/>
        <w:gridCol w:w="1358"/>
        <w:gridCol w:w="248"/>
        <w:gridCol w:w="868"/>
        <w:gridCol w:w="244"/>
        <w:gridCol w:w="818"/>
        <w:gridCol w:w="270"/>
        <w:gridCol w:w="1008"/>
        <w:gridCol w:w="244"/>
        <w:gridCol w:w="854"/>
      </w:tblGrid>
      <w:tr w:rsidR="00EF39F9" w:rsidRPr="00347E0D" w14:paraId="611653E9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00E76A04" w14:textId="77777777" w:rsidR="006F419E" w:rsidRPr="00347E0D" w:rsidRDefault="006F419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DABB4C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A503405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1E867DA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8" w:type="dxa"/>
          </w:tcPr>
          <w:p w14:paraId="0BE4ED57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</w:tcPr>
          <w:p w14:paraId="6871DF98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739BC4E0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dxa"/>
          </w:tcPr>
          <w:p w14:paraId="39DCAC7A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61D19BC3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5160B4" w14:textId="77777777" w:rsidR="006F419E" w:rsidRPr="00347E0D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69F7C390" w14:textId="77777777" w:rsidR="006F419E" w:rsidRPr="00347E0D" w:rsidRDefault="006F419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(หน่วย</w:t>
            </w:r>
            <w:r w:rsidRPr="00347E0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 xml:space="preserve">: </w:t>
            </w:r>
            <w:r w:rsidRPr="00347E0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6F419E" w:rsidRPr="00347E0D" w14:paraId="537B303B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309E015D" w14:textId="77777777" w:rsidR="006F419E" w:rsidRPr="00347E0D" w:rsidRDefault="006F419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A71FF5" w14:textId="77777777" w:rsidR="006F419E" w:rsidRPr="00347E0D" w:rsidRDefault="006F419E" w:rsidP="00387CAF">
            <w:pPr>
              <w:pStyle w:val="block"/>
              <w:spacing w:after="0"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7011" w:type="dxa"/>
            <w:gridSpan w:val="11"/>
            <w:tcBorders>
              <w:bottom w:val="single" w:sz="4" w:space="0" w:color="auto"/>
            </w:tcBorders>
          </w:tcPr>
          <w:p w14:paraId="7E81C54E" w14:textId="77777777" w:rsidR="006F419E" w:rsidRPr="00347E0D" w:rsidRDefault="006F419E" w:rsidP="00387CAF">
            <w:pPr>
              <w:pStyle w:val="block"/>
              <w:spacing w:after="0" w:line="380" w:lineRule="exact"/>
              <w:ind w:left="-13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F39F9" w:rsidRPr="00347E0D" w14:paraId="1D826EB9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37F61AAE" w14:textId="77777777" w:rsidR="00BD3980" w:rsidRPr="00347E0D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A577B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AF475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A710033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17A3E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B94EF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636D6AC4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C827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C700A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2EA74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2E2C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D1324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43F05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701984" w:rsidRPr="00347E0D" w14:paraId="2C3833F5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2FDE62C2" w14:textId="77777777" w:rsidR="00BD3980" w:rsidRPr="00347E0D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17F851F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422A52B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</w:tcPr>
          <w:p w14:paraId="1027313A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A982B70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C75412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5BF119BE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B757ABE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4F2BA5D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E47ED8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E2DE17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06EE5FC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979AEEA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701984" w:rsidRPr="00347E0D" w14:paraId="2A0C6A1F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032DF588" w14:textId="77777777" w:rsidR="00BD3980" w:rsidRPr="00347E0D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310660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4CE4B8D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</w:tcPr>
          <w:p w14:paraId="49350CF4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33ED757" w14:textId="77777777" w:rsidR="00BD3980" w:rsidRPr="00347E0D" w:rsidRDefault="00BD3980" w:rsidP="00BD3980">
            <w:pPr>
              <w:pStyle w:val="block"/>
              <w:spacing w:after="0" w:line="380" w:lineRule="exact"/>
              <w:ind w:left="-345" w:right="-114" w:firstLine="18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D7F141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334F43D9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2EAB1C7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0B2DFE3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43AA9B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F4F469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75153C2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6071DBC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745C78" w:rsidRPr="00347E0D" w14:paraId="7D551769" w14:textId="77777777" w:rsidTr="008569A2">
        <w:trPr>
          <w:trHeight w:val="364"/>
          <w:tblHeader/>
        </w:trPr>
        <w:tc>
          <w:tcPr>
            <w:tcW w:w="2430" w:type="dxa"/>
          </w:tcPr>
          <w:p w14:paraId="39500346" w14:textId="77777777" w:rsidR="00BD3980" w:rsidRPr="00347E0D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D9A705E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8D59B1E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44" w:type="dxa"/>
          </w:tcPr>
          <w:p w14:paraId="75ACA6FC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B8F109F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7DA65D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01640858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5A0C12D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31FD7CE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6D3F9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EE502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A442044" w14:textId="77777777" w:rsidR="00BD3980" w:rsidRPr="00347E0D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296C6CA" w14:textId="77777777" w:rsidR="00BD3980" w:rsidRPr="00347E0D" w:rsidRDefault="00BD3980" w:rsidP="00BD3980">
            <w:pPr>
              <w:pStyle w:val="block"/>
              <w:spacing w:after="0" w:line="380" w:lineRule="exact"/>
              <w:ind w:left="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13CFF" w:rsidRPr="00347E0D" w14:paraId="419504F8" w14:textId="77777777" w:rsidTr="008569A2">
        <w:trPr>
          <w:trHeight w:hRule="exact" w:val="364"/>
        </w:trPr>
        <w:tc>
          <w:tcPr>
            <w:tcW w:w="2430" w:type="dxa"/>
          </w:tcPr>
          <w:p w14:paraId="447003CA" w14:textId="77777777" w:rsidR="006F419E" w:rsidRPr="00347E0D" w:rsidRDefault="006F419E" w:rsidP="0002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ราคาทุน / ราคาประเมินใหม่</w:t>
            </w:r>
          </w:p>
        </w:tc>
        <w:tc>
          <w:tcPr>
            <w:tcW w:w="810" w:type="dxa"/>
          </w:tcPr>
          <w:p w14:paraId="184E44E9" w14:textId="77777777" w:rsidR="006F419E" w:rsidRPr="00347E0D" w:rsidRDefault="006F419E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66109" w14:textId="77777777" w:rsidR="006F419E" w:rsidRPr="00347E0D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8B54733" w14:textId="77777777" w:rsidR="006F419E" w:rsidRPr="00347E0D" w:rsidRDefault="006F419E" w:rsidP="00B21A3F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93A75" w14:textId="77777777" w:rsidR="006F419E" w:rsidRPr="00347E0D" w:rsidRDefault="006F419E" w:rsidP="00321FFA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C4668E" w14:textId="77777777" w:rsidR="006F419E" w:rsidRPr="00347E0D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0F9F3D71" w14:textId="77777777" w:rsidR="006F419E" w:rsidRPr="00347E0D" w:rsidRDefault="006F419E" w:rsidP="00E44A95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B04C215" w14:textId="77777777" w:rsidR="006F419E" w:rsidRPr="00347E0D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69C03" w14:textId="77777777" w:rsidR="006F419E" w:rsidRPr="00347E0D" w:rsidRDefault="006F419E" w:rsidP="00020F7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BE6A6" w14:textId="77777777" w:rsidR="006F419E" w:rsidRPr="00347E0D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C33B1" w14:textId="77777777" w:rsidR="006F419E" w:rsidRPr="00347E0D" w:rsidRDefault="006F419E" w:rsidP="00020F7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657C86C" w14:textId="77777777" w:rsidR="006F419E" w:rsidRPr="00347E0D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096C5" w14:textId="77777777" w:rsidR="006F419E" w:rsidRPr="00347E0D" w:rsidRDefault="006F419E" w:rsidP="00020F7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39F9" w:rsidRPr="007A44E5" w14:paraId="44480E1A" w14:textId="77777777" w:rsidTr="008569A2">
        <w:trPr>
          <w:trHeight w:hRule="exact" w:val="364"/>
        </w:trPr>
        <w:tc>
          <w:tcPr>
            <w:tcW w:w="2430" w:type="dxa"/>
          </w:tcPr>
          <w:p w14:paraId="0CEC6C3F" w14:textId="77777777" w:rsidR="006F419E" w:rsidRPr="007A44E5" w:rsidRDefault="006F419E" w:rsidP="0002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A44E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A44E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7A44E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7A44E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650171AB" w14:textId="77777777" w:rsidR="006F419E" w:rsidRPr="007A44E5" w:rsidRDefault="006F419E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372A396" w14:textId="77777777" w:rsidR="006F419E" w:rsidRPr="007A44E5" w:rsidRDefault="006F419E" w:rsidP="00FE5E81">
            <w:pPr>
              <w:pStyle w:val="block"/>
              <w:tabs>
                <w:tab w:val="decimal" w:pos="907"/>
                <w:tab w:val="left" w:pos="1056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4E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112B2" w:rsidRPr="007A44E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A44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12B2" w:rsidRPr="007A44E5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44" w:type="dxa"/>
          </w:tcPr>
          <w:p w14:paraId="5FFA6BA3" w14:textId="77777777" w:rsidR="006F419E" w:rsidRPr="007A44E5" w:rsidRDefault="006F419E" w:rsidP="00B21A3F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5002442" w14:textId="77777777" w:rsidR="006F419E" w:rsidRPr="007A44E5" w:rsidRDefault="006F419E" w:rsidP="00107BA9">
            <w:pPr>
              <w:pStyle w:val="block"/>
              <w:tabs>
                <w:tab w:val="decimal" w:pos="100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Pr="007A44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7BBBDD" w14:textId="77777777" w:rsidR="006F419E" w:rsidRPr="007A44E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52E2D67D" w14:textId="77777777" w:rsidR="006F419E" w:rsidRPr="007A44E5" w:rsidRDefault="006F419E" w:rsidP="000F48FB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Pr="007A44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34B6501" w14:textId="77777777" w:rsidR="006F419E" w:rsidRPr="007A44E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E6ED145" w14:textId="77777777" w:rsidR="006F419E" w:rsidRPr="007A44E5" w:rsidRDefault="006F419E" w:rsidP="000F48FB">
            <w:pPr>
              <w:pStyle w:val="block"/>
              <w:tabs>
                <w:tab w:val="decimal" w:pos="552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7A44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F3236" w14:textId="77777777" w:rsidR="006F419E" w:rsidRPr="007A44E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161BE8" w14:textId="77777777" w:rsidR="006F419E" w:rsidRPr="007A44E5" w:rsidRDefault="006F419E" w:rsidP="000F48FB">
            <w:pPr>
              <w:pStyle w:val="block"/>
              <w:tabs>
                <w:tab w:val="decimal" w:pos="727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7A44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4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A396867" w14:textId="77777777" w:rsidR="006F419E" w:rsidRPr="007A44E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766F814" w14:textId="77777777" w:rsidR="006F419E" w:rsidRPr="007A44E5" w:rsidRDefault="006F419E" w:rsidP="000F48FB">
            <w:pPr>
              <w:pStyle w:val="block"/>
              <w:tabs>
                <w:tab w:val="decimal" w:pos="64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4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512546" w:rsidRPr="007A4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A44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12546" w:rsidRPr="007A44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7A4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745C78" w:rsidRPr="00347E0D" w14:paraId="7D5A6A6F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1B51D895" w14:textId="77777777" w:rsidR="006F419E" w:rsidRPr="00347E0D" w:rsidRDefault="006F419E" w:rsidP="00361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EE9D81" w14:textId="77777777" w:rsidR="006F419E" w:rsidRPr="00347E0D" w:rsidRDefault="006F419E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361D1B61" w14:textId="77777777" w:rsidR="006F419E" w:rsidRPr="00347E0D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44" w:type="dxa"/>
          </w:tcPr>
          <w:p w14:paraId="15B036F3" w14:textId="77777777" w:rsidR="006F419E" w:rsidRPr="00347E0D" w:rsidRDefault="006F419E" w:rsidP="00B21A3F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438D289" w14:textId="77777777" w:rsidR="006F419E" w:rsidRPr="00347E0D" w:rsidRDefault="006F419E" w:rsidP="00113313">
            <w:pPr>
              <w:pStyle w:val="block"/>
              <w:tabs>
                <w:tab w:val="decimal" w:pos="100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2F18579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69A332B" w14:textId="77777777" w:rsidR="006F419E" w:rsidRPr="00347E0D" w:rsidRDefault="006F419E" w:rsidP="00F27291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1,714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4A9EC03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55CFFE70" w14:textId="6EFF4474" w:rsidR="006F419E" w:rsidRPr="00347E0D" w:rsidRDefault="00E37892" w:rsidP="00D86656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60F63D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DD35D0C" w14:textId="77777777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7E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,022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0A57BDD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78D9358" w14:textId="77777777" w:rsidR="006F419E" w:rsidRPr="00347E0D" w:rsidRDefault="006F419E" w:rsidP="004C3E1F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24,471</w:t>
            </w:r>
          </w:p>
        </w:tc>
      </w:tr>
      <w:tr w:rsidR="00745C78" w:rsidRPr="00347E0D" w14:paraId="7015CDD0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10B231DE" w14:textId="77777777" w:rsidR="006F419E" w:rsidRPr="00347E0D" w:rsidRDefault="006F419E" w:rsidP="00361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810" w:type="dxa"/>
          </w:tcPr>
          <w:p w14:paraId="1F2FC9C6" w14:textId="77777777" w:rsidR="006F419E" w:rsidRPr="00347E0D" w:rsidRDefault="006F419E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75C6648" w14:textId="77777777" w:rsidR="006F419E" w:rsidRPr="00347E0D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2,907</w:t>
            </w:r>
          </w:p>
        </w:tc>
        <w:tc>
          <w:tcPr>
            <w:tcW w:w="244" w:type="dxa"/>
          </w:tcPr>
          <w:p w14:paraId="7ECC9837" w14:textId="77777777" w:rsidR="006F419E" w:rsidRPr="00347E0D" w:rsidRDefault="006F419E" w:rsidP="00B21A3F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9F881CD" w14:textId="77777777" w:rsidR="006F419E" w:rsidRPr="00347E0D" w:rsidRDefault="006F419E" w:rsidP="00113313">
            <w:pPr>
              <w:pStyle w:val="block"/>
              <w:tabs>
                <w:tab w:val="decimal" w:pos="100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D9846DA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5E2E791" w14:textId="77777777" w:rsidR="006F419E" w:rsidRPr="00347E0D" w:rsidRDefault="006F419E" w:rsidP="00F27291">
            <w:pPr>
              <w:pStyle w:val="block"/>
              <w:tabs>
                <w:tab w:val="decimal" w:pos="638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2,432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CDAA5BB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0B14BABF" w14:textId="77777777" w:rsidR="006F419E" w:rsidRPr="00347E0D" w:rsidRDefault="006F419E" w:rsidP="00D86656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4CF3A0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42B0A7A" w14:textId="77777777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23DE3DA" w14:textId="77777777" w:rsidR="006F419E" w:rsidRPr="00347E0D" w:rsidRDefault="006F419E" w:rsidP="00361DC2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B5B13DC" w14:textId="77777777" w:rsidR="006F419E" w:rsidRPr="00347E0D" w:rsidRDefault="006F419E" w:rsidP="004C3E1F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11,510</w:t>
            </w:r>
          </w:p>
        </w:tc>
      </w:tr>
      <w:tr w:rsidR="00745C78" w:rsidRPr="00347E0D" w14:paraId="115405B7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0F859E2D" w14:textId="2ADDBCD5" w:rsidR="006F419E" w:rsidRPr="00347E0D" w:rsidRDefault="006F419E" w:rsidP="00361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810" w:type="dxa"/>
          </w:tcPr>
          <w:p w14:paraId="1411D055" w14:textId="77777777" w:rsidR="006F419E" w:rsidRPr="00347E0D" w:rsidRDefault="006F419E" w:rsidP="00165A69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A721843" w14:textId="77777777" w:rsidR="006F419E" w:rsidRPr="00347E0D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44" w:type="dxa"/>
          </w:tcPr>
          <w:p w14:paraId="56196B79" w14:textId="77777777" w:rsidR="006F419E" w:rsidRPr="00347E0D" w:rsidRDefault="006F419E" w:rsidP="00B21A3F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83CF672" w14:textId="77777777" w:rsidR="006F419E" w:rsidRPr="00347E0D" w:rsidRDefault="006F419E" w:rsidP="00113313">
            <w:pPr>
              <w:pStyle w:val="block"/>
              <w:tabs>
                <w:tab w:val="decimal" w:pos="100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5C7460F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08D794B4" w14:textId="77777777" w:rsidR="006F419E" w:rsidRPr="00347E0D" w:rsidRDefault="006F419E" w:rsidP="00F27291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1707C68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3617267" w14:textId="77777777" w:rsidR="006F419E" w:rsidRPr="00347E0D" w:rsidRDefault="006F419E" w:rsidP="00D86656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EC458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6F1F2A" w14:textId="77777777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20B54C4" w14:textId="77777777" w:rsidR="006F419E" w:rsidRPr="00347E0D" w:rsidRDefault="006F419E" w:rsidP="00361DC2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7BFBA1E" w14:textId="77777777" w:rsidR="006F419E" w:rsidRPr="00347E0D" w:rsidRDefault="006F419E" w:rsidP="004C3E1F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745C78" w:rsidRPr="00347E0D" w14:paraId="611AED8D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5F6BF7D9" w14:textId="77777777" w:rsidR="006F419E" w:rsidRPr="00347E0D" w:rsidDel="00BA1C70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810" w:type="dxa"/>
          </w:tcPr>
          <w:p w14:paraId="4C102CC7" w14:textId="77777777" w:rsidR="006F419E" w:rsidRPr="00347E0D" w:rsidRDefault="006F419E" w:rsidP="00777C7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392AC2E" w14:textId="77777777" w:rsidR="006F419E" w:rsidRPr="00347E0D" w:rsidDel="00BA1C70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44" w:type="dxa"/>
          </w:tcPr>
          <w:p w14:paraId="4CE42B0A" w14:textId="77777777" w:rsidR="006F419E" w:rsidRPr="00347E0D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853FFAA" w14:textId="77777777" w:rsidR="006F419E" w:rsidRPr="00347E0D" w:rsidDel="00BA1C70" w:rsidRDefault="006F419E" w:rsidP="00B45C46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8,802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983FF36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57E2AE61" w14:textId="77777777" w:rsidR="006F419E" w:rsidRPr="00347E0D" w:rsidDel="00BA1C70" w:rsidRDefault="006F419E" w:rsidP="00F27291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7,636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E48B181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5CE7BC7" w14:textId="77777777" w:rsidR="006F419E" w:rsidRPr="00347E0D" w:rsidDel="00BA1C70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1,990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6F59EF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D9FB18" w14:textId="77777777" w:rsidR="006F419E" w:rsidRPr="00347E0D" w:rsidDel="00BA1C70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47E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8,999)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C829652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8CD9005" w14:textId="77777777" w:rsidR="006F419E" w:rsidRPr="00347E0D" w:rsidDel="00BA1C70" w:rsidRDefault="006F419E" w:rsidP="004C3E1F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</w:tr>
      <w:tr w:rsidR="00745C78" w:rsidRPr="00347E0D" w14:paraId="2CB37555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61181CFA" w14:textId="77777777" w:rsidR="006F419E" w:rsidRPr="00347E0D" w:rsidDel="00BA1C70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โอนจากอสังหาริมทรัพย์</w:t>
            </w:r>
          </w:p>
        </w:tc>
        <w:tc>
          <w:tcPr>
            <w:tcW w:w="810" w:type="dxa"/>
          </w:tcPr>
          <w:p w14:paraId="751C8C17" w14:textId="77777777" w:rsidR="006F419E" w:rsidRPr="00347E0D" w:rsidDel="00BA1C70" w:rsidRDefault="006F419E" w:rsidP="00CD063F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337566C" w14:textId="77777777" w:rsidR="006F419E" w:rsidRPr="00347E0D" w:rsidDel="00BA1C70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FB680A" w14:textId="77777777" w:rsidR="006F419E" w:rsidRPr="00347E0D" w:rsidDel="00BA1C70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33D33CAC" w14:textId="77777777" w:rsidR="006F419E" w:rsidRPr="00347E0D" w:rsidDel="00BA1C70" w:rsidRDefault="006F419E" w:rsidP="00321FFA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9CB61AF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A6F5031" w14:textId="77777777" w:rsidR="006F419E" w:rsidRPr="00347E0D" w:rsidDel="00BA1C70" w:rsidRDefault="006F419E" w:rsidP="00E44A95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3B642491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0BDBB46F" w14:textId="77777777" w:rsidR="006F419E" w:rsidRPr="00347E0D" w:rsidDel="00BA1C70" w:rsidRDefault="006F419E" w:rsidP="00777C78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A5AD11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ED1522" w14:textId="77777777" w:rsidR="006F419E" w:rsidRPr="00347E0D" w:rsidDel="00BA1C70" w:rsidRDefault="006F419E" w:rsidP="00777C78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4E50766B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FDBC221" w14:textId="77777777" w:rsidR="006F419E" w:rsidRPr="00347E0D" w:rsidDel="00BA1C70" w:rsidRDefault="006F419E" w:rsidP="00777C78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45C78" w:rsidRPr="00347E0D" w14:paraId="1E01346E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7BA915C4" w14:textId="77777777" w:rsidR="006F419E" w:rsidRPr="00347E0D" w:rsidDel="00BA1C70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20B502E1" w14:textId="77777777" w:rsidR="006F419E" w:rsidRPr="00347E0D" w:rsidRDefault="006F419E" w:rsidP="00D667C4">
            <w:pPr>
              <w:pStyle w:val="block"/>
              <w:tabs>
                <w:tab w:val="decimal" w:pos="-68"/>
              </w:tabs>
              <w:spacing w:after="0" w:line="380" w:lineRule="exact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B3C432F" w14:textId="77777777" w:rsidR="006F419E" w:rsidRPr="00347E0D" w:rsidDel="00BA1C70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44" w:type="dxa"/>
          </w:tcPr>
          <w:p w14:paraId="31EA4CEC" w14:textId="77777777" w:rsidR="006F419E" w:rsidRPr="00347E0D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495D454" w14:textId="77777777" w:rsidR="006F419E" w:rsidRPr="00347E0D" w:rsidDel="00BA1C70" w:rsidRDefault="006F419E" w:rsidP="00B45C46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2FF3EC9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5185534" w14:textId="77777777" w:rsidR="006F419E" w:rsidRPr="00347E0D" w:rsidDel="00BA1C70" w:rsidRDefault="006F419E" w:rsidP="00D76C9D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1895780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CEEAF66" w14:textId="77777777" w:rsidR="006F419E" w:rsidRPr="00347E0D" w:rsidDel="00BA1C70" w:rsidRDefault="006F419E" w:rsidP="00D86656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CBDD75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FB9FA7" w14:textId="77777777" w:rsidR="006F419E" w:rsidRPr="00347E0D" w:rsidDel="00BA1C70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E28B4D1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AAD862C" w14:textId="77777777" w:rsidR="006F419E" w:rsidRPr="00347E0D" w:rsidDel="00BA1C70" w:rsidRDefault="006F419E" w:rsidP="004C3E1F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745C78" w:rsidRPr="00347E0D" w14:paraId="7C47E0D0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2F452FC3" w14:textId="77777777" w:rsidR="006F419E" w:rsidRPr="00347E0D" w:rsidDel="00BA1C70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0C46107A" w14:textId="77777777" w:rsidR="006F419E" w:rsidRPr="00347E0D" w:rsidRDefault="006F419E" w:rsidP="00777C7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6F2DA7B" w14:textId="77777777" w:rsidR="006F419E" w:rsidRPr="00347E0D" w:rsidDel="00BA1C70" w:rsidRDefault="006F419E" w:rsidP="009A2FD1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(254)</w:t>
            </w:r>
          </w:p>
        </w:tc>
        <w:tc>
          <w:tcPr>
            <w:tcW w:w="244" w:type="dxa"/>
          </w:tcPr>
          <w:p w14:paraId="5DB4896F" w14:textId="77777777" w:rsidR="006F419E" w:rsidRPr="00347E0D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2093EC3" w14:textId="77777777" w:rsidR="006F419E" w:rsidRPr="00347E0D" w:rsidDel="00BA1C70" w:rsidRDefault="006F419E" w:rsidP="00E816B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(1,182)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7B9BE11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5BBD7C7F" w14:textId="77777777" w:rsidR="006F419E" w:rsidRPr="00347E0D" w:rsidDel="00BA1C70" w:rsidRDefault="006F419E" w:rsidP="00E44A95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(2,251)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F5E0AAD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25CC4FF6" w14:textId="77777777" w:rsidR="006F419E" w:rsidRPr="00347E0D" w:rsidDel="00BA1C70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(792)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4644A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1282F24" w14:textId="77777777" w:rsidR="006F419E" w:rsidRPr="00347E0D" w:rsidDel="00BA1C70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A56421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CFEF69F" w14:textId="77777777" w:rsidR="006F419E" w:rsidRPr="00347E0D" w:rsidDel="00BA1C70" w:rsidRDefault="006F419E" w:rsidP="004C3E1F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(4,512)</w:t>
            </w:r>
          </w:p>
        </w:tc>
      </w:tr>
      <w:tr w:rsidR="00745C78" w:rsidRPr="00347E0D" w14:paraId="5F4B0B6E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6C888E76" w14:textId="77777777" w:rsidR="006F419E" w:rsidRPr="00347E0D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14:paraId="4DCE2B4B" w14:textId="77777777" w:rsidR="006F419E" w:rsidRPr="00347E0D" w:rsidRDefault="006F419E" w:rsidP="00777C7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95FC1C5" w14:textId="77777777" w:rsidR="006F419E" w:rsidRPr="00347E0D" w:rsidRDefault="006F419E" w:rsidP="0082133D">
            <w:pPr>
              <w:pStyle w:val="block"/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999A77D" w14:textId="77777777" w:rsidR="006F419E" w:rsidRPr="00347E0D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46BB493E" w14:textId="77777777" w:rsidR="006F419E" w:rsidRPr="00347E0D" w:rsidRDefault="006F419E" w:rsidP="00321FFA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19F59968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E0AE200" w14:textId="77777777" w:rsidR="006F419E" w:rsidRPr="00347E0D" w:rsidRDefault="006F419E" w:rsidP="00E44A95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028D1530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79727739" w14:textId="77777777" w:rsidR="006F419E" w:rsidRPr="00347E0D" w:rsidRDefault="006F419E" w:rsidP="00777C78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54CD08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4A781C" w14:textId="77777777" w:rsidR="006F419E" w:rsidRPr="00347E0D" w:rsidRDefault="006F419E" w:rsidP="00777C78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02EE999A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6874ABE" w14:textId="77777777" w:rsidR="006F419E" w:rsidRPr="00347E0D" w:rsidRDefault="006F419E" w:rsidP="00777C78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347E0D" w14:paraId="12888CC9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5D02527A" w14:textId="77777777" w:rsidR="006F419E" w:rsidRPr="00347E0D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810" w:type="dxa"/>
          </w:tcPr>
          <w:p w14:paraId="3D22F227" w14:textId="77777777" w:rsidR="006F419E" w:rsidRPr="00347E0D" w:rsidRDefault="006F419E" w:rsidP="00777C7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0A839" w14:textId="77777777" w:rsidR="006F419E" w:rsidRPr="00347E0D" w:rsidRDefault="006F419E" w:rsidP="0082133D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1,072</w:t>
            </w:r>
          </w:p>
        </w:tc>
        <w:tc>
          <w:tcPr>
            <w:tcW w:w="244" w:type="dxa"/>
          </w:tcPr>
          <w:p w14:paraId="14325552" w14:textId="77777777" w:rsidR="006F419E" w:rsidRPr="00347E0D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FF09F" w14:textId="77777777" w:rsidR="006F419E" w:rsidRPr="00347E0D" w:rsidRDefault="006F419E" w:rsidP="00E816B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6,434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ABEF432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2AAAD7AA" w14:textId="77777777" w:rsidR="006F419E" w:rsidRPr="00347E0D" w:rsidRDefault="006F419E" w:rsidP="00D76C9D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6,564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72062C1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989B0" w14:textId="77777777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12546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A3FD47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6C8D" w14:textId="77777777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347E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EA93C4E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B696E" w14:textId="77777777" w:rsidR="006F419E" w:rsidRPr="00347E0D" w:rsidRDefault="006F419E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16,98</w:t>
            </w:r>
            <w:r w:rsidR="002A16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13CFF" w:rsidRPr="00347E0D" w14:paraId="32032A29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1B8DBD1C" w14:textId="77777777" w:rsidR="006F419E" w:rsidRPr="00347E0D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  <w:p w14:paraId="279C9698" w14:textId="77777777" w:rsidR="006F419E" w:rsidRPr="00347E0D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D49FA45" w14:textId="77777777" w:rsidR="006F419E" w:rsidRPr="00347E0D" w:rsidRDefault="006F419E" w:rsidP="00777C7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2F39E" w14:textId="77777777" w:rsidR="006F419E" w:rsidRPr="00347E0D" w:rsidRDefault="006F419E" w:rsidP="0082133D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418EA56" w14:textId="77777777" w:rsidR="006F419E" w:rsidRPr="00347E0D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2BB55" w14:textId="77777777" w:rsidR="006F419E" w:rsidRPr="00347E0D" w:rsidRDefault="006F419E" w:rsidP="00321FFA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1739A0C5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18D966D5" w14:textId="77777777" w:rsidR="006F419E" w:rsidRPr="00347E0D" w:rsidRDefault="006F419E" w:rsidP="00E44A95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674AB4DF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9B165" w14:textId="77777777" w:rsidR="006F419E" w:rsidRPr="00347E0D" w:rsidRDefault="006F419E" w:rsidP="00777C78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E7361F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43993" w14:textId="77777777" w:rsidR="006F419E" w:rsidRPr="00347E0D" w:rsidRDefault="006F419E" w:rsidP="00777C78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5F18EF9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6C6BE" w14:textId="77777777" w:rsidR="006F419E" w:rsidRPr="00347E0D" w:rsidRDefault="006F419E" w:rsidP="00777C78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347E0D" w14:paraId="55484486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3E753725" w14:textId="77777777" w:rsidR="006F419E" w:rsidRPr="00347E0D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A0DAD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="007A0DAD"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31D14E86" w14:textId="77777777" w:rsidR="006F419E" w:rsidRPr="00347E0D" w:rsidRDefault="006F419E" w:rsidP="00777C7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E3A7A" w14:textId="77777777" w:rsidR="006F419E" w:rsidRPr="00347E0D" w:rsidRDefault="006F419E" w:rsidP="0082133D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23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23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44" w:type="dxa"/>
          </w:tcPr>
          <w:p w14:paraId="2DD64552" w14:textId="77777777" w:rsidR="006F419E" w:rsidRPr="00347E0D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E1CF4" w14:textId="77777777" w:rsidR="006F419E" w:rsidRPr="00347E0D" w:rsidRDefault="006F419E" w:rsidP="00E816B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127,432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54197F07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712B06D5" w14:textId="77777777" w:rsidR="006F419E" w:rsidRPr="00347E0D" w:rsidRDefault="006F419E" w:rsidP="00D76C9D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122,537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AB20AAC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0348A" w14:textId="77777777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15,94</w:t>
            </w:r>
            <w:r w:rsidR="00512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FC53A0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0CB2A" w14:textId="77777777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21EB9E9" w14:textId="77777777" w:rsidR="006F419E" w:rsidRPr="00347E0D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F0D91" w14:textId="77777777" w:rsidR="006F419E" w:rsidRPr="00347E0D" w:rsidRDefault="006F419E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6B7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7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</w:tr>
      <w:tr w:rsidR="00B13CFF" w:rsidRPr="00347E0D" w14:paraId="5E429272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5079A225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54E3AA2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052C46DA" w14:textId="109B80B8" w:rsidR="006F419E" w:rsidRPr="00347E0D" w:rsidRDefault="00FA019B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44" w:type="dxa"/>
            <w:shd w:val="clear" w:color="auto" w:fill="auto"/>
          </w:tcPr>
          <w:p w14:paraId="0EA6BF30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14:paraId="2E014B70" w14:textId="186D3A39" w:rsidR="006F419E" w:rsidRPr="00347E0D" w:rsidRDefault="00FA019B" w:rsidP="00511C83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48" w:type="dxa"/>
          </w:tcPr>
          <w:p w14:paraId="02B7C79B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5F713676" w14:textId="22411B68" w:rsidR="006F419E" w:rsidRPr="00347E0D" w:rsidRDefault="006F419E" w:rsidP="00D76C9D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A019B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44" w:type="dxa"/>
            <w:vAlign w:val="center"/>
          </w:tcPr>
          <w:p w14:paraId="15432CB5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6CC15" w14:textId="771AB3E4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0408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02189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371CA" w14:textId="2A65B579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560408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0A13750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3C53D" w14:textId="1AACFB28" w:rsidR="006F419E" w:rsidRPr="00347E0D" w:rsidRDefault="00560408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F419E"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EF39F9" w:rsidRPr="00347E0D" w14:paraId="194AC269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6A7D263F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810" w:type="dxa"/>
          </w:tcPr>
          <w:p w14:paraId="5E313E0A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2225E8D7" w14:textId="171A9E94" w:rsidR="006F419E" w:rsidRPr="00347E0D" w:rsidRDefault="006F419E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3BC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3BC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A2B05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44" w:type="dxa"/>
            <w:shd w:val="clear" w:color="auto" w:fill="auto"/>
          </w:tcPr>
          <w:p w14:paraId="23624677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0C360C37" w14:textId="0BB6D9E3" w:rsidR="006F419E" w:rsidRPr="00347E0D" w:rsidRDefault="006F419E" w:rsidP="00511C83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A2F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A2F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48" w:type="dxa"/>
          </w:tcPr>
          <w:p w14:paraId="107F4A50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E52989B" w14:textId="5E94362B" w:rsidR="006F419E" w:rsidRPr="00347E0D" w:rsidRDefault="00FC46E3" w:rsidP="00FC46E3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center"/>
          </w:tcPr>
          <w:p w14:paraId="41B55F54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6FE71" w14:textId="152F58EE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2C2898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1E0625" w14:textId="489847CF" w:rsidR="006F419E" w:rsidRPr="00347E0D" w:rsidRDefault="00A976E8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2DE7264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AD71B9B" w14:textId="3573F282" w:rsidR="006F419E" w:rsidRPr="00347E0D" w:rsidRDefault="00542573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6F419E"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</w:tr>
      <w:tr w:rsidR="00EF39F9" w:rsidRPr="00347E0D" w14:paraId="239D96ED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6410E9FE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810" w:type="dxa"/>
          </w:tcPr>
          <w:p w14:paraId="77EDA9C9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73976F2A" w14:textId="4C192A32" w:rsidR="006F419E" w:rsidRPr="00347E0D" w:rsidRDefault="006F419E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A320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4" w:type="dxa"/>
            <w:shd w:val="clear" w:color="auto" w:fill="auto"/>
          </w:tcPr>
          <w:p w14:paraId="139094DF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CABF72B" w14:textId="4A96AAD8" w:rsidR="006F419E" w:rsidRPr="00347E0D" w:rsidRDefault="006F419E" w:rsidP="00511C83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0D21E8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48" w:type="dxa"/>
          </w:tcPr>
          <w:p w14:paraId="5C360363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F2CD3D8" w14:textId="77777777" w:rsidR="006F419E" w:rsidRPr="00347E0D" w:rsidRDefault="006F419E" w:rsidP="00D76C9D">
            <w:pPr>
              <w:pStyle w:val="block"/>
              <w:tabs>
                <w:tab w:val="decimal" w:pos="638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10,849</w:t>
            </w:r>
          </w:p>
        </w:tc>
        <w:tc>
          <w:tcPr>
            <w:tcW w:w="244" w:type="dxa"/>
            <w:vAlign w:val="center"/>
          </w:tcPr>
          <w:p w14:paraId="15C7C802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0B398" w14:textId="16BE14C4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E056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0690E8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9F1E116" w14:textId="31D547D5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(24,</w:t>
            </w:r>
            <w:r w:rsidR="001C4207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F54C370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1DA6D3D" w14:textId="09C11DB1" w:rsidR="006F419E" w:rsidRPr="00347E0D" w:rsidRDefault="006F419E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21E8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C78" w:rsidRPr="00347E0D" w14:paraId="342FEFB2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6FB3CCCC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โอนจากอสังหาริมทรัพย์</w:t>
            </w:r>
          </w:p>
        </w:tc>
        <w:tc>
          <w:tcPr>
            <w:tcW w:w="810" w:type="dxa"/>
          </w:tcPr>
          <w:p w14:paraId="5FC4B1FB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17ECDE66" w14:textId="77777777" w:rsidR="006F419E" w:rsidRPr="00347E0D" w:rsidRDefault="006F419E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51CBE53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6ABE7D19" w14:textId="77777777" w:rsidR="006F419E" w:rsidRPr="00347E0D" w:rsidRDefault="006F419E" w:rsidP="00CE7979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8D2072B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C69C35B" w14:textId="77777777" w:rsidR="006F419E" w:rsidRPr="00347E0D" w:rsidRDefault="006F419E" w:rsidP="00CE7979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20783F85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0299367" w14:textId="77777777" w:rsidR="006F419E" w:rsidRPr="00347E0D" w:rsidRDefault="006F419E" w:rsidP="00CE7979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08B834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8F57F0" w14:textId="77777777" w:rsidR="006F419E" w:rsidRPr="00347E0D" w:rsidRDefault="006F419E" w:rsidP="00CE7979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012D831C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A0B7262" w14:textId="77777777" w:rsidR="006F419E" w:rsidRPr="00347E0D" w:rsidRDefault="006F419E" w:rsidP="00CE7979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C78" w:rsidRPr="00347E0D" w14:paraId="66B1D9A1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2E0B59A8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047B3B48" w14:textId="77777777" w:rsidR="006F419E" w:rsidRPr="00347E0D" w:rsidRDefault="006F419E" w:rsidP="00CE7979">
            <w:pPr>
              <w:pStyle w:val="block"/>
              <w:tabs>
                <w:tab w:val="decimal" w:pos="432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855" w:type="dxa"/>
            <w:shd w:val="clear" w:color="auto" w:fill="auto"/>
          </w:tcPr>
          <w:p w14:paraId="069DE3F2" w14:textId="56150341" w:rsidR="006F419E" w:rsidRPr="00347E0D" w:rsidRDefault="006F419E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9304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723E6386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5E7CF6C0" w14:textId="77777777" w:rsidR="006F419E" w:rsidRPr="00347E0D" w:rsidRDefault="006F419E" w:rsidP="006E4F24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B131351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25D8F606" w14:textId="77777777" w:rsidR="006F419E" w:rsidRPr="00347E0D" w:rsidRDefault="006F419E" w:rsidP="00CE7979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center"/>
          </w:tcPr>
          <w:p w14:paraId="0F6317BA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7920259" w14:textId="77777777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7110FB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7A568AA" w14:textId="77777777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FAD28C9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1027791" w14:textId="46E03AA2" w:rsidR="006F419E" w:rsidRPr="00347E0D" w:rsidRDefault="006F419E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D7C4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45C78" w:rsidRPr="00347E0D" w14:paraId="66A2B473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4FF6DB2A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4C42C6C1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38CFB48D" w14:textId="77777777" w:rsidR="006F419E" w:rsidRPr="00347E0D" w:rsidRDefault="006F419E" w:rsidP="009A2FD1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(73)</w:t>
            </w:r>
          </w:p>
        </w:tc>
        <w:tc>
          <w:tcPr>
            <w:tcW w:w="244" w:type="dxa"/>
            <w:shd w:val="clear" w:color="auto" w:fill="auto"/>
          </w:tcPr>
          <w:p w14:paraId="134E6848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42034A94" w14:textId="43665123" w:rsidR="006F419E" w:rsidRPr="00347E0D" w:rsidRDefault="006F419E" w:rsidP="006E4F24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21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21E8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1350E0FE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20D41FDB" w14:textId="79672E92" w:rsidR="006F419E" w:rsidRPr="00347E0D" w:rsidRDefault="006F419E" w:rsidP="00D76C9D">
            <w:pPr>
              <w:pStyle w:val="block"/>
              <w:tabs>
                <w:tab w:val="decimal" w:pos="638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21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21E8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center"/>
          </w:tcPr>
          <w:p w14:paraId="04D6D527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0BBDC4F" w14:textId="4C8453E7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2C50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FA3CF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3BFF43" w14:textId="5C9585CB" w:rsidR="006F419E" w:rsidRPr="00347E0D" w:rsidRDefault="006F419E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2C50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3BC769F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01F94F7" w14:textId="4F3238D6" w:rsidR="006F419E" w:rsidRPr="00347E0D" w:rsidRDefault="006F419E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2C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2C50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C78" w:rsidRPr="00347E0D" w14:paraId="29A7DDC0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0AF18F20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14:paraId="700C6EF3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2809668D" w14:textId="77777777" w:rsidR="006F419E" w:rsidRPr="00347E0D" w:rsidRDefault="006F419E" w:rsidP="009A2FD1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BAFF5E2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78789D97" w14:textId="77777777" w:rsidR="006F419E" w:rsidRPr="00347E0D" w:rsidRDefault="006F419E" w:rsidP="00CE7979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642966D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0391B515" w14:textId="77777777" w:rsidR="006F419E" w:rsidRPr="00347E0D" w:rsidRDefault="006F419E" w:rsidP="00CE7979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07DCA62C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6DF9AA9" w14:textId="77777777" w:rsidR="006F419E" w:rsidRPr="00347E0D" w:rsidRDefault="006F419E" w:rsidP="00CE7979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D1378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20C6C6" w14:textId="77777777" w:rsidR="006F419E" w:rsidRPr="00347E0D" w:rsidRDefault="006F419E" w:rsidP="00CE7979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766E26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76C87F0" w14:textId="77777777" w:rsidR="006F419E" w:rsidRPr="00347E0D" w:rsidRDefault="006F419E" w:rsidP="00CE7979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347E0D" w14:paraId="3D3A858E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27F2E73E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810" w:type="dxa"/>
          </w:tcPr>
          <w:p w14:paraId="2C9DFCDB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43FA3467" w14:textId="141C62A4" w:rsidR="006F419E" w:rsidRPr="00347E0D" w:rsidRDefault="006F419E" w:rsidP="009A2FD1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1912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0B91AE6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0849CE56" w14:textId="4FC985B1" w:rsidR="006F419E" w:rsidRPr="00347E0D" w:rsidRDefault="006F419E" w:rsidP="006E4F24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D41912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127D788F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7286CC14" w14:textId="74691CE5" w:rsidR="006F419E" w:rsidRPr="00347E0D" w:rsidRDefault="006F419E" w:rsidP="00D76C9D">
            <w:pPr>
              <w:pStyle w:val="block"/>
              <w:tabs>
                <w:tab w:val="decimal" w:pos="638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="00D419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715</w:t>
            </w:r>
            <w:r w:rsidRPr="00347E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vAlign w:val="center"/>
          </w:tcPr>
          <w:p w14:paraId="38501C11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19B4E" w14:textId="5A9F2A9C" w:rsidR="006F419E" w:rsidRPr="00347E0D" w:rsidRDefault="006F419E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1912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BFE516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709B" w14:textId="5B0361D3" w:rsidR="006F419E" w:rsidRPr="00347E0D" w:rsidRDefault="00D41912" w:rsidP="004C3E1F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820CEA2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42560" w14:textId="733AEB14" w:rsidR="006F419E" w:rsidRPr="00347E0D" w:rsidRDefault="006F419E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D41912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3CFF" w:rsidRPr="00347E0D" w14:paraId="3D6AE1FE" w14:textId="77777777" w:rsidTr="008569A2">
        <w:trPr>
          <w:trHeight w:hRule="exact" w:val="451"/>
        </w:trPr>
        <w:tc>
          <w:tcPr>
            <w:tcW w:w="2430" w:type="dxa"/>
            <w:vAlign w:val="center"/>
          </w:tcPr>
          <w:p w14:paraId="09225C7A" w14:textId="77777777" w:rsidR="006F419E" w:rsidRPr="00347E0D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0642572A" w14:textId="77777777" w:rsidR="006F419E" w:rsidRPr="00347E0D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6AB7E" w14:textId="77777777" w:rsidR="006F419E" w:rsidRPr="00347E0D" w:rsidRDefault="006F419E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67,782</w:t>
            </w:r>
          </w:p>
        </w:tc>
        <w:tc>
          <w:tcPr>
            <w:tcW w:w="244" w:type="dxa"/>
            <w:shd w:val="clear" w:color="auto" w:fill="auto"/>
          </w:tcPr>
          <w:p w14:paraId="12BDD452" w14:textId="77777777" w:rsidR="006F419E" w:rsidRPr="00347E0D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71593" w14:textId="404DA397" w:rsidR="006F419E" w:rsidRPr="00347E0D" w:rsidRDefault="00655F93" w:rsidP="006E4F24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="006F419E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48" w:type="dxa"/>
          </w:tcPr>
          <w:p w14:paraId="34535C54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9D7A1" w14:textId="1E3E5536" w:rsidR="006F419E" w:rsidRPr="00347E0D" w:rsidRDefault="00655F93" w:rsidP="00D76C9D">
            <w:pPr>
              <w:pStyle w:val="block"/>
              <w:tabs>
                <w:tab w:val="decimal" w:pos="638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6F419E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44" w:type="dxa"/>
            <w:vAlign w:val="center"/>
          </w:tcPr>
          <w:p w14:paraId="7DA248E0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B049" w14:textId="40C3BCE8" w:rsidR="006F419E" w:rsidRPr="00347E0D" w:rsidRDefault="00655F93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6F419E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C1C48D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E1B82" w14:textId="53F9CE27" w:rsidR="006F419E" w:rsidRPr="00347E0D" w:rsidRDefault="00655F93" w:rsidP="004C3E1F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F419E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E920C3D" w14:textId="77777777" w:rsidR="006F419E" w:rsidRPr="00347E0D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C5AFA" w14:textId="48798660" w:rsidR="006F419E" w:rsidRPr="00347E0D" w:rsidRDefault="00A82C50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404</w:t>
            </w:r>
            <w:r w:rsidR="006F419E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091</w:t>
            </w:r>
          </w:p>
        </w:tc>
      </w:tr>
    </w:tbl>
    <w:p w14:paraId="33A408D7" w14:textId="77777777" w:rsidR="006A700D" w:rsidRPr="008C478D" w:rsidRDefault="006A700D" w:rsidP="008C478D">
      <w:pPr>
        <w:rPr>
          <w:rFonts w:asciiTheme="majorBidi" w:hAnsiTheme="majorBidi" w:cstheme="majorBidi"/>
          <w:sz w:val="30"/>
          <w:szCs w:val="30"/>
        </w:rPr>
      </w:pPr>
    </w:p>
    <w:p w14:paraId="4644A78E" w14:textId="77777777" w:rsidR="006C72E9" w:rsidRPr="008C478D" w:rsidRDefault="006C72E9" w:rsidP="008C478D">
      <w:pPr>
        <w:rPr>
          <w:rFonts w:asciiTheme="majorBidi" w:hAnsiTheme="majorBidi" w:cstheme="majorBidi"/>
          <w:sz w:val="30"/>
          <w:szCs w:val="30"/>
        </w:rPr>
      </w:pPr>
    </w:p>
    <w:p w14:paraId="7BE5FFE7" w14:textId="77777777" w:rsidR="003815BE" w:rsidRPr="008C478D" w:rsidRDefault="003815BE" w:rsidP="008C478D">
      <w:pPr>
        <w:rPr>
          <w:rFonts w:asciiTheme="majorBidi" w:hAnsiTheme="majorBidi" w:cstheme="majorBidi"/>
          <w:sz w:val="30"/>
          <w:szCs w:val="30"/>
        </w:rPr>
      </w:pPr>
    </w:p>
    <w:p w14:paraId="63C98713" w14:textId="77777777" w:rsidR="00D92153" w:rsidRPr="008C478D" w:rsidRDefault="00D92153" w:rsidP="008C478D">
      <w:pPr>
        <w:rPr>
          <w:rFonts w:asciiTheme="majorBidi" w:hAnsiTheme="majorBidi" w:cstheme="majorBidi"/>
          <w:sz w:val="30"/>
          <w:szCs w:val="30"/>
        </w:rPr>
      </w:pPr>
    </w:p>
    <w:p w14:paraId="23DDFED2" w14:textId="77777777" w:rsidR="002C53E3" w:rsidRDefault="002C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1B82B00" w14:textId="14628D93" w:rsidR="008F66E5" w:rsidRDefault="008F66E5" w:rsidP="008F66E5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067A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3067A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067A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 w:rsidRPr="003067AA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Pr="003067A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(ต่อ)</w:t>
      </w:r>
    </w:p>
    <w:p w14:paraId="41568846" w14:textId="77777777" w:rsidR="008D10D2" w:rsidRPr="008D10D2" w:rsidRDefault="008D10D2" w:rsidP="008F66E5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18"/>
          <w:szCs w:val="18"/>
          <w:lang w:bidi="th-TH"/>
        </w:rPr>
      </w:pPr>
    </w:p>
    <w:tbl>
      <w:tblPr>
        <w:tblW w:w="102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02"/>
        <w:gridCol w:w="807"/>
        <w:gridCol w:w="825"/>
        <w:gridCol w:w="7"/>
        <w:gridCol w:w="245"/>
        <w:gridCol w:w="1360"/>
        <w:gridCol w:w="9"/>
        <w:gridCol w:w="235"/>
        <w:gridCol w:w="9"/>
        <w:gridCol w:w="821"/>
        <w:gridCol w:w="9"/>
        <w:gridCol w:w="239"/>
        <w:gridCol w:w="6"/>
        <w:gridCol w:w="833"/>
        <w:gridCol w:w="6"/>
        <w:gridCol w:w="268"/>
        <w:gridCol w:w="6"/>
        <w:gridCol w:w="974"/>
        <w:gridCol w:w="6"/>
        <w:gridCol w:w="246"/>
        <w:gridCol w:w="6"/>
        <w:gridCol w:w="941"/>
      </w:tblGrid>
      <w:tr w:rsidR="00EF39F9" w:rsidRPr="00C20284" w14:paraId="7D4036D6" w14:textId="77777777" w:rsidTr="006F3B86">
        <w:trPr>
          <w:trHeight w:hRule="exact" w:val="394"/>
          <w:tblHeader/>
        </w:trPr>
        <w:tc>
          <w:tcPr>
            <w:tcW w:w="2402" w:type="dxa"/>
          </w:tcPr>
          <w:p w14:paraId="2FB6C736" w14:textId="77777777" w:rsidR="00423F8C" w:rsidRPr="00431E35" w:rsidRDefault="00423F8C" w:rsidP="00B8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807" w:type="dxa"/>
          </w:tcPr>
          <w:p w14:paraId="12053E08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E298375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49A51571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5D34664B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E4527B5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7E112A22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8A6351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vAlign w:val="bottom"/>
          </w:tcPr>
          <w:p w14:paraId="1F111C21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6E70E1A5" w14:textId="77777777" w:rsidR="00423F8C" w:rsidRPr="00431E3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171" w:type="dxa"/>
            <w:gridSpan w:val="5"/>
            <w:shd w:val="clear" w:color="auto" w:fill="auto"/>
          </w:tcPr>
          <w:p w14:paraId="7B8D77F7" w14:textId="77777777" w:rsidR="00423F8C" w:rsidRPr="00431E35" w:rsidRDefault="00423F8C" w:rsidP="00B8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</w:pPr>
            <w:r w:rsidRPr="00431E3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(หน่วย</w:t>
            </w:r>
            <w:r w:rsidRPr="00431E3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 xml:space="preserve">: </w:t>
            </w:r>
            <w:r w:rsidRPr="00431E3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6941BC" w:rsidRPr="00C20284" w14:paraId="7448A9F1" w14:textId="77777777" w:rsidTr="006F3B86">
        <w:trPr>
          <w:trHeight w:hRule="exact" w:val="394"/>
          <w:tblHeader/>
        </w:trPr>
        <w:tc>
          <w:tcPr>
            <w:tcW w:w="2402" w:type="dxa"/>
          </w:tcPr>
          <w:p w14:paraId="2384B68A" w14:textId="77777777" w:rsidR="00423F8C" w:rsidRPr="00347E0D" w:rsidRDefault="00423F8C" w:rsidP="00B8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355B9D48" w14:textId="77777777" w:rsidR="00423F8C" w:rsidRPr="00347E0D" w:rsidRDefault="00423F8C" w:rsidP="009C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704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6ADA222" w14:textId="77777777" w:rsidR="00423F8C" w:rsidRPr="00347E0D" w:rsidRDefault="00423F8C" w:rsidP="009C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1E31B710" w14:textId="77777777" w:rsidR="00423F8C" w:rsidRPr="00347E0D" w:rsidRDefault="00423F8C" w:rsidP="009C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</w:tr>
      <w:tr w:rsidR="00B13CFF" w:rsidRPr="00C20284" w14:paraId="311F4D65" w14:textId="77777777" w:rsidTr="006F3B86">
        <w:trPr>
          <w:trHeight w:hRule="exact" w:val="394"/>
          <w:tblHeader/>
        </w:trPr>
        <w:tc>
          <w:tcPr>
            <w:tcW w:w="2402" w:type="dxa"/>
          </w:tcPr>
          <w:p w14:paraId="22AC672E" w14:textId="77777777" w:rsidR="00C0330B" w:rsidRPr="00347E0D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4AFF2774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995B84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</w:tcPr>
          <w:p w14:paraId="4B58B0A4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vAlign w:val="bottom"/>
          </w:tcPr>
          <w:p w14:paraId="247D6DAE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  <w:vAlign w:val="bottom"/>
          </w:tcPr>
          <w:p w14:paraId="7AE5677A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FA729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C7CA2D7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</w:tcBorders>
            <w:vAlign w:val="bottom"/>
          </w:tcPr>
          <w:p w14:paraId="647FEEDD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B8F8B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E999E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1F3D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1CA9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2987E86C" w14:textId="77777777" w:rsidTr="006F3B86">
        <w:trPr>
          <w:trHeight w:hRule="exact" w:val="394"/>
          <w:tblHeader/>
        </w:trPr>
        <w:tc>
          <w:tcPr>
            <w:tcW w:w="2402" w:type="dxa"/>
          </w:tcPr>
          <w:p w14:paraId="18E8F8E8" w14:textId="77777777" w:rsidR="00C0330B" w:rsidRPr="00347E0D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3CA18E42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1CDB59BD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260E6062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10945656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44" w:type="dxa"/>
            <w:gridSpan w:val="2"/>
            <w:vAlign w:val="bottom"/>
          </w:tcPr>
          <w:p w14:paraId="25C0E6B4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745F4979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9" w:type="dxa"/>
            <w:vAlign w:val="bottom"/>
          </w:tcPr>
          <w:p w14:paraId="0692AF1B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vAlign w:val="bottom"/>
          </w:tcPr>
          <w:p w14:paraId="445453EF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7224C958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084D26CA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2D5C391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DBC3D49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4B2CAF57" w14:textId="77777777" w:rsidTr="006F3B86">
        <w:trPr>
          <w:trHeight w:hRule="exact" w:val="394"/>
          <w:tblHeader/>
        </w:trPr>
        <w:tc>
          <w:tcPr>
            <w:tcW w:w="2402" w:type="dxa"/>
          </w:tcPr>
          <w:p w14:paraId="5DEC34F9" w14:textId="77777777" w:rsidR="00C0330B" w:rsidRPr="00347E0D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49B92812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  <w:vAlign w:val="bottom"/>
          </w:tcPr>
          <w:p w14:paraId="5F431ECB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2D012CEF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2125A8D7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44" w:type="dxa"/>
            <w:gridSpan w:val="2"/>
            <w:vAlign w:val="bottom"/>
          </w:tcPr>
          <w:p w14:paraId="3CCAF5AE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513FE92E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9" w:type="dxa"/>
            <w:vAlign w:val="bottom"/>
          </w:tcPr>
          <w:p w14:paraId="1BE162CE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vAlign w:val="bottom"/>
          </w:tcPr>
          <w:p w14:paraId="30982B30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58BDACAC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7F963353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03BE61F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4F80D8D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F70BD4" w:rsidRPr="00C20284" w14:paraId="6954DB6A" w14:textId="77777777" w:rsidTr="006F3B86">
        <w:trPr>
          <w:trHeight w:val="394"/>
          <w:tblHeader/>
        </w:trPr>
        <w:tc>
          <w:tcPr>
            <w:tcW w:w="2402" w:type="dxa"/>
          </w:tcPr>
          <w:p w14:paraId="0C4F83A3" w14:textId="77777777" w:rsidR="00C0330B" w:rsidRPr="00347E0D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6179AE53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18324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45" w:type="dxa"/>
            <w:shd w:val="clear" w:color="auto" w:fill="auto"/>
          </w:tcPr>
          <w:p w14:paraId="64B0BF83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vAlign w:val="bottom"/>
          </w:tcPr>
          <w:p w14:paraId="6BAFF0B6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44" w:type="dxa"/>
            <w:gridSpan w:val="2"/>
            <w:vAlign w:val="bottom"/>
          </w:tcPr>
          <w:p w14:paraId="57B25413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054B6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9" w:type="dxa"/>
            <w:vAlign w:val="bottom"/>
          </w:tcPr>
          <w:p w14:paraId="77CEB4F6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vAlign w:val="bottom"/>
          </w:tcPr>
          <w:p w14:paraId="50014278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5B5FCE3C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7A912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A9DBFC6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2FD85" w14:textId="77777777" w:rsidR="00C0330B" w:rsidRPr="00347E0D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70BD4" w:rsidRPr="00C20284" w14:paraId="160BC7AB" w14:textId="77777777" w:rsidTr="006F3B86">
        <w:trPr>
          <w:trHeight w:val="72"/>
        </w:trPr>
        <w:tc>
          <w:tcPr>
            <w:tcW w:w="2402" w:type="dxa"/>
            <w:vAlign w:val="center"/>
          </w:tcPr>
          <w:p w14:paraId="77725456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82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807" w:type="dxa"/>
          </w:tcPr>
          <w:p w14:paraId="781A577B" w14:textId="77777777" w:rsidR="00423F8C" w:rsidRPr="00347E0D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9B0DC9" w14:textId="77777777" w:rsidR="00423F8C" w:rsidRPr="00347E0D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486C947D" w14:textId="77777777" w:rsidR="00423F8C" w:rsidRPr="00347E0D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vAlign w:val="center"/>
          </w:tcPr>
          <w:p w14:paraId="0889494B" w14:textId="77777777" w:rsidR="00423F8C" w:rsidRPr="00347E0D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vAlign w:val="center"/>
          </w:tcPr>
          <w:p w14:paraId="15CD7979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center"/>
          </w:tcPr>
          <w:p w14:paraId="06B9C56B" w14:textId="77777777" w:rsidR="00423F8C" w:rsidRPr="00347E0D" w:rsidRDefault="00423F8C" w:rsidP="00CF79F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FD73EAA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</w:tcBorders>
            <w:vAlign w:val="center"/>
          </w:tcPr>
          <w:p w14:paraId="1F8BBA5B" w14:textId="77777777" w:rsidR="00423F8C" w:rsidRPr="00347E0D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E78EA2F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FBCDE99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BB45F09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EB2BD" w14:textId="77777777" w:rsidR="00423F8C" w:rsidRPr="00347E0D" w:rsidRDefault="00423F8C" w:rsidP="00CD383B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13CFF" w:rsidRPr="00C20284" w14:paraId="6E79DE77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5CF797C7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3"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807" w:type="dxa"/>
          </w:tcPr>
          <w:p w14:paraId="21869106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427663F4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2E55A23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43BFCA08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2FB65C2A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1FA8723" w14:textId="77777777" w:rsidR="00423F8C" w:rsidRPr="00347E0D" w:rsidRDefault="00423F8C" w:rsidP="00CD383B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31EEEF5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1EB0C" w14:textId="77777777" w:rsidR="00423F8C" w:rsidRPr="00347E0D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E63051F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7C83953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474BEE6F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4706E487" w14:textId="77777777" w:rsidR="00423F8C" w:rsidRPr="00347E0D" w:rsidRDefault="00423F8C" w:rsidP="00CD383B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C20284" w14:paraId="7F23180F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545869C0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3"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ด้อยค่าสะสม</w:t>
            </w:r>
          </w:p>
        </w:tc>
        <w:tc>
          <w:tcPr>
            <w:tcW w:w="807" w:type="dxa"/>
          </w:tcPr>
          <w:p w14:paraId="5EDDC197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7C58ABB2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70BFD6CE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AA08284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gridSpan w:val="2"/>
          </w:tcPr>
          <w:p w14:paraId="4ABBC829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20FAAE4E" w14:textId="77777777" w:rsidR="00423F8C" w:rsidRPr="00347E0D" w:rsidRDefault="00423F8C" w:rsidP="00CD383B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4BFD9EE8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60970" w14:textId="77777777" w:rsidR="00423F8C" w:rsidRPr="00347E0D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76501C0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59010A73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7FAC69B" w14:textId="77777777" w:rsidR="00423F8C" w:rsidRPr="00347E0D" w:rsidRDefault="00423F8C" w:rsidP="00CD383B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0AA1E035" w14:textId="77777777" w:rsidR="00423F8C" w:rsidRPr="00347E0D" w:rsidRDefault="00423F8C" w:rsidP="00CD383B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C20284" w14:paraId="504ABFA9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005EEA3E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544D0A7D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2A983F92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DCB83F4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7391FF27" w14:textId="77777777" w:rsidR="00423F8C" w:rsidRPr="00347E0D" w:rsidRDefault="00423F8C" w:rsidP="008569A2">
            <w:pPr>
              <w:pStyle w:val="block"/>
              <w:tabs>
                <w:tab w:val="left" w:pos="345"/>
                <w:tab w:val="decimal" w:pos="705"/>
              </w:tabs>
              <w:spacing w:after="0" w:line="380" w:lineRule="exact"/>
              <w:ind w:left="-90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(38,035)</w:t>
            </w:r>
          </w:p>
        </w:tc>
        <w:tc>
          <w:tcPr>
            <w:tcW w:w="244" w:type="dxa"/>
            <w:gridSpan w:val="2"/>
          </w:tcPr>
          <w:p w14:paraId="42F6815D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5CDB2EB" w14:textId="77777777" w:rsidR="00423F8C" w:rsidRPr="00347E0D" w:rsidRDefault="00423F8C" w:rsidP="00D67C6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(50,285)</w:t>
            </w:r>
          </w:p>
        </w:tc>
        <w:tc>
          <w:tcPr>
            <w:tcW w:w="239" w:type="dxa"/>
            <w:vAlign w:val="center"/>
          </w:tcPr>
          <w:p w14:paraId="3F558496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C5691" w14:textId="77777777" w:rsidR="00423F8C" w:rsidRPr="00347E0D" w:rsidRDefault="00423F8C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(7,714)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1021DDFB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E4DAFD6" w14:textId="77777777" w:rsidR="00423F8C" w:rsidRPr="00347E0D" w:rsidRDefault="00423F8C" w:rsidP="00CF79F1">
            <w:pPr>
              <w:pStyle w:val="block"/>
              <w:tabs>
                <w:tab w:val="decimal" w:pos="702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055F93CA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3EB5675A" w14:textId="77777777" w:rsidR="00423F8C" w:rsidRPr="00347E0D" w:rsidRDefault="00423F8C" w:rsidP="00CF79F1">
            <w:pPr>
              <w:pStyle w:val="block"/>
              <w:tabs>
                <w:tab w:val="decimal" w:pos="616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(96,034)</w:t>
            </w:r>
          </w:p>
        </w:tc>
      </w:tr>
      <w:tr w:rsidR="00B13CFF" w:rsidRPr="00C20284" w14:paraId="265DA98F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5EA799AC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07" w:type="dxa"/>
          </w:tcPr>
          <w:p w14:paraId="5EBF4F2C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C4D3634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9256652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5AD33453" w14:textId="77777777" w:rsidR="00423F8C" w:rsidRPr="00347E0D" w:rsidRDefault="00423F8C" w:rsidP="008569A2">
            <w:pPr>
              <w:pStyle w:val="block"/>
              <w:tabs>
                <w:tab w:val="decimal" w:pos="706"/>
              </w:tabs>
              <w:spacing w:after="0" w:line="380" w:lineRule="exact"/>
              <w:ind w:left="-90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(5,911)</w:t>
            </w:r>
          </w:p>
        </w:tc>
        <w:tc>
          <w:tcPr>
            <w:tcW w:w="244" w:type="dxa"/>
            <w:gridSpan w:val="2"/>
          </w:tcPr>
          <w:p w14:paraId="738B3A80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F504559" w14:textId="77777777" w:rsidR="00423F8C" w:rsidRPr="00347E0D" w:rsidRDefault="00423F8C" w:rsidP="00CF79F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(9,178)</w:t>
            </w:r>
          </w:p>
        </w:tc>
        <w:tc>
          <w:tcPr>
            <w:tcW w:w="239" w:type="dxa"/>
            <w:vAlign w:val="center"/>
          </w:tcPr>
          <w:p w14:paraId="05814320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8C34B" w14:textId="77777777" w:rsidR="00423F8C" w:rsidRPr="00347E0D" w:rsidRDefault="00423F8C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(1,384)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468F594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9A206BC" w14:textId="77777777" w:rsidR="00423F8C" w:rsidRPr="00347E0D" w:rsidRDefault="00423F8C" w:rsidP="00CF79F1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27E91737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342C664F" w14:textId="77777777" w:rsidR="00423F8C" w:rsidRPr="00347E0D" w:rsidRDefault="00423F8C" w:rsidP="008569A2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(16,473)</w:t>
            </w:r>
          </w:p>
        </w:tc>
      </w:tr>
      <w:tr w:rsidR="00B13CFF" w:rsidRPr="00C20284" w14:paraId="6B109697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723EAA03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</w:t>
            </w:r>
          </w:p>
        </w:tc>
        <w:tc>
          <w:tcPr>
            <w:tcW w:w="807" w:type="dxa"/>
          </w:tcPr>
          <w:p w14:paraId="690D37D6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3B240B99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0DDB3E9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44BEEDB" w14:textId="77777777" w:rsidR="00423F8C" w:rsidRPr="00347E0D" w:rsidRDefault="00423F8C" w:rsidP="007B4C04">
            <w:pPr>
              <w:pStyle w:val="block"/>
              <w:tabs>
                <w:tab w:val="decimal" w:pos="907"/>
              </w:tabs>
              <w:spacing w:after="0" w:line="380" w:lineRule="exact"/>
              <w:ind w:left="-9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7016E8C0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9EBF97F" w14:textId="77777777" w:rsidR="00423F8C" w:rsidRPr="00347E0D" w:rsidRDefault="00423F8C" w:rsidP="000B59B2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CCF5EC5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3790B" w14:textId="77777777" w:rsidR="00423F8C" w:rsidRPr="00347E0D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AF76DCB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13BD391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F30652D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1EA640CC" w14:textId="77777777" w:rsidR="00423F8C" w:rsidRPr="00347E0D" w:rsidRDefault="00423F8C" w:rsidP="00CD383B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C20284" w14:paraId="3DC5582B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766E1FCE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07" w:type="dxa"/>
          </w:tcPr>
          <w:p w14:paraId="79C712E6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52D0580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B38FAC3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23F8B69A" w14:textId="77777777" w:rsidR="00423F8C" w:rsidRPr="00347E0D" w:rsidRDefault="00423F8C" w:rsidP="008569A2">
            <w:pPr>
              <w:pStyle w:val="block"/>
              <w:tabs>
                <w:tab w:val="decimal" w:pos="885"/>
              </w:tabs>
              <w:spacing w:after="0" w:line="380" w:lineRule="exact"/>
              <w:ind w:left="-90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44" w:type="dxa"/>
            <w:gridSpan w:val="2"/>
          </w:tcPr>
          <w:p w14:paraId="1781E86C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6DBE2CBB" w14:textId="77777777" w:rsidR="00423F8C" w:rsidRPr="00347E0D" w:rsidRDefault="00423F8C" w:rsidP="00661FC3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9" w:type="dxa"/>
            <w:vAlign w:val="center"/>
          </w:tcPr>
          <w:p w14:paraId="33C6F64C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72E39EE4" w14:textId="77777777" w:rsidR="00423F8C" w:rsidRPr="00347E0D" w:rsidRDefault="00423F8C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1539681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EC18824" w14:textId="77777777" w:rsidR="00423F8C" w:rsidRPr="00347E0D" w:rsidRDefault="00423F8C" w:rsidP="00CF79F1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0190862D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20782F90" w14:textId="77777777" w:rsidR="00423F8C" w:rsidRPr="00347E0D" w:rsidRDefault="00423F8C" w:rsidP="00661FC3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B13CFF" w:rsidRPr="00C20284" w14:paraId="2B0608F0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56D43915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07" w:type="dxa"/>
          </w:tcPr>
          <w:p w14:paraId="269EB97D" w14:textId="77777777" w:rsidR="00423F8C" w:rsidRPr="00347E0D" w:rsidRDefault="00423F8C" w:rsidP="00CD383B">
            <w:pPr>
              <w:pStyle w:val="block"/>
              <w:tabs>
                <w:tab w:val="decimal" w:pos="1006"/>
              </w:tabs>
              <w:spacing w:after="0" w:line="380" w:lineRule="exact"/>
              <w:ind w:left="-90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323EC89A" w14:textId="77777777" w:rsidR="00423F8C" w:rsidRPr="00347E0D" w:rsidRDefault="00423F8C" w:rsidP="004E644A">
            <w:pPr>
              <w:pStyle w:val="block"/>
              <w:tabs>
                <w:tab w:val="decimal" w:pos="1145"/>
              </w:tabs>
              <w:spacing w:after="0" w:line="380" w:lineRule="exact"/>
              <w:ind w:left="-90"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DA28DC5" w14:textId="77777777" w:rsidR="00423F8C" w:rsidRPr="00347E0D" w:rsidRDefault="00423F8C" w:rsidP="00CD383B">
            <w:pPr>
              <w:pStyle w:val="block"/>
              <w:tabs>
                <w:tab w:val="decimal" w:pos="1006"/>
              </w:tabs>
              <w:spacing w:after="0" w:line="380" w:lineRule="exact"/>
              <w:ind w:left="-90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50257F87" w14:textId="77777777" w:rsidR="00423F8C" w:rsidRPr="00347E0D" w:rsidRDefault="00423F8C" w:rsidP="008569A2">
            <w:pPr>
              <w:pStyle w:val="block"/>
              <w:tabs>
                <w:tab w:val="decimal" w:pos="885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4" w:type="dxa"/>
            <w:gridSpan w:val="2"/>
          </w:tcPr>
          <w:p w14:paraId="499A4A64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F24AAD5" w14:textId="77777777" w:rsidR="00423F8C" w:rsidRPr="00347E0D" w:rsidRDefault="00423F8C" w:rsidP="00CF79F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9" w:type="dxa"/>
            <w:vAlign w:val="center"/>
          </w:tcPr>
          <w:p w14:paraId="7CBA724F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17C0451A" w14:textId="77777777" w:rsidR="00423F8C" w:rsidRPr="00347E0D" w:rsidRDefault="00423F8C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627A86C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A7516FD" w14:textId="77777777" w:rsidR="00423F8C" w:rsidRPr="00347E0D" w:rsidRDefault="00423F8C" w:rsidP="00CF79F1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8FFED5B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0D41A93C" w14:textId="77777777" w:rsidR="00423F8C" w:rsidRPr="00347E0D" w:rsidRDefault="00423F8C" w:rsidP="00CF79F1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B13CFF" w:rsidRPr="00C20284" w14:paraId="1DB51599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2191A420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7" w:type="dxa"/>
          </w:tcPr>
          <w:p w14:paraId="6B52174B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475496E0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32CE851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3CD93634" w14:textId="77777777" w:rsidR="00423F8C" w:rsidRPr="00347E0D" w:rsidRDefault="00423F8C" w:rsidP="008569A2">
            <w:pPr>
              <w:pStyle w:val="block"/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44" w:type="dxa"/>
            <w:gridSpan w:val="2"/>
          </w:tcPr>
          <w:p w14:paraId="74014D5E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7101FF3D" w14:textId="77777777" w:rsidR="00423F8C" w:rsidRPr="00347E0D" w:rsidRDefault="00423F8C" w:rsidP="00CF79F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1,749</w:t>
            </w:r>
          </w:p>
        </w:tc>
        <w:tc>
          <w:tcPr>
            <w:tcW w:w="239" w:type="dxa"/>
            <w:vAlign w:val="center"/>
          </w:tcPr>
          <w:p w14:paraId="74A9BD2B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2ECB1E1F" w14:textId="77777777" w:rsidR="00423F8C" w:rsidRPr="00347E0D" w:rsidRDefault="00423F8C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14F5CB6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CA4769B" w14:textId="77777777" w:rsidR="00423F8C" w:rsidRPr="00347E0D" w:rsidRDefault="00423F8C" w:rsidP="00CF79F1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6C66CC88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3EC16E66" w14:textId="77777777" w:rsidR="00423F8C" w:rsidRPr="00347E0D" w:rsidRDefault="00423F8C" w:rsidP="00CF79F1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B13CFF" w:rsidRPr="00C20284" w14:paraId="66BE4AB3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470A608E" w14:textId="77777777" w:rsidR="00F86D51" w:rsidRPr="00347E0D" w:rsidRDefault="00F86D51" w:rsidP="00E24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</w:t>
            </w:r>
          </w:p>
        </w:tc>
        <w:tc>
          <w:tcPr>
            <w:tcW w:w="807" w:type="dxa"/>
          </w:tcPr>
          <w:p w14:paraId="7426F67C" w14:textId="77777777" w:rsidR="00F86D51" w:rsidRPr="00347E0D" w:rsidRDefault="00F86D51" w:rsidP="00E24E8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15CAD727" w14:textId="77777777" w:rsidR="00F86D51" w:rsidRPr="00347E0D" w:rsidRDefault="00F86D51" w:rsidP="00E24E8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1ACC06C" w14:textId="77777777" w:rsidR="00F86D51" w:rsidRPr="00347E0D" w:rsidRDefault="00F86D51" w:rsidP="00E24E8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7B5EAD1F" w14:textId="77777777" w:rsidR="00F86D51" w:rsidRPr="00347E0D" w:rsidRDefault="00F86D51" w:rsidP="00E24E89">
            <w:pPr>
              <w:pStyle w:val="block"/>
              <w:tabs>
                <w:tab w:val="decimal" w:pos="907"/>
              </w:tabs>
              <w:spacing w:after="0" w:line="380" w:lineRule="exact"/>
              <w:ind w:left="-9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7A247FCF" w14:textId="77777777" w:rsidR="00F86D51" w:rsidRPr="00347E0D" w:rsidRDefault="00F86D51" w:rsidP="00E24E8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65482AA6" w14:textId="77777777" w:rsidR="00F86D51" w:rsidRPr="00347E0D" w:rsidRDefault="00F86D51" w:rsidP="00E24E89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C99054A" w14:textId="77777777" w:rsidR="00F86D51" w:rsidRPr="00347E0D" w:rsidRDefault="00F86D51" w:rsidP="00E24E8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C9956" w14:textId="77777777" w:rsidR="00F86D51" w:rsidRPr="00347E0D" w:rsidRDefault="00F86D51" w:rsidP="00E24E89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2434D96" w14:textId="77777777" w:rsidR="00F86D51" w:rsidRPr="00347E0D" w:rsidRDefault="00F86D51" w:rsidP="00E24E89">
            <w:pPr>
              <w:pStyle w:val="block"/>
              <w:tabs>
                <w:tab w:val="decimal" w:pos="910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B044910" w14:textId="77777777" w:rsidR="00F86D51" w:rsidRPr="00347E0D" w:rsidRDefault="00F86D51" w:rsidP="00E24E89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3E73AEEC" w14:textId="77777777" w:rsidR="00F86D51" w:rsidRPr="00347E0D" w:rsidRDefault="00F86D51" w:rsidP="00E24E8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770A71D7" w14:textId="77777777" w:rsidR="00F86D51" w:rsidRPr="00347E0D" w:rsidRDefault="00F86D51" w:rsidP="00E24E89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BD4" w:rsidRPr="00C20284" w14:paraId="4236BD8A" w14:textId="77777777" w:rsidTr="006F3B86">
        <w:trPr>
          <w:trHeight w:val="398"/>
        </w:trPr>
        <w:tc>
          <w:tcPr>
            <w:tcW w:w="2402" w:type="dxa"/>
            <w:vAlign w:val="center"/>
          </w:tcPr>
          <w:p w14:paraId="2D44B023" w14:textId="77777777" w:rsidR="00423F8C" w:rsidRPr="00347E0D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807" w:type="dxa"/>
          </w:tcPr>
          <w:p w14:paraId="3F25F2E6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446A2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9768FF7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vAlign w:val="center"/>
          </w:tcPr>
          <w:p w14:paraId="447DCBC6" w14:textId="77777777" w:rsidR="00423F8C" w:rsidRPr="00347E0D" w:rsidRDefault="00423F8C" w:rsidP="008569A2">
            <w:pPr>
              <w:pStyle w:val="block"/>
              <w:tabs>
                <w:tab w:val="decimal" w:pos="885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(2,166)</w:t>
            </w:r>
          </w:p>
        </w:tc>
        <w:tc>
          <w:tcPr>
            <w:tcW w:w="244" w:type="dxa"/>
            <w:gridSpan w:val="2"/>
          </w:tcPr>
          <w:p w14:paraId="28FF4AFD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  <w:vAlign w:val="center"/>
          </w:tcPr>
          <w:p w14:paraId="64ECA081" w14:textId="77777777" w:rsidR="00423F8C" w:rsidRPr="00347E0D" w:rsidRDefault="00423F8C" w:rsidP="00CF79F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(2,863)</w:t>
            </w:r>
          </w:p>
        </w:tc>
        <w:tc>
          <w:tcPr>
            <w:tcW w:w="239" w:type="dxa"/>
            <w:vAlign w:val="center"/>
          </w:tcPr>
          <w:p w14:paraId="64D65179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07C48" w14:textId="77777777" w:rsidR="00423F8C" w:rsidRPr="00347E0D" w:rsidRDefault="00423F8C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(408)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66AC8A28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CFC9F" w14:textId="77777777" w:rsidR="00423F8C" w:rsidRPr="00347E0D" w:rsidRDefault="00423F8C" w:rsidP="00CF79F1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32B41C4E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EAD2F" w14:textId="77777777" w:rsidR="00423F8C" w:rsidRPr="00347E0D" w:rsidRDefault="00423F8C" w:rsidP="00CF79F1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(5,437)</w:t>
            </w:r>
          </w:p>
        </w:tc>
      </w:tr>
      <w:tr w:rsidR="00F70BD4" w:rsidRPr="00C20284" w14:paraId="0DBE15B5" w14:textId="77777777" w:rsidTr="006F3B86">
        <w:trPr>
          <w:trHeight w:hRule="exact" w:val="398"/>
        </w:trPr>
        <w:tc>
          <w:tcPr>
            <w:tcW w:w="3209" w:type="dxa"/>
            <w:gridSpan w:val="2"/>
            <w:vAlign w:val="center"/>
          </w:tcPr>
          <w:p w14:paraId="49122C53" w14:textId="77777777" w:rsidR="00423F8C" w:rsidRPr="00347E0D" w:rsidRDefault="0089613C" w:rsidP="0089613C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3B5A25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4FE3028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vAlign w:val="center"/>
          </w:tcPr>
          <w:p w14:paraId="368A4BE5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728E501A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vAlign w:val="center"/>
          </w:tcPr>
          <w:p w14:paraId="58A3F353" w14:textId="77777777" w:rsidR="00423F8C" w:rsidRPr="00347E0D" w:rsidRDefault="00423F8C" w:rsidP="000B59B2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4BA96FD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F279A" w14:textId="77777777" w:rsidR="00423F8C" w:rsidRPr="00347E0D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2DF0190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B90C8" w14:textId="77777777" w:rsidR="00423F8C" w:rsidRPr="00347E0D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2DFE2D97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7B7AD" w14:textId="77777777" w:rsidR="00423F8C" w:rsidRPr="00347E0D" w:rsidRDefault="00423F8C" w:rsidP="00CD383B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70BD4" w:rsidRPr="00C20284" w14:paraId="25A21615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50537A86" w14:textId="77777777" w:rsidR="00423F8C" w:rsidRPr="00347E0D" w:rsidRDefault="0019519A" w:rsidP="0048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423F8C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423F8C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423F8C"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07" w:type="dxa"/>
          </w:tcPr>
          <w:p w14:paraId="2D90423E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A1D04" w14:textId="77777777" w:rsidR="00423F8C" w:rsidRPr="00347E0D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047E9C9" w14:textId="77777777" w:rsidR="00423F8C" w:rsidRPr="00347E0D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vAlign w:val="center"/>
          </w:tcPr>
          <w:p w14:paraId="21E09ADD" w14:textId="77777777" w:rsidR="00423F8C" w:rsidRPr="00347E0D" w:rsidRDefault="00423F8C" w:rsidP="008569A2">
            <w:pPr>
              <w:pStyle w:val="block"/>
              <w:tabs>
                <w:tab w:val="decimal" w:pos="795"/>
              </w:tabs>
              <w:spacing w:after="0" w:line="380" w:lineRule="exact"/>
              <w:ind w:left="-90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(45,045)</w:t>
            </w:r>
          </w:p>
        </w:tc>
        <w:tc>
          <w:tcPr>
            <w:tcW w:w="244" w:type="dxa"/>
            <w:gridSpan w:val="2"/>
          </w:tcPr>
          <w:p w14:paraId="40A1D7C4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  <w:vAlign w:val="center"/>
          </w:tcPr>
          <w:p w14:paraId="1BDF5EFC" w14:textId="77777777" w:rsidR="00423F8C" w:rsidRPr="00347E0D" w:rsidRDefault="00423F8C" w:rsidP="00CF79F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(60,524)</w:t>
            </w:r>
          </w:p>
        </w:tc>
        <w:tc>
          <w:tcPr>
            <w:tcW w:w="239" w:type="dxa"/>
            <w:vAlign w:val="center"/>
          </w:tcPr>
          <w:p w14:paraId="634BA8C9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70C8C" w14:textId="77777777" w:rsidR="00423F8C" w:rsidRPr="00347E0D" w:rsidRDefault="00423F8C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(8,925)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5C9356C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32C8E" w14:textId="77777777" w:rsidR="00423F8C" w:rsidRPr="00347E0D" w:rsidRDefault="00423F8C" w:rsidP="00E30264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61A0FF87" w14:textId="77777777" w:rsidR="00423F8C" w:rsidRPr="00347E0D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7C3DE" w14:textId="77777777" w:rsidR="00423F8C" w:rsidRPr="00347E0D" w:rsidRDefault="00423F8C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(114,494)</w:t>
            </w:r>
          </w:p>
        </w:tc>
      </w:tr>
      <w:tr w:rsidR="00F70BD4" w:rsidRPr="00C20284" w14:paraId="4618C729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5635F5F9" w14:textId="77777777" w:rsidR="00423F8C" w:rsidRPr="00347E0D" w:rsidRDefault="00423F8C" w:rsidP="00C9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5" w:right="-411" w:hanging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07" w:type="dxa"/>
          </w:tcPr>
          <w:p w14:paraId="6F2A4332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4360CB07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73599ABD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vAlign w:val="center"/>
          </w:tcPr>
          <w:p w14:paraId="4F9244A3" w14:textId="77777777" w:rsidR="00423F8C" w:rsidRPr="00347E0D" w:rsidRDefault="00423F8C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(6,581)</w:t>
            </w:r>
          </w:p>
        </w:tc>
        <w:tc>
          <w:tcPr>
            <w:tcW w:w="244" w:type="dxa"/>
            <w:gridSpan w:val="2"/>
            <w:vAlign w:val="center"/>
          </w:tcPr>
          <w:p w14:paraId="39600458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389B9" w14:textId="77777777" w:rsidR="00423F8C" w:rsidRPr="00347E0D" w:rsidRDefault="00423F8C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(9,897)</w:t>
            </w:r>
          </w:p>
        </w:tc>
        <w:tc>
          <w:tcPr>
            <w:tcW w:w="245" w:type="dxa"/>
            <w:gridSpan w:val="2"/>
            <w:vAlign w:val="center"/>
          </w:tcPr>
          <w:p w14:paraId="3E174B4F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vAlign w:val="center"/>
          </w:tcPr>
          <w:p w14:paraId="1EB0EC05" w14:textId="77777777" w:rsidR="00423F8C" w:rsidRPr="00347E0D" w:rsidRDefault="00423F8C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(1,811)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45B38E3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2115D" w14:textId="77777777" w:rsidR="00423F8C" w:rsidRPr="00347E0D" w:rsidRDefault="00423F8C" w:rsidP="00E30264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680FFC3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0DA05" w14:textId="77777777" w:rsidR="00423F8C" w:rsidRPr="00347E0D" w:rsidRDefault="00423F8C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(18,289)</w:t>
            </w:r>
          </w:p>
        </w:tc>
      </w:tr>
      <w:tr w:rsidR="00B13CFF" w:rsidRPr="00C20284" w14:paraId="08F96DEA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3F9D4577" w14:textId="77777777" w:rsidR="00423F8C" w:rsidRPr="00347E0D" w:rsidRDefault="00423F8C" w:rsidP="00C9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5" w:right="-411" w:hanging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807" w:type="dxa"/>
          </w:tcPr>
          <w:p w14:paraId="0F7EAA58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0959A9B8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4FD0B0B7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14183127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7F226261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652532CD" w14:textId="77777777" w:rsidR="00423F8C" w:rsidRPr="00347E0D" w:rsidRDefault="00423F8C" w:rsidP="00CE7979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5F1ABD36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9992F" w14:textId="77777777" w:rsidR="00423F8C" w:rsidRPr="00347E0D" w:rsidRDefault="00423F8C" w:rsidP="00CE7979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79D66E5F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2552B99" w14:textId="77777777" w:rsidR="00423F8C" w:rsidRPr="00347E0D" w:rsidRDefault="00423F8C" w:rsidP="00CE7979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08765471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3E922DF2" w14:textId="77777777" w:rsidR="00423F8C" w:rsidRPr="00347E0D" w:rsidRDefault="00423F8C" w:rsidP="00CE7979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13CFF" w:rsidRPr="00C20284" w14:paraId="55F47BDC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63FA6B0B" w14:textId="77777777" w:rsidR="00423F8C" w:rsidRPr="00347E0D" w:rsidRDefault="00423F8C" w:rsidP="00C9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5" w:right="-41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807" w:type="dxa"/>
          </w:tcPr>
          <w:p w14:paraId="18E97850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4FB95D71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542A3BA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388FCAB9" w14:textId="64653764" w:rsidR="00423F8C" w:rsidRPr="00347E0D" w:rsidRDefault="00423F8C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3B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gridSpan w:val="2"/>
          </w:tcPr>
          <w:p w14:paraId="7F60DEDD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4252C550" w14:textId="77777777" w:rsidR="00423F8C" w:rsidRPr="00347E0D" w:rsidRDefault="00423F8C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45" w:type="dxa"/>
            <w:gridSpan w:val="2"/>
            <w:vAlign w:val="center"/>
          </w:tcPr>
          <w:p w14:paraId="7C685FCE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0688F" w14:textId="77777777" w:rsidR="00423F8C" w:rsidRPr="00347E0D" w:rsidRDefault="00423F8C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1B280035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689CA4F4" w14:textId="77777777" w:rsidR="00423F8C" w:rsidRPr="00347E0D" w:rsidRDefault="00423F8C" w:rsidP="00E30264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C710B37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77C8305E" w14:textId="5368827B" w:rsidR="00423F8C" w:rsidRPr="00347E0D" w:rsidRDefault="002B3BA5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B13CFF" w:rsidRPr="00C20284" w14:paraId="597FFC23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5083A9D3" w14:textId="77777777" w:rsidR="00423F8C" w:rsidRPr="00347E0D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07" w:type="dxa"/>
          </w:tcPr>
          <w:p w14:paraId="6616D1F3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1481505D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FF4C7A4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2C9BBFD6" w14:textId="77777777" w:rsidR="00423F8C" w:rsidRPr="00347E0D" w:rsidRDefault="00423F8C" w:rsidP="008569A2">
            <w:pPr>
              <w:pStyle w:val="block"/>
              <w:tabs>
                <w:tab w:val="decimal" w:pos="885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44" w:type="dxa"/>
            <w:gridSpan w:val="2"/>
          </w:tcPr>
          <w:p w14:paraId="6E1B45BD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274F4B10" w14:textId="77777777" w:rsidR="00423F8C" w:rsidRPr="00347E0D" w:rsidRDefault="00423F8C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45" w:type="dxa"/>
            <w:gridSpan w:val="2"/>
            <w:vAlign w:val="center"/>
          </w:tcPr>
          <w:p w14:paraId="27FF71C4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C3496" w14:textId="77777777" w:rsidR="00423F8C" w:rsidRPr="00347E0D" w:rsidRDefault="00423F8C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83A23CE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97C49FD" w14:textId="77777777" w:rsidR="00423F8C" w:rsidRPr="00347E0D" w:rsidRDefault="00423F8C" w:rsidP="00592E2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02F3291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5DB3E5B3" w14:textId="77777777" w:rsidR="00423F8C" w:rsidRPr="00347E0D" w:rsidRDefault="00423F8C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B13CFF" w:rsidRPr="00C20284" w14:paraId="6410A6B9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1DF8AB13" w14:textId="77777777" w:rsidR="00423F8C" w:rsidRPr="00347E0D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7" w:type="dxa"/>
          </w:tcPr>
          <w:p w14:paraId="67C7C201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756A92DA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490A404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BF0F9CF" w14:textId="5EBE7898" w:rsidR="00423F8C" w:rsidRPr="00347E0D" w:rsidRDefault="007F1AFA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3F8C"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244" w:type="dxa"/>
            <w:gridSpan w:val="2"/>
          </w:tcPr>
          <w:p w14:paraId="36AC3133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6E83172" w14:textId="66AEFCAC" w:rsidR="00423F8C" w:rsidRPr="00347E0D" w:rsidRDefault="00423F8C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F1AFA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45" w:type="dxa"/>
            <w:gridSpan w:val="2"/>
            <w:vAlign w:val="center"/>
          </w:tcPr>
          <w:p w14:paraId="14BD9392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30182" w14:textId="0517C90B" w:rsidR="00423F8C" w:rsidRPr="00EE4C09" w:rsidRDefault="007F1AFA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4EDBE48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FA992C5" w14:textId="77777777" w:rsidR="00423F8C" w:rsidRPr="00347E0D" w:rsidRDefault="00423F8C" w:rsidP="00592E2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7705567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4B890EFC" w14:textId="0D8E33FD" w:rsidR="00423F8C" w:rsidRPr="00347E0D" w:rsidRDefault="007F1AFA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3F8C" w:rsidRPr="00347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B13CFF" w:rsidRPr="00C20284" w14:paraId="752C8C4E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6DD8E47E" w14:textId="77777777" w:rsidR="00423F8C" w:rsidRPr="00347E0D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</w:t>
            </w:r>
          </w:p>
        </w:tc>
        <w:tc>
          <w:tcPr>
            <w:tcW w:w="807" w:type="dxa"/>
          </w:tcPr>
          <w:p w14:paraId="34C29515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27DE2245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FD56A2A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9569079" w14:textId="77777777" w:rsidR="00423F8C" w:rsidRPr="00347E0D" w:rsidRDefault="00423F8C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58F122CF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5D14986" w14:textId="77777777" w:rsidR="00423F8C" w:rsidRPr="00347E0D" w:rsidRDefault="00423F8C" w:rsidP="00CE7979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38FE69DB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FB7AD" w14:textId="77777777" w:rsidR="00423F8C" w:rsidRPr="00347E0D" w:rsidRDefault="00423F8C" w:rsidP="008569A2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8A61568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68FFB0B" w14:textId="77777777" w:rsidR="00423F8C" w:rsidRPr="00347E0D" w:rsidRDefault="00423F8C" w:rsidP="00CE7979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C9E9AAE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4BA0DC34" w14:textId="77777777" w:rsidR="00423F8C" w:rsidRPr="00347E0D" w:rsidRDefault="00423F8C" w:rsidP="00CE7979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C20284" w14:paraId="46AB74A5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490F8F3C" w14:textId="77777777" w:rsidR="00423F8C" w:rsidRPr="00347E0D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807" w:type="dxa"/>
          </w:tcPr>
          <w:p w14:paraId="74F6D739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CAB8B29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C067BA3" w14:textId="77777777" w:rsidR="00423F8C" w:rsidRPr="00347E0D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3FC1EA97" w14:textId="77777777" w:rsidR="00423F8C" w:rsidRPr="00347E0D" w:rsidRDefault="00423F8C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44" w:type="dxa"/>
            <w:gridSpan w:val="2"/>
          </w:tcPr>
          <w:p w14:paraId="0D517C8C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A23CA99" w14:textId="77777777" w:rsidR="00423F8C" w:rsidRPr="00347E0D" w:rsidRDefault="00423F8C" w:rsidP="001B1FF0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45" w:type="dxa"/>
            <w:gridSpan w:val="2"/>
            <w:vAlign w:val="center"/>
          </w:tcPr>
          <w:p w14:paraId="1A200ADA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14:paraId="5A4D1AAB" w14:textId="77777777" w:rsidR="00423F8C" w:rsidRPr="00347E0D" w:rsidRDefault="00423F8C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B050B47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6B8E97FA" w14:textId="77777777" w:rsidR="00423F8C" w:rsidRPr="00347E0D" w:rsidRDefault="00423F8C" w:rsidP="00B43C1B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8695551" w14:textId="77777777" w:rsidR="00423F8C" w:rsidRPr="00347E0D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5BFAFC3C" w14:textId="77777777" w:rsidR="00423F8C" w:rsidRPr="00347E0D" w:rsidRDefault="00423F8C" w:rsidP="001B1FF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t>1,327</w:t>
            </w:r>
          </w:p>
        </w:tc>
      </w:tr>
      <w:tr w:rsidR="00F70BD4" w:rsidRPr="00C20284" w14:paraId="3D912BF5" w14:textId="77777777" w:rsidTr="006F3B86">
        <w:trPr>
          <w:trHeight w:hRule="exact" w:val="398"/>
        </w:trPr>
        <w:tc>
          <w:tcPr>
            <w:tcW w:w="2402" w:type="dxa"/>
            <w:vAlign w:val="center"/>
          </w:tcPr>
          <w:p w14:paraId="3AA6B888" w14:textId="77777777" w:rsidR="00F45C30" w:rsidRPr="00347E0D" w:rsidRDefault="00F45C30" w:rsidP="00F4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29020409" w14:textId="77777777" w:rsidR="00F45C30" w:rsidRPr="00347E0D" w:rsidRDefault="00F45C30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1A3D0" w14:textId="77777777" w:rsidR="00F45C30" w:rsidRPr="00347E0D" w:rsidRDefault="00F45C30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5D63489" w14:textId="77777777" w:rsidR="00F45C30" w:rsidRPr="00347E0D" w:rsidRDefault="00F45C30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A3AAB" w14:textId="7F4EC866" w:rsidR="00F45C30" w:rsidRPr="00347E0D" w:rsidRDefault="00F45C30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</w:tcPr>
          <w:p w14:paraId="1E99963A" w14:textId="77777777" w:rsidR="00F45C30" w:rsidRPr="00347E0D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4FC53" w14:textId="46427AC2" w:rsidR="00F45C30" w:rsidRPr="00347E0D" w:rsidRDefault="00F45C30" w:rsidP="00F45C30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  <w:vAlign w:val="center"/>
          </w:tcPr>
          <w:p w14:paraId="76F0BA0A" w14:textId="77777777" w:rsidR="00F45C30" w:rsidRPr="00347E0D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E1330" w14:textId="213C96CE" w:rsidR="00F45C30" w:rsidRPr="00347E0D" w:rsidRDefault="00F45C30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78D2CE28" w14:textId="77777777" w:rsidR="00F45C30" w:rsidRPr="00347E0D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BDDCD" w14:textId="77777777" w:rsidR="00F45C30" w:rsidRPr="00347E0D" w:rsidRDefault="00F45C30" w:rsidP="00F45C3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5B8D251" w14:textId="77777777" w:rsidR="00F45C30" w:rsidRPr="00347E0D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96D41" w14:textId="7B99FDCA" w:rsidR="00F45C30" w:rsidRPr="00347E0D" w:rsidRDefault="00F45C30" w:rsidP="008569A2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03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46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C733B" w:rsidRPr="00C20284" w14:paraId="74D832B7" w14:textId="77777777" w:rsidTr="006F3B86">
        <w:trPr>
          <w:trHeight w:hRule="exact" w:val="172"/>
        </w:trPr>
        <w:tc>
          <w:tcPr>
            <w:tcW w:w="2402" w:type="dxa"/>
            <w:vAlign w:val="center"/>
          </w:tcPr>
          <w:p w14:paraId="32295DBF" w14:textId="77777777" w:rsidR="00BC733B" w:rsidRPr="00347E0D" w:rsidRDefault="00BC733B" w:rsidP="00F4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77FE3C9A" w14:textId="77777777" w:rsidR="00BC733B" w:rsidRPr="00347E0D" w:rsidRDefault="00BC733B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6F67E670" w14:textId="77777777" w:rsidR="00BC733B" w:rsidRPr="00347E0D" w:rsidRDefault="00BC733B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00058B1" w14:textId="77777777" w:rsidR="00BC733B" w:rsidRPr="00347E0D" w:rsidRDefault="00BC733B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center"/>
          </w:tcPr>
          <w:p w14:paraId="28573779" w14:textId="77777777" w:rsidR="00BC733B" w:rsidRPr="00347E0D" w:rsidRDefault="00BC733B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34F7E723" w14:textId="77777777" w:rsidR="00BC733B" w:rsidRPr="00347E0D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vAlign w:val="center"/>
          </w:tcPr>
          <w:p w14:paraId="256B0A99" w14:textId="77777777" w:rsidR="00BC733B" w:rsidRPr="00347E0D" w:rsidRDefault="00BC733B" w:rsidP="00F45C30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1682641B" w14:textId="77777777" w:rsidR="00BC733B" w:rsidRPr="00347E0D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70F17" w14:textId="77777777" w:rsidR="00BC733B" w:rsidRPr="00347E0D" w:rsidRDefault="00BC733B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781AB06E" w14:textId="77777777" w:rsidR="00BC733B" w:rsidRPr="00347E0D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F6C50" w14:textId="77777777" w:rsidR="00BC733B" w:rsidRPr="00347E0D" w:rsidRDefault="00BC733B" w:rsidP="00F45C3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261B18BF" w14:textId="77777777" w:rsidR="00BC733B" w:rsidRPr="00347E0D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12F80" w14:textId="77777777" w:rsidR="00BC733B" w:rsidRPr="00347E0D" w:rsidRDefault="00BC733B" w:rsidP="008569A2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33B" w:rsidRPr="00C20284" w14:paraId="5483E6FF" w14:textId="77777777" w:rsidTr="006F3B86">
        <w:trPr>
          <w:trHeight w:hRule="exact" w:val="398"/>
        </w:trPr>
        <w:tc>
          <w:tcPr>
            <w:tcW w:w="2402" w:type="dxa"/>
          </w:tcPr>
          <w:p w14:paraId="310EBFC9" w14:textId="69CD982C" w:rsidR="00BC733B" w:rsidRPr="00347E0D" w:rsidRDefault="00BC733B" w:rsidP="00BC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07" w:type="dxa"/>
          </w:tcPr>
          <w:p w14:paraId="1DE05857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42A9BEAC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504A7C0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1EA42D5F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1B6D46F8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4A484713" w14:textId="77777777" w:rsidR="00BC733B" w:rsidRPr="00347E0D" w:rsidRDefault="00BC733B" w:rsidP="00BC733B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51DB7978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14:paraId="6BCFDB11" w14:textId="77777777" w:rsidR="00BC733B" w:rsidRPr="00347E0D" w:rsidRDefault="00BC733B" w:rsidP="00BC733B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013F94A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94F44C1" w14:textId="77777777" w:rsidR="00BC733B" w:rsidRPr="00347E0D" w:rsidRDefault="00BC733B" w:rsidP="00BC733B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310D74C9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C46003C" w14:textId="77777777" w:rsidR="00BC733B" w:rsidRPr="00347E0D" w:rsidRDefault="00BC733B" w:rsidP="00BC733B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33B" w:rsidRPr="00C20284" w14:paraId="233ACCF0" w14:textId="77777777" w:rsidTr="006F3B86">
        <w:trPr>
          <w:trHeight w:hRule="exact" w:val="398"/>
        </w:trPr>
        <w:tc>
          <w:tcPr>
            <w:tcW w:w="2402" w:type="dxa"/>
            <w:vAlign w:val="bottom"/>
          </w:tcPr>
          <w:p w14:paraId="1196315A" w14:textId="0F53C64D" w:rsidR="00BC733B" w:rsidRPr="00347E0D" w:rsidRDefault="00BC733B" w:rsidP="00BC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49EFF3BB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</w:tcPr>
          <w:p w14:paraId="156622F4" w14:textId="1BEB242F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A57B233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vAlign w:val="center"/>
          </w:tcPr>
          <w:p w14:paraId="615C13E9" w14:textId="26D7D8FF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82,387</w:t>
            </w:r>
          </w:p>
        </w:tc>
        <w:tc>
          <w:tcPr>
            <w:tcW w:w="244" w:type="dxa"/>
            <w:gridSpan w:val="2"/>
          </w:tcPr>
          <w:p w14:paraId="2474B321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bottom w:val="double" w:sz="4" w:space="0" w:color="auto"/>
            </w:tcBorders>
            <w:vAlign w:val="center"/>
          </w:tcPr>
          <w:p w14:paraId="2C08B887" w14:textId="41AC71C6" w:rsidR="00BC733B" w:rsidRPr="00347E0D" w:rsidRDefault="00BC733B" w:rsidP="00BC733B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62,013</w:t>
            </w:r>
          </w:p>
        </w:tc>
        <w:tc>
          <w:tcPr>
            <w:tcW w:w="248" w:type="dxa"/>
            <w:gridSpan w:val="2"/>
            <w:vAlign w:val="center"/>
          </w:tcPr>
          <w:p w14:paraId="659BEE14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0969B5" w14:textId="0F95892E" w:rsidR="00BC733B" w:rsidRPr="00347E0D" w:rsidRDefault="00BC733B" w:rsidP="00BC733B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6290292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546F43" w14:textId="76BC71CA" w:rsidR="00BC733B" w:rsidRPr="00347E0D" w:rsidRDefault="00BC733B" w:rsidP="00BC733B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25,272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83D171B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AC68BC" w14:textId="3666488C" w:rsidR="00BC733B" w:rsidRPr="00347E0D" w:rsidRDefault="00BC733B" w:rsidP="00606582">
            <w:pPr>
              <w:pStyle w:val="block"/>
              <w:spacing w:after="0" w:line="380" w:lineRule="exact"/>
              <w:ind w:left="-86"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BC733B" w:rsidRPr="00C20284" w14:paraId="30DDC471" w14:textId="77777777" w:rsidTr="006F3B86">
        <w:trPr>
          <w:trHeight w:hRule="exact" w:val="398"/>
        </w:trPr>
        <w:tc>
          <w:tcPr>
            <w:tcW w:w="2402" w:type="dxa"/>
          </w:tcPr>
          <w:p w14:paraId="104A6445" w14:textId="0CF9E792" w:rsidR="00BC733B" w:rsidRPr="00347E0D" w:rsidRDefault="00BC733B" w:rsidP="00BC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10F557F4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3BD78D" w14:textId="6A35952B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67,782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5C900A2" w14:textId="77777777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2A1A79" w14:textId="241A3A9A" w:rsidR="00BC733B" w:rsidRPr="00347E0D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112,23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4" w:type="dxa"/>
            <w:gridSpan w:val="2"/>
          </w:tcPr>
          <w:p w14:paraId="094662B6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458FEB" w14:textId="0C6C80D9" w:rsidR="00BC733B" w:rsidRPr="00347E0D" w:rsidRDefault="00BC733B" w:rsidP="00BC733B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48" w:type="dxa"/>
            <w:gridSpan w:val="2"/>
            <w:vAlign w:val="center"/>
          </w:tcPr>
          <w:p w14:paraId="43AF263A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A62A7" w14:textId="17F23CF1" w:rsidR="00BC733B" w:rsidRPr="00347E0D" w:rsidRDefault="00BC733B" w:rsidP="00BC733B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D90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73876380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01269A" w14:textId="6A62A72D" w:rsidR="00BC733B" w:rsidRPr="00347E0D" w:rsidRDefault="00BC733B" w:rsidP="00BC733B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25,386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4332BA96" w14:textId="77777777" w:rsidR="00BC733B" w:rsidRPr="00347E0D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2CE1C4" w14:textId="65B45A0A" w:rsidR="00BC733B" w:rsidRPr="00347E0D" w:rsidRDefault="00BC733B" w:rsidP="00606582">
            <w:pPr>
              <w:pStyle w:val="block"/>
              <w:tabs>
                <w:tab w:val="decimal" w:pos="391"/>
              </w:tabs>
              <w:spacing w:after="0" w:line="380" w:lineRule="exact"/>
              <w:ind w:left="-86"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0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276,664</w:t>
            </w:r>
          </w:p>
        </w:tc>
      </w:tr>
    </w:tbl>
    <w:p w14:paraId="699060F5" w14:textId="0D5F2A74" w:rsidR="006C72E9" w:rsidRDefault="006C72E9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067A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34670" w:rsidRPr="003067A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067A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067A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 (ต่อ)</w:t>
      </w:r>
    </w:p>
    <w:p w14:paraId="62E48213" w14:textId="77777777" w:rsidR="00D91856" w:rsidRDefault="00D91856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tbl>
      <w:tblPr>
        <w:tblW w:w="102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797"/>
        <w:gridCol w:w="839"/>
        <w:gridCol w:w="257"/>
        <w:gridCol w:w="1366"/>
        <w:gridCol w:w="288"/>
        <w:gridCol w:w="801"/>
        <w:gridCol w:w="252"/>
        <w:gridCol w:w="271"/>
        <w:gridCol w:w="568"/>
        <w:gridCol w:w="254"/>
        <w:gridCol w:w="271"/>
        <w:gridCol w:w="755"/>
        <w:gridCol w:w="284"/>
        <w:gridCol w:w="827"/>
      </w:tblGrid>
      <w:tr w:rsidR="00B13CFF" w:rsidRPr="00C20284" w14:paraId="15E3520C" w14:textId="77777777" w:rsidTr="008569A2">
        <w:trPr>
          <w:trHeight w:hRule="exact" w:val="364"/>
        </w:trPr>
        <w:tc>
          <w:tcPr>
            <w:tcW w:w="2430" w:type="dxa"/>
          </w:tcPr>
          <w:p w14:paraId="53C92DD0" w14:textId="77777777" w:rsidR="00423F8C" w:rsidRPr="00347E0D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7" w:type="dxa"/>
          </w:tcPr>
          <w:p w14:paraId="67EF6C69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71EEEE7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8C0104D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6B3E2187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499923CA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3" w:type="dxa"/>
            <w:gridSpan w:val="2"/>
            <w:shd w:val="clear" w:color="auto" w:fill="auto"/>
            <w:vAlign w:val="bottom"/>
          </w:tcPr>
          <w:p w14:paraId="12FEDE04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6980CEE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2234D942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07F87CD" w14:textId="77777777" w:rsidR="00423F8C" w:rsidRPr="00347E0D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6" w:type="dxa"/>
            <w:gridSpan w:val="3"/>
            <w:shd w:val="clear" w:color="auto" w:fill="auto"/>
            <w:vAlign w:val="bottom"/>
          </w:tcPr>
          <w:p w14:paraId="1789A09C" w14:textId="77777777" w:rsidR="00423F8C" w:rsidRPr="00347E0D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EF39F9" w:rsidRPr="00C20284" w14:paraId="653CD7F3" w14:textId="77777777" w:rsidTr="008569A2">
        <w:trPr>
          <w:trHeight w:hRule="exact" w:val="364"/>
        </w:trPr>
        <w:tc>
          <w:tcPr>
            <w:tcW w:w="2430" w:type="dxa"/>
            <w:shd w:val="clear" w:color="auto" w:fill="auto"/>
          </w:tcPr>
          <w:p w14:paraId="4CCF53E0" w14:textId="77777777" w:rsidR="00423F8C" w:rsidRPr="00347E0D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97" w:type="dxa"/>
          </w:tcPr>
          <w:p w14:paraId="48D19716" w14:textId="77777777" w:rsidR="00423F8C" w:rsidRPr="00347E0D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3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B9DF13F" w14:textId="77777777" w:rsidR="00423F8C" w:rsidRPr="00347E0D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CFF" w:rsidRPr="00C20284" w14:paraId="48263D08" w14:textId="77777777" w:rsidTr="008569A2">
        <w:trPr>
          <w:trHeight w:hRule="exact" w:val="364"/>
        </w:trPr>
        <w:tc>
          <w:tcPr>
            <w:tcW w:w="2430" w:type="dxa"/>
            <w:shd w:val="clear" w:color="auto" w:fill="auto"/>
          </w:tcPr>
          <w:p w14:paraId="6A356BDA" w14:textId="77777777" w:rsidR="00D82B99" w:rsidRPr="00347E0D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1E777D96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9B2D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C9A9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B0CEB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79E0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F4C6E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411CB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B8013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1EE3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6B6F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0D0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18EA394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6850815E" w14:textId="77777777" w:rsidTr="008569A2">
        <w:trPr>
          <w:trHeight w:hRule="exact" w:val="395"/>
        </w:trPr>
        <w:tc>
          <w:tcPr>
            <w:tcW w:w="2430" w:type="dxa"/>
            <w:shd w:val="clear" w:color="auto" w:fill="auto"/>
          </w:tcPr>
          <w:p w14:paraId="7E0034B1" w14:textId="77777777" w:rsidR="00D82B99" w:rsidRPr="00347E0D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68F273DE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853F85F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86C1D7F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6B4417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405224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A9BF5BD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2F122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54D82860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0391CC49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B56C518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D3E284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4DA5AFA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5782ADEE" w14:textId="77777777" w:rsidTr="008569A2">
        <w:trPr>
          <w:trHeight w:hRule="exact" w:val="395"/>
        </w:trPr>
        <w:tc>
          <w:tcPr>
            <w:tcW w:w="2430" w:type="dxa"/>
            <w:shd w:val="clear" w:color="auto" w:fill="auto"/>
          </w:tcPr>
          <w:p w14:paraId="737FDBF8" w14:textId="77777777" w:rsidR="00D82B99" w:rsidRPr="00347E0D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0B26BDB8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4902CC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3FD4CD6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77989D4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CA96CEC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AC46A96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39AF9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4C122F69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70B1BD36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DB4BA4C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5BF536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67DAFF5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01B4282F" w14:textId="77777777" w:rsidTr="008569A2">
        <w:trPr>
          <w:trHeight w:hRule="exact" w:val="395"/>
        </w:trPr>
        <w:tc>
          <w:tcPr>
            <w:tcW w:w="2430" w:type="dxa"/>
            <w:shd w:val="clear" w:color="auto" w:fill="auto"/>
          </w:tcPr>
          <w:p w14:paraId="4B5770EE" w14:textId="77777777" w:rsidR="00D82B99" w:rsidRPr="00347E0D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749442C2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6D206AE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2574B4D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9F0C030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409A49D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CF732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3A4230A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AE1035D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54ABA42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86E03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0142A1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2B65F6A7" w14:textId="77777777" w:rsidR="00D82B99" w:rsidRPr="00347E0D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13CFF" w:rsidRPr="00C20284" w14:paraId="3C5E49D6" w14:textId="77777777" w:rsidTr="008569A2">
        <w:trPr>
          <w:trHeight w:val="395"/>
        </w:trPr>
        <w:tc>
          <w:tcPr>
            <w:tcW w:w="2430" w:type="dxa"/>
            <w:vAlign w:val="center"/>
          </w:tcPr>
          <w:p w14:paraId="7776396F" w14:textId="65896EAC" w:rsidR="00423F8C" w:rsidRPr="00347E0D" w:rsidRDefault="008B710A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ราคาทุน / ราคาประเมินใหม่</w:t>
            </w:r>
          </w:p>
        </w:tc>
        <w:tc>
          <w:tcPr>
            <w:tcW w:w="797" w:type="dxa"/>
          </w:tcPr>
          <w:p w14:paraId="0D865788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75D8BEB7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1719692B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14:paraId="44E465AC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</w:tcPr>
          <w:p w14:paraId="091D432A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center"/>
          </w:tcPr>
          <w:p w14:paraId="42A66744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vAlign w:val="center"/>
          </w:tcPr>
          <w:p w14:paraId="04D480B6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A73E5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14:paraId="141D17B9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3CD87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908C28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DCBC0" w14:textId="77777777" w:rsidR="00423F8C" w:rsidRPr="00347E0D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73886E2B" w14:textId="77777777" w:rsidTr="008569A2">
        <w:trPr>
          <w:trHeight w:val="432"/>
        </w:trPr>
        <w:tc>
          <w:tcPr>
            <w:tcW w:w="2430" w:type="dxa"/>
            <w:shd w:val="clear" w:color="auto" w:fill="auto"/>
          </w:tcPr>
          <w:p w14:paraId="08435C5B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97" w:type="dxa"/>
          </w:tcPr>
          <w:p w14:paraId="1B3AB8B9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6CD4462" w14:textId="77777777" w:rsidR="00423F8C" w:rsidRPr="007E605D" w:rsidRDefault="00423F8C" w:rsidP="007E605D">
            <w:pPr>
              <w:pStyle w:val="block"/>
              <w:tabs>
                <w:tab w:val="decimal" w:pos="584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60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9,221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BC53FC3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92C05B6" w14:textId="77777777" w:rsidR="00423F8C" w:rsidRPr="00347E0D" w:rsidRDefault="00423F8C" w:rsidP="0056479A">
            <w:pPr>
              <w:pStyle w:val="block"/>
              <w:tabs>
                <w:tab w:val="decimal" w:pos="899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12,607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8E40A49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F6B4CF7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</w:t>
            </w: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746D48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7913CED" w14:textId="77777777" w:rsidR="00423F8C" w:rsidRPr="00347E0D" w:rsidRDefault="00423F8C" w:rsidP="00C64C74">
            <w:pPr>
              <w:pStyle w:val="block"/>
              <w:spacing w:after="0" w:line="240" w:lineRule="auto"/>
              <w:ind w:left="-117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037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9DAF470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FE04A34" w14:textId="77777777" w:rsidR="00423F8C" w:rsidRPr="00347E0D" w:rsidRDefault="00423F8C" w:rsidP="00E01DA4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8B5461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3E30DC83" w14:textId="77777777" w:rsidR="00423F8C" w:rsidRPr="00347E0D" w:rsidRDefault="00423F8C" w:rsidP="00E01DA4">
            <w:pPr>
              <w:pStyle w:val="block"/>
              <w:tabs>
                <w:tab w:val="decimal" w:pos="620"/>
              </w:tabs>
              <w:spacing w:after="0" w:line="240" w:lineRule="auto"/>
              <w:ind w:left="-150" w:right="-12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34,658</w:t>
            </w:r>
          </w:p>
        </w:tc>
      </w:tr>
      <w:tr w:rsidR="00B13CFF" w:rsidRPr="00C20284" w14:paraId="5A31945A" w14:textId="77777777" w:rsidTr="008569A2">
        <w:trPr>
          <w:trHeight w:val="378"/>
        </w:trPr>
        <w:tc>
          <w:tcPr>
            <w:tcW w:w="2430" w:type="dxa"/>
            <w:shd w:val="clear" w:color="auto" w:fill="auto"/>
            <w:vAlign w:val="center"/>
          </w:tcPr>
          <w:p w14:paraId="53F76CFE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7" w:type="dxa"/>
          </w:tcPr>
          <w:p w14:paraId="561D3266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9236300" w14:textId="77777777" w:rsidR="00423F8C" w:rsidRPr="00347E0D" w:rsidRDefault="00423F8C" w:rsidP="00F665C5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D99B8B7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D50036C" w14:textId="77777777" w:rsidR="00423F8C" w:rsidRPr="00347E0D" w:rsidRDefault="00423F8C" w:rsidP="00661FC3">
            <w:pPr>
              <w:pStyle w:val="block"/>
              <w:tabs>
                <w:tab w:val="decimal" w:pos="899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1A00FE3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48E6683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FF6A90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32A7C7EB" w14:textId="77777777" w:rsidR="00423F8C" w:rsidRPr="00347E0D" w:rsidRDefault="00423F8C" w:rsidP="001B3CA0">
            <w:pPr>
              <w:pStyle w:val="block"/>
              <w:tabs>
                <w:tab w:val="decimal" w:pos="49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9AD3F49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661C736" w14:textId="77777777" w:rsidR="00423F8C" w:rsidRPr="00347E0D" w:rsidRDefault="00423F8C" w:rsidP="00876D76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24277A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660B4A63" w14:textId="77777777" w:rsidR="00423F8C" w:rsidRPr="00347E0D" w:rsidRDefault="00423F8C" w:rsidP="0002651B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</w:tr>
      <w:tr w:rsidR="00B13CFF" w:rsidRPr="00C20284" w14:paraId="50D2CCE0" w14:textId="77777777" w:rsidTr="008569A2">
        <w:trPr>
          <w:trHeight w:val="315"/>
        </w:trPr>
        <w:tc>
          <w:tcPr>
            <w:tcW w:w="2430" w:type="dxa"/>
            <w:shd w:val="clear" w:color="auto" w:fill="auto"/>
          </w:tcPr>
          <w:p w14:paraId="3B15191C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97" w:type="dxa"/>
          </w:tcPr>
          <w:p w14:paraId="33712DE6" w14:textId="77777777" w:rsidR="00423F8C" w:rsidRPr="00347E0D" w:rsidRDefault="00423F8C" w:rsidP="00C64C74">
            <w:pPr>
              <w:pStyle w:val="block"/>
              <w:tabs>
                <w:tab w:val="decimal" w:pos="697"/>
              </w:tabs>
              <w:spacing w:after="0" w:line="240" w:lineRule="auto"/>
              <w:ind w:left="-117" w:right="25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FAAB85" w14:textId="77777777" w:rsidR="00423F8C" w:rsidRPr="0098578D" w:rsidRDefault="00423F8C" w:rsidP="00F665C5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57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692D46D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9EC1B89" w14:textId="77777777" w:rsidR="00423F8C" w:rsidRPr="00347E0D" w:rsidRDefault="00423F8C" w:rsidP="00661FC3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1E92A9E" w14:textId="77777777" w:rsidR="00423F8C" w:rsidRPr="00347E0D" w:rsidRDefault="00423F8C" w:rsidP="00C64C7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914ACB0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31CC1B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6670156D" w14:textId="77777777" w:rsidR="00423F8C" w:rsidRPr="00347E0D" w:rsidRDefault="00423F8C" w:rsidP="00C64C74">
            <w:pPr>
              <w:pStyle w:val="block"/>
              <w:spacing w:after="0" w:line="240" w:lineRule="auto"/>
              <w:ind w:left="-117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4F2ECD5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6749959" w14:textId="77777777" w:rsidR="00423F8C" w:rsidRPr="00347E0D" w:rsidRDefault="00423F8C" w:rsidP="005E4984">
            <w:pPr>
              <w:pStyle w:val="block"/>
              <w:tabs>
                <w:tab w:val="decimal" w:pos="740"/>
              </w:tabs>
              <w:spacing w:after="0" w:line="240" w:lineRule="auto"/>
              <w:ind w:left="0" w:right="-1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(191)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2BA972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40106A82" w14:textId="77777777" w:rsidR="00423F8C" w:rsidRPr="00347E0D" w:rsidRDefault="00423F8C" w:rsidP="0002651B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B13CFF" w:rsidRPr="00C20284" w14:paraId="68CF20BE" w14:textId="77777777" w:rsidTr="008569A2">
        <w:trPr>
          <w:trHeight w:val="369"/>
        </w:trPr>
        <w:tc>
          <w:tcPr>
            <w:tcW w:w="2430" w:type="dxa"/>
            <w:shd w:val="clear" w:color="auto" w:fill="auto"/>
          </w:tcPr>
          <w:p w14:paraId="420A8A70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7" w:type="dxa"/>
          </w:tcPr>
          <w:p w14:paraId="296DB518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91B5A" w14:textId="77777777" w:rsidR="00423F8C" w:rsidRPr="00347E0D" w:rsidRDefault="00423F8C" w:rsidP="00F665C5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E2B5064" w14:textId="77777777" w:rsidR="00423F8C" w:rsidRPr="00347E0D" w:rsidRDefault="00423F8C" w:rsidP="00C64C74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8008C" w14:textId="77777777" w:rsidR="00423F8C" w:rsidRPr="00347E0D" w:rsidRDefault="00423F8C" w:rsidP="00661FC3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(118)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3F9A3D8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F7D05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(137)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3C03B3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F6E5" w14:textId="77777777" w:rsidR="00423F8C" w:rsidRPr="00347E0D" w:rsidRDefault="00423F8C" w:rsidP="001B3CA0">
            <w:pPr>
              <w:pStyle w:val="block"/>
              <w:tabs>
                <w:tab w:val="decimal" w:pos="49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A1A753F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0EBB8" w14:textId="77777777" w:rsidR="00423F8C" w:rsidRPr="00347E0D" w:rsidRDefault="00423F8C" w:rsidP="005E4984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FD92B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5EAB32F7" w14:textId="77777777" w:rsidR="00423F8C" w:rsidRPr="00347E0D" w:rsidRDefault="00423F8C" w:rsidP="0002651B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(270)</w:t>
            </w:r>
          </w:p>
        </w:tc>
      </w:tr>
      <w:tr w:rsidR="00B13CFF" w:rsidRPr="00C20284" w14:paraId="67BA86D3" w14:textId="77777777" w:rsidTr="008569A2">
        <w:trPr>
          <w:trHeight w:val="404"/>
        </w:trPr>
        <w:tc>
          <w:tcPr>
            <w:tcW w:w="2430" w:type="dxa"/>
            <w:shd w:val="clear" w:color="auto" w:fill="auto"/>
          </w:tcPr>
          <w:p w14:paraId="6D281241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</w:p>
        </w:tc>
        <w:tc>
          <w:tcPr>
            <w:tcW w:w="797" w:type="dxa"/>
          </w:tcPr>
          <w:p w14:paraId="355143C5" w14:textId="77777777" w:rsidR="00423F8C" w:rsidRPr="00347E0D" w:rsidRDefault="00423F8C" w:rsidP="00C64C74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1B5A9" w14:textId="77777777" w:rsidR="00423F8C" w:rsidRPr="00347E0D" w:rsidRDefault="00423F8C" w:rsidP="00C64C74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BC2C6C0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69A0" w14:textId="77777777" w:rsidR="00423F8C" w:rsidRPr="00347E0D" w:rsidRDefault="00423F8C" w:rsidP="00C64C74">
            <w:pPr>
              <w:pStyle w:val="block"/>
              <w:tabs>
                <w:tab w:val="decimal" w:pos="93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393E99A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5A7EB" w14:textId="77777777" w:rsidR="00423F8C" w:rsidRPr="00347E0D" w:rsidRDefault="00423F8C" w:rsidP="006361BC">
            <w:pPr>
              <w:pStyle w:val="block"/>
              <w:tabs>
                <w:tab w:val="decimal" w:pos="570"/>
                <w:tab w:val="decimal" w:pos="86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8B7964D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B6BA" w14:textId="77777777" w:rsidR="00423F8C" w:rsidRPr="00347E0D" w:rsidRDefault="00423F8C" w:rsidP="00C64C74">
            <w:pPr>
              <w:pStyle w:val="block"/>
              <w:tabs>
                <w:tab w:val="decimal" w:pos="675"/>
                <w:tab w:val="decimal" w:pos="796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6727E498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9920F" w14:textId="77777777" w:rsidR="00423F8C" w:rsidRPr="00347E0D" w:rsidRDefault="00423F8C" w:rsidP="00C64C74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E50012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6409C57" w14:textId="77777777" w:rsidR="00423F8C" w:rsidRPr="00347E0D" w:rsidRDefault="00423F8C" w:rsidP="00C64C74">
            <w:pPr>
              <w:pStyle w:val="block"/>
              <w:tabs>
                <w:tab w:val="decimal" w:pos="741"/>
              </w:tabs>
              <w:spacing w:after="0" w:line="240" w:lineRule="auto"/>
              <w:ind w:left="162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B13CFF" w:rsidRPr="00C20284" w14:paraId="042C6333" w14:textId="77777777" w:rsidTr="008569A2">
        <w:trPr>
          <w:trHeight w:val="360"/>
        </w:trPr>
        <w:tc>
          <w:tcPr>
            <w:tcW w:w="2430" w:type="dxa"/>
            <w:shd w:val="clear" w:color="auto" w:fill="auto"/>
          </w:tcPr>
          <w:p w14:paraId="79D348F5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7" w:type="dxa"/>
          </w:tcPr>
          <w:p w14:paraId="39A2C5F5" w14:textId="77777777" w:rsidR="00423F8C" w:rsidRPr="00347E0D" w:rsidRDefault="00423F8C" w:rsidP="00C64C74">
            <w:pPr>
              <w:pStyle w:val="block"/>
              <w:spacing w:after="0" w:line="240" w:lineRule="auto"/>
              <w:ind w:left="-117" w:right="-108" w:firstLine="8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111A9" w14:textId="77777777" w:rsidR="00423F8C" w:rsidRPr="00347E0D" w:rsidRDefault="00423F8C" w:rsidP="0056479A">
            <w:pPr>
              <w:pStyle w:val="block"/>
              <w:spacing w:after="0" w:line="240" w:lineRule="auto"/>
              <w:ind w:left="0" w:right="-574" w:firstLine="1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</w:t>
            </w: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,</w:t>
            </w: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C5F4913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33F16" w14:textId="77777777" w:rsidR="00423F8C" w:rsidRPr="00347E0D" w:rsidRDefault="00423F8C" w:rsidP="0002651B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12,543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C17F905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92057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,760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F1A7641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794DA" w14:textId="77777777" w:rsidR="00423F8C" w:rsidRPr="00347E0D" w:rsidRDefault="00423F8C" w:rsidP="0002651B">
            <w:pPr>
              <w:pStyle w:val="block"/>
              <w:tabs>
                <w:tab w:val="decimal" w:pos="49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,054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0561EA1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1B924" w14:textId="77777777" w:rsidR="00423F8C" w:rsidRPr="00347E0D" w:rsidRDefault="00423F8C" w:rsidP="005E4984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886BD3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649D5E02" w14:textId="77777777" w:rsidR="00423F8C" w:rsidRPr="00347E0D" w:rsidRDefault="00423F8C" w:rsidP="00E01DA4">
            <w:pPr>
              <w:pStyle w:val="block"/>
              <w:tabs>
                <w:tab w:val="decimal" w:pos="620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34,678</w:t>
            </w:r>
          </w:p>
        </w:tc>
      </w:tr>
      <w:tr w:rsidR="00B13CFF" w:rsidRPr="00C20284" w14:paraId="1C3F7C67" w14:textId="77777777" w:rsidTr="008569A2">
        <w:trPr>
          <w:trHeight w:val="387"/>
        </w:trPr>
        <w:tc>
          <w:tcPr>
            <w:tcW w:w="2430" w:type="dxa"/>
            <w:shd w:val="clear" w:color="auto" w:fill="auto"/>
            <w:vAlign w:val="center"/>
          </w:tcPr>
          <w:p w14:paraId="35E6414B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7" w:type="dxa"/>
          </w:tcPr>
          <w:p w14:paraId="5D63A2B3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59FAB" w14:textId="77777777" w:rsidR="00423F8C" w:rsidRPr="00347E0D" w:rsidRDefault="00423F8C" w:rsidP="00F665C5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AB3984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A40FE" w14:textId="77777777" w:rsidR="00423F8C" w:rsidRPr="00347E0D" w:rsidRDefault="00423F8C" w:rsidP="00661FC3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2C010E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13313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815A8F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C0720" w14:textId="77777777" w:rsidR="00423F8C" w:rsidRPr="00347E0D" w:rsidRDefault="00423F8C" w:rsidP="00042080">
            <w:pPr>
              <w:pStyle w:val="block"/>
              <w:tabs>
                <w:tab w:val="decimal" w:pos="49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B2A3508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16F04" w14:textId="77777777" w:rsidR="00423F8C" w:rsidRPr="00347E0D" w:rsidRDefault="00423F8C" w:rsidP="005E4984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4CB0B6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324222B" w14:textId="77777777" w:rsidR="00423F8C" w:rsidRPr="00347E0D" w:rsidRDefault="00423F8C" w:rsidP="00E01DA4">
            <w:pPr>
              <w:pStyle w:val="block"/>
              <w:tabs>
                <w:tab w:val="decimal" w:pos="620"/>
              </w:tabs>
              <w:spacing w:after="0" w:line="240" w:lineRule="auto"/>
              <w:ind w:left="162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B13CFF" w:rsidRPr="00C20284" w14:paraId="0BAD7A06" w14:textId="77777777" w:rsidTr="008569A2">
        <w:trPr>
          <w:trHeight w:val="419"/>
        </w:trPr>
        <w:tc>
          <w:tcPr>
            <w:tcW w:w="2430" w:type="dxa"/>
            <w:shd w:val="clear" w:color="auto" w:fill="auto"/>
            <w:vAlign w:val="center"/>
          </w:tcPr>
          <w:p w14:paraId="4A943869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797" w:type="dxa"/>
          </w:tcPr>
          <w:p w14:paraId="3344FF71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087015" w14:textId="77777777" w:rsidR="00423F8C" w:rsidRPr="00347E0D" w:rsidRDefault="00423F8C" w:rsidP="0056479A">
            <w:pPr>
              <w:pStyle w:val="block"/>
              <w:tabs>
                <w:tab w:val="decimal" w:pos="584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2,793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3C0D442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79BC0EB" w14:textId="3AD75C66" w:rsidR="00423F8C" w:rsidRPr="00347E0D" w:rsidRDefault="00423F8C" w:rsidP="001B3CA0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</w:t>
            </w:r>
            <w:r w:rsidR="005302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D44C227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D91048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F528A40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C8E88E7" w14:textId="77777777" w:rsidR="00423F8C" w:rsidRPr="00347E0D" w:rsidRDefault="00423F8C" w:rsidP="00042080">
            <w:pPr>
              <w:pStyle w:val="block"/>
              <w:spacing w:after="0" w:line="240" w:lineRule="auto"/>
              <w:ind w:left="-117" w:right="-4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326BC9D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1EC3CE" w14:textId="77777777" w:rsidR="00423F8C" w:rsidRPr="00347E0D" w:rsidRDefault="00423F8C" w:rsidP="005E4984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4A777A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dxa"/>
            <w:vAlign w:val="bottom"/>
          </w:tcPr>
          <w:p w14:paraId="4ED63B4B" w14:textId="3C822A0E" w:rsidR="00423F8C" w:rsidRPr="00347E0D" w:rsidRDefault="00423F8C" w:rsidP="00E01DA4">
            <w:pPr>
              <w:pStyle w:val="block"/>
              <w:tabs>
                <w:tab w:val="decimal" w:pos="620"/>
              </w:tabs>
              <w:spacing w:after="0" w:line="240" w:lineRule="auto"/>
              <w:ind w:left="162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</w:t>
            </w:r>
            <w:r w:rsidR="005302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</w:tr>
      <w:tr w:rsidR="00B13CFF" w:rsidRPr="00C20284" w14:paraId="6599667A" w14:textId="77777777" w:rsidTr="008569A2">
        <w:trPr>
          <w:trHeight w:val="378"/>
        </w:trPr>
        <w:tc>
          <w:tcPr>
            <w:tcW w:w="2430" w:type="dxa"/>
            <w:shd w:val="clear" w:color="auto" w:fill="auto"/>
          </w:tcPr>
          <w:p w14:paraId="192F007D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97" w:type="dxa"/>
          </w:tcPr>
          <w:p w14:paraId="3B3279C0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A759963" w14:textId="77777777" w:rsidR="00423F8C" w:rsidRPr="00347E0D" w:rsidRDefault="00423F8C" w:rsidP="00F665C5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C8A2E41" w14:textId="77777777" w:rsidR="00423F8C" w:rsidRPr="00347E0D" w:rsidRDefault="00423F8C" w:rsidP="00C64C74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C1D2B6F" w14:textId="77777777" w:rsidR="00423F8C" w:rsidRPr="00347E0D" w:rsidRDefault="00423F8C" w:rsidP="001B3CA0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6182787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7B13697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5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8822D0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5AC44E1" w14:textId="77777777" w:rsidR="00423F8C" w:rsidRPr="00347E0D" w:rsidRDefault="00423F8C" w:rsidP="00E01DA4">
            <w:pPr>
              <w:pStyle w:val="block"/>
              <w:tabs>
                <w:tab w:val="decimal" w:pos="490"/>
              </w:tabs>
              <w:spacing w:after="0" w:line="240" w:lineRule="auto"/>
              <w:ind w:left="-117" w:right="-117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CDB31E0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0151273" w14:textId="77777777" w:rsidR="00423F8C" w:rsidRPr="00347E0D" w:rsidRDefault="00423F8C" w:rsidP="00E74977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71A8D5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4A66D22A" w14:textId="77777777" w:rsidR="00423F8C" w:rsidRPr="00347E0D" w:rsidRDefault="00423F8C" w:rsidP="00E01DA4">
            <w:pPr>
              <w:pStyle w:val="block"/>
              <w:tabs>
                <w:tab w:val="decimal" w:pos="620"/>
              </w:tabs>
              <w:spacing w:after="0" w:line="240" w:lineRule="auto"/>
              <w:ind w:left="162" w:right="-12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(8)</w:t>
            </w:r>
          </w:p>
        </w:tc>
      </w:tr>
      <w:tr w:rsidR="00B13CFF" w:rsidRPr="00C20284" w14:paraId="5711724D" w14:textId="77777777" w:rsidTr="008569A2">
        <w:trPr>
          <w:trHeight w:val="432"/>
        </w:trPr>
        <w:tc>
          <w:tcPr>
            <w:tcW w:w="2430" w:type="dxa"/>
            <w:shd w:val="clear" w:color="auto" w:fill="auto"/>
          </w:tcPr>
          <w:p w14:paraId="48FD52A0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7" w:type="dxa"/>
          </w:tcPr>
          <w:p w14:paraId="3957AB14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34AE7C4" w14:textId="77777777" w:rsidR="00423F8C" w:rsidRPr="00347E0D" w:rsidRDefault="00423F8C" w:rsidP="00F665C5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BAA51AD" w14:textId="77777777" w:rsidR="00423F8C" w:rsidRPr="00347E0D" w:rsidRDefault="00423F8C" w:rsidP="00C64C74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00C1CE8" w14:textId="77777777" w:rsidR="00423F8C" w:rsidRPr="00347E0D" w:rsidRDefault="00423F8C" w:rsidP="001B3CA0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(794)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BBDDFED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E445373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(1,049)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E424022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4EA364FE" w14:textId="77777777" w:rsidR="00423F8C" w:rsidRPr="00347E0D" w:rsidRDefault="00423F8C" w:rsidP="00E01DA4">
            <w:pPr>
              <w:pStyle w:val="block"/>
              <w:tabs>
                <w:tab w:val="decimal" w:pos="400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D663BDD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6137417" w14:textId="77777777" w:rsidR="00423F8C" w:rsidRPr="00347E0D" w:rsidRDefault="00423F8C" w:rsidP="00E74977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5951ED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04A8B416" w14:textId="77777777" w:rsidR="00423F8C" w:rsidRPr="00347E0D" w:rsidRDefault="00423F8C" w:rsidP="00E01DA4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(1,901)</w:t>
            </w:r>
          </w:p>
        </w:tc>
      </w:tr>
      <w:tr w:rsidR="00B13CFF" w:rsidRPr="00C20284" w14:paraId="7EEAC5C7" w14:textId="77777777" w:rsidTr="008569A2">
        <w:trPr>
          <w:trHeight w:val="323"/>
        </w:trPr>
        <w:tc>
          <w:tcPr>
            <w:tcW w:w="2430" w:type="dxa"/>
            <w:shd w:val="clear" w:color="auto" w:fill="auto"/>
          </w:tcPr>
          <w:p w14:paraId="535AEAA9" w14:textId="77777777" w:rsidR="00423F8C" w:rsidRPr="00347E0D" w:rsidRDefault="00423F8C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7" w:type="dxa"/>
          </w:tcPr>
          <w:p w14:paraId="61E92471" w14:textId="77777777" w:rsidR="00423F8C" w:rsidRPr="00347E0D" w:rsidRDefault="00423F8C" w:rsidP="00C64C74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7F517" w14:textId="77777777" w:rsidR="00423F8C" w:rsidRPr="00347E0D" w:rsidRDefault="00423F8C" w:rsidP="0056479A">
            <w:pPr>
              <w:pStyle w:val="block"/>
              <w:tabs>
                <w:tab w:val="decimal" w:pos="584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12,014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FF25EBA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EA93" w14:textId="6D9B7C73" w:rsidR="00423F8C" w:rsidRPr="00347E0D" w:rsidRDefault="00423F8C" w:rsidP="001B3CA0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14,8</w:t>
            </w:r>
            <w:r w:rsidR="005302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CBBDD8C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F1D06" w14:textId="77777777" w:rsidR="00423F8C" w:rsidRPr="00347E0D" w:rsidRDefault="00423F8C" w:rsidP="006361BC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10,887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794EDD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4C66" w14:textId="77777777" w:rsidR="00423F8C" w:rsidRPr="00347E0D" w:rsidRDefault="00423F8C" w:rsidP="00C64C74">
            <w:pPr>
              <w:pStyle w:val="block"/>
              <w:tabs>
                <w:tab w:val="decimal" w:pos="-15"/>
              </w:tabs>
              <w:spacing w:after="0" w:line="240" w:lineRule="auto"/>
              <w:ind w:left="-117" w:right="6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1,029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D26D646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70084" w14:textId="77777777" w:rsidR="00423F8C" w:rsidRPr="00347E0D" w:rsidRDefault="00423F8C" w:rsidP="00E74977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DB8D90" w14:textId="77777777" w:rsidR="00423F8C" w:rsidRPr="00347E0D" w:rsidRDefault="00423F8C" w:rsidP="00C64C74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9D56" w14:textId="791A270C" w:rsidR="00423F8C" w:rsidRPr="00347E0D" w:rsidRDefault="00423F8C" w:rsidP="00E01DA4">
            <w:pPr>
              <w:pStyle w:val="block"/>
              <w:spacing w:after="0" w:line="240" w:lineRule="auto"/>
              <w:ind w:left="108" w:right="-126" w:hanging="2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38,9</w:t>
            </w:r>
            <w:r w:rsidR="005302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68</w:t>
            </w:r>
          </w:p>
        </w:tc>
      </w:tr>
    </w:tbl>
    <w:p w14:paraId="21A47760" w14:textId="00E32283" w:rsidR="0019519A" w:rsidRPr="008C478D" w:rsidRDefault="0019519A" w:rsidP="008C478D">
      <w:pPr>
        <w:rPr>
          <w:rFonts w:asciiTheme="majorBidi" w:hAnsiTheme="majorBidi" w:cstheme="majorBidi"/>
          <w:sz w:val="30"/>
          <w:szCs w:val="30"/>
        </w:rPr>
      </w:pPr>
    </w:p>
    <w:p w14:paraId="24AFB4B0" w14:textId="77777777" w:rsidR="00211EF4" w:rsidRDefault="0021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0B0791A" w14:textId="77777777" w:rsidR="006C72E9" w:rsidRDefault="006C72E9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067A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34670" w:rsidRPr="003067AA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067A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067A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 (ต่อ)</w:t>
      </w:r>
    </w:p>
    <w:p w14:paraId="4D22B52F" w14:textId="77777777" w:rsidR="008D10D2" w:rsidRPr="0004635A" w:rsidRDefault="008D10D2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tbl>
      <w:tblPr>
        <w:tblW w:w="102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28"/>
        <w:gridCol w:w="792"/>
        <w:gridCol w:w="846"/>
        <w:gridCol w:w="236"/>
        <w:gridCol w:w="1384"/>
        <w:gridCol w:w="288"/>
        <w:gridCol w:w="801"/>
        <w:gridCol w:w="245"/>
        <w:gridCol w:w="243"/>
        <w:gridCol w:w="603"/>
        <w:gridCol w:w="252"/>
        <w:gridCol w:w="236"/>
        <w:gridCol w:w="808"/>
        <w:gridCol w:w="236"/>
        <w:gridCol w:w="862"/>
      </w:tblGrid>
      <w:tr w:rsidR="00423F8C" w:rsidRPr="00C20284" w14:paraId="667ED4CC" w14:textId="77777777" w:rsidTr="00A33A08">
        <w:trPr>
          <w:trHeight w:hRule="exact" w:val="336"/>
        </w:trPr>
        <w:tc>
          <w:tcPr>
            <w:tcW w:w="2428" w:type="dxa"/>
          </w:tcPr>
          <w:p w14:paraId="478DA4A4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1FF1F5E1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0728B76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5CF5B9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A4B9B77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0197F53B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3DA79979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B783E8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84C557D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88012" w14:textId="77777777" w:rsidR="00423F8C" w:rsidRPr="00347E0D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14:paraId="40D5D5FB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47E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EF39F9" w:rsidRPr="00C20284" w14:paraId="4D88E8BB" w14:textId="77777777" w:rsidTr="00A33A08">
        <w:trPr>
          <w:trHeight w:hRule="exact" w:val="336"/>
        </w:trPr>
        <w:tc>
          <w:tcPr>
            <w:tcW w:w="2428" w:type="dxa"/>
            <w:shd w:val="clear" w:color="auto" w:fill="auto"/>
          </w:tcPr>
          <w:p w14:paraId="2AB6956A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92" w:type="dxa"/>
          </w:tcPr>
          <w:p w14:paraId="398ECE49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4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68CAB00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3CFF" w:rsidRPr="00C20284" w14:paraId="2CF2C291" w14:textId="77777777" w:rsidTr="00A33A08">
        <w:trPr>
          <w:trHeight w:hRule="exact" w:val="336"/>
        </w:trPr>
        <w:tc>
          <w:tcPr>
            <w:tcW w:w="2428" w:type="dxa"/>
            <w:shd w:val="clear" w:color="auto" w:fill="auto"/>
          </w:tcPr>
          <w:p w14:paraId="18551D96" w14:textId="77777777" w:rsidR="002D73BE" w:rsidRPr="00347E0D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145CBA31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FB434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16E5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8072A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7A409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CB593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AD1B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3C371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DAFB3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09A445E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D7190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53A69A0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7C0A852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81F0B4A" w14:textId="77777777" w:rsidR="002D73BE" w:rsidRPr="00347E0D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A01152F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6969D4A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1D0B55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4881A2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CA2282D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3EC17CC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359B198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2FEEED0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1C45D5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CAFAC90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BD2EB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1B5737F5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13CFF" w:rsidRPr="00C20284" w14:paraId="137B7220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AA26AB7" w14:textId="77777777" w:rsidR="002D73BE" w:rsidRPr="00347E0D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3E4CC5F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B80FC79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2B55B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BD4203A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3E52571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8DA27C2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43410CC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6C753B59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872ABFB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23CB6B2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97D77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3E8F1DEA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2585F" w:rsidRPr="00C20284" w14:paraId="5BFC0334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01D6007C" w14:textId="77777777" w:rsidR="002D73BE" w:rsidRPr="00347E0D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9DD33C5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D22E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6EF5D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9AA5D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สาธารณูปโภค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E899418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31C2F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55D0B25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5CA3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CBBD06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F408F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C7C53" w14:textId="77777777" w:rsidR="002D73BE" w:rsidRPr="00347E0D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5F3A55D7" w14:textId="77777777" w:rsidR="002D73BE" w:rsidRPr="00347E0D" w:rsidRDefault="00295404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</w:t>
            </w:r>
            <w:r w:rsidR="002D73BE" w:rsidRPr="00347E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B2585F" w:rsidRPr="00C20284" w14:paraId="48D465A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6E13C385" w14:textId="77777777" w:rsidR="00423F8C" w:rsidRPr="00347E0D" w:rsidRDefault="00423F8C" w:rsidP="00792E42">
            <w:pPr>
              <w:pStyle w:val="block"/>
              <w:tabs>
                <w:tab w:val="decimal" w:pos="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ค่าเสื่อมราคาสะสมและ</w:t>
            </w:r>
          </w:p>
        </w:tc>
        <w:tc>
          <w:tcPr>
            <w:tcW w:w="792" w:type="dxa"/>
          </w:tcPr>
          <w:p w14:paraId="0740B929" w14:textId="77777777" w:rsidR="00423F8C" w:rsidRPr="00347E0D" w:rsidRDefault="00423F8C" w:rsidP="00EB56BA">
            <w:pPr>
              <w:pStyle w:val="block"/>
              <w:tabs>
                <w:tab w:val="decimal" w:pos="810"/>
                <w:tab w:val="decimal" w:pos="84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590C067A" w14:textId="77777777" w:rsidR="00423F8C" w:rsidRPr="00347E0D" w:rsidRDefault="00423F8C" w:rsidP="00EB56BA">
            <w:pPr>
              <w:pStyle w:val="block"/>
              <w:tabs>
                <w:tab w:val="decimal" w:pos="810"/>
                <w:tab w:val="decimal" w:pos="84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15315" w14:textId="77777777" w:rsidR="00423F8C" w:rsidRPr="00347E0D" w:rsidRDefault="00423F8C" w:rsidP="00EB56BA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9BD2185" w14:textId="77777777" w:rsidR="00423F8C" w:rsidRPr="00347E0D" w:rsidRDefault="00423F8C" w:rsidP="00EB56BA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7BBE3CD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E1F0C50" w14:textId="77777777" w:rsidR="00423F8C" w:rsidRPr="00347E0D" w:rsidRDefault="00423F8C" w:rsidP="00EB56BA">
            <w:pPr>
              <w:pStyle w:val="block"/>
              <w:tabs>
                <w:tab w:val="decimal" w:pos="798"/>
              </w:tabs>
              <w:spacing w:after="0" w:line="240" w:lineRule="auto"/>
              <w:ind w:left="-153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8280E8F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37851" w14:textId="77777777" w:rsidR="00423F8C" w:rsidRPr="00347E0D" w:rsidRDefault="00423F8C" w:rsidP="00EB56BA">
            <w:pPr>
              <w:pStyle w:val="block"/>
              <w:tabs>
                <w:tab w:val="decimal" w:pos="675"/>
                <w:tab w:val="decimal" w:pos="794"/>
              </w:tabs>
              <w:spacing w:after="0" w:line="240" w:lineRule="auto"/>
              <w:ind w:left="-135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CEB7246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8BBFC4" w14:textId="77777777" w:rsidR="00423F8C" w:rsidRPr="00347E0D" w:rsidRDefault="00423F8C" w:rsidP="00EB56BA">
            <w:pPr>
              <w:pStyle w:val="block"/>
              <w:tabs>
                <w:tab w:val="decimal" w:pos="888"/>
              </w:tabs>
              <w:spacing w:after="0" w:line="240" w:lineRule="auto"/>
              <w:ind w:left="-153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48C853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639F764" w14:textId="77777777" w:rsidR="00423F8C" w:rsidRPr="00347E0D" w:rsidRDefault="00423F8C" w:rsidP="00EB56BA">
            <w:pPr>
              <w:pStyle w:val="block"/>
              <w:tabs>
                <w:tab w:val="decimal" w:pos="640"/>
              </w:tabs>
              <w:spacing w:after="0" w:line="240" w:lineRule="auto"/>
              <w:ind w:left="-153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CFF" w:rsidRPr="00C20284" w14:paraId="3BF5C40C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174BDB6F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792" w:type="dxa"/>
          </w:tcPr>
          <w:p w14:paraId="542DF429" w14:textId="77777777" w:rsidR="00423F8C" w:rsidRPr="00347E0D" w:rsidRDefault="00423F8C" w:rsidP="00EB56BA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1FCA3A3" w14:textId="77777777" w:rsidR="00423F8C" w:rsidRPr="00347E0D" w:rsidRDefault="00423F8C" w:rsidP="00EB56BA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E566A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AE6152D" w14:textId="77777777" w:rsidR="00423F8C" w:rsidRPr="00347E0D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7C722B5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D8B5EE9" w14:textId="77777777" w:rsidR="00423F8C" w:rsidRPr="00347E0D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6C4CC5D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36E0DCB5" w14:textId="77777777" w:rsidR="00423F8C" w:rsidRPr="00347E0D" w:rsidRDefault="00423F8C" w:rsidP="00EB56BA">
            <w:pPr>
              <w:pStyle w:val="block"/>
              <w:tabs>
                <w:tab w:val="decimal" w:pos="675"/>
              </w:tabs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B7FEC2F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594BE83" w14:textId="77777777" w:rsidR="00423F8C" w:rsidRPr="00347E0D" w:rsidRDefault="00423F8C" w:rsidP="00EB56BA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5D6FBF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5994C927" w14:textId="77777777" w:rsidR="00423F8C" w:rsidRPr="00347E0D" w:rsidRDefault="00423F8C" w:rsidP="00EB56BA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3CFF" w:rsidRPr="00C20284" w14:paraId="42CA0784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5E6EC2E5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ด้อยค่าสะสม</w:t>
            </w:r>
          </w:p>
        </w:tc>
        <w:tc>
          <w:tcPr>
            <w:tcW w:w="792" w:type="dxa"/>
          </w:tcPr>
          <w:p w14:paraId="5A37B06B" w14:textId="77777777" w:rsidR="00423F8C" w:rsidRPr="00347E0D" w:rsidRDefault="00423F8C" w:rsidP="00EB56BA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577E1EC" w14:textId="77777777" w:rsidR="00423F8C" w:rsidRPr="00347E0D" w:rsidRDefault="00423F8C" w:rsidP="005956CB">
            <w:pPr>
              <w:pStyle w:val="block"/>
              <w:tabs>
                <w:tab w:val="decimal" w:pos="114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22E78A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D195393" w14:textId="77777777" w:rsidR="00423F8C" w:rsidRPr="00347E0D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FA82251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0396E31" w14:textId="77777777" w:rsidR="00423F8C" w:rsidRPr="00347E0D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64535E0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830B7C2" w14:textId="77777777" w:rsidR="00423F8C" w:rsidRPr="00347E0D" w:rsidRDefault="00423F8C" w:rsidP="00EB56BA">
            <w:pPr>
              <w:pStyle w:val="block"/>
              <w:tabs>
                <w:tab w:val="decimal" w:pos="675"/>
              </w:tabs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00637BC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9951239" w14:textId="77777777" w:rsidR="00423F8C" w:rsidRPr="00347E0D" w:rsidRDefault="00423F8C" w:rsidP="00EB56BA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E8CFE7" w14:textId="77777777" w:rsidR="00423F8C" w:rsidRPr="00347E0D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2C7C976D" w14:textId="77777777" w:rsidR="00423F8C" w:rsidRPr="00347E0D" w:rsidRDefault="00423F8C" w:rsidP="00EB56BA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3CFF" w:rsidRPr="00C20284" w14:paraId="4AD3BB0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5B8F2167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47E0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92" w:type="dxa"/>
          </w:tcPr>
          <w:p w14:paraId="1D014D14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5F6B7E1" w14:textId="77777777" w:rsidR="00423F8C" w:rsidRPr="00347E0D" w:rsidRDefault="00423F8C" w:rsidP="00114FE2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914BE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9DAD58" w14:textId="77777777" w:rsidR="00423F8C" w:rsidRPr="00347E0D" w:rsidRDefault="00423F8C" w:rsidP="00DD06C7">
            <w:pPr>
              <w:pStyle w:val="block"/>
              <w:tabs>
                <w:tab w:val="decimal" w:pos="740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(8,460)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60FC73C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65B2076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(8,398)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0F93CA3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4981707" w14:textId="77777777" w:rsidR="00423F8C" w:rsidRPr="00347E0D" w:rsidRDefault="00423F8C" w:rsidP="00DC5A5A">
            <w:pPr>
              <w:pStyle w:val="block"/>
              <w:tabs>
                <w:tab w:val="decimal" w:pos="5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(965)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B82AE7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952C513" w14:textId="77777777" w:rsidR="00423F8C" w:rsidRPr="00347E0D" w:rsidRDefault="00423F8C" w:rsidP="00DC5A5A">
            <w:pPr>
              <w:pStyle w:val="block"/>
              <w:tabs>
                <w:tab w:val="decimal" w:pos="79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F259F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283315B0" w14:textId="77777777" w:rsidR="00423F8C" w:rsidRPr="00347E0D" w:rsidRDefault="00423F8C" w:rsidP="006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(17,823)</w:t>
            </w:r>
          </w:p>
        </w:tc>
      </w:tr>
      <w:tr w:rsidR="00B13CFF" w:rsidRPr="00C20284" w14:paraId="1CDCFE88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7BA0CCD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92" w:type="dxa"/>
          </w:tcPr>
          <w:p w14:paraId="7789DC7A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EDC2383" w14:textId="77777777" w:rsidR="00423F8C" w:rsidRPr="00347E0D" w:rsidRDefault="00423F8C" w:rsidP="00DC5A5A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B47B5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0AD2FC" w14:textId="77777777" w:rsidR="00423F8C" w:rsidRPr="00347E0D" w:rsidRDefault="00423F8C" w:rsidP="00DD06C7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(631)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F4CB40E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CA48B3A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(637)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F7DF994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6EDC5D82" w14:textId="77777777" w:rsidR="00423F8C" w:rsidRPr="00347E0D" w:rsidRDefault="00423F8C" w:rsidP="00AC299F">
            <w:pPr>
              <w:pStyle w:val="block"/>
              <w:tabs>
                <w:tab w:val="decimal" w:pos="5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FC2DA7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3702905" w14:textId="77777777" w:rsidR="00423F8C" w:rsidRPr="00347E0D" w:rsidRDefault="00423F8C" w:rsidP="00BC0911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29E59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0E1ADFF" w14:textId="77777777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(1,304)</w:t>
            </w:r>
          </w:p>
        </w:tc>
      </w:tr>
      <w:tr w:rsidR="00B2585F" w:rsidRPr="00C20284" w14:paraId="72414BE9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651D7AA6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2" w:type="dxa"/>
          </w:tcPr>
          <w:p w14:paraId="36F72AF1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23F6" w14:textId="77777777" w:rsidR="00423F8C" w:rsidRPr="00347E0D" w:rsidRDefault="00423F8C" w:rsidP="00DC5A5A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B67FD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123A8" w14:textId="77777777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941E091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0C9F5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608715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0A9D" w14:textId="77777777" w:rsidR="00423F8C" w:rsidRPr="00347E0D" w:rsidRDefault="00423F8C" w:rsidP="00AC299F">
            <w:pPr>
              <w:pStyle w:val="block"/>
              <w:tabs>
                <w:tab w:val="decimal" w:pos="410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9432F02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F30E0" w14:textId="77777777" w:rsidR="00423F8C" w:rsidRPr="00347E0D" w:rsidRDefault="00423F8C" w:rsidP="00BC0911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2D05A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13EFD168" w14:textId="77777777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236</w:t>
            </w:r>
          </w:p>
        </w:tc>
      </w:tr>
      <w:tr w:rsidR="00B2585F" w:rsidRPr="00C20284" w14:paraId="34E7D351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4E0A0E46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672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92" w:type="dxa"/>
          </w:tcPr>
          <w:p w14:paraId="72D26B2B" w14:textId="77777777" w:rsidR="00423F8C" w:rsidRPr="00347E0D" w:rsidRDefault="00423F8C" w:rsidP="00EB56BA">
            <w:pPr>
              <w:pStyle w:val="block"/>
              <w:tabs>
                <w:tab w:val="decimal" w:pos="851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6455D" w14:textId="77777777" w:rsidR="00423F8C" w:rsidRPr="00347E0D" w:rsidRDefault="00423F8C" w:rsidP="004E644A">
            <w:pPr>
              <w:pStyle w:val="block"/>
              <w:tabs>
                <w:tab w:val="decimal" w:pos="851"/>
                <w:tab w:val="decimal" w:pos="1157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7FB443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34002" w14:textId="77777777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E2B8C7A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918E9" w14:textId="77777777" w:rsidR="00423F8C" w:rsidRPr="00347E0D" w:rsidRDefault="00423F8C" w:rsidP="006361BC">
            <w:pPr>
              <w:pStyle w:val="block"/>
              <w:tabs>
                <w:tab w:val="decimal" w:pos="585"/>
                <w:tab w:val="decimal" w:pos="88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2FD6E66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10B08" w14:textId="77777777" w:rsidR="00423F8C" w:rsidRPr="00347E0D" w:rsidRDefault="00423F8C" w:rsidP="00EB56BA">
            <w:pPr>
              <w:pStyle w:val="block"/>
              <w:tabs>
                <w:tab w:val="decimal" w:pos="67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49112CA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AA3E7" w14:textId="77777777" w:rsidR="00423F8C" w:rsidRPr="00347E0D" w:rsidRDefault="00423F8C" w:rsidP="00EB56BA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BEAA8F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26A22164" w14:textId="77777777" w:rsidR="00423F8C" w:rsidRPr="00347E0D" w:rsidRDefault="00423F8C" w:rsidP="006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741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2585F" w:rsidRPr="00C20284" w14:paraId="2339E6DB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CA2AA09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</w:tcPr>
          <w:p w14:paraId="4761EC6B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793D9" w14:textId="77777777" w:rsidR="00423F8C" w:rsidRPr="00347E0D" w:rsidRDefault="00423F8C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FB08B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48DA1" w14:textId="77777777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(8,987)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18A17C2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E1EC7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(8,917)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DAFA611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2919F" w14:textId="77777777" w:rsidR="00423F8C" w:rsidRPr="00347E0D" w:rsidRDefault="00423F8C" w:rsidP="009B7CDA">
            <w:pPr>
              <w:pStyle w:val="block"/>
              <w:tabs>
                <w:tab w:val="decimal" w:pos="5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(987)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196A7D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FC47" w14:textId="77777777" w:rsidR="00423F8C" w:rsidRPr="00347E0D" w:rsidRDefault="00423F8C" w:rsidP="00BC0911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8F27A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65DB257C" w14:textId="77777777" w:rsidR="00423F8C" w:rsidRPr="00347E0D" w:rsidRDefault="00423F8C" w:rsidP="006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(18,891)</w:t>
            </w:r>
          </w:p>
        </w:tc>
      </w:tr>
      <w:tr w:rsidR="00B2585F" w:rsidRPr="00C20284" w14:paraId="2725BAE9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F5A2D1B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92" w:type="dxa"/>
          </w:tcPr>
          <w:p w14:paraId="418164F0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A160B" w14:textId="77777777" w:rsidR="00423F8C" w:rsidRPr="00347E0D" w:rsidRDefault="00423F8C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C6914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8103C" w14:textId="77777777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(522)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473C430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A189D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(514)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7CF1B33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3370A" w14:textId="77777777" w:rsidR="00423F8C" w:rsidRPr="00347E0D" w:rsidRDefault="00423F8C" w:rsidP="002F28F0">
            <w:pPr>
              <w:pStyle w:val="block"/>
              <w:spacing w:after="0" w:line="240" w:lineRule="auto"/>
              <w:ind w:left="-117" w:right="-4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73475C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6E43" w14:textId="77777777" w:rsidR="00423F8C" w:rsidRPr="00347E0D" w:rsidRDefault="00423F8C" w:rsidP="00BC0911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3D203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AFC967A" w14:textId="77777777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(1,068)</w:t>
            </w:r>
          </w:p>
        </w:tc>
      </w:tr>
      <w:tr w:rsidR="00B13CFF" w:rsidRPr="00C20284" w14:paraId="2548C38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6640073" w14:textId="02D314E1" w:rsidR="00423F8C" w:rsidRPr="00347E0D" w:rsidRDefault="00A33A08" w:rsidP="00A3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5302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30228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792" w:type="dxa"/>
          </w:tcPr>
          <w:p w14:paraId="35721DA2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5E7B23B" w14:textId="77777777" w:rsidR="00423F8C" w:rsidRPr="00347E0D" w:rsidRDefault="00423F8C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D6E3B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C6A9D62" w14:textId="76D4A758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1248B2C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1FBF745" w14:textId="3A55628B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A49D534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6D84FC23" w14:textId="78B232AD" w:rsidR="00423F8C" w:rsidRPr="00347E0D" w:rsidRDefault="00423F8C" w:rsidP="002F28F0">
            <w:pPr>
              <w:pStyle w:val="block"/>
              <w:tabs>
                <w:tab w:val="decimal" w:pos="322"/>
              </w:tabs>
              <w:spacing w:after="0" w:line="240" w:lineRule="auto"/>
              <w:ind w:left="-117" w:right="1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C9B929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2D129D8" w14:textId="77777777" w:rsidR="00423F8C" w:rsidRPr="00347E0D" w:rsidRDefault="00423F8C" w:rsidP="00C92CD4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F160A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383D5DEB" w14:textId="61E34C12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30228" w:rsidRPr="00C20284" w14:paraId="156AED76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6229533A" w14:textId="5D463599" w:rsidR="00530228" w:rsidRDefault="00530228" w:rsidP="00A3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792" w:type="dxa"/>
          </w:tcPr>
          <w:p w14:paraId="666AB834" w14:textId="77777777" w:rsidR="00530228" w:rsidRPr="00347E0D" w:rsidRDefault="00530228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7297E74" w14:textId="77777777" w:rsidR="00530228" w:rsidRPr="00347E0D" w:rsidRDefault="00530228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E500A1" w14:textId="77777777" w:rsidR="00530228" w:rsidRPr="00347E0D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560E2F" w14:textId="00E3E361" w:rsidR="00530228" w:rsidRDefault="00530228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16AF7EA" w14:textId="77777777" w:rsidR="00530228" w:rsidRPr="00347E0D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FB5B9DA" w14:textId="4D4E2718" w:rsidR="00530228" w:rsidRPr="00347E0D" w:rsidRDefault="00530228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9A7C4F9" w14:textId="77777777" w:rsidR="00530228" w:rsidRPr="00347E0D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143C6A10" w14:textId="4A3E99A9" w:rsidR="00530228" w:rsidRPr="00347E0D" w:rsidRDefault="00530228" w:rsidP="002F28F0">
            <w:pPr>
              <w:pStyle w:val="block"/>
              <w:tabs>
                <w:tab w:val="decimal" w:pos="322"/>
              </w:tabs>
              <w:spacing w:after="0" w:line="240" w:lineRule="auto"/>
              <w:ind w:left="-117" w:right="1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BDA6FA" w14:textId="77777777" w:rsidR="00530228" w:rsidRPr="00347E0D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2BBA361" w14:textId="77777777" w:rsidR="00530228" w:rsidRPr="00347E0D" w:rsidRDefault="00530228" w:rsidP="00C92CD4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77A312" w14:textId="77777777" w:rsidR="00530228" w:rsidRPr="00347E0D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0FB7B36C" w14:textId="19DABCDA" w:rsidR="00530228" w:rsidRDefault="00530228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(2)</w:t>
            </w:r>
          </w:p>
        </w:tc>
      </w:tr>
      <w:tr w:rsidR="00B2585F" w:rsidRPr="00C20284" w14:paraId="7D3D992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3812279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2" w:type="dxa"/>
          </w:tcPr>
          <w:p w14:paraId="3C146A67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C15D" w14:textId="77777777" w:rsidR="00423F8C" w:rsidRPr="00347E0D" w:rsidRDefault="00423F8C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105B7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54448" w14:textId="77777777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05928F1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47487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F7723C0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36C3E" w14:textId="77777777" w:rsidR="00423F8C" w:rsidRPr="00347E0D" w:rsidRDefault="00423F8C" w:rsidP="00BC0911">
            <w:pPr>
              <w:pStyle w:val="block"/>
              <w:tabs>
                <w:tab w:val="decimal" w:pos="52"/>
                <w:tab w:val="left" w:pos="502"/>
              </w:tabs>
              <w:spacing w:after="0" w:line="240" w:lineRule="auto"/>
              <w:ind w:left="-117" w:right="-34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07C6B27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78ED7" w14:textId="77777777" w:rsidR="00423F8C" w:rsidRPr="00347E0D" w:rsidRDefault="00423F8C" w:rsidP="00C92CD4">
            <w:pPr>
              <w:pStyle w:val="block"/>
              <w:tabs>
                <w:tab w:val="decimal" w:pos="83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F6F27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6777E29D" w14:textId="77777777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1,755</w:t>
            </w:r>
          </w:p>
        </w:tc>
      </w:tr>
      <w:tr w:rsidR="00B2585F" w:rsidRPr="00C20284" w14:paraId="2CEC8089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F28A4CA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</w:tcPr>
          <w:p w14:paraId="1546A18B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01E6" w14:textId="77777777" w:rsidR="00423F8C" w:rsidRPr="00347E0D" w:rsidRDefault="00423F8C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5BB6E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453DC" w14:textId="21964330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(8,</w:t>
            </w:r>
            <w:r w:rsidR="005302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800</w:t>
            </w: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0820427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60EDC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(8,444)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2D4B45C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80E3A" w14:textId="77777777" w:rsidR="00423F8C" w:rsidRPr="00347E0D" w:rsidRDefault="00423F8C" w:rsidP="00BC0911">
            <w:pPr>
              <w:pStyle w:val="block"/>
              <w:tabs>
                <w:tab w:val="decimal" w:pos="412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(962)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E6BAFC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02F63" w14:textId="77777777" w:rsidR="00423F8C" w:rsidRPr="00347E0D" w:rsidRDefault="00423F8C" w:rsidP="00C92CD4">
            <w:pPr>
              <w:pStyle w:val="block"/>
              <w:tabs>
                <w:tab w:val="decimal" w:pos="705"/>
              </w:tabs>
              <w:spacing w:after="0" w:line="240" w:lineRule="auto"/>
              <w:ind w:left="-102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46BAA3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D89C" w14:textId="59002D27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(18,</w:t>
            </w:r>
            <w:r w:rsidR="005302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206</w:t>
            </w: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B2585F" w:rsidRPr="00C20284" w14:paraId="28DE6BB4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080BD387" w14:textId="77777777" w:rsidR="00423F8C" w:rsidRPr="00347E0D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48BE87A8" w14:textId="77777777" w:rsidR="00423F8C" w:rsidRPr="00347E0D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718EA" w14:textId="77777777" w:rsidR="00423F8C" w:rsidRPr="00347E0D" w:rsidRDefault="00423F8C" w:rsidP="004E644A">
            <w:pPr>
              <w:pStyle w:val="block"/>
              <w:tabs>
                <w:tab w:val="decimal" w:pos="115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339D88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19B0" w14:textId="77777777" w:rsidR="00423F8C" w:rsidRPr="00347E0D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2F94004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9B371" w14:textId="77777777" w:rsidR="00423F8C" w:rsidRPr="00347E0D" w:rsidRDefault="00423F8C" w:rsidP="006361BC">
            <w:pPr>
              <w:pStyle w:val="block"/>
              <w:tabs>
                <w:tab w:val="decimal" w:pos="585"/>
                <w:tab w:val="decimal" w:pos="88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805D5A8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858A" w14:textId="77777777" w:rsidR="00423F8C" w:rsidRPr="00347E0D" w:rsidRDefault="00423F8C" w:rsidP="00AE0237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729F478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48AD2" w14:textId="77777777" w:rsidR="00423F8C" w:rsidRPr="00347E0D" w:rsidRDefault="00423F8C" w:rsidP="00EB56BA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9E4B12" w14:textId="77777777" w:rsidR="00423F8C" w:rsidRPr="00347E0D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3B2AE87" w14:textId="77777777" w:rsidR="00423F8C" w:rsidRPr="00347E0D" w:rsidRDefault="00423F8C" w:rsidP="006361BC">
            <w:pPr>
              <w:pStyle w:val="block"/>
              <w:tabs>
                <w:tab w:val="decimal" w:pos="633"/>
                <w:tab w:val="decimal" w:pos="741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13CFF" w:rsidRPr="00C20284" w14:paraId="4C3FADB7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7D69933" w14:textId="77777777" w:rsidR="00423F8C" w:rsidRPr="00347E0D" w:rsidRDefault="00423F8C" w:rsidP="001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</w:tcPr>
          <w:p w14:paraId="7EC03E4C" w14:textId="77777777" w:rsidR="00423F8C" w:rsidRPr="00347E0D" w:rsidRDefault="00423F8C" w:rsidP="001E2F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022E4B8" w14:textId="77777777" w:rsidR="00423F8C" w:rsidRPr="00347E0D" w:rsidRDefault="00423F8C" w:rsidP="001E2FBA">
            <w:pPr>
              <w:pStyle w:val="block"/>
              <w:tabs>
                <w:tab w:val="decimal" w:pos="115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AD2B1A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5B707F" w14:textId="77777777" w:rsidR="00423F8C" w:rsidRPr="00347E0D" w:rsidRDefault="00423F8C" w:rsidP="001E2F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11F768C5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vAlign w:val="bottom"/>
          </w:tcPr>
          <w:p w14:paraId="5B7AFC9F" w14:textId="77777777" w:rsidR="00423F8C" w:rsidRPr="00347E0D" w:rsidRDefault="00423F8C" w:rsidP="006361BC">
            <w:pPr>
              <w:pStyle w:val="block"/>
              <w:tabs>
                <w:tab w:val="decimal" w:pos="585"/>
                <w:tab w:val="decimal" w:pos="88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83A3C4D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D2815F7" w14:textId="77777777" w:rsidR="00423F8C" w:rsidRPr="00347E0D" w:rsidRDefault="00423F8C" w:rsidP="001E2FBA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5DF5CDA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74F9F2E8" w14:textId="77777777" w:rsidR="00423F8C" w:rsidRPr="00347E0D" w:rsidRDefault="00423F8C" w:rsidP="001E2FBA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894B6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C9DC947" w14:textId="77777777" w:rsidR="00423F8C" w:rsidRPr="00347E0D" w:rsidRDefault="00423F8C" w:rsidP="006361BC">
            <w:pPr>
              <w:pStyle w:val="block"/>
              <w:tabs>
                <w:tab w:val="decimal" w:pos="633"/>
                <w:tab w:val="decimal" w:pos="741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13CFF" w:rsidRPr="00C20284" w14:paraId="05F18D41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41F82850" w14:textId="77777777" w:rsidR="00423F8C" w:rsidRPr="00347E0D" w:rsidRDefault="00423F8C" w:rsidP="001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92" w:type="dxa"/>
          </w:tcPr>
          <w:p w14:paraId="682F4EF1" w14:textId="77777777" w:rsidR="00423F8C" w:rsidRPr="00347E0D" w:rsidRDefault="00423F8C" w:rsidP="001E2F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9F45122" w14:textId="77777777" w:rsidR="00423F8C" w:rsidRPr="00347E0D" w:rsidRDefault="00423F8C" w:rsidP="005D1A7A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9,221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98089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F24D2ED" w14:textId="77777777" w:rsidR="00423F8C" w:rsidRPr="00347E0D" w:rsidRDefault="00423F8C" w:rsidP="001E2F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3,556</w:t>
            </w:r>
          </w:p>
        </w:tc>
        <w:tc>
          <w:tcPr>
            <w:tcW w:w="288" w:type="dxa"/>
          </w:tcPr>
          <w:p w14:paraId="32BC88B1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vAlign w:val="bottom"/>
          </w:tcPr>
          <w:p w14:paraId="05D4C9CB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2,843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F4E1BE7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2915EBD" w14:textId="77777777" w:rsidR="00423F8C" w:rsidRPr="00347E0D" w:rsidRDefault="00423F8C" w:rsidP="00BC0911">
            <w:pPr>
              <w:pStyle w:val="block"/>
              <w:tabs>
                <w:tab w:val="decimal" w:pos="412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52" w:type="dxa"/>
            <w:shd w:val="clear" w:color="auto" w:fill="auto"/>
          </w:tcPr>
          <w:p w14:paraId="1DEC28C4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07E4B236" w14:textId="77777777" w:rsidR="00423F8C" w:rsidRPr="00347E0D" w:rsidRDefault="00423F8C" w:rsidP="005D1A7A">
            <w:pPr>
              <w:pStyle w:val="block"/>
              <w:tabs>
                <w:tab w:val="decimal" w:pos="83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58546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6226CF74" w14:textId="77777777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15,787</w:t>
            </w:r>
          </w:p>
        </w:tc>
      </w:tr>
      <w:tr w:rsidR="00B2585F" w:rsidRPr="00C20284" w14:paraId="5EC2C1B5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1EC4B09C" w14:textId="77777777" w:rsidR="00423F8C" w:rsidRPr="00347E0D" w:rsidRDefault="00423F8C" w:rsidP="001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7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</w:tcPr>
          <w:p w14:paraId="7AB81AC6" w14:textId="77777777" w:rsidR="00423F8C" w:rsidRPr="00347E0D" w:rsidRDefault="00423F8C" w:rsidP="001E2F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8106D" w14:textId="77777777" w:rsidR="00423F8C" w:rsidRPr="00347E0D" w:rsidRDefault="00423F8C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12,014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AC7B0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B9D95" w14:textId="77777777" w:rsidR="00423F8C" w:rsidRPr="00347E0D" w:rsidRDefault="00423F8C" w:rsidP="001E2F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6,018</w:t>
            </w:r>
          </w:p>
        </w:tc>
        <w:tc>
          <w:tcPr>
            <w:tcW w:w="288" w:type="dxa"/>
          </w:tcPr>
          <w:p w14:paraId="53B90D4F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4061AB" w14:textId="77777777" w:rsidR="00423F8C" w:rsidRPr="00347E0D" w:rsidRDefault="00423F8C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2,443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EFD263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6DDC7" w14:textId="77777777" w:rsidR="00423F8C" w:rsidRPr="00347E0D" w:rsidRDefault="00423F8C" w:rsidP="00BC0911">
            <w:pPr>
              <w:pStyle w:val="block"/>
              <w:tabs>
                <w:tab w:val="decimal" w:pos="412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52" w:type="dxa"/>
            <w:shd w:val="clear" w:color="auto" w:fill="auto"/>
          </w:tcPr>
          <w:p w14:paraId="355715E0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EF1281" w14:textId="77777777" w:rsidR="00423F8C" w:rsidRPr="00347E0D" w:rsidRDefault="00423F8C" w:rsidP="005D1A7A">
            <w:pPr>
              <w:pStyle w:val="block"/>
              <w:tabs>
                <w:tab w:val="decimal" w:pos="83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5E0CA" w14:textId="77777777" w:rsidR="00423F8C" w:rsidRPr="00347E0D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AD7DE0" w14:textId="77777777" w:rsidR="00423F8C" w:rsidRPr="00347E0D" w:rsidRDefault="00423F8C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7E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20,762</w:t>
            </w:r>
          </w:p>
        </w:tc>
      </w:tr>
    </w:tbl>
    <w:p w14:paraId="1ADAFCB8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3C25626A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28714E27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7EA2EE8D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4BA693AE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507C5FBD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4E71B438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7B1BAB05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6F7CE77C" w14:textId="77777777" w:rsidR="008C478D" w:rsidRPr="008C478D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52D5728E" w14:textId="6FD57647" w:rsidR="006C72E9" w:rsidRPr="00A877BB" w:rsidRDefault="006C72E9" w:rsidP="0080245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877BB">
        <w:rPr>
          <w:rFonts w:asciiTheme="majorBidi" w:hAnsiTheme="majorBidi" w:cstheme="majorBidi"/>
          <w:sz w:val="30"/>
          <w:szCs w:val="30"/>
          <w:cs/>
        </w:rPr>
        <w:t xml:space="preserve">ต้นทุนการกู้ยืมในปี </w:t>
      </w:r>
      <w:r w:rsidR="007A44E5">
        <w:rPr>
          <w:rFonts w:asciiTheme="majorBidi" w:hAnsiTheme="majorBidi" w:cstheme="majorBidi"/>
          <w:sz w:val="30"/>
          <w:szCs w:val="30"/>
        </w:rPr>
        <w:t>2565</w:t>
      </w:r>
      <w:r w:rsidRPr="00A877BB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ของกลุ่มบริษัทและบริษัทที่เกี่ยวข้องกับการได้มาซึ่งที่ดิน อาคาร และอุปกรณ์จำนวน </w:t>
      </w:r>
      <w:r w:rsidR="00452DC4" w:rsidRPr="00A877BB">
        <w:rPr>
          <w:rFonts w:asciiTheme="majorBidi" w:hAnsiTheme="majorBidi" w:cstheme="majorBidi"/>
          <w:sz w:val="30"/>
          <w:szCs w:val="30"/>
          <w:cs/>
        </w:rPr>
        <w:br/>
      </w:r>
      <w:r w:rsidR="007A44E5">
        <w:rPr>
          <w:rFonts w:asciiTheme="majorBidi" w:hAnsiTheme="majorBidi" w:cstheme="majorBidi"/>
          <w:sz w:val="30"/>
          <w:szCs w:val="30"/>
        </w:rPr>
        <w:t>470</w:t>
      </w:r>
      <w:r w:rsidRPr="00A877BB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7A44E5">
        <w:rPr>
          <w:rFonts w:asciiTheme="majorBidi" w:hAnsiTheme="majorBidi" w:cstheme="majorBidi"/>
          <w:sz w:val="30"/>
          <w:szCs w:val="30"/>
        </w:rPr>
        <w:t>3</w:t>
      </w:r>
      <w:r w:rsidR="00694AC8" w:rsidRPr="00A877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77BB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A877B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A44E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A877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A44E5">
        <w:rPr>
          <w:rFonts w:asciiTheme="majorBidi" w:hAnsiTheme="majorBidi" w:cstheme="majorBidi"/>
          <w:i/>
          <w:iCs/>
          <w:sz w:val="30"/>
          <w:szCs w:val="30"/>
        </w:rPr>
        <w:t>335</w:t>
      </w:r>
      <w:r w:rsidRPr="00A877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7A44E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877B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</w:t>
      </w:r>
      <w:r w:rsidRPr="00A877BB">
        <w:rPr>
          <w:rFonts w:asciiTheme="majorBidi" w:hAnsiTheme="majorBidi" w:cstheme="majorBidi"/>
          <w:sz w:val="30"/>
          <w:szCs w:val="30"/>
          <w:cs/>
        </w:rPr>
        <w:t>) ได้บันทึกเป็นส่วนหนึ่งของต้นทุนสินทรัพย์</w:t>
      </w:r>
    </w:p>
    <w:p w14:paraId="30B59FB1" w14:textId="77777777" w:rsidR="00D30EE3" w:rsidRPr="00A877BB" w:rsidRDefault="00D30EE3" w:rsidP="00003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" w:right="-477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8D906" w14:textId="4288752C" w:rsidR="006C72E9" w:rsidRPr="00A877BB" w:rsidRDefault="00E67360" w:rsidP="008B7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4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ราคาประเมินใหม่</w:t>
      </w:r>
    </w:p>
    <w:p w14:paraId="46FA844F" w14:textId="77777777" w:rsidR="006C72E9" w:rsidRPr="0031469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47"/>
        <w:jc w:val="both"/>
        <w:rPr>
          <w:rFonts w:asciiTheme="majorBidi" w:hAnsiTheme="majorBidi" w:cstheme="majorBidi"/>
          <w:b/>
          <w:bCs/>
        </w:rPr>
      </w:pPr>
    </w:p>
    <w:p w14:paraId="1DCBAE24" w14:textId="779C6D1B" w:rsidR="00F05ADD" w:rsidRPr="00FD036A" w:rsidRDefault="00B87088" w:rsidP="00F05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36A">
        <w:rPr>
          <w:rFonts w:asciiTheme="majorBidi" w:hAnsiTheme="majorBidi" w:cstheme="majorBidi"/>
          <w:sz w:val="30"/>
          <w:szCs w:val="30"/>
          <w:cs/>
        </w:rPr>
        <w:t>ราคาประเมินของที่ดินซึ่งประเมินราคาโดยผู้ประเมินราคาอิสระพิจารณาตามเกณฑ์มูลค่ายุติธรรมด้วยวิธีเปรียบเทียบข้อมูลตลาด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FD036A">
        <w:rPr>
          <w:rFonts w:asciiTheme="majorBidi" w:hAnsiTheme="majorBidi" w:cstheme="majorBidi"/>
          <w:sz w:val="30"/>
          <w:szCs w:val="30"/>
        </w:rPr>
        <w:t>2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>309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>ล้านบาท และระดับ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>3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 xml:space="preserve">67,473 </w:t>
      </w:r>
      <w:r w:rsidRPr="00FD036A">
        <w:rPr>
          <w:rFonts w:asciiTheme="majorBidi" w:hAnsiTheme="majorBidi" w:cstheme="majorBidi"/>
          <w:sz w:val="30"/>
          <w:szCs w:val="30"/>
          <w:cs/>
        </w:rPr>
        <w:t>ล้านบาท สำหรับกลุ่มบริษัท และระดับ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>3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FD036A">
        <w:rPr>
          <w:rFonts w:asciiTheme="majorBidi" w:hAnsiTheme="majorBidi" w:cstheme="majorBidi"/>
          <w:sz w:val="30"/>
          <w:szCs w:val="30"/>
        </w:rPr>
        <w:t xml:space="preserve">12,014 </w:t>
      </w:r>
      <w:r w:rsidRPr="00FD036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A0C8F">
        <w:rPr>
          <w:rFonts w:asciiTheme="majorBidi" w:hAnsiTheme="majorBidi" w:cstheme="majorBidi"/>
          <w:sz w:val="30"/>
          <w:szCs w:val="30"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>สำหรับบริษัท ณ วันที่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 xml:space="preserve">31 </w:t>
      </w:r>
      <w:r w:rsidRPr="00FD036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 xml:space="preserve">2565 </w:t>
      </w:r>
      <w:r w:rsidRPr="00FD036A">
        <w:rPr>
          <w:rFonts w:asciiTheme="majorBidi" w:hAnsiTheme="majorBidi" w:cstheme="majorBidi"/>
          <w:i/>
          <w:iCs/>
          <w:sz w:val="30"/>
          <w:szCs w:val="30"/>
        </w:rPr>
        <w:t xml:space="preserve">(2564: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ระดับที่ </w:t>
      </w:r>
      <w:r w:rsidRPr="00FD036A">
        <w:rPr>
          <w:rFonts w:asciiTheme="majorBidi" w:hAnsiTheme="majorBidi" w:cstheme="majorBidi"/>
          <w:i/>
          <w:iCs/>
          <w:sz w:val="30"/>
          <w:szCs w:val="30"/>
        </w:rPr>
        <w:t xml:space="preserve">2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>เป็นจำนวนเงิน</w:t>
      </w:r>
      <w:r w:rsidR="00FD03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D036A">
        <w:rPr>
          <w:rFonts w:asciiTheme="majorBidi" w:hAnsiTheme="majorBidi" w:cstheme="majorBidi"/>
          <w:i/>
          <w:iCs/>
          <w:sz w:val="30"/>
          <w:szCs w:val="30"/>
        </w:rPr>
        <w:t>254</w:t>
      </w:r>
      <w:r w:rsidRPr="00FD03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และระดับที่ </w:t>
      </w:r>
      <w:r w:rsidRPr="00FD036A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>เป็นจำนวนเงิน</w:t>
      </w:r>
      <w:r w:rsidR="00FD03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i/>
          <w:iCs/>
          <w:sz w:val="30"/>
          <w:szCs w:val="30"/>
        </w:rPr>
        <w:t xml:space="preserve">51,911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D03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สำหรับกลุ่มบริษัท และระดับที่ </w:t>
      </w:r>
      <w:r w:rsidRPr="00FD036A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>เป็นจำนวนเงิน</w:t>
      </w:r>
      <w:r w:rsidR="00FD03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i/>
          <w:iCs/>
          <w:sz w:val="30"/>
          <w:szCs w:val="30"/>
        </w:rPr>
        <w:t xml:space="preserve">9,221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D036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i/>
          <w:iCs/>
          <w:sz w:val="30"/>
          <w:szCs w:val="30"/>
          <w:cs/>
        </w:rPr>
        <w:t>สำหรับบริษัท)</w:t>
      </w:r>
    </w:p>
    <w:p w14:paraId="7A17C060" w14:textId="7C3C197C" w:rsidR="00B87088" w:rsidRDefault="00B87088" w:rsidP="00F05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AA9891" w14:textId="1A2FC552" w:rsidR="00B87088" w:rsidRPr="00FD036A" w:rsidRDefault="00B87088" w:rsidP="00F05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D036A">
        <w:rPr>
          <w:rFonts w:asciiTheme="majorBidi" w:hAnsiTheme="majorBidi" w:cstheme="majorBidi"/>
          <w:sz w:val="30"/>
          <w:szCs w:val="30"/>
          <w:cs/>
        </w:rPr>
        <w:t>ราคาประเมินของอาคารและส่วนปรับปรุงอาคารของกลุ่มผลิตภัณฑ์อาหารสัตว์ และกลุ่มผลิตภัณฑ์อาหารแปรรูปและอาหารสำเร็จรูป ซึ่งประเมินราคาโดยผู้ประเมินราคาอิสระพิจารณาตามเกณฑ์มูลค่ายุติธรรมด้วยวิธีต้นทุนทดแทน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FD036A">
        <w:rPr>
          <w:rFonts w:asciiTheme="majorBidi" w:hAnsiTheme="majorBidi" w:cstheme="majorBidi"/>
          <w:sz w:val="30"/>
          <w:szCs w:val="30"/>
        </w:rPr>
        <w:t>3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FD036A">
        <w:rPr>
          <w:rFonts w:asciiTheme="majorBidi" w:hAnsiTheme="majorBidi" w:cstheme="majorBidi"/>
          <w:sz w:val="30"/>
          <w:szCs w:val="30"/>
        </w:rPr>
        <w:t xml:space="preserve">62,967 </w:t>
      </w:r>
      <w:r w:rsidRPr="00FD036A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>5,171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>ล้านบาท สำหรับกลุ่มบริษัท และบริษัท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 xml:space="preserve">31 </w:t>
      </w:r>
      <w:r w:rsidRPr="00FD036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036A">
        <w:rPr>
          <w:rFonts w:asciiTheme="majorBidi" w:hAnsiTheme="majorBidi" w:cstheme="majorBidi"/>
          <w:sz w:val="30"/>
          <w:szCs w:val="30"/>
        </w:rPr>
        <w:t xml:space="preserve">2565 </w:t>
      </w:r>
      <w:r w:rsidRPr="00FD036A">
        <w:rPr>
          <w:rFonts w:asciiTheme="majorBidi" w:hAnsiTheme="majorBidi" w:cstheme="majorBidi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522488A5" w14:textId="5E9AFACE" w:rsidR="00B87088" w:rsidRDefault="00B87088" w:rsidP="00F05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49B02" w14:textId="019A5893" w:rsidR="00B87088" w:rsidRPr="00B87088" w:rsidRDefault="00B87088" w:rsidP="00F05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87088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</w:rPr>
        <w:t>31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</w:rPr>
        <w:t>2565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มูลค่าสุทธิทางบัญชีของที่ดิน และอาคารและส่วนปรับปรุงอาคารข้างต้นของกลุ่มบริษัท และบริษัท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  <w:cs/>
        </w:rPr>
        <w:t>มีมูลค่า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7B57">
        <w:rPr>
          <w:rFonts w:asciiTheme="majorBidi" w:hAnsiTheme="majorBidi" w:cstheme="majorBidi"/>
          <w:sz w:val="30"/>
          <w:szCs w:val="30"/>
        </w:rPr>
        <w:t>62,644</w:t>
      </w:r>
      <w:r w:rsidRPr="00B87088">
        <w:rPr>
          <w:rFonts w:asciiTheme="majorBidi" w:hAnsiTheme="majorBidi" w:cstheme="majorBidi"/>
          <w:sz w:val="30"/>
          <w:szCs w:val="30"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</w:rPr>
        <w:t>5,187</w:t>
      </w:r>
      <w:r w:rsidR="00FD03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88">
        <w:rPr>
          <w:rFonts w:asciiTheme="majorBidi" w:hAnsiTheme="majorBidi" w:cstheme="majorBidi"/>
          <w:sz w:val="30"/>
          <w:szCs w:val="30"/>
          <w:cs/>
        </w:rPr>
        <w:t>ล้านบาท ตามลำดับ หากวัดมูลค่าด้วยวิธีราคาทุน</w:t>
      </w:r>
    </w:p>
    <w:p w14:paraId="39E15F7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7"/>
        <w:jc w:val="thaiDistribute"/>
        <w:rPr>
          <w:rFonts w:asciiTheme="majorBidi" w:eastAsia="KPMG Logo" w:hAnsiTheme="majorBidi" w:cstheme="majorBidi"/>
          <w:spacing w:val="-4"/>
          <w:sz w:val="30"/>
          <w:szCs w:val="30"/>
        </w:rPr>
      </w:pPr>
    </w:p>
    <w:p w14:paraId="302F87A8" w14:textId="02CDF827" w:rsidR="006C72E9" w:rsidRPr="003067AA" w:rsidRDefault="006C72E9" w:rsidP="006F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180"/>
        </w:tabs>
        <w:spacing w:line="240" w:lineRule="auto"/>
        <w:ind w:left="549" w:right="-18" w:hanging="9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69008C">
        <w:rPr>
          <w:rFonts w:asciiTheme="majorBidi" w:eastAsia="KPMG Logo" w:hAnsiTheme="majorBidi" w:cstheme="majorBidi"/>
          <w:spacing w:val="-4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4B3DDA" w:rsidRPr="0069008C">
        <w:rPr>
          <w:rFonts w:asciiTheme="majorBidi" w:eastAsia="KPMG Logo" w:hAnsiTheme="majorBidi" w:cstheme="majorBidi"/>
          <w:spacing w:val="-4"/>
          <w:sz w:val="30"/>
          <w:szCs w:val="30"/>
        </w:rPr>
        <w:t xml:space="preserve"> </w:t>
      </w:r>
      <w:r w:rsidR="004B3DDA" w:rsidRPr="0069008C">
        <w:rPr>
          <w:rFonts w:asciiTheme="majorBidi" w:eastAsia="KPMG Logo" w:hAnsiTheme="majorBidi" w:cstheme="majorBidi" w:hint="cs"/>
          <w:sz w:val="30"/>
          <w:szCs w:val="30"/>
          <w:cs/>
        </w:rPr>
        <w:t>และอาคารและส่วนปรับปรุงอาคารของ</w:t>
      </w:r>
      <w:r w:rsidR="004B3DDA" w:rsidRPr="0069008C">
        <w:rPr>
          <w:rFonts w:asciiTheme="majorBidi" w:hAnsiTheme="majorBidi" w:cstheme="majorBidi" w:hint="cs"/>
          <w:szCs w:val="30"/>
          <w:cs/>
        </w:rPr>
        <w:t>กลุ่มผลิตภัณฑ์อาหารสัตว์ และอาหารแปรรูปและอาหารสำเร็จรูป</w:t>
      </w:r>
      <w:r w:rsidRPr="0069008C">
        <w:rPr>
          <w:rFonts w:asciiTheme="majorBidi" w:eastAsia="KPMG Logo" w:hAnsiTheme="majorBidi" w:cstheme="majorBidi"/>
          <w:spacing w:val="-4"/>
          <w:sz w:val="30"/>
          <w:szCs w:val="30"/>
          <w:cs/>
        </w:rPr>
        <w:t>แสดงในตาราง</w:t>
      </w:r>
      <w:r w:rsidRPr="0069008C">
        <w:rPr>
          <w:rFonts w:asciiTheme="majorBidi" w:eastAsia="KPMG Logo" w:hAnsiTheme="majorBidi" w:cstheme="majorBidi"/>
          <w:sz w:val="30"/>
          <w:szCs w:val="30"/>
          <w:cs/>
        </w:rPr>
        <w:t>ดังต่อไปนี้</w:t>
      </w:r>
    </w:p>
    <w:p w14:paraId="2A73F21A" w14:textId="425CE52C" w:rsidR="006C72E9" w:rsidRDefault="00F00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KPMG Logo" w:hAnsiTheme="majorBidi" w:cstheme="majorBidi"/>
          <w:spacing w:val="-4"/>
          <w:sz w:val="16"/>
          <w:szCs w:val="16"/>
        </w:rPr>
      </w:pPr>
      <w:r>
        <w:rPr>
          <w:rFonts w:asciiTheme="majorBidi" w:eastAsia="KPMG Logo" w:hAnsiTheme="majorBidi" w:cstheme="majorBidi"/>
          <w:spacing w:val="-4"/>
          <w:sz w:val="16"/>
          <w:szCs w:val="16"/>
        </w:rPr>
        <w:br w:type="page"/>
      </w:r>
    </w:p>
    <w:tbl>
      <w:tblPr>
        <w:tblW w:w="9452" w:type="dxa"/>
        <w:tblInd w:w="540" w:type="dxa"/>
        <w:tblLook w:val="04A0" w:firstRow="1" w:lastRow="0" w:firstColumn="1" w:lastColumn="0" w:noHBand="0" w:noVBand="1"/>
      </w:tblPr>
      <w:tblGrid>
        <w:gridCol w:w="2520"/>
        <w:gridCol w:w="276"/>
        <w:gridCol w:w="3111"/>
        <w:gridCol w:w="241"/>
        <w:gridCol w:w="3304"/>
      </w:tblGrid>
      <w:tr w:rsidR="006C72E9" w:rsidRPr="00C20284" w14:paraId="7B830E4D" w14:textId="77777777" w:rsidTr="00B96950">
        <w:trPr>
          <w:trHeight w:val="1303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BA08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6" w:type="dxa"/>
            <w:shd w:val="clear" w:color="auto" w:fill="auto"/>
          </w:tcPr>
          <w:p w14:paraId="67E9D65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FF6F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ที่มีนัยสำคัญ</w:t>
            </w:r>
          </w:p>
        </w:tc>
        <w:tc>
          <w:tcPr>
            <w:tcW w:w="241" w:type="dxa"/>
            <w:shd w:val="clear" w:color="auto" w:fill="auto"/>
          </w:tcPr>
          <w:p w14:paraId="1542EA4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3742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422AB58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6C72E9" w:rsidRPr="00C20284" w14:paraId="51C1E731" w14:textId="77777777" w:rsidTr="00B96950">
        <w:trPr>
          <w:trHeight w:val="17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6DC88F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4231CD10" w14:textId="77777777" w:rsidR="006C72E9" w:rsidRPr="003067AA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  <w:shd w:val="clear" w:color="auto" w:fill="auto"/>
          </w:tcPr>
          <w:p w14:paraId="0B94C1A5" w14:textId="77777777" w:rsidR="006C72E9" w:rsidRPr="003067AA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4D5A0D2" w14:textId="77777777" w:rsidR="006C72E9" w:rsidRPr="003067AA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04" w:type="dxa"/>
            <w:tcBorders>
              <w:top w:val="single" w:sz="4" w:space="0" w:color="auto"/>
            </w:tcBorders>
            <w:shd w:val="clear" w:color="auto" w:fill="auto"/>
          </w:tcPr>
          <w:p w14:paraId="728775DF" w14:textId="77777777" w:rsidR="006C72E9" w:rsidRPr="003067AA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C72E9" w:rsidRPr="00C20284" w14:paraId="0DD47F59" w14:textId="77777777" w:rsidTr="00B96950">
        <w:trPr>
          <w:trHeight w:val="1303"/>
        </w:trPr>
        <w:tc>
          <w:tcPr>
            <w:tcW w:w="2520" w:type="dxa"/>
            <w:shd w:val="clear" w:color="auto" w:fill="auto"/>
          </w:tcPr>
          <w:p w14:paraId="16CF3452" w14:textId="77777777" w:rsidR="006C72E9" w:rsidRPr="003067AA" w:rsidRDefault="006C72E9" w:rsidP="00B96950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6" w:type="dxa"/>
            <w:shd w:val="clear" w:color="auto" w:fill="auto"/>
          </w:tcPr>
          <w:p w14:paraId="2616E863" w14:textId="77777777" w:rsidR="006C72E9" w:rsidRPr="003067AA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1" w:type="dxa"/>
            <w:shd w:val="clear" w:color="auto" w:fill="auto"/>
          </w:tcPr>
          <w:p w14:paraId="57DDD316" w14:textId="77777777" w:rsidR="006C72E9" w:rsidRPr="003067AA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41" w:type="dxa"/>
            <w:shd w:val="clear" w:color="auto" w:fill="auto"/>
          </w:tcPr>
          <w:p w14:paraId="73F7EAE0" w14:textId="77777777" w:rsidR="006C72E9" w:rsidRPr="003067AA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4" w:type="dxa"/>
            <w:shd w:val="clear" w:color="auto" w:fill="auto"/>
          </w:tcPr>
          <w:p w14:paraId="08FA8532" w14:textId="77777777" w:rsidR="006C72E9" w:rsidRPr="003067AA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3067A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ราคาต่อพื้นที่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สูงขึ้น (ลดลง)</w:t>
            </w:r>
          </w:p>
        </w:tc>
      </w:tr>
      <w:tr w:rsidR="00F76AA8" w:rsidRPr="00C20284" w14:paraId="2D780355" w14:textId="77777777" w:rsidTr="00B96950">
        <w:trPr>
          <w:trHeight w:val="1303"/>
        </w:trPr>
        <w:tc>
          <w:tcPr>
            <w:tcW w:w="2520" w:type="dxa"/>
            <w:shd w:val="clear" w:color="auto" w:fill="auto"/>
          </w:tcPr>
          <w:p w14:paraId="43039D8D" w14:textId="26334D98" w:rsidR="00F76AA8" w:rsidRPr="003067AA" w:rsidRDefault="00F5411F" w:rsidP="00B96950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วิธีต้นทุนทดแทน</w:t>
            </w:r>
          </w:p>
        </w:tc>
        <w:tc>
          <w:tcPr>
            <w:tcW w:w="276" w:type="dxa"/>
            <w:shd w:val="clear" w:color="auto" w:fill="auto"/>
          </w:tcPr>
          <w:p w14:paraId="7CBFF838" w14:textId="77777777" w:rsidR="00F76AA8" w:rsidRPr="003067AA" w:rsidRDefault="00F76AA8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1" w:type="dxa"/>
            <w:shd w:val="clear" w:color="auto" w:fill="auto"/>
          </w:tcPr>
          <w:p w14:paraId="6BA27FEA" w14:textId="3FDEB0DD" w:rsidR="00F76AA8" w:rsidRPr="003067AA" w:rsidRDefault="00FD19B3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 และค่าเสื่อมราคาของอาคารปรับด้วยปัจจัยอื่นๆ</w:t>
            </w:r>
          </w:p>
        </w:tc>
        <w:tc>
          <w:tcPr>
            <w:tcW w:w="241" w:type="dxa"/>
            <w:shd w:val="clear" w:color="auto" w:fill="auto"/>
          </w:tcPr>
          <w:p w14:paraId="541232B6" w14:textId="77777777" w:rsidR="00F76AA8" w:rsidRPr="003067AA" w:rsidRDefault="00F76AA8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4" w:type="dxa"/>
            <w:shd w:val="clear" w:color="auto" w:fill="auto"/>
          </w:tcPr>
          <w:p w14:paraId="59304FF3" w14:textId="4189AD91" w:rsidR="00F76AA8" w:rsidRPr="003067AA" w:rsidRDefault="00253834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หากค่าก่อสร้าง</w:t>
            </w:r>
            <w:r w:rsidR="00314B4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ต่อพื้นที่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(ลดลง)</w:t>
            </w:r>
          </w:p>
        </w:tc>
      </w:tr>
    </w:tbl>
    <w:p w14:paraId="2C2624F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"/>
          <w:szCs w:val="2"/>
          <w:lang w:val="en-GB"/>
        </w:rPr>
      </w:pPr>
    </w:p>
    <w:p w14:paraId="6D721FE1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สัญญาเช่า</w:t>
      </w:r>
    </w:p>
    <w:p w14:paraId="4E3DEE5A" w14:textId="77777777" w:rsidR="006C72E9" w:rsidRPr="00367ADF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38EDD706" w14:textId="77777777" w:rsidR="006C72E9" w:rsidRPr="00C20284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02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75EE357" w14:textId="77777777" w:rsidR="006C72E9" w:rsidRPr="00C20284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tbl>
      <w:tblPr>
        <w:tblW w:w="92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1"/>
        <w:gridCol w:w="956"/>
        <w:gridCol w:w="956"/>
        <w:gridCol w:w="184"/>
        <w:gridCol w:w="906"/>
        <w:gridCol w:w="184"/>
        <w:gridCol w:w="956"/>
        <w:gridCol w:w="184"/>
        <w:gridCol w:w="989"/>
      </w:tblGrid>
      <w:tr w:rsidR="006C72E9" w:rsidRPr="00C20284" w14:paraId="19C182BE" w14:textId="77777777" w:rsidTr="000B6F48">
        <w:trPr>
          <w:cantSplit/>
          <w:trHeight w:val="468"/>
          <w:tblHeader/>
        </w:trPr>
        <w:tc>
          <w:tcPr>
            <w:tcW w:w="6893" w:type="dxa"/>
            <w:gridSpan w:val="5"/>
            <w:vAlign w:val="bottom"/>
          </w:tcPr>
          <w:p w14:paraId="2E44322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</w:tcPr>
          <w:p w14:paraId="09441EA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129" w:type="dxa"/>
            <w:gridSpan w:val="3"/>
          </w:tcPr>
          <w:p w14:paraId="1559313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หน่วย: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6C72E9" w:rsidRPr="00C20284" w14:paraId="19AC76A6" w14:textId="77777777" w:rsidTr="000B6F48">
        <w:trPr>
          <w:cantSplit/>
          <w:trHeight w:val="383"/>
          <w:tblHeader/>
        </w:trPr>
        <w:tc>
          <w:tcPr>
            <w:tcW w:w="3891" w:type="dxa"/>
            <w:vAlign w:val="bottom"/>
            <w:hideMark/>
          </w:tcPr>
          <w:p w14:paraId="2FC16740" w14:textId="77777777" w:rsidR="006C72E9" w:rsidRPr="00C20284" w:rsidRDefault="006C72E9" w:rsidP="00387CA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29A2CCE1" w14:textId="77777777" w:rsidR="006C72E9" w:rsidRPr="00C20284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6" w:type="dxa"/>
            <w:gridSpan w:val="3"/>
            <w:tcBorders>
              <w:bottom w:val="single" w:sz="4" w:space="0" w:color="auto"/>
            </w:tcBorders>
            <w:vAlign w:val="bottom"/>
          </w:tcPr>
          <w:p w14:paraId="659AAA47" w14:textId="77777777" w:rsidR="006C72E9" w:rsidRPr="00C20284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79835E20" w14:textId="77777777" w:rsidR="006C72E9" w:rsidRPr="00C20284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29" w:type="dxa"/>
            <w:gridSpan w:val="3"/>
            <w:tcBorders>
              <w:bottom w:val="single" w:sz="4" w:space="0" w:color="auto"/>
            </w:tcBorders>
            <w:hideMark/>
          </w:tcPr>
          <w:p w14:paraId="3FBEE6E3" w14:textId="77777777" w:rsidR="006C72E9" w:rsidRPr="00C20284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0284" w:rsidDel="005C14B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6C72E9" w:rsidRPr="00C20284" w14:paraId="4127BBAD" w14:textId="77777777" w:rsidTr="000B6F48">
        <w:trPr>
          <w:cantSplit/>
          <w:trHeight w:val="468"/>
        </w:trPr>
        <w:tc>
          <w:tcPr>
            <w:tcW w:w="3891" w:type="dxa"/>
            <w:hideMark/>
          </w:tcPr>
          <w:p w14:paraId="08506C2A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956" w:type="dxa"/>
          </w:tcPr>
          <w:p w14:paraId="10524108" w14:textId="77777777" w:rsidR="006C72E9" w:rsidRPr="00367ADF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E95851B" w14:textId="286E5BBD" w:rsidR="006C72E9" w:rsidRPr="00287176" w:rsidRDefault="000B6F48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0920354D" w14:textId="77777777" w:rsidR="006C72E9" w:rsidRPr="00287176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14:paraId="33A9924E" w14:textId="00600D95" w:rsidR="006C72E9" w:rsidRPr="00287176" w:rsidRDefault="000B6F48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0B5E912E" w14:textId="77777777" w:rsidR="006C72E9" w:rsidRPr="00287176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5F45931" w14:textId="35491AFF" w:rsidR="006C72E9" w:rsidRPr="00287176" w:rsidRDefault="000B6F48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4A0E9194" w14:textId="77777777" w:rsidR="006C72E9" w:rsidRPr="00287176" w:rsidRDefault="006C72E9" w:rsidP="00387C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BF3C05F" w14:textId="558C4215" w:rsidR="006C72E9" w:rsidRPr="00287176" w:rsidRDefault="000B6F48" w:rsidP="000B6F4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3C970A76" w14:textId="77777777" w:rsidTr="000B6F48">
        <w:trPr>
          <w:gridAfter w:val="6"/>
          <w:wAfter w:w="3403" w:type="dxa"/>
          <w:cantSplit/>
          <w:trHeight w:hRule="exact" w:val="202"/>
        </w:trPr>
        <w:tc>
          <w:tcPr>
            <w:tcW w:w="5803" w:type="dxa"/>
            <w:gridSpan w:val="3"/>
            <w:vAlign w:val="center"/>
          </w:tcPr>
          <w:p w14:paraId="2C57BA69" w14:textId="77777777" w:rsidR="006C72E9" w:rsidRPr="00030D83" w:rsidRDefault="006C72E9" w:rsidP="00387CA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3E2FE8C7" w14:textId="77777777" w:rsidTr="000B6F48">
        <w:trPr>
          <w:cantSplit/>
          <w:trHeight w:val="451"/>
        </w:trPr>
        <w:tc>
          <w:tcPr>
            <w:tcW w:w="3891" w:type="dxa"/>
          </w:tcPr>
          <w:p w14:paraId="0979332D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56" w:type="dxa"/>
          </w:tcPr>
          <w:p w14:paraId="09AD04D1" w14:textId="77777777" w:rsidR="006C72E9" w:rsidRPr="00367ADF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4D9E73A2" w14:textId="77777777" w:rsidR="006C72E9" w:rsidRPr="00367ADF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2C6E00C" w14:textId="77777777" w:rsidR="006C72E9" w:rsidRPr="00367ADF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328E102A" w14:textId="77777777" w:rsidR="006C72E9" w:rsidRPr="00367ADF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F0EF301" w14:textId="77777777" w:rsidR="006C72E9" w:rsidRPr="00367ADF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B8D1560" w14:textId="77777777" w:rsidR="006C72E9" w:rsidRPr="00367ADF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E79DD90" w14:textId="77777777" w:rsidR="006C72E9" w:rsidRPr="00C20284" w:rsidRDefault="006C72E9" w:rsidP="00387C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435C76A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AC8" w:rsidRPr="00C20284" w14:paraId="7751EED5" w14:textId="77777777" w:rsidTr="000B6F48">
        <w:trPr>
          <w:cantSplit/>
          <w:trHeight w:val="451"/>
        </w:trPr>
        <w:tc>
          <w:tcPr>
            <w:tcW w:w="3891" w:type="dxa"/>
          </w:tcPr>
          <w:p w14:paraId="4F01E7C5" w14:textId="77777777" w:rsidR="00694AC8" w:rsidRDefault="00694AC8" w:rsidP="00694A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56" w:type="dxa"/>
          </w:tcPr>
          <w:p w14:paraId="1725435D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0B96159D" w14:textId="5BB3A5E3" w:rsidR="00694AC8" w:rsidRPr="00367ADF" w:rsidRDefault="005F3D11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28,307</w:t>
            </w:r>
          </w:p>
        </w:tc>
        <w:tc>
          <w:tcPr>
            <w:tcW w:w="184" w:type="dxa"/>
          </w:tcPr>
          <w:p w14:paraId="17C7DECF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69BB7C92" w14:textId="42B12D13" w:rsidR="00694AC8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27,459</w:t>
            </w:r>
          </w:p>
        </w:tc>
        <w:tc>
          <w:tcPr>
            <w:tcW w:w="184" w:type="dxa"/>
          </w:tcPr>
          <w:p w14:paraId="58A6D0EB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2A9A615" w14:textId="6CF43B56" w:rsidR="00694AC8" w:rsidRPr="00367ADF" w:rsidRDefault="00293D30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12B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11553DE3" w14:textId="77777777" w:rsidR="00694AC8" w:rsidRPr="00C20284" w:rsidRDefault="00694AC8" w:rsidP="00694A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0E33E12B" w14:textId="5D1C2E19" w:rsidR="00694AC8" w:rsidRDefault="00694AC8" w:rsidP="00694A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94AC8" w:rsidRPr="00C20284" w14:paraId="0954B0EB" w14:textId="77777777" w:rsidTr="000B6F48">
        <w:trPr>
          <w:cantSplit/>
          <w:trHeight w:val="451"/>
        </w:trPr>
        <w:tc>
          <w:tcPr>
            <w:tcW w:w="3891" w:type="dxa"/>
          </w:tcPr>
          <w:p w14:paraId="1D4454C5" w14:textId="77777777" w:rsidR="00694AC8" w:rsidRPr="00C20284" w:rsidRDefault="00694AC8" w:rsidP="00694A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56" w:type="dxa"/>
          </w:tcPr>
          <w:p w14:paraId="6174D8EA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5AB2708F" w14:textId="60DEDE87" w:rsidR="00694AC8" w:rsidRPr="00367ADF" w:rsidRDefault="005F3D11" w:rsidP="00183434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2,405</w:t>
            </w:r>
          </w:p>
        </w:tc>
        <w:tc>
          <w:tcPr>
            <w:tcW w:w="184" w:type="dxa"/>
          </w:tcPr>
          <w:p w14:paraId="0A94F8D7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101B103F" w14:textId="010912F0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184" w:type="dxa"/>
          </w:tcPr>
          <w:p w14:paraId="794B06F1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E564562" w14:textId="4CDEADCE" w:rsidR="00694AC8" w:rsidRPr="00367ADF" w:rsidRDefault="00293D30" w:rsidP="00F168D5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852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5EB0A7ED" w14:textId="77777777" w:rsidR="00694AC8" w:rsidRPr="00C20284" w:rsidRDefault="00694AC8" w:rsidP="00694A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271B72" w14:textId="2519602A" w:rsidR="00694AC8" w:rsidRPr="00C20284" w:rsidRDefault="00694AC8" w:rsidP="00694A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694AC8" w:rsidRPr="00C20284" w14:paraId="296DF730" w14:textId="77777777" w:rsidTr="000B6F48">
        <w:trPr>
          <w:cantSplit/>
          <w:trHeight w:val="451"/>
        </w:trPr>
        <w:tc>
          <w:tcPr>
            <w:tcW w:w="3891" w:type="dxa"/>
          </w:tcPr>
          <w:p w14:paraId="1113EC4F" w14:textId="77777777" w:rsidR="00694AC8" w:rsidRPr="00C20284" w:rsidRDefault="00694AC8" w:rsidP="00694A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6" w:type="dxa"/>
          </w:tcPr>
          <w:p w14:paraId="445D4A5F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49FAF6C7" w14:textId="32828FE0" w:rsidR="00694AC8" w:rsidRPr="00367ADF" w:rsidRDefault="005F3D11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184" w:type="dxa"/>
          </w:tcPr>
          <w:p w14:paraId="3BDA0915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369B4DD6" w14:textId="24E3B628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,440</w:t>
            </w:r>
          </w:p>
        </w:tc>
        <w:tc>
          <w:tcPr>
            <w:tcW w:w="184" w:type="dxa"/>
          </w:tcPr>
          <w:p w14:paraId="7F05D119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D339B6E" w14:textId="4C7F9928" w:rsidR="00694AC8" w:rsidRPr="00367ADF" w:rsidRDefault="00140F9F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852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" w:type="dxa"/>
          </w:tcPr>
          <w:p w14:paraId="5FDE7B70" w14:textId="77777777" w:rsidR="00694AC8" w:rsidRPr="00C20284" w:rsidRDefault="00694AC8" w:rsidP="00694A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5326588" w14:textId="3FDA609B" w:rsidR="00694AC8" w:rsidRPr="00C20284" w:rsidRDefault="00694AC8" w:rsidP="00694A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694AC8" w:rsidRPr="00C20284" w14:paraId="13DD5BDF" w14:textId="77777777" w:rsidTr="000B6F48">
        <w:trPr>
          <w:cantSplit/>
          <w:trHeight w:val="451"/>
        </w:trPr>
        <w:tc>
          <w:tcPr>
            <w:tcW w:w="3891" w:type="dxa"/>
          </w:tcPr>
          <w:p w14:paraId="7AB0ABC0" w14:textId="77777777" w:rsidR="00694AC8" w:rsidRPr="00C20284" w:rsidRDefault="00694AC8" w:rsidP="00694A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56" w:type="dxa"/>
          </w:tcPr>
          <w:p w14:paraId="66B9D13E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19D3854" w14:textId="46363974" w:rsidR="00694AC8" w:rsidRPr="00367ADF" w:rsidRDefault="005F3D11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3,609</w:t>
            </w:r>
          </w:p>
        </w:tc>
        <w:tc>
          <w:tcPr>
            <w:tcW w:w="184" w:type="dxa"/>
          </w:tcPr>
          <w:p w14:paraId="0786AB36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5462EF0A" w14:textId="1A709498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3,763</w:t>
            </w:r>
          </w:p>
        </w:tc>
        <w:tc>
          <w:tcPr>
            <w:tcW w:w="184" w:type="dxa"/>
          </w:tcPr>
          <w:p w14:paraId="72792F5B" w14:textId="77777777" w:rsidR="00694AC8" w:rsidRPr="00367ADF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2E1A9A9D" w14:textId="0911BEF9" w:rsidR="00694AC8" w:rsidRPr="00367ADF" w:rsidRDefault="00140F9F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DAA49E2" w14:textId="77777777" w:rsidR="00694AC8" w:rsidRPr="00C20284" w:rsidRDefault="00694AC8" w:rsidP="00694A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8E13C92" w14:textId="4E9A9A8B" w:rsidR="00694AC8" w:rsidRPr="00C20284" w:rsidRDefault="00694AC8" w:rsidP="00694A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94AC8" w:rsidRPr="00C20284" w14:paraId="4B529BCD" w14:textId="77777777" w:rsidTr="000B6F48">
        <w:trPr>
          <w:cantSplit/>
          <w:trHeight w:val="451"/>
        </w:trPr>
        <w:tc>
          <w:tcPr>
            <w:tcW w:w="3891" w:type="dxa"/>
            <w:hideMark/>
          </w:tcPr>
          <w:p w14:paraId="2E1A41A5" w14:textId="77777777" w:rsidR="00694AC8" w:rsidRPr="00C20284" w:rsidRDefault="00694AC8" w:rsidP="00694A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dxa"/>
          </w:tcPr>
          <w:p w14:paraId="4055234B" w14:textId="77777777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1D37D19C" w14:textId="4A6EC43F" w:rsidR="00694AC8" w:rsidRPr="00C20284" w:rsidRDefault="00DC43CA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35,882</w:t>
            </w:r>
          </w:p>
        </w:tc>
        <w:tc>
          <w:tcPr>
            <w:tcW w:w="184" w:type="dxa"/>
          </w:tcPr>
          <w:p w14:paraId="01710D97" w14:textId="77777777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69230B02" w14:textId="06A3E648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34,664</w:t>
            </w:r>
          </w:p>
        </w:tc>
        <w:tc>
          <w:tcPr>
            <w:tcW w:w="184" w:type="dxa"/>
          </w:tcPr>
          <w:p w14:paraId="006A2B91" w14:textId="77777777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5FE78" w14:textId="6F91B764" w:rsidR="00694AC8" w:rsidRPr="00C20284" w:rsidRDefault="00140F9F" w:rsidP="00694A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12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84" w:type="dxa"/>
          </w:tcPr>
          <w:p w14:paraId="5ACFFC30" w14:textId="77777777" w:rsidR="00694AC8" w:rsidRPr="00C20284" w:rsidRDefault="00694AC8" w:rsidP="00694AC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AA46B" w14:textId="38A9049F" w:rsidR="00694AC8" w:rsidRPr="00C20284" w:rsidRDefault="00694AC8" w:rsidP="00694A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</w:tr>
    </w:tbl>
    <w:p w14:paraId="516BE365" w14:textId="77777777" w:rsidR="00330712" w:rsidRDefault="00330712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E9F65" w14:textId="5F1F5E27" w:rsidR="006C72E9" w:rsidRPr="00D31F3C" w:rsidRDefault="006C72E9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ในปี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9711B9">
        <w:rPr>
          <w:rFonts w:asciiTheme="majorBidi" w:hAnsiTheme="majorBidi"/>
          <w:sz w:val="30"/>
          <w:szCs w:val="30"/>
        </w:rPr>
        <w:t>256</w:t>
      </w:r>
      <w:r w:rsidR="000B6F4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20284">
        <w:rPr>
          <w:rFonts w:asciiTheme="majorBidi" w:hAnsiTheme="majorBidi" w:cstheme="majorBidi"/>
          <w:sz w:val="30"/>
          <w:szCs w:val="30"/>
          <w:cs/>
        </w:rPr>
        <w:t>เพิ่มขึ้นเป็น</w:t>
      </w:r>
      <w:r w:rsidRPr="00DC43C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C43CA">
        <w:rPr>
          <w:rFonts w:asciiTheme="majorBidi" w:hAnsiTheme="majorBidi" w:cstheme="majorBidi"/>
          <w:sz w:val="30"/>
          <w:szCs w:val="30"/>
        </w:rPr>
        <w:t xml:space="preserve"> </w:t>
      </w:r>
      <w:r w:rsidR="00DC43CA" w:rsidRPr="00DC43CA">
        <w:rPr>
          <w:rFonts w:asciiTheme="majorBidi" w:hAnsiTheme="majorBidi"/>
          <w:sz w:val="30"/>
          <w:szCs w:val="30"/>
        </w:rPr>
        <w:t>7,</w:t>
      </w:r>
      <w:r w:rsidR="009A4C97">
        <w:rPr>
          <w:rFonts w:asciiTheme="majorBidi" w:hAnsiTheme="majorBidi"/>
          <w:sz w:val="30"/>
          <w:szCs w:val="30"/>
        </w:rPr>
        <w:t>117</w:t>
      </w:r>
      <w:r>
        <w:rPr>
          <w:rFonts w:asciiTheme="majorBidi" w:hAnsi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0F9F">
        <w:rPr>
          <w:rFonts w:asciiTheme="majorBidi" w:hAnsiTheme="majorBidi"/>
          <w:sz w:val="30"/>
          <w:szCs w:val="30"/>
        </w:rPr>
        <w:t>486</w:t>
      </w:r>
      <w:r w:rsidR="00694AC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0B6F4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B6F48">
        <w:rPr>
          <w:rFonts w:asciiTheme="majorBidi" w:hAnsiTheme="majorBidi" w:cstheme="majorBidi"/>
          <w:i/>
          <w:iCs/>
          <w:sz w:val="30"/>
          <w:szCs w:val="30"/>
        </w:rPr>
        <w:t>5,915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0B6F48">
        <w:rPr>
          <w:rFonts w:asciiTheme="majorBidi" w:hAnsiTheme="majorBidi" w:cstheme="majorBidi"/>
          <w:i/>
          <w:iCs/>
          <w:sz w:val="30"/>
          <w:szCs w:val="30"/>
        </w:rPr>
        <w:t>215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87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7176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58A5A54E" w14:textId="77777777" w:rsidR="006C72E9" w:rsidRPr="00C20284" w:rsidRDefault="006C72E9" w:rsidP="006C72E9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5C38357" w14:textId="3EBB5D1D" w:rsidR="006C72E9" w:rsidRPr="00C20284" w:rsidRDefault="006C72E9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3E47">
        <w:rPr>
          <w:rFonts w:asciiTheme="majorBidi" w:hAnsiTheme="majorBidi" w:cstheme="majorBidi"/>
          <w:sz w:val="30"/>
          <w:szCs w:val="30"/>
          <w:cs/>
        </w:rPr>
        <w:t>กลุ่มบริษัทมีสัญญาเช่าหลายฉบับกับบริษัทและบุคคลอื่นๆ ซึ่งครอบคลุมการเช่าอาคารสำนักงานพร้อมสิ่งอำนวยความสะดวกต่างๆ ที่ดิน ฟาร์มเลี้ยงสัตว์ ยานพาหนะและอื่นๆ โดยมี</w:t>
      </w:r>
      <w:r w:rsidRPr="00463424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Pr="00463424">
        <w:rPr>
          <w:rFonts w:asciiTheme="majorBidi" w:hAnsiTheme="majorBidi"/>
          <w:sz w:val="30"/>
          <w:szCs w:val="30"/>
        </w:rPr>
        <w:t>1</w:t>
      </w:r>
      <w:r w:rsidRPr="0046342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463424">
        <w:rPr>
          <w:rFonts w:asciiTheme="majorBidi" w:hAnsiTheme="majorBidi"/>
          <w:sz w:val="30"/>
          <w:szCs w:val="30"/>
        </w:rPr>
        <w:t>5</w:t>
      </w:r>
      <w:r w:rsidR="00783E47" w:rsidRPr="00463424">
        <w:rPr>
          <w:rFonts w:asciiTheme="majorBidi" w:hAnsiTheme="majorBidi"/>
          <w:sz w:val="30"/>
          <w:szCs w:val="30"/>
        </w:rPr>
        <w:t>6</w:t>
      </w:r>
      <w:r w:rsidRPr="0046342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783E47">
        <w:rPr>
          <w:rFonts w:asciiTheme="majorBidi" w:hAnsiTheme="majorBidi" w:cstheme="majorBidi"/>
          <w:sz w:val="30"/>
          <w:szCs w:val="30"/>
          <w:cs/>
        </w:rPr>
        <w:t xml:space="preserve"> ซึ่งจะสิ้นสุดในปี </w:t>
      </w:r>
      <w:r w:rsidRPr="00783E47">
        <w:rPr>
          <w:rFonts w:asciiTheme="majorBidi" w:hAnsiTheme="majorBidi"/>
          <w:sz w:val="30"/>
          <w:szCs w:val="30"/>
        </w:rPr>
        <w:t>256</w:t>
      </w:r>
      <w:r w:rsidR="00783E47" w:rsidRPr="00783E47">
        <w:rPr>
          <w:rFonts w:asciiTheme="majorBidi" w:hAnsiTheme="majorBidi"/>
          <w:sz w:val="30"/>
          <w:szCs w:val="30"/>
        </w:rPr>
        <w:t>6</w:t>
      </w:r>
      <w:r w:rsidRPr="00783E4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783E47">
        <w:rPr>
          <w:rFonts w:asciiTheme="majorBidi" w:hAnsiTheme="majorBidi"/>
          <w:sz w:val="30"/>
          <w:szCs w:val="30"/>
        </w:rPr>
        <w:t>2621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8"/>
        <w:gridCol w:w="1080"/>
        <w:gridCol w:w="180"/>
        <w:gridCol w:w="990"/>
        <w:gridCol w:w="180"/>
        <w:gridCol w:w="1080"/>
        <w:gridCol w:w="182"/>
        <w:gridCol w:w="1080"/>
      </w:tblGrid>
      <w:tr w:rsidR="006C72E9" w:rsidRPr="00C20284" w14:paraId="1AEA8678" w14:textId="77777777" w:rsidTr="00387CAF">
        <w:trPr>
          <w:cantSplit/>
          <w:tblHeader/>
        </w:trPr>
        <w:tc>
          <w:tcPr>
            <w:tcW w:w="4408" w:type="dxa"/>
            <w:shd w:val="clear" w:color="auto" w:fill="auto"/>
            <w:vAlign w:val="bottom"/>
          </w:tcPr>
          <w:p w14:paraId="189290ED" w14:textId="77777777" w:rsidR="006C72E9" w:rsidRPr="00367ADF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9CE924A" w14:textId="77777777" w:rsidR="006C72E9" w:rsidRPr="00C20284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4CEF195" w14:textId="77777777" w:rsidR="006C72E9" w:rsidRPr="00C20284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6216ACA8" w14:textId="77777777" w:rsidR="006C72E9" w:rsidRPr="00C20284" w:rsidRDefault="006C72E9" w:rsidP="00387CAF">
            <w:pPr>
              <w:pStyle w:val="acctmergecolhdg"/>
              <w:spacing w:line="240" w:lineRule="atLeast"/>
              <w:ind w:left="-85" w:right="-85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  <w:t>(</w:t>
            </w:r>
            <w:r w:rsidRPr="003067AA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หน่วย: ล้านบาท)</w:t>
            </w:r>
          </w:p>
        </w:tc>
      </w:tr>
      <w:tr w:rsidR="006C72E9" w:rsidRPr="00C20284" w14:paraId="26516CF8" w14:textId="77777777" w:rsidTr="00387CAF">
        <w:trPr>
          <w:cantSplit/>
          <w:tblHeader/>
        </w:trPr>
        <w:tc>
          <w:tcPr>
            <w:tcW w:w="4408" w:type="dxa"/>
            <w:shd w:val="clear" w:color="auto" w:fill="auto"/>
            <w:vAlign w:val="bottom"/>
          </w:tcPr>
          <w:p w14:paraId="3235707A" w14:textId="77777777" w:rsidR="006C72E9" w:rsidRPr="00367ADF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728CBB7" w14:textId="77777777" w:rsidR="006C72E9" w:rsidRPr="00C20284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31C0BB1" w14:textId="77777777" w:rsidR="006C72E9" w:rsidRPr="00C20284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</w:tcPr>
          <w:p w14:paraId="65F94177" w14:textId="77777777" w:rsidR="006C72E9" w:rsidRPr="00C20284" w:rsidRDefault="006C72E9" w:rsidP="00387CA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72E9" w:rsidRPr="00C20284" w14:paraId="20DACBFF" w14:textId="77777777" w:rsidTr="00387CAF">
        <w:trPr>
          <w:cantSplit/>
          <w:tblHeader/>
        </w:trPr>
        <w:tc>
          <w:tcPr>
            <w:tcW w:w="4408" w:type="dxa"/>
          </w:tcPr>
          <w:p w14:paraId="1CCE1E71" w14:textId="77777777" w:rsidR="006C72E9" w:rsidRPr="00C20284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729F4E" w14:textId="45E95815" w:rsidR="006C72E9" w:rsidRPr="00C20284" w:rsidRDefault="00F97A78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564D67" w14:textId="77777777" w:rsidR="006C72E9" w:rsidRPr="00C20284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E428A2" w14:textId="7C85F848" w:rsidR="006C72E9" w:rsidRPr="00C20284" w:rsidRDefault="00F97A78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AF79BE0" w14:textId="77777777" w:rsidR="006C72E9" w:rsidRPr="00C20284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23D617" w14:textId="520BF61E" w:rsidR="006C72E9" w:rsidRPr="00C20284" w:rsidRDefault="00F97A78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1D8F19E" w14:textId="77777777" w:rsidR="006C72E9" w:rsidRPr="00C20284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BA1C42" w14:textId="16B75F6A" w:rsidR="006C72E9" w:rsidRPr="00C20284" w:rsidRDefault="00F97A78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63BD63FB" w14:textId="77777777" w:rsidTr="00387CAF">
        <w:trPr>
          <w:cantSplit/>
          <w:trHeight w:hRule="exact" w:val="207"/>
          <w:tblHeader/>
        </w:trPr>
        <w:tc>
          <w:tcPr>
            <w:tcW w:w="4408" w:type="dxa"/>
          </w:tcPr>
          <w:p w14:paraId="04D0BC13" w14:textId="77777777" w:rsidR="006C72E9" w:rsidRPr="00C20284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56CBCE7D" w14:textId="77777777" w:rsidR="006C72E9" w:rsidRPr="00C20284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C72E9" w:rsidRPr="00C20284" w14:paraId="57277BCB" w14:textId="77777777" w:rsidTr="00387CAF">
        <w:trPr>
          <w:cantSplit/>
        </w:trPr>
        <w:tc>
          <w:tcPr>
            <w:tcW w:w="4408" w:type="dxa"/>
          </w:tcPr>
          <w:p w14:paraId="73B17477" w14:textId="77777777" w:rsidR="006C72E9" w:rsidRPr="00C20284" w:rsidRDefault="006C72E9" w:rsidP="00387CA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9CDE2BA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7FF02E" w14:textId="77777777" w:rsidR="006C72E9" w:rsidRPr="00C20284" w:rsidRDefault="006C72E9" w:rsidP="00387CA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E033B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3EC534" w14:textId="77777777" w:rsidR="006C72E9" w:rsidRPr="00C20284" w:rsidRDefault="006C72E9" w:rsidP="00387CA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01C67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EEE8451" w14:textId="77777777" w:rsidR="006C72E9" w:rsidRPr="00C20284" w:rsidRDefault="006C72E9" w:rsidP="00387CA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6FCA7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2D3C02C0" w14:textId="77777777" w:rsidTr="00387CAF">
        <w:trPr>
          <w:cantSplit/>
        </w:trPr>
        <w:tc>
          <w:tcPr>
            <w:tcW w:w="4408" w:type="dxa"/>
          </w:tcPr>
          <w:p w14:paraId="20C4EE85" w14:textId="77777777" w:rsidR="006C72E9" w:rsidRPr="00C20284" w:rsidRDefault="006C72E9" w:rsidP="00387CA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DFF1AA4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ADD380" w14:textId="77777777" w:rsidR="006C72E9" w:rsidRPr="00C20284" w:rsidRDefault="006C72E9" w:rsidP="00387C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97D21A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643258" w14:textId="77777777" w:rsidR="006C72E9" w:rsidRPr="00C20284" w:rsidRDefault="006C72E9" w:rsidP="00387C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EC4065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C6F4837" w14:textId="77777777" w:rsidR="006C72E9" w:rsidRPr="00C20284" w:rsidRDefault="006C72E9" w:rsidP="00387C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26AE7" w14:textId="77777777" w:rsidR="006C72E9" w:rsidRPr="00C20284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4AC8" w:rsidRPr="00C20284" w14:paraId="320B5484" w14:textId="77777777" w:rsidTr="00387CAF">
        <w:trPr>
          <w:cantSplit/>
        </w:trPr>
        <w:tc>
          <w:tcPr>
            <w:tcW w:w="4408" w:type="dxa"/>
          </w:tcPr>
          <w:p w14:paraId="724249A0" w14:textId="77777777" w:rsidR="00694AC8" w:rsidRPr="00C20284" w:rsidRDefault="00694AC8" w:rsidP="00694AC8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740F8312" w14:textId="0ADB00A7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4,070</w:t>
            </w:r>
          </w:p>
        </w:tc>
        <w:tc>
          <w:tcPr>
            <w:tcW w:w="180" w:type="dxa"/>
            <w:vAlign w:val="bottom"/>
          </w:tcPr>
          <w:p w14:paraId="122444CD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70184F" w14:textId="0292E013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3,955</w:t>
            </w:r>
          </w:p>
        </w:tc>
        <w:tc>
          <w:tcPr>
            <w:tcW w:w="180" w:type="dxa"/>
            <w:vAlign w:val="bottom"/>
          </w:tcPr>
          <w:p w14:paraId="2B614C24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B2D8D2" w14:textId="6A82AC3B" w:rsidR="00694AC8" w:rsidRPr="00C20284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182" w:type="dxa"/>
            <w:vAlign w:val="bottom"/>
          </w:tcPr>
          <w:p w14:paraId="3E34BEAA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835973" w14:textId="3EE49EDC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94AC8" w:rsidRPr="00C20284" w14:paraId="422A13E3" w14:textId="77777777" w:rsidTr="00387CAF">
        <w:trPr>
          <w:cantSplit/>
        </w:trPr>
        <w:tc>
          <w:tcPr>
            <w:tcW w:w="4408" w:type="dxa"/>
          </w:tcPr>
          <w:p w14:paraId="77B60738" w14:textId="77777777" w:rsidR="00694AC8" w:rsidRPr="00C20284" w:rsidRDefault="00694AC8" w:rsidP="00694AC8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1D3FE32F" w14:textId="1D08E331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  <w:vAlign w:val="bottom"/>
          </w:tcPr>
          <w:p w14:paraId="36FB5505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F97D93" w14:textId="54B3A5F8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180" w:type="dxa"/>
            <w:vAlign w:val="bottom"/>
          </w:tcPr>
          <w:p w14:paraId="18536BAA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560484" w14:textId="1C09979B" w:rsidR="00694AC8" w:rsidRPr="00C20284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82" w:type="dxa"/>
            <w:vAlign w:val="bottom"/>
          </w:tcPr>
          <w:p w14:paraId="25F818CB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BD93F" w14:textId="548ABF0B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694AC8" w:rsidRPr="00C20284" w14:paraId="705C0F61" w14:textId="77777777" w:rsidTr="00387CAF">
        <w:trPr>
          <w:cantSplit/>
        </w:trPr>
        <w:tc>
          <w:tcPr>
            <w:tcW w:w="4408" w:type="dxa"/>
          </w:tcPr>
          <w:p w14:paraId="6349C8AC" w14:textId="77777777" w:rsidR="00694AC8" w:rsidRPr="00C20284" w:rsidRDefault="00694AC8" w:rsidP="00694AC8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0A46D31" w14:textId="64518570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80" w:type="dxa"/>
            <w:vAlign w:val="bottom"/>
          </w:tcPr>
          <w:p w14:paraId="5EFDAA32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771F40" w14:textId="28A2245B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vAlign w:val="bottom"/>
          </w:tcPr>
          <w:p w14:paraId="28F6A0FC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8AA902" w14:textId="0201EA39" w:rsidR="00694AC8" w:rsidRPr="00C20284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1A8273D1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1D459" w14:textId="6ACA548B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694AC8" w:rsidRPr="00C20284" w14:paraId="79806DBA" w14:textId="77777777" w:rsidTr="00387CAF">
        <w:trPr>
          <w:cantSplit/>
        </w:trPr>
        <w:tc>
          <w:tcPr>
            <w:tcW w:w="4408" w:type="dxa"/>
          </w:tcPr>
          <w:p w14:paraId="16C6ED28" w14:textId="77777777" w:rsidR="00694AC8" w:rsidRPr="00C20284" w:rsidRDefault="00694AC8" w:rsidP="00694A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884E72E" w14:textId="5F1C7E6F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180" w:type="dxa"/>
            <w:vAlign w:val="bottom"/>
          </w:tcPr>
          <w:p w14:paraId="4DA5ACC5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E1F255" w14:textId="57F671CC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2,703</w:t>
            </w:r>
          </w:p>
        </w:tc>
        <w:tc>
          <w:tcPr>
            <w:tcW w:w="180" w:type="dxa"/>
            <w:vAlign w:val="bottom"/>
          </w:tcPr>
          <w:p w14:paraId="621A8EE1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E82C13" w14:textId="2D89CE02" w:rsidR="00694AC8" w:rsidRPr="00C20284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2" w:type="dxa"/>
            <w:vAlign w:val="bottom"/>
          </w:tcPr>
          <w:p w14:paraId="78EFA2AD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0B585" w14:textId="6108D9ED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94AC8" w:rsidRPr="00C20284" w14:paraId="39CAB735" w14:textId="77777777" w:rsidTr="00387CAF">
        <w:trPr>
          <w:cantSplit/>
          <w:trHeight w:hRule="exact" w:val="173"/>
        </w:trPr>
        <w:tc>
          <w:tcPr>
            <w:tcW w:w="4408" w:type="dxa"/>
          </w:tcPr>
          <w:p w14:paraId="1BFF2AF1" w14:textId="72BF2C1B" w:rsidR="00694AC8" w:rsidRDefault="00694AC8" w:rsidP="00694A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A62D" w14:textId="77777777" w:rsidR="004E1316" w:rsidRPr="004E1316" w:rsidRDefault="004E1316" w:rsidP="004E13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F64379" w14:textId="77777777" w:rsidR="004E1316" w:rsidRPr="004E1316" w:rsidRDefault="004E1316" w:rsidP="004E13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E8489" w14:textId="3582EE21" w:rsidR="00694AC8" w:rsidRPr="00C20284" w:rsidRDefault="00694AC8" w:rsidP="004E13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2F614D" w14:textId="77777777" w:rsidR="00694AC8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B47F2B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F774E" w14:textId="77777777" w:rsidR="00694AC8" w:rsidRPr="009711B9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10A748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E349F" w14:textId="77777777" w:rsidR="00694AC8" w:rsidRPr="00474DD1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7658BD5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23C92" w14:textId="77777777" w:rsidR="00694AC8" w:rsidRPr="009711B9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694AC8" w:rsidRPr="00C20284" w14:paraId="0C4CF72F" w14:textId="77777777" w:rsidTr="00387CAF">
        <w:trPr>
          <w:cantSplit/>
        </w:trPr>
        <w:tc>
          <w:tcPr>
            <w:tcW w:w="4408" w:type="dxa"/>
          </w:tcPr>
          <w:p w14:paraId="30E343FF" w14:textId="77777777" w:rsidR="00694AC8" w:rsidRPr="00C20284" w:rsidRDefault="00694AC8" w:rsidP="00694A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9B45C04" w14:textId="31D40D1C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2,045</w:t>
            </w:r>
          </w:p>
        </w:tc>
        <w:tc>
          <w:tcPr>
            <w:tcW w:w="180" w:type="dxa"/>
            <w:vAlign w:val="bottom"/>
          </w:tcPr>
          <w:p w14:paraId="373AB8C8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CF9464" w14:textId="3F0F3991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180" w:type="dxa"/>
            <w:vAlign w:val="bottom"/>
          </w:tcPr>
          <w:p w14:paraId="507CA1F6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E27D8" w14:textId="0F0D63EF" w:rsidR="00694AC8" w:rsidRPr="00C20284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2" w:type="dxa"/>
            <w:vAlign w:val="bottom"/>
          </w:tcPr>
          <w:p w14:paraId="2F2B5C44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F6B87" w14:textId="4D5DFD51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694AC8" w:rsidRPr="00C20284" w14:paraId="3B917F1A" w14:textId="77777777" w:rsidTr="00387CAF">
        <w:trPr>
          <w:cantSplit/>
        </w:trPr>
        <w:tc>
          <w:tcPr>
            <w:tcW w:w="4408" w:type="dxa"/>
          </w:tcPr>
          <w:p w14:paraId="7FB37114" w14:textId="77777777" w:rsidR="00694AC8" w:rsidRPr="00C20284" w:rsidRDefault="00694AC8" w:rsidP="00694AC8">
            <w:pPr>
              <w:tabs>
                <w:tab w:val="clear" w:pos="680"/>
                <w:tab w:val="clear" w:pos="907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</w:tc>
        <w:tc>
          <w:tcPr>
            <w:tcW w:w="1080" w:type="dxa"/>
          </w:tcPr>
          <w:p w14:paraId="22061683" w14:textId="77777777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A5802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2F3C4F" w14:textId="77777777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299F01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C5D050" w14:textId="77777777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BD57CEF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269792" w14:textId="77777777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AC8" w:rsidRPr="00C20284" w14:paraId="00E0B4E9" w14:textId="77777777" w:rsidTr="00387CAF">
        <w:trPr>
          <w:cantSplit/>
        </w:trPr>
        <w:tc>
          <w:tcPr>
            <w:tcW w:w="4408" w:type="dxa"/>
          </w:tcPr>
          <w:p w14:paraId="57C5D1B9" w14:textId="77777777" w:rsidR="00694AC8" w:rsidRPr="00C20284" w:rsidRDefault="00694AC8" w:rsidP="00694AC8">
            <w:pPr>
              <w:tabs>
                <w:tab w:val="clear" w:pos="680"/>
                <w:tab w:val="clear" w:pos="907"/>
              </w:tabs>
              <w:ind w:left="155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5B0B98C5" w14:textId="54917EA1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bottom"/>
          </w:tcPr>
          <w:p w14:paraId="66F0B35A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1D7237" w14:textId="601E59B5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14:paraId="73B37EBF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24C43" w14:textId="0FBF8292" w:rsidR="00694AC8" w:rsidRPr="00C20284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  <w:vAlign w:val="bottom"/>
          </w:tcPr>
          <w:p w14:paraId="01048F52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FADC43" w14:textId="11446E3C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94AC8" w:rsidRPr="00C20284" w14:paraId="1E7DD2AC" w14:textId="77777777" w:rsidTr="00387CAF">
        <w:trPr>
          <w:cantSplit/>
        </w:trPr>
        <w:tc>
          <w:tcPr>
            <w:tcW w:w="4408" w:type="dxa"/>
          </w:tcPr>
          <w:p w14:paraId="478900F5" w14:textId="77777777" w:rsidR="00694AC8" w:rsidRPr="00C20284" w:rsidRDefault="00694AC8" w:rsidP="00694A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F6A2F0" w14:textId="6146828B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vAlign w:val="bottom"/>
          </w:tcPr>
          <w:p w14:paraId="29D5BC69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A9DF4A" w14:textId="335DB2E2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  <w:vAlign w:val="bottom"/>
          </w:tcPr>
          <w:p w14:paraId="1AE7D6E1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2B23AB" w14:textId="595554B9" w:rsidR="00694AC8" w:rsidRPr="002063AE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182" w:type="dxa"/>
            <w:vAlign w:val="bottom"/>
          </w:tcPr>
          <w:p w14:paraId="51043E39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D3E826" w14:textId="53CC9075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3AE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</w:p>
        </w:tc>
      </w:tr>
      <w:tr w:rsidR="00694AC8" w:rsidRPr="00C20284" w14:paraId="05E64211" w14:textId="77777777" w:rsidTr="00387CAF">
        <w:trPr>
          <w:cantSplit/>
        </w:trPr>
        <w:tc>
          <w:tcPr>
            <w:tcW w:w="4408" w:type="dxa"/>
            <w:shd w:val="clear" w:color="auto" w:fill="auto"/>
          </w:tcPr>
          <w:p w14:paraId="5C07D44B" w14:textId="77777777" w:rsidR="00694AC8" w:rsidRPr="0023367A" w:rsidRDefault="00694AC8" w:rsidP="00694A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3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รวมค่าเช่าจ่าย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6829D9" w14:textId="5DC65F6B" w:rsidR="00694AC8" w:rsidRPr="0023367A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2,239</w:t>
            </w:r>
          </w:p>
        </w:tc>
        <w:tc>
          <w:tcPr>
            <w:tcW w:w="180" w:type="dxa"/>
            <w:vAlign w:val="bottom"/>
          </w:tcPr>
          <w:p w14:paraId="3E1A3330" w14:textId="77777777" w:rsidR="00694AC8" w:rsidRPr="0023367A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2A8B9C" w14:textId="3A22E2A7" w:rsidR="00694AC8" w:rsidRPr="0023367A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1,814</w:t>
            </w:r>
          </w:p>
        </w:tc>
        <w:tc>
          <w:tcPr>
            <w:tcW w:w="180" w:type="dxa"/>
            <w:vAlign w:val="bottom"/>
          </w:tcPr>
          <w:p w14:paraId="113AAAFA" w14:textId="77777777" w:rsidR="00694AC8" w:rsidRPr="0023367A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015B" w14:textId="51558E5A" w:rsidR="00694AC8" w:rsidRPr="0023367A" w:rsidRDefault="004E6971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82" w:type="dxa"/>
            <w:vAlign w:val="bottom"/>
          </w:tcPr>
          <w:p w14:paraId="1E46ACF1" w14:textId="77777777" w:rsidR="00694AC8" w:rsidRPr="0023367A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656BD3" w14:textId="3BE71142" w:rsidR="00694AC8" w:rsidRPr="0023367A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6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  <w:tr w:rsidR="00694AC8" w:rsidRPr="00C20284" w14:paraId="2DFA2D64" w14:textId="77777777" w:rsidTr="00387CAF">
        <w:trPr>
          <w:cantSplit/>
          <w:trHeight w:hRule="exact" w:val="173"/>
        </w:trPr>
        <w:tc>
          <w:tcPr>
            <w:tcW w:w="4408" w:type="dxa"/>
            <w:shd w:val="clear" w:color="auto" w:fill="auto"/>
          </w:tcPr>
          <w:p w14:paraId="6D81336E" w14:textId="77777777" w:rsidR="00694AC8" w:rsidRPr="0023367A" w:rsidRDefault="00694AC8" w:rsidP="00694A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9EF814" w14:textId="77777777" w:rsidR="00694AC8" w:rsidRPr="0023367A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9FC725" w14:textId="77777777" w:rsidR="00694AC8" w:rsidRPr="0023367A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A7B2E7" w14:textId="77777777" w:rsidR="00694AC8" w:rsidRPr="0023367A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87274C" w14:textId="77777777" w:rsidR="00694AC8" w:rsidRPr="0023367A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B9794" w14:textId="77777777" w:rsidR="00694AC8" w:rsidRPr="0023367A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2F2E41B" w14:textId="77777777" w:rsidR="00694AC8" w:rsidRPr="0023367A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25A365" w14:textId="77777777" w:rsidR="00694AC8" w:rsidRPr="0023367A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94AC8" w:rsidRPr="00C20284" w14:paraId="4E4A163F" w14:textId="77777777" w:rsidTr="00387CAF">
        <w:trPr>
          <w:cantSplit/>
        </w:trPr>
        <w:tc>
          <w:tcPr>
            <w:tcW w:w="4408" w:type="dxa"/>
            <w:shd w:val="clear" w:color="auto" w:fill="auto"/>
          </w:tcPr>
          <w:p w14:paraId="71AC1BAF" w14:textId="77777777" w:rsidR="00694AC8" w:rsidRPr="00C20284" w:rsidRDefault="00694AC8" w:rsidP="00694A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AEF7EA" w14:textId="648DB5A5" w:rsidR="00694AC8" w:rsidRPr="00C20284" w:rsidRDefault="002634A5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</w:t>
            </w:r>
            <w:r w:rsidR="00CA24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9C937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90A8A" w14:textId="1B999C50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F61584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A6F" w14:textId="401657FA" w:rsidR="00694AC8" w:rsidRPr="00C20284" w:rsidRDefault="00352334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dxa"/>
            <w:vAlign w:val="bottom"/>
          </w:tcPr>
          <w:p w14:paraId="00C86A3B" w14:textId="77777777" w:rsidR="00694AC8" w:rsidRPr="00C20284" w:rsidRDefault="00694AC8" w:rsidP="00694A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00E1C" w14:textId="21E360AF" w:rsidR="00694AC8" w:rsidRPr="00C20284" w:rsidRDefault="00694AC8" w:rsidP="00694A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0B445E92" w14:textId="77777777" w:rsidR="006C72E9" w:rsidRPr="00C20284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ECC394" w14:textId="3DE117DF" w:rsidR="006C72E9" w:rsidRPr="00C20284" w:rsidRDefault="006C72E9" w:rsidP="0017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BrowalliaUPC" w:hAnsiTheme="majorBidi" w:cstheme="majorBidi"/>
          <w:sz w:val="30"/>
          <w:szCs w:val="30"/>
          <w:lang w:val="en-GB" w:bidi="ar-SA"/>
        </w:rPr>
      </w:pPr>
      <w:r w:rsidRPr="00F9231A">
        <w:rPr>
          <w:rFonts w:asciiTheme="majorBidi" w:hAnsiTheme="majorBidi" w:cstheme="majorBidi"/>
          <w:sz w:val="30"/>
          <w:szCs w:val="30"/>
          <w:cs/>
        </w:rPr>
        <w:t>ในปี</w:t>
      </w:r>
      <w:r w:rsidR="00D007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5F91">
        <w:rPr>
          <w:rFonts w:asciiTheme="majorBidi" w:hAnsiTheme="majorBidi" w:cstheme="majorBidi"/>
          <w:sz w:val="30"/>
          <w:szCs w:val="30"/>
        </w:rPr>
        <w:t xml:space="preserve">2565 </w:t>
      </w:r>
      <w:r w:rsidRPr="00F9231A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941622" w:rsidRPr="00F9231A">
        <w:rPr>
          <w:rFonts w:asciiTheme="majorBidi" w:hAnsiTheme="majorBidi" w:cstheme="majorBidi"/>
          <w:sz w:val="30"/>
          <w:szCs w:val="30"/>
        </w:rPr>
        <w:t>7,80</w:t>
      </w:r>
      <w:r w:rsidR="00CA24B2">
        <w:rPr>
          <w:rFonts w:asciiTheme="majorBidi" w:hAnsiTheme="majorBidi" w:cstheme="majorBidi"/>
          <w:sz w:val="30"/>
          <w:szCs w:val="30"/>
        </w:rPr>
        <w:t>2</w:t>
      </w:r>
      <w:r w:rsidRPr="00F9231A">
        <w:rPr>
          <w:rFonts w:asciiTheme="majorBidi" w:hAnsiTheme="majorBidi" w:cstheme="majorBidi"/>
          <w:sz w:val="30"/>
          <w:szCs w:val="30"/>
        </w:rPr>
        <w:t xml:space="preserve"> </w:t>
      </w:r>
      <w:r w:rsidRPr="00F9231A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B555DC" w:rsidRPr="00F9231A">
        <w:rPr>
          <w:rFonts w:asciiTheme="majorBidi" w:hAnsiTheme="majorBidi" w:cstheme="majorBidi"/>
          <w:sz w:val="30"/>
          <w:szCs w:val="30"/>
        </w:rPr>
        <w:t>331</w:t>
      </w:r>
      <w:r w:rsidRPr="00F9231A">
        <w:rPr>
          <w:rFonts w:asciiTheme="majorBidi" w:hAnsiTheme="majorBidi" w:cstheme="majorBidi"/>
          <w:sz w:val="30"/>
          <w:szCs w:val="30"/>
        </w:rPr>
        <w:br/>
      </w:r>
      <w:r w:rsidRPr="00F9231A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F923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23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231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C5F91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F9231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C5F91">
        <w:rPr>
          <w:rFonts w:asciiTheme="majorBidi" w:hAnsiTheme="majorBidi" w:cstheme="majorBidi"/>
          <w:i/>
          <w:iCs/>
          <w:sz w:val="30"/>
          <w:szCs w:val="30"/>
        </w:rPr>
        <w:t xml:space="preserve">6,860 </w:t>
      </w:r>
      <w:r w:rsidRPr="00F9231A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Pr="00F9231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C5F91">
        <w:rPr>
          <w:rFonts w:asciiTheme="majorBidi" w:hAnsiTheme="majorBidi" w:cstheme="majorBidi"/>
          <w:i/>
          <w:iCs/>
          <w:sz w:val="30"/>
          <w:szCs w:val="30"/>
        </w:rPr>
        <w:t xml:space="preserve">316 </w:t>
      </w:r>
      <w:r w:rsidRPr="00F9231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0E17FBFB" w14:textId="77777777" w:rsidR="006C72E9" w:rsidRPr="00C20284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92A7F49" w14:textId="77777777" w:rsidR="006C72E9" w:rsidRPr="00C20284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  <w:cs/>
        </w:rPr>
      </w:pPr>
      <w:r w:rsidRPr="00C20284">
        <w:rPr>
          <w:rFonts w:asciiTheme="majorBidi" w:hAnsiTheme="majorBidi" w:cstheme="majorBidi"/>
          <w:b/>
          <w:bCs/>
          <w:color w:val="0000FF"/>
          <w:sz w:val="24"/>
          <w:szCs w:val="24"/>
          <w:cs/>
        </w:rPr>
        <w:br w:type="page"/>
      </w:r>
    </w:p>
    <w:p w14:paraId="7E61E8B6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ค่าความนิยม</w:t>
      </w:r>
    </w:p>
    <w:p w14:paraId="0D297C1E" w14:textId="77777777" w:rsidR="006C72E9" w:rsidRPr="002E3AD7" w:rsidRDefault="006C72E9" w:rsidP="006C72E9">
      <w:pPr>
        <w:pStyle w:val="acctmergecolhdg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1262"/>
        <w:gridCol w:w="1171"/>
        <w:gridCol w:w="271"/>
        <w:gridCol w:w="1167"/>
      </w:tblGrid>
      <w:tr w:rsidR="006C72E9" w:rsidRPr="00C20284" w14:paraId="70180F0D" w14:textId="77777777" w:rsidTr="00387CAF">
        <w:tc>
          <w:tcPr>
            <w:tcW w:w="2871" w:type="pct"/>
          </w:tcPr>
          <w:p w14:paraId="0B8B30E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75DF51D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1352F1E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72E9" w:rsidRPr="00C20284" w14:paraId="14372C7F" w14:textId="77777777" w:rsidTr="00387CAF">
        <w:tc>
          <w:tcPr>
            <w:tcW w:w="2871" w:type="pct"/>
          </w:tcPr>
          <w:p w14:paraId="66064C8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1AB2929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tcBorders>
              <w:bottom w:val="single" w:sz="4" w:space="0" w:color="auto"/>
            </w:tcBorders>
          </w:tcPr>
          <w:p w14:paraId="4FAF540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C20284" w14:paraId="67A20C3B" w14:textId="77777777" w:rsidTr="00387CAF">
        <w:tc>
          <w:tcPr>
            <w:tcW w:w="2871" w:type="pct"/>
          </w:tcPr>
          <w:p w14:paraId="23B2AE1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18CDC42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1808" w14:textId="2A39153D" w:rsidR="006C72E9" w:rsidRPr="003067AA" w:rsidRDefault="00F97A78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37A8AFE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18902" w14:textId="1AB91A08" w:rsidR="006C72E9" w:rsidRPr="003067AA" w:rsidRDefault="00F97A78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67B7FCB1" w14:textId="77777777" w:rsidTr="00387CAF">
        <w:tc>
          <w:tcPr>
            <w:tcW w:w="2871" w:type="pct"/>
          </w:tcPr>
          <w:p w14:paraId="4EBC32F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94" w:type="pct"/>
          </w:tcPr>
          <w:p w14:paraId="24FBE70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EDBB5D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DDBC3F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2F9798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4AC8" w:rsidRPr="00C20284" w14:paraId="395FC70A" w14:textId="77777777" w:rsidTr="00387CAF">
        <w:tc>
          <w:tcPr>
            <w:tcW w:w="2871" w:type="pct"/>
          </w:tcPr>
          <w:p w14:paraId="18660B9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1DD83C6F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B934339" w14:textId="4AB57C0C" w:rsidR="00694AC8" w:rsidRPr="003067AA" w:rsidRDefault="00322E7B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66,918</w:t>
            </w:r>
          </w:p>
        </w:tc>
        <w:tc>
          <w:tcPr>
            <w:tcW w:w="149" w:type="pct"/>
            <w:vAlign w:val="bottom"/>
          </w:tcPr>
          <w:p w14:paraId="2B868D77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63EDEB11" w14:textId="385CB933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60,666</w:t>
            </w:r>
          </w:p>
        </w:tc>
      </w:tr>
      <w:tr w:rsidR="00694AC8" w:rsidRPr="00C20284" w14:paraId="1C84C9CF" w14:textId="77777777" w:rsidTr="00387CAF">
        <w:tc>
          <w:tcPr>
            <w:tcW w:w="2871" w:type="pct"/>
          </w:tcPr>
          <w:p w14:paraId="2A6398A3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694" w:type="pct"/>
            <w:vAlign w:val="bottom"/>
          </w:tcPr>
          <w:p w14:paraId="49E35C10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324FAA27" w14:textId="5149DD26" w:rsidR="00694AC8" w:rsidRPr="003067AA" w:rsidRDefault="009C2782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353F79E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F35582E" w14:textId="349AFD40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694AC8" w:rsidRPr="00C20284" w14:paraId="2C352875" w14:textId="77777777" w:rsidTr="00387CAF">
        <w:tc>
          <w:tcPr>
            <w:tcW w:w="2871" w:type="pct"/>
          </w:tcPr>
          <w:p w14:paraId="71997E73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694" w:type="pct"/>
            <w:vAlign w:val="bottom"/>
          </w:tcPr>
          <w:p w14:paraId="2894EB5A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415B2FC" w14:textId="15A9DEF6" w:rsidR="00694AC8" w:rsidRPr="003067AA" w:rsidRDefault="009C2782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A5436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49" w:type="pct"/>
            <w:vAlign w:val="bottom"/>
          </w:tcPr>
          <w:p w14:paraId="7F805ED6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AC32A28" w14:textId="5F0D469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5,596</w:t>
            </w:r>
          </w:p>
        </w:tc>
      </w:tr>
      <w:tr w:rsidR="00694AC8" w:rsidRPr="00C20284" w14:paraId="356E2B78" w14:textId="77777777" w:rsidTr="00387CAF">
        <w:tc>
          <w:tcPr>
            <w:tcW w:w="2871" w:type="pct"/>
          </w:tcPr>
          <w:p w14:paraId="0E5DE7F3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4" w:type="pct"/>
            <w:vAlign w:val="bottom"/>
          </w:tcPr>
          <w:p w14:paraId="439807C7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4778" w14:textId="45A99051" w:rsidR="00694AC8" w:rsidRPr="003067AA" w:rsidRDefault="00A96182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</w:t>
            </w:r>
            <w:r w:rsidR="00EC14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9" w:type="pct"/>
            <w:vAlign w:val="bottom"/>
          </w:tcPr>
          <w:p w14:paraId="5A1588D4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F1CBD" w14:textId="68654B1A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66,918</w:t>
            </w:r>
          </w:p>
        </w:tc>
      </w:tr>
      <w:tr w:rsidR="00694AC8" w:rsidRPr="00C20284" w14:paraId="124A8FEC" w14:textId="77777777" w:rsidTr="00050B02">
        <w:trPr>
          <w:trHeight w:val="77"/>
        </w:trPr>
        <w:tc>
          <w:tcPr>
            <w:tcW w:w="2871" w:type="pct"/>
          </w:tcPr>
          <w:p w14:paraId="5E8665E5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94" w:type="pct"/>
            <w:vAlign w:val="bottom"/>
          </w:tcPr>
          <w:p w14:paraId="64FFF115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4" w:type="pct"/>
            <w:vAlign w:val="bottom"/>
          </w:tcPr>
          <w:p w14:paraId="49D0AC3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9" w:type="pct"/>
            <w:vAlign w:val="bottom"/>
          </w:tcPr>
          <w:p w14:paraId="656C726E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2" w:type="pct"/>
            <w:vAlign w:val="bottom"/>
          </w:tcPr>
          <w:p w14:paraId="0C6ED0B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94AC8" w:rsidRPr="00C20284" w14:paraId="0B8CD4D9" w14:textId="77777777" w:rsidTr="00387CAF">
        <w:tc>
          <w:tcPr>
            <w:tcW w:w="2871" w:type="pct"/>
          </w:tcPr>
          <w:p w14:paraId="517FF91F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94" w:type="pct"/>
            <w:vAlign w:val="bottom"/>
          </w:tcPr>
          <w:p w14:paraId="3584F06E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8088174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095B22A6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84CF62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4AC8" w:rsidRPr="00C20284" w14:paraId="087C0E34" w14:textId="77777777" w:rsidTr="00387CAF">
        <w:tc>
          <w:tcPr>
            <w:tcW w:w="2871" w:type="pct"/>
          </w:tcPr>
          <w:p w14:paraId="34CE3AA9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66AD3737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1E2C204F" w14:textId="6BD03F66" w:rsidR="00694AC8" w:rsidRPr="003067AA" w:rsidRDefault="009E2714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(6,101)</w:t>
            </w:r>
          </w:p>
        </w:tc>
        <w:tc>
          <w:tcPr>
            <w:tcW w:w="149" w:type="pct"/>
            <w:vAlign w:val="bottom"/>
          </w:tcPr>
          <w:p w14:paraId="1DE03CAF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E84D214" w14:textId="25F753F2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(6,101)</w:t>
            </w:r>
          </w:p>
        </w:tc>
      </w:tr>
      <w:tr w:rsidR="00694AC8" w:rsidRPr="00C20284" w14:paraId="79E1FAC9" w14:textId="77777777" w:rsidTr="00387CAF">
        <w:tc>
          <w:tcPr>
            <w:tcW w:w="2871" w:type="pct"/>
          </w:tcPr>
          <w:p w14:paraId="1A399891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94" w:type="pct"/>
            <w:vAlign w:val="bottom"/>
          </w:tcPr>
          <w:p w14:paraId="2E9EA494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171C9A8F" w14:textId="290DED32" w:rsidR="00694AC8" w:rsidRPr="003067AA" w:rsidRDefault="00EC14FF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(436)</w:t>
            </w:r>
          </w:p>
        </w:tc>
        <w:tc>
          <w:tcPr>
            <w:tcW w:w="149" w:type="pct"/>
            <w:vAlign w:val="bottom"/>
          </w:tcPr>
          <w:p w14:paraId="3F621CCB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1F75E1B" w14:textId="186ACCF2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4AC8" w:rsidRPr="00C20284" w14:paraId="5C91BA2A" w14:textId="77777777" w:rsidTr="00387CAF">
        <w:tc>
          <w:tcPr>
            <w:tcW w:w="2871" w:type="pct"/>
          </w:tcPr>
          <w:p w14:paraId="6D5EEE13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94" w:type="pct"/>
            <w:vAlign w:val="bottom"/>
          </w:tcPr>
          <w:p w14:paraId="6DE02EE2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882A" w14:textId="4577666A" w:rsidR="00694AC8" w:rsidRPr="003067AA" w:rsidRDefault="009E2714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</w:t>
            </w:r>
            <w:r w:rsidR="00EC14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14:paraId="073B9B0A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771B4" w14:textId="7C2A90C9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(6,101)</w:t>
            </w:r>
          </w:p>
        </w:tc>
      </w:tr>
      <w:tr w:rsidR="00694AC8" w:rsidRPr="00C20284" w14:paraId="01BB8F8C" w14:textId="77777777" w:rsidTr="00050B02">
        <w:trPr>
          <w:trHeight w:val="77"/>
        </w:trPr>
        <w:tc>
          <w:tcPr>
            <w:tcW w:w="2871" w:type="pct"/>
          </w:tcPr>
          <w:p w14:paraId="5D9FCAC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94" w:type="pct"/>
            <w:vAlign w:val="bottom"/>
          </w:tcPr>
          <w:p w14:paraId="563409B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4" w:type="pct"/>
            <w:vAlign w:val="bottom"/>
          </w:tcPr>
          <w:p w14:paraId="25668DC0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9" w:type="pct"/>
            <w:vAlign w:val="bottom"/>
          </w:tcPr>
          <w:p w14:paraId="6A58BC6A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2" w:type="pct"/>
            <w:vAlign w:val="bottom"/>
          </w:tcPr>
          <w:p w14:paraId="69411B27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94AC8" w:rsidRPr="00C20284" w14:paraId="7682778B" w14:textId="77777777" w:rsidTr="00387CAF">
        <w:tc>
          <w:tcPr>
            <w:tcW w:w="2871" w:type="pct"/>
          </w:tcPr>
          <w:p w14:paraId="137EA250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94" w:type="pct"/>
            <w:vAlign w:val="bottom"/>
          </w:tcPr>
          <w:p w14:paraId="7C25903B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81B2EFB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55E61D49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77FE6C02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4AC8" w:rsidRPr="00C20284" w14:paraId="5DB2BDED" w14:textId="77777777" w:rsidTr="00387CAF">
        <w:tc>
          <w:tcPr>
            <w:tcW w:w="2871" w:type="pct"/>
          </w:tcPr>
          <w:p w14:paraId="06310237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212EAF0E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16FE72F9" w14:textId="42AC9FDC" w:rsidR="00694AC8" w:rsidRPr="003067AA" w:rsidRDefault="009E2714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60,817</w:t>
            </w:r>
          </w:p>
        </w:tc>
        <w:tc>
          <w:tcPr>
            <w:tcW w:w="149" w:type="pct"/>
            <w:vAlign w:val="bottom"/>
          </w:tcPr>
          <w:p w14:paraId="3A8D677D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5DC8069E" w14:textId="3990756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54,565</w:t>
            </w:r>
          </w:p>
        </w:tc>
      </w:tr>
      <w:tr w:rsidR="00694AC8" w:rsidRPr="00C20284" w14:paraId="0FA05D1F" w14:textId="77777777" w:rsidTr="00387CAF">
        <w:tc>
          <w:tcPr>
            <w:tcW w:w="2871" w:type="pct"/>
          </w:tcPr>
          <w:p w14:paraId="2D2D27D5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94" w:type="pct"/>
            <w:vAlign w:val="bottom"/>
          </w:tcPr>
          <w:p w14:paraId="385DDE16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DC551" w14:textId="6C5CC931" w:rsidR="00694AC8" w:rsidRPr="003067AA" w:rsidRDefault="009E2714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C14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14F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49" w:type="pct"/>
            <w:vAlign w:val="bottom"/>
          </w:tcPr>
          <w:p w14:paraId="0527674E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B2DBA0" w14:textId="4BA3F04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60,817</w:t>
            </w:r>
          </w:p>
        </w:tc>
      </w:tr>
    </w:tbl>
    <w:p w14:paraId="1621397E" w14:textId="77777777" w:rsidR="006C72E9" w:rsidRPr="002E3AD7" w:rsidRDefault="006C72E9" w:rsidP="006C72E9">
      <w:pPr>
        <w:pStyle w:val="BodyText2"/>
        <w:tabs>
          <w:tab w:val="left" w:pos="480"/>
        </w:tabs>
        <w:ind w:left="540" w:right="6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4DC91" w14:textId="457F6101" w:rsidR="006C72E9" w:rsidRPr="003067AA" w:rsidRDefault="006C72E9" w:rsidP="00176256">
      <w:pPr>
        <w:pStyle w:val="BodyText2"/>
        <w:tabs>
          <w:tab w:val="left" w:pos="540"/>
        </w:tabs>
        <w:ind w:left="540" w:right="6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ค่าความนิยมถูกปันส่วนให้กับหน่วยสินทรัพย์ที่ก่อให้เกิดเงินสดตามส่วนงาน และประเทศที่ดำเนินธุรกิจ </w:t>
      </w:r>
      <w:r w:rsidRPr="003067AA">
        <w:rPr>
          <w:rFonts w:asciiTheme="majorBidi" w:hAnsiTheme="majorBidi" w:cstheme="majorBidi"/>
          <w:sz w:val="30"/>
          <w:szCs w:val="30"/>
          <w:cs/>
        </w:rPr>
        <w:br/>
        <w:t xml:space="preserve">ค่าความนิยมส่วนใหญ่เกิดจากการที่บริษัทซื้อหุ้นใน </w:t>
      </w:r>
      <w:r w:rsidRPr="003067AA">
        <w:rPr>
          <w:rFonts w:asciiTheme="majorBidi" w:hAnsiTheme="majorBidi" w:cstheme="majorBidi"/>
          <w:sz w:val="30"/>
          <w:szCs w:val="30"/>
        </w:rPr>
        <w:t xml:space="preserve">C.P. Pokphand Co., Ltd., JSC Poultry Production Severnaya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067AA">
        <w:rPr>
          <w:rFonts w:asciiTheme="majorBidi" w:hAnsiTheme="majorBidi" w:cstheme="majorBidi"/>
          <w:sz w:val="30"/>
          <w:szCs w:val="30"/>
        </w:rPr>
        <w:t>Bellisio Investment, LLC</w:t>
      </w:r>
    </w:p>
    <w:p w14:paraId="4B8DA7DE" w14:textId="77777777" w:rsidR="0083290A" w:rsidRPr="003067AA" w:rsidRDefault="0083290A" w:rsidP="006C72E9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3DA5E7" w14:textId="195ACD96" w:rsidR="00B10D5F" w:rsidRPr="003067AA" w:rsidRDefault="00B10D5F" w:rsidP="00B10D5F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การทดสอบการด้อยค่า</w:t>
      </w:r>
    </w:p>
    <w:p w14:paraId="1B12514F" w14:textId="77777777" w:rsidR="00B10D5F" w:rsidRPr="002E3AD7" w:rsidRDefault="00B10D5F" w:rsidP="00B10D5F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5F4A1" w14:textId="77777777" w:rsidR="00B10D5F" w:rsidRPr="003067AA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ในการประเมินและทดสอบการด้อยค่า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กลุ่มบริษัทกำหนดมูลค่าที่จะได้รับคืนจากมูลค่าที่สูงกว่า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ระหว่างมูลค่า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จากการใช้ซึ่งประมาณจากการคิดลดกระแสเงินสดที่คาดว่าจะได้รับในอนาคต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และมูลค่ายุติธรรมหักด้วย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ค่าใช้จ่ายที่เกี่ยวข้องหากมีการขายธุรกิจ </w:t>
      </w:r>
    </w:p>
    <w:p w14:paraId="4D468F6B" w14:textId="77777777" w:rsidR="00B10D5F" w:rsidRPr="003067AA" w:rsidRDefault="00B10D5F" w:rsidP="00B10D5F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B3B02" w14:textId="77777777" w:rsidR="002E3AD7" w:rsidRDefault="002E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F8C7ED" w14:textId="77777777" w:rsidR="00B10D5F" w:rsidRPr="003067AA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ทั้งนี้ในการจัดทำประมาณการกระแสเงินสดในอนาคตที่กลุ่มบริษัทคาดว่าจะได้รับนั้น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มาจากการกำหนด</w:t>
      </w:r>
      <w:r w:rsidRPr="003067AA">
        <w:rPr>
          <w:rFonts w:asciiTheme="majorBidi" w:hAnsiTheme="majorBidi" w:cstheme="majorBidi"/>
          <w:sz w:val="30"/>
          <w:szCs w:val="30"/>
          <w:cs/>
        </w:rPr>
        <w:br/>
        <w:t>ข้อสมมติทางการเงินจากการประเมินในระยะยาวของผู้บริหารโดยพิจารณาจากปัจจัยต่างๆ ที่เกี่ยวข้อง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แนวโน้มการเติบโตในอนาคตของอุตสาหกรรมที่เกี่ยวข้อง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และข้อมูลทางการเงินในอดีตจากแหล่งข้อมูล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ภายนอกและภายใน</w:t>
      </w:r>
      <w:r w:rsidRPr="003067AA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</w:p>
    <w:p w14:paraId="311A9096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3299AE3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3067AA">
        <w:rPr>
          <w:rFonts w:asciiTheme="majorBidi" w:hAnsiTheme="majorBidi" w:cstheme="majorBidi"/>
          <w:spacing w:val="6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4E27F2D8" w14:textId="77777777" w:rsidR="00B10D5F" w:rsidRPr="003067AA" w:rsidRDefault="00B10D5F" w:rsidP="00B10D5F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C3663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อัตราคิดลด</w:t>
      </w:r>
    </w:p>
    <w:p w14:paraId="1CDF5FB7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067AAC0" w14:textId="77777777" w:rsidR="00B10D5F" w:rsidRPr="003067AA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3067AA">
        <w:rPr>
          <w:rFonts w:asciiTheme="majorBidi" w:hAnsiTheme="majorBidi" w:cstheme="majorBidi"/>
          <w:sz w:val="30"/>
          <w:szCs w:val="30"/>
        </w:rPr>
        <w:t xml:space="preserve"> (Weighted Average Cost of Capital) </w:t>
      </w:r>
      <w:r w:rsidRPr="003067AA">
        <w:rPr>
          <w:rFonts w:asciiTheme="majorBidi" w:hAnsiTheme="majorBidi" w:cstheme="majorBidi"/>
          <w:sz w:val="30"/>
          <w:szCs w:val="30"/>
          <w:cs/>
        </w:rPr>
        <w:t>ซึ่ง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ประกอบด้วยข้อสมมติทางการเงินที่สำคัญ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สัดส่วนโครงสร้างทางการเงินเป้าหมาย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ต้นทุนของหนี้สิน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และต้นทุนของส่วนของผู้ถือหุ้น</w:t>
      </w:r>
    </w:p>
    <w:p w14:paraId="640E5539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4E864DE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อัตราการเติบโตสุดท้าย</w:t>
      </w:r>
    </w:p>
    <w:p w14:paraId="32726779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9F86A17" w14:textId="77777777" w:rsidR="00B10D5F" w:rsidRPr="003067AA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อัตราการเติบโตระยะยาวของอุตสาหกรรมที่เกี่ยวข้องในประเทศที่ดำเนินธุรกิจ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และแผนการเติบโตในระยะยาว รวมถึง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การเปรียบเทียบกับธุรกิจในอุตสาหกรรมเดียวกัน</w:t>
      </w:r>
    </w:p>
    <w:p w14:paraId="7A0AEC16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</w:pPr>
    </w:p>
    <w:p w14:paraId="1010123D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</w:p>
    <w:p w14:paraId="53986695" w14:textId="77777777" w:rsidR="00B10D5F" w:rsidRPr="003067AA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8A4335B" w14:textId="77777777" w:rsidR="00B10D5F" w:rsidRPr="003067AA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โดยหลักประกอบด้วยการประมาณการ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เติบโตของรายได้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รวมทั้งต้นทุนและค่าใช้จ่ายที่เกี่ยวข้อง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โดยพิจารณาจากอัตราเติบโตถัวเฉลี่ยในอดีตที่ผ่านมา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และประมาณการปริมาณขาย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ราคาขาย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และค่าใช้จ่าย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โดยอ้างอิงถึงแนวโน้มการเติบโตของตลาด ประกอบ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กับแผนกลยุทธ์และการดำเนินธุรกิจในอนาคต</w:t>
      </w:r>
    </w:p>
    <w:p w14:paraId="329A7224" w14:textId="77777777" w:rsidR="002E3AD7" w:rsidRDefault="002E3AD7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A08C3" w14:textId="77777777" w:rsidR="002E3AD7" w:rsidRDefault="002E3AD7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A2D3F" w14:textId="77777777" w:rsidR="002E3AD7" w:rsidRPr="003067AA" w:rsidRDefault="002E3AD7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BD50A" w14:textId="4CA74E80" w:rsidR="006F43DD" w:rsidRDefault="006F4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10652E3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สินทรัพย์ไม่มีตัวตนอื่น</w:t>
      </w:r>
    </w:p>
    <w:p w14:paraId="3AA68D2E" w14:textId="77777777" w:rsidR="006C72E9" w:rsidRPr="003067AA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tbl>
      <w:tblPr>
        <w:tblW w:w="97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4"/>
        <w:gridCol w:w="16"/>
        <w:gridCol w:w="1154"/>
        <w:gridCol w:w="252"/>
        <w:gridCol w:w="1096"/>
        <w:gridCol w:w="266"/>
        <w:gridCol w:w="1174"/>
        <w:gridCol w:w="266"/>
        <w:gridCol w:w="1386"/>
        <w:gridCol w:w="236"/>
        <w:gridCol w:w="992"/>
        <w:gridCol w:w="14"/>
      </w:tblGrid>
      <w:tr w:rsidR="006C72E9" w:rsidRPr="00C20284" w14:paraId="654C0BB8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2282F8D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36" w:type="dxa"/>
            <w:gridSpan w:val="10"/>
          </w:tcPr>
          <w:p w14:paraId="15908BB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5C071FF3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316A8CC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36" w:type="dxa"/>
            <w:gridSpan w:val="10"/>
          </w:tcPr>
          <w:p w14:paraId="5FA8711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C20284" w14:paraId="2E1C9F30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186187A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09D7AA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477AEA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E74809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67693C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E0FE81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348DB4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D103F5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5A56E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C3B5A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5912184E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1B13ADE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D03835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52" w:type="dxa"/>
          </w:tcPr>
          <w:p w14:paraId="6AD23CD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1E75636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266" w:type="dxa"/>
          </w:tcPr>
          <w:p w14:paraId="1872D84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8DF292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743A9A7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744337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5E769E6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7A827F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52BB64F8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263B3F8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A01EE8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52" w:type="dxa"/>
          </w:tcPr>
          <w:p w14:paraId="4729410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4B0B7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5A77FE8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86C1EF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76EBC93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E93D9C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1916EFE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FD47E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2E9" w:rsidRPr="00C20284" w14:paraId="36D96A13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7A1D5CF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383D4D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88C14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6B88B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69096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09BB43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05CF04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87BA9C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C9E5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992" w:type="dxa"/>
          </w:tcPr>
          <w:p w14:paraId="59C35D2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</w:tr>
      <w:tr w:rsidR="00F97A78" w:rsidRPr="00C20284" w14:paraId="67497099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4DC72AA0" w14:textId="24DCD692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6CBB2027" w14:textId="26B2DCC5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52" w:type="dxa"/>
          </w:tcPr>
          <w:p w14:paraId="61CD64D0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FA16817" w14:textId="50EF6615" w:rsidR="00F97A78" w:rsidRPr="003067AA" w:rsidRDefault="00F97A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66" w:type="dxa"/>
          </w:tcPr>
          <w:p w14:paraId="0E22FCBF" w14:textId="77777777" w:rsidR="00F97A78" w:rsidRPr="003067AA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6F46DC50" w14:textId="3321D0DF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5,393</w:t>
            </w:r>
          </w:p>
        </w:tc>
        <w:tc>
          <w:tcPr>
            <w:tcW w:w="266" w:type="dxa"/>
          </w:tcPr>
          <w:p w14:paraId="0C7EDA5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98BA11C" w14:textId="24058E52" w:rsidR="00F97A78" w:rsidRPr="003067AA" w:rsidRDefault="00F97A78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7CB09705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D9E91BB" w14:textId="7DD71EC4" w:rsidR="00F97A78" w:rsidRPr="003067AA" w:rsidRDefault="00F97A78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</w:tr>
      <w:tr w:rsidR="00694AC8" w:rsidRPr="00C20284" w14:paraId="2A010EAD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7718A3B" w14:textId="68370E6B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vAlign w:val="bottom"/>
          </w:tcPr>
          <w:p w14:paraId="29D0BB72" w14:textId="4A2C7834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52" w:type="dxa"/>
          </w:tcPr>
          <w:p w14:paraId="47B3DF3A" w14:textId="77777777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A87939A" w14:textId="1D168CF0" w:rsidR="00694AC8" w:rsidRPr="003067AA" w:rsidRDefault="00694AC8" w:rsidP="00694AC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66" w:type="dxa"/>
          </w:tcPr>
          <w:p w14:paraId="1E366B7D" w14:textId="77777777" w:rsidR="00694AC8" w:rsidRPr="003067AA" w:rsidRDefault="00694AC8" w:rsidP="00694AC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8C66D82" w14:textId="299805F6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F63D88F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477D8F8" w14:textId="77F45D9E" w:rsidR="00694AC8" w:rsidRPr="003067AA" w:rsidRDefault="00694AC8" w:rsidP="00694AC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124</w:t>
            </w:r>
          </w:p>
        </w:tc>
        <w:tc>
          <w:tcPr>
            <w:tcW w:w="236" w:type="dxa"/>
          </w:tcPr>
          <w:p w14:paraId="54CB4E9A" w14:textId="77777777" w:rsidR="00694AC8" w:rsidRPr="003067AA" w:rsidRDefault="00694AC8" w:rsidP="00694AC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6933FBE" w14:textId="643A7D39" w:rsidR="00694AC8" w:rsidRPr="003067AA" w:rsidRDefault="00694AC8" w:rsidP="00694AC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297</w:t>
            </w:r>
          </w:p>
        </w:tc>
      </w:tr>
      <w:tr w:rsidR="00694AC8" w:rsidRPr="00C20284" w14:paraId="2FFBD6A7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59CD499" w14:textId="2A999A95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gridSpan w:val="2"/>
            <w:vAlign w:val="bottom"/>
          </w:tcPr>
          <w:p w14:paraId="6C94AB93" w14:textId="468ED082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52" w:type="dxa"/>
          </w:tcPr>
          <w:p w14:paraId="1E8716DF" w14:textId="77777777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F853537" w14:textId="47CD1278" w:rsidR="00694AC8" w:rsidRPr="003067AA" w:rsidRDefault="00694AC8" w:rsidP="00694AC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74574E67" w14:textId="77777777" w:rsidR="00694AC8" w:rsidRPr="003067AA" w:rsidRDefault="00694AC8" w:rsidP="00694AC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5467B3F0" w14:textId="3D3BF6FF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96ED508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BEF5B64" w14:textId="73ACD0C4" w:rsidR="00694AC8" w:rsidRPr="003067AA" w:rsidRDefault="00694AC8" w:rsidP="00694AC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891C9BE" w14:textId="77777777" w:rsidR="00694AC8" w:rsidRPr="003067AA" w:rsidRDefault="00694AC8" w:rsidP="00694AC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BF563A1" w14:textId="59BDD2D7" w:rsidR="00694AC8" w:rsidRPr="003067AA" w:rsidRDefault="00694AC8" w:rsidP="00694AC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694AC8" w:rsidRPr="00C20284" w14:paraId="1B5F8158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6B66A33A" w14:textId="6B55A868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vAlign w:val="bottom"/>
          </w:tcPr>
          <w:p w14:paraId="5B90CAC0" w14:textId="7543AC66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  <w:tc>
          <w:tcPr>
            <w:tcW w:w="252" w:type="dxa"/>
          </w:tcPr>
          <w:p w14:paraId="5CBF0A21" w14:textId="77777777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7F480C9" w14:textId="02BEAD40" w:rsidR="00694AC8" w:rsidRPr="003067AA" w:rsidRDefault="00694AC8" w:rsidP="00694AC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</w:t>
            </w:r>
          </w:p>
        </w:tc>
        <w:tc>
          <w:tcPr>
            <w:tcW w:w="266" w:type="dxa"/>
          </w:tcPr>
          <w:p w14:paraId="69FD6EF7" w14:textId="77777777" w:rsidR="00694AC8" w:rsidRPr="003067AA" w:rsidRDefault="00694AC8" w:rsidP="00694AC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A96F2AA" w14:textId="3E9BAB8D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BE8440A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8871D22" w14:textId="2BA32F2D" w:rsidR="00694AC8" w:rsidRPr="003067AA" w:rsidRDefault="00694AC8" w:rsidP="00694AC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</w:tcPr>
          <w:p w14:paraId="62757199" w14:textId="77777777" w:rsidR="00694AC8" w:rsidRPr="003067AA" w:rsidRDefault="00694AC8" w:rsidP="00694AC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E93E907" w14:textId="25F734BC" w:rsidR="00694AC8" w:rsidRPr="003067AA" w:rsidRDefault="00694AC8" w:rsidP="00694AC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</w:p>
        </w:tc>
      </w:tr>
      <w:tr w:rsidR="00694AC8" w:rsidRPr="00C20284" w14:paraId="6D160E00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39F1D19B" w14:textId="0B8EBA3B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0D02E979" w14:textId="2939F657" w:rsidR="00694AC8" w:rsidRPr="003067AA" w:rsidDel="0021183E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(38)</w:t>
            </w:r>
          </w:p>
        </w:tc>
        <w:tc>
          <w:tcPr>
            <w:tcW w:w="252" w:type="dxa"/>
          </w:tcPr>
          <w:p w14:paraId="43C38958" w14:textId="77777777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F78CC43" w14:textId="7D7D0DE9" w:rsidR="00694AC8" w:rsidRPr="003067AA" w:rsidDel="0021183E" w:rsidRDefault="00694AC8" w:rsidP="00694AC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1840F145" w14:textId="77777777" w:rsidR="00694AC8" w:rsidRPr="003067AA" w:rsidRDefault="00694AC8" w:rsidP="00694AC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0E74B01F" w14:textId="25F9C37E" w:rsidR="00694AC8" w:rsidRPr="003067AA" w:rsidDel="0021183E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D9556C0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52DD426" w14:textId="5D4AD08B" w:rsidR="00694AC8" w:rsidRPr="003067AA" w:rsidDel="0021183E" w:rsidRDefault="00694AC8" w:rsidP="00694AC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(17)</w:t>
            </w:r>
          </w:p>
        </w:tc>
        <w:tc>
          <w:tcPr>
            <w:tcW w:w="236" w:type="dxa"/>
          </w:tcPr>
          <w:p w14:paraId="5A308BD2" w14:textId="77777777" w:rsidR="00694AC8" w:rsidRPr="003067AA" w:rsidRDefault="00694AC8" w:rsidP="00694AC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370E536" w14:textId="24401AD8" w:rsidR="00694AC8" w:rsidRPr="003067AA" w:rsidDel="0021183E" w:rsidRDefault="00694AC8" w:rsidP="00694AC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(55)</w:t>
            </w:r>
          </w:p>
        </w:tc>
      </w:tr>
      <w:tr w:rsidR="00694AC8" w:rsidRPr="00C20284" w14:paraId="0EAEEBDE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FF95DD3" w14:textId="5F05EF9D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C9132CE" w14:textId="5C9C5591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252" w:type="dxa"/>
          </w:tcPr>
          <w:p w14:paraId="1956E9CC" w14:textId="77777777" w:rsidR="00694AC8" w:rsidRPr="003067AA" w:rsidRDefault="00694AC8" w:rsidP="00694AC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653EC62" w14:textId="2464A36C" w:rsidR="00694AC8" w:rsidRPr="003067AA" w:rsidRDefault="00694AC8" w:rsidP="00694AC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189</w:t>
            </w:r>
          </w:p>
        </w:tc>
        <w:tc>
          <w:tcPr>
            <w:tcW w:w="266" w:type="dxa"/>
          </w:tcPr>
          <w:p w14:paraId="4CA04B0F" w14:textId="77777777" w:rsidR="00694AC8" w:rsidRPr="003067AA" w:rsidRDefault="00694AC8" w:rsidP="00694AC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C6C6806" w14:textId="3C421922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66" w:type="dxa"/>
          </w:tcPr>
          <w:p w14:paraId="25DF8566" w14:textId="77777777" w:rsidR="00694AC8" w:rsidRPr="003067AA" w:rsidRDefault="00694AC8" w:rsidP="00694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B0D5E05" w14:textId="5BEB8AF9" w:rsidR="00694AC8" w:rsidRPr="003067AA" w:rsidRDefault="00694AC8" w:rsidP="00694AC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872</w:t>
            </w:r>
          </w:p>
        </w:tc>
        <w:tc>
          <w:tcPr>
            <w:tcW w:w="236" w:type="dxa"/>
          </w:tcPr>
          <w:p w14:paraId="1ADC8FA1" w14:textId="77777777" w:rsidR="00694AC8" w:rsidRPr="003067AA" w:rsidRDefault="00694AC8" w:rsidP="00694AC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7ED49B" w14:textId="79472446" w:rsidR="00694AC8" w:rsidRPr="003067AA" w:rsidRDefault="00694AC8" w:rsidP="00694AC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1,665</w:t>
            </w:r>
          </w:p>
        </w:tc>
      </w:tr>
      <w:tr w:rsidR="00F97A78" w:rsidRPr="00C20284" w14:paraId="20C9CADC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679B67E8" w14:textId="4096E645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FEE1B54" w14:textId="46A12DEF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C9B3C81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6D1CA4" w14:textId="2AF6517F" w:rsidR="00F97A78" w:rsidRPr="003067AA" w:rsidRDefault="00F97A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6F0C27A" w14:textId="77777777" w:rsidR="00F97A78" w:rsidRPr="003067AA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D61A8AD" w14:textId="4EFF15DB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690AD1E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74E418D" w14:textId="30267910" w:rsidR="00F97A78" w:rsidRPr="003067AA" w:rsidRDefault="00F97A78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0357633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0429F1" w14:textId="40985CA2" w:rsidR="00F97A78" w:rsidRPr="003067AA" w:rsidRDefault="00F97A78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97A78" w:rsidRPr="00C20284" w14:paraId="4C1DAC8A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787826A5" w14:textId="19BD1635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346F8825" w14:textId="267468B6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1,063</w:t>
            </w:r>
          </w:p>
        </w:tc>
        <w:tc>
          <w:tcPr>
            <w:tcW w:w="252" w:type="dxa"/>
          </w:tcPr>
          <w:p w14:paraId="35C6C530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587A2CC" w14:textId="5AE1DA8B" w:rsidR="00F97A78" w:rsidRPr="003067AA" w:rsidRDefault="00F97A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2,194</w:t>
            </w:r>
          </w:p>
        </w:tc>
        <w:tc>
          <w:tcPr>
            <w:tcW w:w="266" w:type="dxa"/>
          </w:tcPr>
          <w:p w14:paraId="5F7D3636" w14:textId="77777777" w:rsidR="00F97A78" w:rsidRPr="003067AA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6195A81B" w14:textId="2589EAD4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5,953</w:t>
            </w:r>
          </w:p>
        </w:tc>
        <w:tc>
          <w:tcPr>
            <w:tcW w:w="266" w:type="dxa"/>
          </w:tcPr>
          <w:p w14:paraId="455F02A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8F4A6C3" w14:textId="370282CF" w:rsidR="00F97A78" w:rsidRPr="003067AA" w:rsidRDefault="00F97A78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10,899</w:t>
            </w:r>
          </w:p>
        </w:tc>
        <w:tc>
          <w:tcPr>
            <w:tcW w:w="236" w:type="dxa"/>
          </w:tcPr>
          <w:p w14:paraId="0CAE8399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DFB489F" w14:textId="76611716" w:rsidR="00F97A78" w:rsidRPr="003067AA" w:rsidRDefault="00F97A78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20,109</w:t>
            </w:r>
          </w:p>
        </w:tc>
      </w:tr>
      <w:tr w:rsidR="00F97A78" w:rsidRPr="00C20284" w14:paraId="70146ED1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29710D7D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vAlign w:val="bottom"/>
          </w:tcPr>
          <w:p w14:paraId="711F48B4" w14:textId="3D6524D1" w:rsidR="00F97A78" w:rsidRPr="003067AA" w:rsidRDefault="000F2682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383</w:t>
            </w:r>
          </w:p>
        </w:tc>
        <w:tc>
          <w:tcPr>
            <w:tcW w:w="252" w:type="dxa"/>
          </w:tcPr>
          <w:p w14:paraId="5835087E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593A138" w14:textId="2FD461FF" w:rsidR="00F97A78" w:rsidRPr="003067AA" w:rsidRDefault="003346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0B9C93D9" w14:textId="77777777" w:rsidR="00F97A78" w:rsidRPr="003067AA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10E0AFA5" w14:textId="4941118C" w:rsidR="00F97A78" w:rsidRPr="003067AA" w:rsidRDefault="003346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F0F2E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B62111" w14:textId="7CDF8747" w:rsidR="00F97A78" w:rsidRPr="0053668C" w:rsidRDefault="0053668C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DA6F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81F5C58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6268DA2" w14:textId="01550EA2" w:rsidR="00F97A78" w:rsidRPr="003067AA" w:rsidRDefault="00DA6F98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537</w:t>
            </w:r>
          </w:p>
        </w:tc>
      </w:tr>
      <w:tr w:rsidR="00F97A78" w:rsidRPr="00C20284" w14:paraId="10A9C2F2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5BF79B6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vAlign w:val="bottom"/>
          </w:tcPr>
          <w:p w14:paraId="1DACE9E0" w14:textId="48BC7A2F" w:rsidR="00F97A78" w:rsidRPr="003067AA" w:rsidRDefault="000F2682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252" w:type="dxa"/>
          </w:tcPr>
          <w:p w14:paraId="0D94F70B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6D60B1C" w14:textId="1FC704CA" w:rsidR="00F97A78" w:rsidRPr="003067AA" w:rsidRDefault="003346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136</w:t>
            </w:r>
          </w:p>
        </w:tc>
        <w:tc>
          <w:tcPr>
            <w:tcW w:w="266" w:type="dxa"/>
          </w:tcPr>
          <w:p w14:paraId="7C74E7CB" w14:textId="77777777" w:rsidR="00F97A78" w:rsidRPr="003067AA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BED408C" w14:textId="3695F855" w:rsidR="00F97A78" w:rsidRPr="003067AA" w:rsidRDefault="003346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7D2009E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E6E8B5B" w14:textId="2A2C87FB" w:rsidR="00F97A78" w:rsidRPr="003067AA" w:rsidRDefault="00DB453D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B961CA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51E519B8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D1884C1" w14:textId="3B93D29E" w:rsidR="00F97A78" w:rsidRPr="003067AA" w:rsidRDefault="007F7B1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B00CA4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97A78" w:rsidRPr="00C20284" w14:paraId="46A8F9E9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BA887CB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6B6E5454" w14:textId="6D5030EA" w:rsidR="00F97A78" w:rsidRPr="003067AA" w:rsidRDefault="000F2682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252" w:type="dxa"/>
          </w:tcPr>
          <w:p w14:paraId="02A615B4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89B3F2E" w14:textId="77F9C414" w:rsidR="00F97A78" w:rsidRPr="003067AA" w:rsidRDefault="003346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(63)</w:t>
            </w:r>
          </w:p>
        </w:tc>
        <w:tc>
          <w:tcPr>
            <w:tcW w:w="266" w:type="dxa"/>
          </w:tcPr>
          <w:p w14:paraId="36D3A8AC" w14:textId="77777777" w:rsidR="00F97A78" w:rsidRPr="003067AA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0FA9A9C" w14:textId="3264A68D" w:rsidR="00F97A78" w:rsidRPr="003067AA" w:rsidRDefault="003346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90A417D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97F4B1F" w14:textId="0B4B467A" w:rsidR="00F97A78" w:rsidRPr="003067AA" w:rsidRDefault="00DB453D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236" w:type="dxa"/>
          </w:tcPr>
          <w:p w14:paraId="2371E7FD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3DD94F9" w14:textId="25D6377B" w:rsidR="00F97A78" w:rsidRPr="003067AA" w:rsidRDefault="007F7B1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(174)</w:t>
            </w:r>
          </w:p>
        </w:tc>
      </w:tr>
      <w:tr w:rsidR="00F97A78" w:rsidRPr="00C20284" w14:paraId="63AF2483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B88373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3BBDF9A" w14:textId="4F90B1DD" w:rsidR="00F97A78" w:rsidRPr="003067AA" w:rsidRDefault="000F2682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52" w:type="dxa"/>
          </w:tcPr>
          <w:p w14:paraId="297DD284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01D4F0" w14:textId="24525772" w:rsidR="00F97A78" w:rsidRPr="003067AA" w:rsidRDefault="003346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</w:p>
        </w:tc>
        <w:tc>
          <w:tcPr>
            <w:tcW w:w="266" w:type="dxa"/>
          </w:tcPr>
          <w:p w14:paraId="7052E3DC" w14:textId="77777777" w:rsidR="00F97A78" w:rsidRPr="003067AA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6FC659C" w14:textId="34CE3F18" w:rsidR="00F97A78" w:rsidRPr="003067AA" w:rsidRDefault="003346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66" w:type="dxa"/>
          </w:tcPr>
          <w:p w14:paraId="0BD2E0BA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403E4E3" w14:textId="3C921275" w:rsidR="00F97A78" w:rsidRPr="003067AA" w:rsidRDefault="00DB453D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236" w:type="dxa"/>
          </w:tcPr>
          <w:p w14:paraId="14709D7A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F560FF6" w14:textId="1E938050" w:rsidR="00F97A78" w:rsidRPr="003067AA" w:rsidRDefault="007F7B1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402</w:t>
            </w:r>
          </w:p>
        </w:tc>
      </w:tr>
      <w:tr w:rsidR="00F97A78" w:rsidRPr="00C20284" w14:paraId="62B3D6CA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1188EC1" w14:textId="3F497CD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961CC" w14:textId="17600BA9" w:rsidR="00F97A78" w:rsidRPr="003067AA" w:rsidRDefault="000F2682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1,400</w:t>
            </w:r>
          </w:p>
        </w:tc>
        <w:tc>
          <w:tcPr>
            <w:tcW w:w="252" w:type="dxa"/>
          </w:tcPr>
          <w:p w14:paraId="6C99A739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DB126EC" w14:textId="6055739C" w:rsidR="00F97A78" w:rsidRPr="003067AA" w:rsidRDefault="003346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2,349</w:t>
            </w:r>
          </w:p>
        </w:tc>
        <w:tc>
          <w:tcPr>
            <w:tcW w:w="266" w:type="dxa"/>
          </w:tcPr>
          <w:p w14:paraId="702F1741" w14:textId="77777777" w:rsidR="00F97A78" w:rsidRPr="003067AA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C0B8D" w14:textId="1B0C67FC" w:rsidR="00F97A78" w:rsidRPr="003067AA" w:rsidRDefault="00DB453D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6,080</w:t>
            </w:r>
          </w:p>
        </w:tc>
        <w:tc>
          <w:tcPr>
            <w:tcW w:w="266" w:type="dxa"/>
          </w:tcPr>
          <w:p w14:paraId="527412A3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9FBDF11" w14:textId="1988E799" w:rsidR="00F97A78" w:rsidRPr="003067AA" w:rsidRDefault="00DB453D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</w:t>
            </w:r>
            <w:r w:rsidR="003317B2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</w:t>
            </w:r>
          </w:p>
        </w:tc>
        <w:tc>
          <w:tcPr>
            <w:tcW w:w="236" w:type="dxa"/>
          </w:tcPr>
          <w:p w14:paraId="5EA95F93" w14:textId="77777777" w:rsidR="00F97A78" w:rsidRPr="003067AA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4606C" w14:textId="364E039A" w:rsidR="00F97A78" w:rsidRPr="003067AA" w:rsidRDefault="007F7B1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21,0</w:t>
            </w:r>
            <w:r w:rsidR="00B00CA4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</w:t>
            </w:r>
          </w:p>
        </w:tc>
      </w:tr>
    </w:tbl>
    <w:p w14:paraId="5139A67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br w:type="page"/>
      </w:r>
    </w:p>
    <w:p w14:paraId="2BB42F7F" w14:textId="196265AA" w:rsidR="006C72E9" w:rsidRPr="003067AA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34670" w:rsidRPr="003067A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3067A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3067AA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สินทรัพย์ไม่มีตัวตนอื่น (ต่อ)</w:t>
      </w:r>
    </w:p>
    <w:p w14:paraId="3A8EF62D" w14:textId="77777777" w:rsidR="006C72E9" w:rsidRPr="003067AA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864"/>
        <w:gridCol w:w="16"/>
        <w:gridCol w:w="1154"/>
        <w:gridCol w:w="266"/>
        <w:gridCol w:w="1084"/>
        <w:gridCol w:w="266"/>
        <w:gridCol w:w="1174"/>
        <w:gridCol w:w="266"/>
        <w:gridCol w:w="1386"/>
        <w:gridCol w:w="236"/>
        <w:gridCol w:w="1082"/>
        <w:gridCol w:w="16"/>
      </w:tblGrid>
      <w:tr w:rsidR="006C72E9" w:rsidRPr="00C20284" w14:paraId="012E57BB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1986EA6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</w:tcPr>
          <w:p w14:paraId="67DC156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3A022298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69E85AB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</w:tcPr>
          <w:p w14:paraId="11EC86F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C20284" w14:paraId="68724FE7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7EF606E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F736BB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9F7196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955AE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7CE3B3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DC3B11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76E551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EC4207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1F24E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6D8063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19685D6E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470436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D6DB9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66" w:type="dxa"/>
          </w:tcPr>
          <w:p w14:paraId="0AB36F3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20BEB41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266" w:type="dxa"/>
          </w:tcPr>
          <w:p w14:paraId="4F100D7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35E1FED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39F9C80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E7AC90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077EABE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962DD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5B094C1D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53D508C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EBE562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66" w:type="dxa"/>
          </w:tcPr>
          <w:p w14:paraId="56FC78F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EB9E1F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2C1F989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32D2E4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0755ECD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66C5FD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06A532C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A9A430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2E9" w:rsidRPr="00C20284" w14:paraId="6DEA06E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EB9CAB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  <w:gridSpan w:val="2"/>
          </w:tcPr>
          <w:p w14:paraId="08A230E3" w14:textId="77777777" w:rsidR="006C72E9" w:rsidRPr="003067AA" w:rsidRDefault="006C72E9" w:rsidP="00387CA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13A319B" w14:textId="77777777" w:rsidR="006C72E9" w:rsidRPr="003067AA" w:rsidRDefault="006C72E9" w:rsidP="00387CA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08DE98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4531F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C9BB57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8D680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7DDA20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76"/>
                <w:tab w:val="decimal" w:pos="106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9E92B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A6EF641" w14:textId="77777777" w:rsidR="006C72E9" w:rsidRPr="003067AA" w:rsidRDefault="006C72E9" w:rsidP="00387CA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97A78" w:rsidRPr="00C20284" w14:paraId="5556A7F4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4617F6AE" w14:textId="09178FC3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5F498E" w14:textId="19BEF98F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29585FC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3D41CD45" w14:textId="046BD70C" w:rsidR="00F97A78" w:rsidRPr="003067AA" w:rsidRDefault="00F97A78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06C96CE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E212F0" w14:textId="16AECA09" w:rsidR="00F97A78" w:rsidRPr="003067AA" w:rsidRDefault="00F97A78" w:rsidP="00F97A78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BFD3A34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3CAEE5DC" w14:textId="187E03A0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(2,349)</w:t>
            </w:r>
          </w:p>
        </w:tc>
        <w:tc>
          <w:tcPr>
            <w:tcW w:w="236" w:type="dxa"/>
            <w:shd w:val="clear" w:color="auto" w:fill="auto"/>
          </w:tcPr>
          <w:p w14:paraId="1CB50FCD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2BEE02" w14:textId="6C7C74E3" w:rsidR="00F97A78" w:rsidRPr="003067AA" w:rsidRDefault="00F97A78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85986" w:rsidRPr="00C20284" w14:paraId="2A6C7AE2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E211201" w14:textId="3F435453" w:rsidR="00685986" w:rsidRPr="003067AA" w:rsidRDefault="00685986" w:rsidP="001A3A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BCA063" w14:textId="03CF886D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266" w:type="dxa"/>
            <w:shd w:val="clear" w:color="auto" w:fill="auto"/>
          </w:tcPr>
          <w:p w14:paraId="3061985C" w14:textId="77777777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2B1EC336" w14:textId="712C18FE" w:rsidR="00685986" w:rsidRPr="003067AA" w:rsidRDefault="00685986" w:rsidP="00685986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(148)</w:t>
            </w:r>
          </w:p>
        </w:tc>
        <w:tc>
          <w:tcPr>
            <w:tcW w:w="266" w:type="dxa"/>
            <w:shd w:val="clear" w:color="auto" w:fill="auto"/>
          </w:tcPr>
          <w:p w14:paraId="5633B48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8A16494" w14:textId="635CD6E4" w:rsidR="00685986" w:rsidRPr="003067AA" w:rsidRDefault="00685986" w:rsidP="00685986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266" w:type="dxa"/>
            <w:shd w:val="clear" w:color="auto" w:fill="auto"/>
          </w:tcPr>
          <w:p w14:paraId="029C4AD3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40EF37F3" w14:textId="2DBD8B68" w:rsidR="00685986" w:rsidRPr="003067AA" w:rsidDel="006A4B3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(440)</w:t>
            </w:r>
          </w:p>
        </w:tc>
        <w:tc>
          <w:tcPr>
            <w:tcW w:w="236" w:type="dxa"/>
            <w:shd w:val="clear" w:color="auto" w:fill="auto"/>
          </w:tcPr>
          <w:p w14:paraId="3442411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C70735" w14:textId="397B716B" w:rsidR="00685986" w:rsidRPr="003067AA" w:rsidDel="006A4B3A" w:rsidRDefault="00685986" w:rsidP="00685986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(1,081)</w:t>
            </w:r>
          </w:p>
        </w:tc>
      </w:tr>
      <w:tr w:rsidR="00685986" w:rsidRPr="00C20284" w14:paraId="3E31F59C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1EB3090B" w14:textId="3E5BFA80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6EB5C6" w14:textId="52FADA3C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13405169" w14:textId="77777777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257FF2E0" w14:textId="3144341C" w:rsidR="00685986" w:rsidRPr="003067AA" w:rsidRDefault="00685986" w:rsidP="00685986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8954B0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26C023D" w14:textId="4C4AFC85" w:rsidR="00685986" w:rsidRPr="003067AA" w:rsidRDefault="00685986" w:rsidP="00685986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9ECEE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2B75421A" w14:textId="1D15777F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4C75976B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3EB1A5" w14:textId="23F1AD66" w:rsidR="00685986" w:rsidRPr="003067AA" w:rsidRDefault="00685986" w:rsidP="00685986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</w:tr>
      <w:tr w:rsidR="00685986" w:rsidRPr="00C20284" w14:paraId="65FE7675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1DA84661" w14:textId="1BDB401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AF82" w14:textId="55A34344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(34)</w:t>
            </w:r>
          </w:p>
        </w:tc>
        <w:tc>
          <w:tcPr>
            <w:tcW w:w="266" w:type="dxa"/>
            <w:shd w:val="clear" w:color="auto" w:fill="auto"/>
          </w:tcPr>
          <w:p w14:paraId="3E79F7E0" w14:textId="77777777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8272A8F" w14:textId="20C5619E" w:rsidR="00685986" w:rsidRPr="003067AA" w:rsidRDefault="00685986" w:rsidP="00685986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(55)</w:t>
            </w:r>
          </w:p>
        </w:tc>
        <w:tc>
          <w:tcPr>
            <w:tcW w:w="266" w:type="dxa"/>
            <w:shd w:val="clear" w:color="auto" w:fill="auto"/>
          </w:tcPr>
          <w:p w14:paraId="4198962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526B8" w14:textId="34463D7E" w:rsidR="00685986" w:rsidRPr="003067AA" w:rsidRDefault="00685986" w:rsidP="00685986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(177)</w:t>
            </w:r>
          </w:p>
        </w:tc>
        <w:tc>
          <w:tcPr>
            <w:tcW w:w="266" w:type="dxa"/>
            <w:shd w:val="clear" w:color="auto" w:fill="auto"/>
          </w:tcPr>
          <w:p w14:paraId="476B1E6F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37B6E00" w14:textId="10AE19F9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236" w:type="dxa"/>
            <w:shd w:val="clear" w:color="auto" w:fill="auto"/>
          </w:tcPr>
          <w:p w14:paraId="6137E27F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8FC93" w14:textId="3452B3B3" w:rsidR="00685986" w:rsidRPr="003067AA" w:rsidRDefault="00685986" w:rsidP="00685986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(424)</w:t>
            </w:r>
          </w:p>
        </w:tc>
      </w:tr>
      <w:tr w:rsidR="00F97A78" w:rsidRPr="00C20284" w14:paraId="4B2E9613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E134549" w14:textId="69CA4AFA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7455F91A" w14:textId="5732A713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14256C1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906EAC8" w14:textId="3BCA33D1" w:rsidR="00F97A78" w:rsidRPr="003067AA" w:rsidRDefault="00F97A78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969A4C4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4E2D031" w14:textId="79EAB261" w:rsidR="00F97A78" w:rsidRPr="003067AA" w:rsidRDefault="00F97A78" w:rsidP="00F97A78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C59AB3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70B08EA" w14:textId="5A188672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1FD54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3407754" w14:textId="714E0B68" w:rsidR="00F97A78" w:rsidRPr="003067AA" w:rsidRDefault="00F97A78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97A78" w:rsidRPr="00C20284" w14:paraId="54A199F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55403875" w14:textId="16A02295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1BC2CD61" w14:textId="797A9F0D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(663)</w:t>
            </w:r>
          </w:p>
        </w:tc>
        <w:tc>
          <w:tcPr>
            <w:tcW w:w="266" w:type="dxa"/>
          </w:tcPr>
          <w:p w14:paraId="1B4DB2CB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ED0E433" w14:textId="7034A54A" w:rsidR="00F97A78" w:rsidRPr="003067AA" w:rsidRDefault="00F97A78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(682)</w:t>
            </w:r>
          </w:p>
        </w:tc>
        <w:tc>
          <w:tcPr>
            <w:tcW w:w="266" w:type="dxa"/>
          </w:tcPr>
          <w:p w14:paraId="7ECF32D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6DDD8844" w14:textId="2EB5F38E" w:rsidR="00F97A78" w:rsidRPr="003067AA" w:rsidRDefault="00F97A78" w:rsidP="00F97A78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(2,181)</w:t>
            </w:r>
          </w:p>
        </w:tc>
        <w:tc>
          <w:tcPr>
            <w:tcW w:w="266" w:type="dxa"/>
          </w:tcPr>
          <w:p w14:paraId="66C17AC8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27904205" w14:textId="154D692D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(2,934)</w:t>
            </w:r>
          </w:p>
        </w:tc>
        <w:tc>
          <w:tcPr>
            <w:tcW w:w="236" w:type="dxa"/>
          </w:tcPr>
          <w:p w14:paraId="64417ADA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F12F083" w14:textId="55C8ADFA" w:rsidR="00F97A78" w:rsidRPr="003067AA" w:rsidRDefault="00F97A78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(6,460)</w:t>
            </w:r>
          </w:p>
        </w:tc>
      </w:tr>
      <w:tr w:rsidR="00F97A78" w:rsidRPr="00C20284" w14:paraId="23F9F18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569CAAC4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gridSpan w:val="2"/>
            <w:vAlign w:val="bottom"/>
          </w:tcPr>
          <w:p w14:paraId="534FFBB7" w14:textId="44195DD3" w:rsidR="00F97A78" w:rsidRPr="003067AA" w:rsidRDefault="004550E6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(80)</w:t>
            </w:r>
          </w:p>
        </w:tc>
        <w:tc>
          <w:tcPr>
            <w:tcW w:w="266" w:type="dxa"/>
          </w:tcPr>
          <w:p w14:paraId="3E788581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0A68087" w14:textId="7C521587" w:rsidR="00F97A78" w:rsidRPr="003067AA" w:rsidRDefault="00F84120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(217)</w:t>
            </w:r>
          </w:p>
        </w:tc>
        <w:tc>
          <w:tcPr>
            <w:tcW w:w="266" w:type="dxa"/>
          </w:tcPr>
          <w:p w14:paraId="7E9D8CA3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D2941FF" w14:textId="09EE3982" w:rsidR="00F97A78" w:rsidRPr="003067AA" w:rsidRDefault="00B63289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  <w:tc>
          <w:tcPr>
            <w:tcW w:w="266" w:type="dxa"/>
          </w:tcPr>
          <w:p w14:paraId="32D5CC59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F0D3DC9" w14:textId="069CC113" w:rsidR="00F97A78" w:rsidRPr="003067AA" w:rsidRDefault="003906BE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236" w:type="dxa"/>
          </w:tcPr>
          <w:p w14:paraId="4A081E7D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4866C6A" w14:textId="3F29299C" w:rsidR="00F97A78" w:rsidRPr="003067AA" w:rsidRDefault="00D53E43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(1,210)</w:t>
            </w:r>
          </w:p>
        </w:tc>
      </w:tr>
      <w:tr w:rsidR="00F97A78" w:rsidRPr="00C20284" w14:paraId="0CB3C85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6B3ABC6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75D19BB3" w14:textId="2990461A" w:rsidR="00F97A78" w:rsidRPr="003067AA" w:rsidRDefault="00F84120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  <w:tc>
          <w:tcPr>
            <w:tcW w:w="266" w:type="dxa"/>
          </w:tcPr>
          <w:p w14:paraId="054F1AE4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6C74FDB" w14:textId="3E1EE720" w:rsidR="00F97A78" w:rsidRPr="003067AA" w:rsidRDefault="00F84120" w:rsidP="0061551D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66" w:type="dxa"/>
          </w:tcPr>
          <w:p w14:paraId="674F52C8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6927B4C5" w14:textId="69659AEC" w:rsidR="00F97A78" w:rsidRPr="003067AA" w:rsidRDefault="003906BE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34EDBE8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3573429" w14:textId="084F6AFD" w:rsidR="00F97A78" w:rsidRPr="003067AA" w:rsidRDefault="00AE4F0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737903C6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492BEF1" w14:textId="39A9027D" w:rsidR="00F97A78" w:rsidRPr="003067AA" w:rsidRDefault="00000924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145</w:t>
            </w:r>
          </w:p>
        </w:tc>
      </w:tr>
      <w:tr w:rsidR="00F97A78" w:rsidRPr="00C20284" w14:paraId="2438BA2E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8199290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81879CD" w14:textId="1EDE160F" w:rsidR="00F97A78" w:rsidRPr="003067AA" w:rsidRDefault="00F84120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6" w:type="dxa"/>
          </w:tcPr>
          <w:p w14:paraId="1E057EFF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E5C817" w14:textId="7D024BDA" w:rsidR="00F97A78" w:rsidRPr="003067AA" w:rsidRDefault="00F84120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66" w:type="dxa"/>
          </w:tcPr>
          <w:p w14:paraId="3139F0D3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16D899A9" w14:textId="0B798D19" w:rsidR="00F97A78" w:rsidRPr="003067AA" w:rsidRDefault="003906BE" w:rsidP="00F97A78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66" w:type="dxa"/>
          </w:tcPr>
          <w:p w14:paraId="0E8B950E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BE1F774" w14:textId="32CBD6AC" w:rsidR="00F97A78" w:rsidRPr="003067AA" w:rsidRDefault="00AE4F0C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6" w:type="dxa"/>
          </w:tcPr>
          <w:p w14:paraId="46DEEDEA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159FC80" w14:textId="61E47115" w:rsidR="00F97A78" w:rsidRPr="003067AA" w:rsidRDefault="00000924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</w:tr>
      <w:tr w:rsidR="00F97A78" w:rsidRPr="00C20284" w14:paraId="1E4D08F6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2F4B3DF8" w14:textId="04F006A8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22F7" w14:textId="3F167897" w:rsidR="00F97A78" w:rsidRPr="003067AA" w:rsidRDefault="004550E6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(665)</w:t>
            </w:r>
          </w:p>
        </w:tc>
        <w:tc>
          <w:tcPr>
            <w:tcW w:w="266" w:type="dxa"/>
          </w:tcPr>
          <w:p w14:paraId="186B4FB3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7DD4424" w14:textId="04333AA1" w:rsidR="00F97A78" w:rsidRPr="003067AA" w:rsidRDefault="00B63289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(889)</w:t>
            </w:r>
          </w:p>
        </w:tc>
        <w:tc>
          <w:tcPr>
            <w:tcW w:w="266" w:type="dxa"/>
          </w:tcPr>
          <w:p w14:paraId="2E8C092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8ACA2" w14:textId="7DA6BFA7" w:rsidR="00F97A78" w:rsidRPr="003067AA" w:rsidRDefault="003906BE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000924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51)</w:t>
            </w:r>
          </w:p>
        </w:tc>
        <w:tc>
          <w:tcPr>
            <w:tcW w:w="266" w:type="dxa"/>
          </w:tcPr>
          <w:p w14:paraId="78139FE9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23EA9E6A" w14:textId="6C7A81E7" w:rsidR="00F97A78" w:rsidRPr="003067AA" w:rsidRDefault="00AE4F0C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(3,398)</w:t>
            </w:r>
          </w:p>
        </w:tc>
        <w:tc>
          <w:tcPr>
            <w:tcW w:w="236" w:type="dxa"/>
          </w:tcPr>
          <w:p w14:paraId="7ACC0A37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EBA7" w14:textId="18BBF4B0" w:rsidR="00F97A78" w:rsidRPr="003067AA" w:rsidRDefault="00000924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(7,603)</w:t>
            </w:r>
          </w:p>
        </w:tc>
      </w:tr>
      <w:tr w:rsidR="00F97A78" w:rsidRPr="00C20284" w14:paraId="4F445146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C5D8E0D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1F4F0A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2831A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067F75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29547B87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913C396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643074A" w14:textId="77777777" w:rsidR="00F97A78" w:rsidRPr="003067AA" w:rsidRDefault="00F97A78" w:rsidP="00F97A78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47B8BC3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2AD5E48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006AA9A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ACBA37F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C18E7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F64209F" w14:textId="77777777" w:rsidR="00F97A78" w:rsidRPr="003067AA" w:rsidRDefault="00F97A78" w:rsidP="00F97A78">
            <w:pPr>
              <w:pStyle w:val="block"/>
              <w:tabs>
                <w:tab w:val="decimal" w:pos="6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97A78" w:rsidRPr="00C20284" w14:paraId="761490DE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AEEB849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gridSpan w:val="2"/>
            <w:vAlign w:val="bottom"/>
          </w:tcPr>
          <w:p w14:paraId="0320716F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EAC698C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759D883" w14:textId="77777777" w:rsidR="00F97A78" w:rsidRPr="003067AA" w:rsidRDefault="00F97A78" w:rsidP="00F97A78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CD3C9FF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3F8FC27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1EE26B5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284FAC9F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E1274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236A995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62FA9780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E068964" w14:textId="2490725F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2BD174CE" w14:textId="73D47EF6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400</w:t>
            </w:r>
          </w:p>
        </w:tc>
        <w:tc>
          <w:tcPr>
            <w:tcW w:w="266" w:type="dxa"/>
          </w:tcPr>
          <w:p w14:paraId="1D7AD483" w14:textId="77777777" w:rsidR="00685986" w:rsidRPr="003067AA" w:rsidRDefault="00685986" w:rsidP="00685986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C37589F" w14:textId="37FF08F5" w:rsidR="00685986" w:rsidRPr="003067AA" w:rsidRDefault="00685986" w:rsidP="00685986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1,512</w:t>
            </w:r>
          </w:p>
        </w:tc>
        <w:tc>
          <w:tcPr>
            <w:tcW w:w="266" w:type="dxa"/>
          </w:tcPr>
          <w:p w14:paraId="424F73A0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7D138CE0" w14:textId="0D6682A8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3,772</w:t>
            </w:r>
          </w:p>
        </w:tc>
        <w:tc>
          <w:tcPr>
            <w:tcW w:w="266" w:type="dxa"/>
          </w:tcPr>
          <w:p w14:paraId="72105FB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934D082" w14:textId="48A71E40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7,965</w:t>
            </w:r>
          </w:p>
        </w:tc>
        <w:tc>
          <w:tcPr>
            <w:tcW w:w="236" w:type="dxa"/>
          </w:tcPr>
          <w:p w14:paraId="7A30141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2180BDB5" w14:textId="17F1E128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13,649</w:t>
            </w:r>
          </w:p>
        </w:tc>
      </w:tr>
      <w:tr w:rsidR="00F97A78" w:rsidRPr="00C20284" w14:paraId="2B39D81B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2930608" w14:textId="5DBDD16A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B3667" w14:textId="36F04493" w:rsidR="00F97A78" w:rsidRPr="00F76AE4" w:rsidRDefault="00AD18A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6AE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735</w:t>
            </w:r>
          </w:p>
        </w:tc>
        <w:tc>
          <w:tcPr>
            <w:tcW w:w="266" w:type="dxa"/>
          </w:tcPr>
          <w:p w14:paraId="4F42CA8F" w14:textId="77777777" w:rsidR="00F97A78" w:rsidRPr="00F76AE4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5061B22E" w14:textId="0CEE1F8E" w:rsidR="00F97A78" w:rsidRPr="00F76AE4" w:rsidRDefault="00AD18A8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6AE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1,460</w:t>
            </w:r>
          </w:p>
        </w:tc>
        <w:tc>
          <w:tcPr>
            <w:tcW w:w="266" w:type="dxa"/>
          </w:tcPr>
          <w:p w14:paraId="4EFD6D92" w14:textId="77777777" w:rsidR="00F97A78" w:rsidRPr="00F76AE4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61523A" w14:textId="5844F780" w:rsidR="00F97A78" w:rsidRPr="00F76AE4" w:rsidRDefault="00AD18A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3,429</w:t>
            </w:r>
          </w:p>
        </w:tc>
        <w:tc>
          <w:tcPr>
            <w:tcW w:w="266" w:type="dxa"/>
          </w:tcPr>
          <w:p w14:paraId="0F9C7342" w14:textId="77777777" w:rsidR="00F97A78" w:rsidRPr="00F76AE4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7FFE6BF0" w14:textId="1D6296D9" w:rsidR="00F97A78" w:rsidRPr="00F76AE4" w:rsidRDefault="00AD18A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</w:t>
            </w:r>
            <w:r w:rsidR="00375567" w:rsidRPr="00F76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5E7FC288" w14:textId="77777777" w:rsidR="00F97A78" w:rsidRPr="00F76AE4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56CE6B" w14:textId="56134F80" w:rsidR="00F97A78" w:rsidRPr="00F76AE4" w:rsidRDefault="00AD18A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</w:t>
            </w:r>
            <w:r w:rsidR="003612E2" w:rsidRPr="00F76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F97A78" w:rsidRPr="00C20284" w14:paraId="0A03ACB3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5245999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3E8E41F6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2854C1C" w14:textId="77777777" w:rsidR="00F97A78" w:rsidRPr="003067AA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EC5D4E4" w14:textId="77777777" w:rsidR="00F97A78" w:rsidRPr="003067AA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6851F73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C14328E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DE438C4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762A678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93FC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82FBA1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A05116A" w14:textId="77777777" w:rsidR="006C72E9" w:rsidRPr="003067AA" w:rsidRDefault="006C72E9" w:rsidP="006C72E9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3F79E6CD" w14:textId="4D6F5290" w:rsidR="006C72E9" w:rsidRPr="003067AA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  <w:r w:rsidRPr="003067AA">
        <w:rPr>
          <w:rFonts w:asciiTheme="majorBidi" w:hAnsiTheme="majorBidi" w:cstheme="majorBidi"/>
          <w:sz w:val="10"/>
          <w:szCs w:val="10"/>
        </w:rPr>
        <w:br w:type="page"/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34670" w:rsidRPr="003067A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3067AA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 xml:space="preserve">สินทรัพย์ไม่มีตัวตนอื่น </w:t>
      </w:r>
      <w:r w:rsidRPr="003067A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(ต่อ)</w:t>
      </w:r>
      <w:r w:rsidRPr="003067AA" w:rsidDel="008860A2">
        <w:rPr>
          <w:rFonts w:asciiTheme="majorBidi" w:hAnsiTheme="majorBidi" w:cstheme="majorBidi"/>
          <w:bCs/>
          <w:sz w:val="30"/>
          <w:szCs w:val="30"/>
          <w:rtl/>
          <w:lang w:val="en-US"/>
        </w:rPr>
        <w:t xml:space="preserve"> </w:t>
      </w:r>
    </w:p>
    <w:p w14:paraId="4298116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16"/>
        <w:gridCol w:w="522"/>
        <w:gridCol w:w="7"/>
        <w:gridCol w:w="1287"/>
        <w:gridCol w:w="360"/>
        <w:gridCol w:w="1296"/>
        <w:gridCol w:w="360"/>
        <w:gridCol w:w="1260"/>
      </w:tblGrid>
      <w:tr w:rsidR="006C72E9" w:rsidRPr="00C20284" w14:paraId="4E0204D0" w14:textId="77777777" w:rsidTr="00387CAF">
        <w:trPr>
          <w:tblHeader/>
        </w:trPr>
        <w:tc>
          <w:tcPr>
            <w:tcW w:w="4016" w:type="dxa"/>
          </w:tcPr>
          <w:p w14:paraId="5EE0687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2" w:type="dxa"/>
            <w:gridSpan w:val="7"/>
          </w:tcPr>
          <w:p w14:paraId="6214AB7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235DD153" w14:textId="77777777" w:rsidTr="00FF24BA">
        <w:trPr>
          <w:tblHeader/>
        </w:trPr>
        <w:tc>
          <w:tcPr>
            <w:tcW w:w="4016" w:type="dxa"/>
          </w:tcPr>
          <w:p w14:paraId="3E7F759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9" w:type="dxa"/>
            <w:gridSpan w:val="2"/>
          </w:tcPr>
          <w:p w14:paraId="611881B3" w14:textId="618AD447" w:rsidR="00F76AE4" w:rsidRPr="003067AA" w:rsidRDefault="00F76AE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firstLine="5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63" w:type="dxa"/>
            <w:gridSpan w:val="5"/>
          </w:tcPr>
          <w:p w14:paraId="3ACE9CB0" w14:textId="400A2DC6" w:rsidR="006C72E9" w:rsidRPr="003067AA" w:rsidRDefault="006C72E9" w:rsidP="00FF2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545C89A9" w14:textId="77777777" w:rsidTr="00387CAF">
        <w:trPr>
          <w:tblHeader/>
        </w:trPr>
        <w:tc>
          <w:tcPr>
            <w:tcW w:w="4016" w:type="dxa"/>
          </w:tcPr>
          <w:p w14:paraId="6134184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2693F4F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1529A92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A4A4B6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C78C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DF23E9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57E79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6B7A9B77" w14:textId="77777777" w:rsidTr="00387CAF">
        <w:trPr>
          <w:tblHeader/>
        </w:trPr>
        <w:tc>
          <w:tcPr>
            <w:tcW w:w="4016" w:type="dxa"/>
          </w:tcPr>
          <w:p w14:paraId="7D19F15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674C3B0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7281137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360" w:type="dxa"/>
          </w:tcPr>
          <w:p w14:paraId="5CD3D41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7BF12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3EE083D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DF0C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2E9" w:rsidRPr="00C20284" w14:paraId="2FC7FA70" w14:textId="77777777" w:rsidTr="00387CAF">
        <w:tc>
          <w:tcPr>
            <w:tcW w:w="4016" w:type="dxa"/>
          </w:tcPr>
          <w:p w14:paraId="59AB25A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2" w:type="dxa"/>
          </w:tcPr>
          <w:p w14:paraId="15CF860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5554992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98416E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B6F7C6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F0539A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10C7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78" w:rsidRPr="00C20284" w14:paraId="2AE3A3A1" w14:textId="77777777" w:rsidTr="00387CAF">
        <w:tc>
          <w:tcPr>
            <w:tcW w:w="4016" w:type="dxa"/>
          </w:tcPr>
          <w:p w14:paraId="25DF5FEC" w14:textId="1E8A104D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522" w:type="dxa"/>
          </w:tcPr>
          <w:p w14:paraId="056FB449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963F5F0" w14:textId="5911E6E1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60" w:type="dxa"/>
          </w:tcPr>
          <w:p w14:paraId="7ADED279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13D6770" w14:textId="24DC7D86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360" w:type="dxa"/>
          </w:tcPr>
          <w:p w14:paraId="3BB61AB7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2BAEF4" w14:textId="55486132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F97A78" w:rsidRPr="00C20284" w14:paraId="4931A3E7" w14:textId="77777777" w:rsidTr="00387CAF">
        <w:tc>
          <w:tcPr>
            <w:tcW w:w="4016" w:type="dxa"/>
          </w:tcPr>
          <w:p w14:paraId="1774B721" w14:textId="5D5E439C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73A228DA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F06386B" w14:textId="54C59A8C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1CAF3937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32AC61" w14:textId="3BC6CF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780BBDF5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834D19" w14:textId="5511E391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F97A78" w:rsidRPr="00C20284" w14:paraId="6E017031" w14:textId="77777777" w:rsidTr="00387CAF">
        <w:tc>
          <w:tcPr>
            <w:tcW w:w="4016" w:type="dxa"/>
          </w:tcPr>
          <w:p w14:paraId="7A091AEC" w14:textId="3D2DEB71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4A5ABBDB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5E59E99" w14:textId="77B49CD1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502057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9993ED6" w14:textId="45B3F0C6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360" w:type="dxa"/>
          </w:tcPr>
          <w:p w14:paraId="670C7AF2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D582A2" w14:textId="6B39BF1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</w:tr>
      <w:tr w:rsidR="00F97A78" w:rsidRPr="00C20284" w14:paraId="033065BF" w14:textId="77777777" w:rsidTr="00387CAF">
        <w:tc>
          <w:tcPr>
            <w:tcW w:w="4016" w:type="dxa"/>
          </w:tcPr>
          <w:p w14:paraId="483A04DB" w14:textId="0F366A51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74D9258A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4982131F" w14:textId="2164C959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360" w:type="dxa"/>
          </w:tcPr>
          <w:p w14:paraId="1E246CFF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763937" w14:textId="328D15B4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360" w:type="dxa"/>
          </w:tcPr>
          <w:p w14:paraId="307DF73B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825CD6" w14:textId="698660F9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</w:tr>
      <w:tr w:rsidR="00F97A78" w:rsidRPr="00C20284" w14:paraId="4EC2B81B" w14:textId="77777777" w:rsidTr="00387CAF">
        <w:tc>
          <w:tcPr>
            <w:tcW w:w="4016" w:type="dxa"/>
          </w:tcPr>
          <w:p w14:paraId="72BC085B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32997F33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5B1A6E9" w14:textId="7B357BF8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360" w:type="dxa"/>
          </w:tcPr>
          <w:p w14:paraId="4B5D1B40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DEB4196" w14:textId="2F973CF7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55400171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841FC0" w14:textId="155BD090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6A631D" w:rsidRPr="00C20284" w14:paraId="5E353CE6" w14:textId="77777777" w:rsidTr="00387CAF">
        <w:tc>
          <w:tcPr>
            <w:tcW w:w="4016" w:type="dxa"/>
          </w:tcPr>
          <w:p w14:paraId="0F2F2CD7" w14:textId="4E6BA79F" w:rsidR="006A631D" w:rsidRPr="003067AA" w:rsidRDefault="006A631D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522" w:type="dxa"/>
          </w:tcPr>
          <w:p w14:paraId="1FD7EB08" w14:textId="77777777" w:rsidR="006A631D" w:rsidRPr="003067AA" w:rsidRDefault="006A631D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9604ADA" w14:textId="4DE1E270" w:rsidR="006A631D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E2468D5" w14:textId="77777777" w:rsidR="006A631D" w:rsidRPr="003067AA" w:rsidRDefault="006A631D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5D692D7" w14:textId="2C3A9629" w:rsidR="006A631D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360" w:type="dxa"/>
          </w:tcPr>
          <w:p w14:paraId="63CC0550" w14:textId="77777777" w:rsidR="006A631D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4CBA5" w14:textId="4D89B2A1" w:rsidR="006A631D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F97A78" w:rsidRPr="00C20284" w14:paraId="6DCF1FE9" w14:textId="77777777" w:rsidTr="00387CAF">
        <w:tc>
          <w:tcPr>
            <w:tcW w:w="4016" w:type="dxa"/>
          </w:tcPr>
          <w:p w14:paraId="1F1DB5DB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51D6686D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970FD95" w14:textId="6DB8BA93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EBD0AC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5526ED8" w14:textId="460C9552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360" w:type="dxa"/>
          </w:tcPr>
          <w:p w14:paraId="2673417E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43D44" w14:textId="7AB9D1C3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F97A78" w:rsidRPr="00C20284" w14:paraId="25639804" w14:textId="77777777" w:rsidTr="00387CAF">
        <w:tc>
          <w:tcPr>
            <w:tcW w:w="4016" w:type="dxa"/>
          </w:tcPr>
          <w:p w14:paraId="3E080F0D" w14:textId="55EBF37D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563644A8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C030" w14:textId="77A27CB6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</w:p>
        </w:tc>
        <w:tc>
          <w:tcPr>
            <w:tcW w:w="360" w:type="dxa"/>
          </w:tcPr>
          <w:p w14:paraId="1A7DE58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4746" w14:textId="0CE03F8A" w:rsidR="00F97A78" w:rsidRPr="003067AA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360" w:type="dxa"/>
          </w:tcPr>
          <w:p w14:paraId="52ED3839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2BCD8" w14:textId="68D7D187" w:rsidR="00F97A78" w:rsidRPr="003067AA" w:rsidRDefault="00E001CE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</w:t>
            </w:r>
          </w:p>
        </w:tc>
      </w:tr>
      <w:tr w:rsidR="00F97A78" w:rsidRPr="00C20284" w14:paraId="28169699" w14:textId="77777777" w:rsidTr="00387CAF">
        <w:trPr>
          <w:trHeight w:hRule="exact" w:val="245"/>
        </w:trPr>
        <w:tc>
          <w:tcPr>
            <w:tcW w:w="4016" w:type="dxa"/>
          </w:tcPr>
          <w:p w14:paraId="78CB9A8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35F34AE3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518CC267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00ABE64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36B50E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68CCB2CD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F43EB6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97A78" w:rsidRPr="00C20284" w14:paraId="21B1775C" w14:textId="77777777" w:rsidTr="00387CAF">
        <w:tc>
          <w:tcPr>
            <w:tcW w:w="4016" w:type="dxa"/>
          </w:tcPr>
          <w:p w14:paraId="059C343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522" w:type="dxa"/>
          </w:tcPr>
          <w:p w14:paraId="548AEFA6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118A7D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9EAE812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3D5F127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1912D3F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81C00D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78" w:rsidRPr="00F97A78" w14:paraId="4CABB934" w14:textId="77777777" w:rsidTr="00387CAF">
        <w:tc>
          <w:tcPr>
            <w:tcW w:w="4016" w:type="dxa"/>
          </w:tcPr>
          <w:p w14:paraId="303CC696" w14:textId="6AA73A3F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522" w:type="dxa"/>
          </w:tcPr>
          <w:p w14:paraId="269B2AE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9C8D108" w14:textId="6278E048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1807EAD6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C8DFCC" w14:textId="24069684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360" w:type="dxa"/>
            <w:vAlign w:val="bottom"/>
          </w:tcPr>
          <w:p w14:paraId="6F3E5698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8CFBFB" w14:textId="5C03D55E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</w:tr>
      <w:tr w:rsidR="00F97A78" w:rsidRPr="00C20284" w14:paraId="0DED986E" w14:textId="77777777" w:rsidTr="00387CAF">
        <w:tc>
          <w:tcPr>
            <w:tcW w:w="4016" w:type="dxa"/>
          </w:tcPr>
          <w:p w14:paraId="78900A22" w14:textId="248E24AF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22" w:type="dxa"/>
          </w:tcPr>
          <w:p w14:paraId="48E1B8C2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679C55E" w14:textId="1A1D5FFA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58956749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6A847F0" w14:textId="73F7B1B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30DCBC06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25F325" w14:textId="0069A6A8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F97A78" w:rsidRPr="00C20284" w14:paraId="11754D5A" w14:textId="77777777" w:rsidTr="00387CAF">
        <w:tc>
          <w:tcPr>
            <w:tcW w:w="4016" w:type="dxa"/>
          </w:tcPr>
          <w:p w14:paraId="72ECE4BE" w14:textId="4135AE62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05103999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A7E5DB3" w14:textId="41A459EC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3CDD81EE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8CE6280" w14:textId="6798D73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40A59693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8E6995" w14:textId="2BFB1CF1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97A78" w:rsidRPr="00C20284" w14:paraId="23D5DF8F" w14:textId="77777777" w:rsidTr="00387CAF">
        <w:tc>
          <w:tcPr>
            <w:tcW w:w="4016" w:type="dxa"/>
          </w:tcPr>
          <w:p w14:paraId="5C252F77" w14:textId="43E65C10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199AC3C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61561B3C" w14:textId="5B921E4B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3F5FBA7E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24A9D" w14:textId="0FA10DCC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(86)</w:t>
            </w:r>
          </w:p>
        </w:tc>
        <w:tc>
          <w:tcPr>
            <w:tcW w:w="360" w:type="dxa"/>
            <w:vAlign w:val="bottom"/>
          </w:tcPr>
          <w:p w14:paraId="5F7556E1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92DA85" w14:textId="309B09D3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(92)</w:t>
            </w:r>
          </w:p>
        </w:tc>
      </w:tr>
      <w:tr w:rsidR="00F97A78" w:rsidRPr="00C20284" w14:paraId="1067E498" w14:textId="77777777" w:rsidTr="00387CAF">
        <w:tc>
          <w:tcPr>
            <w:tcW w:w="4016" w:type="dxa"/>
          </w:tcPr>
          <w:p w14:paraId="5EEE301D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22" w:type="dxa"/>
          </w:tcPr>
          <w:p w14:paraId="72B8A718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0EF2667" w14:textId="6B693D1B" w:rsidR="00F97A78" w:rsidRPr="003067AA" w:rsidRDefault="00C2615C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61A0F96F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78E041E" w14:textId="1EFB471E" w:rsidR="00F97A78" w:rsidRPr="003067AA" w:rsidRDefault="00C2615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1E40E936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3F8F44" w14:textId="7F953F78" w:rsidR="00F97A78" w:rsidRPr="003067AA" w:rsidRDefault="007A418D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F97A78" w:rsidRPr="00C20284" w14:paraId="4C788BE4" w14:textId="77777777" w:rsidTr="00387CAF">
        <w:tc>
          <w:tcPr>
            <w:tcW w:w="4016" w:type="dxa"/>
          </w:tcPr>
          <w:p w14:paraId="1325F225" w14:textId="38E8166F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31C732F5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ABFB7" w14:textId="4E563097" w:rsidR="00F97A78" w:rsidRPr="003067AA" w:rsidRDefault="00C2615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4B9999BC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B9B5C" w14:textId="0C03CD4D" w:rsidR="00F97A78" w:rsidRPr="003067AA" w:rsidRDefault="00C2615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(92)</w:t>
            </w:r>
          </w:p>
        </w:tc>
        <w:tc>
          <w:tcPr>
            <w:tcW w:w="360" w:type="dxa"/>
            <w:vAlign w:val="bottom"/>
          </w:tcPr>
          <w:p w14:paraId="7873FEFF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7007" w14:textId="6AA43BC9" w:rsidR="00F97A78" w:rsidRPr="003067AA" w:rsidRDefault="007A418D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(98)</w:t>
            </w:r>
          </w:p>
        </w:tc>
      </w:tr>
      <w:tr w:rsidR="00F97A78" w:rsidRPr="00C20284" w14:paraId="18085C5D" w14:textId="77777777" w:rsidTr="00387CAF">
        <w:trPr>
          <w:trHeight w:hRule="exact" w:val="228"/>
        </w:trPr>
        <w:tc>
          <w:tcPr>
            <w:tcW w:w="4016" w:type="dxa"/>
          </w:tcPr>
          <w:p w14:paraId="479B916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36251121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470EDF20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092BB0C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E8ED5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75A4232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AA3036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97A78" w:rsidRPr="00C20284" w14:paraId="318D9CA1" w14:textId="77777777" w:rsidTr="00387CAF">
        <w:tc>
          <w:tcPr>
            <w:tcW w:w="4016" w:type="dxa"/>
          </w:tcPr>
          <w:p w14:paraId="13CC1FF9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22" w:type="dxa"/>
          </w:tcPr>
          <w:p w14:paraId="18F3522D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9A43D19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C8BD20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C0C54AE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019922C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09584E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7A78" w:rsidRPr="00C20284" w14:paraId="3DE1C336" w14:textId="77777777" w:rsidTr="00387CAF">
        <w:trPr>
          <w:trHeight w:hRule="exact" w:val="401"/>
        </w:trPr>
        <w:tc>
          <w:tcPr>
            <w:tcW w:w="4016" w:type="dxa"/>
          </w:tcPr>
          <w:p w14:paraId="20BE8A28" w14:textId="1D6527B4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22" w:type="dxa"/>
          </w:tcPr>
          <w:p w14:paraId="48C6E6D0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14:paraId="1191A1F1" w14:textId="79ED738A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  <w:vAlign w:val="bottom"/>
          </w:tcPr>
          <w:p w14:paraId="1AFE4F01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9299289" w14:textId="4CCDD292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360" w:type="dxa"/>
            <w:vAlign w:val="bottom"/>
          </w:tcPr>
          <w:p w14:paraId="3AE75BF3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BF4C5F" w14:textId="10A3FF8A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</w:tr>
      <w:tr w:rsidR="00F97A78" w:rsidRPr="00C20284" w14:paraId="1867D78A" w14:textId="77777777" w:rsidTr="00387CAF">
        <w:trPr>
          <w:trHeight w:hRule="exact" w:val="410"/>
        </w:trPr>
        <w:tc>
          <w:tcPr>
            <w:tcW w:w="4016" w:type="dxa"/>
            <w:vAlign w:val="bottom"/>
          </w:tcPr>
          <w:p w14:paraId="190ABB46" w14:textId="3BA31FCA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4BBF18F0" w14:textId="77777777" w:rsidR="00F97A78" w:rsidRPr="003067AA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2C84FA" w14:textId="40A8B7B4" w:rsidR="00F97A78" w:rsidRPr="003067AA" w:rsidRDefault="0030761F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360" w:type="dxa"/>
            <w:vAlign w:val="bottom"/>
          </w:tcPr>
          <w:p w14:paraId="2FF66A33" w14:textId="77777777" w:rsidR="00F97A78" w:rsidRPr="003067AA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4F847" w14:textId="4057C940" w:rsidR="00F97A78" w:rsidRPr="003067AA" w:rsidRDefault="0030761F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360" w:type="dxa"/>
            <w:vAlign w:val="bottom"/>
          </w:tcPr>
          <w:p w14:paraId="25C575CA" w14:textId="77777777" w:rsidR="00F97A78" w:rsidRPr="003067AA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44907D" w14:textId="115ACD06" w:rsidR="00F97A78" w:rsidRPr="003067AA" w:rsidRDefault="0030761F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</w:tr>
    </w:tbl>
    <w:p w14:paraId="62C4919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A121A2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3067AA">
        <w:rPr>
          <w:rFonts w:asciiTheme="majorBidi" w:hAnsiTheme="majorBidi" w:cstheme="majorBidi"/>
          <w:bCs/>
          <w:sz w:val="30"/>
          <w:szCs w:val="30"/>
          <w:lang w:val="en-GB"/>
        </w:rPr>
        <w:br w:type="page"/>
      </w:r>
    </w:p>
    <w:p w14:paraId="138160BF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t>หนี้สินที่มีภาระดอกเบี้ย</w:t>
      </w:r>
    </w:p>
    <w:p w14:paraId="6569436B" w14:textId="77777777" w:rsidR="006C72E9" w:rsidRPr="003067AA" w:rsidRDefault="006C72E9" w:rsidP="006C72E9">
      <w:pPr>
        <w:rPr>
          <w:rFonts w:asciiTheme="majorBidi" w:hAnsiTheme="majorBidi" w:cstheme="majorBidi"/>
          <w:b/>
          <w:sz w:val="32"/>
          <w:szCs w:val="32"/>
          <w:rtl/>
          <w:cs/>
        </w:rPr>
      </w:pPr>
    </w:p>
    <w:tbl>
      <w:tblPr>
        <w:tblW w:w="93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9"/>
        <w:gridCol w:w="1026"/>
        <w:gridCol w:w="270"/>
        <w:gridCol w:w="1017"/>
        <w:gridCol w:w="270"/>
        <w:gridCol w:w="1053"/>
        <w:gridCol w:w="288"/>
        <w:gridCol w:w="1026"/>
      </w:tblGrid>
      <w:tr w:rsidR="006C72E9" w:rsidRPr="00C20284" w14:paraId="56277209" w14:textId="77777777" w:rsidTr="00387CA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124C5D6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16A70F3C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22001EB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A7ACA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09819E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54C73FD4" w14:textId="77777777" w:rsidTr="00387CA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424EB469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606C049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A37D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C3D9C3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9E7A5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3EC42720" w14:textId="77777777" w:rsidTr="00387CA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7AE89003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14:paraId="46E9C7CA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1A25E3D" w14:textId="74D123D3" w:rsidR="006C72E9" w:rsidRPr="003067AA" w:rsidRDefault="00F97A78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05F313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84ADA20" w14:textId="6157D8A8" w:rsidR="006C72E9" w:rsidRPr="003067AA" w:rsidRDefault="00F97A78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A9EB645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75C35B31" w14:textId="4B5A2092" w:rsidR="006C72E9" w:rsidRPr="003067AA" w:rsidRDefault="00F97A78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28E56BE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09A29F41" w14:textId="0C0F4460" w:rsidR="006C72E9" w:rsidRPr="003067AA" w:rsidRDefault="00F97A78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27C9C11A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61DDE6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9" w:type="dxa"/>
          </w:tcPr>
          <w:p w14:paraId="42E9DED9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11704F9" w14:textId="77777777" w:rsidR="006C72E9" w:rsidRPr="003067AA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268BA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0C7DB7B" w14:textId="77777777" w:rsidR="006C72E9" w:rsidRPr="003067AA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3BF3C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D03B099" w14:textId="77777777" w:rsidR="006C72E9" w:rsidRPr="003067AA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19AA3F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4901D89" w14:textId="77777777" w:rsidR="006C72E9" w:rsidRPr="003067AA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6D8A6AD6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201BBF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และเงินกู้ยืมระยะสั้น</w:t>
            </w:r>
          </w:p>
        </w:tc>
        <w:tc>
          <w:tcPr>
            <w:tcW w:w="819" w:type="dxa"/>
          </w:tcPr>
          <w:p w14:paraId="1795C5E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7D72051" w14:textId="77777777" w:rsidR="006C72E9" w:rsidRPr="003067AA" w:rsidRDefault="006C72E9" w:rsidP="00387CAF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FA0A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3C2658E" w14:textId="77777777" w:rsidR="006C72E9" w:rsidRPr="003067AA" w:rsidRDefault="006C72E9" w:rsidP="00387CAF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BED85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B7E870E" w14:textId="77777777" w:rsidR="006C72E9" w:rsidRPr="003067AA" w:rsidRDefault="006C72E9" w:rsidP="00387CAF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000FEAD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DB03FBF" w14:textId="77777777" w:rsidR="006C72E9" w:rsidRPr="003067AA" w:rsidRDefault="006C72E9" w:rsidP="00387CAF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85986" w:rsidRPr="00C20284" w14:paraId="58F7432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7231834F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9" w:type="dxa"/>
          </w:tcPr>
          <w:p w14:paraId="7087595E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37C6C1A" w14:textId="1467ED15" w:rsidR="00685986" w:rsidRPr="003067AA" w:rsidRDefault="002319A9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35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835E3A" w:rsidRPr="008235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235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274BEC2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6AF4B51" w14:textId="4287B88F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70,992</w:t>
            </w:r>
          </w:p>
        </w:tc>
        <w:tc>
          <w:tcPr>
            <w:tcW w:w="270" w:type="dxa"/>
            <w:shd w:val="clear" w:color="auto" w:fill="auto"/>
          </w:tcPr>
          <w:p w14:paraId="2DE9304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5EDE311" w14:textId="54091DC2" w:rsidR="00685986" w:rsidRPr="003067AA" w:rsidRDefault="00835E3A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22CE3C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F2A687C" w14:textId="4AF9E9A3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5986" w:rsidRPr="00C20284" w14:paraId="7BCF4BF2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0D8DEE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819" w:type="dxa"/>
          </w:tcPr>
          <w:p w14:paraId="3AED122C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3DF074A" w14:textId="7EDBDC59" w:rsidR="00685986" w:rsidRPr="003067AA" w:rsidRDefault="00835E3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20,687</w:t>
            </w:r>
          </w:p>
        </w:tc>
        <w:tc>
          <w:tcPr>
            <w:tcW w:w="270" w:type="dxa"/>
            <w:shd w:val="clear" w:color="auto" w:fill="auto"/>
          </w:tcPr>
          <w:p w14:paraId="0E276B8A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195555D1" w14:textId="43CFC2B8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17,964</w:t>
            </w:r>
          </w:p>
        </w:tc>
        <w:tc>
          <w:tcPr>
            <w:tcW w:w="270" w:type="dxa"/>
            <w:shd w:val="clear" w:color="auto" w:fill="auto"/>
          </w:tcPr>
          <w:p w14:paraId="79C9EDB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2B2826A" w14:textId="52874BFA" w:rsidR="00685986" w:rsidRPr="003067AA" w:rsidRDefault="00E42BA7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3,545</w:t>
            </w:r>
          </w:p>
        </w:tc>
        <w:tc>
          <w:tcPr>
            <w:tcW w:w="288" w:type="dxa"/>
            <w:shd w:val="clear" w:color="auto" w:fill="auto"/>
          </w:tcPr>
          <w:p w14:paraId="25420808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13AE77B" w14:textId="3743BC8B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8,488</w:t>
            </w:r>
          </w:p>
        </w:tc>
      </w:tr>
      <w:tr w:rsidR="00685986" w:rsidRPr="00C20284" w14:paraId="5B1507AE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22DD64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</w:tcPr>
          <w:p w14:paraId="7381427E" w14:textId="036F4E2B" w:rsidR="00685986" w:rsidRPr="003067AA" w:rsidRDefault="00337638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26" w:type="dxa"/>
            <w:shd w:val="clear" w:color="auto" w:fill="auto"/>
          </w:tcPr>
          <w:p w14:paraId="40E0D588" w14:textId="39E75352" w:rsidR="00685986" w:rsidRPr="003067AA" w:rsidRDefault="00835E3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</w:t>
            </w:r>
            <w:r w:rsidR="001B1315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C6CA2B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EAA2370" w14:textId="2B66887C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1,456</w:t>
            </w:r>
          </w:p>
        </w:tc>
        <w:tc>
          <w:tcPr>
            <w:tcW w:w="270" w:type="dxa"/>
            <w:shd w:val="clear" w:color="auto" w:fill="auto"/>
          </w:tcPr>
          <w:p w14:paraId="201E4FF0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ED7245" w14:textId="3444DEF1" w:rsidR="00685986" w:rsidRPr="003067AA" w:rsidRDefault="002E0B00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11,170</w:t>
            </w:r>
          </w:p>
        </w:tc>
        <w:tc>
          <w:tcPr>
            <w:tcW w:w="288" w:type="dxa"/>
            <w:shd w:val="clear" w:color="auto" w:fill="auto"/>
          </w:tcPr>
          <w:p w14:paraId="414590D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4D35949" w14:textId="0023BBC8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2C64E6E7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0D486F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044A62AA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7B853" w14:textId="5B45C9D0" w:rsidR="00685986" w:rsidRPr="003067AA" w:rsidRDefault="00835E3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117,43</w:t>
            </w:r>
            <w:r w:rsidR="001B1315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727143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EF6BF" w14:textId="5CCE2009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90,412</w:t>
            </w:r>
          </w:p>
        </w:tc>
        <w:tc>
          <w:tcPr>
            <w:tcW w:w="270" w:type="dxa"/>
            <w:shd w:val="clear" w:color="auto" w:fill="auto"/>
          </w:tcPr>
          <w:p w14:paraId="678CA76B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B042" w14:textId="03AFA5E4" w:rsidR="00685986" w:rsidRPr="003067AA" w:rsidRDefault="009A04BB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14,715</w:t>
            </w:r>
          </w:p>
        </w:tc>
        <w:tc>
          <w:tcPr>
            <w:tcW w:w="288" w:type="dxa"/>
            <w:shd w:val="clear" w:color="auto" w:fill="auto"/>
          </w:tcPr>
          <w:p w14:paraId="011980A3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8AA95" w14:textId="50EC7C63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8,488</w:t>
            </w:r>
          </w:p>
        </w:tc>
      </w:tr>
      <w:tr w:rsidR="00685986" w:rsidRPr="00C20284" w14:paraId="0C2D226D" w14:textId="77777777" w:rsidTr="00387CAF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35FB09E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7AB6CE08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B0C2E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F238B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35560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CF217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380AF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51ACAB1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7263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202062DF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A8E56A3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</w:t>
            </w:r>
          </w:p>
        </w:tc>
        <w:tc>
          <w:tcPr>
            <w:tcW w:w="819" w:type="dxa"/>
          </w:tcPr>
          <w:p w14:paraId="019E770C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749B3F1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89015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0043A6C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420B5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9B9D4BB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7922F8C0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DADD064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3D02FA1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57DD6FC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19" w:type="dxa"/>
          </w:tcPr>
          <w:p w14:paraId="17AD5073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EF40984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1E0092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1089F01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C8CB8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348534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5E71E92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8C7220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5456EAC9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641DEC3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9" w:type="dxa"/>
          </w:tcPr>
          <w:p w14:paraId="180BA979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2713724" w14:textId="225B7159" w:rsidR="00685986" w:rsidRPr="003067AA" w:rsidRDefault="00117E35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</w:t>
            </w:r>
            <w:r w:rsidR="008D439E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1C5D0BB0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8962DD6" w14:textId="7584F360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27,465</w:t>
            </w:r>
          </w:p>
        </w:tc>
        <w:tc>
          <w:tcPr>
            <w:tcW w:w="270" w:type="dxa"/>
            <w:shd w:val="clear" w:color="auto" w:fill="auto"/>
          </w:tcPr>
          <w:p w14:paraId="74694ED8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702A816" w14:textId="7D290F36" w:rsidR="00685986" w:rsidRPr="003067AA" w:rsidRDefault="0017325B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A500C" w:rsidRPr="003067AA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88" w:type="dxa"/>
            <w:shd w:val="clear" w:color="auto" w:fill="auto"/>
          </w:tcPr>
          <w:p w14:paraId="0BF711F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78C62A" w14:textId="3653952A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685986" w:rsidRPr="00C20284" w14:paraId="37D010C5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579FD5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</w:tcPr>
          <w:p w14:paraId="53F87753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E0695FF" w14:textId="3867A65D" w:rsidR="00685986" w:rsidRPr="003067AA" w:rsidRDefault="00117E35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19,390</w:t>
            </w:r>
          </w:p>
        </w:tc>
        <w:tc>
          <w:tcPr>
            <w:tcW w:w="270" w:type="dxa"/>
            <w:shd w:val="clear" w:color="auto" w:fill="auto"/>
          </w:tcPr>
          <w:p w14:paraId="5DB5589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1146390" w14:textId="3EF18DD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</w:t>
            </w: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563C427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0CE76B7" w14:textId="1AA882A0" w:rsidR="00685986" w:rsidRPr="003067AA" w:rsidRDefault="00DA500C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9,940</w:t>
            </w:r>
          </w:p>
        </w:tc>
        <w:tc>
          <w:tcPr>
            <w:tcW w:w="288" w:type="dxa"/>
            <w:shd w:val="clear" w:color="auto" w:fill="auto"/>
          </w:tcPr>
          <w:p w14:paraId="6BAD401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0819F7A" w14:textId="4CA8E6D8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</w:t>
            </w: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,600</w:t>
            </w:r>
          </w:p>
        </w:tc>
      </w:tr>
      <w:tr w:rsidR="00685986" w:rsidRPr="00C20284" w14:paraId="25D16FC7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2AB3F3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9" w:type="dxa"/>
          </w:tcPr>
          <w:p w14:paraId="3EA4B9DB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AEC16" w14:textId="69A624C0" w:rsidR="00685986" w:rsidRPr="003067AA" w:rsidRDefault="00447C7D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17325B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  <w:r w:rsidR="00716334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BFE68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C91E7" w14:textId="13186526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4,439</w:t>
            </w:r>
          </w:p>
        </w:tc>
        <w:tc>
          <w:tcPr>
            <w:tcW w:w="270" w:type="dxa"/>
            <w:shd w:val="clear" w:color="auto" w:fill="auto"/>
          </w:tcPr>
          <w:p w14:paraId="26762D3A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1C989" w14:textId="727A9679" w:rsidR="00685986" w:rsidRPr="003067AA" w:rsidRDefault="00DA500C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88" w:type="dxa"/>
            <w:shd w:val="clear" w:color="auto" w:fill="auto"/>
          </w:tcPr>
          <w:p w14:paraId="258D60D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8EA4D" w14:textId="01B63128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685986" w:rsidRPr="00C20284" w14:paraId="358BD4F8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6EB9FD08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02D10A4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463C9" w14:textId="1E9D67F5" w:rsidR="00685986" w:rsidRPr="003067AA" w:rsidRDefault="002924C4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17325B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</w:t>
            </w:r>
            <w:r w:rsidR="00466CDE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3D4C16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C6CC7" w14:textId="0AEF1221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43,504</w:t>
            </w:r>
          </w:p>
        </w:tc>
        <w:tc>
          <w:tcPr>
            <w:tcW w:w="270" w:type="dxa"/>
            <w:shd w:val="clear" w:color="auto" w:fill="auto"/>
          </w:tcPr>
          <w:p w14:paraId="0BB5D86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B8D2E" w14:textId="1EF7DDA7" w:rsidR="00685986" w:rsidRPr="003067AA" w:rsidRDefault="00DA500C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11,287</w:t>
            </w:r>
          </w:p>
        </w:tc>
        <w:tc>
          <w:tcPr>
            <w:tcW w:w="288" w:type="dxa"/>
            <w:shd w:val="clear" w:color="auto" w:fill="auto"/>
          </w:tcPr>
          <w:p w14:paraId="39A40C88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189AE" w14:textId="20C23E4D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12,429</w:t>
            </w:r>
          </w:p>
        </w:tc>
      </w:tr>
      <w:tr w:rsidR="00685986" w:rsidRPr="00C20284" w14:paraId="4B21AE08" w14:textId="77777777" w:rsidTr="00387CAF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5075F22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57D6B321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2DC57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EBF044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D2171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A8C37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91A4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BC00463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53291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02DD8DE8" w14:textId="77777777" w:rsidTr="00387CAF">
        <w:trPr>
          <w:trHeight w:hRule="exact" w:val="459"/>
        </w:trPr>
        <w:tc>
          <w:tcPr>
            <w:tcW w:w="3618" w:type="dxa"/>
            <w:shd w:val="clear" w:color="auto" w:fill="auto"/>
          </w:tcPr>
          <w:p w14:paraId="661E3C13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9" w:type="dxa"/>
          </w:tcPr>
          <w:p w14:paraId="30F39692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42793" w14:textId="529F487E" w:rsidR="00685986" w:rsidRPr="003067AA" w:rsidRDefault="002924C4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</w:t>
            </w:r>
            <w:r w:rsidR="00AB173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F92793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CEDF49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C5CA" w14:textId="13131942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133,916</w:t>
            </w:r>
          </w:p>
        </w:tc>
        <w:tc>
          <w:tcPr>
            <w:tcW w:w="270" w:type="dxa"/>
            <w:shd w:val="clear" w:color="auto" w:fill="auto"/>
          </w:tcPr>
          <w:p w14:paraId="51A8C128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6EF3A" w14:textId="6F5630AF" w:rsidR="00685986" w:rsidRPr="003067AA" w:rsidRDefault="004039D9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26,002</w:t>
            </w:r>
          </w:p>
        </w:tc>
        <w:tc>
          <w:tcPr>
            <w:tcW w:w="288" w:type="dxa"/>
            <w:shd w:val="clear" w:color="auto" w:fill="auto"/>
          </w:tcPr>
          <w:p w14:paraId="6F1459C9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56C6D" w14:textId="6E5143CD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20,917</w:t>
            </w:r>
          </w:p>
        </w:tc>
      </w:tr>
      <w:tr w:rsidR="00685986" w:rsidRPr="00C20284" w14:paraId="55668C2C" w14:textId="77777777" w:rsidTr="00387CAF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0899BDF3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0D18BD65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72F3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147F64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7EB38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B7B46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F8DC1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13E1EE0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3483A" w14:textId="77777777" w:rsidR="00685986" w:rsidRPr="003067AA" w:rsidRDefault="00685986" w:rsidP="00685986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191AECC9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A1C492D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9" w:type="dxa"/>
          </w:tcPr>
          <w:p w14:paraId="0A303159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E1C951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F52C2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5AB943B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6280F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7FA3BEE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75D9D5C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0EB2C9A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85986" w:rsidRPr="00C20284" w14:paraId="21FEDBA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8FA908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9" w:type="dxa"/>
          </w:tcPr>
          <w:p w14:paraId="7F870C50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F05CA2" w14:textId="627E06EC" w:rsidR="00685986" w:rsidRPr="003067AA" w:rsidRDefault="00AB173F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56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D36DC2" w:rsidRPr="004956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4956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36DC2" w:rsidRPr="004956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  <w:r w:rsidR="00B2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21EB18D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E8E746C" w14:textId="09C8B1F1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,733</w:t>
            </w:r>
          </w:p>
        </w:tc>
        <w:tc>
          <w:tcPr>
            <w:tcW w:w="270" w:type="dxa"/>
            <w:shd w:val="clear" w:color="auto" w:fill="auto"/>
          </w:tcPr>
          <w:p w14:paraId="5A1512FF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586B094" w14:textId="44204918" w:rsidR="00685986" w:rsidRPr="003067AA" w:rsidRDefault="00393FE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88" w:type="dxa"/>
            <w:shd w:val="clear" w:color="auto" w:fill="auto"/>
          </w:tcPr>
          <w:p w14:paraId="4B3105D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2B9EE7C" w14:textId="0D757603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2,467</w:t>
            </w:r>
          </w:p>
        </w:tc>
      </w:tr>
      <w:tr w:rsidR="00685986" w:rsidRPr="00C20284" w14:paraId="15EFF18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93E1A0B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</w:tcPr>
          <w:p w14:paraId="6E79F98D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678318" w14:textId="1D85BB53" w:rsidR="00685986" w:rsidRPr="003067AA" w:rsidRDefault="00AB173F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192,825</w:t>
            </w:r>
          </w:p>
        </w:tc>
        <w:tc>
          <w:tcPr>
            <w:tcW w:w="270" w:type="dxa"/>
            <w:shd w:val="clear" w:color="auto" w:fill="auto"/>
          </w:tcPr>
          <w:p w14:paraId="161D06B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2974988" w14:textId="240F98B5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90,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30ECE94F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BF3BC4" w14:textId="6E04434D" w:rsidR="00685986" w:rsidRPr="003067AA" w:rsidRDefault="00393FE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113,075</w:t>
            </w:r>
          </w:p>
        </w:tc>
        <w:tc>
          <w:tcPr>
            <w:tcW w:w="288" w:type="dxa"/>
            <w:shd w:val="clear" w:color="auto" w:fill="auto"/>
          </w:tcPr>
          <w:p w14:paraId="42648D4B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68D4DD7" w14:textId="38FB7CC9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685986" w:rsidRPr="00C20284" w14:paraId="51C5416B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112436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หุ้นกู้อนุพันธ์</w:t>
            </w:r>
          </w:p>
        </w:tc>
        <w:tc>
          <w:tcPr>
            <w:tcW w:w="819" w:type="dxa"/>
          </w:tcPr>
          <w:p w14:paraId="24B195F3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BD24D97" w14:textId="0615109B" w:rsidR="00685986" w:rsidRPr="003067AA" w:rsidRDefault="00893E9E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F76A2D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7B135C2" w14:textId="1FCE0BA8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9,317</w:t>
            </w:r>
          </w:p>
        </w:tc>
        <w:tc>
          <w:tcPr>
            <w:tcW w:w="270" w:type="dxa"/>
            <w:shd w:val="clear" w:color="auto" w:fill="auto"/>
          </w:tcPr>
          <w:p w14:paraId="64684584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3FC47B" w14:textId="3496CBD2" w:rsidR="00685986" w:rsidRPr="003067AA" w:rsidRDefault="00393FE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C6148E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B366B75" w14:textId="436FA210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73E6E31A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76B7E84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9" w:type="dxa"/>
          </w:tcPr>
          <w:p w14:paraId="11E13CDD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89286" w14:textId="204C4180" w:rsidR="00685986" w:rsidRPr="003067AA" w:rsidRDefault="00893E9E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30,581</w:t>
            </w:r>
          </w:p>
        </w:tc>
        <w:tc>
          <w:tcPr>
            <w:tcW w:w="270" w:type="dxa"/>
            <w:shd w:val="clear" w:color="auto" w:fill="auto"/>
          </w:tcPr>
          <w:p w14:paraId="5D49E6E9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5660" w14:textId="6513785C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29,461</w:t>
            </w:r>
          </w:p>
        </w:tc>
        <w:tc>
          <w:tcPr>
            <w:tcW w:w="270" w:type="dxa"/>
            <w:shd w:val="clear" w:color="auto" w:fill="auto"/>
          </w:tcPr>
          <w:p w14:paraId="7AFAA9FE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5EB2" w14:textId="21B95379" w:rsidR="00685986" w:rsidRPr="003067AA" w:rsidRDefault="00393FE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88" w:type="dxa"/>
            <w:shd w:val="clear" w:color="auto" w:fill="auto"/>
          </w:tcPr>
          <w:p w14:paraId="4235C262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EFCD9" w14:textId="6FE7DAB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685986" w:rsidRPr="00C20284" w14:paraId="4D65447C" w14:textId="77777777" w:rsidTr="00387CAF">
        <w:trPr>
          <w:trHeight w:hRule="exact" w:val="153"/>
        </w:trPr>
        <w:tc>
          <w:tcPr>
            <w:tcW w:w="3618" w:type="dxa"/>
            <w:shd w:val="clear" w:color="auto" w:fill="auto"/>
          </w:tcPr>
          <w:p w14:paraId="7BA34737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41F0030A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16C6D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996A9D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DAC8" w14:textId="485A1B26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250B04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4628F" w14:textId="7777777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38E5D414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5CBB8" w14:textId="1538AB66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5BE567A5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1011F71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9" w:type="dxa"/>
          </w:tcPr>
          <w:p w14:paraId="631FF615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08122" w14:textId="0219BD07" w:rsidR="00685986" w:rsidRPr="003067AA" w:rsidRDefault="00A4163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332,</w:t>
            </w:r>
            <w:r w:rsidR="00D36DC2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  <w:r w:rsidR="00B23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D6D8B5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6C0D" w14:textId="2E5B2E0B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330,701</w:t>
            </w:r>
          </w:p>
        </w:tc>
        <w:tc>
          <w:tcPr>
            <w:tcW w:w="270" w:type="dxa"/>
            <w:shd w:val="clear" w:color="auto" w:fill="auto"/>
          </w:tcPr>
          <w:p w14:paraId="37F1EF7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594F" w14:textId="77C16E74" w:rsidR="00685986" w:rsidRPr="003067AA" w:rsidRDefault="00C6505E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114,927</w:t>
            </w:r>
          </w:p>
        </w:tc>
        <w:tc>
          <w:tcPr>
            <w:tcW w:w="288" w:type="dxa"/>
            <w:shd w:val="clear" w:color="auto" w:fill="auto"/>
          </w:tcPr>
          <w:p w14:paraId="587B0490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AF27D" w14:textId="25175123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3,832</w:t>
            </w:r>
          </w:p>
        </w:tc>
      </w:tr>
      <w:tr w:rsidR="00685986" w:rsidRPr="00C20284" w14:paraId="2EC74B3D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AC614AA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19" w:type="dxa"/>
          </w:tcPr>
          <w:p w14:paraId="6C138191" w14:textId="77777777" w:rsidR="00685986" w:rsidRPr="003067AA" w:rsidRDefault="00685986" w:rsidP="00685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E8047" w14:textId="7148C2B4" w:rsidR="00685986" w:rsidRPr="003067AA" w:rsidRDefault="00393FEA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520,</w:t>
            </w:r>
            <w:r w:rsidR="00D36DC2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261F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6BED2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59DFA" w14:textId="1E6AE955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464,617</w:t>
            </w:r>
          </w:p>
        </w:tc>
        <w:tc>
          <w:tcPr>
            <w:tcW w:w="270" w:type="dxa"/>
            <w:shd w:val="clear" w:color="auto" w:fill="auto"/>
          </w:tcPr>
          <w:p w14:paraId="393A4B20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0D329" w14:textId="4177464E" w:rsidR="00685986" w:rsidRPr="003067AA" w:rsidRDefault="00C6505E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140,929</w:t>
            </w:r>
          </w:p>
        </w:tc>
        <w:tc>
          <w:tcPr>
            <w:tcW w:w="288" w:type="dxa"/>
            <w:shd w:val="clear" w:color="auto" w:fill="auto"/>
          </w:tcPr>
          <w:p w14:paraId="799178C6" w14:textId="77777777" w:rsidR="00685986" w:rsidRPr="003067AA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33C90" w14:textId="630D6507" w:rsidR="00685986" w:rsidRPr="003067AA" w:rsidRDefault="00685986" w:rsidP="00685986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34,749</w:t>
            </w:r>
          </w:p>
        </w:tc>
      </w:tr>
    </w:tbl>
    <w:p w14:paraId="2E9E1E5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02FF4F9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79C449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10049AB" w14:textId="77777777" w:rsidR="006C72E9" w:rsidRPr="003067AA" w:rsidRDefault="006C72E9" w:rsidP="006C72E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171CC8" w14:textId="5740C874" w:rsidR="006C72E9" w:rsidRPr="003067AA" w:rsidRDefault="006C72E9" w:rsidP="00EB6F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bCs/>
          <w:sz w:val="30"/>
          <w:szCs w:val="30"/>
          <w:lang w:val="en-US"/>
        </w:rPr>
        <w:t>31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417741" w:rsidRPr="00417741">
        <w:rPr>
          <w:rFonts w:asciiTheme="majorBidi" w:hAnsiTheme="majorBidi" w:cstheme="majorBidi"/>
          <w:bCs/>
          <w:sz w:val="30"/>
          <w:szCs w:val="30"/>
        </w:rPr>
        <w:t>2565</w:t>
      </w:r>
      <w:r w:rsidR="0041774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>บริษัทย่อยในต่างประเทศบางแห่ง</w:t>
      </w:r>
      <w:r w:rsidR="00C368BD" w:rsidRPr="003067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มีเงินกู้ยืมระยะยา</w:t>
      </w:r>
      <w:r w:rsidR="0097323E" w:rsidRPr="003067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ว</w:t>
      </w:r>
      <w:r w:rsidR="00B1775D" w:rsidRPr="003067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จากสถาบันการเงิน</w:t>
      </w:r>
      <w:r w:rsidR="0097323E" w:rsidRPr="003067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ส่วนที่มีหลักประกันเป็นจำนวนเงินรวม </w:t>
      </w:r>
      <w:r w:rsidR="00111499" w:rsidRPr="00111499">
        <w:rPr>
          <w:rFonts w:asciiTheme="majorBidi" w:hAnsiTheme="majorBidi" w:cstheme="majorBidi"/>
          <w:bCs/>
          <w:sz w:val="30"/>
          <w:szCs w:val="30"/>
          <w:lang w:bidi="th-TH"/>
        </w:rPr>
        <w:t>26,140</w:t>
      </w:r>
      <w:r w:rsidR="0097323E" w:rsidRPr="003067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ล้านบาท </w:t>
      </w:r>
      <w:r w:rsidR="00237A62"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>(</w:t>
      </w:r>
      <w:r w:rsidR="00237A62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2564</w:t>
      </w:r>
      <w:r w:rsidR="00237A62"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: </w:t>
      </w:r>
      <w:r w:rsidR="00237A62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25,783</w:t>
      </w:r>
      <w:r w:rsidR="00237A62"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</w:t>
      </w:r>
      <w:r w:rsidR="00E56716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)</w:t>
      </w:r>
      <w:r w:rsidR="00A851D7" w:rsidRPr="003067AA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="00B1775D" w:rsidRPr="00111499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โดยมี</w:t>
      </w:r>
      <w:r w:rsidR="005D7DFE" w:rsidRPr="00111499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หลัก</w:t>
      </w:r>
      <w:r w:rsidR="008F45C2" w:rsidRPr="00111499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ประกันการกู้ยืมเงินจากสถาบันการเงิน</w:t>
      </w:r>
      <w:r w:rsidR="008C65C9" w:rsidRPr="003067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ซึ่งประกอบด้วย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 ที่ดิน อาคาร และอุปกรณ์ซึ่งมีมูลค่าสุทธิทางบัญชีเป็นจำนวนเงิน </w:t>
      </w:r>
      <w:r w:rsidR="00AD37BD">
        <w:rPr>
          <w:rFonts w:asciiTheme="majorBidi" w:hAnsiTheme="majorBidi"/>
          <w:bCs/>
          <w:sz w:val="30"/>
          <w:szCs w:val="30"/>
          <w:lang w:val="en-US"/>
        </w:rPr>
        <w:t>17,746</w:t>
      </w:r>
      <w:r w:rsidR="00685986" w:rsidRPr="00C2028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256</w:t>
      </w:r>
      <w:r w:rsidR="00271B6F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4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: </w:t>
      </w:r>
      <w:r w:rsidR="00271B6F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13,</w:t>
      </w:r>
      <w:r w:rsidR="00E96A4A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731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</w:t>
      </w:r>
      <w:r w:rsidR="00AF42BC" w:rsidRPr="003067AA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="00AF42BC" w:rsidRPr="003067AA">
        <w:rPr>
          <w:rFonts w:asciiTheme="majorBidi" w:hAnsiTheme="majorBidi" w:cstheme="majorBidi"/>
          <w:b/>
          <w:sz w:val="30"/>
          <w:szCs w:val="30"/>
          <w:cs/>
          <w:lang w:bidi="th-TH"/>
        </w:rPr>
        <w:t>เงินลงทุนหมุนเวียน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 สินทรัพย์สิทธิการเช่า สินค้าคงเหลือ และลูกหนี้สุทธิเจ้าหนี้ ซึ่งมีมูลค่าตามบัญชีจำนวน </w:t>
      </w:r>
      <w:r w:rsidR="009D2437">
        <w:rPr>
          <w:rFonts w:asciiTheme="majorBidi" w:hAnsiTheme="majorBidi"/>
          <w:bCs/>
          <w:sz w:val="30"/>
          <w:szCs w:val="30"/>
          <w:lang w:val="en-US"/>
        </w:rPr>
        <w:t>6,743</w:t>
      </w:r>
      <w:r w:rsidR="003C36EE">
        <w:rPr>
          <w:rFonts w:asciiTheme="majorBidi" w:hAnsiTheme="majorBidi"/>
          <w:bCs/>
          <w:sz w:val="30"/>
          <w:szCs w:val="30"/>
          <w:lang w:val="en-US"/>
        </w:rPr>
        <w:t xml:space="preserve"> 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256</w:t>
      </w:r>
      <w:r w:rsidR="00271B6F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4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: </w:t>
      </w:r>
      <w:r w:rsidR="00271B6F" w:rsidRPr="003357D4">
        <w:rPr>
          <w:rFonts w:asciiTheme="majorBidi" w:hAnsiTheme="majorBidi" w:cstheme="majorBidi"/>
          <w:bCs/>
          <w:i/>
          <w:iCs/>
          <w:spacing w:val="-6"/>
          <w:sz w:val="30"/>
          <w:szCs w:val="30"/>
          <w:lang w:val="en-US"/>
        </w:rPr>
        <w:t>7,252</w:t>
      </w:r>
      <w:r w:rsidRPr="003357D4">
        <w:rPr>
          <w:rFonts w:asciiTheme="majorBidi" w:hAnsiTheme="majorBidi" w:cstheme="majorBidi"/>
          <w:b/>
          <w:i/>
          <w:iCs/>
          <w:spacing w:val="-6"/>
          <w:sz w:val="30"/>
          <w:szCs w:val="30"/>
          <w:cs/>
        </w:rPr>
        <w:t xml:space="preserve"> ล้านบาท)</w:t>
      </w:r>
      <w:r w:rsidRPr="003357D4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หุ้นสามัญของบริษัทย่อยในต่างประเทศซึ่งมีมูลค่ารวม</w:t>
      </w:r>
      <w:r w:rsidRPr="003357D4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ประมาณ</w:t>
      </w:r>
      <w:r w:rsidRPr="003357D4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  <w:r w:rsidR="003C36EE" w:rsidRPr="003357D4">
        <w:rPr>
          <w:rFonts w:asciiTheme="majorBidi" w:hAnsiTheme="majorBidi" w:cstheme="majorBidi"/>
          <w:bCs/>
          <w:spacing w:val="-6"/>
          <w:sz w:val="30"/>
          <w:szCs w:val="30"/>
        </w:rPr>
        <w:t>3,182</w:t>
      </w:r>
      <w:r w:rsidR="00685986" w:rsidRPr="003357D4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Pr="003357D4">
        <w:rPr>
          <w:rFonts w:asciiTheme="majorBidi" w:hAnsiTheme="majorBidi" w:cstheme="majorBidi"/>
          <w:b/>
          <w:spacing w:val="-6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>(</w:t>
      </w:r>
      <w:r w:rsidR="00417741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2564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: </w:t>
      </w:r>
      <w:r w:rsidR="00271B6F" w:rsidRPr="003067AA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1,102</w:t>
      </w:r>
      <w:r w:rsidRPr="003067AA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ล้านบาท)</w:t>
      </w:r>
    </w:p>
    <w:p w14:paraId="08B80192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20FA82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กลุ่มบริษัทมีสัญญาเงินกู้ที่สำคัญกับสถาบันการเงินดังนี้</w:t>
      </w:r>
    </w:p>
    <w:p w14:paraId="0A37171C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7E7E4464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  <w:lang w:bidi="th-TH"/>
        </w:rPr>
        <w:t>CPF Investment Limited (“</w:t>
      </w:r>
      <w:r w:rsidRPr="003067A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CPFI”)</w:t>
      </w:r>
    </w:p>
    <w:p w14:paraId="4D12AB82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04A8BBE" w14:textId="4C0AEA91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  <w:lang w:bidi="th-TH"/>
        </w:rPr>
        <w:t xml:space="preserve">CPFI 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ซึ่งเป็นบริษัทย่อยที่บริษัทถือหุ้นในอัตราร้อยละ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 100.00 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ของหุ้นที่ออกและชำระแล้วมี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สัญญาเงินกู้ยืมระยะยาวกับสถาบันการเงินหลายแห่ง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ในวงเงินกู้ตามสัญญารวม </w:t>
      </w:r>
      <w:r w:rsidR="007F5EBE" w:rsidRPr="003067A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F5EBE" w:rsidRPr="003067AA">
        <w:rPr>
          <w:rFonts w:asciiTheme="majorBidi" w:hAnsiTheme="majorBidi" w:cstheme="majorBidi"/>
          <w:sz w:val="30"/>
          <w:szCs w:val="30"/>
          <w:lang w:val="en-US" w:bidi="th-TH"/>
        </w:rPr>
        <w:t>658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ล้านเหรียญสหรัฐ ในอัตราดอกเบี้ย 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LIBOR </w:t>
      </w:r>
      <w:r w:rsidR="00F236A2" w:rsidRPr="003067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F236A2"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SOFR </w:t>
      </w:r>
      <w:r w:rsidRPr="003067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บวกอัตราที่กำหนด โดยจะครบกำหนดภายในปี 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2570 </w:t>
      </w:r>
    </w:p>
    <w:p w14:paraId="26DFD8FC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493F0AB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067A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CPFI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ได้ใช้เงินกู้ยืมระยะยาวดังกล่าวข้างต้นในการลงทุนและการดำเนินงานทั่วไป 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และต้อง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ปฏิบัติตามเงื่อนไขต่างๆ</w:t>
      </w:r>
      <w:r w:rsidRPr="003067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ที่กำหนดไว้ในสัญญา</w:t>
      </w:r>
    </w:p>
    <w:p w14:paraId="6A84C801" w14:textId="77777777" w:rsidR="006C72E9" w:rsidRPr="003067AA" w:rsidRDefault="006C72E9" w:rsidP="006C72E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2F9C02F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</w:rPr>
        <w:t>C.P. Pokphand Co., Ltd. (“CPP”)</w:t>
      </w:r>
    </w:p>
    <w:p w14:paraId="424E7B2E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57D85EB7" w14:textId="7CF202AD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</w:rPr>
        <w:t xml:space="preserve">CPP 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ซึ่งเป็นบริษัทย่อยที่กลุ่มบริษัทถือหุ้นในอัตรา</w:t>
      </w:r>
      <w:r w:rsidRPr="003067AA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 xml:space="preserve">ร้อยละ </w:t>
      </w:r>
      <w:r w:rsidR="00410579" w:rsidRPr="003067AA">
        <w:rPr>
          <w:rFonts w:asciiTheme="majorBidi" w:eastAsia="BrowalliaUPC" w:hAnsiTheme="majorBidi" w:cstheme="majorBidi"/>
          <w:sz w:val="30"/>
          <w:szCs w:val="30"/>
          <w:lang w:val="en-US"/>
        </w:rPr>
        <w:t>76.24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>ของหุ้นที่ออกและชำระแล้ว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>มีสัญญาเงินกู้ยืมระยะยาวกับสถาบันการเงินหลายแห่ง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 xml:space="preserve">(“สัญญา”) เป็นจำนวนเงิน </w:t>
      </w:r>
      <w:r w:rsidR="007F5EBE" w:rsidRPr="003067AA">
        <w:rPr>
          <w:rFonts w:asciiTheme="majorBidi" w:eastAsia="BrowalliaUPC" w:hAnsiTheme="majorBidi" w:cstheme="majorBidi"/>
          <w:sz w:val="30"/>
          <w:szCs w:val="30"/>
          <w:lang w:val="en-US"/>
        </w:rPr>
        <w:t>481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>ล้านเหรียญสหรัฐ</w:t>
      </w:r>
      <w:r w:rsidRPr="003067AA">
        <w:rPr>
          <w:rFonts w:asciiTheme="majorBidi" w:eastAsia="BrowalliaUPC" w:hAnsiTheme="majorBidi" w:cstheme="majorBidi" w:hint="cs"/>
          <w:sz w:val="30"/>
          <w:szCs w:val="30"/>
          <w:cs/>
          <w:lang w:bidi="th-TH"/>
        </w:rPr>
        <w:t xml:space="preserve"> </w:t>
      </w:r>
      <w:r w:rsidRPr="003067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ในอัตราดอกเบี้ย 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LIBOR </w:t>
      </w:r>
      <w:r w:rsidRPr="003067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บวกอัตราที่กำหนด โดยจะครบกำหนดภายในปี 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22B67C82" w14:textId="77777777" w:rsidR="006C72E9" w:rsidRPr="003067AA" w:rsidRDefault="006C72E9" w:rsidP="006C72E9">
      <w:pPr>
        <w:pStyle w:val="block"/>
        <w:spacing w:after="0" w:line="240" w:lineRule="auto"/>
        <w:ind w:left="0"/>
        <w:jc w:val="thaiDistribute"/>
        <w:rPr>
          <w:rFonts w:asciiTheme="majorBidi" w:eastAsia="BrowalliaUPC" w:hAnsiTheme="majorBidi" w:cstheme="majorBidi"/>
          <w:sz w:val="30"/>
          <w:szCs w:val="30"/>
          <w:lang w:val="en-US"/>
        </w:rPr>
      </w:pPr>
    </w:p>
    <w:p w14:paraId="4DD33B87" w14:textId="77777777" w:rsidR="006C72E9" w:rsidRPr="003067AA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6C72E9" w:rsidRPr="003067AA" w:rsidSect="00367ADF"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CPP 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ได้เบิกเงินกู้ยืมระยะยาวดังกล่าวข้างต้นทั้งจำนวนแล้ว เพื่อนำไปชำระคืนเงินกู้และใช้ในการลงทุน และ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หรือการดำเนินงานทั่วไปของ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 CPP 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ทั้งนี้ </w:t>
      </w:r>
      <w:r w:rsidRPr="003067AA">
        <w:rPr>
          <w:rFonts w:asciiTheme="majorBidi" w:hAnsiTheme="majorBidi" w:cstheme="majorBidi"/>
          <w:sz w:val="30"/>
          <w:szCs w:val="30"/>
          <w:lang w:val="en-US" w:bidi="th-TH"/>
        </w:rPr>
        <w:t xml:space="preserve">CPP </w:t>
      </w:r>
      <w:r w:rsidRPr="003067AA">
        <w:rPr>
          <w:rFonts w:asciiTheme="majorBidi" w:hAnsiTheme="majorBidi" w:cstheme="majorBidi"/>
          <w:sz w:val="30"/>
          <w:szCs w:val="30"/>
          <w:cs/>
          <w:lang w:val="en-US" w:bidi="th-TH"/>
        </w:rPr>
        <w:t>ต้องปฏิบัติตามเงื่อนไขต่างๆ ที่กำหนดไว้ในสัญญา</w:t>
      </w:r>
    </w:p>
    <w:p w14:paraId="3B9F7BA4" w14:textId="77777777" w:rsidR="006C72E9" w:rsidRPr="00C20284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705714FF" w14:textId="77777777" w:rsidR="006C72E9" w:rsidRPr="00D857C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7CD7358" w14:textId="77777777" w:rsidR="006C72E9" w:rsidRPr="00C20284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11B9">
        <w:rPr>
          <w:rFonts w:asciiTheme="majorBidi" w:hAnsi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บริษัทและบริษัทย่อยบางแห่งมีหุ้นกู้ไม่ด้อยสิทธิและไม่มีหลักประกัน ดังนี้</w:t>
      </w:r>
    </w:p>
    <w:tbl>
      <w:tblPr>
        <w:tblW w:w="13045" w:type="dxa"/>
        <w:tblInd w:w="693" w:type="dxa"/>
        <w:tblLayout w:type="fixed"/>
        <w:tblLook w:val="01E0" w:firstRow="1" w:lastRow="1" w:firstColumn="1" w:lastColumn="1" w:noHBand="0" w:noVBand="0"/>
      </w:tblPr>
      <w:tblGrid>
        <w:gridCol w:w="1922"/>
        <w:gridCol w:w="261"/>
        <w:gridCol w:w="1765"/>
        <w:gridCol w:w="266"/>
        <w:gridCol w:w="1320"/>
        <w:gridCol w:w="236"/>
        <w:gridCol w:w="1613"/>
        <w:gridCol w:w="236"/>
        <w:gridCol w:w="1093"/>
        <w:gridCol w:w="264"/>
        <w:gridCol w:w="1057"/>
        <w:gridCol w:w="259"/>
        <w:gridCol w:w="1165"/>
        <w:gridCol w:w="259"/>
        <w:gridCol w:w="1329"/>
      </w:tblGrid>
      <w:tr w:rsidR="006C72E9" w:rsidRPr="00C20284" w14:paraId="75983A74" w14:textId="77777777" w:rsidTr="00387CAF">
        <w:trPr>
          <w:trHeight w:hRule="exact" w:val="358"/>
        </w:trPr>
        <w:tc>
          <w:tcPr>
            <w:tcW w:w="1922" w:type="dxa"/>
            <w:shd w:val="clear" w:color="auto" w:fill="auto"/>
          </w:tcPr>
          <w:p w14:paraId="7FCEE8C8" w14:textId="77777777" w:rsidR="006C72E9" w:rsidRPr="00C20284" w:rsidRDefault="006C72E9" w:rsidP="00387CA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3FC53D7D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0CD4AF91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6600845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D2A1A8E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498B1C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76A7CA1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3BDC98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28A7E38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61923B9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3D7C7A4D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B6CACD1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432ECDC1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0565B546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6C077012" w14:textId="77777777" w:rsidR="006C72E9" w:rsidRPr="00C20284" w:rsidRDefault="006C72E9" w:rsidP="00387CA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74634D29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20940A05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6A51197C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44BA8AD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2592CDA4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BE7C96C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5626FA97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86233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2F8C1539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6E541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3FDDF20D" w14:textId="77777777" w:rsidTr="00271B6F">
        <w:trPr>
          <w:trHeight w:hRule="exact" w:val="430"/>
        </w:trPr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29E7FCEC" w14:textId="77777777" w:rsidR="006C72E9" w:rsidRPr="00C20284" w:rsidRDefault="006C72E9" w:rsidP="00387CA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61" w:type="dxa"/>
          </w:tcPr>
          <w:p w14:paraId="43DEAFF1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511091F5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03BC42F1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860D058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6525B408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72787E9B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139DE923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9BB0" w14:textId="36C78FC6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6E327CB6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740CA" w14:textId="2C074432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9" w:type="dxa"/>
            <w:shd w:val="clear" w:color="auto" w:fill="auto"/>
          </w:tcPr>
          <w:p w14:paraId="3FAD43CC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ECEB6" w14:textId="137AA835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9" w:type="dxa"/>
            <w:tcBorders>
              <w:top w:val="single" w:sz="4" w:space="0" w:color="auto"/>
            </w:tcBorders>
            <w:shd w:val="clear" w:color="auto" w:fill="auto"/>
          </w:tcPr>
          <w:p w14:paraId="541D01A5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4F593" w14:textId="6DDF24BA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3054B845" w14:textId="77777777" w:rsidTr="00271B6F">
        <w:trPr>
          <w:trHeight w:hRule="exact" w:val="108"/>
        </w:trPr>
        <w:tc>
          <w:tcPr>
            <w:tcW w:w="5770" w:type="dxa"/>
            <w:gridSpan w:val="6"/>
            <w:shd w:val="clear" w:color="auto" w:fill="auto"/>
          </w:tcPr>
          <w:p w14:paraId="409BBB0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163FC3A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00560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3E6B1894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D9AC467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256D66B5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109E593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3B91E9B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FD7F0DC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6A3FE583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02F8B962" w14:textId="77777777" w:rsidTr="00271B6F">
        <w:trPr>
          <w:trHeight w:hRule="exact" w:val="387"/>
        </w:trPr>
        <w:tc>
          <w:tcPr>
            <w:tcW w:w="5770" w:type="dxa"/>
            <w:gridSpan w:val="6"/>
            <w:shd w:val="clear" w:color="auto" w:fill="auto"/>
          </w:tcPr>
          <w:p w14:paraId="3D2DF533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2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เจริญโภคภัณฑ์อาหาร จำกัด (มหาชน) (“บริษัท”)</w:t>
            </w:r>
          </w:p>
        </w:tc>
        <w:tc>
          <w:tcPr>
            <w:tcW w:w="1613" w:type="dxa"/>
          </w:tcPr>
          <w:p w14:paraId="27247FF8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E09C9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2DA42CE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A41AA10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6425D764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AC4FE48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25BD9AA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8BA0980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40B5CED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5986" w:rsidRPr="00C20284" w14:paraId="1F37BD17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AEC8A71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1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2554</w:t>
            </w:r>
            <w:r w:rsidRPr="00C20284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C20284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9711B9">
              <w:rPr>
                <w:rFonts w:asciiTheme="majorBidi" w:hAnsiTheme="majorBidi" w:cs="KPMG Logo"/>
                <w:vertAlign w:val="superscript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261" w:type="dxa"/>
          </w:tcPr>
          <w:p w14:paraId="7F87E07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ABB877B" w14:textId="612CE312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2749478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14A220B" w14:textId="36E655D6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5408E09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39C6CC6" w14:textId="06222F74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258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305CE0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0BEDF1B" w14:textId="5161B1A0" w:rsidR="00685986" w:rsidRPr="00C20284" w:rsidRDefault="009065A1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64" w:type="dxa"/>
            <w:shd w:val="clear" w:color="auto" w:fill="auto"/>
          </w:tcPr>
          <w:p w14:paraId="5581D77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134B797" w14:textId="379AEDBF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59" w:type="dxa"/>
            <w:shd w:val="clear" w:color="auto" w:fill="auto"/>
          </w:tcPr>
          <w:p w14:paraId="0E740C4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6B869" w14:textId="48C3EBB9" w:rsidR="00685986" w:rsidRPr="00C20284" w:rsidRDefault="00D75D8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59" w:type="dxa"/>
            <w:shd w:val="clear" w:color="auto" w:fill="auto"/>
          </w:tcPr>
          <w:p w14:paraId="3DDD60B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0D4651B" w14:textId="3B195EFC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685986" w:rsidRPr="00C20284" w14:paraId="1C293942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385DCDA2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cs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2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2554</w:t>
            </w:r>
            <w:r w:rsidRPr="00C2028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20284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9711B9">
              <w:rPr>
                <w:rFonts w:asciiTheme="majorBidi" w:hAnsiTheme="majorBidi" w:cs="KPMG Logo"/>
                <w:vertAlign w:val="superscript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261" w:type="dxa"/>
          </w:tcPr>
          <w:p w14:paraId="01A6952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EB394D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7A62AA8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634733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53559D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AC4DB9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258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D29BA3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4DA12A5" w14:textId="631E60AB" w:rsidR="00685986" w:rsidRPr="00C20284" w:rsidRDefault="00D75D8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64" w:type="dxa"/>
            <w:shd w:val="clear" w:color="auto" w:fill="auto"/>
          </w:tcPr>
          <w:p w14:paraId="2D0A1A0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79599CB" w14:textId="7EAB01E0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90F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4139E85F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946671" w14:textId="1A32A50F" w:rsidR="00685986" w:rsidRPr="00C20284" w:rsidRDefault="00D75D8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092AE66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DD5BFBB" w14:textId="44DB0A9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90F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685986" w:rsidRPr="00C20284" w14:paraId="6D67D17E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74866806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2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2555</w:t>
            </w:r>
            <w:r w:rsidRPr="00C20284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6351A03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D7C6FDE" w14:textId="0D373BF3" w:rsidR="00685986" w:rsidRPr="00C20284" w:rsidRDefault="007F391F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39DC643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6FDD0F9" w14:textId="68386A38" w:rsidR="00685986" w:rsidRPr="00C20284" w:rsidRDefault="008823C3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10 -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246BA5F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4E68A727" w14:textId="5C38B700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</w:t>
            </w:r>
            <w:r w:rsidR="008823C3">
              <w:rPr>
                <w:rFonts w:asciiTheme="majorBidi" w:hAnsiTheme="majorBidi"/>
                <w:sz w:val="30"/>
                <w:szCs w:val="30"/>
              </w:rPr>
              <w:t>6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="008823C3">
              <w:rPr>
                <w:rFonts w:asciiTheme="majorBidi" w:hAnsiTheme="majorBidi"/>
                <w:sz w:val="30"/>
                <w:szCs w:val="30"/>
              </w:rPr>
              <w:t xml:space="preserve"> - 2575</w:t>
            </w:r>
          </w:p>
        </w:tc>
        <w:tc>
          <w:tcPr>
            <w:tcW w:w="236" w:type="dxa"/>
          </w:tcPr>
          <w:p w14:paraId="1FE1587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30A8F4A" w14:textId="5D4DA9AE" w:rsidR="00685986" w:rsidRPr="00C20284" w:rsidRDefault="00D75D8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14:paraId="6727D21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DB48044" w14:textId="5760B7D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59" w:type="dxa"/>
            <w:shd w:val="clear" w:color="auto" w:fill="auto"/>
          </w:tcPr>
          <w:p w14:paraId="10A9B9D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A4A96B6" w14:textId="23F2F7C8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59" w:type="dxa"/>
            <w:shd w:val="clear" w:color="auto" w:fill="auto"/>
          </w:tcPr>
          <w:p w14:paraId="7A84B3C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FF10C0B" w14:textId="7974F3F6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685986" w:rsidRPr="00C20284" w14:paraId="57B46111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3025554B" w14:textId="77777777" w:rsidR="00685986" w:rsidRPr="00175F11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1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2558</w:t>
            </w:r>
          </w:p>
        </w:tc>
        <w:tc>
          <w:tcPr>
            <w:tcW w:w="261" w:type="dxa"/>
          </w:tcPr>
          <w:p w14:paraId="2345FBAF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ED53AF5" w14:textId="30D5858B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  <w:tc>
          <w:tcPr>
            <w:tcW w:w="266" w:type="dxa"/>
          </w:tcPr>
          <w:p w14:paraId="6543AB0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005CC04" w14:textId="3B612F8B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9709B6F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007AD0A" w14:textId="060304C8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1864FE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8B4CACE" w14:textId="28BB60C6" w:rsidR="00685986" w:rsidRPr="00C20284" w:rsidRDefault="00507BF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64" w:type="dxa"/>
            <w:shd w:val="clear" w:color="auto" w:fill="auto"/>
          </w:tcPr>
          <w:p w14:paraId="0AD511E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2B1CDFA7" w14:textId="6D01F058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59" w:type="dxa"/>
            <w:shd w:val="clear" w:color="auto" w:fill="auto"/>
          </w:tcPr>
          <w:p w14:paraId="0DBCD28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FE44142" w14:textId="3B188A80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59" w:type="dxa"/>
            <w:shd w:val="clear" w:color="auto" w:fill="auto"/>
          </w:tcPr>
          <w:p w14:paraId="12A842C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C161F1C" w14:textId="4F774863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</w:tr>
      <w:tr w:rsidR="00685986" w:rsidRPr="00C20284" w14:paraId="06250A6F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3DFCB898" w14:textId="77777777" w:rsidR="00685986" w:rsidRPr="00175F11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2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2558</w:t>
            </w:r>
          </w:p>
        </w:tc>
        <w:tc>
          <w:tcPr>
            <w:tcW w:w="261" w:type="dxa"/>
          </w:tcPr>
          <w:p w14:paraId="23427CE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8BD9F8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2D9DC51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89E4B3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0BB914C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65E601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2566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2570</w:t>
            </w:r>
          </w:p>
        </w:tc>
        <w:tc>
          <w:tcPr>
            <w:tcW w:w="236" w:type="dxa"/>
          </w:tcPr>
          <w:p w14:paraId="7D9A529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45F2FB7" w14:textId="0CD98E1F" w:rsidR="00685986" w:rsidRPr="00C20284" w:rsidRDefault="003E472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8140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14:paraId="72B6569F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825F51E" w14:textId="67337A5B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8140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4339545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96582A6" w14:textId="378617FC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8140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1651C32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9B815B1" w14:textId="40C10071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685986" w:rsidRPr="00C20284" w14:paraId="42294988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60E03B6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1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2559</w:t>
            </w:r>
          </w:p>
        </w:tc>
        <w:tc>
          <w:tcPr>
            <w:tcW w:w="261" w:type="dxa"/>
          </w:tcPr>
          <w:p w14:paraId="72B1509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76D3A73" w14:textId="1C20C04D" w:rsidR="00685986" w:rsidRPr="00C20284" w:rsidRDefault="0068164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3.11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  <w:tc>
          <w:tcPr>
            <w:tcW w:w="266" w:type="dxa"/>
          </w:tcPr>
          <w:p w14:paraId="54680AD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674DBBB" w14:textId="05358BD5" w:rsidR="00685986" w:rsidRPr="00C20284" w:rsidRDefault="0068164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C1E77E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7EB23D2" w14:textId="795B4B78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F675F5">
              <w:rPr>
                <w:rFonts w:asciiTheme="majorBidi" w:hAnsiTheme="majorBidi"/>
                <w:sz w:val="30"/>
                <w:szCs w:val="30"/>
              </w:rPr>
              <w:t>7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257</w:t>
            </w:r>
            <w:r w:rsidR="00685986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2CA2B0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70E04E47" w14:textId="1836DCFD" w:rsidR="00685986" w:rsidRPr="00C20284" w:rsidRDefault="003E472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64" w:type="dxa"/>
            <w:shd w:val="clear" w:color="auto" w:fill="auto"/>
          </w:tcPr>
          <w:p w14:paraId="6827EB3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E7836EF" w14:textId="73EEF9FA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44E05C5F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E44716A" w14:textId="2E52DCF7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52BFE59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26D7DC40" w14:textId="3678B625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6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85986" w:rsidRPr="00C20284" w14:paraId="00FA42EE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44F6CEC8" w14:textId="77777777" w:rsidR="00685986" w:rsidRPr="00175F11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1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2561</w:t>
            </w:r>
          </w:p>
        </w:tc>
        <w:tc>
          <w:tcPr>
            <w:tcW w:w="261" w:type="dxa"/>
          </w:tcPr>
          <w:p w14:paraId="4B67A97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2DD402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266" w:type="dxa"/>
          </w:tcPr>
          <w:p w14:paraId="5CF1FC2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A63D0B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24AE72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E939C5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2571</w:t>
            </w:r>
          </w:p>
        </w:tc>
        <w:tc>
          <w:tcPr>
            <w:tcW w:w="236" w:type="dxa"/>
          </w:tcPr>
          <w:p w14:paraId="3FE26EB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CBED8B1" w14:textId="2D896D74" w:rsidR="00685986" w:rsidRPr="00C20284" w:rsidRDefault="003E472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64" w:type="dxa"/>
            <w:shd w:val="clear" w:color="auto" w:fill="auto"/>
          </w:tcPr>
          <w:p w14:paraId="708BF98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44F1B525" w14:textId="35CE3091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59" w:type="dxa"/>
            <w:shd w:val="clear" w:color="auto" w:fill="auto"/>
          </w:tcPr>
          <w:p w14:paraId="07BF305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CAD987F" w14:textId="3BF3AEF8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59" w:type="dxa"/>
            <w:shd w:val="clear" w:color="auto" w:fill="auto"/>
          </w:tcPr>
          <w:p w14:paraId="3AC030C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A1B362D" w14:textId="59480E8F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85986" w:rsidRPr="00C20284" w14:paraId="2185E3E5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BE64B34" w14:textId="77777777" w:rsidR="00685986" w:rsidRPr="00175F11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175F11">
              <w:rPr>
                <w:rFonts w:asciiTheme="majorBidi" w:hAnsiTheme="majorBidi" w:cs="KPMG Logo"/>
                <w:lang w:val="en-US"/>
              </w:rPr>
              <w:t>2</w:t>
            </w:r>
            <w:r w:rsidRPr="00175F11">
              <w:rPr>
                <w:rFonts w:asciiTheme="majorBidi" w:hAnsiTheme="majorBidi" w:cstheme="majorBidi"/>
                <w:lang w:val="en-US"/>
              </w:rPr>
              <w:t>/</w:t>
            </w:r>
            <w:r w:rsidRPr="00175F11">
              <w:rPr>
                <w:rFonts w:asciiTheme="majorBidi" w:hAnsiTheme="majorBidi" w:cs="KPMG Logo"/>
                <w:lang w:val="en-US"/>
              </w:rPr>
              <w:t>2561</w:t>
            </w:r>
            <w:r w:rsidRPr="00175F1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6CDFB9D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5DE98266" w14:textId="61EAB9A7" w:rsidR="00685986" w:rsidRPr="00005785" w:rsidRDefault="001A7F07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785">
              <w:rPr>
                <w:rFonts w:asciiTheme="majorBidi" w:hAnsiTheme="majorBidi"/>
                <w:sz w:val="30"/>
                <w:szCs w:val="30"/>
              </w:rPr>
              <w:t>3.</w:t>
            </w:r>
            <w:r w:rsidR="00D90852">
              <w:rPr>
                <w:rFonts w:asciiTheme="majorBidi" w:hAnsiTheme="majorBidi"/>
                <w:sz w:val="30"/>
                <w:szCs w:val="30"/>
              </w:rPr>
              <w:t>20</w:t>
            </w:r>
            <w:r w:rsidR="00685986" w:rsidRPr="0000578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005785">
              <w:rPr>
                <w:rFonts w:asciiTheme="majorBidi" w:hAnsiTheme="majorBidi"/>
                <w:sz w:val="30"/>
                <w:szCs w:val="30"/>
              </w:rPr>
              <w:t>4</w:t>
            </w:r>
            <w:r w:rsidR="00685986" w:rsidRPr="000057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85986" w:rsidRPr="00005785">
              <w:rPr>
                <w:rFonts w:asciiTheme="majorBidi" w:hAnsiTheme="majorBidi"/>
                <w:sz w:val="30"/>
                <w:szCs w:val="30"/>
              </w:rPr>
              <w:t>66</w:t>
            </w:r>
          </w:p>
        </w:tc>
        <w:tc>
          <w:tcPr>
            <w:tcW w:w="266" w:type="dxa"/>
          </w:tcPr>
          <w:p w14:paraId="623C6D14" w14:textId="77777777" w:rsidR="00685986" w:rsidRPr="00005785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33172EE" w14:textId="15F12597" w:rsidR="00685986" w:rsidRPr="00005785" w:rsidRDefault="002721B5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="00685986" w:rsidRPr="0000578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005785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B12E60E" w14:textId="77777777" w:rsidR="00685986" w:rsidRPr="00005785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F109FDE" w14:textId="6C802B3E" w:rsidR="00685986" w:rsidRPr="00005785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785">
              <w:rPr>
                <w:rFonts w:asciiTheme="majorBidi" w:hAnsiTheme="majorBidi"/>
                <w:sz w:val="30"/>
                <w:szCs w:val="30"/>
              </w:rPr>
              <w:t>256</w:t>
            </w:r>
            <w:r w:rsidR="008823C3">
              <w:rPr>
                <w:rFonts w:asciiTheme="majorBidi" w:hAnsiTheme="majorBidi"/>
                <w:sz w:val="30"/>
                <w:szCs w:val="30"/>
              </w:rPr>
              <w:t>5</w:t>
            </w:r>
            <w:r w:rsidRPr="0000578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05785">
              <w:rPr>
                <w:rFonts w:asciiTheme="majorBidi" w:hAnsiTheme="majorBidi"/>
                <w:sz w:val="30"/>
                <w:szCs w:val="30"/>
              </w:rPr>
              <w:t>25</w:t>
            </w:r>
            <w:r w:rsidR="00785680" w:rsidRPr="00005785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3BD2005C" w14:textId="77777777" w:rsidR="00685986" w:rsidRPr="00005785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026494E1" w14:textId="6D1E0E21" w:rsidR="00685986" w:rsidRPr="00C20284" w:rsidRDefault="00694383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64" w:type="dxa"/>
            <w:shd w:val="clear" w:color="auto" w:fill="auto"/>
          </w:tcPr>
          <w:p w14:paraId="67B02BD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6C8EC879" w14:textId="5D6716E1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18,300</w:t>
            </w:r>
          </w:p>
        </w:tc>
        <w:tc>
          <w:tcPr>
            <w:tcW w:w="259" w:type="dxa"/>
            <w:shd w:val="clear" w:color="auto" w:fill="auto"/>
          </w:tcPr>
          <w:p w14:paraId="3CADB3F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EDE7EEB" w14:textId="0E8C45A0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59" w:type="dxa"/>
            <w:shd w:val="clear" w:color="auto" w:fill="auto"/>
          </w:tcPr>
          <w:p w14:paraId="68B7FC4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556E46B" w14:textId="4D9E62B2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</w:tr>
      <w:tr w:rsidR="00685986" w:rsidRPr="00C20284" w14:paraId="0748A567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288487F5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9711B9">
              <w:rPr>
                <w:rFonts w:asciiTheme="majorBidi" w:hAnsiTheme="majorBidi" w:cs="KPMG Logo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KPMG Logo"/>
                <w:lang w:val="en-US"/>
              </w:rPr>
              <w:t>2563</w:t>
            </w:r>
          </w:p>
        </w:tc>
        <w:tc>
          <w:tcPr>
            <w:tcW w:w="261" w:type="dxa"/>
          </w:tcPr>
          <w:p w14:paraId="7F608B9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35D7BB3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30359F4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42BEAB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73D74CD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5AC757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2578</w:t>
            </w:r>
          </w:p>
        </w:tc>
        <w:tc>
          <w:tcPr>
            <w:tcW w:w="236" w:type="dxa"/>
          </w:tcPr>
          <w:p w14:paraId="6423B65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9170C75" w14:textId="2C36DA36" w:rsidR="00685986" w:rsidRPr="00C20284" w:rsidRDefault="004C4474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14:paraId="1445D11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572A74F" w14:textId="413A817F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59" w:type="dxa"/>
            <w:shd w:val="clear" w:color="auto" w:fill="auto"/>
          </w:tcPr>
          <w:p w14:paraId="2A8960A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34D0602" w14:textId="3657C352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1403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59" w:type="dxa"/>
            <w:shd w:val="clear" w:color="auto" w:fill="auto"/>
          </w:tcPr>
          <w:p w14:paraId="6CEC6EC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5632329" w14:textId="578CFE93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685986" w:rsidRPr="00C20284" w14:paraId="73BA741D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08FE1B2A" w14:textId="77777777" w:rsidR="00685986" w:rsidRPr="009711B9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="KPMG Logo"/>
                <w:lang w:val="en-US"/>
              </w:rPr>
            </w:pPr>
            <w:r w:rsidRPr="003067AA">
              <w:rPr>
                <w:rFonts w:asciiTheme="majorBidi" w:hAnsiTheme="majorBidi" w:cstheme="majorBidi"/>
                <w:cs/>
                <w:lang w:val="en-US"/>
              </w:rPr>
              <w:t>1/2564</w:t>
            </w:r>
          </w:p>
        </w:tc>
        <w:tc>
          <w:tcPr>
            <w:tcW w:w="261" w:type="dxa"/>
          </w:tcPr>
          <w:p w14:paraId="1764DD5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38B5C12" w14:textId="77777777" w:rsidR="00685986" w:rsidRPr="009711B9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1.75 - 3.80</w:t>
            </w:r>
          </w:p>
        </w:tc>
        <w:tc>
          <w:tcPr>
            <w:tcW w:w="266" w:type="dxa"/>
          </w:tcPr>
          <w:p w14:paraId="6457EAB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BD54A73" w14:textId="77777777" w:rsidR="00685986" w:rsidRPr="009711B9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2 - 12</w:t>
            </w:r>
          </w:p>
        </w:tc>
        <w:tc>
          <w:tcPr>
            <w:tcW w:w="236" w:type="dxa"/>
          </w:tcPr>
          <w:p w14:paraId="6095E5E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1A2D897" w14:textId="77777777" w:rsidR="00685986" w:rsidRPr="009711B9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2566 - 2576</w:t>
            </w:r>
          </w:p>
        </w:tc>
        <w:tc>
          <w:tcPr>
            <w:tcW w:w="236" w:type="dxa"/>
          </w:tcPr>
          <w:p w14:paraId="0F5BFFB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76E91E8" w14:textId="6992B4D3" w:rsidR="00685986" w:rsidRPr="00C20284" w:rsidRDefault="004C4474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A90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64" w:type="dxa"/>
            <w:shd w:val="clear" w:color="auto" w:fill="auto"/>
          </w:tcPr>
          <w:p w14:paraId="47E05D7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056EF641" w14:textId="57DDB40D" w:rsidR="00685986" w:rsidRPr="009711B9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A90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0CE9C26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ED4ACE1" w14:textId="5FED0378" w:rsidR="00685986" w:rsidRPr="00C20284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A90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3FF9396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71C4CC8" w14:textId="7A3374C5" w:rsidR="00685986" w:rsidRPr="009711B9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A901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4C4474" w:rsidRPr="00C20284" w14:paraId="65E2DEA4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961A879" w14:textId="568F9BA4" w:rsidR="004C4474" w:rsidRPr="003067AA" w:rsidRDefault="004C4474" w:rsidP="00D75D80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KPMG Logo"/>
                <w:lang w:val="en-US"/>
              </w:rPr>
              <w:t>1/2565</w:t>
            </w:r>
          </w:p>
        </w:tc>
        <w:tc>
          <w:tcPr>
            <w:tcW w:w="261" w:type="dxa"/>
          </w:tcPr>
          <w:p w14:paraId="1289096B" w14:textId="77777777" w:rsidR="004C4474" w:rsidRPr="00C20284" w:rsidRDefault="004C4474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2E3B1115" w14:textId="3D1AD247" w:rsidR="004C4474" w:rsidRPr="003067AA" w:rsidRDefault="004B4267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</w:t>
            </w:r>
            <w:r w:rsidR="00D201F0">
              <w:rPr>
                <w:rFonts w:asciiTheme="majorBidi" w:hAnsiTheme="majorBidi"/>
                <w:sz w:val="30"/>
                <w:szCs w:val="30"/>
              </w:rPr>
              <w:t>.15 - 4.00</w:t>
            </w:r>
          </w:p>
        </w:tc>
        <w:tc>
          <w:tcPr>
            <w:tcW w:w="266" w:type="dxa"/>
          </w:tcPr>
          <w:p w14:paraId="2B0B29D9" w14:textId="77777777" w:rsidR="004C4474" w:rsidRPr="00C20284" w:rsidRDefault="004C4474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6512DCA" w14:textId="2803A90F" w:rsidR="004C4474" w:rsidRPr="003067AA" w:rsidRDefault="00D201F0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4 - 8</w:t>
            </w:r>
          </w:p>
        </w:tc>
        <w:tc>
          <w:tcPr>
            <w:tcW w:w="236" w:type="dxa"/>
          </w:tcPr>
          <w:p w14:paraId="535694EB" w14:textId="77777777" w:rsidR="004C4474" w:rsidRPr="00C20284" w:rsidRDefault="004C4474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B9BE2D9" w14:textId="5B9B2AB0" w:rsidR="004C4474" w:rsidRPr="003067AA" w:rsidRDefault="00D201F0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2569 - 2573</w:t>
            </w:r>
          </w:p>
        </w:tc>
        <w:tc>
          <w:tcPr>
            <w:tcW w:w="236" w:type="dxa"/>
          </w:tcPr>
          <w:p w14:paraId="665A72C0" w14:textId="77777777" w:rsidR="004C4474" w:rsidRPr="00C20284" w:rsidRDefault="004C4474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6F11A60" w14:textId="52590B9C" w:rsidR="004C4474" w:rsidRPr="00C20284" w:rsidRDefault="00C84768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  <w:tc>
          <w:tcPr>
            <w:tcW w:w="264" w:type="dxa"/>
            <w:shd w:val="clear" w:color="auto" w:fill="auto"/>
          </w:tcPr>
          <w:p w14:paraId="5A8D9A8F" w14:textId="77777777" w:rsidR="004C4474" w:rsidRPr="00C20284" w:rsidRDefault="004C4474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056F36F2" w14:textId="3D1F44C0" w:rsidR="004C4474" w:rsidRPr="003067AA" w:rsidRDefault="00C84768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69B90F9" w14:textId="77777777" w:rsidR="004C4474" w:rsidRPr="00C20284" w:rsidRDefault="004C4474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91556A1" w14:textId="22AAF4E7" w:rsidR="004C4474" w:rsidRPr="00C20284" w:rsidRDefault="00C84768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  <w:tc>
          <w:tcPr>
            <w:tcW w:w="259" w:type="dxa"/>
            <w:shd w:val="clear" w:color="auto" w:fill="auto"/>
          </w:tcPr>
          <w:p w14:paraId="72A944D6" w14:textId="77777777" w:rsidR="004C4474" w:rsidRPr="00C20284" w:rsidRDefault="004C4474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62C2CA97" w14:textId="739D54DC" w:rsidR="004C4474" w:rsidRPr="003067AA" w:rsidRDefault="00C84768" w:rsidP="00D7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685986" w:rsidRPr="00C20284" w14:paraId="6F4300D2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305661C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1" w:type="dxa"/>
          </w:tcPr>
          <w:p w14:paraId="112B177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3D2FFB2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C31FF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CAD6EC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7F25C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CD81AC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830F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4F91" w14:textId="1B0BCE92" w:rsidR="00685986" w:rsidRPr="00F37583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123,015</w:t>
            </w:r>
          </w:p>
        </w:tc>
        <w:tc>
          <w:tcPr>
            <w:tcW w:w="264" w:type="dxa"/>
            <w:shd w:val="clear" w:color="auto" w:fill="auto"/>
          </w:tcPr>
          <w:p w14:paraId="545B222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90529" w14:textId="1C41ADA3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9" w:type="dxa"/>
            <w:shd w:val="clear" w:color="auto" w:fill="auto"/>
          </w:tcPr>
          <w:p w14:paraId="7187C01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6BFF" w14:textId="13820163" w:rsidR="00685986" w:rsidRPr="00F37583" w:rsidRDefault="00C8476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123,015</w:t>
            </w:r>
          </w:p>
        </w:tc>
        <w:tc>
          <w:tcPr>
            <w:tcW w:w="259" w:type="dxa"/>
            <w:shd w:val="clear" w:color="auto" w:fill="auto"/>
          </w:tcPr>
          <w:p w14:paraId="5F9C006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88FD6" w14:textId="45EE8A85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37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271B6F" w:rsidRPr="00C20284" w14:paraId="4685603A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788370B2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658758F8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146D0920" w14:textId="77777777" w:rsidR="00271B6F" w:rsidRPr="00C20284" w:rsidRDefault="00271B6F" w:rsidP="00271B6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3603BAB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481F9B48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F9502F4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29F36C4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4B4E1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C9BCDA4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CE55E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56835D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9E6E79B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7A4FDF00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52AFDF5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3D5D7CB1" w14:textId="77777777" w:rsidR="00271B6F" w:rsidRPr="003067AA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1B6F" w:rsidRPr="00C20284" w14:paraId="21F1E121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05C96751" w14:textId="77777777" w:rsidR="00271B6F" w:rsidRPr="00C20284" w:rsidRDefault="00271B6F" w:rsidP="00271B6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1A8D4487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388AA810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5E506B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4F3FF435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887F33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684C197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36D36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48182AA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77E89A1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C729F1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44EC2CB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0C93ECD8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2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(หน่วย: ล้านบาท)</w:t>
            </w:r>
          </w:p>
        </w:tc>
      </w:tr>
      <w:tr w:rsidR="00271B6F" w:rsidRPr="00C20284" w14:paraId="5616E530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57566D7A" w14:textId="77777777" w:rsidR="00271B6F" w:rsidRPr="00C20284" w:rsidRDefault="00271B6F" w:rsidP="00271B6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29B2CDE5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4B91853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28B12DB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343E18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5F3EEC6B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C00AC93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10E945DE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A0D8B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48567AAB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CBE8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B6F" w:rsidRPr="00C20284" w14:paraId="263A2DD8" w14:textId="77777777" w:rsidTr="00271B6F">
        <w:trPr>
          <w:trHeight w:hRule="exact" w:val="430"/>
        </w:trPr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47634498" w14:textId="77777777" w:rsidR="00271B6F" w:rsidRPr="00C20284" w:rsidRDefault="00271B6F" w:rsidP="00271B6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61" w:type="dxa"/>
          </w:tcPr>
          <w:p w14:paraId="464B531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52C0357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32D0A77F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9B677A0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3817E95A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085FEC54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62FA02B1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638A3" w14:textId="7EEC82E6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1CF7941E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A00A3" w14:textId="55CA27D4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9" w:type="dxa"/>
            <w:shd w:val="clear" w:color="auto" w:fill="auto"/>
          </w:tcPr>
          <w:p w14:paraId="71F760D4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A4A8945" w14:textId="2D037CC9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9" w:type="dxa"/>
            <w:shd w:val="clear" w:color="auto" w:fill="auto"/>
          </w:tcPr>
          <w:p w14:paraId="5880F767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66A0145D" w14:textId="60DEB950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271B6F" w:rsidRPr="00C20284" w14:paraId="74A4220C" w14:textId="77777777" w:rsidTr="00271B6F">
        <w:trPr>
          <w:trHeight w:hRule="exact" w:val="162"/>
        </w:trPr>
        <w:tc>
          <w:tcPr>
            <w:tcW w:w="7383" w:type="dxa"/>
            <w:gridSpan w:val="7"/>
            <w:shd w:val="clear" w:color="auto" w:fill="auto"/>
            <w:vAlign w:val="center"/>
          </w:tcPr>
          <w:p w14:paraId="20FD8D30" w14:textId="77777777" w:rsidR="00271B6F" w:rsidRPr="003067AA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1E3C7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6EA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75E8EFD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073E6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38B1F49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B3C2077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CB6531D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799F704D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1B6F" w:rsidRPr="00C20284" w14:paraId="3A929C97" w14:textId="77777777" w:rsidTr="00271B6F">
        <w:trPr>
          <w:trHeight w:hRule="exact" w:val="430"/>
        </w:trPr>
        <w:tc>
          <w:tcPr>
            <w:tcW w:w="7383" w:type="dxa"/>
            <w:gridSpan w:val="7"/>
            <w:shd w:val="clear" w:color="auto" w:fill="auto"/>
            <w:vAlign w:val="center"/>
          </w:tcPr>
          <w:p w14:paraId="57BB0BB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2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ซีพีเอฟ (ประเทศไทย) จำกัด</w:t>
            </w:r>
            <w:r w:rsidRPr="00C202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(มหาชน) </w:t>
            </w:r>
            <w:r w:rsidRPr="00C20284">
              <w:rPr>
                <w:rFonts w:asciiTheme="majorBidi" w:hAnsiTheme="majorBidi"/>
                <w:b/>
                <w:bCs/>
                <w:sz w:val="30"/>
                <w:szCs w:val="30"/>
              </w:rPr>
              <w:t>(“CPFTH”)</w:t>
            </w:r>
          </w:p>
        </w:tc>
        <w:tc>
          <w:tcPr>
            <w:tcW w:w="236" w:type="dxa"/>
          </w:tcPr>
          <w:p w14:paraId="3DBE225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238EEF3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D33BDB7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6501DC5C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36FAF2F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EA057EB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859B4E7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147DD64A" w14:textId="77777777" w:rsidR="00271B6F" w:rsidRPr="00C20284" w:rsidRDefault="00271B6F" w:rsidP="002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77C77CEA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258E202D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KPMG Logo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KPMG Logo"/>
                <w:lang w:val="en-US"/>
              </w:rPr>
              <w:t>2559</w:t>
            </w:r>
          </w:p>
        </w:tc>
        <w:tc>
          <w:tcPr>
            <w:tcW w:w="261" w:type="dxa"/>
          </w:tcPr>
          <w:p w14:paraId="5875379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23E25C25" w14:textId="6785F47D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A3C1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66" w:type="dxa"/>
          </w:tcPr>
          <w:p w14:paraId="3DF5CB7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98A52EB" w14:textId="3600425F" w:rsidR="00685986" w:rsidRPr="00C20284" w:rsidRDefault="009878BA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A9BC2E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4922230" w14:textId="428AD0B0" w:rsidR="00685986" w:rsidRPr="00C20284" w:rsidRDefault="00E2679F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9878BA">
              <w:rPr>
                <w:rFonts w:asciiTheme="majorBidi" w:hAnsiTheme="majorBidi"/>
                <w:sz w:val="30"/>
                <w:szCs w:val="30"/>
              </w:rPr>
              <w:t>6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2571</w:t>
            </w:r>
          </w:p>
        </w:tc>
        <w:tc>
          <w:tcPr>
            <w:tcW w:w="236" w:type="dxa"/>
          </w:tcPr>
          <w:p w14:paraId="253683B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7673209" w14:textId="445FE600" w:rsidR="00685986" w:rsidRPr="00B60E36" w:rsidRDefault="00E95A7B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E36"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CF74C1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62F4A34" w14:textId="6B1C411A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E36"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59" w:type="dxa"/>
            <w:shd w:val="clear" w:color="auto" w:fill="auto"/>
          </w:tcPr>
          <w:p w14:paraId="5F3E6EA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928CF1E" w14:textId="3DA1A5F7" w:rsidR="00685986" w:rsidRPr="00367ADF" w:rsidRDefault="00E2679F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D9E9DC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18642A" w14:textId="3CD7296C" w:rsidR="00685986" w:rsidRPr="00367ADF" w:rsidRDefault="00685986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0EA12D21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3B101F29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KPMG Logo"/>
                <w:lang w:val="en-US"/>
              </w:rPr>
              <w:t>2</w:t>
            </w:r>
            <w:r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KPMG Logo"/>
                <w:lang w:val="en-US"/>
              </w:rPr>
              <w:t>2559</w:t>
            </w:r>
            <w:r w:rsidRPr="00C20284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261" w:type="dxa"/>
          </w:tcPr>
          <w:p w14:paraId="74882F0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277FFB4D" w14:textId="28741C51" w:rsidR="00685986" w:rsidRPr="00C20284" w:rsidRDefault="00A84874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3.09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95</w:t>
            </w:r>
          </w:p>
        </w:tc>
        <w:tc>
          <w:tcPr>
            <w:tcW w:w="266" w:type="dxa"/>
          </w:tcPr>
          <w:p w14:paraId="73D88CD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59F119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52724B1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5B74930" w14:textId="2DC67453" w:rsidR="00685986" w:rsidRPr="00C20284" w:rsidRDefault="00E2679F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DD60FE">
              <w:rPr>
                <w:rFonts w:asciiTheme="majorBidi" w:hAnsiTheme="majorBidi"/>
                <w:sz w:val="30"/>
                <w:szCs w:val="30"/>
              </w:rPr>
              <w:t>6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257</w:t>
            </w:r>
            <w:r w:rsidR="00685986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37F60C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8B05776" w14:textId="02191F0D" w:rsidR="00685986" w:rsidRPr="00B60E36" w:rsidRDefault="0085170D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0E36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01800F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3E8E470" w14:textId="61BBB94B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0E36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59" w:type="dxa"/>
            <w:shd w:val="clear" w:color="auto" w:fill="auto"/>
          </w:tcPr>
          <w:p w14:paraId="189049B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268F80D" w14:textId="7D68C50D" w:rsidR="00685986" w:rsidRPr="00367ADF" w:rsidRDefault="00E2679F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000ED4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E9AAB0E" w14:textId="79E997C7" w:rsidR="00685986" w:rsidRPr="00367ADF" w:rsidRDefault="00685986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4B10EE65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584CF3F9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KPMG Logo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lang w:val="en-US"/>
              </w:rPr>
              <w:t>/</w:t>
            </w:r>
            <w:r w:rsidRPr="009711B9">
              <w:rPr>
                <w:rFonts w:asciiTheme="majorBidi" w:hAnsiTheme="majorBidi" w:cs="KPMG Logo"/>
                <w:lang w:val="en-US"/>
              </w:rPr>
              <w:t>2561</w:t>
            </w:r>
            <w:r w:rsidRPr="00C20284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261" w:type="dxa"/>
          </w:tcPr>
          <w:p w14:paraId="1B387F0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616D4A9D" w14:textId="1367473A" w:rsidR="00685986" w:rsidRPr="00C20284" w:rsidRDefault="00316FFA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3.24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>
              <w:rPr>
                <w:rFonts w:asciiTheme="majorBidi" w:hAnsiTheme="majorBidi"/>
                <w:sz w:val="30"/>
                <w:szCs w:val="30"/>
              </w:rPr>
              <w:t>4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85986">
              <w:rPr>
                <w:rFonts w:asciiTheme="majorBidi" w:hAnsiTheme="majorBidi"/>
                <w:sz w:val="30"/>
                <w:szCs w:val="30"/>
              </w:rPr>
              <w:t>4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38D44F8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43FC2731" w14:textId="2369F846" w:rsidR="00685986" w:rsidRPr="00C20284" w:rsidRDefault="00FB11D5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B78564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2927C3F" w14:textId="77965599" w:rsidR="00685986" w:rsidRPr="00C20284" w:rsidRDefault="00E2679F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</w:t>
            </w:r>
            <w:r w:rsidR="00407EF8">
              <w:rPr>
                <w:rFonts w:asciiTheme="majorBidi" w:hAnsiTheme="majorBidi"/>
                <w:sz w:val="30"/>
                <w:szCs w:val="30"/>
              </w:rPr>
              <w:t>7</w:t>
            </w:r>
            <w:r w:rsidR="00685986"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85986" w:rsidRPr="009711B9">
              <w:rPr>
                <w:rFonts w:asciiTheme="majorBidi" w:hAnsiTheme="majorBidi"/>
                <w:sz w:val="30"/>
                <w:szCs w:val="30"/>
              </w:rPr>
              <w:t>2576</w:t>
            </w:r>
          </w:p>
        </w:tc>
        <w:tc>
          <w:tcPr>
            <w:tcW w:w="236" w:type="dxa"/>
          </w:tcPr>
          <w:p w14:paraId="18B534F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ABC8991" w14:textId="7E609ECF" w:rsidR="00685986" w:rsidRPr="00B60E36" w:rsidRDefault="0018657D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DF66A3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6155F1EF" w14:textId="6632E01D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259" w:type="dxa"/>
            <w:shd w:val="clear" w:color="auto" w:fill="auto"/>
          </w:tcPr>
          <w:p w14:paraId="392F46E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BECC2D" w14:textId="375C7923" w:rsidR="00685986" w:rsidRPr="00367ADF" w:rsidRDefault="00E2679F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3ABBB2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E37BB15" w14:textId="28EB07D6" w:rsidR="00685986" w:rsidRPr="00367ADF" w:rsidRDefault="00685986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62297C88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63966365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KPMG Logo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cs/>
              </w:rPr>
              <w:t>/</w:t>
            </w:r>
            <w:r w:rsidRPr="009711B9">
              <w:rPr>
                <w:rFonts w:asciiTheme="majorBidi" w:hAnsiTheme="majorBidi" w:cs="KPMG Logo"/>
                <w:lang w:val="en-US"/>
              </w:rPr>
              <w:t>2562</w:t>
            </w:r>
          </w:p>
        </w:tc>
        <w:tc>
          <w:tcPr>
            <w:tcW w:w="261" w:type="dxa"/>
          </w:tcPr>
          <w:p w14:paraId="1B6FF73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316B53B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91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266" w:type="dxa"/>
          </w:tcPr>
          <w:p w14:paraId="7D786F4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052973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4B7F11E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4DDF83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2566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28781F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3928900" w14:textId="21A74091" w:rsidR="00685986" w:rsidRPr="00B60E36" w:rsidRDefault="009C3DB5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79E806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6B16449" w14:textId="6C2C3221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17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2E610F1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C8C1B7A" w14:textId="719FFF77" w:rsidR="00685986" w:rsidRPr="00367ADF" w:rsidRDefault="00E2679F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606ED6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2CECA08" w14:textId="00948021" w:rsidR="00685986" w:rsidRPr="00367ADF" w:rsidRDefault="00685986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46C93239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6C9B4F43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KPMG Logo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cs/>
              </w:rPr>
              <w:t>/</w:t>
            </w:r>
            <w:r w:rsidRPr="009711B9">
              <w:rPr>
                <w:rFonts w:asciiTheme="majorBidi" w:hAnsiTheme="majorBidi" w:cs="KPMG Logo"/>
                <w:lang w:val="en-US"/>
              </w:rPr>
              <w:t>2563</w:t>
            </w:r>
          </w:p>
        </w:tc>
        <w:tc>
          <w:tcPr>
            <w:tcW w:w="261" w:type="dxa"/>
          </w:tcPr>
          <w:p w14:paraId="1D3C9FB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39C842B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3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266" w:type="dxa"/>
          </w:tcPr>
          <w:p w14:paraId="52B43D6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67A4408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5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234B758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0E8554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2568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2578</w:t>
            </w:r>
          </w:p>
        </w:tc>
        <w:tc>
          <w:tcPr>
            <w:tcW w:w="236" w:type="dxa"/>
          </w:tcPr>
          <w:p w14:paraId="0C1D004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F9F8791" w14:textId="448206B4" w:rsidR="00685986" w:rsidRPr="00B60E36" w:rsidRDefault="00552403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620AA3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E2F6A22" w14:textId="76452B03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11B9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1C0765E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2DC462C" w14:textId="22186A93" w:rsidR="00685986" w:rsidRPr="00367ADF" w:rsidRDefault="00E2679F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77CF33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F8BF1D4" w14:textId="2352581C" w:rsidR="00685986" w:rsidRPr="00367ADF" w:rsidRDefault="00685986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44AD2380" w14:textId="77777777" w:rsidTr="00552403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2F98973D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9711B9">
              <w:rPr>
                <w:rFonts w:asciiTheme="majorBidi" w:hAnsiTheme="majorBidi" w:cs="KPMG Logo"/>
                <w:lang w:val="en-US"/>
              </w:rPr>
              <w:t>1</w:t>
            </w:r>
            <w:r w:rsidRPr="00C20284">
              <w:rPr>
                <w:rFonts w:asciiTheme="majorBidi" w:hAnsiTheme="majorBidi" w:cstheme="majorBidi"/>
                <w:cs/>
              </w:rPr>
              <w:t>/</w:t>
            </w:r>
            <w:r w:rsidRPr="009711B9">
              <w:rPr>
                <w:rFonts w:asciiTheme="majorBidi" w:hAnsiTheme="majorBidi" w:cs="KPMG Logo"/>
                <w:lang w:val="en-US"/>
              </w:rPr>
              <w:t>256</w:t>
            </w:r>
            <w:r>
              <w:rPr>
                <w:rFonts w:asciiTheme="majorBidi" w:hAnsiTheme="majorBidi" w:cs="KPMG Logo"/>
                <w:lang w:val="en-US"/>
              </w:rPr>
              <w:t>4</w:t>
            </w:r>
          </w:p>
        </w:tc>
        <w:tc>
          <w:tcPr>
            <w:tcW w:w="261" w:type="dxa"/>
          </w:tcPr>
          <w:p w14:paraId="0BEED38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6435D01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6C52">
              <w:rPr>
                <w:rFonts w:asciiTheme="majorBidi" w:hAnsiTheme="majorBidi" w:cstheme="majorBidi"/>
                <w:sz w:val="30"/>
                <w:szCs w:val="30"/>
              </w:rPr>
              <w:t>2.50 - 3.70</w:t>
            </w:r>
          </w:p>
        </w:tc>
        <w:tc>
          <w:tcPr>
            <w:tcW w:w="266" w:type="dxa"/>
          </w:tcPr>
          <w:p w14:paraId="7F7DBBD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59C99C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50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</w:p>
        </w:tc>
        <w:tc>
          <w:tcPr>
            <w:tcW w:w="236" w:type="dxa"/>
          </w:tcPr>
          <w:p w14:paraId="33C50DD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9B0A5B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54D">
              <w:rPr>
                <w:rFonts w:asciiTheme="majorBidi" w:hAnsiTheme="majorBidi" w:cstheme="majorBidi"/>
                <w:sz w:val="30"/>
                <w:szCs w:val="30"/>
              </w:rPr>
              <w:t>2570 - 2576</w:t>
            </w:r>
          </w:p>
        </w:tc>
        <w:tc>
          <w:tcPr>
            <w:tcW w:w="236" w:type="dxa"/>
          </w:tcPr>
          <w:p w14:paraId="78D1D7D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552FB39" w14:textId="55F99E85" w:rsidR="00685986" w:rsidRPr="004E111F" w:rsidRDefault="00552403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E111F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B7C8D8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744F3DE0" w14:textId="702058BB" w:rsidR="00685986" w:rsidRPr="00272391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E111F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59" w:type="dxa"/>
            <w:shd w:val="clear" w:color="auto" w:fill="auto"/>
          </w:tcPr>
          <w:p w14:paraId="1F05AAB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7722CEE" w14:textId="1DBD4413" w:rsidR="00685986" w:rsidRPr="00367ADF" w:rsidRDefault="00E2679F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2327E2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61D7F65" w14:textId="2119B8A7" w:rsidR="00685986" w:rsidRPr="00367ADF" w:rsidRDefault="00685986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403" w:rsidRPr="00C20284" w14:paraId="319FF233" w14:textId="77777777" w:rsidTr="00552403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11D8AFFC" w14:textId="1D056636" w:rsidR="00552403" w:rsidRPr="009711B9" w:rsidRDefault="00552403" w:rsidP="00552403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="KPMG Logo"/>
                <w:lang w:val="en-US"/>
              </w:rPr>
            </w:pPr>
            <w:r>
              <w:rPr>
                <w:rFonts w:asciiTheme="majorBidi" w:hAnsiTheme="majorBidi" w:cs="KPMG Logo"/>
                <w:lang w:val="en-US"/>
              </w:rPr>
              <w:t>1/2565</w:t>
            </w:r>
          </w:p>
        </w:tc>
        <w:tc>
          <w:tcPr>
            <w:tcW w:w="261" w:type="dxa"/>
          </w:tcPr>
          <w:p w14:paraId="40E4132A" w14:textId="77777777" w:rsidR="00552403" w:rsidRPr="00C20284" w:rsidRDefault="00552403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08C00A14" w14:textId="5748F9E8" w:rsidR="00552403" w:rsidRPr="00E76C52" w:rsidRDefault="00D201F0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3.80 - 5.00</w:t>
            </w:r>
          </w:p>
        </w:tc>
        <w:tc>
          <w:tcPr>
            <w:tcW w:w="266" w:type="dxa"/>
          </w:tcPr>
          <w:p w14:paraId="4A4F503F" w14:textId="77777777" w:rsidR="00552403" w:rsidRPr="00C20284" w:rsidRDefault="00552403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FC65674" w14:textId="420D06FD" w:rsidR="00552403" w:rsidRPr="00971950" w:rsidRDefault="00B5325B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7 - 15</w:t>
            </w:r>
          </w:p>
        </w:tc>
        <w:tc>
          <w:tcPr>
            <w:tcW w:w="236" w:type="dxa"/>
          </w:tcPr>
          <w:p w14:paraId="56EF8A9D" w14:textId="77777777" w:rsidR="00552403" w:rsidRPr="00C20284" w:rsidRDefault="00552403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EA58725" w14:textId="038B74F5" w:rsidR="00552403" w:rsidRPr="0050654D" w:rsidRDefault="00B5325B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2572 - 2580</w:t>
            </w:r>
          </w:p>
        </w:tc>
        <w:tc>
          <w:tcPr>
            <w:tcW w:w="236" w:type="dxa"/>
          </w:tcPr>
          <w:p w14:paraId="6F3E75AC" w14:textId="77777777" w:rsidR="00552403" w:rsidRPr="00C20284" w:rsidRDefault="00552403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54284" w14:textId="78E33496" w:rsidR="00552403" w:rsidRPr="004E111F" w:rsidRDefault="00D86967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10,150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845A5AE" w14:textId="77777777" w:rsidR="00552403" w:rsidRPr="00C20284" w:rsidRDefault="00552403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1FB59" w14:textId="4A11DDE8" w:rsidR="00552403" w:rsidRPr="004E111F" w:rsidRDefault="00367AC9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84457FB" w14:textId="77777777" w:rsidR="00552403" w:rsidRPr="00C20284" w:rsidRDefault="00552403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0EFF913" w14:textId="5CC97B47" w:rsidR="00552403" w:rsidRDefault="00D572C9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1330CEC" w14:textId="77777777" w:rsidR="00552403" w:rsidRPr="00C20284" w:rsidRDefault="00552403" w:rsidP="0055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1E8363FF" w14:textId="388B2E6E" w:rsidR="00552403" w:rsidRDefault="00D572C9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24821CF0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4137CF39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1" w:type="dxa"/>
          </w:tcPr>
          <w:p w14:paraId="1515A2D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7A15B40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DA75B4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865DFF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D64B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F1D887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9EC3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8CF48" w14:textId="677CF967" w:rsidR="00685986" w:rsidRPr="00C20284" w:rsidRDefault="00367AC9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AF4BEF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0FD2" w14:textId="21F8395D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79,050</w:t>
            </w:r>
          </w:p>
        </w:tc>
        <w:tc>
          <w:tcPr>
            <w:tcW w:w="259" w:type="dxa"/>
            <w:shd w:val="clear" w:color="auto" w:fill="auto"/>
          </w:tcPr>
          <w:p w14:paraId="2FC1D74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BF55D" w14:textId="00E94900" w:rsidR="00685986" w:rsidRPr="000015DB" w:rsidRDefault="00E2679F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5AB0CA53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EAE50" w14:textId="53BCE37E" w:rsidR="00685986" w:rsidRPr="002337FC" w:rsidRDefault="00685986" w:rsidP="000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3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85986" w:rsidRPr="00C20284" w14:paraId="6CA5A824" w14:textId="77777777" w:rsidTr="00271B6F">
        <w:trPr>
          <w:trHeight w:hRule="exact" w:val="162"/>
        </w:trPr>
        <w:tc>
          <w:tcPr>
            <w:tcW w:w="1922" w:type="dxa"/>
            <w:shd w:val="clear" w:color="auto" w:fill="auto"/>
          </w:tcPr>
          <w:p w14:paraId="2E9CEFEA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dxa"/>
          </w:tcPr>
          <w:p w14:paraId="55ACBDD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5EFBFF8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85D14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CB978D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5D9BD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C3112E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EE26F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D31B73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4E41E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042DFA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08A23D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E8DCEC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142F381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0084405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5986" w:rsidRPr="00C20284" w14:paraId="57ABBC13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2A30648D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84"/>
              <w:rPr>
                <w:rFonts w:asciiTheme="majorBidi" w:hAnsiTheme="majorBidi" w:cstheme="majorBidi"/>
                <w:b/>
                <w:bCs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รวมทั้งสิ้น</w:t>
            </w:r>
          </w:p>
        </w:tc>
        <w:tc>
          <w:tcPr>
            <w:tcW w:w="261" w:type="dxa"/>
          </w:tcPr>
          <w:p w14:paraId="1D8E3CE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74C449C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4F56E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C575E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9935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6A6115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F46BA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AD1F9B2" w14:textId="07AEF1A7" w:rsidR="00685986" w:rsidRPr="00C20284" w:rsidRDefault="00367AC9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212,215</w:t>
            </w:r>
          </w:p>
        </w:tc>
        <w:tc>
          <w:tcPr>
            <w:tcW w:w="264" w:type="dxa"/>
            <w:shd w:val="clear" w:color="auto" w:fill="auto"/>
          </w:tcPr>
          <w:p w14:paraId="4465055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289E497" w14:textId="5F93559E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201,790</w:t>
            </w:r>
          </w:p>
        </w:tc>
        <w:tc>
          <w:tcPr>
            <w:tcW w:w="259" w:type="dxa"/>
            <w:shd w:val="clear" w:color="auto" w:fill="auto"/>
          </w:tcPr>
          <w:p w14:paraId="2F1371D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802F7AF" w14:textId="6635A6C0" w:rsidR="00685986" w:rsidRPr="00C20284" w:rsidRDefault="00E2679F" w:rsidP="0079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123,015</w:t>
            </w:r>
          </w:p>
        </w:tc>
        <w:tc>
          <w:tcPr>
            <w:tcW w:w="259" w:type="dxa"/>
            <w:shd w:val="clear" w:color="auto" w:fill="auto"/>
          </w:tcPr>
          <w:p w14:paraId="44E4BF5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168DC42D" w14:textId="3B3B83BE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122,740</w:t>
            </w:r>
          </w:p>
        </w:tc>
      </w:tr>
      <w:tr w:rsidR="00685986" w:rsidRPr="00C20284" w14:paraId="2BE59E77" w14:textId="77777777" w:rsidTr="00271B6F">
        <w:trPr>
          <w:trHeight w:hRule="exact" w:val="430"/>
        </w:trPr>
        <w:tc>
          <w:tcPr>
            <w:tcW w:w="5534" w:type="dxa"/>
            <w:gridSpan w:val="5"/>
            <w:shd w:val="clear" w:color="auto" w:fill="auto"/>
          </w:tcPr>
          <w:p w14:paraId="725B1AE9" w14:textId="77777777" w:rsidR="00685986" w:rsidRPr="00C20284" w:rsidRDefault="00685986" w:rsidP="00685986">
            <w:pPr>
              <w:pStyle w:val="a0"/>
              <w:ind w:left="-111"/>
              <w:rPr>
                <w:rFonts w:asciiTheme="majorBidi" w:hAnsiTheme="majorBidi" w:cstheme="majorBidi"/>
              </w:rPr>
            </w:pPr>
            <w:r w:rsidRPr="003067A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067AA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  <w:p w14:paraId="2C24601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36" w:type="dxa"/>
          </w:tcPr>
          <w:p w14:paraId="0A865D1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FAE314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5E057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4E9C3821" w14:textId="15E91743" w:rsidR="00685986" w:rsidRPr="00C20284" w:rsidRDefault="00367AC9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(19,390)</w:t>
            </w:r>
          </w:p>
        </w:tc>
        <w:tc>
          <w:tcPr>
            <w:tcW w:w="264" w:type="dxa"/>
            <w:shd w:val="clear" w:color="auto" w:fill="auto"/>
          </w:tcPr>
          <w:p w14:paraId="5A22319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CD635E4" w14:textId="112745C9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D63F3">
              <w:rPr>
                <w:rFonts w:asciiTheme="majorBidi" w:hAnsiTheme="majorBidi" w:cstheme="majorBidi"/>
                <w:sz w:val="30"/>
                <w:szCs w:val="30"/>
              </w:rPr>
              <w:t>(11,600)</w:t>
            </w:r>
          </w:p>
        </w:tc>
        <w:tc>
          <w:tcPr>
            <w:tcW w:w="259" w:type="dxa"/>
            <w:shd w:val="clear" w:color="auto" w:fill="auto"/>
          </w:tcPr>
          <w:p w14:paraId="70DE4E3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B6B3421" w14:textId="2289CAA4" w:rsidR="00685986" w:rsidRPr="00C20284" w:rsidRDefault="007950CC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(9,940)</w:t>
            </w:r>
          </w:p>
        </w:tc>
        <w:tc>
          <w:tcPr>
            <w:tcW w:w="259" w:type="dxa"/>
            <w:shd w:val="clear" w:color="auto" w:fill="auto"/>
          </w:tcPr>
          <w:p w14:paraId="7ABB869D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72830D2" w14:textId="231AEC90" w:rsidR="00685986" w:rsidRPr="00367ADF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D63F3">
              <w:rPr>
                <w:rFonts w:asciiTheme="majorBidi" w:hAnsiTheme="majorBidi" w:cstheme="majorBidi"/>
                <w:sz w:val="30"/>
                <w:szCs w:val="30"/>
              </w:rPr>
              <w:t>(11,600)</w:t>
            </w:r>
          </w:p>
        </w:tc>
      </w:tr>
      <w:tr w:rsidR="00685986" w:rsidRPr="00C20284" w14:paraId="162E10A6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22FCFB39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ind w:left="-111"/>
              <w:rPr>
                <w:rFonts w:asciiTheme="majorBidi" w:hAnsiTheme="majorBidi" w:cstheme="majorBidi"/>
                <w:b/>
                <w:bCs/>
                <w:cs/>
              </w:rPr>
            </w:pPr>
            <w:r w:rsidRPr="00C20284">
              <w:rPr>
                <w:rFonts w:asciiTheme="majorBidi" w:eastAsia="Book Antiqua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61" w:type="dxa"/>
          </w:tcPr>
          <w:p w14:paraId="5E3E71D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CA1ADB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929F00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0EA8216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8D83F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30BCD55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0F77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</w:tcPr>
          <w:p w14:paraId="69B1816A" w14:textId="59D762FF" w:rsidR="00685986" w:rsidRPr="00C20284" w:rsidRDefault="001C2D57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192,8</w:t>
            </w:r>
            <w:r w:rsidR="001D63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59BEB7C4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049CC880" w14:textId="11E14A0C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190,190</w:t>
            </w:r>
          </w:p>
        </w:tc>
        <w:tc>
          <w:tcPr>
            <w:tcW w:w="259" w:type="dxa"/>
            <w:shd w:val="clear" w:color="auto" w:fill="auto"/>
          </w:tcPr>
          <w:p w14:paraId="0DC4985E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A15F4A9" w14:textId="75E507D7" w:rsidR="00685986" w:rsidRPr="00C20284" w:rsidRDefault="007950CC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113,075</w:t>
            </w:r>
          </w:p>
        </w:tc>
        <w:tc>
          <w:tcPr>
            <w:tcW w:w="259" w:type="dxa"/>
            <w:shd w:val="clear" w:color="auto" w:fill="auto"/>
          </w:tcPr>
          <w:p w14:paraId="4757DF2C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</w:tcPr>
          <w:p w14:paraId="1119646B" w14:textId="48ED5F0B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111,140</w:t>
            </w:r>
          </w:p>
        </w:tc>
      </w:tr>
    </w:tbl>
    <w:p w14:paraId="0B3611CD" w14:textId="77777777" w:rsidR="009E5125" w:rsidRDefault="009E5125" w:rsidP="009E5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9E5125" w:rsidSect="00367ADF">
          <w:pgSz w:w="16840" w:h="11907" w:orient="landscape" w:code="9"/>
          <w:pgMar w:top="1152" w:right="1890" w:bottom="1152" w:left="1350" w:header="720" w:footer="576" w:gutter="0"/>
          <w:cols w:space="708"/>
          <w:docGrid w:linePitch="360"/>
        </w:sectPr>
      </w:pPr>
    </w:p>
    <w:p w14:paraId="6A91BF50" w14:textId="4B198806" w:rsidR="006C72E9" w:rsidRPr="00C20284" w:rsidRDefault="006C72E9" w:rsidP="00A10621">
      <w:pPr>
        <w:pStyle w:val="ListParagraph"/>
        <w:numPr>
          <w:ilvl w:val="0"/>
          <w:numId w:val="17"/>
        </w:numPr>
        <w:ind w:right="-27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หุ้นกู้ของบริษัทครั้งที่ </w:t>
      </w:r>
      <w:r w:rsidR="00417741">
        <w:rPr>
          <w:rFonts w:asciiTheme="majorBidi" w:hAnsiTheme="majorBidi" w:cstheme="majorBidi"/>
          <w:sz w:val="30"/>
          <w:szCs w:val="30"/>
        </w:rPr>
        <w:t xml:space="preserve">1/2554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417741">
        <w:rPr>
          <w:rFonts w:asciiTheme="majorBidi" w:hAnsiTheme="majorBidi" w:cstheme="majorBidi"/>
          <w:sz w:val="30"/>
          <w:szCs w:val="30"/>
        </w:rPr>
        <w:t xml:space="preserve">3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17741">
        <w:rPr>
          <w:rFonts w:asciiTheme="majorBidi" w:hAnsiTheme="majorBidi" w:cstheme="majorBidi"/>
          <w:sz w:val="30"/>
          <w:szCs w:val="30"/>
        </w:rPr>
        <w:t xml:space="preserve">4,000 </w:t>
      </w:r>
      <w:r w:rsidRPr="00C20284">
        <w:rPr>
          <w:rFonts w:asciiTheme="majorBidi" w:hAnsiTheme="majorBidi" w:cstheme="majorBidi"/>
          <w:sz w:val="30"/>
          <w:szCs w:val="30"/>
          <w:cs/>
        </w:rPr>
        <w:t>ล้านบาท และหุ้นกู้ครั้งที่</w:t>
      </w:r>
      <w:r w:rsidR="00417741">
        <w:rPr>
          <w:rFonts w:asciiTheme="majorBidi" w:hAnsiTheme="majorBidi" w:cstheme="majorBidi"/>
          <w:sz w:val="30"/>
          <w:szCs w:val="30"/>
        </w:rPr>
        <w:t xml:space="preserve"> 2/2554 </w:t>
      </w:r>
      <w:r w:rsidRPr="00C20284">
        <w:rPr>
          <w:rFonts w:asciiTheme="majorBidi" w:hAnsiTheme="majorBidi" w:cstheme="majorBidi"/>
          <w:sz w:val="30"/>
          <w:szCs w:val="30"/>
          <w:cs/>
        </w:rPr>
        <w:t>จำนวน</w:t>
      </w:r>
      <w:r w:rsidR="00417741">
        <w:rPr>
          <w:rFonts w:asciiTheme="majorBidi" w:hAnsiTheme="majorBidi" w:cstheme="majorBidi"/>
          <w:sz w:val="30"/>
          <w:szCs w:val="30"/>
        </w:rPr>
        <w:t xml:space="preserve"> 6,000 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03CC2">
        <w:rPr>
          <w:rFonts w:asciiTheme="majorBidi" w:hAnsiTheme="majorBidi" w:cstheme="majorBidi"/>
          <w:sz w:val="30"/>
          <w:szCs w:val="30"/>
          <w:cs/>
        </w:rPr>
        <w:br/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ผู้ถือหุ้นกู้มีสิทธิขอไถ่ถอนหุ้นกู้ได้ก่อนกำหนดไถ่ถอนหุ้น ณ สิ้นปีที่ </w:t>
      </w:r>
      <w:r w:rsidR="00417741">
        <w:rPr>
          <w:rFonts w:asciiTheme="majorBidi" w:hAnsiTheme="majorBidi" w:cstheme="majorBidi"/>
          <w:sz w:val="30"/>
          <w:szCs w:val="30"/>
        </w:rPr>
        <w:t>15</w:t>
      </w:r>
    </w:p>
    <w:p w14:paraId="48861F72" w14:textId="77777777" w:rsidR="00D572C9" w:rsidRPr="00AB3B3A" w:rsidRDefault="00D572C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22"/>
          <w:szCs w:val="22"/>
        </w:rPr>
      </w:pPr>
    </w:p>
    <w:p w14:paraId="74655626" w14:textId="6279C4BB" w:rsidR="006C72E9" w:rsidRPr="000F346F" w:rsidRDefault="006C72E9" w:rsidP="00A1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บริษัทและ </w:t>
      </w:r>
      <w:r w:rsidRPr="000F346F">
        <w:rPr>
          <w:rFonts w:asciiTheme="majorBidi" w:hAnsiTheme="majorBidi"/>
          <w:sz w:val="30"/>
          <w:szCs w:val="30"/>
        </w:rPr>
        <w:t xml:space="preserve">CPFTH </w:t>
      </w:r>
      <w:r w:rsidRPr="003067AA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 ทั้งนี้ หุ้นกู้ขอ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บริษัทและ </w:t>
      </w:r>
      <w:r w:rsidRPr="000F346F">
        <w:rPr>
          <w:rFonts w:asciiTheme="majorBidi" w:hAnsiTheme="majorBidi"/>
          <w:sz w:val="30"/>
          <w:szCs w:val="30"/>
        </w:rPr>
        <w:t xml:space="preserve">CPFTH </w:t>
      </w:r>
      <w:r w:rsidRPr="003067AA">
        <w:rPr>
          <w:rFonts w:asciiTheme="majorBidi" w:hAnsiTheme="majorBidi" w:cstheme="majorBidi"/>
          <w:sz w:val="30"/>
          <w:szCs w:val="30"/>
          <w:cs/>
        </w:rPr>
        <w:t>ได้รับการทบทวนอันดับเครดิตไว้ที่ระดับ “</w:t>
      </w:r>
      <w:r w:rsidRPr="000F346F">
        <w:rPr>
          <w:rFonts w:asciiTheme="majorBidi" w:hAnsiTheme="majorBidi"/>
          <w:sz w:val="30"/>
          <w:szCs w:val="30"/>
        </w:rPr>
        <w:t xml:space="preserve">A+”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0B49B3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5986" w:rsidRPr="003067A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49B3">
        <w:rPr>
          <w:rFonts w:asciiTheme="majorBidi" w:hAnsiTheme="majorBidi" w:cstheme="majorBidi"/>
          <w:sz w:val="30"/>
          <w:szCs w:val="30"/>
        </w:rPr>
        <w:t>2565</w:t>
      </w:r>
    </w:p>
    <w:p w14:paraId="6EA6E238" w14:textId="77777777" w:rsidR="006C72E9" w:rsidRPr="00AB3B3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22"/>
          <w:szCs w:val="22"/>
        </w:rPr>
      </w:pPr>
    </w:p>
    <w:p w14:paraId="13416646" w14:textId="77777777" w:rsidR="006C72E9" w:rsidRPr="003067AA" w:rsidRDefault="006C72E9" w:rsidP="00A1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ทั้งนี้ หุ้นกู้ดังกล่าวข้างต้นระบุให้บริษัทและ </w:t>
      </w:r>
      <w:r w:rsidRPr="000F346F">
        <w:rPr>
          <w:rFonts w:asciiTheme="majorBidi" w:hAnsiTheme="majorBidi"/>
          <w:sz w:val="30"/>
          <w:szCs w:val="30"/>
        </w:rPr>
        <w:t xml:space="preserve">CPFTH </w:t>
      </w:r>
      <w:r w:rsidRPr="003067AA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จะต้องปฏิบัติตามเงื่อนไขต่างๆ ที่กำหนดไว้ เช่น ต้องรักษาอัตราส่วนหนี้สินสุทธิต่อส่วนของผู้ถือหุ้นตลอดระยะเวลาของหุ้นกู้ เป็นต้น</w:t>
      </w:r>
    </w:p>
    <w:p w14:paraId="2C4CF677" w14:textId="77777777" w:rsidR="006C72E9" w:rsidRPr="00AB3B3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64072017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หุ้นกู้อนุพันธ์ </w:t>
      </w:r>
    </w:p>
    <w:p w14:paraId="0066FC88" w14:textId="77777777" w:rsidR="006C72E9" w:rsidRPr="009D6043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F2AFA6" w14:textId="77777777" w:rsidR="006C72E9" w:rsidRPr="00C20284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11B9">
        <w:rPr>
          <w:rFonts w:asciiTheme="majorBidi" w:hAnsiTheme="majorBidi"/>
          <w:sz w:val="30"/>
          <w:szCs w:val="30"/>
        </w:rPr>
        <w:t>31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บริษัทย่อยบางแห่งมีหุ้นกู้อนุพันธ์ 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4"/>
        <w:gridCol w:w="1086"/>
        <w:gridCol w:w="265"/>
        <w:gridCol w:w="995"/>
        <w:gridCol w:w="265"/>
        <w:gridCol w:w="995"/>
      </w:tblGrid>
      <w:tr w:rsidR="006C72E9" w:rsidRPr="00C20284" w14:paraId="32E68FFF" w14:textId="77777777" w:rsidTr="00387CAF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3E49164C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4E94329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53C2331E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5C2FDAB7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350C276E" w14:textId="77777777" w:rsidTr="00387CAF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522F0A98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B644B4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7876A546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F603E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08816261" w14:textId="77777777" w:rsidTr="00387CAF">
        <w:trPr>
          <w:trHeight w:hRule="exact" w:val="432"/>
        </w:trPr>
        <w:tc>
          <w:tcPr>
            <w:tcW w:w="4320" w:type="dxa"/>
            <w:shd w:val="clear" w:color="auto" w:fill="auto"/>
          </w:tcPr>
          <w:p w14:paraId="2E517902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C1799" w14:textId="08F2FA0A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2D420234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5284" w14:textId="607B82AE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427972B0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19085" w14:textId="7F3617CD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14:paraId="30821C34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0C139" w14:textId="403DFF6E" w:rsidR="006C72E9" w:rsidRPr="00C20284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284BCEFC" w14:textId="77777777" w:rsidTr="00387CAF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66A7DF54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512F8D47" w14:textId="77777777" w:rsidR="006C72E9" w:rsidRPr="00C2028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</w:tr>
      <w:tr w:rsidR="00685986" w:rsidRPr="00C20284" w14:paraId="7FA9D3C3" w14:textId="77777777" w:rsidTr="00387CAF">
        <w:trPr>
          <w:trHeight w:hRule="exact" w:val="387"/>
        </w:trPr>
        <w:tc>
          <w:tcPr>
            <w:tcW w:w="4320" w:type="dxa"/>
            <w:shd w:val="clear" w:color="auto" w:fill="auto"/>
            <w:vAlign w:val="center"/>
          </w:tcPr>
          <w:p w14:paraId="5A8C521F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284">
              <w:rPr>
                <w:rFonts w:asciiTheme="majorBidi" w:hAnsiTheme="majorBidi" w:cstheme="majorBidi"/>
                <w:lang w:val="en-US"/>
              </w:rPr>
              <w:t>C.P. Foods Capital Limited (“CPFC”)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76679" w14:textId="2AB3B3DD" w:rsidR="00685986" w:rsidRPr="00C20284" w:rsidRDefault="00E34B80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C63096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D496E" w14:textId="531EFB3A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9,317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1A6C8A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D1B70" w14:textId="764D3E28" w:rsidR="00685986" w:rsidRPr="00C20284" w:rsidRDefault="0004458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02C2974B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2D888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5986" w:rsidRPr="00C20284" w14:paraId="44160124" w14:textId="77777777" w:rsidTr="00600AE1">
        <w:trPr>
          <w:trHeight w:hRule="exact" w:val="387"/>
        </w:trPr>
        <w:tc>
          <w:tcPr>
            <w:tcW w:w="4320" w:type="dxa"/>
            <w:shd w:val="clear" w:color="auto" w:fill="auto"/>
            <w:vAlign w:val="center"/>
          </w:tcPr>
          <w:p w14:paraId="312DE86F" w14:textId="77777777" w:rsidR="00685986" w:rsidRPr="00C20284" w:rsidRDefault="00685986" w:rsidP="00685986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028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3AC942" w14:textId="54CDCD63" w:rsidR="00685986" w:rsidRPr="00C20284" w:rsidRDefault="0004458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F47C822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5B46B" w14:textId="0AE4BF8C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9,317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4772E49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376FF3" w14:textId="0C5673A7" w:rsidR="00685986" w:rsidRPr="00946872" w:rsidRDefault="00044588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8CE976A" w14:textId="77777777" w:rsidR="00685986" w:rsidRPr="00C20284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93AB0E" w14:textId="77777777" w:rsidR="00685986" w:rsidRPr="00946872" w:rsidRDefault="00685986" w:rsidP="00685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F6B5E9" w14:textId="77777777" w:rsidR="006C72E9" w:rsidRPr="009D6043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8AD6F02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pacing w:val="-2"/>
          <w:sz w:val="30"/>
          <w:szCs w:val="30"/>
        </w:rPr>
        <w:t>C.P. Foods Capital Limited (“CPFC”)</w:t>
      </w:r>
    </w:p>
    <w:p w14:paraId="20885E85" w14:textId="77777777" w:rsidR="006C72E9" w:rsidRPr="009D6043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86"/>
        </w:tabs>
        <w:spacing w:line="240" w:lineRule="auto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2A9ED009" w14:textId="6A85CB55" w:rsidR="006C72E9" w:rsidRPr="00C20284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9711B9">
        <w:rPr>
          <w:rFonts w:asciiTheme="majorBidi" w:hAnsiTheme="majorBidi"/>
          <w:spacing w:val="-2"/>
          <w:sz w:val="30"/>
          <w:szCs w:val="30"/>
        </w:rPr>
        <w:t>13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พฤษภาคม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11B9">
        <w:rPr>
          <w:rFonts w:asciiTheme="majorBidi" w:hAnsiTheme="majorBidi"/>
          <w:spacing w:val="-2"/>
          <w:sz w:val="30"/>
          <w:szCs w:val="30"/>
        </w:rPr>
        <w:t>2563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ที่ประชุมคณะกรรมการของบริษัท มีมติอนุมัติให้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ซึ่งเป็นบริษัทย่อยที่บริษัทถือหุ้นในสัดส่วนร้อยละ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11B9">
        <w:rPr>
          <w:rFonts w:asciiTheme="majorBidi" w:hAnsiTheme="majorBidi"/>
          <w:spacing w:val="-2"/>
          <w:sz w:val="30"/>
          <w:szCs w:val="30"/>
        </w:rPr>
        <w:t>100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>.</w:t>
      </w:r>
      <w:r w:rsidRPr="009711B9">
        <w:rPr>
          <w:rFonts w:asciiTheme="majorBidi" w:hAnsiTheme="majorBidi"/>
          <w:spacing w:val="-2"/>
          <w:sz w:val="30"/>
          <w:szCs w:val="30"/>
        </w:rPr>
        <w:t>00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ของหุ้นที่ออกและชำระแล้ว ออกและเสนอขายหุ้นกู้อนุพันธ์ (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Exchangeable Bonds)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มูลค่ารวม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11B9">
        <w:rPr>
          <w:rFonts w:asciiTheme="majorBidi" w:hAnsiTheme="majorBidi"/>
          <w:spacing w:val="-2"/>
          <w:sz w:val="30"/>
          <w:szCs w:val="30"/>
        </w:rPr>
        <w:t>275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ล้านเหรียญสหรัฐ ครบกำหนดไถ่ถอนในปี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11B9">
        <w:rPr>
          <w:rFonts w:asciiTheme="majorBidi" w:hAnsiTheme="majorBidi"/>
          <w:spacing w:val="-2"/>
          <w:sz w:val="30"/>
          <w:szCs w:val="30"/>
        </w:rPr>
        <w:t>2568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โดยมีอัตราดอกเบี้ยร้อยละ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11B9">
        <w:rPr>
          <w:rFonts w:asciiTheme="majorBidi" w:hAnsiTheme="majorBidi"/>
          <w:spacing w:val="-2"/>
          <w:sz w:val="30"/>
          <w:szCs w:val="30"/>
        </w:rPr>
        <w:t>0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>.</w:t>
      </w:r>
      <w:r w:rsidRPr="009711B9">
        <w:rPr>
          <w:rFonts w:asciiTheme="majorBidi" w:hAnsiTheme="majorBidi"/>
          <w:spacing w:val="-2"/>
          <w:sz w:val="30"/>
          <w:szCs w:val="30"/>
        </w:rPr>
        <w:t>5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 ต่อปี (“หุ้นกู้”) ซึ่งผู้ถือหุ้นกู้สามารถแลกเปลี่ยนเป็นหลักทรัพย์ที่ใช้แลกเปลี่ยนได้ตามสัดส่วนการถือหุ้นกู้ โดยมีบริษัทเป็นผู้ให้การสนับสนุน (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Sponsor Undertaking)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โดยหลักทรัพย์ที่ใช้แลกเปลี่ยน ณ วันออกหุ้นกู้ เป็นหุ้นของบริษัทจำนวน </w:t>
      </w:r>
      <w:r w:rsidRPr="009711B9">
        <w:rPr>
          <w:rFonts w:asciiTheme="majorBidi" w:hAnsiTheme="majorBidi"/>
          <w:spacing w:val="-2"/>
          <w:sz w:val="30"/>
          <w:szCs w:val="30"/>
        </w:rPr>
        <w:t>23</w:t>
      </w:r>
      <w:r>
        <w:rPr>
          <w:rFonts w:asciiTheme="majorBidi" w:hAnsiTheme="majorBidi"/>
          <w:spacing w:val="-2"/>
          <w:sz w:val="30"/>
          <w:szCs w:val="30"/>
        </w:rPr>
        <w:t>4</w:t>
      </w:r>
      <w:r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9711B9">
        <w:rPr>
          <w:rFonts w:asciiTheme="majorBidi" w:hAnsiTheme="majorBidi"/>
          <w:spacing w:val="-2"/>
          <w:sz w:val="30"/>
          <w:szCs w:val="30"/>
        </w:rPr>
        <w:t>000</w:t>
      </w:r>
      <w:r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9711B9">
        <w:rPr>
          <w:rFonts w:asciiTheme="majorBidi" w:hAnsiTheme="majorBidi"/>
          <w:spacing w:val="-2"/>
          <w:sz w:val="30"/>
          <w:szCs w:val="30"/>
        </w:rPr>
        <w:t>000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หุ้น ตามข้อกำหนดสิทธิของหุ้นกู้ ผู้ถือหุ้นกู้มีสิทธิเลือก (</w:t>
      </w:r>
      <w:r w:rsidRPr="009711B9">
        <w:rPr>
          <w:rFonts w:asciiTheme="majorBidi" w:hAnsiTheme="majorBidi"/>
          <w:spacing w:val="-2"/>
          <w:sz w:val="30"/>
          <w:szCs w:val="30"/>
        </w:rPr>
        <w:t>1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) แปลงสภาพหุ้นกู้เป็นหุ้นบริษัทหรือ (</w:t>
      </w:r>
      <w:r w:rsidRPr="009711B9">
        <w:rPr>
          <w:rFonts w:asciiTheme="majorBidi" w:hAnsiTheme="majorBidi"/>
          <w:spacing w:val="-2"/>
          <w:sz w:val="30"/>
          <w:szCs w:val="30"/>
        </w:rPr>
        <w:t>2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ขอไถ่ถอนหุ้นกู้จาก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เมื่อครบ </w:t>
      </w:r>
      <w:r w:rsidRPr="009711B9">
        <w:rPr>
          <w:rFonts w:asciiTheme="majorBidi" w:hAnsiTheme="majorBidi"/>
          <w:spacing w:val="-2"/>
          <w:sz w:val="30"/>
          <w:szCs w:val="30"/>
        </w:rPr>
        <w:t>2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ปีนับแต่วันที่ออกหุ้นกู้ หรือ (</w:t>
      </w:r>
      <w:r w:rsidRPr="009711B9">
        <w:rPr>
          <w:rFonts w:asciiTheme="majorBidi" w:hAnsiTheme="majorBidi"/>
          <w:spacing w:val="-2"/>
          <w:sz w:val="30"/>
          <w:szCs w:val="30"/>
        </w:rPr>
        <w:t>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) ถือหุ้นกู้ไว้จนถึงวันครบกำหนดไถ่ถอน โดยกรณี (</w:t>
      </w:r>
      <w:r w:rsidRPr="009711B9">
        <w:rPr>
          <w:rFonts w:asciiTheme="majorBidi" w:hAnsiTheme="majorBidi"/>
          <w:spacing w:val="-2"/>
          <w:sz w:val="30"/>
          <w:szCs w:val="30"/>
        </w:rPr>
        <w:t>2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หรือ (</w:t>
      </w:r>
      <w:r w:rsidRPr="009711B9">
        <w:rPr>
          <w:rFonts w:asciiTheme="majorBidi" w:hAnsiTheme="majorBidi"/>
          <w:spacing w:val="-2"/>
          <w:sz w:val="30"/>
          <w:szCs w:val="30"/>
        </w:rPr>
        <w:t>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) ผู้ถือหุ้นกู้จะได้รับชำระเป็นเงินสด ทั้งนี้ตามหลักเกณฑ์และเงื่อนไขที่ระบุไว้ในข้อกำหนดสิทธิของหุ้นกู้ ในกรณีที่ผู้ถือหุ้นกู้เลือกที่จะใช้สิทธิแปลงสภาพหุ้นกู้เป็นหุ้นของบริษัท และจำนวนหุ้นของบริษัททั้งหมดที่จะต้องส่งมอบให้กับผู้ถือหุ้นดังกล่าวเกินกว่าจำนวนหุ้นสูงสุด (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Threshold)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ตามที่ได้ระบุไว้ในข้อกำหนดสิทธิของหุ้นกู้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มารถส่งมอบเงินสดในจำนวนเทียบเท่ามูลค่าหุ้นบริษัทส่วนเกินจำนวนหุ้นสูงสุดให้แก่ผู้ถือหุ้นกู้ก็ได้ </w:t>
      </w:r>
      <w:r w:rsidR="004D6E5D"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ตาม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อัตราส่วนการแลกเปลี่ยน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ที่ระบุไว้ในข้อกำหนดสิทธิของหุ้นกู้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นอกจากนี้ 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CPFC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ในฐานะผู้ออกหุ้นกู้ มีสิทธิ</w:t>
      </w:r>
      <w:r w:rsidR="004D6E5D">
        <w:rPr>
          <w:rFonts w:asciiTheme="majorBidi" w:hAnsiTheme="majorBidi" w:cstheme="majorBidi"/>
          <w:spacing w:val="-2"/>
          <w:sz w:val="30"/>
          <w:szCs w:val="30"/>
        </w:rPr>
        <w:br/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ไถ่ถอนหุ้นกู้ในอัตราร้อยละ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11B9">
        <w:rPr>
          <w:rFonts w:asciiTheme="majorBidi" w:hAnsiTheme="majorBidi"/>
          <w:spacing w:val="-2"/>
          <w:sz w:val="30"/>
          <w:szCs w:val="30"/>
        </w:rPr>
        <w:t>110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>.</w:t>
      </w:r>
      <w:r w:rsidRPr="009711B9">
        <w:rPr>
          <w:rFonts w:asciiTheme="majorBidi" w:hAnsiTheme="majorBidi"/>
          <w:spacing w:val="-2"/>
          <w:sz w:val="30"/>
          <w:szCs w:val="30"/>
        </w:rPr>
        <w:t>58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ของยอดเงินต้นของหุ้นกู้ ณ วันครบกำหนดไถ่ถอน</w:t>
      </w:r>
    </w:p>
    <w:p w14:paraId="6E24313B" w14:textId="77777777" w:rsidR="00005785" w:rsidRPr="00EF78DC" w:rsidRDefault="00005785" w:rsidP="00A66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86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6FB6CA3B" w14:textId="3C178A5F" w:rsidR="006C72E9" w:rsidRPr="00C20284" w:rsidRDefault="006C72E9" w:rsidP="006C72E9">
      <w:pPr>
        <w:pStyle w:val="BodyTex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ทั้งนี้การออกและเสนอขายหุ้นกู้ดังกล่าวเสร็จสมบูรณ์และได้เข้าจดทะเบียนในตลาดหลักทรัพย์สิงคโปร์เมื่อวันที่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C4D1C">
        <w:rPr>
          <w:rFonts w:asciiTheme="majorBidi" w:hAnsiTheme="majorBidi" w:cstheme="majorBidi"/>
          <w:spacing w:val="-2"/>
          <w:sz w:val="30"/>
          <w:szCs w:val="30"/>
        </w:rPr>
        <w:br/>
      </w:r>
      <w:r w:rsidRPr="009711B9">
        <w:rPr>
          <w:rFonts w:asciiTheme="majorBidi" w:hAnsiTheme="majorBidi"/>
          <w:spacing w:val="-2"/>
          <w:sz w:val="30"/>
          <w:szCs w:val="30"/>
        </w:rPr>
        <w:t>1</w:t>
      </w:r>
      <w:r>
        <w:rPr>
          <w:rFonts w:asciiTheme="majorBidi" w:hAnsiTheme="majorBidi"/>
          <w:spacing w:val="-2"/>
          <w:sz w:val="30"/>
          <w:szCs w:val="30"/>
        </w:rPr>
        <w:t>8</w:t>
      </w:r>
      <w:r w:rsidR="002763AD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Pr="00C202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711B9">
        <w:rPr>
          <w:rFonts w:asciiTheme="majorBidi" w:hAnsiTheme="majorBidi"/>
          <w:spacing w:val="-2"/>
          <w:sz w:val="30"/>
          <w:szCs w:val="30"/>
        </w:rPr>
        <w:t>2563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0918FCD" w14:textId="77777777" w:rsidR="006C72E9" w:rsidRPr="00EF78DC" w:rsidRDefault="006C72E9" w:rsidP="001B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86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</w:rPr>
      </w:pPr>
    </w:p>
    <w:p w14:paraId="00DEA17A" w14:textId="16CE19D7" w:rsidR="007B5524" w:rsidRPr="00C20284" w:rsidRDefault="00526056" w:rsidP="006C72E9">
      <w:pPr>
        <w:pStyle w:val="BodyTex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22A2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1B22A2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1B22A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40A0A" w:rsidRPr="001B22A2">
        <w:rPr>
          <w:rFonts w:asciiTheme="majorBidi" w:hAnsiTheme="majorBidi"/>
          <w:spacing w:val="-2"/>
          <w:sz w:val="30"/>
          <w:szCs w:val="30"/>
        </w:rPr>
        <w:t xml:space="preserve">2565 </w:t>
      </w:r>
      <w:r w:rsidRPr="001B22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ผู้ถือหุ้นกู้อนุพันธ์ได้ใช้สิทธิไถ่ถอนหุ้นกู้จาก </w:t>
      </w:r>
      <w:r w:rsidRPr="001B22A2">
        <w:rPr>
          <w:rFonts w:asciiTheme="majorBidi" w:hAnsiTheme="majorBidi" w:cstheme="majorBidi"/>
          <w:spacing w:val="-2"/>
          <w:sz w:val="30"/>
          <w:szCs w:val="30"/>
        </w:rPr>
        <w:t>C</w:t>
      </w:r>
      <w:r w:rsidR="00005785" w:rsidRPr="001B22A2">
        <w:rPr>
          <w:rFonts w:asciiTheme="majorBidi" w:hAnsiTheme="majorBidi" w:cstheme="majorBidi"/>
          <w:spacing w:val="-2"/>
          <w:sz w:val="30"/>
          <w:szCs w:val="30"/>
        </w:rPr>
        <w:t>PFC</w:t>
      </w:r>
      <w:r w:rsidRPr="001B22A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ตามข้อกำหนดสิทธิของหุ้นกู้ในอัตราร้อยละ </w:t>
      </w:r>
      <w:r w:rsidR="00807F4A" w:rsidRPr="001B22A2">
        <w:rPr>
          <w:rFonts w:asciiTheme="majorBidi" w:hAnsiTheme="majorBidi"/>
          <w:spacing w:val="-2"/>
          <w:sz w:val="30"/>
          <w:szCs w:val="30"/>
        </w:rPr>
        <w:t xml:space="preserve">104.08 </w:t>
      </w:r>
      <w:r w:rsidRPr="001B22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ของยอดเงินต้นของหุ้นกู้เป็นจำนวนเงินรวม </w:t>
      </w:r>
      <w:r w:rsidR="00807F4A" w:rsidRPr="001B22A2">
        <w:rPr>
          <w:rFonts w:asciiTheme="majorBidi" w:hAnsiTheme="majorBidi"/>
          <w:spacing w:val="-2"/>
          <w:sz w:val="30"/>
          <w:szCs w:val="30"/>
        </w:rPr>
        <w:t xml:space="preserve">286 </w:t>
      </w:r>
      <w:r w:rsidRPr="001B22A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ล้านเหรียญสหรัฐ หรือเทียบเท่า </w:t>
      </w:r>
      <w:r w:rsidR="00807F4A" w:rsidRPr="001B22A2">
        <w:rPr>
          <w:rFonts w:asciiTheme="majorBidi" w:hAnsiTheme="majorBidi"/>
          <w:spacing w:val="-2"/>
          <w:sz w:val="30"/>
          <w:szCs w:val="30"/>
        </w:rPr>
        <w:t xml:space="preserve">9,843 </w:t>
      </w:r>
      <w:r w:rsidRPr="001B22A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FDE3243" w14:textId="77777777" w:rsidR="00A63136" w:rsidRPr="00EF78DC" w:rsidRDefault="00A63136" w:rsidP="006C72E9">
      <w:pPr>
        <w:pStyle w:val="BodyText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797DFD8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t>หุ้นทุนซื้อคืน</w:t>
      </w:r>
    </w:p>
    <w:p w14:paraId="08732402" w14:textId="77777777" w:rsidR="006C72E9" w:rsidRPr="00EF78DC" w:rsidRDefault="006C72E9" w:rsidP="006C72E9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23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8"/>
        <w:gridCol w:w="1023"/>
        <w:gridCol w:w="6"/>
      </w:tblGrid>
      <w:tr w:rsidR="006C72E9" w:rsidRPr="00C20284" w14:paraId="1B2AAD16" w14:textId="77777777" w:rsidTr="00387CAF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44391F97" w14:textId="77777777" w:rsidR="006C72E9" w:rsidRPr="00C20284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0" w:type="dxa"/>
            <w:gridSpan w:val="7"/>
            <w:hideMark/>
          </w:tcPr>
          <w:p w14:paraId="5E7DCCE7" w14:textId="77777777" w:rsidR="006C72E9" w:rsidRPr="00C20284" w:rsidRDefault="006C72E9" w:rsidP="00387CAF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0F298DFD" w14:textId="77777777" w:rsidTr="00387CAF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4F3EDF70" w14:textId="77777777" w:rsidR="006C72E9" w:rsidRPr="00C20284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E993D" w14:textId="77777777" w:rsidR="006C72E9" w:rsidRPr="00C20284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D1992EC" w14:textId="77777777" w:rsidR="006C72E9" w:rsidRPr="00C20284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2658CD" w14:textId="77777777" w:rsidR="006C72E9" w:rsidRPr="00C20284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72E9" w:rsidRPr="00C20284" w14:paraId="1D54D13D" w14:textId="77777777" w:rsidTr="006B0D0E">
        <w:trPr>
          <w:trHeight w:hRule="exact" w:val="353"/>
        </w:trPr>
        <w:tc>
          <w:tcPr>
            <w:tcW w:w="4323" w:type="dxa"/>
          </w:tcPr>
          <w:p w14:paraId="4838CA66" w14:textId="77777777" w:rsidR="006C72E9" w:rsidRPr="00C20284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45B97A54" w14:textId="13FA97FF" w:rsidR="006C72E9" w:rsidRPr="00C20284" w:rsidRDefault="0046394D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796C918" w14:textId="77777777" w:rsidR="006C72E9" w:rsidRPr="00C20284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6EADA317" w14:textId="750CC3BA" w:rsidR="006C72E9" w:rsidRPr="00C20284" w:rsidRDefault="0046394D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5" w:type="dxa"/>
          </w:tcPr>
          <w:p w14:paraId="16568F7C" w14:textId="77777777" w:rsidR="006C72E9" w:rsidRPr="00C20284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11CB51B4" w14:textId="7572C6EA" w:rsidR="006C72E9" w:rsidRPr="00C20284" w:rsidRDefault="0046394D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0A2F12" w14:textId="77777777" w:rsidR="006C72E9" w:rsidRPr="00C20284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BCA6B8" w14:textId="082FF21C" w:rsidR="006C72E9" w:rsidRPr="00C20284" w:rsidRDefault="0046394D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7889CF38" w14:textId="77777777" w:rsidTr="009710DD">
        <w:trPr>
          <w:trHeight w:hRule="exact" w:val="374"/>
        </w:trPr>
        <w:tc>
          <w:tcPr>
            <w:tcW w:w="4323" w:type="dxa"/>
            <w:hideMark/>
          </w:tcPr>
          <w:p w14:paraId="59EBD651" w14:textId="77777777" w:rsidR="006C72E9" w:rsidRPr="00C20284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789D45E" w14:textId="77777777" w:rsidR="006C72E9" w:rsidRPr="0090496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A4E60E" w14:textId="77777777" w:rsidR="006C72E9" w:rsidRPr="00C20284" w:rsidRDefault="006C72E9" w:rsidP="00387CA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A1A5AA4" w14:textId="77777777" w:rsidR="006C72E9" w:rsidRPr="0090496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013F7DB" w14:textId="77777777" w:rsidR="006C72E9" w:rsidRPr="0090496B" w:rsidRDefault="006C72E9" w:rsidP="00387CA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91861D5" w14:textId="77777777" w:rsidR="006C72E9" w:rsidRPr="0090496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76DD09F" w14:textId="77777777" w:rsidR="006C72E9" w:rsidRPr="0090496B" w:rsidRDefault="006C72E9" w:rsidP="00387CA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</w:tcPr>
          <w:p w14:paraId="1AE905A2" w14:textId="77777777" w:rsidR="006C72E9" w:rsidRPr="0090496B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2BD8" w:rsidRPr="00C20284" w14:paraId="394DE513" w14:textId="77777777" w:rsidTr="006B0D0E">
        <w:trPr>
          <w:trHeight w:hRule="exact" w:val="353"/>
        </w:trPr>
        <w:tc>
          <w:tcPr>
            <w:tcW w:w="4323" w:type="dxa"/>
          </w:tcPr>
          <w:p w14:paraId="59DFA076" w14:textId="77777777" w:rsidR="00502BD8" w:rsidRPr="00C20284" w:rsidRDefault="00502BD8" w:rsidP="00502B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731BB84A" w14:textId="187E7417" w:rsidR="00502BD8" w:rsidRPr="00271A07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237" w:type="dxa"/>
          </w:tcPr>
          <w:p w14:paraId="0979DE88" w14:textId="77777777" w:rsidR="00502BD8" w:rsidRPr="00271A07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35AAD66" w14:textId="4E104EBB" w:rsidR="00502BD8" w:rsidRPr="00271A07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1A07">
              <w:rPr>
                <w:rFonts w:asciiTheme="majorBidi" w:hAnsiTheme="majorBidi" w:cstheme="majorBidi"/>
                <w:sz w:val="30"/>
                <w:szCs w:val="30"/>
              </w:rPr>
              <w:t>6,088</w:t>
            </w:r>
          </w:p>
        </w:tc>
        <w:tc>
          <w:tcPr>
            <w:tcW w:w="315" w:type="dxa"/>
          </w:tcPr>
          <w:p w14:paraId="68BAD90D" w14:textId="77777777" w:rsidR="00502BD8" w:rsidRPr="00271A07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325ADFF" w14:textId="5BC8A8C7" w:rsidR="00502BD8" w:rsidRPr="00271A07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238" w:type="dxa"/>
          </w:tcPr>
          <w:p w14:paraId="37910D84" w14:textId="77777777" w:rsidR="00502BD8" w:rsidRPr="00271A07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2C060C9" w14:textId="2343EAE7" w:rsidR="00502BD8" w:rsidRPr="00271A07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71A07">
              <w:rPr>
                <w:rFonts w:asciiTheme="majorBidi" w:hAnsiTheme="majorBidi" w:cstheme="majorBidi"/>
                <w:sz w:val="30"/>
                <w:szCs w:val="30"/>
              </w:rPr>
              <w:t>6,088</w:t>
            </w:r>
          </w:p>
        </w:tc>
      </w:tr>
      <w:tr w:rsidR="00502BD8" w:rsidRPr="00C20284" w14:paraId="13198C1D" w14:textId="77777777" w:rsidTr="006B0D0E">
        <w:trPr>
          <w:trHeight w:hRule="exact" w:val="353"/>
        </w:trPr>
        <w:tc>
          <w:tcPr>
            <w:tcW w:w="4323" w:type="dxa"/>
          </w:tcPr>
          <w:p w14:paraId="7C59CC83" w14:textId="77777777" w:rsidR="00502BD8" w:rsidRPr="00C20284" w:rsidRDefault="00502BD8" w:rsidP="00502B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1C07A9CA" w14:textId="34C3529D" w:rsidR="00502BD8" w:rsidRPr="00AE314D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14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7" w:type="dxa"/>
          </w:tcPr>
          <w:p w14:paraId="6D0968F2" w14:textId="77777777" w:rsidR="00502BD8" w:rsidRPr="00C20284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1D0BFF75" w14:textId="0EF9D031" w:rsidR="00502BD8" w:rsidRPr="0090496B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5" w:type="dxa"/>
          </w:tcPr>
          <w:p w14:paraId="7053E293" w14:textId="77777777" w:rsidR="00502BD8" w:rsidRPr="0090496B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D280EA5" w14:textId="3BFFB542" w:rsidR="00502BD8" w:rsidRPr="008E0CC2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14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8" w:type="dxa"/>
          </w:tcPr>
          <w:p w14:paraId="64C6C9D9" w14:textId="77777777" w:rsidR="00502BD8" w:rsidRPr="0090496B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</w:tcPr>
          <w:p w14:paraId="393A77FA" w14:textId="6F5AEDD7" w:rsidR="00502BD8" w:rsidRPr="0090496B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02BD8" w:rsidRPr="00C20284" w14:paraId="63ADA91F" w14:textId="77777777" w:rsidTr="006B0D0E">
        <w:trPr>
          <w:trHeight w:hRule="exact" w:val="353"/>
        </w:trPr>
        <w:tc>
          <w:tcPr>
            <w:tcW w:w="4323" w:type="dxa"/>
          </w:tcPr>
          <w:p w14:paraId="5620E34A" w14:textId="77777777" w:rsidR="00502BD8" w:rsidRPr="00EB4AD0" w:rsidRDefault="00502BD8" w:rsidP="00502B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B4AD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C74E9" w14:textId="00D793B8" w:rsidR="00502BD8" w:rsidRPr="0090496B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237" w:type="dxa"/>
          </w:tcPr>
          <w:p w14:paraId="46DDDF1E" w14:textId="77777777" w:rsidR="00502BD8" w:rsidRPr="00C20284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48C55EE2" w14:textId="4F255CE4" w:rsidR="00502BD8" w:rsidRPr="0090496B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6,245</w:t>
            </w:r>
          </w:p>
        </w:tc>
        <w:tc>
          <w:tcPr>
            <w:tcW w:w="315" w:type="dxa"/>
          </w:tcPr>
          <w:p w14:paraId="56D5EDE6" w14:textId="77777777" w:rsidR="00502BD8" w:rsidRPr="0090496B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68147CAD" w14:textId="5BD96C15" w:rsidR="00502BD8" w:rsidRPr="0090496B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238" w:type="dxa"/>
          </w:tcPr>
          <w:p w14:paraId="74FFD6CE" w14:textId="77777777" w:rsidR="00502BD8" w:rsidRPr="0090496B" w:rsidRDefault="00502BD8" w:rsidP="00502BD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09480" w14:textId="0E7BCBC4" w:rsidR="00502BD8" w:rsidRPr="0090496B" w:rsidRDefault="00502BD8" w:rsidP="00502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6,245</w:t>
            </w:r>
          </w:p>
        </w:tc>
      </w:tr>
      <w:tr w:rsidR="00EF78DC" w:rsidRPr="00C20284" w14:paraId="2D2249C9" w14:textId="77777777" w:rsidTr="00A44BB6">
        <w:trPr>
          <w:trHeight w:hRule="exact" w:val="130"/>
        </w:trPr>
        <w:tc>
          <w:tcPr>
            <w:tcW w:w="4323" w:type="dxa"/>
          </w:tcPr>
          <w:p w14:paraId="56474353" w14:textId="77777777" w:rsidR="00EF78DC" w:rsidRPr="00C20284" w:rsidRDefault="00EF78DC" w:rsidP="00A44B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06EEA843" w14:textId="77777777" w:rsidR="00EF78DC" w:rsidRPr="00460EDC" w:rsidRDefault="00EF78DC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0CB9D567" w14:textId="77777777" w:rsidR="00EF78DC" w:rsidRPr="00C20284" w:rsidRDefault="00EF78DC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503C99B2" w14:textId="77777777" w:rsidR="00EF78DC" w:rsidRPr="00C20284" w:rsidRDefault="00EF78DC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FE1343B" w14:textId="77777777" w:rsidR="00EF78DC" w:rsidRPr="00C20284" w:rsidRDefault="00EF78DC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3D9D8ADC" w14:textId="77777777" w:rsidR="00EF78DC" w:rsidRPr="00C20284" w:rsidRDefault="00EF78DC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FE4E214" w14:textId="77777777" w:rsidR="00EF78DC" w:rsidRPr="00C20284" w:rsidRDefault="00EF78DC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C1F008" w14:textId="77777777" w:rsidR="00EF78DC" w:rsidRPr="00C20284" w:rsidRDefault="00EF78DC" w:rsidP="00A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B1D" w:rsidRPr="00C20284" w14:paraId="479E6714" w14:textId="77777777" w:rsidTr="009710DD">
        <w:trPr>
          <w:trHeight w:hRule="exact" w:val="374"/>
        </w:trPr>
        <w:tc>
          <w:tcPr>
            <w:tcW w:w="4323" w:type="dxa"/>
          </w:tcPr>
          <w:p w14:paraId="37278CEB" w14:textId="77777777" w:rsidR="00AF4B1D" w:rsidRPr="00C20284" w:rsidRDefault="00AF4B1D" w:rsidP="00AF4B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0355D217" w14:textId="77777777" w:rsidR="00AF4B1D" w:rsidRPr="00C20284" w:rsidRDefault="00AF4B1D" w:rsidP="00AF4B1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69711C" w14:textId="77777777" w:rsidR="00AF4B1D" w:rsidRPr="00C20284" w:rsidRDefault="00AF4B1D" w:rsidP="00AF4B1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E24EDD9" w14:textId="77777777" w:rsidR="00AF4B1D" w:rsidRPr="00C20284" w:rsidRDefault="00AF4B1D" w:rsidP="00AF4B1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69C5A440" w14:textId="77777777" w:rsidR="00AF4B1D" w:rsidRPr="00C20284" w:rsidRDefault="00AF4B1D" w:rsidP="00AF4B1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E3B265B" w14:textId="77777777" w:rsidR="00AF4B1D" w:rsidRPr="00CE7CE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E3B5B9C" w14:textId="77777777" w:rsidR="00AF4B1D" w:rsidRPr="00C20284" w:rsidRDefault="00AF4B1D" w:rsidP="00AF4B1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6362E63" w14:textId="77777777" w:rsidR="00AF4B1D" w:rsidRPr="00C20284" w:rsidRDefault="00AF4B1D" w:rsidP="00AF4B1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EC9" w:rsidRPr="00C20284" w14:paraId="2CDAEE58" w14:textId="77777777" w:rsidTr="006B0D0E">
        <w:trPr>
          <w:trHeight w:hRule="exact" w:val="353"/>
        </w:trPr>
        <w:tc>
          <w:tcPr>
            <w:tcW w:w="4323" w:type="dxa"/>
            <w:hideMark/>
          </w:tcPr>
          <w:p w14:paraId="22E53F50" w14:textId="77777777" w:rsidR="00694EC9" w:rsidRPr="00C20284" w:rsidRDefault="00694EC9" w:rsidP="00694E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</w:tcPr>
          <w:p w14:paraId="4FBA99C2" w14:textId="2810E032" w:rsidR="00694EC9" w:rsidRPr="005D0F6B" w:rsidRDefault="0076623D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4687B">
              <w:rPr>
                <w:rFonts w:asciiTheme="majorBidi" w:hAnsiTheme="majorBidi" w:cstheme="majorBidi"/>
                <w:sz w:val="30"/>
                <w:szCs w:val="30"/>
              </w:rPr>
              <w:t>4,087</w:t>
            </w:r>
          </w:p>
        </w:tc>
        <w:tc>
          <w:tcPr>
            <w:tcW w:w="237" w:type="dxa"/>
          </w:tcPr>
          <w:p w14:paraId="44A97C12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5099B27" w14:textId="53C09A08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76C48"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315" w:type="dxa"/>
          </w:tcPr>
          <w:p w14:paraId="4C91EE20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5691BFE" w14:textId="29F92726" w:rsidR="00694EC9" w:rsidRPr="008E0CC2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C6394FE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357DD8C" w14:textId="72D35EDE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4EC9" w:rsidRPr="00C20284" w14:paraId="100E509F" w14:textId="77777777" w:rsidTr="006B0D0E">
        <w:trPr>
          <w:trHeight w:hRule="exact" w:val="353"/>
        </w:trPr>
        <w:tc>
          <w:tcPr>
            <w:tcW w:w="4323" w:type="dxa"/>
            <w:hideMark/>
          </w:tcPr>
          <w:p w14:paraId="65F67F6E" w14:textId="77777777" w:rsidR="00694EC9" w:rsidRPr="00C20284" w:rsidRDefault="00694EC9" w:rsidP="00694E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39A85" w14:textId="622A3B16" w:rsidR="00694EC9" w:rsidRPr="0018754B" w:rsidRDefault="0076623D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CBA7F3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6E1A1" w14:textId="6215D31B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8754B">
              <w:rPr>
                <w:rFonts w:asciiTheme="majorBidi" w:hAnsiTheme="majorBidi" w:cstheme="majorBidi"/>
                <w:sz w:val="30"/>
                <w:szCs w:val="30"/>
              </w:rPr>
              <w:t>1,17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5" w:type="dxa"/>
          </w:tcPr>
          <w:p w14:paraId="343ABADA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C1EFD1C" w14:textId="565FA99B" w:rsidR="00694EC9" w:rsidRPr="008E0CC2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BE0F2B0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</w:tcPr>
          <w:p w14:paraId="5FCB29C5" w14:textId="309151CE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0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4EC9" w:rsidRPr="00C20284" w14:paraId="391EACF3" w14:textId="77777777" w:rsidTr="006B0D0E">
        <w:trPr>
          <w:trHeight w:hRule="exact" w:val="353"/>
        </w:trPr>
        <w:tc>
          <w:tcPr>
            <w:tcW w:w="4323" w:type="dxa"/>
            <w:hideMark/>
          </w:tcPr>
          <w:p w14:paraId="1037A660" w14:textId="77777777" w:rsidR="00694EC9" w:rsidRPr="00C20284" w:rsidRDefault="00694EC9" w:rsidP="00694E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B4AD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EB4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B4A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676B5" w14:textId="2B15B786" w:rsidR="00694EC9" w:rsidRPr="0018754B" w:rsidRDefault="00E4687B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237" w:type="dxa"/>
          </w:tcPr>
          <w:p w14:paraId="2734E2AF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920C0" w14:textId="7FE885B2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87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15" w:type="dxa"/>
          </w:tcPr>
          <w:p w14:paraId="349A4309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A8F95" w14:textId="2EFA801E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32FC67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9DAE0" w14:textId="520A4656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94EC9" w:rsidRPr="00C20284" w14:paraId="1D441C43" w14:textId="77777777" w:rsidTr="00EF78DC">
        <w:trPr>
          <w:trHeight w:hRule="exact" w:val="130"/>
        </w:trPr>
        <w:tc>
          <w:tcPr>
            <w:tcW w:w="4323" w:type="dxa"/>
          </w:tcPr>
          <w:p w14:paraId="68DDBD91" w14:textId="77777777" w:rsidR="00694EC9" w:rsidRPr="00C20284" w:rsidRDefault="00694EC9" w:rsidP="00694E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1DBE54F8" w14:textId="77777777" w:rsidR="00694EC9" w:rsidRPr="00460EDC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29CE7A26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7130C54A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770D9EA4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608BF608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6A85DE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9E843E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4EC9" w:rsidRPr="00C20284" w14:paraId="3639FACF" w14:textId="77777777" w:rsidTr="006B0D0E">
        <w:trPr>
          <w:trHeight w:hRule="exact" w:val="403"/>
        </w:trPr>
        <w:tc>
          <w:tcPr>
            <w:tcW w:w="4323" w:type="dxa"/>
            <w:hideMark/>
          </w:tcPr>
          <w:p w14:paraId="58FCF2BB" w14:textId="77777777" w:rsidR="00694EC9" w:rsidRPr="00C20284" w:rsidRDefault="00694EC9" w:rsidP="00694E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7AF8D934" w14:textId="1E56BC97" w:rsidR="00694EC9" w:rsidRPr="00460EDC" w:rsidRDefault="00D003D4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003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11,150</w:t>
            </w:r>
          </w:p>
        </w:tc>
        <w:tc>
          <w:tcPr>
            <w:tcW w:w="237" w:type="dxa"/>
          </w:tcPr>
          <w:p w14:paraId="37B1A7F6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35855CD0" w14:textId="2F8D77A3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10,332</w:t>
            </w:r>
          </w:p>
        </w:tc>
        <w:tc>
          <w:tcPr>
            <w:tcW w:w="315" w:type="dxa"/>
          </w:tcPr>
          <w:p w14:paraId="5846663C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1FCD015D" w14:textId="7131417C" w:rsidR="00694EC9" w:rsidRPr="00C20284" w:rsidRDefault="00E24A67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94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2A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38" w:type="dxa"/>
          </w:tcPr>
          <w:p w14:paraId="16BA000A" w14:textId="77777777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8A03C66" w14:textId="014A5E61" w:rsidR="00694EC9" w:rsidRPr="00C20284" w:rsidRDefault="00694EC9" w:rsidP="006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6,245</w:t>
            </w:r>
          </w:p>
        </w:tc>
      </w:tr>
    </w:tbl>
    <w:p w14:paraId="6957A473" w14:textId="77777777" w:rsidR="006C72E9" w:rsidRPr="00EF78DC" w:rsidRDefault="006C72E9" w:rsidP="00047E2D">
      <w:pPr>
        <w:rPr>
          <w:rFonts w:asciiTheme="majorBidi" w:hAnsiTheme="majorBidi" w:cstheme="majorBidi"/>
          <w:sz w:val="20"/>
          <w:szCs w:val="20"/>
        </w:rPr>
      </w:pPr>
    </w:p>
    <w:p w14:paraId="624CB408" w14:textId="3E99C23E" w:rsidR="006C72E9" w:rsidRPr="009D26D8" w:rsidRDefault="006C72E9" w:rsidP="006C72E9">
      <w:pPr>
        <w:tabs>
          <w:tab w:val="clear" w:pos="454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4C099F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5470D">
        <w:rPr>
          <w:rFonts w:asciiTheme="majorBidi" w:hAnsiTheme="majorBidi"/>
          <w:spacing w:val="-2"/>
          <w:sz w:val="30"/>
          <w:szCs w:val="30"/>
        </w:rPr>
        <w:t>14</w:t>
      </w:r>
      <w:r w:rsidR="00687A84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87A84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687A84">
        <w:rPr>
          <w:rFonts w:asciiTheme="majorBidi" w:hAnsiTheme="majorBidi"/>
          <w:spacing w:val="-2"/>
          <w:sz w:val="30"/>
          <w:szCs w:val="30"/>
        </w:rPr>
        <w:t>2565</w:t>
      </w:r>
      <w:r w:rsidR="00687A84"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C099F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Pr="00101C1F">
        <w:rPr>
          <w:rFonts w:asciiTheme="majorBidi" w:hAnsiTheme="majorBidi"/>
          <w:spacing w:val="-2"/>
          <w:sz w:val="30"/>
          <w:szCs w:val="30"/>
        </w:rPr>
        <w:t>66</w:t>
      </w:r>
      <w:r w:rsidRPr="00101C1F">
        <w:rPr>
          <w:rFonts w:asciiTheme="majorBidi" w:hAnsiTheme="majorBidi" w:cstheme="majorBidi"/>
          <w:spacing w:val="-2"/>
          <w:sz w:val="30"/>
          <w:szCs w:val="30"/>
        </w:rPr>
        <w:t>/</w:t>
      </w:r>
      <w:r w:rsidRPr="00101C1F">
        <w:rPr>
          <w:rFonts w:asciiTheme="majorBidi" w:hAnsiTheme="majorBidi"/>
          <w:spacing w:val="-2"/>
          <w:sz w:val="30"/>
          <w:szCs w:val="30"/>
        </w:rPr>
        <w:t>1</w:t>
      </w:r>
      <w:r w:rsidRPr="00101C1F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101C1F">
        <w:rPr>
          <w:rFonts w:asciiTheme="majorBidi" w:hAnsiTheme="majorBidi"/>
          <w:spacing w:val="-2"/>
          <w:sz w:val="30"/>
          <w:szCs w:val="30"/>
        </w:rPr>
        <w:t>2</w:t>
      </w:r>
      <w:r w:rsidRPr="00101C1F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101C1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แห่งพระราชบัญญัติบริษัทมหาชนจำกัด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="00432845">
        <w:rPr>
          <w:rFonts w:asciiTheme="majorBidi" w:hAnsiTheme="majorBidi"/>
          <w:sz w:val="30"/>
          <w:szCs w:val="30"/>
        </w:rPr>
        <w:t>5</w:t>
      </w:r>
      <w:r w:rsidRPr="00101C1F">
        <w:rPr>
          <w:rFonts w:asciiTheme="majorBidi" w:hAnsiTheme="majorBidi" w:cstheme="majorBidi"/>
          <w:sz w:val="30"/>
          <w:szCs w:val="30"/>
        </w:rPr>
        <w:t>,</w:t>
      </w:r>
      <w:r w:rsidRPr="00101C1F">
        <w:rPr>
          <w:rFonts w:asciiTheme="majorBidi" w:hAnsiTheme="majorBidi"/>
          <w:sz w:val="30"/>
          <w:szCs w:val="30"/>
        </w:rPr>
        <w:t>000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="005D7FCC">
        <w:rPr>
          <w:rFonts w:asciiTheme="majorBidi" w:hAnsiTheme="majorBidi"/>
          <w:sz w:val="30"/>
          <w:szCs w:val="30"/>
        </w:rPr>
        <w:t>2</w:t>
      </w:r>
      <w:r w:rsidRPr="009B4022">
        <w:rPr>
          <w:rFonts w:asciiTheme="majorBidi" w:hAnsiTheme="majorBidi"/>
          <w:sz w:val="30"/>
          <w:szCs w:val="30"/>
        </w:rPr>
        <w:t>00</w:t>
      </w:r>
      <w:r w:rsidRPr="004C099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ล้านหุ้น (มูลค่าที่ตราไว้หุ้นละ </w:t>
      </w:r>
      <w:r w:rsidR="0015561E">
        <w:rPr>
          <w:rFonts w:asciiTheme="majorBidi" w:hAnsiTheme="majorBidi"/>
          <w:sz w:val="30"/>
          <w:szCs w:val="30"/>
        </w:rPr>
        <w:t>1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บาท) ซึ่งคิดเป็นร้อยละ </w:t>
      </w:r>
      <w:r w:rsidR="005D7FCC">
        <w:rPr>
          <w:rFonts w:asciiTheme="majorBidi" w:hAnsiTheme="majorBidi"/>
          <w:sz w:val="30"/>
          <w:szCs w:val="30"/>
        </w:rPr>
        <w:t>2.32</w:t>
      </w:r>
      <w:r w:rsidRPr="004C099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101C1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Pr="00101C1F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101C1F">
        <w:rPr>
          <w:rFonts w:asciiTheme="majorBidi" w:hAnsiTheme="majorBidi" w:cstheme="majorBidi"/>
          <w:spacing w:val="-4"/>
          <w:sz w:val="30"/>
          <w:szCs w:val="30"/>
          <w:cs/>
        </w:rPr>
        <w:t>ดำเนินการซื้อหุ้นคืนโดยวิธีการซื้อในตลาดหลักทรัพย์แห่งประเทศไทย</w:t>
      </w:r>
      <w:r w:rsidRPr="00101C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โดยมีกำหนดระยะเวลาซื้อหุ้นคืน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101C1F">
        <w:rPr>
          <w:rFonts w:asciiTheme="majorBidi" w:hAnsiTheme="majorBidi"/>
          <w:sz w:val="30"/>
          <w:szCs w:val="30"/>
        </w:rPr>
        <w:t>1</w:t>
      </w:r>
      <w:r w:rsidR="00A45AE9">
        <w:rPr>
          <w:rFonts w:asciiTheme="majorBidi" w:hAnsiTheme="majorBidi"/>
          <w:sz w:val="30"/>
          <w:szCs w:val="30"/>
        </w:rPr>
        <w:t>9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="00A45AE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1C1F">
        <w:rPr>
          <w:rFonts w:asciiTheme="majorBidi" w:hAnsiTheme="majorBidi"/>
          <w:sz w:val="30"/>
          <w:szCs w:val="30"/>
        </w:rPr>
        <w:t>256</w:t>
      </w:r>
      <w:r w:rsidR="00A45AE9">
        <w:rPr>
          <w:rFonts w:asciiTheme="majorBidi" w:hAnsiTheme="majorBidi"/>
          <w:sz w:val="30"/>
          <w:szCs w:val="30"/>
        </w:rPr>
        <w:t>5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101C1F">
        <w:rPr>
          <w:rFonts w:asciiTheme="majorBidi" w:hAnsiTheme="majorBidi"/>
          <w:sz w:val="30"/>
          <w:szCs w:val="30"/>
        </w:rPr>
        <w:t>1</w:t>
      </w:r>
      <w:r w:rsidR="00A45AE9">
        <w:rPr>
          <w:rFonts w:asciiTheme="majorBidi" w:hAnsiTheme="majorBidi"/>
          <w:sz w:val="30"/>
          <w:szCs w:val="30"/>
        </w:rPr>
        <w:t>8</w:t>
      </w:r>
      <w:r w:rsidRPr="00101C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26A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101C1F">
        <w:rPr>
          <w:rFonts w:asciiTheme="majorBidi" w:hAnsiTheme="majorBidi"/>
          <w:sz w:val="30"/>
          <w:szCs w:val="30"/>
        </w:rPr>
        <w:t>256</w:t>
      </w:r>
      <w:r w:rsidR="00A45AE9">
        <w:rPr>
          <w:rFonts w:asciiTheme="majorBidi" w:hAnsiTheme="majorBidi"/>
          <w:sz w:val="30"/>
          <w:szCs w:val="30"/>
        </w:rPr>
        <w:t>6</w:t>
      </w:r>
      <w:r w:rsidRPr="00101C1F"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>ทั้งนี้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01C1F">
        <w:rPr>
          <w:rFonts w:asciiTheme="majorBidi" w:hAnsiTheme="majorBidi" w:cstheme="majorBidi"/>
          <w:sz w:val="30"/>
          <w:szCs w:val="30"/>
          <w:cs/>
        </w:rPr>
        <w:t>บริษัทจะจำหน่ายหุ้นที่ซื้อคืน</w:t>
      </w:r>
      <w:r>
        <w:rPr>
          <w:rFonts w:asciiTheme="majorBidi" w:hAnsiTheme="majorBidi" w:cstheme="majorBidi" w:hint="cs"/>
          <w:sz w:val="30"/>
          <w:szCs w:val="30"/>
          <w:cs/>
        </w:rPr>
        <w:t>ในตลาดหลักทรัพย์แห่งประเทศไทย โดย</w:t>
      </w:r>
      <w:r w:rsidRPr="00101C1F">
        <w:rPr>
          <w:rFonts w:asciiTheme="majorBidi" w:hAnsiTheme="majorBidi" w:cstheme="majorBidi"/>
          <w:sz w:val="30"/>
          <w:szCs w:val="30"/>
          <w:cs/>
        </w:rPr>
        <w:t>วันสุดท้ายของการจำหน่ายหุ้นที่ซื้อคืนจะต้องไม่เกินกว่าวันที่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CD0609" w:rsidRPr="00CD0609">
        <w:rPr>
          <w:rFonts w:asciiTheme="majorBidi" w:hAnsiTheme="majorBidi"/>
          <w:sz w:val="30"/>
          <w:szCs w:val="30"/>
        </w:rPr>
        <w:t xml:space="preserve">18 </w:t>
      </w:r>
      <w:r w:rsidR="00CD0609" w:rsidRPr="003067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D0609" w:rsidRPr="00CD0609">
        <w:rPr>
          <w:rFonts w:asciiTheme="majorBidi" w:hAnsiTheme="majorBidi"/>
          <w:sz w:val="30"/>
          <w:szCs w:val="30"/>
        </w:rPr>
        <w:t>256</w:t>
      </w:r>
      <w:r w:rsidR="00A05C90">
        <w:rPr>
          <w:rFonts w:asciiTheme="majorBidi" w:hAnsiTheme="majorBidi"/>
          <w:sz w:val="30"/>
          <w:szCs w:val="30"/>
        </w:rPr>
        <w:t>9</w:t>
      </w:r>
    </w:p>
    <w:p w14:paraId="1E78B0FF" w14:textId="77777777" w:rsidR="00EF78DC" w:rsidRPr="00EF78DC" w:rsidRDefault="00EF78DC" w:rsidP="00EF78DC">
      <w:pPr>
        <w:rPr>
          <w:rFonts w:asciiTheme="majorBidi" w:hAnsiTheme="majorBidi" w:cstheme="majorBidi"/>
          <w:sz w:val="20"/>
          <w:szCs w:val="20"/>
        </w:rPr>
      </w:pPr>
    </w:p>
    <w:p w14:paraId="205CDEBC" w14:textId="5D9E0F35" w:rsidR="006C72E9" w:rsidRDefault="006C72E9" w:rsidP="006C72E9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0639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Pr="00120639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12063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12063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46394D" w:rsidRPr="00120639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12063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บริษัท</w:t>
      </w:r>
      <w:r w:rsidR="00D74BD3">
        <w:rPr>
          <w:rFonts w:asciiTheme="majorBidi" w:hAnsiTheme="majorBidi" w:cstheme="majorBidi" w:hint="cs"/>
          <w:spacing w:val="-8"/>
          <w:sz w:val="30"/>
          <w:szCs w:val="30"/>
          <w:cs/>
        </w:rPr>
        <w:t>มี</w:t>
      </w:r>
      <w:r w:rsidRPr="00120639">
        <w:rPr>
          <w:rFonts w:asciiTheme="majorBidi" w:hAnsiTheme="majorBidi" w:cstheme="majorBidi"/>
          <w:spacing w:val="-8"/>
          <w:sz w:val="30"/>
          <w:szCs w:val="30"/>
          <w:cs/>
        </w:rPr>
        <w:t>หุ้น</w:t>
      </w:r>
      <w:r w:rsidR="00ED7E03">
        <w:rPr>
          <w:rFonts w:asciiTheme="majorBidi" w:hAnsiTheme="majorBidi" w:cstheme="majorBidi" w:hint="cs"/>
          <w:spacing w:val="-8"/>
          <w:sz w:val="30"/>
          <w:szCs w:val="30"/>
          <w:cs/>
        </w:rPr>
        <w:t>ทุนซื้อ</w:t>
      </w:r>
      <w:r w:rsidRPr="00120639">
        <w:rPr>
          <w:rFonts w:asciiTheme="majorBidi" w:hAnsiTheme="majorBidi" w:cstheme="majorBidi"/>
          <w:spacing w:val="-8"/>
          <w:sz w:val="30"/>
          <w:szCs w:val="30"/>
          <w:cs/>
        </w:rPr>
        <w:t xml:space="preserve">คืนจำนวน </w:t>
      </w:r>
      <w:r w:rsidR="008F226D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6D1C5B" w:rsidRPr="00120639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8F226D"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12063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ล้านหุ้น เป็นจำนวนเงินรวม </w:t>
      </w:r>
      <w:r w:rsidR="00970E48">
        <w:rPr>
          <w:rFonts w:asciiTheme="majorBidi" w:hAnsiTheme="majorBidi" w:cstheme="majorBidi"/>
          <w:spacing w:val="-8"/>
          <w:sz w:val="30"/>
          <w:szCs w:val="30"/>
        </w:rPr>
        <w:t>7,063</w:t>
      </w:r>
      <w:r w:rsidR="00AF4B1D" w:rsidRPr="0012063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120639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ล้านบาท </w:t>
      </w:r>
      <w:r w:rsidRPr="003067AA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i/>
          <w:iCs/>
          <w:spacing w:val="-8"/>
          <w:sz w:val="30"/>
          <w:szCs w:val="30"/>
        </w:rPr>
        <w:t>256</w:t>
      </w:r>
      <w:r w:rsidR="0046394D" w:rsidRPr="003067AA">
        <w:rPr>
          <w:rFonts w:asciiTheme="majorBidi" w:hAnsiTheme="majorBidi" w:cstheme="majorBidi"/>
          <w:i/>
          <w:iCs/>
          <w:spacing w:val="-8"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="003E5161">
        <w:rPr>
          <w:rFonts w:asciiTheme="majorBidi" w:hAnsiTheme="majorBidi" w:cstheme="majorBidi"/>
          <w:i/>
          <w:iCs/>
          <w:spacing w:val="-8"/>
          <w:sz w:val="30"/>
          <w:szCs w:val="30"/>
        </w:rPr>
        <w:t>204</w:t>
      </w:r>
      <w:r w:rsidRPr="0012063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ล้านหุ้น </w:t>
      </w:r>
      <w:r w:rsidRPr="00A426E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เป็นจำนวนเงินรวม </w:t>
      </w:r>
      <w:r w:rsidR="00CA0F97">
        <w:rPr>
          <w:rFonts w:asciiTheme="majorBidi" w:hAnsiTheme="majorBidi" w:cstheme="majorBidi"/>
          <w:i/>
          <w:iCs/>
          <w:sz w:val="30"/>
          <w:szCs w:val="30"/>
        </w:rPr>
        <w:t>6,245</w:t>
      </w:r>
      <w:r w:rsidRPr="00A426E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25D987DF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  <w:cs/>
        </w:rPr>
      </w:pPr>
      <w:r w:rsidRPr="003067AA">
        <w:rPr>
          <w:rFonts w:cstheme="majorBidi"/>
          <w:szCs w:val="30"/>
          <w:cs/>
        </w:rPr>
        <w:t>เจ้าหนี้การค้าและเจ้าหนี้อื่น</w:t>
      </w:r>
    </w:p>
    <w:p w14:paraId="253E4AFB" w14:textId="77777777" w:rsidR="006C72E9" w:rsidRPr="00A63136" w:rsidRDefault="006C72E9" w:rsidP="006C72E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882"/>
        <w:gridCol w:w="1098"/>
        <w:gridCol w:w="270"/>
        <w:gridCol w:w="1044"/>
        <w:gridCol w:w="270"/>
        <w:gridCol w:w="1116"/>
        <w:gridCol w:w="270"/>
        <w:gridCol w:w="1035"/>
      </w:tblGrid>
      <w:tr w:rsidR="006C72E9" w:rsidRPr="00C20284" w14:paraId="63CCEA3C" w14:textId="77777777" w:rsidTr="00387CAF">
        <w:tc>
          <w:tcPr>
            <w:tcW w:w="3348" w:type="dxa"/>
            <w:shd w:val="clear" w:color="auto" w:fill="auto"/>
          </w:tcPr>
          <w:p w14:paraId="61CF5846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A7A4E24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7114BDA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BD86B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58E4FD0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3E67D9C8" w14:textId="77777777" w:rsidTr="00387CAF">
        <w:tc>
          <w:tcPr>
            <w:tcW w:w="3348" w:type="dxa"/>
            <w:shd w:val="clear" w:color="auto" w:fill="auto"/>
          </w:tcPr>
          <w:p w14:paraId="4742EC1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D673412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4585F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530E5B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A666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94D" w:rsidRPr="00C20284" w14:paraId="4971639B" w14:textId="77777777" w:rsidTr="00387CAF">
        <w:tc>
          <w:tcPr>
            <w:tcW w:w="3348" w:type="dxa"/>
            <w:shd w:val="clear" w:color="auto" w:fill="auto"/>
          </w:tcPr>
          <w:p w14:paraId="311AAF5D" w14:textId="77777777" w:rsidR="0046394D" w:rsidRPr="003067AA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7C6573A" w14:textId="77777777" w:rsidR="0046394D" w:rsidRPr="003067AA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D411C" w14:textId="1B9B01DC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879E5E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7C20" w14:textId="06DC03CA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F4DBAC2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63DD" w14:textId="01C91011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BE08BF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28411" w14:textId="197A14C0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46394D" w:rsidRPr="00C20284" w14:paraId="24021732" w14:textId="77777777" w:rsidTr="00387CAF">
        <w:trPr>
          <w:trHeight w:hRule="exact" w:val="208"/>
        </w:trPr>
        <w:tc>
          <w:tcPr>
            <w:tcW w:w="3348" w:type="dxa"/>
            <w:shd w:val="clear" w:color="auto" w:fill="auto"/>
          </w:tcPr>
          <w:p w14:paraId="1E070C93" w14:textId="77777777" w:rsidR="0046394D" w:rsidRPr="003067AA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0F7A2006" w14:textId="77777777" w:rsidR="0046394D" w:rsidRPr="003067AA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14:paraId="5B2B37A2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AF4B1D" w:rsidRPr="00C20284" w14:paraId="218FF43D" w14:textId="77777777" w:rsidTr="00387CAF">
        <w:tc>
          <w:tcPr>
            <w:tcW w:w="3348" w:type="dxa"/>
            <w:shd w:val="clear" w:color="auto" w:fill="auto"/>
          </w:tcPr>
          <w:p w14:paraId="7F40AEBB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  <w:shd w:val="clear" w:color="auto" w:fill="auto"/>
          </w:tcPr>
          <w:p w14:paraId="6F7C2667" w14:textId="6D25EF8F" w:rsidR="00AF4B1D" w:rsidRPr="003067AA" w:rsidRDefault="00D45BCE" w:rsidP="00AF4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8DA41F8" w14:textId="51A7F4A4" w:rsidR="00AF4B1D" w:rsidRPr="003067AA" w:rsidRDefault="00146C91" w:rsidP="00AF4B1D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19,660</w:t>
            </w:r>
          </w:p>
        </w:tc>
        <w:tc>
          <w:tcPr>
            <w:tcW w:w="270" w:type="dxa"/>
            <w:shd w:val="clear" w:color="auto" w:fill="auto"/>
          </w:tcPr>
          <w:p w14:paraId="38218702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452F3D" w14:textId="29471181" w:rsidR="00AF4B1D" w:rsidRPr="003067AA" w:rsidRDefault="00AF4B1D" w:rsidP="00AF4B1D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14,663</w:t>
            </w:r>
          </w:p>
        </w:tc>
        <w:tc>
          <w:tcPr>
            <w:tcW w:w="270" w:type="dxa"/>
            <w:shd w:val="clear" w:color="auto" w:fill="auto"/>
          </w:tcPr>
          <w:p w14:paraId="6E323D5B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868B230" w14:textId="3BD4A514" w:rsidR="00AF4B1D" w:rsidRPr="003067AA" w:rsidRDefault="00146C91" w:rsidP="00AF4B1D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E95123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88A51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325267" w14:textId="4F326E18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AF4B1D" w:rsidRPr="00C20284" w14:paraId="3A62D484" w14:textId="77777777" w:rsidTr="00387CAF">
        <w:tc>
          <w:tcPr>
            <w:tcW w:w="3348" w:type="dxa"/>
            <w:shd w:val="clear" w:color="auto" w:fill="auto"/>
          </w:tcPr>
          <w:p w14:paraId="2A999231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82" w:type="dxa"/>
            <w:shd w:val="clear" w:color="auto" w:fill="auto"/>
          </w:tcPr>
          <w:p w14:paraId="608A26F5" w14:textId="77777777" w:rsidR="00AF4B1D" w:rsidRPr="003067AA" w:rsidRDefault="00AF4B1D" w:rsidP="00AF4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577F2" w14:textId="6FC91376" w:rsidR="00AF4B1D" w:rsidRPr="003067AA" w:rsidRDefault="00146C91" w:rsidP="00AF4B1D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31,30</w:t>
            </w:r>
            <w:r w:rsidR="00773AFD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D74AD0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0DD8" w14:textId="485CC439" w:rsidR="00AF4B1D" w:rsidRPr="003067AA" w:rsidRDefault="00AF4B1D" w:rsidP="00AF4B1D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9,709</w:t>
            </w:r>
          </w:p>
        </w:tc>
        <w:tc>
          <w:tcPr>
            <w:tcW w:w="270" w:type="dxa"/>
            <w:shd w:val="clear" w:color="auto" w:fill="auto"/>
          </w:tcPr>
          <w:p w14:paraId="1045C9C0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79A8" w14:textId="4A30D36A" w:rsidR="00AF4B1D" w:rsidRPr="003067AA" w:rsidRDefault="00146C91" w:rsidP="00AF4B1D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</w:t>
            </w:r>
            <w:r w:rsidR="00AF0137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9CFC21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17B45" w14:textId="5D1824A5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AF4B1D" w:rsidRPr="00C20284" w14:paraId="780D2CFB" w14:textId="77777777" w:rsidTr="00387CAF">
        <w:tc>
          <w:tcPr>
            <w:tcW w:w="3348" w:type="dxa"/>
            <w:shd w:val="clear" w:color="auto" w:fill="auto"/>
          </w:tcPr>
          <w:p w14:paraId="7C7FAC9B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490DC2A6" w14:textId="77777777" w:rsidR="00AF4B1D" w:rsidRPr="003067AA" w:rsidRDefault="00AF4B1D" w:rsidP="00AF4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13C63" w14:textId="510902D9" w:rsidR="00AF4B1D" w:rsidRPr="003067AA" w:rsidRDefault="00146C91" w:rsidP="00AF4B1D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50,964</w:t>
            </w:r>
          </w:p>
        </w:tc>
        <w:tc>
          <w:tcPr>
            <w:tcW w:w="270" w:type="dxa"/>
            <w:shd w:val="clear" w:color="auto" w:fill="auto"/>
          </w:tcPr>
          <w:p w14:paraId="54A672E3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24EE7" w14:textId="28548404" w:rsidR="00AF4B1D" w:rsidRPr="003067AA" w:rsidRDefault="00AF4B1D" w:rsidP="00AF4B1D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44,372</w:t>
            </w:r>
          </w:p>
        </w:tc>
        <w:tc>
          <w:tcPr>
            <w:tcW w:w="270" w:type="dxa"/>
            <w:shd w:val="clear" w:color="auto" w:fill="auto"/>
          </w:tcPr>
          <w:p w14:paraId="57E99EA0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74E7F" w14:textId="707B2B6B" w:rsidR="00AF4B1D" w:rsidRPr="003067AA" w:rsidRDefault="00146C91" w:rsidP="00AF4B1D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</w:t>
            </w:r>
            <w:r w:rsidR="00AF0137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40B26F7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2C0D9" w14:textId="5525330E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1,148</w:t>
            </w:r>
          </w:p>
        </w:tc>
      </w:tr>
    </w:tbl>
    <w:p w14:paraId="2C838575" w14:textId="77777777" w:rsidR="006C72E9" w:rsidRPr="006753D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4"/>
          <w:szCs w:val="24"/>
        </w:rPr>
      </w:pPr>
    </w:p>
    <w:p w14:paraId="4CA39F1D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  <w:rtl/>
          <w:cs/>
        </w:rPr>
      </w:pPr>
      <w:r w:rsidRPr="003067AA">
        <w:rPr>
          <w:rFonts w:cstheme="majorBidi"/>
          <w:szCs w:val="30"/>
          <w:cs/>
        </w:rPr>
        <w:t>ประมาณการหนี้สินสำหรับผลประโยชน์พนักงาน</w:t>
      </w:r>
    </w:p>
    <w:p w14:paraId="3C1BEB8F" w14:textId="77777777" w:rsidR="006C72E9" w:rsidRPr="00A63136" w:rsidRDefault="006C72E9" w:rsidP="006C72E9">
      <w:pPr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628A67E" w14:textId="77777777" w:rsidR="006C72E9" w:rsidRPr="003067AA" w:rsidRDefault="006C72E9" w:rsidP="006C72E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กลุ่มบริษัทมีโครงการผลประโยชน์ของพนักงานเมื่อเกษียณอายุตามกฎหมายแรงงานของแต่ละประเทศ</w:t>
      </w:r>
    </w:p>
    <w:p w14:paraId="3087E593" w14:textId="77777777" w:rsidR="006C72E9" w:rsidRPr="00A63136" w:rsidRDefault="006C72E9" w:rsidP="006C72E9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87EFBE9" w14:textId="77777777" w:rsidR="006C72E9" w:rsidRPr="003067AA" w:rsidRDefault="006C72E9" w:rsidP="006C72E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จัดตั้งกองทุนเพื่อการเกษียณอายุและนำฝากไว้กับสถาบันการเงินแห่งหนึ่งโดยให้สถาบันการเงินดังกล่าวเป็นผู้จัดการดูแลกองทุน</w:t>
      </w:r>
    </w:p>
    <w:p w14:paraId="6A930CBB" w14:textId="77777777" w:rsidR="006C72E9" w:rsidRPr="00A63136" w:rsidRDefault="006C72E9" w:rsidP="006C72E9">
      <w:pPr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65C6223" w14:textId="77777777" w:rsidR="006C72E9" w:rsidRPr="003067AA" w:rsidRDefault="006C72E9" w:rsidP="006C72E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ภาระผูกพันผลประโยชน์พนักงาน ณ 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2DAA63" w14:textId="77777777" w:rsidR="006C72E9" w:rsidRPr="00A63136" w:rsidRDefault="006C72E9" w:rsidP="006C72E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52"/>
        <w:gridCol w:w="1098"/>
        <w:gridCol w:w="252"/>
        <w:gridCol w:w="1098"/>
      </w:tblGrid>
      <w:tr w:rsidR="006C72E9" w:rsidRPr="00C20284" w14:paraId="5C1D046F" w14:textId="77777777" w:rsidTr="00387CAF">
        <w:trPr>
          <w:trHeight w:hRule="exact" w:val="403"/>
        </w:trPr>
        <w:tc>
          <w:tcPr>
            <w:tcW w:w="4158" w:type="dxa"/>
          </w:tcPr>
          <w:p w14:paraId="0FEE715C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F7E49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1C8246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BE8368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AC40DAA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2E4D0747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694C776A" w14:textId="77777777" w:rsidTr="00387CAF">
        <w:trPr>
          <w:trHeight w:hRule="exact" w:val="403"/>
        </w:trPr>
        <w:tc>
          <w:tcPr>
            <w:tcW w:w="4158" w:type="dxa"/>
          </w:tcPr>
          <w:p w14:paraId="604007C4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376C432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E516B69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4926C4B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20514839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94D" w:rsidRPr="00C20284" w14:paraId="3177AE57" w14:textId="77777777" w:rsidTr="00387CAF">
        <w:trPr>
          <w:trHeight w:hRule="exact" w:val="403"/>
        </w:trPr>
        <w:tc>
          <w:tcPr>
            <w:tcW w:w="4158" w:type="dxa"/>
          </w:tcPr>
          <w:p w14:paraId="358E0D01" w14:textId="77777777" w:rsidR="0046394D" w:rsidRPr="003067AA" w:rsidRDefault="0046394D" w:rsidP="0046394D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59DA1" w14:textId="69D4F840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7CD0127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222F1" w14:textId="365F169E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62F32F12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1B63C" w14:textId="09249138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0D98D678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875B0" w14:textId="5AE3BC0D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46394D" w:rsidRPr="00C20284" w14:paraId="1D61F04C" w14:textId="77777777" w:rsidTr="00387CAF">
        <w:trPr>
          <w:trHeight w:hRule="exact" w:val="173"/>
        </w:trPr>
        <w:tc>
          <w:tcPr>
            <w:tcW w:w="4158" w:type="dxa"/>
          </w:tcPr>
          <w:p w14:paraId="57680B6F" w14:textId="77777777" w:rsidR="0046394D" w:rsidRPr="003067AA" w:rsidRDefault="0046394D" w:rsidP="0046394D">
            <w:pP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8B7445" w14:textId="77777777" w:rsidR="0046394D" w:rsidRPr="003067AA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79F857D3" w14:textId="77777777" w:rsidR="0046394D" w:rsidRPr="003067AA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1080" w:type="dxa"/>
          </w:tcPr>
          <w:p w14:paraId="474E34E9" w14:textId="77777777" w:rsidR="0046394D" w:rsidRPr="003067AA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52" w:type="dxa"/>
          </w:tcPr>
          <w:p w14:paraId="1E50A0D8" w14:textId="77777777" w:rsidR="0046394D" w:rsidRPr="003067AA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1098" w:type="dxa"/>
          </w:tcPr>
          <w:p w14:paraId="16373BEA" w14:textId="77777777" w:rsidR="0046394D" w:rsidRPr="003067AA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52" w:type="dxa"/>
          </w:tcPr>
          <w:p w14:paraId="60023162" w14:textId="77777777" w:rsidR="0046394D" w:rsidRPr="003067AA" w:rsidRDefault="0046394D" w:rsidP="0046394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F2D7157" w14:textId="77777777" w:rsidR="0046394D" w:rsidRPr="003067AA" w:rsidRDefault="0046394D" w:rsidP="0046394D">
            <w:pPr>
              <w:tabs>
                <w:tab w:val="decimal" w:pos="1527"/>
              </w:tabs>
              <w:ind w:left="-1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394D" w:rsidRPr="00C20284" w14:paraId="0D1C80C7" w14:textId="77777777" w:rsidTr="00387CAF">
        <w:trPr>
          <w:trHeight w:hRule="exact" w:val="403"/>
        </w:trPr>
        <w:tc>
          <w:tcPr>
            <w:tcW w:w="4158" w:type="dxa"/>
          </w:tcPr>
          <w:p w14:paraId="514C5758" w14:textId="77777777" w:rsidR="0046394D" w:rsidRPr="003067AA" w:rsidRDefault="0046394D" w:rsidP="0046394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มูลค่าปัจจุบันของภาระผูกพัน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78BFAC99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D5D6B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5CB2D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50808C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6056CC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5EEA514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3FC95B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B1D" w:rsidRPr="00C20284" w14:paraId="1FAB56DA" w14:textId="77777777" w:rsidTr="00387CAF">
        <w:trPr>
          <w:trHeight w:hRule="exact" w:val="403"/>
        </w:trPr>
        <w:tc>
          <w:tcPr>
            <w:tcW w:w="4158" w:type="dxa"/>
          </w:tcPr>
          <w:p w14:paraId="1985082B" w14:textId="77777777" w:rsidR="00AF4B1D" w:rsidRPr="003067AA" w:rsidRDefault="00AF4B1D" w:rsidP="00AF4B1D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พนักงานที่จัดให้มีกองทุน</w:t>
            </w:r>
          </w:p>
        </w:tc>
        <w:tc>
          <w:tcPr>
            <w:tcW w:w="1080" w:type="dxa"/>
          </w:tcPr>
          <w:p w14:paraId="1F97241A" w14:textId="1F79A9C1" w:rsidR="00AF4B1D" w:rsidRPr="003067AA" w:rsidRDefault="00AD7101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0450C20E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146F0" w14:textId="3B96126A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52" w:type="dxa"/>
          </w:tcPr>
          <w:p w14:paraId="627B3356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D5564" w14:textId="19721873" w:rsidR="00AF4B1D" w:rsidRPr="003067AA" w:rsidRDefault="00AD7101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C71AD6E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170F1B" w14:textId="51CB532C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AF4B1D" w:rsidRPr="00C20284" w14:paraId="46720252" w14:textId="77777777" w:rsidTr="00387CAF">
        <w:trPr>
          <w:trHeight w:hRule="exact" w:val="403"/>
        </w:trPr>
        <w:tc>
          <w:tcPr>
            <w:tcW w:w="4158" w:type="dxa"/>
          </w:tcPr>
          <w:p w14:paraId="0B2FAD15" w14:textId="77777777" w:rsidR="00AF4B1D" w:rsidRPr="003067AA" w:rsidRDefault="00AF4B1D" w:rsidP="00AF4B1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FC7D6" w14:textId="14949078" w:rsidR="00AF4B1D" w:rsidRPr="003067AA" w:rsidRDefault="00902C9F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(36</w:t>
            </w:r>
            <w:r w:rsidR="00624C9E">
              <w:rPr>
                <w:rFonts w:asciiTheme="majorBidi" w:eastAsia="KPMG Logo" w:hAnsiTheme="majorBidi" w:cstheme="majorBidi"/>
                <w:sz w:val="30"/>
                <w:szCs w:val="30"/>
              </w:rPr>
              <w:t>6</w:t>
            </w: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7221F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8E475E" w14:textId="37351CAC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(347)</w:t>
            </w:r>
          </w:p>
        </w:tc>
        <w:tc>
          <w:tcPr>
            <w:tcW w:w="252" w:type="dxa"/>
          </w:tcPr>
          <w:p w14:paraId="2154A8EF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7E18CC0" w14:textId="4920A441" w:rsidR="00AF4B1D" w:rsidRPr="003067AA" w:rsidRDefault="00AD7101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2E176DF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E9A09AE" w14:textId="188E4A11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AF4B1D" w:rsidRPr="00C20284" w14:paraId="3CFE920F" w14:textId="77777777" w:rsidTr="00387CAF">
        <w:tc>
          <w:tcPr>
            <w:tcW w:w="4158" w:type="dxa"/>
          </w:tcPr>
          <w:p w14:paraId="1ECFE0C7" w14:textId="77777777" w:rsidR="00AF4B1D" w:rsidRPr="003067AA" w:rsidRDefault="00AF4B1D" w:rsidP="00AF4B1D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EF5BB" w14:textId="00D9DB8C" w:rsidR="00AF4B1D" w:rsidRPr="003067AA" w:rsidRDefault="00902C9F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</w:t>
            </w:r>
            <w:r w:rsidR="003B542C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55CCB2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9A8043" w14:textId="26DE76B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52" w:type="dxa"/>
          </w:tcPr>
          <w:p w14:paraId="1D375BA4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FC35920" w14:textId="102E7A0C" w:rsidR="00AF4B1D" w:rsidRPr="003067AA" w:rsidRDefault="00902C9F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43F0375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0746975" w14:textId="3C896D89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F4B1D" w:rsidRPr="00C20284" w14:paraId="0271F122" w14:textId="77777777" w:rsidTr="00387CAF">
        <w:trPr>
          <w:trHeight w:hRule="exact" w:val="403"/>
        </w:trPr>
        <w:tc>
          <w:tcPr>
            <w:tcW w:w="4158" w:type="dxa"/>
          </w:tcPr>
          <w:p w14:paraId="0D361A4D" w14:textId="77777777" w:rsidR="00AF4B1D" w:rsidRPr="003067AA" w:rsidRDefault="00AF4B1D" w:rsidP="00AF4B1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080" w:type="dxa"/>
          </w:tcPr>
          <w:p w14:paraId="6F9BAF12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8411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623C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497CFB5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0805A2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1CCD825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8CB112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AF4B1D" w:rsidRPr="00C20284" w14:paraId="7632FD73" w14:textId="77777777" w:rsidTr="00387CAF">
        <w:trPr>
          <w:trHeight w:hRule="exact" w:val="403"/>
        </w:trPr>
        <w:tc>
          <w:tcPr>
            <w:tcW w:w="4158" w:type="dxa"/>
          </w:tcPr>
          <w:p w14:paraId="683C66E9" w14:textId="77777777" w:rsidR="00AF4B1D" w:rsidRPr="003067AA" w:rsidRDefault="00AF4B1D" w:rsidP="00AF4B1D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พนักงานที่ไม่ได้จัดให้มีกองทุน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4F660" w14:textId="106CB55D" w:rsidR="00AF4B1D" w:rsidRPr="003067AA" w:rsidRDefault="00902C9F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9,060</w:t>
            </w:r>
          </w:p>
        </w:tc>
        <w:tc>
          <w:tcPr>
            <w:tcW w:w="270" w:type="dxa"/>
          </w:tcPr>
          <w:p w14:paraId="20ACA9C7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F9F629" w14:textId="399D4C60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9,366</w:t>
            </w:r>
          </w:p>
        </w:tc>
        <w:tc>
          <w:tcPr>
            <w:tcW w:w="252" w:type="dxa"/>
          </w:tcPr>
          <w:p w14:paraId="02654596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2B31EF" w14:textId="034A8CD2" w:rsidR="00AF4B1D" w:rsidRPr="003067AA" w:rsidRDefault="00902C9F" w:rsidP="00AA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2,561</w:t>
            </w:r>
          </w:p>
        </w:tc>
        <w:tc>
          <w:tcPr>
            <w:tcW w:w="252" w:type="dxa"/>
          </w:tcPr>
          <w:p w14:paraId="4E275845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72339D" w14:textId="3C6014F4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2,704</w:t>
            </w:r>
          </w:p>
        </w:tc>
      </w:tr>
      <w:tr w:rsidR="00AF4B1D" w:rsidRPr="00C20284" w14:paraId="4AABEFD1" w14:textId="77777777" w:rsidTr="00387CAF">
        <w:trPr>
          <w:trHeight w:hRule="exact" w:val="403"/>
        </w:trPr>
        <w:tc>
          <w:tcPr>
            <w:tcW w:w="4158" w:type="dxa"/>
          </w:tcPr>
          <w:p w14:paraId="1D3228CE" w14:textId="77777777" w:rsidR="00AF4B1D" w:rsidRPr="003067AA" w:rsidRDefault="00AF4B1D" w:rsidP="00AF4B1D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541C69" w14:textId="097001ED" w:rsidR="00AF4B1D" w:rsidRPr="003067AA" w:rsidRDefault="004B3914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9,1</w:t>
            </w:r>
            <w:r w:rsidR="003B542C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DD2BD1D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ADDAA0" w14:textId="0E2D71B4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9,556</w:t>
            </w:r>
          </w:p>
        </w:tc>
        <w:tc>
          <w:tcPr>
            <w:tcW w:w="252" w:type="dxa"/>
          </w:tcPr>
          <w:p w14:paraId="20A904D8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F2B8858" w14:textId="34F18686" w:rsidR="00AF4B1D" w:rsidRPr="003067AA" w:rsidRDefault="00597BF7" w:rsidP="00AA7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2,561</w:t>
            </w:r>
          </w:p>
        </w:tc>
        <w:tc>
          <w:tcPr>
            <w:tcW w:w="252" w:type="dxa"/>
          </w:tcPr>
          <w:p w14:paraId="141A6273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3F9E62" w14:textId="153328A6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2,704</w:t>
            </w:r>
          </w:p>
        </w:tc>
      </w:tr>
    </w:tbl>
    <w:p w14:paraId="78B3ED2D" w14:textId="77777777" w:rsidR="0073421C" w:rsidRPr="003067AA" w:rsidRDefault="0073421C" w:rsidP="006C72E9">
      <w:pPr>
        <w:ind w:left="547"/>
        <w:jc w:val="thaiDistribute"/>
        <w:rPr>
          <w:rFonts w:asciiTheme="majorBidi" w:hAnsiTheme="majorBidi" w:cstheme="majorBidi"/>
        </w:rPr>
      </w:pPr>
    </w:p>
    <w:p w14:paraId="48EBE8F8" w14:textId="77777777" w:rsidR="00831C9E" w:rsidRDefault="00831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39C1D2" w14:textId="6B227F0C" w:rsidR="006C72E9" w:rsidRPr="003067AA" w:rsidRDefault="006C72E9" w:rsidP="006C72E9">
      <w:pPr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และมูลค่ายุติธรรมของสินทรัพย์โครงการ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 xml:space="preserve">สำหรับปีสิ้นสุดวันที่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2560BF11" w14:textId="77777777" w:rsidR="00F470BD" w:rsidRPr="003067AA" w:rsidRDefault="00F470BD" w:rsidP="006C72E9">
      <w:pPr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522"/>
        <w:gridCol w:w="990"/>
        <w:gridCol w:w="270"/>
        <w:gridCol w:w="990"/>
        <w:gridCol w:w="270"/>
        <w:gridCol w:w="999"/>
        <w:gridCol w:w="270"/>
        <w:gridCol w:w="1017"/>
      </w:tblGrid>
      <w:tr w:rsidR="006C72E9" w:rsidRPr="00C20284" w14:paraId="564D7261" w14:textId="77777777" w:rsidTr="00387CAF">
        <w:trPr>
          <w:trHeight w:hRule="exact" w:val="403"/>
          <w:tblHeader/>
        </w:trPr>
        <w:tc>
          <w:tcPr>
            <w:tcW w:w="3690" w:type="dxa"/>
          </w:tcPr>
          <w:p w14:paraId="1C2CEB27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0245FB0F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BD114A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D2F7B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236C3B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FBF882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</w:tcPr>
          <w:p w14:paraId="5F7994C7" w14:textId="77777777" w:rsidR="006C72E9" w:rsidRPr="003067AA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05E8CD0B" w14:textId="77777777" w:rsidTr="00387CAF">
        <w:trPr>
          <w:trHeight w:hRule="exact" w:val="403"/>
          <w:tblHeader/>
        </w:trPr>
        <w:tc>
          <w:tcPr>
            <w:tcW w:w="3690" w:type="dxa"/>
          </w:tcPr>
          <w:p w14:paraId="7429D624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04091A4B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6C42626B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9C6A565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C3FDB7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DE93025" w14:textId="77777777" w:rsidR="006C72E9" w:rsidRPr="003067AA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11922EF9" w14:textId="77777777" w:rsidTr="00387CAF">
        <w:trPr>
          <w:tblHeader/>
        </w:trPr>
        <w:tc>
          <w:tcPr>
            <w:tcW w:w="3690" w:type="dxa"/>
          </w:tcPr>
          <w:p w14:paraId="4F0ECB0E" w14:textId="77777777" w:rsidR="006C72E9" w:rsidRPr="003067AA" w:rsidRDefault="006C72E9" w:rsidP="00387CAF">
            <w:pP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2" w:type="dxa"/>
          </w:tcPr>
          <w:p w14:paraId="0590AA7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2FB4" w14:textId="292990B2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51DDBE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988F3" w14:textId="55B15213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857CB4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E96D9" w14:textId="1C6076D6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F8DC8D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DC66D" w14:textId="1DE7D1C3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41E295D7" w14:textId="77777777" w:rsidTr="00387CAF">
        <w:trPr>
          <w:trHeight w:hRule="exact" w:val="173"/>
          <w:tblHeader/>
        </w:trPr>
        <w:tc>
          <w:tcPr>
            <w:tcW w:w="3690" w:type="dxa"/>
          </w:tcPr>
          <w:p w14:paraId="3020C52C" w14:textId="77777777" w:rsidR="006C72E9" w:rsidRPr="003067AA" w:rsidRDefault="006C72E9" w:rsidP="00387CAF">
            <w:pP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2" w:type="dxa"/>
          </w:tcPr>
          <w:p w14:paraId="74390418" w14:textId="77777777" w:rsidR="006C72E9" w:rsidRPr="003067AA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5F0820" w14:textId="77777777" w:rsidR="006C72E9" w:rsidRPr="003067AA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3AC793C2" w14:textId="77777777" w:rsidR="006C72E9" w:rsidRPr="003067AA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7C550B" w14:textId="77777777" w:rsidR="006C72E9" w:rsidRPr="003067AA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5DD7391F" w14:textId="77777777" w:rsidR="006C72E9" w:rsidRPr="003067AA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4B747F5" w14:textId="77777777" w:rsidR="006C72E9" w:rsidRPr="003067AA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265058D9" w14:textId="77777777" w:rsidR="006C72E9" w:rsidRPr="003067AA" w:rsidRDefault="006C72E9" w:rsidP="00387CAF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36D4450" w14:textId="77777777" w:rsidR="006C72E9" w:rsidRPr="003067AA" w:rsidRDefault="006C72E9" w:rsidP="00387CAF">
            <w:pPr>
              <w:tabs>
                <w:tab w:val="decimal" w:pos="1527"/>
              </w:tabs>
              <w:ind w:left="-1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C72E9" w:rsidRPr="00C20284" w14:paraId="05B41809" w14:textId="77777777" w:rsidTr="00387CAF">
        <w:trPr>
          <w:trHeight w:hRule="exact" w:val="403"/>
        </w:trPr>
        <w:tc>
          <w:tcPr>
            <w:tcW w:w="3690" w:type="dxa"/>
          </w:tcPr>
          <w:p w14:paraId="2C9B3EC9" w14:textId="77777777" w:rsidR="006C72E9" w:rsidRPr="003067AA" w:rsidRDefault="006C72E9" w:rsidP="00387CAF">
            <w:pPr>
              <w:ind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522" w:type="dxa"/>
          </w:tcPr>
          <w:p w14:paraId="5AC46B27" w14:textId="77777777" w:rsidR="006C72E9" w:rsidRPr="003067AA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3C4F919B" w14:textId="77777777" w:rsidR="006C72E9" w:rsidRPr="003067AA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391CA5D" w14:textId="77777777" w:rsidR="006C72E9" w:rsidRPr="003067AA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B0D3092" w14:textId="77777777" w:rsidR="006C72E9" w:rsidRPr="003067AA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40D2242" w14:textId="77777777" w:rsidR="006C72E9" w:rsidRPr="003067AA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66E83A4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610C31B" w14:textId="77777777" w:rsidR="006C72E9" w:rsidRPr="003067AA" w:rsidRDefault="006C72E9" w:rsidP="00387CAF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C19D2AC" w14:textId="77777777" w:rsidR="006C72E9" w:rsidRPr="003067AA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AF4B1D" w:rsidRPr="00C20284" w14:paraId="7D591219" w14:textId="77777777" w:rsidTr="00387CAF">
        <w:trPr>
          <w:trHeight w:hRule="exact" w:val="403"/>
        </w:trPr>
        <w:tc>
          <w:tcPr>
            <w:tcW w:w="3690" w:type="dxa"/>
          </w:tcPr>
          <w:p w14:paraId="690AB502" w14:textId="77777777" w:rsidR="00AF4B1D" w:rsidRPr="003067AA" w:rsidRDefault="00AF4B1D" w:rsidP="00AF4B1D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22" w:type="dxa"/>
          </w:tcPr>
          <w:p w14:paraId="5ACF0037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82CCC" w14:textId="68883FCE" w:rsidR="00AF4B1D" w:rsidRPr="003067AA" w:rsidRDefault="00597BF7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9,903</w:t>
            </w:r>
          </w:p>
        </w:tc>
        <w:tc>
          <w:tcPr>
            <w:tcW w:w="270" w:type="dxa"/>
          </w:tcPr>
          <w:p w14:paraId="35EB80C0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71C25" w14:textId="2332299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10,881</w:t>
            </w:r>
          </w:p>
        </w:tc>
        <w:tc>
          <w:tcPr>
            <w:tcW w:w="270" w:type="dxa"/>
          </w:tcPr>
          <w:p w14:paraId="59BF7B7A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1F0CE77" w14:textId="3F6E12E1" w:rsidR="00AF4B1D" w:rsidRPr="003067AA" w:rsidRDefault="00597BF7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2,704</w:t>
            </w:r>
          </w:p>
        </w:tc>
        <w:tc>
          <w:tcPr>
            <w:tcW w:w="270" w:type="dxa"/>
          </w:tcPr>
          <w:p w14:paraId="2E2D683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F042701" w14:textId="4DDF74A5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2,977</w:t>
            </w:r>
          </w:p>
        </w:tc>
      </w:tr>
      <w:tr w:rsidR="00AF4B1D" w:rsidRPr="00C20284" w14:paraId="0943CBE9" w14:textId="77777777" w:rsidTr="00387CAF">
        <w:trPr>
          <w:trHeight w:hRule="exact" w:val="403"/>
        </w:trPr>
        <w:tc>
          <w:tcPr>
            <w:tcW w:w="3690" w:type="dxa"/>
          </w:tcPr>
          <w:p w14:paraId="5D1846E3" w14:textId="77777777" w:rsidR="00AF4B1D" w:rsidRPr="003067AA" w:rsidRDefault="00AF4B1D" w:rsidP="00AF4B1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522" w:type="dxa"/>
          </w:tcPr>
          <w:p w14:paraId="07644B6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D9F90" w14:textId="48D8ADAA" w:rsidR="00AF4B1D" w:rsidRPr="003067AA" w:rsidRDefault="00597BF7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(63</w:t>
            </w:r>
            <w:r w:rsidR="00352B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CF156D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75E6B1" w14:textId="796428A6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(790)</w:t>
            </w:r>
          </w:p>
        </w:tc>
        <w:tc>
          <w:tcPr>
            <w:tcW w:w="270" w:type="dxa"/>
          </w:tcPr>
          <w:p w14:paraId="351FE3F3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378BE57" w14:textId="4BD2C365" w:rsidR="00AF4B1D" w:rsidRPr="003067AA" w:rsidRDefault="00A37A79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270" w:type="dxa"/>
          </w:tcPr>
          <w:p w14:paraId="6A2ADA02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8FA66BB" w14:textId="34436AA2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</w:tr>
      <w:tr w:rsidR="00AF4B1D" w:rsidRPr="00C20284" w14:paraId="325B4B03" w14:textId="77777777" w:rsidTr="00387CAF">
        <w:trPr>
          <w:trHeight w:hRule="exact" w:val="403"/>
        </w:trPr>
        <w:tc>
          <w:tcPr>
            <w:tcW w:w="3690" w:type="dxa"/>
          </w:tcPr>
          <w:p w14:paraId="08F2510F" w14:textId="77777777" w:rsidR="00AF4B1D" w:rsidRPr="003067AA" w:rsidRDefault="00AF4B1D" w:rsidP="00AF4B1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522" w:type="dxa"/>
          </w:tcPr>
          <w:p w14:paraId="531C74C1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7F4D2" w14:textId="64CD802B" w:rsidR="00AF4B1D" w:rsidRPr="003067AA" w:rsidRDefault="00A37A79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352B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37D48F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E25B99" w14:textId="2E42EC83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70" w:type="dxa"/>
          </w:tcPr>
          <w:p w14:paraId="43E0DAEB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43B3726" w14:textId="0540D55D" w:rsidR="00AF4B1D" w:rsidRPr="003067AA" w:rsidRDefault="00A37A79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0EBF751D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1FC97E0" w14:textId="5B163A31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AF4B1D" w:rsidRPr="00C20284" w14:paraId="414739B6" w14:textId="77777777" w:rsidTr="00387CAF">
        <w:trPr>
          <w:trHeight w:hRule="exact" w:val="403"/>
        </w:trPr>
        <w:tc>
          <w:tcPr>
            <w:tcW w:w="3690" w:type="dxa"/>
          </w:tcPr>
          <w:p w14:paraId="7359755F" w14:textId="5A0B4EE6" w:rsidR="00AF4B1D" w:rsidRPr="003067AA" w:rsidRDefault="00A256D0" w:rsidP="00AF4B1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</w:t>
            </w:r>
            <w:r w:rsidR="00037985" w:rsidRPr="003067AA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ำไร</w:t>
            </w:r>
            <w:r w:rsidR="00AF4B1D"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522" w:type="dxa"/>
          </w:tcPr>
          <w:p w14:paraId="49F8C20F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99FB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17A17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57DD3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8EDB4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B23FB5D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F0AFC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505241C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B1D" w:rsidRPr="00C20284" w14:paraId="52C6862C" w14:textId="77777777" w:rsidTr="00387CAF">
        <w:trPr>
          <w:trHeight w:hRule="exact" w:val="403"/>
        </w:trPr>
        <w:tc>
          <w:tcPr>
            <w:tcW w:w="3690" w:type="dxa"/>
          </w:tcPr>
          <w:p w14:paraId="647DD867" w14:textId="77777777" w:rsidR="00AF4B1D" w:rsidRPr="003067AA" w:rsidRDefault="00AF4B1D" w:rsidP="00AF4B1D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22" w:type="dxa"/>
          </w:tcPr>
          <w:p w14:paraId="4AE3C6BA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4BA936" w14:textId="4119A2D4" w:rsidR="00AF4B1D" w:rsidRPr="003067AA" w:rsidRDefault="00A82C8C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(451)</w:t>
            </w:r>
          </w:p>
        </w:tc>
        <w:tc>
          <w:tcPr>
            <w:tcW w:w="270" w:type="dxa"/>
          </w:tcPr>
          <w:p w14:paraId="34A735B7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470B2" w14:textId="15583B21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(1,166)</w:t>
            </w:r>
          </w:p>
        </w:tc>
        <w:tc>
          <w:tcPr>
            <w:tcW w:w="270" w:type="dxa"/>
          </w:tcPr>
          <w:p w14:paraId="44240D84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6276B47" w14:textId="0129DBAA" w:rsidR="00AF4B1D" w:rsidRPr="003067AA" w:rsidRDefault="009F33BA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270" w:type="dxa"/>
          </w:tcPr>
          <w:p w14:paraId="214B52F8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1BAB534" w14:textId="264E4200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</w:tr>
      <w:tr w:rsidR="00AF4B1D" w:rsidRPr="00C20284" w14:paraId="069CF85E" w14:textId="77777777" w:rsidTr="00387CAF">
        <w:trPr>
          <w:trHeight w:hRule="exact" w:val="403"/>
        </w:trPr>
        <w:tc>
          <w:tcPr>
            <w:tcW w:w="3690" w:type="dxa"/>
          </w:tcPr>
          <w:p w14:paraId="2516309C" w14:textId="77777777" w:rsidR="00AF4B1D" w:rsidRPr="003067AA" w:rsidRDefault="00AF4B1D" w:rsidP="00AF4B1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522" w:type="dxa"/>
          </w:tcPr>
          <w:p w14:paraId="5F53965B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BBF80D" w14:textId="1FC93A74" w:rsidR="00AF4B1D" w:rsidRPr="003067AA" w:rsidRDefault="00A82C8C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A95CBF" w:rsidRPr="003067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27E024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EA19D" w14:textId="7BDD73C0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001AEA64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39EB674" w14:textId="3DDCC78C" w:rsidR="00AF4B1D" w:rsidRPr="003067AA" w:rsidRDefault="009F33BA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A357E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A72F139" w14:textId="6A8826D5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B1D" w:rsidRPr="00C20284" w14:paraId="7AAAE4D0" w14:textId="77777777" w:rsidTr="00387CAF">
        <w:trPr>
          <w:trHeight w:hRule="exact" w:val="403"/>
        </w:trPr>
        <w:tc>
          <w:tcPr>
            <w:tcW w:w="3690" w:type="dxa"/>
          </w:tcPr>
          <w:p w14:paraId="4EF0EDC3" w14:textId="77777777" w:rsidR="00AF4B1D" w:rsidRPr="003067AA" w:rsidRDefault="00AF4B1D" w:rsidP="00AF4B1D">
            <w:pPr>
              <w:ind w:left="342" w:hanging="4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ภาระผูกพันผลประโยชน์พนักงาน</w:t>
            </w: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2" w:type="dxa"/>
          </w:tcPr>
          <w:p w14:paraId="0BDE33D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77D5C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16493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8C2C1A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4ACFA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3ECA9E5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E7D14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D51154D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B1D" w:rsidRPr="00C20284" w14:paraId="43940432" w14:textId="77777777" w:rsidTr="00387CAF">
        <w:trPr>
          <w:trHeight w:hRule="exact" w:val="403"/>
        </w:trPr>
        <w:tc>
          <w:tcPr>
            <w:tcW w:w="3690" w:type="dxa"/>
          </w:tcPr>
          <w:p w14:paraId="09190876" w14:textId="77777777" w:rsidR="00AF4B1D" w:rsidRPr="003067AA" w:rsidRDefault="00AF4B1D" w:rsidP="00AF4B1D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522" w:type="dxa"/>
          </w:tcPr>
          <w:p w14:paraId="206644F3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6FECF5" w14:textId="531CC00C" w:rsidR="00AF4B1D" w:rsidRPr="003067AA" w:rsidRDefault="009F33BA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</w:t>
            </w:r>
            <w:r w:rsidR="003E6B7D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E21BD6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B52E0B8" w14:textId="37038E2B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9,903</w:t>
            </w:r>
          </w:p>
        </w:tc>
        <w:tc>
          <w:tcPr>
            <w:tcW w:w="270" w:type="dxa"/>
          </w:tcPr>
          <w:p w14:paraId="1583D5FA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DB49735" w14:textId="48A68693" w:rsidR="00AF4B1D" w:rsidRPr="003067AA" w:rsidRDefault="00FA5E41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2,561</w:t>
            </w:r>
          </w:p>
        </w:tc>
        <w:tc>
          <w:tcPr>
            <w:tcW w:w="270" w:type="dxa"/>
          </w:tcPr>
          <w:p w14:paraId="1419BFB9" w14:textId="77777777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3ADCCC3D" w14:textId="27A9620B" w:rsidR="00AF4B1D" w:rsidRPr="003067AA" w:rsidRDefault="00AF4B1D" w:rsidP="00AF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2,704</w:t>
            </w:r>
          </w:p>
        </w:tc>
      </w:tr>
      <w:tr w:rsidR="0046394D" w:rsidRPr="00C20284" w14:paraId="78059854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2071C94F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4498B1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AA29299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9DEB853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051F93C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33D3254D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64ABEC8" w14:textId="77777777" w:rsidR="0046394D" w:rsidRPr="003067AA" w:rsidRDefault="0046394D" w:rsidP="0046394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C85E742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46394D" w:rsidRPr="00C20284" w14:paraId="51147BFB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09B1C80E" w14:textId="77777777" w:rsidR="0046394D" w:rsidRPr="003067AA" w:rsidRDefault="0046394D" w:rsidP="0046394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</w:tcPr>
          <w:p w14:paraId="0454662E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4E0A2D1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8D2F6EE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057DB7B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058BE16B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2537047" w14:textId="77777777" w:rsidR="0046394D" w:rsidRPr="003067AA" w:rsidRDefault="0046394D" w:rsidP="0046394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6074CA7" w14:textId="77777777" w:rsidR="0046394D" w:rsidRPr="003067AA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46394D" w:rsidRPr="00C20284" w14:paraId="211FB8D4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19E539CE" w14:textId="77777777" w:rsidR="0046394D" w:rsidRPr="003067AA" w:rsidRDefault="0046394D" w:rsidP="0046394D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09E763B7" w14:textId="54C870F2" w:rsidR="0046394D" w:rsidRPr="003067AA" w:rsidRDefault="00FA5E41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0CE908B9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05F3F" w14:textId="3D656E01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2052DD0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5F58FDD" w14:textId="4E089F13" w:rsidR="0046394D" w:rsidRPr="003067AA" w:rsidRDefault="00572E56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CC79B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1A2799A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46394D" w:rsidRPr="00C20284" w14:paraId="6EEB1E97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5902531D" w14:textId="77777777" w:rsidR="0046394D" w:rsidRPr="003067AA" w:rsidRDefault="0046394D" w:rsidP="0046394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990" w:type="dxa"/>
          </w:tcPr>
          <w:p w14:paraId="493B5EEB" w14:textId="28A1CE81" w:rsidR="0046394D" w:rsidRPr="003067AA" w:rsidRDefault="00FA5E41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B53FFB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43529" w14:textId="03AFF133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58297B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13C2762" w14:textId="3BCB7511" w:rsidR="0046394D" w:rsidRPr="003067AA" w:rsidRDefault="00572E56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BF89F5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E1C4E0E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94D" w:rsidRPr="00C20284" w14:paraId="50CAAD1F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4D0166D7" w14:textId="77777777" w:rsidR="0046394D" w:rsidRPr="003067AA" w:rsidRDefault="0046394D" w:rsidP="0046394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กำไรจากการประมาณตาม</w:t>
            </w:r>
          </w:p>
        </w:tc>
        <w:tc>
          <w:tcPr>
            <w:tcW w:w="990" w:type="dxa"/>
          </w:tcPr>
          <w:p w14:paraId="49D313CE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BAD89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2D4997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D2A7A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D0377A4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1A8F2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58B01A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46394D" w:rsidRPr="00C20284" w14:paraId="1A76650A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0A604F1D" w14:textId="77777777" w:rsidR="0046394D" w:rsidRPr="003067AA" w:rsidRDefault="0046394D" w:rsidP="0046394D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2BC7BEA3" w14:textId="4885B951" w:rsidR="0046394D" w:rsidRPr="003067AA" w:rsidRDefault="00FA5E41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8E94869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8BABC7" w14:textId="0E5BB701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49BDA5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4FD404D" w14:textId="0756ECDD" w:rsidR="0046394D" w:rsidRPr="003067AA" w:rsidRDefault="00572E56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8B040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6AE5EC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46394D" w:rsidRPr="00C20284" w14:paraId="001F10E2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4B0EF065" w14:textId="77777777" w:rsidR="0046394D" w:rsidRPr="003067AA" w:rsidRDefault="0046394D" w:rsidP="0046394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เงินสมทบ</w:t>
            </w:r>
          </w:p>
        </w:tc>
        <w:tc>
          <w:tcPr>
            <w:tcW w:w="990" w:type="dxa"/>
          </w:tcPr>
          <w:p w14:paraId="172942A3" w14:textId="60FD74F2" w:rsidR="0046394D" w:rsidRPr="003067AA" w:rsidRDefault="00F65A17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4EE28EE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A4F166" w14:textId="5F8FA6B8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55CDC612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2348F95" w14:textId="2CC98C0A" w:rsidR="0046394D" w:rsidRPr="003067AA" w:rsidRDefault="00572E56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52850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A984F18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94D" w:rsidRPr="00C20284" w14:paraId="0835DE5A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42D75451" w14:textId="77777777" w:rsidR="0046394D" w:rsidRPr="003067AA" w:rsidRDefault="0046394D" w:rsidP="0046394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990" w:type="dxa"/>
          </w:tcPr>
          <w:p w14:paraId="59CA7354" w14:textId="48FE9E6E" w:rsidR="0046394D" w:rsidRPr="003067AA" w:rsidRDefault="001953FE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46B745D1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FE36C4" w14:textId="6B5A7908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270" w:type="dxa"/>
          </w:tcPr>
          <w:p w14:paraId="56880738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B89DFA9" w14:textId="4B0E267C" w:rsidR="0046394D" w:rsidRPr="003067AA" w:rsidRDefault="00572E56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63AF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E204CFA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94D" w:rsidRPr="00C20284" w14:paraId="3EFCAC64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159FD9C5" w14:textId="77777777" w:rsidR="0046394D" w:rsidRPr="003067AA" w:rsidRDefault="0046394D" w:rsidP="0046394D">
            <w:pPr>
              <w:ind w:hanging="9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722173" w14:textId="2B83BAE3" w:rsidR="0046394D" w:rsidRPr="003067AA" w:rsidRDefault="0012209C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352B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7A0C2D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31D431" w14:textId="66A551DE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50A63E55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4B21740" w14:textId="78E74E7E" w:rsidR="0046394D" w:rsidRPr="003067AA" w:rsidRDefault="00572E56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2B9F6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814BF5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394D" w:rsidRPr="00C20284" w14:paraId="448585B8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7E6E5EFA" w14:textId="77777777" w:rsidR="0046394D" w:rsidRPr="003067AA" w:rsidRDefault="0046394D" w:rsidP="0046394D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3E972D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3A8B0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3E10E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DD6A9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FF105E8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C8081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F5AAC02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94D" w:rsidRPr="00C20284" w14:paraId="40514A72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5167B823" w14:textId="77777777" w:rsidR="0046394D" w:rsidRPr="003067AA" w:rsidRDefault="0046394D" w:rsidP="0046394D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0FFDD2" w14:textId="1BC4AC35" w:rsidR="0046394D" w:rsidRPr="003067AA" w:rsidRDefault="00630FF8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352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89125D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927904" w14:textId="6791E4B5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5E39524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5815BCF0" w14:textId="5CBB23BE" w:rsidR="0046394D" w:rsidRPr="003067AA" w:rsidRDefault="00572E56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FE32E8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36F3C174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A1BFF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4D7A2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54492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ค่าใช้จ่ายหรือรายได้ที่รับรู้ในงบกำไรขาดทุนสำหรับปีสิ้นสุดวันที่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C87BB0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080"/>
      </w:tblGrid>
      <w:tr w:rsidR="006C72E9" w:rsidRPr="00C20284" w14:paraId="46865872" w14:textId="77777777" w:rsidTr="00387CAF">
        <w:trPr>
          <w:trHeight w:hRule="exact" w:val="403"/>
        </w:trPr>
        <w:tc>
          <w:tcPr>
            <w:tcW w:w="3780" w:type="dxa"/>
          </w:tcPr>
          <w:p w14:paraId="7E1EF586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E0ACC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B0E3FE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273D5F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6A44E6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5E1E7CD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2377D8F0" w14:textId="77777777" w:rsidTr="00387CAF">
        <w:trPr>
          <w:trHeight w:hRule="exact" w:val="403"/>
        </w:trPr>
        <w:tc>
          <w:tcPr>
            <w:tcW w:w="3780" w:type="dxa"/>
          </w:tcPr>
          <w:p w14:paraId="2AFBF75D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F4D7E7B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7AFA0A66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6DE376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3BC222C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42803A1A" w14:textId="77777777" w:rsidTr="00387CAF">
        <w:tc>
          <w:tcPr>
            <w:tcW w:w="3780" w:type="dxa"/>
          </w:tcPr>
          <w:p w14:paraId="47CA38B1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DBF69" w14:textId="4CE1620F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D4E23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D488" w14:textId="51D565BD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74457F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FBAF5" w14:textId="690CCB72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EE4182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7CA2" w14:textId="644C22E3" w:rsidR="006C72E9" w:rsidRPr="003067AA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2D483834" w14:textId="77777777" w:rsidTr="00387CAF">
        <w:trPr>
          <w:trHeight w:hRule="exact" w:val="173"/>
        </w:trPr>
        <w:tc>
          <w:tcPr>
            <w:tcW w:w="3780" w:type="dxa"/>
          </w:tcPr>
          <w:p w14:paraId="4C41DCD3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C15B47" w14:textId="77777777" w:rsidR="006C72E9" w:rsidRPr="003067AA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5D7775A" w14:textId="77777777" w:rsidR="006C72E9" w:rsidRPr="003067AA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A9941" w14:textId="77777777" w:rsidR="006C72E9" w:rsidRPr="003067AA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FA6191E" w14:textId="77777777" w:rsidR="006C72E9" w:rsidRPr="003067AA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1E912E" w14:textId="77777777" w:rsidR="006C72E9" w:rsidRPr="003067AA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9B4602A" w14:textId="77777777" w:rsidR="006C72E9" w:rsidRPr="003067AA" w:rsidRDefault="006C72E9" w:rsidP="00387CA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9E58D" w14:textId="77777777" w:rsidR="006C72E9" w:rsidRPr="003067AA" w:rsidRDefault="006C72E9" w:rsidP="00387CAF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394D" w:rsidRPr="00C20284" w14:paraId="564CBD94" w14:textId="77777777" w:rsidTr="00387CAF">
        <w:trPr>
          <w:trHeight w:hRule="exact" w:val="403"/>
        </w:trPr>
        <w:tc>
          <w:tcPr>
            <w:tcW w:w="3780" w:type="dxa"/>
          </w:tcPr>
          <w:p w14:paraId="46A0DE89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85F7BA" w14:textId="20144D7D" w:rsidR="0046394D" w:rsidRPr="003067AA" w:rsidRDefault="0058442C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58</w:t>
            </w:r>
            <w:r w:rsidR="00803BC0"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7D58C3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30189" w14:textId="6349829C" w:rsidR="0046394D" w:rsidRPr="003067AA" w:rsidRDefault="0046394D" w:rsidP="002E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1D1ED6AA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DEED5" w14:textId="3EF5E350" w:rsidR="0046394D" w:rsidRPr="003067AA" w:rsidRDefault="00811E79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6E602842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65BB" w14:textId="21258A76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149</w:t>
            </w:r>
          </w:p>
        </w:tc>
      </w:tr>
      <w:tr w:rsidR="0046394D" w:rsidRPr="00C20284" w14:paraId="09916FBB" w14:textId="77777777" w:rsidTr="00387CAF">
        <w:trPr>
          <w:trHeight w:hRule="exact" w:val="403"/>
        </w:trPr>
        <w:tc>
          <w:tcPr>
            <w:tcW w:w="3780" w:type="dxa"/>
          </w:tcPr>
          <w:p w14:paraId="5911C057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190CA0D3" w14:textId="251FC196" w:rsidR="0046394D" w:rsidRPr="003067AA" w:rsidRDefault="0058442C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1482829E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99135" w14:textId="13736AC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EA485BB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B2AEE" w14:textId="6FB2864E" w:rsidR="0046394D" w:rsidRPr="003067AA" w:rsidRDefault="00A91795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99AB7B0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5C2DD" w14:textId="2F1B86D3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84</w:t>
            </w:r>
          </w:p>
        </w:tc>
      </w:tr>
      <w:tr w:rsidR="0046394D" w:rsidRPr="00C20284" w14:paraId="60651F7E" w14:textId="77777777" w:rsidTr="00387CAF">
        <w:trPr>
          <w:trHeight w:hRule="exact" w:val="403"/>
        </w:trPr>
        <w:tc>
          <w:tcPr>
            <w:tcW w:w="3780" w:type="dxa"/>
          </w:tcPr>
          <w:p w14:paraId="2B780B70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B8B80" w14:textId="3164DE7F" w:rsidR="0046394D" w:rsidRPr="003067AA" w:rsidRDefault="00D8746A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4E036FBC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E26F03" w14:textId="5A6E9FE9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2DC9BFA0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C92894" w14:textId="2ED7492F" w:rsidR="0046394D" w:rsidRPr="003067AA" w:rsidRDefault="00A91795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68C3B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EA4CE" w14:textId="5D36FAB8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46394D" w:rsidRPr="00C20284" w14:paraId="42491696" w14:textId="77777777" w:rsidTr="00387CAF">
        <w:trPr>
          <w:trHeight w:hRule="exact" w:val="403"/>
        </w:trPr>
        <w:tc>
          <w:tcPr>
            <w:tcW w:w="3780" w:type="dxa"/>
          </w:tcPr>
          <w:p w14:paraId="22760881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310DA3" w14:textId="70EF27B9" w:rsidR="0046394D" w:rsidRPr="003067AA" w:rsidRDefault="00F027C3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65E4F8B5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26376F" w14:textId="601FEE19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01296496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047801" w14:textId="16936E4B" w:rsidR="0046394D" w:rsidRPr="003067AA" w:rsidRDefault="00A91795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27C89F8" w14:textId="77777777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C5B8A3" w14:textId="47EAB69B" w:rsidR="0046394D" w:rsidRPr="003067AA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</w:tr>
    </w:tbl>
    <w:p w14:paraId="08F45C6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873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กำไร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(ขาดทุน)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จากการประมาณการตามหลักคณิตศาสตร์ประกันภัยที่รับรู้ในกำไรขาดทุนเบ็ดเสร็จอื่นสำหรับ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0DB85FF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1"/>
        <w:gridCol w:w="1161"/>
        <w:gridCol w:w="270"/>
        <w:gridCol w:w="1188"/>
        <w:gridCol w:w="270"/>
        <w:gridCol w:w="1080"/>
        <w:gridCol w:w="270"/>
        <w:gridCol w:w="1062"/>
      </w:tblGrid>
      <w:tr w:rsidR="006C72E9" w:rsidRPr="00C20284" w14:paraId="2064BF34" w14:textId="77777777" w:rsidTr="00387CAF">
        <w:trPr>
          <w:trHeight w:hRule="exact" w:val="403"/>
        </w:trPr>
        <w:tc>
          <w:tcPr>
            <w:tcW w:w="3771" w:type="dxa"/>
          </w:tcPr>
          <w:p w14:paraId="75463A6E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3C748A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4F9F3D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D9C971C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5E16F6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63A3DD11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1A718127" w14:textId="77777777" w:rsidTr="00387CAF">
        <w:trPr>
          <w:trHeight w:hRule="exact" w:val="403"/>
        </w:trPr>
        <w:tc>
          <w:tcPr>
            <w:tcW w:w="3771" w:type="dxa"/>
          </w:tcPr>
          <w:p w14:paraId="5407E231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14:paraId="4D7D4366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98F7279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2784AA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5A195F7F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376" w:rsidRPr="00C20284" w14:paraId="4B24EC6C" w14:textId="77777777" w:rsidTr="00387CAF">
        <w:tc>
          <w:tcPr>
            <w:tcW w:w="3771" w:type="dxa"/>
          </w:tcPr>
          <w:p w14:paraId="0F746BDE" w14:textId="77777777" w:rsidR="002F3376" w:rsidRPr="003067AA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AEE0E" w14:textId="3D13C7A3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6B50B9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A78C" w14:textId="4AA76CB6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09C5BA9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525E7" w14:textId="02C90050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E3C0201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5E090" w14:textId="741D9D0E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2F3376" w:rsidRPr="00C20284" w14:paraId="70E5C4CE" w14:textId="77777777" w:rsidTr="00387CAF">
        <w:trPr>
          <w:trHeight w:hRule="exact" w:val="173"/>
        </w:trPr>
        <w:tc>
          <w:tcPr>
            <w:tcW w:w="3771" w:type="dxa"/>
          </w:tcPr>
          <w:p w14:paraId="628ECB97" w14:textId="77777777" w:rsidR="002F3376" w:rsidRPr="003067AA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B255053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1874C49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862E9D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CB70950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D23EB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887D0C1" w14:textId="77777777" w:rsidR="002F3376" w:rsidRPr="003067AA" w:rsidRDefault="002F3376" w:rsidP="002F337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D60428B" w14:textId="77777777" w:rsidR="002F3376" w:rsidRPr="003067AA" w:rsidRDefault="002F3376" w:rsidP="002F3376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376" w:rsidRPr="00C20284" w14:paraId="7AE333DB" w14:textId="77777777" w:rsidTr="00387CAF">
        <w:trPr>
          <w:trHeight w:hRule="exact" w:val="403"/>
        </w:trPr>
        <w:tc>
          <w:tcPr>
            <w:tcW w:w="3771" w:type="dxa"/>
          </w:tcPr>
          <w:p w14:paraId="39BC0BD9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</w:t>
            </w:r>
          </w:p>
        </w:tc>
        <w:tc>
          <w:tcPr>
            <w:tcW w:w="1161" w:type="dxa"/>
          </w:tcPr>
          <w:p w14:paraId="7E1F44CB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F0C18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9FC15F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A2C62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58165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1D8B5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B36981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2F3376" w:rsidRPr="00C20284" w14:paraId="3757E9EA" w14:textId="77777777" w:rsidTr="00387CAF">
        <w:trPr>
          <w:trHeight w:hRule="exact" w:val="403"/>
        </w:trPr>
        <w:tc>
          <w:tcPr>
            <w:tcW w:w="3771" w:type="dxa"/>
          </w:tcPr>
          <w:p w14:paraId="79494906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1" w:type="dxa"/>
          </w:tcPr>
          <w:p w14:paraId="0B835DC0" w14:textId="71E1EAE6" w:rsidR="002F3376" w:rsidRPr="003067AA" w:rsidRDefault="00D1562C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(405)</w:t>
            </w:r>
          </w:p>
        </w:tc>
        <w:tc>
          <w:tcPr>
            <w:tcW w:w="270" w:type="dxa"/>
          </w:tcPr>
          <w:p w14:paraId="49B037E3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5CCE98" w14:textId="39383600" w:rsidR="002F3376" w:rsidRPr="003067AA" w:rsidRDefault="002F3376" w:rsidP="002E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(1,402)</w:t>
            </w:r>
          </w:p>
        </w:tc>
        <w:tc>
          <w:tcPr>
            <w:tcW w:w="270" w:type="dxa"/>
          </w:tcPr>
          <w:p w14:paraId="6B6E4980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9AC1" w14:textId="22250230" w:rsidR="002F3376" w:rsidRPr="003067AA" w:rsidRDefault="005C5E1F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756B9D46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7D8B5B" w14:textId="33C5DA94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(260)</w:t>
            </w:r>
          </w:p>
        </w:tc>
      </w:tr>
      <w:tr w:rsidR="002F3376" w:rsidRPr="00C20284" w14:paraId="412AC358" w14:textId="77777777" w:rsidTr="00387CAF">
        <w:trPr>
          <w:trHeight w:hRule="exact" w:val="403"/>
        </w:trPr>
        <w:tc>
          <w:tcPr>
            <w:tcW w:w="3771" w:type="dxa"/>
          </w:tcPr>
          <w:p w14:paraId="42B59744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78DCB3" w14:textId="584C9600" w:rsidR="002F3376" w:rsidRPr="003067AA" w:rsidRDefault="00CC4761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76B7A66D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E7896E9" w14:textId="0D228F63" w:rsidR="002F3376" w:rsidRPr="003067AA" w:rsidRDefault="002F3376" w:rsidP="002E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73425776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223C95" w14:textId="78691F0E" w:rsidR="002F3376" w:rsidRPr="003067AA" w:rsidRDefault="00525CDB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637AFD90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05E6A90" w14:textId="08543F6F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2F3376" w:rsidRPr="00C20284" w14:paraId="24EBCCA9" w14:textId="77777777" w:rsidTr="00387CAF">
        <w:trPr>
          <w:trHeight w:hRule="exact" w:val="403"/>
        </w:trPr>
        <w:tc>
          <w:tcPr>
            <w:tcW w:w="3771" w:type="dxa"/>
          </w:tcPr>
          <w:p w14:paraId="2094E72E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759A45" w14:textId="5DDB9F67" w:rsidR="002F3376" w:rsidRPr="003067AA" w:rsidRDefault="005C5E1F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9ABF247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47A63E3" w14:textId="0DFEDA2D" w:rsidR="002F3376" w:rsidRPr="003067AA" w:rsidRDefault="002F3376" w:rsidP="002E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(405)</w:t>
            </w:r>
          </w:p>
        </w:tc>
        <w:tc>
          <w:tcPr>
            <w:tcW w:w="270" w:type="dxa"/>
          </w:tcPr>
          <w:p w14:paraId="3656C9FE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FD689" w14:textId="6F88E81F" w:rsidR="002F3376" w:rsidRPr="003067AA" w:rsidRDefault="00E661E4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3B2627A0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1CB0782" w14:textId="0B5F3610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05173F5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5E58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Pr="003067AA">
        <w:rPr>
          <w:rFonts w:asciiTheme="majorBidi" w:eastAsia="BrowalliaUPC" w:hAnsiTheme="majorBidi" w:cstheme="majorBidi"/>
          <w:sz w:val="30"/>
          <w:szCs w:val="30"/>
        </w:rPr>
        <w:t>31</w:t>
      </w:r>
      <w:r w:rsidRPr="003067AA">
        <w:rPr>
          <w:rFonts w:asciiTheme="majorBidi" w:eastAsia="BrowalliaUPC" w:hAnsiTheme="majorBidi" w:cstheme="majorBidi"/>
          <w:sz w:val="30"/>
          <w:szCs w:val="30"/>
          <w:lang w:val="en-GB"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  <w:lang w:val="en-GB"/>
        </w:rPr>
        <w:t>ธันวาคม</w:t>
      </w:r>
      <w:r w:rsidRPr="003067AA">
        <w:rPr>
          <w:rFonts w:asciiTheme="majorBidi" w:eastAsia="BrowalliaUPC" w:hAnsiTheme="majorBidi" w:cstheme="majorBidi"/>
          <w:sz w:val="30"/>
          <w:szCs w:val="30"/>
          <w:rtl/>
          <w:lang w:bidi="ar-SA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9A3BF6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1"/>
        <w:gridCol w:w="1170"/>
        <w:gridCol w:w="270"/>
        <w:gridCol w:w="1179"/>
        <w:gridCol w:w="270"/>
        <w:gridCol w:w="1080"/>
        <w:gridCol w:w="270"/>
        <w:gridCol w:w="1080"/>
      </w:tblGrid>
      <w:tr w:rsidR="006C72E9" w:rsidRPr="00C20284" w14:paraId="6F37484A" w14:textId="77777777" w:rsidTr="00387CAF">
        <w:trPr>
          <w:trHeight w:hRule="exact" w:val="389"/>
        </w:trPr>
        <w:tc>
          <w:tcPr>
            <w:tcW w:w="3771" w:type="dxa"/>
          </w:tcPr>
          <w:p w14:paraId="19F32F02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F2FFA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051E6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C12DAB7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5D897A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16FF5D8" w14:textId="77777777" w:rsidR="006C72E9" w:rsidRPr="003067AA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C72E9" w:rsidRPr="00C20284" w14:paraId="18100A21" w14:textId="77777777" w:rsidTr="00387CAF">
        <w:trPr>
          <w:trHeight w:hRule="exact" w:val="389"/>
        </w:trPr>
        <w:tc>
          <w:tcPr>
            <w:tcW w:w="3771" w:type="dxa"/>
          </w:tcPr>
          <w:p w14:paraId="36DD4395" w14:textId="77777777" w:rsidR="006C72E9" w:rsidRPr="003067AA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14:paraId="617678FA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190C0476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13DD15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E1573FF" w14:textId="77777777" w:rsidR="006C72E9" w:rsidRPr="003067AA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376" w:rsidRPr="00C20284" w14:paraId="264DD26C" w14:textId="77777777" w:rsidTr="00387CAF">
        <w:trPr>
          <w:trHeight w:hRule="exact" w:val="389"/>
        </w:trPr>
        <w:tc>
          <w:tcPr>
            <w:tcW w:w="3771" w:type="dxa"/>
          </w:tcPr>
          <w:p w14:paraId="3A615DA5" w14:textId="77777777" w:rsidR="002F3376" w:rsidRPr="003067AA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24B9F" w14:textId="137A8E41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2BF3F2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54F1" w14:textId="2A7DDE69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9D98D12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5DE7A" w14:textId="42449526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E34E096" w14:textId="77777777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B468" w14:textId="5C1AAEBE" w:rsidR="002F3376" w:rsidRPr="003067AA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2F3376" w:rsidRPr="00C20284" w14:paraId="16B5EA1D" w14:textId="77777777" w:rsidTr="00387CAF">
        <w:trPr>
          <w:trHeight w:hRule="exact" w:val="144"/>
        </w:trPr>
        <w:tc>
          <w:tcPr>
            <w:tcW w:w="3771" w:type="dxa"/>
          </w:tcPr>
          <w:p w14:paraId="128E4E82" w14:textId="77777777" w:rsidR="002F3376" w:rsidRPr="003067AA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667976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E4E9277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7559699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97F74B4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ACE074" w14:textId="77777777" w:rsidR="002F3376" w:rsidRPr="003067AA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82B8B6C" w14:textId="77777777" w:rsidR="002F3376" w:rsidRPr="003067AA" w:rsidRDefault="002F3376" w:rsidP="002F337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07A6F" w14:textId="77777777" w:rsidR="002F3376" w:rsidRPr="003067AA" w:rsidRDefault="002F3376" w:rsidP="002F3376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4314" w:rsidRPr="00C20284" w14:paraId="4BDBDC83" w14:textId="77777777" w:rsidTr="00387CAF">
        <w:trPr>
          <w:trHeight w:hRule="exact" w:val="389"/>
        </w:trPr>
        <w:tc>
          <w:tcPr>
            <w:tcW w:w="3771" w:type="dxa"/>
          </w:tcPr>
          <w:p w14:paraId="5BE322B1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3B6B712" w14:textId="05E04E09" w:rsidR="00624314" w:rsidRPr="003067AA" w:rsidRDefault="0080747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1.25 </w:t>
            </w:r>
            <w:r w:rsidR="00983407"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3407" w:rsidRPr="000D26E2">
              <w:rPr>
                <w:rFonts w:asciiTheme="majorBidi" w:hAnsiTheme="majorBidi" w:cstheme="majorBidi"/>
                <w:sz w:val="30"/>
                <w:szCs w:val="30"/>
              </w:rPr>
              <w:t>28.00</w:t>
            </w:r>
          </w:p>
        </w:tc>
        <w:tc>
          <w:tcPr>
            <w:tcW w:w="270" w:type="dxa"/>
          </w:tcPr>
          <w:p w14:paraId="0399EE0E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34E519F" w14:textId="02915A3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0.65 - 13.00</w:t>
            </w:r>
          </w:p>
        </w:tc>
        <w:tc>
          <w:tcPr>
            <w:tcW w:w="270" w:type="dxa"/>
          </w:tcPr>
          <w:p w14:paraId="2E9E25FE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443F7" w14:textId="71A3A27F" w:rsidR="00624314" w:rsidRPr="003067AA" w:rsidRDefault="00E661E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7E50012A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9AF6D" w14:textId="3BE22E01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1.90</w:t>
            </w:r>
          </w:p>
        </w:tc>
      </w:tr>
      <w:tr w:rsidR="00624314" w:rsidRPr="00C20284" w14:paraId="44D0F880" w14:textId="77777777" w:rsidTr="00387CAF">
        <w:trPr>
          <w:trHeight w:hRule="exact" w:val="389"/>
        </w:trPr>
        <w:tc>
          <w:tcPr>
            <w:tcW w:w="3771" w:type="dxa"/>
          </w:tcPr>
          <w:p w14:paraId="4CA7675A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4D34D8C3" w14:textId="6F0C7C0E" w:rsidR="00624314" w:rsidRPr="003067AA" w:rsidRDefault="00C815CC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2.00 - 10.0</w:t>
            </w:r>
            <w:r w:rsidR="00983407" w:rsidRPr="00306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6C8E59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29DE08D" w14:textId="06457A5D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2.00 - 10.00</w:t>
            </w:r>
          </w:p>
        </w:tc>
        <w:tc>
          <w:tcPr>
            <w:tcW w:w="270" w:type="dxa"/>
          </w:tcPr>
          <w:p w14:paraId="7DBC2A34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C1ACF" w14:textId="7CD4A9AE" w:rsidR="00624314" w:rsidRPr="003067AA" w:rsidRDefault="00E661E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3.0</w:t>
            </w:r>
            <w:r w:rsidR="00C815CC" w:rsidRPr="003067AA">
              <w:rPr>
                <w:rFonts w:asciiTheme="majorBidi" w:hAnsiTheme="majorBidi" w:cstheme="majorBidi"/>
                <w:sz w:val="30"/>
                <w:szCs w:val="30"/>
              </w:rPr>
              <w:t>0 - 6.00</w:t>
            </w:r>
          </w:p>
        </w:tc>
        <w:tc>
          <w:tcPr>
            <w:tcW w:w="270" w:type="dxa"/>
          </w:tcPr>
          <w:p w14:paraId="038D42CE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896E0" w14:textId="2DD88BE5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3.00 - 6.00</w:t>
            </w:r>
          </w:p>
        </w:tc>
      </w:tr>
    </w:tbl>
    <w:p w14:paraId="1FDA1A4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D2EA5C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99AB0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ข้อสมมติเกี่ยวกับอัตรามรณะในอนาคตถือตามตารางมรณะของแต่ละประเทศ</w:t>
      </w:r>
    </w:p>
    <w:p w14:paraId="0F4374E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791D7" w14:textId="00B32A40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F3376" w:rsidRPr="003067AA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0F2E2E" w:rsidRPr="003067AA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380567" w:rsidRPr="003067AA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>(256</w:t>
      </w:r>
      <w:r w:rsidR="002F3376"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2F3376"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>11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14:paraId="33D29E2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3209143B" w14:textId="77777777" w:rsidR="006C72E9" w:rsidRPr="003067AA" w:rsidRDefault="006C72E9" w:rsidP="006C72E9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3067AA">
        <w:rPr>
          <w:rFonts w:asciiTheme="majorBidi" w:eastAsia="BrowalliaUPC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067AA">
        <w:rPr>
          <w:rFonts w:asciiTheme="majorBidi" w:hAnsiTheme="majorBidi" w:cstheme="majorBidi"/>
          <w:b/>
          <w:bCs/>
          <w:i/>
          <w:iCs/>
          <w:color w:val="0000FF"/>
          <w:szCs w:val="30"/>
        </w:rPr>
        <w:t xml:space="preserve"> </w:t>
      </w:r>
    </w:p>
    <w:p w14:paraId="2159F6C6" w14:textId="77777777" w:rsidR="006C72E9" w:rsidRPr="003067AA" w:rsidRDefault="006C72E9" w:rsidP="006C72E9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135CCD8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6A4514A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4059"/>
        <w:gridCol w:w="1123"/>
        <w:gridCol w:w="236"/>
        <w:gridCol w:w="1114"/>
        <w:gridCol w:w="236"/>
        <w:gridCol w:w="1141"/>
        <w:gridCol w:w="236"/>
        <w:gridCol w:w="1132"/>
      </w:tblGrid>
      <w:tr w:rsidR="006C72E9" w:rsidRPr="00C20284" w14:paraId="7D84B271" w14:textId="77777777" w:rsidTr="00387CAF">
        <w:tc>
          <w:tcPr>
            <w:tcW w:w="4059" w:type="dxa"/>
          </w:tcPr>
          <w:p w14:paraId="7735FA0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3" w:type="dxa"/>
            <w:gridSpan w:val="3"/>
          </w:tcPr>
          <w:p w14:paraId="6CC58A3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54A90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57E4BF1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:</w:t>
            </w:r>
            <w:r w:rsidRPr="003067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17A2C710" w14:textId="77777777" w:rsidTr="00387CAF">
        <w:tc>
          <w:tcPr>
            <w:tcW w:w="4059" w:type="dxa"/>
          </w:tcPr>
          <w:p w14:paraId="66BEA35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3" w:type="dxa"/>
            <w:gridSpan w:val="3"/>
            <w:tcBorders>
              <w:bottom w:val="single" w:sz="4" w:space="0" w:color="auto"/>
            </w:tcBorders>
          </w:tcPr>
          <w:p w14:paraId="3A8E32F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C4674E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35FF210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1DD39FD3" w14:textId="77777777" w:rsidTr="00387CAF">
        <w:tc>
          <w:tcPr>
            <w:tcW w:w="4059" w:type="dxa"/>
          </w:tcPr>
          <w:p w14:paraId="5ABB6928" w14:textId="77777777" w:rsidR="006C72E9" w:rsidRPr="003067AA" w:rsidRDefault="006C72E9" w:rsidP="00387CA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2BE1426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117CFD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98E5E39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5C1A41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0C1226E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C52BD8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D3D257B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6C72E9" w:rsidRPr="00C20284" w14:paraId="5C6A840A" w14:textId="77777777" w:rsidTr="00387CAF">
        <w:tc>
          <w:tcPr>
            <w:tcW w:w="4059" w:type="dxa"/>
          </w:tcPr>
          <w:p w14:paraId="5AA727B6" w14:textId="77777777" w:rsidR="006C72E9" w:rsidRPr="003067AA" w:rsidRDefault="006C72E9" w:rsidP="00387CAF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9AB4496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7315A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131F88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D792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5E0D915A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E0EC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69D99D0A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3B35D6E6" w14:textId="77777777" w:rsidTr="00387CAF">
        <w:tc>
          <w:tcPr>
            <w:tcW w:w="4059" w:type="dxa"/>
          </w:tcPr>
          <w:p w14:paraId="7D5853B0" w14:textId="0CC5FAEC" w:rsidR="006C72E9" w:rsidRPr="003067AA" w:rsidRDefault="006C72E9" w:rsidP="00387CAF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F3376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23" w:type="dxa"/>
            <w:vAlign w:val="center"/>
          </w:tcPr>
          <w:p w14:paraId="408F81E5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C770AE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DE927AA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4A37B0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1EB28B77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9D0D4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1E1232DC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72E9" w:rsidRPr="00C20284" w14:paraId="4FCDC83A" w14:textId="77777777" w:rsidTr="00387CAF">
        <w:trPr>
          <w:trHeight w:hRule="exact" w:val="74"/>
        </w:trPr>
        <w:tc>
          <w:tcPr>
            <w:tcW w:w="4059" w:type="dxa"/>
          </w:tcPr>
          <w:p w14:paraId="1B81F924" w14:textId="77777777" w:rsidR="006C72E9" w:rsidRPr="003067AA" w:rsidRDefault="006C72E9" w:rsidP="00387CAF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center"/>
          </w:tcPr>
          <w:p w14:paraId="643FADC5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9FA5AA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474645B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03AA6A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7517A22A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B5152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0BF84DCF" w14:textId="77777777" w:rsidR="006C72E9" w:rsidRPr="003067AA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72E9" w:rsidRPr="00C20284" w14:paraId="22117C28" w14:textId="77777777" w:rsidTr="00387CAF">
        <w:tc>
          <w:tcPr>
            <w:tcW w:w="4059" w:type="dxa"/>
          </w:tcPr>
          <w:p w14:paraId="24874498" w14:textId="77777777" w:rsidR="006C72E9" w:rsidRPr="003067AA" w:rsidRDefault="006C72E9" w:rsidP="00387CAF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center"/>
          </w:tcPr>
          <w:p w14:paraId="745F47CB" w14:textId="4168B9BA" w:rsidR="006C72E9" w:rsidRPr="003067AA" w:rsidRDefault="00483CAE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(710</w:t>
            </w:r>
            <w:r w:rsidR="004C77EB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652290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FC3215" w14:textId="01928F59" w:rsidR="006C72E9" w:rsidRPr="003067AA" w:rsidRDefault="00483CAE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36" w:type="dxa"/>
            <w:vAlign w:val="center"/>
          </w:tcPr>
          <w:p w14:paraId="1E1A08E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67D34A85" w14:textId="52F7873F" w:rsidR="006C72E9" w:rsidRPr="003067AA" w:rsidRDefault="004B463D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(193)</w:t>
            </w:r>
          </w:p>
        </w:tc>
        <w:tc>
          <w:tcPr>
            <w:tcW w:w="236" w:type="dxa"/>
            <w:vAlign w:val="center"/>
          </w:tcPr>
          <w:p w14:paraId="2FDEC5A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105182BE" w14:textId="2BE9E300" w:rsidR="006C72E9" w:rsidRPr="003067AA" w:rsidRDefault="00806D04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4B463D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</w:tr>
      <w:tr w:rsidR="00624314" w:rsidRPr="00C20284" w14:paraId="50B9C98D" w14:textId="77777777" w:rsidTr="00387CAF">
        <w:tc>
          <w:tcPr>
            <w:tcW w:w="4059" w:type="dxa"/>
          </w:tcPr>
          <w:p w14:paraId="0BADBD9B" w14:textId="4524FF1A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การเปลี่ยนแปลงของเงินเดือนในอนาคต </w:t>
            </w:r>
          </w:p>
        </w:tc>
        <w:tc>
          <w:tcPr>
            <w:tcW w:w="1123" w:type="dxa"/>
          </w:tcPr>
          <w:p w14:paraId="234FA981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268461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B15C82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136D286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F373CB8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110BF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08C482D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4314" w:rsidRPr="00C20284" w14:paraId="6B6786C5" w14:textId="77777777" w:rsidTr="00387CAF">
        <w:tc>
          <w:tcPr>
            <w:tcW w:w="4059" w:type="dxa"/>
          </w:tcPr>
          <w:p w14:paraId="13D4C8CD" w14:textId="49322C8B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</w:tcPr>
          <w:p w14:paraId="652811C6" w14:textId="1E8A560F" w:rsidR="00624314" w:rsidRPr="003067AA" w:rsidRDefault="004C77EB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894</w:t>
            </w:r>
          </w:p>
        </w:tc>
        <w:tc>
          <w:tcPr>
            <w:tcW w:w="236" w:type="dxa"/>
          </w:tcPr>
          <w:p w14:paraId="4D3EC6B3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599ED6" w14:textId="701CD557" w:rsidR="00624314" w:rsidRPr="003067AA" w:rsidRDefault="00483CAE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(713)</w:t>
            </w:r>
          </w:p>
        </w:tc>
        <w:tc>
          <w:tcPr>
            <w:tcW w:w="236" w:type="dxa"/>
          </w:tcPr>
          <w:p w14:paraId="152F6178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5BAF775" w14:textId="00883274" w:rsidR="00624314" w:rsidRPr="003067AA" w:rsidRDefault="004B463D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36" w:type="dxa"/>
          </w:tcPr>
          <w:p w14:paraId="00B42C8F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B1E1064" w14:textId="6622D5C4" w:rsidR="00624314" w:rsidRPr="003067AA" w:rsidRDefault="00483CAE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06D04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4B463D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24314" w:rsidRPr="00C20284" w14:paraId="09B2FBF3" w14:textId="77777777" w:rsidTr="00387CAF">
        <w:tc>
          <w:tcPr>
            <w:tcW w:w="4059" w:type="dxa"/>
          </w:tcPr>
          <w:p w14:paraId="7DAA32FB" w14:textId="77777777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23" w:type="dxa"/>
          </w:tcPr>
          <w:p w14:paraId="0572AFB6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1BCB9B95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14" w:type="dxa"/>
          </w:tcPr>
          <w:p w14:paraId="6D1C5B06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3DCE259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41" w:type="dxa"/>
          </w:tcPr>
          <w:p w14:paraId="7BE46332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03BE608A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32" w:type="dxa"/>
          </w:tcPr>
          <w:p w14:paraId="398A4CD9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24314" w:rsidRPr="00C20284" w14:paraId="235585BF" w14:textId="77777777" w:rsidTr="00387CAF">
        <w:tc>
          <w:tcPr>
            <w:tcW w:w="4059" w:type="dxa"/>
          </w:tcPr>
          <w:p w14:paraId="327847F5" w14:textId="77777777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123" w:type="dxa"/>
          </w:tcPr>
          <w:p w14:paraId="4B6D6210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7D468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7C7664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D6C7A7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B605AC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044D35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312CD2A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314" w:rsidRPr="00C20284" w14:paraId="2D96A852" w14:textId="77777777" w:rsidTr="00387CAF">
        <w:tc>
          <w:tcPr>
            <w:tcW w:w="4059" w:type="dxa"/>
          </w:tcPr>
          <w:p w14:paraId="22F8C0C9" w14:textId="53E68DDE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23" w:type="dxa"/>
          </w:tcPr>
          <w:p w14:paraId="3C08B50A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60831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450530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E4BD8E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D48D67C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95472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4098DED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314" w:rsidRPr="00C20284" w14:paraId="12259BE8" w14:textId="77777777" w:rsidTr="00387CAF">
        <w:trPr>
          <w:trHeight w:hRule="exact" w:val="74"/>
        </w:trPr>
        <w:tc>
          <w:tcPr>
            <w:tcW w:w="4059" w:type="dxa"/>
          </w:tcPr>
          <w:p w14:paraId="07C428EF" w14:textId="77777777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center"/>
          </w:tcPr>
          <w:p w14:paraId="0B6315D2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348C738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A0F9672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30B6ADB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780F2C6C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9281568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11CA1F76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4314" w:rsidRPr="00C20284" w14:paraId="734B6C7B" w14:textId="77777777" w:rsidTr="00387CAF">
        <w:tc>
          <w:tcPr>
            <w:tcW w:w="4059" w:type="dxa"/>
          </w:tcPr>
          <w:p w14:paraId="47DAC2EF" w14:textId="10DDD971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center"/>
          </w:tcPr>
          <w:p w14:paraId="2E7538BF" w14:textId="4972066C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(815)</w:t>
            </w:r>
          </w:p>
        </w:tc>
        <w:tc>
          <w:tcPr>
            <w:tcW w:w="236" w:type="dxa"/>
            <w:vAlign w:val="center"/>
          </w:tcPr>
          <w:p w14:paraId="620EBCC5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A6CB30C" w14:textId="16682B44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937</w:t>
            </w:r>
          </w:p>
        </w:tc>
        <w:tc>
          <w:tcPr>
            <w:tcW w:w="236" w:type="dxa"/>
            <w:vAlign w:val="center"/>
          </w:tcPr>
          <w:p w14:paraId="671DB943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7A591A60" w14:textId="70E15E0C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(225)</w:t>
            </w:r>
          </w:p>
        </w:tc>
        <w:tc>
          <w:tcPr>
            <w:tcW w:w="236" w:type="dxa"/>
            <w:vAlign w:val="center"/>
          </w:tcPr>
          <w:p w14:paraId="4755C950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4118E664" w14:textId="454065C9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258</w:t>
            </w:r>
          </w:p>
        </w:tc>
      </w:tr>
      <w:tr w:rsidR="00624314" w:rsidRPr="00C20284" w14:paraId="1C7EF2BD" w14:textId="77777777" w:rsidTr="00387CAF">
        <w:tc>
          <w:tcPr>
            <w:tcW w:w="4059" w:type="dxa"/>
          </w:tcPr>
          <w:p w14:paraId="2F8DA8F0" w14:textId="0E6105FE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การเปลี่ยนแปลงของเงินเดือนในอนาคต </w:t>
            </w:r>
          </w:p>
        </w:tc>
        <w:tc>
          <w:tcPr>
            <w:tcW w:w="1123" w:type="dxa"/>
          </w:tcPr>
          <w:p w14:paraId="6896DB92" w14:textId="3B2FAA6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E726ED0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122EA8" w14:textId="2EA9160C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497B4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28CC8D4" w14:textId="27BFA20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015132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394BF63" w14:textId="7DB7ADF2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314" w:rsidRPr="00C20284" w14:paraId="7A127C8A" w14:textId="77777777" w:rsidTr="00387CAF">
        <w:tc>
          <w:tcPr>
            <w:tcW w:w="4059" w:type="dxa"/>
          </w:tcPr>
          <w:p w14:paraId="1590F794" w14:textId="3240A62E" w:rsidR="00624314" w:rsidRPr="003067AA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bottom"/>
          </w:tcPr>
          <w:p w14:paraId="7576B185" w14:textId="3C4AF1FE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895</w:t>
            </w:r>
          </w:p>
        </w:tc>
        <w:tc>
          <w:tcPr>
            <w:tcW w:w="236" w:type="dxa"/>
            <w:vAlign w:val="bottom"/>
          </w:tcPr>
          <w:p w14:paraId="65852377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FAE78A7" w14:textId="05B43DD7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(796)</w:t>
            </w:r>
          </w:p>
        </w:tc>
        <w:tc>
          <w:tcPr>
            <w:tcW w:w="236" w:type="dxa"/>
          </w:tcPr>
          <w:p w14:paraId="23577224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CC28FE4" w14:textId="331D12BA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36" w:type="dxa"/>
            <w:vAlign w:val="bottom"/>
          </w:tcPr>
          <w:p w14:paraId="7F16FC3C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2FD784E8" w14:textId="070B4C65" w:rsidR="00624314" w:rsidRPr="003067AA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9)</w:t>
            </w:r>
          </w:p>
        </w:tc>
      </w:tr>
    </w:tbl>
    <w:p w14:paraId="11319EE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"/>
          <w:szCs w:val="2"/>
          <w:lang w:val="en-GB" w:bidi="ar-SA"/>
        </w:rPr>
      </w:pPr>
    </w:p>
    <w:p w14:paraId="37A8FC6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 w:bidi="ar-SA"/>
        </w:rPr>
      </w:pPr>
    </w:p>
    <w:p w14:paraId="68E6B22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"/>
          <w:szCs w:val="2"/>
          <w:lang w:val="en-GB" w:bidi="ar-SA"/>
        </w:rPr>
      </w:pPr>
      <w:r w:rsidRPr="003067AA">
        <w:rPr>
          <w:rFonts w:asciiTheme="majorBidi" w:hAnsiTheme="majorBidi" w:cstheme="majorBidi"/>
          <w:b/>
          <w:sz w:val="2"/>
          <w:szCs w:val="2"/>
          <w:lang w:val="en-GB" w:bidi="ar-SA"/>
        </w:rPr>
        <w:br w:type="page"/>
      </w:r>
    </w:p>
    <w:p w14:paraId="754DAD14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ส่วนเกินทุนและ</w:t>
      </w:r>
      <w:r w:rsidRPr="003067AA">
        <w:rPr>
          <w:rFonts w:cstheme="majorBidi" w:hint="cs"/>
          <w:szCs w:val="30"/>
          <w:cs/>
        </w:rPr>
        <w:t>ทุน</w:t>
      </w:r>
      <w:r w:rsidRPr="003067AA">
        <w:rPr>
          <w:rFonts w:cstheme="majorBidi"/>
          <w:szCs w:val="30"/>
          <w:cs/>
        </w:rPr>
        <w:t xml:space="preserve">สำรองตามกฎหมาย  </w:t>
      </w:r>
    </w:p>
    <w:p w14:paraId="3FF5BE7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rPr>
          <w:rFonts w:asciiTheme="majorBidi" w:hAnsiTheme="majorBidi" w:cstheme="majorBidi"/>
          <w:b/>
          <w:bCs/>
          <w:strike/>
          <w:sz w:val="30"/>
          <w:szCs w:val="30"/>
        </w:rPr>
      </w:pPr>
    </w:p>
    <w:p w14:paraId="5198D22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ส่วนเกินมูลค่าหุ้นสามัญ</w:t>
      </w:r>
    </w:p>
    <w:p w14:paraId="6EC2930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8F7F96" w14:textId="160B7711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067AA">
        <w:rPr>
          <w:rFonts w:asciiTheme="majorBidi" w:hAnsiTheme="majorBidi" w:cstheme="majorBidi"/>
          <w:sz w:val="30"/>
          <w:szCs w:val="30"/>
        </w:rPr>
        <w:t>2535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067AA">
        <w:rPr>
          <w:rFonts w:asciiTheme="majorBidi" w:hAnsiTheme="majorBidi" w:cstheme="majorBidi"/>
          <w:sz w:val="30"/>
          <w:szCs w:val="30"/>
        </w:rPr>
        <w:t>51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ส่วนเกินมูลค่าหุ้นสามัญ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>”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ส่วนเกินมูลค่าหุ้นสามัญนี้จะนำไปจ่ายเป็นเงินปันผลไม่ได้</w:t>
      </w:r>
    </w:p>
    <w:p w14:paraId="511E63B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5E3AB7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ส่วนเกินทุนจากการเปลี่ยนแปลงส่วนได้เสียในบริษัทย่อยและบริษัทร่วม</w:t>
      </w:r>
    </w:p>
    <w:p w14:paraId="5A34A04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sz w:val="30"/>
          <w:szCs w:val="30"/>
        </w:rPr>
      </w:pPr>
    </w:p>
    <w:p w14:paraId="2FF4E32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ส่วนเกินทุนจากการเปลี่ยนแปลงส่วนได้เสียในบริษัทย่อยและบริษัทร่วมประกอบด้วย</w:t>
      </w:r>
    </w:p>
    <w:p w14:paraId="60BA836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506135" w14:textId="77777777" w:rsidR="006C72E9" w:rsidRPr="003067AA" w:rsidRDefault="006C72E9" w:rsidP="006C72E9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1CAE171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83899" w14:textId="77777777" w:rsidR="006C72E9" w:rsidRPr="003067AA" w:rsidRDefault="006C72E9" w:rsidP="006C72E9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การเปลี่ยนแปลงในส่วนได้เสียในส่วนของผู้ถือหุ้นของบริษัทร่วม</w:t>
      </w:r>
    </w:p>
    <w:p w14:paraId="7F6039B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2993368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9F245F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8" w:firstLine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ส่วนเกินทุนจากรายการกับกิจการภายใต้การควบคุมเดียวกัน</w:t>
      </w:r>
    </w:p>
    <w:p w14:paraId="67430FC0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8"/>
        <w:jc w:val="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C01E48" w14:textId="50770A68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ส่วนเกินทุนจากรายการกับกิจการภายใต้การควบคุมเดียวกันที่บันทึกในส่วนของผู้ถือหุ้นคือ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กับสิ่งตอบแทนที่ได้รับจากรายการที่เกิดขึ้นจากการโอนสินทรัพย์และหนี้สินในมูลค่าตามบัญชีของกิจการบางส่วนของบริษัทให้แก่บริษัทย่อยแห่งหนึ่ง</w:t>
      </w:r>
      <w:r w:rsidR="001C16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ทั้งนี้รายการส่วนเกินทุนดังกล่าวจะถูกตัดรายการในการจัดทำงบการเงินรวม</w:t>
      </w:r>
    </w:p>
    <w:p w14:paraId="6F56685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EE276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B697042" w14:textId="77777777" w:rsidR="006C72E9" w:rsidRPr="001A4EA6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07045A6A" w14:textId="77777777" w:rsidR="006C72E9" w:rsidRPr="003067AA" w:rsidRDefault="006C72E9" w:rsidP="006C72E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ind w:left="1080" w:right="18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ผลต่างจากการตีราคาสินทรัพย์ใหม่</w:t>
      </w:r>
    </w:p>
    <w:p w14:paraId="4D0D3E18" w14:textId="77777777" w:rsidR="006C72E9" w:rsidRPr="001A4EA6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sz w:val="24"/>
          <w:szCs w:val="24"/>
        </w:rPr>
      </w:pPr>
    </w:p>
    <w:p w14:paraId="1013F14B" w14:textId="19442962" w:rsidR="006C72E9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ผลต่างจากการตีราคาสินทรัพย์ใหม่ที่บันทึกในส่วนของผู้ถือหุ้นคือ ผลรวมสะสมของส่วนเกินจากการตีราคา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ที่ดิน </w:t>
      </w:r>
      <w:r w:rsidR="001F742B" w:rsidRPr="000D26E2">
        <w:rPr>
          <w:rFonts w:asciiTheme="majorBidi" w:eastAsia="KPMG Logo" w:hAnsiTheme="majorBidi" w:cstheme="majorBidi" w:hint="cs"/>
          <w:sz w:val="30"/>
          <w:szCs w:val="30"/>
          <w:cs/>
        </w:rPr>
        <w:t>และอาคารและส่วนปรับปรุงอาคารของ</w:t>
      </w:r>
      <w:r w:rsidR="001F742B" w:rsidRPr="000D26E2">
        <w:rPr>
          <w:rFonts w:asciiTheme="majorBidi" w:hAnsiTheme="majorBidi" w:cstheme="majorBidi" w:hint="cs"/>
          <w:szCs w:val="30"/>
          <w:cs/>
        </w:rPr>
        <w:t>กลุ่มผลิตภัณฑ์อาหารสัตว์ และอาหารแปรรูปและอาหารสำเร็จรูป</w:t>
      </w:r>
      <w:r w:rsidRPr="003067AA">
        <w:rPr>
          <w:rFonts w:asciiTheme="majorBidi" w:hAnsiTheme="majorBidi" w:cstheme="majorBidi"/>
          <w:sz w:val="30"/>
          <w:szCs w:val="30"/>
          <w:cs/>
        </w:rPr>
        <w:t>จนกระทั่งมีการจำหน่ายสินทรัพย์นั้น</w:t>
      </w:r>
    </w:p>
    <w:p w14:paraId="66F46346" w14:textId="77777777" w:rsidR="00910637" w:rsidRPr="003067AA" w:rsidRDefault="00910637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C842A" w14:textId="77777777" w:rsidR="006C72E9" w:rsidRPr="003067AA" w:rsidRDefault="006C72E9" w:rsidP="006C72E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สำรองการป้องกันความเสี่ยง</w:t>
      </w:r>
    </w:p>
    <w:p w14:paraId="290728C2" w14:textId="77777777" w:rsidR="006C72E9" w:rsidRPr="001A4EA6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12B36ABA" w14:textId="3DAEB892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</w:t>
      </w:r>
      <w:r w:rsidR="006230BB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3067AA">
        <w:rPr>
          <w:rFonts w:asciiTheme="majorBidi" w:hAnsiTheme="majorBidi" w:cstheme="majorBidi"/>
          <w:sz w:val="30"/>
          <w:szCs w:val="30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081229A8" w14:textId="77777777" w:rsidR="006C72E9" w:rsidRPr="001A4EA6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D4BB78" w14:textId="77777777" w:rsidR="006C72E9" w:rsidRPr="003067AA" w:rsidRDefault="006C72E9" w:rsidP="006C72E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การเปลี่ยนแปลงในมูลค่ายุติธรรม</w:t>
      </w:r>
    </w:p>
    <w:p w14:paraId="6B28AF3A" w14:textId="77777777" w:rsidR="006C72E9" w:rsidRPr="001A4EA6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2D72C9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การเปลี่ยนแปลงในมูลค่ายุติธรรมที่บันทึกในส่วนของผู้ถือหุ้นคือ การเปลี่ยนแปลงสุทธิในมูลค่ายุติธรรมของ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เงินลงทุนในในตราสารทุนที่วัดมูลค่ายุติธรรมผ่านกำไรขาดทุนเบ็ดเสร็จอื่น จนกระทั่งมีการจำหน่ายเงินลงทุนนั้น</w:t>
      </w:r>
    </w:p>
    <w:p w14:paraId="63D6AC0B" w14:textId="77777777" w:rsidR="006C72E9" w:rsidRPr="00910637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Theme="majorBidi" w:hAnsiTheme="majorBidi" w:cstheme="majorBidi"/>
          <w:b/>
          <w:bCs/>
          <w:i/>
          <w:iCs/>
          <w:highlight w:val="yellow"/>
        </w:rPr>
      </w:pPr>
    </w:p>
    <w:p w14:paraId="3D930042" w14:textId="77777777" w:rsidR="006C72E9" w:rsidRPr="003067AA" w:rsidRDefault="006C72E9" w:rsidP="006C72E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ผลต่างจากอัตราแลกเปลี่ยนจากการแปลงค่างบการเงิน</w:t>
      </w:r>
    </w:p>
    <w:p w14:paraId="4B7DAAC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F0DAD7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ab/>
      </w:r>
      <w:r w:rsidRPr="003067AA">
        <w:rPr>
          <w:rFonts w:asciiTheme="majorBidi" w:hAnsiTheme="majorBidi" w:cstheme="majorBidi"/>
          <w:sz w:val="30"/>
          <w:szCs w:val="30"/>
          <w:cs/>
        </w:rPr>
        <w:t>ผลต่างจากการแปลงค่างบการเงินที่บันทึกในส่วนของผู้ถือหุ้นประกอบด้วย</w:t>
      </w:r>
    </w:p>
    <w:p w14:paraId="3AC3D2B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578A52F" w14:textId="77777777" w:rsidR="006C72E9" w:rsidRPr="003067AA" w:rsidRDefault="006C72E9" w:rsidP="006C72E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</w:t>
      </w:r>
    </w:p>
    <w:p w14:paraId="0065AD9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1C94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(ข) </w:t>
      </w:r>
      <w:r w:rsidRPr="003067AA">
        <w:rPr>
          <w:rFonts w:asciiTheme="majorBidi" w:hAnsiTheme="majorBidi" w:cstheme="majorBidi"/>
          <w:sz w:val="30"/>
          <w:szCs w:val="30"/>
          <w:cs/>
        </w:rPr>
        <w:tab/>
        <w:t>ผลต่างของอัตราแลกเปลี่ยนเงินตราต่างประเทศที่เกิดจากการแปลงค่ารายการที่เป็นตัวเงิน ซึ่งเป็น</w:t>
      </w:r>
      <w:r w:rsidRPr="003067AA">
        <w:rPr>
          <w:rFonts w:asciiTheme="majorBidi" w:hAnsiTheme="majorBidi" w:cstheme="majorBidi"/>
          <w:sz w:val="30"/>
          <w:szCs w:val="30"/>
          <w:cs/>
        </w:rPr>
        <w:br/>
        <w:t xml:space="preserve">ส่วนหนึ่งของการลงทุนสุทธิในหน่วยงานต่างประเทศของกลุ่มบริษัทเมื่อเข้าเงื่อนไขบางประการ </w:t>
      </w:r>
    </w:p>
    <w:p w14:paraId="4052BA6D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DA5FA" w14:textId="6F5841F5" w:rsidR="006C72E9" w:rsidRPr="003067AA" w:rsidRDefault="006C72E9" w:rsidP="001A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ผลต่างจากการตีราคาสินทรัพย์ใหม่ ผลต่างจากอัตราแลกเปลี่ยนจากการแปลงค่างบการเงินและการเปลี่ยนแปลงในมูลค่ายุติธรรมของเงินลงทุนได้แสดงในจำนวนสุทธิจากภาษีเงินได้รอการตัดบัญชี</w:t>
      </w: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DC55FEE" w14:textId="77777777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4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การจัดสรรกำไรและ</w:t>
      </w: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หรือกำไรสะสม</w:t>
      </w:r>
    </w:p>
    <w:p w14:paraId="77FE0DD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864FB6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ทุนสำรองตามกฎหมาย</w:t>
      </w:r>
    </w:p>
    <w:p w14:paraId="050D1DE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40A99D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067AA">
        <w:rPr>
          <w:rFonts w:asciiTheme="majorBidi" w:hAnsiTheme="majorBidi" w:cstheme="majorBidi"/>
          <w:sz w:val="30"/>
          <w:szCs w:val="30"/>
        </w:rPr>
        <w:t>2535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067AA">
        <w:rPr>
          <w:rFonts w:asciiTheme="majorBidi" w:hAnsiTheme="majorBidi" w:cstheme="majorBidi"/>
          <w:sz w:val="30"/>
          <w:szCs w:val="30"/>
        </w:rPr>
        <w:t>116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บริษัทจะต้องจัดสรรกำไรไว้เป็น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ทุนสำรอง (</w:t>
      </w:r>
      <w:r w:rsidRPr="003067AA">
        <w:rPr>
          <w:rFonts w:asciiTheme="majorBidi" w:hAnsiTheme="majorBidi" w:cstheme="majorBidi"/>
          <w:sz w:val="30"/>
          <w:szCs w:val="30"/>
        </w:rPr>
        <w:t>“</w:t>
      </w:r>
      <w:r w:rsidRPr="003067AA">
        <w:rPr>
          <w:rFonts w:asciiTheme="majorBidi" w:hAnsiTheme="majorBidi" w:cstheme="majorBidi"/>
          <w:sz w:val="30"/>
          <w:szCs w:val="30"/>
          <w:cs/>
        </w:rPr>
        <w:t>ทุนสำรองตามกฎหมาย</w:t>
      </w:r>
      <w:r w:rsidRPr="003067AA">
        <w:rPr>
          <w:rFonts w:asciiTheme="majorBidi" w:hAnsiTheme="majorBidi" w:cstheme="majorBidi"/>
          <w:sz w:val="30"/>
          <w:szCs w:val="30"/>
        </w:rPr>
        <w:t>”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ของกำไรสุทธิประจำปีสุทธิจากขาดทุนสะสมยกมา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</w:rPr>
        <w:br/>
        <w:t>(</w:t>
      </w:r>
      <w:r w:rsidRPr="003067AA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3067AA">
        <w:rPr>
          <w:rFonts w:asciiTheme="majorBidi" w:hAnsiTheme="majorBidi" w:cstheme="majorBidi"/>
          <w:sz w:val="30"/>
          <w:szCs w:val="30"/>
        </w:rPr>
        <w:t xml:space="preserve">)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จนกว่าสำรองตามกฎหมายนี้จะมีจำนวนไม่น้อยกว่าร้อยละ </w:t>
      </w:r>
      <w:r w:rsidRPr="003067AA">
        <w:rPr>
          <w:rFonts w:asciiTheme="majorBidi" w:hAnsiTheme="majorBidi" w:cstheme="majorBidi"/>
          <w:sz w:val="30"/>
          <w:szCs w:val="30"/>
        </w:rPr>
        <w:t xml:space="preserve">10 </w:t>
      </w:r>
      <w:r w:rsidRPr="003067AA">
        <w:rPr>
          <w:rFonts w:asciiTheme="majorBidi" w:hAnsiTheme="majorBidi" w:cstheme="majorBidi"/>
          <w:sz w:val="30"/>
          <w:szCs w:val="30"/>
          <w:cs/>
        </w:rPr>
        <w:t>ของทุนจดทะเบียน ทุนสำรองตามกฎหมายนี้</w:t>
      </w:r>
      <w:r w:rsidRPr="003067AA">
        <w:rPr>
          <w:rFonts w:asciiTheme="majorBidi" w:hAnsiTheme="majorBidi" w:cs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42B7DA8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8505B" w14:textId="48B16134" w:rsidR="006C72E9" w:rsidRPr="009E1541" w:rsidRDefault="006C72E9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ณ วันที่ </w:t>
      </w:r>
      <w:r w:rsidRPr="009711B9">
        <w:rPr>
          <w:rFonts w:asciiTheme="majorBidi" w:hAnsiTheme="majorBidi"/>
          <w:b w:val="0"/>
          <w:sz w:val="30"/>
          <w:szCs w:val="30"/>
          <w:lang w:val="en-US" w:bidi="th-TH"/>
        </w:rPr>
        <w:t>31</w:t>
      </w:r>
      <w:r w:rsidRPr="00C20284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ธันวาคม </w:t>
      </w:r>
      <w:r w:rsidRPr="009711B9">
        <w:rPr>
          <w:rFonts w:asciiTheme="majorBidi" w:hAnsiTheme="majorBidi"/>
          <w:b w:val="0"/>
          <w:sz w:val="30"/>
          <w:szCs w:val="30"/>
          <w:lang w:val="en-US" w:bidi="th-TH"/>
        </w:rPr>
        <w:t>256</w:t>
      </w:r>
      <w:r w:rsidR="00B12EF1">
        <w:rPr>
          <w:rFonts w:asciiTheme="majorBidi" w:hAnsiTheme="majorBidi"/>
          <w:b w:val="0"/>
          <w:sz w:val="30"/>
          <w:szCs w:val="30"/>
          <w:lang w:val="en-US" w:bidi="th-TH"/>
        </w:rPr>
        <w:t>5</w:t>
      </w:r>
      <w:r>
        <w:rPr>
          <w:rFonts w:asciiTheme="majorBidi" w:hAnsiTheme="majorBidi"/>
          <w:b w:val="0"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>บริษัทมีทุนสำรองตามกฎหมายเป็นจำนวนเงิน</w:t>
      </w:r>
      <w:r w:rsidRPr="00C20284">
        <w:rPr>
          <w:rFonts w:asciiTheme="majorBidi" w:hAnsiTheme="majorBidi"/>
          <w:b w:val="0"/>
          <w:sz w:val="30"/>
          <w:szCs w:val="30"/>
          <w:lang w:val="en-US" w:bidi="th-TH"/>
        </w:rPr>
        <w:t xml:space="preserve"> </w:t>
      </w:r>
      <w:r w:rsidR="003E486F">
        <w:rPr>
          <w:rFonts w:asciiTheme="majorBidi" w:hAnsiTheme="majorBidi"/>
          <w:b w:val="0"/>
          <w:sz w:val="30"/>
          <w:szCs w:val="30"/>
          <w:lang w:val="en-US" w:bidi="th-TH"/>
        </w:rPr>
        <w:t>929</w:t>
      </w:r>
      <w:r w:rsidRPr="003067AA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ล้านบาท </w:t>
      </w:r>
      <w:r w:rsidRPr="003067AA">
        <w:rPr>
          <w:rFonts w:asciiTheme="majorBidi" w:hAnsiTheme="majorBidi" w:cstheme="majorBidi"/>
          <w:b w:val="0"/>
          <w:i/>
          <w:iCs/>
          <w:sz w:val="30"/>
          <w:szCs w:val="30"/>
          <w:cs/>
          <w:lang w:val="en-US" w:bidi="th-TH"/>
        </w:rPr>
        <w:t>(</w:t>
      </w:r>
      <w:r w:rsidRPr="009711B9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256</w:t>
      </w:r>
      <w:r w:rsidR="00B12EF1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4</w:t>
      </w:r>
      <w:r w:rsidRPr="009E1541"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  <w:t xml:space="preserve">: </w:t>
      </w:r>
      <w:r w:rsidRPr="009711B9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929</w:t>
      </w:r>
      <w:r w:rsidRPr="009E1541"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b w:val="0"/>
          <w:i/>
          <w:iCs/>
          <w:sz w:val="30"/>
          <w:szCs w:val="30"/>
          <w:cs/>
          <w:lang w:val="en-US" w:bidi="th-TH"/>
        </w:rPr>
        <w:t>ล้านบาท)</w:t>
      </w:r>
    </w:p>
    <w:p w14:paraId="4B3F739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5C4190F0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หุ้นกู้ด้อยสิทธิที่มีลักษณะคล้ายทุน</w:t>
      </w:r>
    </w:p>
    <w:p w14:paraId="5A622C6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004A85C1" w14:textId="59372300" w:rsidR="006C72E9" w:rsidRPr="003067AA" w:rsidRDefault="00876AB6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F32B12" w:rsidRPr="00834B49">
        <w:rPr>
          <w:rFonts w:asciiTheme="majorBidi" w:eastAsia="Calibri" w:hAnsiTheme="majorBidi" w:cstheme="majorBidi"/>
          <w:sz w:val="30"/>
          <w:szCs w:val="30"/>
          <w:lang w:val="en-GB"/>
        </w:rPr>
        <w:t>2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มีนาคม </w:t>
      </w:r>
      <w:r w:rsidR="00F32B12" w:rsidRPr="00834B49">
        <w:rPr>
          <w:rFonts w:asciiTheme="majorBidi" w:eastAsia="Calibri" w:hAnsiTheme="majorBidi" w:cstheme="majorBidi"/>
          <w:sz w:val="30"/>
          <w:szCs w:val="30"/>
          <w:lang w:val="en-GB"/>
        </w:rPr>
        <w:t>2565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บริษัทได้ใช้สิทธิไถ่ถอนหุ้นกู้ด้อยสิทธิที่มีลักษณะคล้ายทุน ชำระคืนเงินต้นเพียงครั้งเดียวเมื่อเลิกกิจการ หรือเมื่อผู้ออกหุ้นกู้ใช้สิทธิไถ่ถอนหุ้นกู้ (“หุ้นกู้”) (หุ้นกู้ชุดที่ </w:t>
      </w:r>
      <w:r w:rsidR="00F32B12" w:rsidRPr="00834B49">
        <w:rPr>
          <w:rFonts w:asciiTheme="majorBidi" w:eastAsia="Calibri" w:hAnsiTheme="majorBidi" w:cstheme="majorBidi"/>
          <w:sz w:val="30"/>
          <w:szCs w:val="30"/>
          <w:lang w:val="en-GB"/>
        </w:rPr>
        <w:t>1</w:t>
      </w:r>
      <w:r w:rsidR="00317E99" w:rsidRPr="00834B49">
        <w:rPr>
          <w:rFonts w:asciiTheme="majorBidi" w:eastAsia="Calibri" w:hAnsiTheme="majorBidi" w:cstheme="majorBidi"/>
          <w:sz w:val="30"/>
          <w:szCs w:val="30"/>
          <w:lang w:val="en-GB"/>
        </w:rPr>
        <w:t>/2560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ก่อนกำหนดตามเงื่อนไขที่ระบุไว้ในข้อกำหนดสิทธิหุ้นกู้เป็นจำนวนเงิน </w:t>
      </w:r>
      <w:r w:rsidR="00317E99" w:rsidRPr="00834B49">
        <w:rPr>
          <w:rFonts w:asciiTheme="majorBidi" w:eastAsia="Calibri" w:hAnsiTheme="majorBidi" w:cstheme="majorBidi"/>
          <w:sz w:val="30"/>
          <w:szCs w:val="30"/>
          <w:lang w:val="en-GB"/>
        </w:rPr>
        <w:t>15,000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ล้านบาท และในวันเดียวกันบริษัทได้ออกหุ้นกู้เป็นจำนวนเงิน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15,000 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ล้านบาท (หุ้นกู้ชุดที่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1/2565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หุ้นกู้ดังกล่าวเป็นชนิดระบุชื่อผู้ถือ ไม่มีประกัน ไม่แปลงสภาพ มีตัวแทนผู้ถือหุ้นกู้ โดยบริษัทมีสิทธิไถ่ถอนหุ้นกู้ก่อนครบกำหนดตามเงื่อนไขที่กำหนดไว้ในข้อกำหนดสิทธิ อัตราดอกเบี้ยของหุ้นกู้ในปีที่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1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ถึงปีที่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5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เท่ากับร้อยละ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4.50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ต่อปี และภายหลังจากปีที่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5 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จะมีการปรับอัตราดอกเบี้ยทุกๆ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5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ปี โดยอ้างอิงจาก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(1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อัตราผลตอบแทนพันธบัตรรัฐบาลอายุ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5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ปี  (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2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</w:t>
      </w:r>
      <w:r w:rsidRPr="00834B4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Initial Credit Spread 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 (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3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อัตราร้อยละตามเงื่อนไขที่กำหนดไว้ในหนังสือชี้ชวน และจะชำระดอกเบี้ยทุกๆ </w:t>
      </w:r>
      <w:r w:rsidR="004671FE" w:rsidRPr="00834B49">
        <w:rPr>
          <w:rFonts w:asciiTheme="majorBidi" w:eastAsia="Calibri" w:hAnsiTheme="majorBidi" w:cstheme="majorBidi"/>
          <w:sz w:val="30"/>
          <w:szCs w:val="30"/>
          <w:lang w:val="en-GB"/>
        </w:rPr>
        <w:t>6</w:t>
      </w:r>
      <w:r w:rsidRPr="00834B4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เดือน ทั้งนี้ 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 หากบริษัทเลื่อนการชำระดอกเบี้ย บริษัทจะไม่สามารถกระทำการดังต่อไปนี้</w:t>
      </w:r>
    </w:p>
    <w:p w14:paraId="67C7B284" w14:textId="77777777" w:rsidR="00876AB6" w:rsidRPr="003067AA" w:rsidRDefault="00876AB6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F9F78F" w14:textId="77777777" w:rsidR="006C72E9" w:rsidRPr="003067AA" w:rsidRDefault="006C72E9" w:rsidP="006C72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ประกาศหรือจ่ายเงินปันผล </w:t>
      </w:r>
    </w:p>
    <w:p w14:paraId="219B0D80" w14:textId="77777777" w:rsidR="006C72E9" w:rsidRPr="003067AA" w:rsidRDefault="006C72E9" w:rsidP="006C72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067AA">
        <w:rPr>
          <w:rFonts w:asciiTheme="majorBidi" w:eastAsia="Calibri" w:hAnsiTheme="majorBidi" w:cstheme="majorBidi"/>
          <w:sz w:val="30"/>
          <w:szCs w:val="30"/>
          <w:cs/>
        </w:rPr>
        <w:t>ชำระดอกเบี้ยหรือแจกจ่ายทรัพย์สินใดๆ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แก่ผู้ถือหลักทรัพย์ของบริษัทที่มีสถานะทางกฎหมายเท่าเทียมกับหุ้นกู้หรือด้อยกว่าหุ้นกู้ และ </w:t>
      </w:r>
    </w:p>
    <w:p w14:paraId="5461A7F0" w14:textId="77777777" w:rsidR="006C72E9" w:rsidRPr="003067AA" w:rsidRDefault="006C72E9" w:rsidP="006C72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067AA">
        <w:rPr>
          <w:rFonts w:asciiTheme="majorBidi" w:eastAsia="Calibri" w:hAnsiTheme="majorBidi" w:cstheme="majorBidi"/>
          <w:sz w:val="30"/>
          <w:szCs w:val="30"/>
          <w:cs/>
        </w:rPr>
        <w:t>ไถ่ถอน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ด้อยกว่าหุ้นกู้โดยมีค่าตอบแทน </w:t>
      </w:r>
    </w:p>
    <w:p w14:paraId="4174841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2DFD5C40" w14:textId="3E620FD0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ในระหว่างปี </w:t>
      </w:r>
      <w:r w:rsidRPr="003067AA">
        <w:rPr>
          <w:rFonts w:asciiTheme="majorBidi" w:eastAsia="Calibri" w:hAnsiTheme="majorBidi" w:cstheme="majorBidi"/>
          <w:sz w:val="30"/>
          <w:szCs w:val="30"/>
        </w:rPr>
        <w:t>256</w:t>
      </w:r>
      <w:r w:rsidR="00B12EF1" w:rsidRPr="003067AA">
        <w:rPr>
          <w:rFonts w:asciiTheme="majorBidi" w:eastAsia="Calibri" w:hAnsiTheme="majorBidi" w:cstheme="majorBidi"/>
          <w:sz w:val="30"/>
          <w:szCs w:val="30"/>
        </w:rPr>
        <w:t>5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บริษัทได้จ่ายดอกเบี้ยให้กับผู้ถือหุ้นกู้ไปแล้วเป็นจำนวนเงิน </w:t>
      </w:r>
      <w:r w:rsidR="00186A96" w:rsidRPr="003067AA">
        <w:rPr>
          <w:rFonts w:asciiTheme="majorBidi" w:eastAsia="Calibri" w:hAnsiTheme="majorBidi" w:cstheme="majorBidi"/>
          <w:sz w:val="30"/>
          <w:szCs w:val="30"/>
        </w:rPr>
        <w:t>712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B12EF1"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: 75</w:t>
      </w:r>
      <w:r w:rsidR="00B12EF1"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0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>) โดยดอกเบี้ยจ่าย</w:t>
      </w:r>
      <w:r w:rsidR="006A733B" w:rsidRPr="00C51854">
        <w:rPr>
          <w:rFonts w:asciiTheme="majorBidi" w:eastAsia="Calibri" w:hAnsiTheme="majorBidi" w:cstheme="majorBidi" w:hint="cs"/>
          <w:sz w:val="30"/>
          <w:szCs w:val="30"/>
          <w:cs/>
        </w:rPr>
        <w:t>สุทธิ</w:t>
      </w:r>
      <w:r w:rsidR="00A64DEA" w:rsidRPr="00C51854">
        <w:rPr>
          <w:rFonts w:asciiTheme="majorBidi" w:eastAsia="Calibri" w:hAnsiTheme="majorBidi" w:cstheme="majorBidi" w:hint="cs"/>
          <w:sz w:val="30"/>
          <w:szCs w:val="30"/>
          <w:cs/>
        </w:rPr>
        <w:t>ภาษี</w:t>
      </w:r>
      <w:r w:rsidRPr="003067AA">
        <w:rPr>
          <w:rFonts w:asciiTheme="majorBidi" w:eastAsia="Calibri" w:hAnsiTheme="majorBidi" w:cstheme="majorBidi" w:hint="cs"/>
          <w:sz w:val="30"/>
          <w:szCs w:val="30"/>
          <w:cs/>
        </w:rPr>
        <w:t>และค่าใช้จ่ายอื่น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 w:hint="cs"/>
          <w:sz w:val="30"/>
          <w:szCs w:val="30"/>
          <w:cs/>
        </w:rPr>
        <w:t>รวม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>เป็นจำนวนเงิน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0744C" w:rsidRPr="003067AA">
        <w:rPr>
          <w:rFonts w:asciiTheme="majorBidi" w:eastAsia="Calibri" w:hAnsiTheme="majorBidi" w:cstheme="majorBidi"/>
          <w:sz w:val="30"/>
          <w:szCs w:val="30"/>
        </w:rPr>
        <w:t>687</w:t>
      </w:r>
      <w:r w:rsidR="00624314"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B12EF1"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: 75</w:t>
      </w:r>
      <w:r w:rsidR="00B12EF1"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1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ได้นำไปปรับกำไรสะสมยังไม่ได้จัดสรรในงบแสดงฐานะการเงิน ณ วันที่ 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256</w:t>
      </w:r>
      <w:r w:rsidR="00624314" w:rsidRPr="003067AA">
        <w:rPr>
          <w:rFonts w:asciiTheme="majorBidi" w:eastAsia="Calibri" w:hAnsiTheme="majorBidi" w:cstheme="majorBidi"/>
          <w:sz w:val="30"/>
          <w:szCs w:val="30"/>
        </w:rPr>
        <w:t>5</w:t>
      </w:r>
    </w:p>
    <w:p w14:paraId="59DF7D0A" w14:textId="77777777" w:rsidR="00752847" w:rsidRPr="003067AA" w:rsidRDefault="00752847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C8C58F" w14:textId="24AA4B2E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3067AA">
        <w:rPr>
          <w:rFonts w:asciiTheme="majorBidi" w:eastAsia="Calibri" w:hAnsiTheme="majorBidi" w:cstheme="majorBidi"/>
          <w:sz w:val="30"/>
          <w:szCs w:val="30"/>
        </w:rPr>
        <w:t>256</w:t>
      </w:r>
      <w:r w:rsidR="00B12EF1" w:rsidRPr="003067AA">
        <w:rPr>
          <w:rFonts w:asciiTheme="majorBidi" w:eastAsia="Calibri" w:hAnsiTheme="majorBidi" w:cstheme="majorBidi"/>
          <w:sz w:val="30"/>
          <w:szCs w:val="30"/>
        </w:rPr>
        <w:t>5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>มีดอกเบี้ยค้างจ่ายสะสมนับจากวันที่จ่ายดอกเบี้ยครั้งล่าสุดเป็นจำนวนเงิน</w:t>
      </w:r>
      <w:r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900F2" w:rsidRPr="003067AA">
        <w:rPr>
          <w:rFonts w:asciiTheme="majorBidi" w:eastAsia="Calibri" w:hAnsiTheme="majorBidi" w:cstheme="majorBidi"/>
          <w:sz w:val="30"/>
          <w:szCs w:val="30"/>
        </w:rPr>
        <w:t>22</w:t>
      </w:r>
      <w:r w:rsidR="00A64DEA" w:rsidRPr="003067AA">
        <w:rPr>
          <w:rFonts w:asciiTheme="majorBidi" w:eastAsia="Calibri" w:hAnsiTheme="majorBidi" w:cstheme="majorBidi"/>
          <w:sz w:val="30"/>
          <w:szCs w:val="30"/>
        </w:rPr>
        <w:t>4</w:t>
      </w:r>
      <w:r w:rsidR="00624314" w:rsidRPr="003067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B12EF1" w:rsidRPr="003067AA">
        <w:rPr>
          <w:rFonts w:asciiTheme="majorBidi" w:eastAsia="Calibr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249 </w:t>
      </w:r>
      <w:r w:rsidRPr="003067A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104FF5A4" w14:textId="77777777" w:rsidR="006C72E9" w:rsidRDefault="006C72E9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68F3D43" w14:textId="2B566908" w:rsidR="006C72E9" w:rsidRPr="00C20284" w:rsidRDefault="006C72E9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1F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101F5B">
        <w:rPr>
          <w:rFonts w:asciiTheme="majorBidi" w:hAnsiTheme="majorBidi"/>
          <w:b w:val="0"/>
          <w:bCs/>
          <w:sz w:val="30"/>
          <w:szCs w:val="30"/>
          <w:lang w:val="en-US" w:bidi="th-TH"/>
        </w:rPr>
        <w:t>31</w:t>
      </w:r>
      <w:r w:rsidRPr="00101F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101F5B">
        <w:rPr>
          <w:rFonts w:asciiTheme="majorBidi" w:hAnsiTheme="majorBidi"/>
          <w:b w:val="0"/>
          <w:bCs/>
          <w:sz w:val="30"/>
          <w:szCs w:val="30"/>
          <w:lang w:val="en-US" w:bidi="th-TH"/>
        </w:rPr>
        <w:t>256</w:t>
      </w:r>
      <w:r w:rsidR="00624314" w:rsidRPr="00101F5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5</w:t>
      </w:r>
      <w:r w:rsidRPr="00101F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01F5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</w:t>
      </w:r>
      <w:r w:rsidRPr="00C2028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202E2562" w14:textId="77777777" w:rsidR="006C72E9" w:rsidRPr="00C20284" w:rsidRDefault="006C72E9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5CE59D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t>ส่วนงานดำเนินงานและการจำแนกรายได้</w:t>
      </w:r>
    </w:p>
    <w:p w14:paraId="77E176AC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bidi="ar-SA"/>
        </w:rPr>
      </w:pPr>
    </w:p>
    <w:p w14:paraId="1F929EFF" w14:textId="77777777" w:rsidR="006C72E9" w:rsidRPr="003067AA" w:rsidRDefault="006C72E9" w:rsidP="006C72E9">
      <w:pPr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3067AA">
        <w:rPr>
          <w:rFonts w:asciiTheme="majorBidi" w:eastAsia="KPMG Logo" w:hAnsiTheme="majorBidi" w:cstheme="majorBidi"/>
          <w:sz w:val="30"/>
          <w:szCs w:val="30"/>
          <w:cs/>
        </w:rPr>
        <w:t>ส่วนงานดำเนินงานพิจารณาจากระบบการบริหารและโครงสร้างการรายงานทางการเงินภายในที่ผู้มีอำนาจตัดสินใจสูงสุดด้านการดำเนินงานของกลุ่มบริษัทได้สอบทานอย่างสม่ำเสมอเพื่อประเมินผลการดำเนินงานของส่วนงานและเพื่อจัดสรรทรัพยากรให้ส่วนงาน</w:t>
      </w:r>
    </w:p>
    <w:p w14:paraId="56EA4F8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93B3D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KPMG Logo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eastAsia="KPMG Logo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75628D8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BF29E" w14:textId="77777777" w:rsidR="006C72E9" w:rsidRPr="003067AA" w:rsidRDefault="006C72E9" w:rsidP="006C72E9">
      <w:pPr>
        <w:spacing w:line="240" w:lineRule="auto"/>
        <w:ind w:left="540"/>
        <w:jc w:val="both"/>
        <w:rPr>
          <w:rFonts w:asciiTheme="majorBidi" w:eastAsia="KPMG Logo" w:hAnsiTheme="majorBidi" w:cstheme="majorBidi"/>
          <w:sz w:val="30"/>
          <w:szCs w:val="30"/>
        </w:rPr>
      </w:pPr>
      <w:r w:rsidRPr="003067AA">
        <w:rPr>
          <w:rFonts w:asciiTheme="majorBidi" w:eastAsia="KPMG Logo" w:hAnsiTheme="majorBidi" w:cstheme="majorBidi"/>
          <w:sz w:val="30"/>
          <w:szCs w:val="30"/>
          <w:cs/>
        </w:rPr>
        <w:t>กลุ่มบริษัทเสนอข้อมูลส่วนงานดำเนินงานที่สำคัญดังนี้</w:t>
      </w:r>
    </w:p>
    <w:p w14:paraId="70F7865D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29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80"/>
        <w:gridCol w:w="540"/>
        <w:gridCol w:w="1350"/>
      </w:tblGrid>
      <w:tr w:rsidR="006C72E9" w:rsidRPr="00C20284" w14:paraId="34348A8E" w14:textId="77777777" w:rsidTr="00387CAF">
        <w:tc>
          <w:tcPr>
            <w:tcW w:w="1080" w:type="dxa"/>
          </w:tcPr>
          <w:p w14:paraId="62EA9E5C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5DCA23EF" w14:textId="77777777" w:rsidR="006C72E9" w:rsidRPr="003067AA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ED172F9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6C72E9" w:rsidRPr="00C20284" w14:paraId="58BE96C6" w14:textId="77777777" w:rsidTr="00387CAF">
        <w:tc>
          <w:tcPr>
            <w:tcW w:w="1080" w:type="dxa"/>
          </w:tcPr>
          <w:p w14:paraId="5EB44A18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458B52C2" w14:textId="77777777" w:rsidR="006C72E9" w:rsidRPr="003067AA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0CF2C6BA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22AB158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1865AF9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0DFBA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รายละเอียดข้อมูลตามส่วนงานที่รายงานของกลุ่มบริษัท ณ วันที่ </w:t>
      </w:r>
      <w:r w:rsidRPr="003067AA">
        <w:rPr>
          <w:rFonts w:asciiTheme="majorBidi" w:eastAsia="Calibri" w:hAnsiTheme="majorBidi" w:cstheme="majorBidi"/>
          <w:sz w:val="30"/>
          <w:szCs w:val="30"/>
        </w:rPr>
        <w:t>31</w:t>
      </w:r>
      <w:r w:rsidRPr="003067AA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และสำหรับแต่ละปีสิ้นสุดวันเดียวกัน มีดังนี้</w:t>
      </w:r>
    </w:p>
    <w:p w14:paraId="037B768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900"/>
        <w:gridCol w:w="270"/>
        <w:gridCol w:w="873"/>
        <w:gridCol w:w="270"/>
        <w:gridCol w:w="909"/>
        <w:gridCol w:w="270"/>
        <w:gridCol w:w="909"/>
        <w:gridCol w:w="270"/>
        <w:gridCol w:w="900"/>
        <w:gridCol w:w="270"/>
        <w:gridCol w:w="916"/>
      </w:tblGrid>
      <w:tr w:rsidR="006C72E9" w:rsidRPr="0085702B" w14:paraId="65255B17" w14:textId="77777777" w:rsidTr="00387CAF">
        <w:trPr>
          <w:trHeight w:hRule="exact" w:val="403"/>
        </w:trPr>
        <w:tc>
          <w:tcPr>
            <w:tcW w:w="2655" w:type="dxa"/>
          </w:tcPr>
          <w:p w14:paraId="327E07FC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57" w:type="dxa"/>
            <w:gridSpan w:val="11"/>
          </w:tcPr>
          <w:p w14:paraId="28050F36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29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67A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67A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85702B" w14:paraId="328F708A" w14:textId="77777777" w:rsidTr="00387CAF">
        <w:trPr>
          <w:trHeight w:hRule="exact" w:val="403"/>
        </w:trPr>
        <w:tc>
          <w:tcPr>
            <w:tcW w:w="2655" w:type="dxa"/>
          </w:tcPr>
          <w:p w14:paraId="65245E57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7" w:type="dxa"/>
            <w:gridSpan w:val="11"/>
            <w:tcBorders>
              <w:bottom w:val="single" w:sz="4" w:space="0" w:color="auto"/>
            </w:tcBorders>
          </w:tcPr>
          <w:p w14:paraId="3F441968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85702B" w14:paraId="7BBA2385" w14:textId="77777777" w:rsidTr="00387CAF">
        <w:trPr>
          <w:trHeight w:hRule="exact" w:val="403"/>
        </w:trPr>
        <w:tc>
          <w:tcPr>
            <w:tcW w:w="2655" w:type="dxa"/>
          </w:tcPr>
          <w:p w14:paraId="43DD3C18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573605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C0145D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DA169F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A27547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A0260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2E9" w:rsidRPr="0085702B" w14:paraId="7648E247" w14:textId="77777777" w:rsidTr="00387CAF">
        <w:trPr>
          <w:trHeight w:hRule="exact" w:val="403"/>
        </w:trPr>
        <w:tc>
          <w:tcPr>
            <w:tcW w:w="2655" w:type="dxa"/>
          </w:tcPr>
          <w:p w14:paraId="2EF18EE4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4039820" w14:textId="12804D36" w:rsidR="006C72E9" w:rsidRPr="00367ADF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EFA831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3D142BDA" w14:textId="5CAF8D37" w:rsidR="006C72E9" w:rsidRPr="00367ADF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E3320C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2C03C6C2" w14:textId="498496E4" w:rsidR="006C72E9" w:rsidRPr="00367ADF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ECD67F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3ED8DB1" w14:textId="295771CA" w:rsidR="006C72E9" w:rsidRPr="00367ADF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B61AB0D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EBCCD7" w14:textId="4940C528" w:rsidR="006C72E9" w:rsidRPr="00367ADF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1E3A02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4BA439C4" w14:textId="7A74E476" w:rsidR="006C72E9" w:rsidRPr="00367ADF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85702B" w14:paraId="27948444" w14:textId="77777777" w:rsidTr="00387CAF">
        <w:trPr>
          <w:trHeight w:hRule="exact" w:val="253"/>
        </w:trPr>
        <w:tc>
          <w:tcPr>
            <w:tcW w:w="2655" w:type="dxa"/>
          </w:tcPr>
          <w:p w14:paraId="651DA1F8" w14:textId="77777777" w:rsidR="006C72E9" w:rsidRPr="00367ADF" w:rsidRDefault="006C72E9" w:rsidP="00387CA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DBA1C0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929DA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62767A3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FB115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4F93670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A4F4A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BB0933C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D5E55" w14:textId="77777777" w:rsidR="006C72E9" w:rsidRPr="00367ADF" w:rsidRDefault="006C72E9" w:rsidP="00387CAF">
            <w:pPr>
              <w:tabs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E8AE55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4C95A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35D2657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6C72E9" w:rsidRPr="0085702B" w14:paraId="20ADFFC8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07A2E213" w14:textId="77777777" w:rsidR="006C72E9" w:rsidRPr="00367ADF" w:rsidRDefault="006C72E9" w:rsidP="00387CA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  <w:vAlign w:val="bottom"/>
          </w:tcPr>
          <w:p w14:paraId="0EC79D51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EAD890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E82BF44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F05AF6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7DE5F3D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F89921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417451A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C2E689" w14:textId="77777777" w:rsidR="006C72E9" w:rsidRPr="00367ADF" w:rsidRDefault="006C72E9" w:rsidP="00387CAF">
            <w:pPr>
              <w:tabs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130BC8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B7D4CC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F6B411F" w14:textId="77777777" w:rsidR="006C72E9" w:rsidRPr="00367ADF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624314" w:rsidRPr="0085702B" w14:paraId="1431D845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4E3A5400" w14:textId="77777777" w:rsidR="00624314" w:rsidRPr="00367ADF" w:rsidRDefault="00624314" w:rsidP="0062431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รายได้จา</w:t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  <w:lang w:val="en-US"/>
              </w:rPr>
              <w:t>ก</w:t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การขายสินค้า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EB5749E" w14:textId="34DDD047" w:rsidR="00624314" w:rsidRPr="00367ADF" w:rsidRDefault="00D93DA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530</w:t>
            </w:r>
            <w:r w:rsidR="00755812">
              <w:rPr>
                <w:rFonts w:asciiTheme="majorBidi" w:eastAsia="KPMG Logo" w:hAnsiTheme="majorBidi" w:cstheme="majorBidi"/>
                <w:sz w:val="30"/>
                <w:szCs w:val="30"/>
              </w:rPr>
              <w:t>,522</w:t>
            </w:r>
          </w:p>
        </w:tc>
        <w:tc>
          <w:tcPr>
            <w:tcW w:w="270" w:type="dxa"/>
            <w:vAlign w:val="bottom"/>
          </w:tcPr>
          <w:p w14:paraId="0247AB77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1289B472" w14:textId="104599D5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435,311</w:t>
            </w:r>
          </w:p>
        </w:tc>
        <w:tc>
          <w:tcPr>
            <w:tcW w:w="270" w:type="dxa"/>
            <w:vAlign w:val="bottom"/>
          </w:tcPr>
          <w:p w14:paraId="47DC467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68874367" w14:textId="10576653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83,675</w:t>
            </w:r>
          </w:p>
        </w:tc>
        <w:tc>
          <w:tcPr>
            <w:tcW w:w="270" w:type="dxa"/>
            <w:vAlign w:val="bottom"/>
          </w:tcPr>
          <w:p w14:paraId="2831A4E8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13900DA2" w14:textId="4C793100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77,393</w:t>
            </w:r>
          </w:p>
        </w:tc>
        <w:tc>
          <w:tcPr>
            <w:tcW w:w="270" w:type="dxa"/>
            <w:vAlign w:val="bottom"/>
          </w:tcPr>
          <w:p w14:paraId="1867BFEB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F3A5976" w14:textId="3F5BF0B3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614,197</w:t>
            </w:r>
          </w:p>
        </w:tc>
        <w:tc>
          <w:tcPr>
            <w:tcW w:w="270" w:type="dxa"/>
            <w:vAlign w:val="bottom"/>
          </w:tcPr>
          <w:p w14:paraId="5C86DB75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3C9DFE4E" w14:textId="72CC73C0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512,704</w:t>
            </w:r>
          </w:p>
        </w:tc>
      </w:tr>
      <w:tr w:rsidR="00624314" w:rsidRPr="0085702B" w14:paraId="0D48EAFC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5742920D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9E566" w14:textId="0D9468E8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33,912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24A6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C3A4A" w14:textId="6D2E5F2A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17,536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4F49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6FD53" w14:textId="49E17750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117CB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A9AE4" w14:textId="68F26854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4F5FE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DF0F5" w14:textId="66B710BE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34,826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1BF1E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16DD31E" w14:textId="0B2C13DC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18,979</w:t>
            </w:r>
          </w:p>
        </w:tc>
      </w:tr>
      <w:tr w:rsidR="00624314" w:rsidRPr="0085702B" w14:paraId="4CD83485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416B8B28" w14:textId="77777777" w:rsidR="00624314" w:rsidRPr="00367ADF" w:rsidRDefault="00624314" w:rsidP="0062431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รายได้ส่วนกลาง -</w:t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C64D8E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A1A2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9E919CA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8F1DE5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37AA6EC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25F35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EB6C4A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A62C46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FD47A8" w14:textId="1D4E16D0" w:rsidR="00624314" w:rsidRPr="00367ADF" w:rsidRDefault="00755812" w:rsidP="0062431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2C3C8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A0DC200" w14:textId="1BD52F36" w:rsidR="00624314" w:rsidRPr="00367ADF" w:rsidRDefault="00DB5EAB" w:rsidP="0062431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9,532</w:t>
            </w:r>
          </w:p>
        </w:tc>
      </w:tr>
      <w:tr w:rsidR="00624314" w:rsidRPr="0085702B" w14:paraId="512C8529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1D63A6D7" w14:textId="77777777" w:rsidR="00624314" w:rsidRPr="00367ADF" w:rsidRDefault="00624314" w:rsidP="0062431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043563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80E20C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26C99FD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5C3828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BE327AD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760D3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E4AF26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200DEF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36E74" w14:textId="6E53453C" w:rsidR="00624314" w:rsidRPr="00367ADF" w:rsidRDefault="00755812" w:rsidP="0062431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(20,358)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12FE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C46BF7A" w14:textId="56F817CB" w:rsidR="00624314" w:rsidRPr="00367ADF" w:rsidRDefault="00624314" w:rsidP="0062431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(16,596)</w:t>
            </w:r>
          </w:p>
        </w:tc>
      </w:tr>
      <w:tr w:rsidR="00624314" w:rsidRPr="0085702B" w14:paraId="17CF2F6B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33FD479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กำไรจากอัตรา</w:t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  <w:lang w:val="th-TH"/>
              </w:rPr>
              <w:t>แลกเปลี่ยน</w:t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16AF5F1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DEDD66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0E0842B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3B57F7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FAA594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52EC0C4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4DA61B35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86EB1B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A3D3A7" w14:textId="69D8E00B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2CFB8D5A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496A8DD0" w14:textId="03FAB3CF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624314" w:rsidRPr="0085702B" w14:paraId="5D46432E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025AE0F6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  <w:vAlign w:val="bottom"/>
          </w:tcPr>
          <w:p w14:paraId="7374DC9C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0430F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D59871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9F713E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5C817E3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8493A6D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3C535512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3F35579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22FD2B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5717EA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0E3D35D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314" w:rsidRPr="0085702B" w14:paraId="00086FC0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6B8C14A6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7801157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A09B0B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868CCBD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833D0A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0C95BF5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7D9B01A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545B713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E8D47BD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0616D2" w14:textId="564F24EE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  <w:tc>
          <w:tcPr>
            <w:tcW w:w="270" w:type="dxa"/>
            <w:vAlign w:val="bottom"/>
          </w:tcPr>
          <w:p w14:paraId="2DA6453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5EB9268A" w14:textId="3A789FF8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4,167</w:t>
            </w:r>
          </w:p>
        </w:tc>
      </w:tr>
      <w:tr w:rsidR="00624314" w:rsidRPr="0085702B" w14:paraId="6DBB4388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5EB3D6A4" w14:textId="4621DDF8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101F5B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</w:t>
            </w:r>
            <w:r w:rsidRPr="00101F5B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ค่าใช้จ่าย</w:t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43E2CC5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4844DA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F863D6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ED987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4FDF799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E108C89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3BEC4973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2CA86E8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A67315" w14:textId="26B00158" w:rsidR="00624314" w:rsidRPr="00367ADF" w:rsidRDefault="00755812" w:rsidP="0062431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(6,003)</w:t>
            </w:r>
          </w:p>
        </w:tc>
        <w:tc>
          <w:tcPr>
            <w:tcW w:w="270" w:type="dxa"/>
            <w:vAlign w:val="bottom"/>
          </w:tcPr>
          <w:p w14:paraId="3299CFC3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51C42B3A" w14:textId="214B7F1C" w:rsidR="00624314" w:rsidRPr="00367ADF" w:rsidRDefault="00DB5EAB" w:rsidP="00624314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1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24314" w:rsidRPr="00101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2,654</w:t>
            </w:r>
            <w:r w:rsidRPr="00101F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24314" w:rsidRPr="0085702B" w14:paraId="347857BF" w14:textId="77777777" w:rsidTr="00387CAF">
        <w:trPr>
          <w:trHeight w:hRule="exact" w:val="403"/>
        </w:trPr>
        <w:tc>
          <w:tcPr>
            <w:tcW w:w="2655" w:type="dxa"/>
            <w:vAlign w:val="bottom"/>
          </w:tcPr>
          <w:p w14:paraId="441AB516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00" w:type="dxa"/>
            <w:vAlign w:val="bottom"/>
          </w:tcPr>
          <w:p w14:paraId="4FA1F06C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913A80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87DFD1D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643FB7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4ED24D3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28AA8839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3138B6D1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7CA4E09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08E81" w14:textId="532ECE48" w:rsidR="00624314" w:rsidRPr="00367ADF" w:rsidRDefault="00755812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14,424</w:t>
            </w:r>
          </w:p>
        </w:tc>
        <w:tc>
          <w:tcPr>
            <w:tcW w:w="270" w:type="dxa"/>
            <w:vAlign w:val="bottom"/>
          </w:tcPr>
          <w:p w14:paraId="1707BF89" w14:textId="77777777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BA7FD" w14:textId="0BC1971F" w:rsidR="00624314" w:rsidRPr="00367ADF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14,079</w:t>
            </w:r>
          </w:p>
        </w:tc>
      </w:tr>
      <w:tr w:rsidR="00B12EF1" w:rsidRPr="0085702B" w14:paraId="27EDC128" w14:textId="77777777" w:rsidTr="00387CAF">
        <w:trPr>
          <w:trHeight w:hRule="exact" w:val="288"/>
        </w:trPr>
        <w:tc>
          <w:tcPr>
            <w:tcW w:w="2655" w:type="dxa"/>
            <w:vAlign w:val="bottom"/>
          </w:tcPr>
          <w:p w14:paraId="07CB1521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4F64531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C9371A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053B32B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0D407B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56F6995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E3223C3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1492D73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0583279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953AB4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F9D0B4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07C83D8B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EF1" w:rsidRPr="0085702B" w14:paraId="284573C0" w14:textId="77777777" w:rsidTr="00387CAF">
        <w:trPr>
          <w:trHeight w:hRule="exact" w:val="369"/>
        </w:trPr>
        <w:tc>
          <w:tcPr>
            <w:tcW w:w="2655" w:type="dxa"/>
            <w:vAlign w:val="bottom"/>
          </w:tcPr>
          <w:p w14:paraId="6717F631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1D4CADC3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B2E443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6EBB0AF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E61B50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8B2C1EC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2CC6704C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3CEED39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46F86D6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94A580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DC63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69CAE87A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EF1" w:rsidRPr="0085702B" w14:paraId="53E17740" w14:textId="77777777" w:rsidTr="00387CAF">
        <w:trPr>
          <w:trHeight w:hRule="exact" w:val="369"/>
        </w:trPr>
        <w:tc>
          <w:tcPr>
            <w:tcW w:w="2655" w:type="dxa"/>
            <w:vAlign w:val="bottom"/>
          </w:tcPr>
          <w:p w14:paraId="0B766804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58811E12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6B705A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0C22866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94CD0F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E8BA9F7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2F0449B0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28BC06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661E71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C5BB8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8751F2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345FA248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EF1" w:rsidRPr="0085702B" w14:paraId="6F2D9FA8" w14:textId="77777777" w:rsidTr="00387CAF">
        <w:trPr>
          <w:trHeight w:hRule="exact" w:val="374"/>
        </w:trPr>
        <w:tc>
          <w:tcPr>
            <w:tcW w:w="2655" w:type="dxa"/>
            <w:vAlign w:val="bottom"/>
          </w:tcPr>
          <w:p w14:paraId="0BA8BCF4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ab/>
            </w: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636582E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5CB755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7F20DAC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35881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766F83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44E693F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0F286025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1AFD1F25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A08EA7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8D900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26DC5EC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EF1" w:rsidRPr="0085702B" w14:paraId="1F75254C" w14:textId="77777777" w:rsidTr="00387CAF">
        <w:trPr>
          <w:trHeight w:hRule="exact" w:val="374"/>
        </w:trPr>
        <w:tc>
          <w:tcPr>
            <w:tcW w:w="2655" w:type="dxa"/>
            <w:vAlign w:val="bottom"/>
          </w:tcPr>
          <w:p w14:paraId="4452F148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 xml:space="preserve">   และสินทรัพย์ไม่มีตัวตน </w:t>
            </w:r>
          </w:p>
        </w:tc>
        <w:tc>
          <w:tcPr>
            <w:tcW w:w="900" w:type="dxa"/>
            <w:vAlign w:val="bottom"/>
          </w:tcPr>
          <w:p w14:paraId="3CFF3DBC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F02253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5619980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4AAB0C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790EC9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DD2033F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CD37B46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82D2225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83A6A1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9C4960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4DB7CE60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EF1" w:rsidRPr="0085702B" w14:paraId="46D710BC" w14:textId="77777777" w:rsidTr="00387CAF">
        <w:trPr>
          <w:trHeight w:hRule="exact" w:val="374"/>
        </w:trPr>
        <w:tc>
          <w:tcPr>
            <w:tcW w:w="2655" w:type="dxa"/>
            <w:vAlign w:val="bottom"/>
          </w:tcPr>
          <w:p w14:paraId="6C24A814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 xml:space="preserve">   (ไม่รวมค่าความนิยม) - 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550EE71" w14:textId="5A1CE205" w:rsidR="00B12EF1" w:rsidRPr="00367ADF" w:rsidRDefault="00755812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</w:t>
            </w:r>
            <w:r w:rsidR="00EC1579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  <w:vAlign w:val="bottom"/>
          </w:tcPr>
          <w:p w14:paraId="1CD8438A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2FA3BA7C" w14:textId="6EDE5B8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  <w:vAlign w:val="bottom"/>
          </w:tcPr>
          <w:p w14:paraId="3735E71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29F002A0" w14:textId="1E47E9BF" w:rsidR="00B12EF1" w:rsidRPr="00EC1579" w:rsidRDefault="00EC1579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C1579">
              <w:rPr>
                <w:rFonts w:asciiTheme="majorBidi" w:hAnsiTheme="majorBidi" w:cstheme="majorBidi"/>
                <w:sz w:val="30"/>
                <w:szCs w:val="30"/>
              </w:rPr>
              <w:t>47,761</w:t>
            </w:r>
          </w:p>
        </w:tc>
        <w:tc>
          <w:tcPr>
            <w:tcW w:w="270" w:type="dxa"/>
            <w:vAlign w:val="bottom"/>
          </w:tcPr>
          <w:p w14:paraId="77A18BB7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0B79D249" w14:textId="1BA5FC99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1206">
              <w:rPr>
                <w:rFonts w:asciiTheme="majorBidi" w:hAnsiTheme="majorBidi" w:cstheme="majorBidi"/>
                <w:sz w:val="30"/>
                <w:szCs w:val="30"/>
              </w:rPr>
              <w:t>42,6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  <w:vAlign w:val="bottom"/>
          </w:tcPr>
          <w:p w14:paraId="5B84F616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E19358" w14:textId="1E7770E8" w:rsidR="00B12EF1" w:rsidRPr="00367ADF" w:rsidRDefault="00EC1579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324,149</w:t>
            </w:r>
          </w:p>
        </w:tc>
        <w:tc>
          <w:tcPr>
            <w:tcW w:w="270" w:type="dxa"/>
            <w:vAlign w:val="bottom"/>
          </w:tcPr>
          <w:p w14:paraId="66DE5947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7B13EF7A" w14:textId="109066A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B12EF1" w:rsidRPr="0085702B" w14:paraId="205D8594" w14:textId="77777777" w:rsidTr="00387CAF">
        <w:trPr>
          <w:trHeight w:hRule="exact" w:val="374"/>
        </w:trPr>
        <w:tc>
          <w:tcPr>
            <w:tcW w:w="2655" w:type="dxa"/>
            <w:vAlign w:val="center"/>
          </w:tcPr>
          <w:p w14:paraId="43A9C80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KPMG Logo" w:hAnsiTheme="majorBidi" w:cstheme="majorBidi" w:hint="cs"/>
                <w:sz w:val="30"/>
                <w:szCs w:val="30"/>
                <w:cs/>
              </w:rPr>
              <w:t xml:space="preserve">สินทรัพย์ส่วนกลาง </w:t>
            </w:r>
            <w:r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eastAsia="KPMG Logo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636C66B3" w14:textId="77777777" w:rsidR="00B12EF1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CC1E9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E97DC2B" w14:textId="77777777" w:rsidR="00B12EF1" w:rsidRPr="009711B9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E60CE6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E89C4FE" w14:textId="77777777" w:rsidR="00B12EF1" w:rsidRPr="00471206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5744C8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CF64D8C" w14:textId="77777777" w:rsidR="00B12EF1" w:rsidRPr="009711B9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09EA18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668CAF" w14:textId="5002C845" w:rsidR="00B12EF1" w:rsidRDefault="00EC1579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  <w:tc>
          <w:tcPr>
            <w:tcW w:w="270" w:type="dxa"/>
            <w:vAlign w:val="bottom"/>
          </w:tcPr>
          <w:p w14:paraId="442FFA0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7F98B4D0" w14:textId="481F6477" w:rsidR="00B12EF1" w:rsidRPr="009711B9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12EF1" w:rsidRPr="0085702B" w14:paraId="711BA57C" w14:textId="77777777" w:rsidTr="00387CAF">
        <w:trPr>
          <w:trHeight w:hRule="exact" w:val="374"/>
        </w:trPr>
        <w:tc>
          <w:tcPr>
            <w:tcW w:w="2655" w:type="dxa"/>
            <w:vAlign w:val="center"/>
          </w:tcPr>
          <w:p w14:paraId="3EDA358A" w14:textId="77777777" w:rsidR="00B12EF1" w:rsidRPr="001C7C7D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5444C081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99F8B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9E86FBB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13498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FF9804A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1BB5719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4B09271C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92E2C86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6ED1DE" w14:textId="27827A99" w:rsidR="00B12EF1" w:rsidRPr="00367ADF" w:rsidRDefault="00EC1579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600,985</w:t>
            </w:r>
          </w:p>
        </w:tc>
        <w:tc>
          <w:tcPr>
            <w:tcW w:w="270" w:type="dxa"/>
            <w:vAlign w:val="bottom"/>
          </w:tcPr>
          <w:p w14:paraId="25760C8A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CCBCA46" w14:textId="1CC7FF45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0A69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</w:tr>
      <w:tr w:rsidR="00B12EF1" w:rsidRPr="0085702B" w14:paraId="12126ECE" w14:textId="77777777" w:rsidTr="00387CAF">
        <w:trPr>
          <w:trHeight w:hRule="exact" w:val="374"/>
        </w:trPr>
        <w:tc>
          <w:tcPr>
            <w:tcW w:w="2655" w:type="dxa"/>
            <w:vAlign w:val="center"/>
          </w:tcPr>
          <w:p w14:paraId="4CA87FE1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ADF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73EC210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7CC29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9500D8B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2486BB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75189B9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0E1D7D97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1C67B53E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1A0C584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6496C" w14:textId="11714284" w:rsidR="00B12EF1" w:rsidRPr="00295295" w:rsidRDefault="00F0746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926,987</w:t>
            </w:r>
          </w:p>
        </w:tc>
        <w:tc>
          <w:tcPr>
            <w:tcW w:w="270" w:type="dxa"/>
            <w:vAlign w:val="bottom"/>
          </w:tcPr>
          <w:p w14:paraId="14FB805D" w14:textId="7777777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383E" w14:textId="247B38F7" w:rsidR="00B12EF1" w:rsidRPr="00367ADF" w:rsidRDefault="00B12EF1" w:rsidP="00B1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5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642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95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42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</w:tbl>
    <w:p w14:paraId="683184DD" w14:textId="77777777" w:rsidR="006C72E9" w:rsidRPr="003067AA" w:rsidRDefault="006C72E9" w:rsidP="006C72E9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</w:p>
    <w:p w14:paraId="4EC2FCA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29649CB8" w14:textId="77777777" w:rsidR="006C72E9" w:rsidRPr="003067AA" w:rsidRDefault="006C72E9" w:rsidP="006C72E9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Cs/>
          <w:sz w:val="30"/>
          <w:szCs w:val="30"/>
          <w:cs/>
        </w:rPr>
        <w:t>ข้อมูลเกี่ยวกับเขตภูมิศาสตร์</w:t>
      </w:r>
    </w:p>
    <w:p w14:paraId="13DCFBD7" w14:textId="77777777" w:rsidR="006C72E9" w:rsidRPr="003067AA" w:rsidRDefault="006C72E9" w:rsidP="006C72E9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1FB6150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2751E15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FD0F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กลุ่มบริษัทเสนอข้อมูลเกี่ยวกับเขตภูมิศาสตร์ที่สำคัญดังนี้</w:t>
      </w:r>
    </w:p>
    <w:p w14:paraId="2A3FF98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32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6C72E9" w:rsidRPr="00C20284" w14:paraId="1B0C5A65" w14:textId="77777777" w:rsidTr="00387CAF">
        <w:tc>
          <w:tcPr>
            <w:tcW w:w="1098" w:type="dxa"/>
          </w:tcPr>
          <w:p w14:paraId="7353B409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6D2EA5DE" w14:textId="77777777" w:rsidR="006C72E9" w:rsidRPr="003067AA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319E255E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6C72E9" w:rsidRPr="00C20284" w14:paraId="3F4B3FC7" w14:textId="77777777" w:rsidTr="00387CAF">
        <w:tc>
          <w:tcPr>
            <w:tcW w:w="1098" w:type="dxa"/>
          </w:tcPr>
          <w:p w14:paraId="43F4A6F6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BB61624" w14:textId="77777777" w:rsidR="006C72E9" w:rsidRPr="003067AA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337C36B3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</w:tr>
      <w:tr w:rsidR="006C72E9" w:rsidRPr="00C20284" w14:paraId="5DAF3D54" w14:textId="77777777" w:rsidTr="00387CAF">
        <w:tc>
          <w:tcPr>
            <w:tcW w:w="1098" w:type="dxa"/>
          </w:tcPr>
          <w:p w14:paraId="44DA8B76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0F25035D" w14:textId="77777777" w:rsidR="006C72E9" w:rsidRPr="003067AA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19FEC3EE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</w:tr>
      <w:tr w:rsidR="006C72E9" w:rsidRPr="00C20284" w14:paraId="17094FF7" w14:textId="77777777" w:rsidTr="00387CAF">
        <w:tc>
          <w:tcPr>
            <w:tcW w:w="1098" w:type="dxa"/>
          </w:tcPr>
          <w:p w14:paraId="26D09E60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2C58A111" w14:textId="77777777" w:rsidR="006C72E9" w:rsidRPr="003067AA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5F27DAFF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</w:tr>
      <w:tr w:rsidR="006C72E9" w:rsidRPr="00C20284" w14:paraId="4DFA18B8" w14:textId="77777777" w:rsidTr="00387CAF">
        <w:tc>
          <w:tcPr>
            <w:tcW w:w="1098" w:type="dxa"/>
          </w:tcPr>
          <w:p w14:paraId="5B4D7CB6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6B644FB" w14:textId="77777777" w:rsidR="006C72E9" w:rsidRPr="003067AA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9813C7B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0E93231D" w14:textId="77777777" w:rsidR="006C72E9" w:rsidRPr="003067AA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3DB6C1F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และสำหรับแต่ละปีสิ้นสุดวันเดียวกัน มีดังนี้</w:t>
      </w:r>
    </w:p>
    <w:p w14:paraId="273BDD93" w14:textId="77777777" w:rsidR="006C72E9" w:rsidRPr="003067AA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270"/>
        <w:gridCol w:w="1080"/>
        <w:gridCol w:w="270"/>
        <w:gridCol w:w="1116"/>
        <w:gridCol w:w="270"/>
        <w:gridCol w:w="1125"/>
      </w:tblGrid>
      <w:tr w:rsidR="006C72E9" w:rsidRPr="00C20284" w14:paraId="5813F1FB" w14:textId="77777777" w:rsidTr="00387CAF">
        <w:trPr>
          <w:trHeight w:hRule="exact" w:val="360"/>
        </w:trPr>
        <w:tc>
          <w:tcPr>
            <w:tcW w:w="3960" w:type="dxa"/>
          </w:tcPr>
          <w:p w14:paraId="3EB016C3" w14:textId="77777777" w:rsidR="006C72E9" w:rsidRPr="003067AA" w:rsidRDefault="006C72E9" w:rsidP="00387C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0465FFD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31C0A4BB" w14:textId="77777777" w:rsidTr="00387CAF">
        <w:trPr>
          <w:trHeight w:hRule="exact" w:val="360"/>
        </w:trPr>
        <w:tc>
          <w:tcPr>
            <w:tcW w:w="3960" w:type="dxa"/>
          </w:tcPr>
          <w:p w14:paraId="10370A18" w14:textId="77777777" w:rsidR="006C72E9" w:rsidRPr="003067AA" w:rsidRDefault="006C72E9" w:rsidP="00387C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tcBorders>
              <w:bottom w:val="single" w:sz="4" w:space="0" w:color="auto"/>
            </w:tcBorders>
          </w:tcPr>
          <w:p w14:paraId="2A8B016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C20284" w14:paraId="61A712D1" w14:textId="77777777" w:rsidTr="00387CAF">
        <w:trPr>
          <w:trHeight w:hRule="exact" w:val="360"/>
        </w:trPr>
        <w:tc>
          <w:tcPr>
            <w:tcW w:w="3960" w:type="dxa"/>
          </w:tcPr>
          <w:p w14:paraId="467C6024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</w:tcBorders>
          </w:tcPr>
          <w:p w14:paraId="2C81267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AE41F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tcBorders>
              <w:top w:val="single" w:sz="4" w:space="0" w:color="auto"/>
            </w:tcBorders>
          </w:tcPr>
          <w:p w14:paraId="4526195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C72E9" w:rsidRPr="00C20284" w14:paraId="3F7BAD9C" w14:textId="77777777" w:rsidTr="00387CAF">
        <w:trPr>
          <w:trHeight w:hRule="exact" w:val="360"/>
        </w:trPr>
        <w:tc>
          <w:tcPr>
            <w:tcW w:w="3960" w:type="dxa"/>
          </w:tcPr>
          <w:p w14:paraId="6189D190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7F3961E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D6D3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1C0323A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ไม่รวมสินทรัพย์ภาษีเงินได้</w:t>
            </w:r>
          </w:p>
        </w:tc>
      </w:tr>
      <w:tr w:rsidR="006C72E9" w:rsidRPr="00C20284" w14:paraId="503DC9C1" w14:textId="77777777" w:rsidTr="00387CAF">
        <w:trPr>
          <w:trHeight w:hRule="exact" w:val="360"/>
        </w:trPr>
        <w:tc>
          <w:tcPr>
            <w:tcW w:w="3960" w:type="dxa"/>
          </w:tcPr>
          <w:p w14:paraId="06C021C0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13DB81B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B2CF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2C87BA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รอการตัดบัญชีและสินทรัพย์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</w:p>
        </w:tc>
      </w:tr>
      <w:tr w:rsidR="006C72E9" w:rsidRPr="00C20284" w14:paraId="34C6CFDC" w14:textId="77777777" w:rsidTr="00387CAF">
        <w:trPr>
          <w:trHeight w:hRule="exact" w:val="360"/>
        </w:trPr>
        <w:tc>
          <w:tcPr>
            <w:tcW w:w="3960" w:type="dxa"/>
          </w:tcPr>
          <w:p w14:paraId="6D71E181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44E4FD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70" w:type="dxa"/>
          </w:tcPr>
          <w:p w14:paraId="1FD98B9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7CDFF4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067AA">
              <w:rPr>
                <w:rFonts w:asciiTheme="majorBidi" w:eastAsia="KPMG Logo" w:hAnsiTheme="majorBidi" w:cstheme="majorBidi" w:hint="cs"/>
                <w:sz w:val="30"/>
                <w:szCs w:val="30"/>
                <w:cs/>
              </w:rPr>
              <w:t>ทางการเงินไม่หมุนเวียนอื่น</w:t>
            </w: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)</w:t>
            </w:r>
          </w:p>
        </w:tc>
      </w:tr>
      <w:tr w:rsidR="006C72E9" w:rsidRPr="00C20284" w14:paraId="65913F23" w14:textId="77777777" w:rsidTr="00387CAF">
        <w:trPr>
          <w:trHeight w:hRule="exact" w:val="360"/>
        </w:trPr>
        <w:tc>
          <w:tcPr>
            <w:tcW w:w="3960" w:type="dxa"/>
          </w:tcPr>
          <w:p w14:paraId="4A210403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A3BFCD" w14:textId="026CB4F1" w:rsidR="006C72E9" w:rsidRPr="003067AA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21E1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488976" w14:textId="73D3EE90" w:rsidR="006C72E9" w:rsidRPr="003067AA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DCE1D2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7413E3B" w14:textId="22F91589" w:rsidR="006C72E9" w:rsidRPr="003067AA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FD27F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6F3E47C" w14:textId="706286A8" w:rsidR="006C72E9" w:rsidRPr="003067AA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2076AD1E" w14:textId="77777777" w:rsidTr="00387CAF">
        <w:trPr>
          <w:trHeight w:hRule="exact" w:val="144"/>
        </w:trPr>
        <w:tc>
          <w:tcPr>
            <w:tcW w:w="3960" w:type="dxa"/>
          </w:tcPr>
          <w:p w14:paraId="1030169B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FDFF99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637E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B2E9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683E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3F589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55AC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DE7CB7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314" w:rsidRPr="00C20284" w14:paraId="78FA8380" w14:textId="77777777" w:rsidTr="00387CAF">
        <w:trPr>
          <w:trHeight w:hRule="exact" w:val="360"/>
        </w:trPr>
        <w:tc>
          <w:tcPr>
            <w:tcW w:w="3960" w:type="dxa"/>
          </w:tcPr>
          <w:p w14:paraId="03DC138C" w14:textId="77777777" w:rsidR="00624314" w:rsidRPr="003067AA" w:rsidRDefault="00624314" w:rsidP="00624314">
            <w:pPr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2CE68574" w14:textId="0673A3DB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191,205</w:t>
            </w:r>
          </w:p>
        </w:tc>
        <w:tc>
          <w:tcPr>
            <w:tcW w:w="270" w:type="dxa"/>
          </w:tcPr>
          <w:p w14:paraId="229A7155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A9A94" w14:textId="22DE22D3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160,050</w:t>
            </w:r>
          </w:p>
        </w:tc>
        <w:tc>
          <w:tcPr>
            <w:tcW w:w="270" w:type="dxa"/>
          </w:tcPr>
          <w:p w14:paraId="3E08EB4B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73779AE" w14:textId="6168ACF7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303,439</w:t>
            </w:r>
          </w:p>
        </w:tc>
        <w:tc>
          <w:tcPr>
            <w:tcW w:w="270" w:type="dxa"/>
          </w:tcPr>
          <w:p w14:paraId="2643F575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82C5D0D" w14:textId="14A08278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4F3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4F3C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624314" w:rsidRPr="00C20284" w14:paraId="29E1743B" w14:textId="77777777" w:rsidTr="00387CAF">
        <w:trPr>
          <w:trHeight w:hRule="exact" w:val="360"/>
        </w:trPr>
        <w:tc>
          <w:tcPr>
            <w:tcW w:w="3960" w:type="dxa"/>
          </w:tcPr>
          <w:p w14:paraId="3D93C627" w14:textId="77777777" w:rsidR="00624314" w:rsidRPr="003067AA" w:rsidRDefault="00624314" w:rsidP="00624314">
            <w:pPr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34" w:type="dxa"/>
          </w:tcPr>
          <w:p w14:paraId="69259B5C" w14:textId="3052D8E2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303,393</w:t>
            </w:r>
          </w:p>
        </w:tc>
        <w:tc>
          <w:tcPr>
            <w:tcW w:w="270" w:type="dxa"/>
          </w:tcPr>
          <w:p w14:paraId="62C6066A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10339" w14:textId="4E1EE589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261,894</w:t>
            </w:r>
          </w:p>
        </w:tc>
        <w:tc>
          <w:tcPr>
            <w:tcW w:w="270" w:type="dxa"/>
          </w:tcPr>
          <w:p w14:paraId="76157F11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B89574" w14:textId="6BEECD09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280,584</w:t>
            </w:r>
          </w:p>
        </w:tc>
        <w:tc>
          <w:tcPr>
            <w:tcW w:w="270" w:type="dxa"/>
          </w:tcPr>
          <w:p w14:paraId="114A5ABC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C879EBC" w14:textId="77CF3BB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264,798</w:t>
            </w:r>
          </w:p>
        </w:tc>
      </w:tr>
      <w:tr w:rsidR="00624314" w:rsidRPr="00C20284" w14:paraId="3D3D12E9" w14:textId="77777777" w:rsidTr="00387CAF">
        <w:trPr>
          <w:trHeight w:hRule="exact" w:val="360"/>
        </w:trPr>
        <w:tc>
          <w:tcPr>
            <w:tcW w:w="3960" w:type="dxa"/>
          </w:tcPr>
          <w:p w14:paraId="4934BE7F" w14:textId="77777777" w:rsidR="00624314" w:rsidRPr="003067AA" w:rsidRDefault="00624314" w:rsidP="006243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34" w:type="dxa"/>
          </w:tcPr>
          <w:p w14:paraId="077CD76C" w14:textId="6BBA4DF9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82,603</w:t>
            </w:r>
          </w:p>
        </w:tc>
        <w:tc>
          <w:tcPr>
            <w:tcW w:w="270" w:type="dxa"/>
          </w:tcPr>
          <w:p w14:paraId="5B60F012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6D854" w14:textId="6CA6A933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60,515</w:t>
            </w:r>
          </w:p>
        </w:tc>
        <w:tc>
          <w:tcPr>
            <w:tcW w:w="270" w:type="dxa"/>
          </w:tcPr>
          <w:p w14:paraId="2305D6AC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2095B41" w14:textId="4BB09A94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51,795</w:t>
            </w:r>
          </w:p>
        </w:tc>
        <w:tc>
          <w:tcPr>
            <w:tcW w:w="270" w:type="dxa"/>
          </w:tcPr>
          <w:p w14:paraId="2BFE8D21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F78ED86" w14:textId="0ACA00DD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44,895</w:t>
            </w:r>
          </w:p>
        </w:tc>
      </w:tr>
      <w:tr w:rsidR="00624314" w:rsidRPr="00C20284" w14:paraId="2A6F2109" w14:textId="77777777" w:rsidTr="00387CAF">
        <w:trPr>
          <w:trHeight w:hRule="exact" w:val="360"/>
        </w:trPr>
        <w:tc>
          <w:tcPr>
            <w:tcW w:w="3960" w:type="dxa"/>
          </w:tcPr>
          <w:p w14:paraId="6B0B3754" w14:textId="77777777" w:rsidR="00624314" w:rsidRPr="003067AA" w:rsidRDefault="00624314" w:rsidP="006243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34" w:type="dxa"/>
          </w:tcPr>
          <w:p w14:paraId="285684AF" w14:textId="2251318D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35,458</w:t>
            </w:r>
          </w:p>
        </w:tc>
        <w:tc>
          <w:tcPr>
            <w:tcW w:w="270" w:type="dxa"/>
          </w:tcPr>
          <w:p w14:paraId="1A2CE819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0B53D" w14:textId="732456BB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28,894</w:t>
            </w:r>
          </w:p>
        </w:tc>
        <w:tc>
          <w:tcPr>
            <w:tcW w:w="270" w:type="dxa"/>
          </w:tcPr>
          <w:p w14:paraId="2CC5BACE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9C3BEA" w14:textId="21BD009D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49,644</w:t>
            </w:r>
          </w:p>
        </w:tc>
        <w:tc>
          <w:tcPr>
            <w:tcW w:w="270" w:type="dxa"/>
          </w:tcPr>
          <w:p w14:paraId="5CB359FF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906B3E" w14:textId="637A4B7C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51,423</w:t>
            </w:r>
          </w:p>
        </w:tc>
      </w:tr>
      <w:tr w:rsidR="00624314" w:rsidRPr="00C20284" w14:paraId="668279C8" w14:textId="77777777" w:rsidTr="00387CAF">
        <w:trPr>
          <w:trHeight w:hRule="exact" w:val="360"/>
        </w:trPr>
        <w:tc>
          <w:tcPr>
            <w:tcW w:w="3960" w:type="dxa"/>
          </w:tcPr>
          <w:p w14:paraId="0453253F" w14:textId="77777777" w:rsidR="00624314" w:rsidRPr="003067AA" w:rsidRDefault="00624314" w:rsidP="006243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C8A69A" w14:textId="2F2C4F99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70" w:type="dxa"/>
          </w:tcPr>
          <w:p w14:paraId="20AC04B7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3D9EC0" w14:textId="70735778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14:paraId="10FFDD0E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2D0297F" w14:textId="6ACD4CA4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4BB96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A2D4A26" w14:textId="794EE644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4314" w:rsidRPr="00C20284" w14:paraId="278FE8A5" w14:textId="77777777" w:rsidTr="00387CAF">
        <w:trPr>
          <w:trHeight w:hRule="exact" w:val="360"/>
        </w:trPr>
        <w:tc>
          <w:tcPr>
            <w:tcW w:w="3960" w:type="dxa"/>
          </w:tcPr>
          <w:p w14:paraId="3686CFAA" w14:textId="77777777" w:rsidR="00624314" w:rsidRPr="003067AA" w:rsidRDefault="00624314" w:rsidP="006243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D976B6" w14:textId="6BEF7671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614,197</w:t>
            </w:r>
          </w:p>
        </w:tc>
        <w:tc>
          <w:tcPr>
            <w:tcW w:w="270" w:type="dxa"/>
          </w:tcPr>
          <w:p w14:paraId="6DAC08AB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57F54" w14:textId="6623285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512,704</w:t>
            </w:r>
          </w:p>
        </w:tc>
        <w:tc>
          <w:tcPr>
            <w:tcW w:w="270" w:type="dxa"/>
          </w:tcPr>
          <w:p w14:paraId="4882B96B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A101A1B" w14:textId="778BDD8C" w:rsidR="00624314" w:rsidRPr="003067AA" w:rsidRDefault="00595A5D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685,462</w:t>
            </w:r>
          </w:p>
        </w:tc>
        <w:tc>
          <w:tcPr>
            <w:tcW w:w="270" w:type="dxa"/>
          </w:tcPr>
          <w:p w14:paraId="36C66EA7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58FC545" w14:textId="1707E293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614F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14F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</w:tbl>
    <w:p w14:paraId="56DCD01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027ED8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6CF3DF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1788E6F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10D748" w14:textId="1287710A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B12EF1" w:rsidRPr="003067AA">
        <w:rPr>
          <w:rFonts w:asciiTheme="majorBidi" w:hAnsiTheme="majorBidi" w:cstheme="majorBidi"/>
          <w:sz w:val="30"/>
          <w:szCs w:val="30"/>
        </w:rPr>
        <w:t xml:space="preserve">2565 </w:t>
      </w:r>
      <w:r w:rsidR="00B12EF1" w:rsidRPr="003067A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12EF1" w:rsidRPr="003067AA">
        <w:rPr>
          <w:rFonts w:asciiTheme="majorBidi" w:hAnsiTheme="majorBidi" w:cstheme="majorBidi"/>
          <w:sz w:val="30"/>
          <w:szCs w:val="30"/>
        </w:rPr>
        <w:t>2564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3067AA">
        <w:rPr>
          <w:rFonts w:asciiTheme="majorBidi" w:hAnsiTheme="majorBidi" w:cstheme="majorBidi"/>
          <w:sz w:val="30"/>
          <w:szCs w:val="30"/>
        </w:rPr>
        <w:t xml:space="preserve"> 10 </w:t>
      </w:r>
      <w:r w:rsidRPr="003067AA">
        <w:rPr>
          <w:rFonts w:asciiTheme="majorBidi" w:hAnsiTheme="majorBidi" w:cstheme="majorBidi"/>
          <w:sz w:val="30"/>
          <w:szCs w:val="30"/>
          <w:cs/>
        </w:rPr>
        <w:t>ของรายได้รวมของกลุ่มบริษัท</w:t>
      </w:r>
    </w:p>
    <w:p w14:paraId="731FF1A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636F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56F7441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rPr>
          <w:rFonts w:asciiTheme="majorBidi" w:hAnsiTheme="majorBidi" w:cstheme="majorBidi"/>
          <w:sz w:val="30"/>
          <w:szCs w:val="30"/>
        </w:rPr>
      </w:pPr>
    </w:p>
    <w:p w14:paraId="66FD416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jc w:val="thaiDistribute"/>
        <w:rPr>
          <w:rFonts w:asciiTheme="majorBidi" w:hAnsiTheme="majorBidi" w:cstheme="majorBidi"/>
          <w:spacing w:val="-1"/>
          <w:sz w:val="30"/>
          <w:szCs w:val="30"/>
          <w:cs/>
        </w:rPr>
      </w:pPr>
      <w:r w:rsidRPr="003067AA">
        <w:rPr>
          <w:rFonts w:asciiTheme="majorBidi" w:hAnsiTheme="majorBidi" w:cstheme="majorBidi"/>
          <w:spacing w:val="-1"/>
          <w:sz w:val="30"/>
          <w:szCs w:val="30"/>
          <w:cs/>
        </w:rPr>
        <w:t xml:space="preserve">รายละเอียดข้อมูลรายได้ที่จำแนกตามประเภทของผลิตภัณฑ์หลักสำหรับปีสิ้นสุดวันที่ </w:t>
      </w:r>
      <w:r w:rsidRPr="003067AA">
        <w:rPr>
          <w:rFonts w:asciiTheme="majorBidi" w:hAnsiTheme="majorBidi" w:cstheme="majorBidi"/>
          <w:spacing w:val="-1"/>
          <w:sz w:val="30"/>
          <w:szCs w:val="30"/>
        </w:rPr>
        <w:t>31</w:t>
      </w:r>
      <w:r w:rsidRPr="003067AA">
        <w:rPr>
          <w:rFonts w:asciiTheme="majorBidi" w:hAnsiTheme="majorBidi" w:cstheme="majorBidi"/>
          <w:spacing w:val="-1"/>
          <w:sz w:val="30"/>
          <w:szCs w:val="30"/>
          <w:cs/>
        </w:rPr>
        <w:t xml:space="preserve"> ธันวาคม มีดังนี้</w:t>
      </w:r>
    </w:p>
    <w:p w14:paraId="1CC3456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1" w:firstLine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Spec="center" w:tblpY="15"/>
        <w:tblW w:w="9783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6C72E9" w:rsidRPr="00C20284" w14:paraId="66DB2C67" w14:textId="77777777" w:rsidTr="00300FA1">
        <w:trPr>
          <w:trHeight w:val="87"/>
          <w:tblHeader/>
        </w:trPr>
        <w:tc>
          <w:tcPr>
            <w:tcW w:w="3420" w:type="dxa"/>
            <w:vAlign w:val="bottom"/>
          </w:tcPr>
          <w:p w14:paraId="0A4ADF68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</w:tcPr>
          <w:p w14:paraId="756961D5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03B93CA3" w14:textId="77777777" w:rsidTr="00300FA1">
        <w:trPr>
          <w:trHeight w:val="87"/>
          <w:tblHeader/>
        </w:trPr>
        <w:tc>
          <w:tcPr>
            <w:tcW w:w="3420" w:type="dxa"/>
            <w:vAlign w:val="bottom"/>
          </w:tcPr>
          <w:p w14:paraId="0143475C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D154308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6C72E9" w:rsidRPr="00C20284" w14:paraId="4EC35AD1" w14:textId="77777777" w:rsidTr="00300FA1">
        <w:trPr>
          <w:trHeight w:val="87"/>
          <w:tblHeader/>
        </w:trPr>
        <w:tc>
          <w:tcPr>
            <w:tcW w:w="3420" w:type="dxa"/>
            <w:vAlign w:val="bottom"/>
          </w:tcPr>
          <w:p w14:paraId="7457F711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E320F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6C72E9" w:rsidRPr="00C20284" w14:paraId="1D07627D" w14:textId="77777777" w:rsidTr="00300FA1">
        <w:trPr>
          <w:trHeight w:val="345"/>
          <w:tblHeader/>
        </w:trPr>
        <w:tc>
          <w:tcPr>
            <w:tcW w:w="3420" w:type="dxa"/>
            <w:vAlign w:val="bottom"/>
          </w:tcPr>
          <w:p w14:paraId="377FD706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68C584" w14:textId="77777777" w:rsidR="006C72E9" w:rsidRPr="003067AA" w:rsidRDefault="006C72E9" w:rsidP="00387CAF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6E259B" w14:textId="77777777" w:rsidR="006C72E9" w:rsidRPr="003067AA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A57E2E" w14:textId="77777777" w:rsidR="006C72E9" w:rsidRPr="003067AA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68082" w14:textId="77777777" w:rsidR="006C72E9" w:rsidRPr="003067AA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CADE1" w14:textId="77777777" w:rsidR="006C72E9" w:rsidRPr="003067AA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261405" w:rsidRPr="00C20284" w14:paraId="3047A4D5" w14:textId="77777777" w:rsidTr="00300FA1">
        <w:trPr>
          <w:trHeight w:val="87"/>
          <w:tblHeader/>
        </w:trPr>
        <w:tc>
          <w:tcPr>
            <w:tcW w:w="3420" w:type="dxa"/>
            <w:vAlign w:val="bottom"/>
            <w:hideMark/>
          </w:tcPr>
          <w:p w14:paraId="3F5A0F68" w14:textId="77777777" w:rsidR="00261405" w:rsidRPr="003067AA" w:rsidRDefault="00261405" w:rsidP="00261405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DD2E2" w14:textId="35885CAF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601A98" w14:textId="77777777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901AC" w14:textId="189B6428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28F21620" w14:textId="77777777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47A02A" w14:textId="5AECB337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58D86397" w14:textId="77777777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718D1F" w14:textId="45A4294F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1F3F9C01" w14:textId="77777777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509F9D" w14:textId="76EB9B02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44" w:type="dxa"/>
            <w:vAlign w:val="bottom"/>
          </w:tcPr>
          <w:p w14:paraId="3E0839CB" w14:textId="77777777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C9DE42E" w14:textId="47A69EA0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261405" w:rsidRPr="00C20284" w14:paraId="3D04B1D4" w14:textId="77777777" w:rsidTr="00300FA1">
        <w:trPr>
          <w:trHeight w:hRule="exact" w:val="144"/>
          <w:tblHeader/>
        </w:trPr>
        <w:tc>
          <w:tcPr>
            <w:tcW w:w="3420" w:type="dxa"/>
            <w:vAlign w:val="bottom"/>
          </w:tcPr>
          <w:p w14:paraId="478B5D57" w14:textId="77777777" w:rsidR="00261405" w:rsidRPr="003067AA" w:rsidRDefault="00261405" w:rsidP="002614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4888A3E7" w14:textId="77777777" w:rsidR="00261405" w:rsidRPr="003067AA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261405" w:rsidRPr="00C20284" w14:paraId="75B053D8" w14:textId="77777777" w:rsidTr="00300FA1">
        <w:trPr>
          <w:trHeight w:val="92"/>
        </w:trPr>
        <w:tc>
          <w:tcPr>
            <w:tcW w:w="3420" w:type="dxa"/>
            <w:hideMark/>
          </w:tcPr>
          <w:p w14:paraId="7826F4D8" w14:textId="77777777" w:rsidR="00261405" w:rsidRPr="003067AA" w:rsidRDefault="00261405" w:rsidP="001F0A57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098BF2B7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8EB0DDA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C7F46F3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D1C18D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EFB1FEF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04C1E7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88FAFF4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B5E1934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3F9B995" w14:textId="77777777" w:rsidR="00261405" w:rsidRPr="003067AA" w:rsidRDefault="00261405" w:rsidP="00261405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3E514CDD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4FFE9BEB" w14:textId="77777777" w:rsidR="00261405" w:rsidRPr="003067AA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4314" w:rsidRPr="00C20284" w14:paraId="76FDBB2B" w14:textId="77777777" w:rsidTr="00300FA1">
        <w:tc>
          <w:tcPr>
            <w:tcW w:w="3420" w:type="dxa"/>
            <w:hideMark/>
          </w:tcPr>
          <w:p w14:paraId="088D7EA2" w14:textId="77777777" w:rsidR="00624314" w:rsidRPr="003067AA" w:rsidRDefault="00624314" w:rsidP="001F0A57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373FB563" w14:textId="45C41018" w:rsidR="00624314" w:rsidRPr="003067AA" w:rsidRDefault="006E0DF5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 w:rsidR="00FC7C49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FC7C49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348</w:t>
            </w:r>
          </w:p>
        </w:tc>
        <w:tc>
          <w:tcPr>
            <w:tcW w:w="270" w:type="dxa"/>
          </w:tcPr>
          <w:p w14:paraId="221E7B12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6642ECB" w14:textId="1392661A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85,499</w:t>
            </w:r>
          </w:p>
        </w:tc>
        <w:tc>
          <w:tcPr>
            <w:tcW w:w="270" w:type="dxa"/>
          </w:tcPr>
          <w:p w14:paraId="4C63DFA3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E874B67" w14:textId="55F818D2" w:rsidR="00624314" w:rsidRPr="003067AA" w:rsidRDefault="008A51E8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45,773</w:t>
            </w:r>
          </w:p>
        </w:tc>
        <w:tc>
          <w:tcPr>
            <w:tcW w:w="270" w:type="dxa"/>
          </w:tcPr>
          <w:p w14:paraId="17648A6F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71F79E7" w14:textId="43B8729D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41,573</w:t>
            </w:r>
          </w:p>
        </w:tc>
        <w:tc>
          <w:tcPr>
            <w:tcW w:w="270" w:type="dxa"/>
          </w:tcPr>
          <w:p w14:paraId="5D944186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BA28AC6" w14:textId="75C0CE3B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</w:t>
            </w:r>
            <w:r w:rsidR="00BB2E51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BB2E51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</w:t>
            </w:r>
          </w:p>
        </w:tc>
        <w:tc>
          <w:tcPr>
            <w:tcW w:w="244" w:type="dxa"/>
          </w:tcPr>
          <w:p w14:paraId="45B28048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BF02664" w14:textId="30C9F7F4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127,072</w:t>
            </w:r>
          </w:p>
        </w:tc>
      </w:tr>
      <w:tr w:rsidR="00624314" w:rsidRPr="00C20284" w14:paraId="1554496E" w14:textId="77777777" w:rsidTr="00300FA1">
        <w:tc>
          <w:tcPr>
            <w:tcW w:w="3420" w:type="dxa"/>
            <w:hideMark/>
          </w:tcPr>
          <w:p w14:paraId="7F024FBC" w14:textId="77777777" w:rsidR="00624314" w:rsidRPr="003067AA" w:rsidRDefault="00624314" w:rsidP="00F61CEE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16B9EDE3" w14:textId="7ADCB063" w:rsidR="00624314" w:rsidRPr="003067AA" w:rsidRDefault="006E0DF5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</w:t>
            </w:r>
            <w:r w:rsidR="00360C0C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360C0C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501</w:t>
            </w:r>
          </w:p>
        </w:tc>
        <w:tc>
          <w:tcPr>
            <w:tcW w:w="270" w:type="dxa"/>
          </w:tcPr>
          <w:p w14:paraId="75E7EA6A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5D18D340" w14:textId="76A53F45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249,255</w:t>
            </w:r>
          </w:p>
        </w:tc>
        <w:tc>
          <w:tcPr>
            <w:tcW w:w="270" w:type="dxa"/>
          </w:tcPr>
          <w:p w14:paraId="1C6D2A13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2F3DCFE" w14:textId="4E3B1019" w:rsidR="00624314" w:rsidRPr="003067AA" w:rsidRDefault="008A51E8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31,18</w:t>
            </w:r>
            <w:r w:rsidR="00BB2E51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0071B7B2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5A0DCB7" w14:textId="44A37968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28,191</w:t>
            </w:r>
          </w:p>
        </w:tc>
        <w:tc>
          <w:tcPr>
            <w:tcW w:w="270" w:type="dxa"/>
          </w:tcPr>
          <w:p w14:paraId="2740230A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28CEB58" w14:textId="21543AD9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</w:t>
            </w:r>
            <w:r w:rsidR="00E5197A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E5197A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686</w:t>
            </w:r>
          </w:p>
        </w:tc>
        <w:tc>
          <w:tcPr>
            <w:tcW w:w="244" w:type="dxa"/>
          </w:tcPr>
          <w:p w14:paraId="532D73B6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11BCDC18" w14:textId="004A6493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277,446</w:t>
            </w:r>
          </w:p>
        </w:tc>
      </w:tr>
      <w:tr w:rsidR="00624314" w:rsidRPr="00C20284" w14:paraId="23C0CC90" w14:textId="77777777" w:rsidTr="00300FA1">
        <w:trPr>
          <w:trHeight w:val="119"/>
        </w:trPr>
        <w:tc>
          <w:tcPr>
            <w:tcW w:w="3420" w:type="dxa"/>
            <w:hideMark/>
          </w:tcPr>
          <w:p w14:paraId="5D91CA17" w14:textId="77777777" w:rsidR="00624314" w:rsidRPr="003067AA" w:rsidRDefault="00624314" w:rsidP="00F61CEE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อาหารแปรรูปและอาหารสำเร็จรูป</w:t>
            </w:r>
          </w:p>
        </w:tc>
        <w:tc>
          <w:tcPr>
            <w:tcW w:w="900" w:type="dxa"/>
          </w:tcPr>
          <w:p w14:paraId="3D02B8FC" w14:textId="36E02720" w:rsidR="00624314" w:rsidRPr="003067AA" w:rsidRDefault="006E0DF5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121,6</w:t>
            </w:r>
            <w:r w:rsidR="00206BA4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</w:t>
            </w:r>
          </w:p>
        </w:tc>
        <w:tc>
          <w:tcPr>
            <w:tcW w:w="270" w:type="dxa"/>
          </w:tcPr>
          <w:p w14:paraId="2C7F7337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073CC63" w14:textId="1183BD6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100,557</w:t>
            </w:r>
          </w:p>
        </w:tc>
        <w:tc>
          <w:tcPr>
            <w:tcW w:w="270" w:type="dxa"/>
          </w:tcPr>
          <w:p w14:paraId="6574CFC6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D53C8A7" w14:textId="615DF038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6,71</w:t>
            </w:r>
            <w:r w:rsidR="00BB2E51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224593D3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244C15E" w14:textId="0A79643A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7,629</w:t>
            </w:r>
          </w:p>
        </w:tc>
        <w:tc>
          <w:tcPr>
            <w:tcW w:w="270" w:type="dxa"/>
          </w:tcPr>
          <w:p w14:paraId="02BB2A70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157C4C1" w14:textId="7F18C390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128,3</w:t>
            </w:r>
            <w:r w:rsidR="00E5197A"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244" w:type="dxa"/>
          </w:tcPr>
          <w:p w14:paraId="7F24178C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26A85B3C" w14:textId="5DECFEB5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108,186</w:t>
            </w:r>
          </w:p>
        </w:tc>
      </w:tr>
      <w:tr w:rsidR="00E476AF" w:rsidRPr="00C20284" w14:paraId="3350FA6C" w14:textId="77777777" w:rsidTr="00300FA1">
        <w:tc>
          <w:tcPr>
            <w:tcW w:w="3420" w:type="dxa"/>
            <w:hideMark/>
          </w:tcPr>
          <w:p w14:paraId="367479E5" w14:textId="77777777" w:rsidR="00624314" w:rsidRPr="003067AA" w:rsidRDefault="00624314" w:rsidP="00F61CEE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507E8" w14:textId="4A0FCC5A" w:rsidR="00624314" w:rsidRPr="003067AA" w:rsidRDefault="008A51E8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530,522</w:t>
            </w:r>
          </w:p>
        </w:tc>
        <w:tc>
          <w:tcPr>
            <w:tcW w:w="270" w:type="dxa"/>
          </w:tcPr>
          <w:p w14:paraId="7DBD0E38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76A5C" w14:textId="29406CC9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435,311</w:t>
            </w:r>
          </w:p>
        </w:tc>
        <w:tc>
          <w:tcPr>
            <w:tcW w:w="270" w:type="dxa"/>
          </w:tcPr>
          <w:p w14:paraId="5B183A8A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AA848" w14:textId="68242B9C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83,675</w:t>
            </w:r>
          </w:p>
        </w:tc>
        <w:tc>
          <w:tcPr>
            <w:tcW w:w="270" w:type="dxa"/>
          </w:tcPr>
          <w:p w14:paraId="2166BE6E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4477E" w14:textId="1504CBF6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77,393</w:t>
            </w:r>
          </w:p>
        </w:tc>
        <w:tc>
          <w:tcPr>
            <w:tcW w:w="270" w:type="dxa"/>
          </w:tcPr>
          <w:p w14:paraId="22579C32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FE18A" w14:textId="38E9F57D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614,197</w:t>
            </w:r>
          </w:p>
        </w:tc>
        <w:tc>
          <w:tcPr>
            <w:tcW w:w="244" w:type="dxa"/>
          </w:tcPr>
          <w:p w14:paraId="7A4C2786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9528F4" w14:textId="22496419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512,704</w:t>
            </w:r>
          </w:p>
        </w:tc>
      </w:tr>
    </w:tbl>
    <w:p w14:paraId="44A3DCA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13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7"/>
        <w:gridCol w:w="236"/>
        <w:gridCol w:w="1204"/>
        <w:gridCol w:w="236"/>
        <w:gridCol w:w="1440"/>
      </w:tblGrid>
      <w:tr w:rsidR="006C72E9" w:rsidRPr="00C20284" w14:paraId="565078F5" w14:textId="77777777" w:rsidTr="00261405">
        <w:trPr>
          <w:trHeight w:val="87"/>
          <w:tblHeader/>
        </w:trPr>
        <w:tc>
          <w:tcPr>
            <w:tcW w:w="6597" w:type="dxa"/>
            <w:tcBorders>
              <w:top w:val="nil"/>
              <w:bottom w:val="nil"/>
            </w:tcBorders>
            <w:vAlign w:val="bottom"/>
          </w:tcPr>
          <w:p w14:paraId="5D5496DB" w14:textId="77777777" w:rsidR="006C72E9" w:rsidRPr="003067AA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067AA">
              <w:rPr>
                <w:rFonts w:asciiTheme="majorBidi" w:hAnsiTheme="majorBidi" w:cstheme="majorBidi"/>
              </w:rPr>
              <w:br w:type="page"/>
            </w:r>
            <w:r w:rsidRPr="003067A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2C4580" w14:textId="77777777" w:rsidR="006C72E9" w:rsidRPr="003067AA" w:rsidRDefault="006C72E9" w:rsidP="00387CAF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6A72EF3A" w14:textId="77777777" w:rsidR="006C72E9" w:rsidRPr="003067AA" w:rsidRDefault="006C72E9" w:rsidP="00387CAF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48C53259" w14:textId="77777777" w:rsidTr="00261405">
        <w:trPr>
          <w:trHeight w:val="87"/>
          <w:tblHeader/>
        </w:trPr>
        <w:tc>
          <w:tcPr>
            <w:tcW w:w="6597" w:type="dxa"/>
            <w:tcBorders>
              <w:top w:val="nil"/>
            </w:tcBorders>
            <w:vAlign w:val="bottom"/>
          </w:tcPr>
          <w:p w14:paraId="683D36A1" w14:textId="77777777" w:rsidR="006C72E9" w:rsidRPr="003067AA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116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0F65A059" w14:textId="77777777" w:rsidR="006C72E9" w:rsidRPr="003067AA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C72E9" w:rsidRPr="00C20284" w14:paraId="6C497BC2" w14:textId="77777777" w:rsidTr="00261405">
        <w:trPr>
          <w:trHeight w:val="87"/>
          <w:tblHeader/>
        </w:trPr>
        <w:tc>
          <w:tcPr>
            <w:tcW w:w="6597" w:type="dxa"/>
            <w:vAlign w:val="bottom"/>
          </w:tcPr>
          <w:p w14:paraId="50296D21" w14:textId="77777777" w:rsidR="006C72E9" w:rsidRPr="003067AA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116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604C5AEF" w14:textId="77777777" w:rsidR="006C72E9" w:rsidRPr="003067AA" w:rsidRDefault="006C72E9" w:rsidP="00387CA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6C72E9" w:rsidRPr="00C20284" w14:paraId="74D7BEF0" w14:textId="77777777" w:rsidTr="00261405">
        <w:trPr>
          <w:trHeight w:val="87"/>
          <w:tblHeader/>
        </w:trPr>
        <w:tc>
          <w:tcPr>
            <w:tcW w:w="6597" w:type="dxa"/>
            <w:vAlign w:val="bottom"/>
          </w:tcPr>
          <w:p w14:paraId="5A1DA1C2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116" w:type="dxa"/>
            <w:gridSpan w:val="4"/>
            <w:tcBorders>
              <w:top w:val="nil"/>
              <w:bottom w:val="single" w:sz="4" w:space="0" w:color="auto"/>
            </w:tcBorders>
          </w:tcPr>
          <w:p w14:paraId="3DD3790D" w14:textId="77777777" w:rsidR="006C72E9" w:rsidRPr="003067AA" w:rsidRDefault="006C72E9" w:rsidP="00387CA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6C72E9" w:rsidRPr="00C20284" w14:paraId="387111CC" w14:textId="77777777" w:rsidTr="00261405">
        <w:trPr>
          <w:trHeight w:val="87"/>
          <w:tblHeader/>
        </w:trPr>
        <w:tc>
          <w:tcPr>
            <w:tcW w:w="6597" w:type="dxa"/>
            <w:vAlign w:val="bottom"/>
          </w:tcPr>
          <w:p w14:paraId="13C4E784" w14:textId="77777777" w:rsidR="006C72E9" w:rsidRPr="003067AA" w:rsidRDefault="006C72E9" w:rsidP="00387CAF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25CD8" w14:textId="73F7DF2D" w:rsidR="006C72E9" w:rsidRPr="003067AA" w:rsidRDefault="00261405" w:rsidP="00387CAF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E06C31" w14:textId="77777777" w:rsidR="006C72E9" w:rsidRPr="003067AA" w:rsidRDefault="006C72E9" w:rsidP="00387CA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A33D3C" w14:textId="592DF815" w:rsidR="006C72E9" w:rsidRPr="003067AA" w:rsidRDefault="00261405" w:rsidP="00387CAF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6C72E9" w:rsidRPr="00C20284" w14:paraId="567E5537" w14:textId="77777777" w:rsidTr="00261405">
        <w:trPr>
          <w:trHeight w:hRule="exact" w:val="144"/>
          <w:tblHeader/>
        </w:trPr>
        <w:tc>
          <w:tcPr>
            <w:tcW w:w="6597" w:type="dxa"/>
            <w:vAlign w:val="bottom"/>
          </w:tcPr>
          <w:p w14:paraId="64C48145" w14:textId="77777777" w:rsidR="006C72E9" w:rsidRPr="003067AA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16" w:type="dxa"/>
            <w:gridSpan w:val="4"/>
            <w:vAlign w:val="bottom"/>
          </w:tcPr>
          <w:p w14:paraId="61A01CD0" w14:textId="77777777" w:rsidR="006C72E9" w:rsidRPr="003067AA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6C72E9" w:rsidRPr="00C20284" w14:paraId="066A42A5" w14:textId="77777777" w:rsidTr="00261405">
        <w:trPr>
          <w:trHeight w:val="92"/>
        </w:trPr>
        <w:tc>
          <w:tcPr>
            <w:tcW w:w="6597" w:type="dxa"/>
            <w:hideMark/>
          </w:tcPr>
          <w:p w14:paraId="47981046" w14:textId="77777777" w:rsidR="006C72E9" w:rsidRPr="003067AA" w:rsidRDefault="006C72E9" w:rsidP="00300FA1">
            <w:pPr>
              <w:ind w:left="72" w:right="-115" w:firstLine="4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440" w:type="dxa"/>
            <w:gridSpan w:val="2"/>
          </w:tcPr>
          <w:p w14:paraId="2FB5197C" w14:textId="77777777" w:rsidR="006C72E9" w:rsidRPr="003067AA" w:rsidRDefault="006C72E9" w:rsidP="00387CAF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</w:tcPr>
          <w:p w14:paraId="519F6B89" w14:textId="77777777" w:rsidR="006C72E9" w:rsidRPr="003067AA" w:rsidRDefault="006C72E9" w:rsidP="00387CAF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BED372A" w14:textId="77777777" w:rsidR="006C72E9" w:rsidRPr="003067AA" w:rsidRDefault="006C72E9" w:rsidP="00387CAF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4314" w:rsidRPr="00C20284" w14:paraId="47528405" w14:textId="77777777" w:rsidTr="00261405">
        <w:tc>
          <w:tcPr>
            <w:tcW w:w="6597" w:type="dxa"/>
            <w:hideMark/>
          </w:tcPr>
          <w:p w14:paraId="358B5523" w14:textId="77777777" w:rsidR="00624314" w:rsidRPr="003067AA" w:rsidRDefault="00624314" w:rsidP="00300FA1">
            <w:pPr>
              <w:ind w:left="72" w:right="-115" w:firstLine="47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gridSpan w:val="2"/>
            <w:tcBorders>
              <w:bottom w:val="nil"/>
            </w:tcBorders>
          </w:tcPr>
          <w:p w14:paraId="3D4DE519" w14:textId="5BBEE3B3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14,659</w:t>
            </w:r>
          </w:p>
        </w:tc>
        <w:tc>
          <w:tcPr>
            <w:tcW w:w="236" w:type="dxa"/>
            <w:tcBorders>
              <w:bottom w:val="nil"/>
            </w:tcBorders>
          </w:tcPr>
          <w:p w14:paraId="705AD190" w14:textId="77777777" w:rsidR="00624314" w:rsidRPr="003067AA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7266737" w14:textId="5CC5D2B1" w:rsidR="00624314" w:rsidRPr="003067AA" w:rsidRDefault="00624314" w:rsidP="00300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13,756</w:t>
            </w:r>
          </w:p>
        </w:tc>
      </w:tr>
      <w:tr w:rsidR="00624314" w:rsidRPr="00C20284" w14:paraId="3FF177EC" w14:textId="77777777" w:rsidTr="00261405">
        <w:tc>
          <w:tcPr>
            <w:tcW w:w="6597" w:type="dxa"/>
            <w:hideMark/>
          </w:tcPr>
          <w:p w14:paraId="439F81E4" w14:textId="77777777" w:rsidR="00624314" w:rsidRPr="003067AA" w:rsidRDefault="00624314" w:rsidP="00300FA1">
            <w:pPr>
              <w:ind w:left="72" w:right="-115" w:firstLine="47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5946EC02" w14:textId="54347659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11,257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D8DCF3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AA1100B" w14:textId="643DBEC1" w:rsidR="00624314" w:rsidRPr="003067AA" w:rsidRDefault="00624314" w:rsidP="00300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10,848</w:t>
            </w:r>
          </w:p>
        </w:tc>
      </w:tr>
      <w:tr w:rsidR="00624314" w:rsidRPr="00C20284" w14:paraId="2D8DD912" w14:textId="77777777" w:rsidTr="00261405">
        <w:trPr>
          <w:trHeight w:val="119"/>
        </w:trPr>
        <w:tc>
          <w:tcPr>
            <w:tcW w:w="6597" w:type="dxa"/>
            <w:tcBorders>
              <w:bottom w:val="nil"/>
            </w:tcBorders>
            <w:hideMark/>
          </w:tcPr>
          <w:p w14:paraId="2D92713A" w14:textId="77777777" w:rsidR="00624314" w:rsidRPr="003067AA" w:rsidRDefault="00624314" w:rsidP="00300FA1">
            <w:pPr>
              <w:ind w:left="72" w:right="-115" w:firstLine="47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อาหารแปรรูปและอาหารสำเร็จรูป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</w:tcPr>
          <w:p w14:paraId="660E8566" w14:textId="677A7533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209742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B57ACD2" w14:textId="3AA3A70F" w:rsidR="00624314" w:rsidRPr="003067AA" w:rsidRDefault="00624314" w:rsidP="00300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2,450</w:t>
            </w:r>
          </w:p>
        </w:tc>
      </w:tr>
      <w:tr w:rsidR="00624314" w:rsidRPr="00C20284" w14:paraId="72C42DE5" w14:textId="77777777" w:rsidTr="00261405">
        <w:tc>
          <w:tcPr>
            <w:tcW w:w="6597" w:type="dxa"/>
            <w:tcBorders>
              <w:top w:val="nil"/>
              <w:bottom w:val="nil"/>
            </w:tcBorders>
            <w:hideMark/>
          </w:tcPr>
          <w:p w14:paraId="35CD46C8" w14:textId="77777777" w:rsidR="00624314" w:rsidRPr="003067AA" w:rsidRDefault="00624314" w:rsidP="00300FA1">
            <w:pPr>
              <w:ind w:left="72" w:right="-115" w:firstLine="4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F2125D3" w14:textId="27815A86" w:rsidR="00624314" w:rsidRPr="003067AA" w:rsidRDefault="009271C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27,888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B4C7D9" w14:textId="77777777" w:rsidR="00624314" w:rsidRPr="003067AA" w:rsidRDefault="00624314" w:rsidP="0062431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63B284" w14:textId="241E7088" w:rsidR="00624314" w:rsidRPr="003067AA" w:rsidRDefault="00624314" w:rsidP="00300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27,054</w:t>
            </w:r>
          </w:p>
        </w:tc>
      </w:tr>
    </w:tbl>
    <w:p w14:paraId="6B21900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ยอดคงเหลือของสัญญา </w:t>
      </w:r>
    </w:p>
    <w:p w14:paraId="019EE3F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9C2D9B" w14:textId="139610D9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 xml:space="preserve">ธันวาคม </w:t>
      </w:r>
      <w:r w:rsidRPr="003067AA">
        <w:rPr>
          <w:rFonts w:asciiTheme="majorBidi" w:hAnsiTheme="majorBidi" w:cstheme="majorBidi"/>
          <w:sz w:val="30"/>
          <w:szCs w:val="30"/>
        </w:rPr>
        <w:t>256</w:t>
      </w:r>
      <w:r w:rsidR="00261405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กลุ่มบริษัทและบริษัทมีหนี้สินที่เกิดจากสัญญาจำนวน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417E62" w:rsidRPr="003067AA">
        <w:rPr>
          <w:rFonts w:asciiTheme="majorBidi" w:hAnsiTheme="majorBidi" w:cstheme="majorBidi"/>
          <w:sz w:val="30"/>
          <w:szCs w:val="30"/>
        </w:rPr>
        <w:t>2</w:t>
      </w:r>
      <w:r w:rsidR="002E0DAE" w:rsidRPr="003067AA">
        <w:rPr>
          <w:rFonts w:asciiTheme="majorBidi" w:hAnsiTheme="majorBidi" w:cstheme="majorBidi"/>
          <w:sz w:val="30"/>
          <w:szCs w:val="30"/>
        </w:rPr>
        <w:t>,96</w:t>
      </w:r>
      <w:r w:rsidR="000F15DD" w:rsidRPr="003067AA">
        <w:rPr>
          <w:rFonts w:asciiTheme="majorBidi" w:hAnsiTheme="majorBidi" w:cstheme="majorBidi"/>
          <w:sz w:val="30"/>
          <w:szCs w:val="30"/>
        </w:rPr>
        <w:t>7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Pr="003067AA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 xml:space="preserve">และ </w:t>
      </w:r>
      <w:r w:rsidR="001900A8" w:rsidRPr="003067AA">
        <w:rPr>
          <w:rFonts w:asciiTheme="majorBidi" w:hAnsiTheme="majorBidi" w:cstheme="majorBidi"/>
          <w:sz w:val="30"/>
          <w:szCs w:val="30"/>
        </w:rPr>
        <w:t>12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ล้านบาท ตา</w:t>
      </w:r>
      <w:r w:rsidRPr="000A1585">
        <w:rPr>
          <w:rFonts w:asciiTheme="majorBidi" w:hAnsiTheme="majorBidi" w:cstheme="majorBidi"/>
          <w:sz w:val="30"/>
          <w:szCs w:val="30"/>
          <w:cs/>
        </w:rPr>
        <w:t>มลำดับ</w:t>
      </w:r>
      <w:r w:rsidRPr="000A1585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0A158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Pr="000A158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61405" w:rsidRPr="000A158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A1585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Pr="000A158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</w:t>
      </w:r>
      <w:r w:rsidR="00261405" w:rsidRPr="000A1585">
        <w:rPr>
          <w:rFonts w:asciiTheme="majorBidi" w:hAnsiTheme="majorBidi" w:cstheme="majorBidi"/>
          <w:i/>
          <w:iCs/>
          <w:sz w:val="30"/>
          <w:szCs w:val="30"/>
        </w:rPr>
        <w:t>1,5</w:t>
      </w:r>
      <w:r w:rsidR="002D0A74" w:rsidRPr="000A1585">
        <w:rPr>
          <w:rFonts w:asciiTheme="majorBidi" w:hAnsiTheme="majorBidi" w:cstheme="majorBidi"/>
          <w:i/>
          <w:iCs/>
          <w:sz w:val="30"/>
          <w:szCs w:val="30"/>
        </w:rPr>
        <w:t>76</w:t>
      </w:r>
      <w:r w:rsidRPr="000A15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158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Pr="003067AA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และ </w:t>
      </w:r>
      <w:r w:rsidR="00261405" w:rsidRPr="003067AA">
        <w:rPr>
          <w:rFonts w:asciiTheme="majorBidi" w:hAnsiTheme="majorBidi" w:cstheme="majorBidi"/>
          <w:i/>
          <w:iCs/>
          <w:sz w:val="30"/>
          <w:szCs w:val="30"/>
        </w:rPr>
        <w:t>55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ซึ่งเป็นภาระผูกพันในการโอนสินค้าให้กับลูกค้าที่กลุ่มบริษัทได้รับชำระเงินแล้ว</w:t>
      </w:r>
    </w:p>
    <w:p w14:paraId="4D8E79F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6DE9B1D3" w14:textId="7CCB9C96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โดยกลุ่มบริษัท</w:t>
      </w:r>
      <w:r w:rsidRPr="003067AA">
        <w:rPr>
          <w:rFonts w:asciiTheme="majorBidi" w:hAnsiTheme="majorBidi" w:cstheme="majorBidi" w:hint="cs"/>
          <w:sz w:val="30"/>
          <w:szCs w:val="30"/>
          <w:cs/>
          <w:lang w:val="en-AU"/>
        </w:rPr>
        <w:t>และบริษัท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ยอดคงเหลือของหนี้สินที่เกิดจากสัญญาแสดงรวมในบัญชี “หนี้สินหมุนเวียนอื่น” ในงบแสดงฐานะการเงินรวม</w:t>
      </w:r>
      <w:r w:rsidRPr="003067AA">
        <w:rPr>
          <w:rFonts w:asciiTheme="majorBidi" w:hAnsiTheme="majorBidi" w:cstheme="majorBidi" w:hint="cs"/>
          <w:sz w:val="30"/>
          <w:szCs w:val="30"/>
          <w:cs/>
          <w:lang w:val="en-AU"/>
        </w:rPr>
        <w:t>และงบแสดงฐานะการเงินเฉพาะกิจการ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9A3424" w:rsidRPr="003067AA">
        <w:rPr>
          <w:rFonts w:asciiTheme="majorBidi" w:hAnsiTheme="majorBidi" w:cstheme="majorBidi"/>
          <w:sz w:val="30"/>
          <w:szCs w:val="30"/>
        </w:rPr>
        <w:t>2565</w:t>
      </w:r>
    </w:p>
    <w:p w14:paraId="3957D53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799BE95C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  <w:cs/>
          <w:lang w:val="en-AU"/>
        </w:rPr>
        <w:t>สิทธิประโยชน์จากการส่งเสริมการลงทุน</w:t>
      </w:r>
    </w:p>
    <w:p w14:paraId="6D545FB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58E8BB8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คณะกรรมการส่งเสริมการลงทุนได้อนุมัติให้บริษัทและบริษัทย่อยในประเทศบางแห่งได้รับสิทธิประโยชน์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หลาย</w:t>
      </w:r>
      <w:r w:rsidRPr="003067AA">
        <w:rPr>
          <w:rFonts w:asciiTheme="majorBidi" w:hAnsiTheme="majorBidi" w:cstheme="majorBidi"/>
          <w:sz w:val="30"/>
          <w:szCs w:val="30"/>
          <w:cs/>
          <w:lang w:val="en-AU"/>
        </w:rPr>
        <w:t>ประการ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ในฐานะผู้ได้รับการส่งเสริมการลงทุนตามพระราชบัญญัติส่งเสริมการลงทุน พ.ศ. </w:t>
      </w:r>
      <w:r w:rsidRPr="003067AA">
        <w:rPr>
          <w:rFonts w:asciiTheme="majorBidi" w:hAnsiTheme="majorBidi" w:cstheme="majorBidi"/>
          <w:sz w:val="30"/>
          <w:szCs w:val="30"/>
        </w:rPr>
        <w:t>2520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ในกิจการต่างๆ เช่น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การผลิตอาหารสัตว์ การเลี้ยงสัตว์ การขยายพันธุ์สัตว์ การผลิตอาหารแปรรูปและอาหารสำเร็จรูป เป็นต้น </w:t>
      </w:r>
      <w:r w:rsidRPr="003067AA">
        <w:rPr>
          <w:rFonts w:asciiTheme="majorBidi" w:hAnsiTheme="majorBidi" w:cstheme="majorBidi"/>
          <w:sz w:val="30"/>
          <w:szCs w:val="30"/>
          <w:cs/>
        </w:rPr>
        <w:br/>
        <w:t xml:space="preserve">ซึ่งสรุปสาระสำคัญได้ดังนี้ </w:t>
      </w:r>
    </w:p>
    <w:p w14:paraId="736F385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0EC4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(ก)</w:t>
      </w:r>
      <w:r w:rsidRPr="003067AA">
        <w:rPr>
          <w:rFonts w:asciiTheme="majorBidi" w:hAnsiTheme="majorBidi" w:cstheme="majorBidi"/>
          <w:sz w:val="30"/>
          <w:szCs w:val="30"/>
          <w:cs/>
        </w:rPr>
        <w:tab/>
        <w:t>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4603FEE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7ECB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(ข)</w:t>
      </w:r>
      <w:r w:rsidRPr="003067AA">
        <w:rPr>
          <w:rFonts w:asciiTheme="majorBidi" w:hAnsiTheme="majorBidi" w:cstheme="majorBidi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และเงื่อนไขที่ระบุไว้ในแต่ละบัตรส่งเสริมการลงทุน และ</w:t>
      </w:r>
    </w:p>
    <w:p w14:paraId="22202249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0182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(ค)</w:t>
      </w:r>
      <w:r w:rsidRPr="003067AA">
        <w:rPr>
          <w:rFonts w:asciiTheme="majorBidi" w:hAnsiTheme="majorBidi" w:cstheme="majorBidi"/>
          <w:sz w:val="30"/>
          <w:szCs w:val="30"/>
          <w:cs/>
        </w:rPr>
        <w:tab/>
        <w:t xml:space="preserve">ได้รับลดหย่อนภาษีเงินได้นิติบุคคลในอัตราร้อยละ </w:t>
      </w:r>
      <w:r w:rsidRPr="003067AA">
        <w:rPr>
          <w:rFonts w:asciiTheme="majorBidi" w:hAnsiTheme="majorBidi" w:cstheme="majorBidi"/>
          <w:sz w:val="30"/>
          <w:szCs w:val="30"/>
        </w:rPr>
        <w:t xml:space="preserve">50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สำหรับกำไรสุทธิที่ได้จากการประกอบกิจการที่ได้รับการส่งเสริม มีกำหนดเวลา </w:t>
      </w:r>
      <w:r w:rsidRPr="003067AA">
        <w:rPr>
          <w:rFonts w:asciiTheme="majorBidi" w:hAnsiTheme="majorBidi" w:cstheme="majorBidi"/>
          <w:sz w:val="30"/>
          <w:szCs w:val="30"/>
        </w:rPr>
        <w:t xml:space="preserve">5 </w:t>
      </w:r>
      <w:r w:rsidRPr="003067AA">
        <w:rPr>
          <w:rFonts w:asciiTheme="majorBidi" w:hAnsiTheme="majorBidi" w:cstheme="majorBidi"/>
          <w:sz w:val="30"/>
          <w:szCs w:val="30"/>
          <w:cs/>
        </w:rPr>
        <w:t>ปี นับแต่วันที่สิ้นสุดสิทธิประโยชน์ตามข้อ (ข)</w:t>
      </w:r>
    </w:p>
    <w:p w14:paraId="5B3B242C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798E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ในฐานะที่เป็นบริษัทที่ได้รับการส่งเสริมการลงทุน บริษัทและบริษัทย่อยดังกล่าวจะต้องปฏิบัติตามเงื่อนไขและข้อกำหนดต่างๆ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7DE2C05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9E0A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2C946D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รายได้ที่ได้รับการส่งเสริมการลงทุนและที่ไม่ได้รับการส่งเสริมการลงทุนของบริษัทสำหรับแต่ละปีสิ้นสุดวันที่ </w:t>
      </w:r>
      <w:r w:rsidRPr="003067AA">
        <w:rPr>
          <w:rFonts w:asciiTheme="majorBidi" w:hAnsiTheme="majorBidi" w:cstheme="majorBidi"/>
          <w:sz w:val="30"/>
          <w:szCs w:val="30"/>
          <w:cs/>
        </w:rPr>
        <w:br/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7046FC2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87"/>
        <w:gridCol w:w="900"/>
        <w:gridCol w:w="18"/>
        <w:gridCol w:w="257"/>
        <w:gridCol w:w="895"/>
        <w:gridCol w:w="274"/>
        <w:gridCol w:w="988"/>
        <w:gridCol w:w="274"/>
        <w:gridCol w:w="988"/>
        <w:gridCol w:w="274"/>
        <w:gridCol w:w="988"/>
        <w:gridCol w:w="12"/>
        <w:gridCol w:w="262"/>
        <w:gridCol w:w="980"/>
      </w:tblGrid>
      <w:tr w:rsidR="006C72E9" w:rsidRPr="00C20284" w14:paraId="59A99420" w14:textId="77777777" w:rsidTr="00387CAF">
        <w:tc>
          <w:tcPr>
            <w:tcW w:w="2187" w:type="dxa"/>
          </w:tcPr>
          <w:p w14:paraId="6E43525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27BB5B48" w14:textId="77777777" w:rsidR="006C72E9" w:rsidRPr="003067AA" w:rsidRDefault="006C72E9" w:rsidP="00387CAF">
            <w:pPr>
              <w:tabs>
                <w:tab w:val="left" w:pos="540"/>
                <w:tab w:val="left" w:pos="1260"/>
              </w:tabs>
              <w:spacing w:line="240" w:lineRule="auto"/>
              <w:ind w:right="9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57B0DF0A" w14:textId="77777777" w:rsidTr="00387CAF">
        <w:tc>
          <w:tcPr>
            <w:tcW w:w="2187" w:type="dxa"/>
          </w:tcPr>
          <w:p w14:paraId="59A4679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1326EF23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66F0AA17" w14:textId="77777777" w:rsidTr="00387CAF">
        <w:tc>
          <w:tcPr>
            <w:tcW w:w="2187" w:type="dxa"/>
          </w:tcPr>
          <w:p w14:paraId="37696DD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62A841A0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ธุรกิจที่ได้รับยกเว้น</w:t>
            </w:r>
          </w:p>
        </w:tc>
        <w:tc>
          <w:tcPr>
            <w:tcW w:w="2798" w:type="dxa"/>
            <w:gridSpan w:val="5"/>
          </w:tcPr>
          <w:p w14:paraId="6BEA738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ธุรกิจที่ไม่ได้รับยกเว้น</w:t>
            </w:r>
          </w:p>
        </w:tc>
        <w:tc>
          <w:tcPr>
            <w:tcW w:w="2242" w:type="dxa"/>
            <w:gridSpan w:val="4"/>
          </w:tcPr>
          <w:p w14:paraId="1C5E4102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0F9CA20E" w14:textId="77777777" w:rsidTr="00387CAF">
        <w:tc>
          <w:tcPr>
            <w:tcW w:w="2187" w:type="dxa"/>
          </w:tcPr>
          <w:p w14:paraId="39BA0F5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31EA83E6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ภาษีเงินได้ตามสิทธิ</w:t>
            </w:r>
          </w:p>
        </w:tc>
        <w:tc>
          <w:tcPr>
            <w:tcW w:w="2798" w:type="dxa"/>
            <w:gridSpan w:val="5"/>
          </w:tcPr>
          <w:p w14:paraId="0CD2D07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ภาษีเงินได้ตามสิทธิ</w:t>
            </w:r>
          </w:p>
        </w:tc>
        <w:tc>
          <w:tcPr>
            <w:tcW w:w="2242" w:type="dxa"/>
            <w:gridSpan w:val="4"/>
          </w:tcPr>
          <w:p w14:paraId="0E95459F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53EBEE39" w14:textId="77777777" w:rsidTr="00387CAF">
        <w:tc>
          <w:tcPr>
            <w:tcW w:w="2187" w:type="dxa"/>
          </w:tcPr>
          <w:p w14:paraId="0701BCE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68B84D71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798" w:type="dxa"/>
            <w:gridSpan w:val="5"/>
          </w:tcPr>
          <w:p w14:paraId="017FE75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242" w:type="dxa"/>
            <w:gridSpan w:val="4"/>
          </w:tcPr>
          <w:p w14:paraId="22DB58D7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7A77B4D5" w14:textId="77777777" w:rsidTr="00387CAF">
        <w:tc>
          <w:tcPr>
            <w:tcW w:w="2187" w:type="dxa"/>
          </w:tcPr>
          <w:p w14:paraId="1D1ED5F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</w:tcPr>
          <w:p w14:paraId="43023673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46EFA096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1F066E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2EA929B4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4"/>
            <w:tcBorders>
              <w:bottom w:val="single" w:sz="4" w:space="0" w:color="auto"/>
            </w:tcBorders>
          </w:tcPr>
          <w:p w14:paraId="2AB19A43" w14:textId="77777777" w:rsidR="006C72E9" w:rsidRPr="003067AA" w:rsidRDefault="006C72E9" w:rsidP="00387CAF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61405" w:rsidRPr="00C20284" w14:paraId="2E714855" w14:textId="77777777" w:rsidTr="00387CAF">
        <w:tc>
          <w:tcPr>
            <w:tcW w:w="2187" w:type="dxa"/>
          </w:tcPr>
          <w:p w14:paraId="5D614DEE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F79BB8" w14:textId="16A36911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4E1DD023" w14:textId="77777777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68C6B6F0" w14:textId="27B315ED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2A65086E" w14:textId="77777777" w:rsidR="00261405" w:rsidRPr="003067AA" w:rsidRDefault="00261405" w:rsidP="00261405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1012561" w14:textId="274E032C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4039D4F" w14:textId="77777777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9B6937A" w14:textId="3AFB716B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2C448201" w14:textId="77777777" w:rsidR="00261405" w:rsidRPr="003067AA" w:rsidRDefault="00261405" w:rsidP="00261405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B3C37E1" w14:textId="3C67467D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30389293" w14:textId="77777777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055BD118" w14:textId="6107F8C2" w:rsidR="00261405" w:rsidRPr="003067AA" w:rsidRDefault="00261405" w:rsidP="002614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61405" w:rsidRPr="00C20284" w14:paraId="6589353C" w14:textId="77777777" w:rsidTr="00387CAF">
        <w:trPr>
          <w:trHeight w:hRule="exact" w:val="216"/>
        </w:trPr>
        <w:tc>
          <w:tcPr>
            <w:tcW w:w="2187" w:type="dxa"/>
          </w:tcPr>
          <w:p w14:paraId="4AF0AAB6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  <w:gridSpan w:val="2"/>
          </w:tcPr>
          <w:p w14:paraId="0DD1ED0D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497FB289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42F10F0E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DB6B65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0B3DD54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3EBEF9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5314008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D724A32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04955176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F62C18E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3AA84C70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405" w:rsidRPr="00C20284" w14:paraId="11BA5B4E" w14:textId="77777777" w:rsidTr="00387CAF">
        <w:tc>
          <w:tcPr>
            <w:tcW w:w="2187" w:type="dxa"/>
          </w:tcPr>
          <w:p w14:paraId="5BCC22C0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18" w:type="dxa"/>
            <w:gridSpan w:val="2"/>
          </w:tcPr>
          <w:p w14:paraId="415E056E" w14:textId="317CD330" w:rsidR="00261405" w:rsidRPr="003067AA" w:rsidRDefault="001C65DF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3,0</w:t>
            </w:r>
            <w:r w:rsidR="00BB6E5A">
              <w:rPr>
                <w:rFonts w:asciiTheme="majorBidi" w:eastAsia="KPMG Logo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7" w:type="dxa"/>
          </w:tcPr>
          <w:p w14:paraId="4F031318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44005A28" w14:textId="15F19A11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3,250</w:t>
            </w:r>
          </w:p>
        </w:tc>
        <w:tc>
          <w:tcPr>
            <w:tcW w:w="274" w:type="dxa"/>
          </w:tcPr>
          <w:p w14:paraId="5C8F9396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B1DC048" w14:textId="7FFA1A16" w:rsidR="00261405" w:rsidRPr="003067AA" w:rsidRDefault="00D1101C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2EC4">
              <w:rPr>
                <w:rFonts w:asciiTheme="majorBidi" w:hAnsiTheme="majorBidi" w:cstheme="majorBidi"/>
                <w:sz w:val="30"/>
                <w:szCs w:val="30"/>
              </w:rPr>
              <w:t>0,870</w:t>
            </w:r>
          </w:p>
        </w:tc>
        <w:tc>
          <w:tcPr>
            <w:tcW w:w="274" w:type="dxa"/>
          </w:tcPr>
          <w:p w14:paraId="0F663505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F0CB065" w14:textId="43D2D50A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20,807</w:t>
            </w:r>
          </w:p>
        </w:tc>
        <w:tc>
          <w:tcPr>
            <w:tcW w:w="274" w:type="dxa"/>
          </w:tcPr>
          <w:p w14:paraId="04D7F9A6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6C90F872" w14:textId="7EA60AA0" w:rsidR="00261405" w:rsidRPr="003067AA" w:rsidRDefault="00345F5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024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24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F1A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2" w:type="dxa"/>
          </w:tcPr>
          <w:p w14:paraId="10980E86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14:paraId="3471EDBE" w14:textId="07B3E6F5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24,057</w:t>
            </w:r>
          </w:p>
        </w:tc>
      </w:tr>
      <w:tr w:rsidR="00261405" w:rsidRPr="00C20284" w14:paraId="57CBA5CA" w14:textId="77777777" w:rsidTr="00387CAF">
        <w:tc>
          <w:tcPr>
            <w:tcW w:w="2187" w:type="dxa"/>
          </w:tcPr>
          <w:p w14:paraId="354D8B8A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7AEEFC8E" w14:textId="64E45661" w:rsidR="00261405" w:rsidRPr="003067AA" w:rsidRDefault="00CC1FD2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D5BC21B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4325CA8" w14:textId="34A6CBBC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</w:tcPr>
          <w:p w14:paraId="1B193A27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1D8A896" w14:textId="20BEB18A" w:rsidR="00261405" w:rsidRPr="003067AA" w:rsidRDefault="00D6465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7BE0">
              <w:rPr>
                <w:rFonts w:asciiTheme="majorBidi" w:hAnsiTheme="majorBidi" w:cstheme="majorBidi"/>
                <w:sz w:val="30"/>
                <w:szCs w:val="30"/>
              </w:rPr>
              <w:t>,968</w:t>
            </w:r>
          </w:p>
        </w:tc>
        <w:tc>
          <w:tcPr>
            <w:tcW w:w="274" w:type="dxa"/>
          </w:tcPr>
          <w:p w14:paraId="5FC841BB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08E8877" w14:textId="638C232B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2,961</w:t>
            </w:r>
          </w:p>
        </w:tc>
        <w:tc>
          <w:tcPr>
            <w:tcW w:w="274" w:type="dxa"/>
          </w:tcPr>
          <w:p w14:paraId="1715F56E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0753947" w14:textId="58EA6997" w:rsidR="00261405" w:rsidRPr="003067AA" w:rsidRDefault="004D741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3,968</w:t>
            </w:r>
          </w:p>
        </w:tc>
        <w:tc>
          <w:tcPr>
            <w:tcW w:w="262" w:type="dxa"/>
          </w:tcPr>
          <w:p w14:paraId="6C233B19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E9F13E9" w14:textId="4ACAC21C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2,997</w:t>
            </w:r>
          </w:p>
        </w:tc>
      </w:tr>
      <w:tr w:rsidR="00261405" w:rsidRPr="00C20284" w14:paraId="7303F9DB" w14:textId="77777777" w:rsidTr="00387CAF">
        <w:tc>
          <w:tcPr>
            <w:tcW w:w="2187" w:type="dxa"/>
          </w:tcPr>
          <w:p w14:paraId="3AA40F8C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54D8B" w14:textId="55E97433" w:rsidR="00261405" w:rsidRPr="003067AA" w:rsidRDefault="00D1101C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3,050</w:t>
            </w:r>
          </w:p>
        </w:tc>
        <w:tc>
          <w:tcPr>
            <w:tcW w:w="257" w:type="dxa"/>
          </w:tcPr>
          <w:p w14:paraId="57ACA59C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55A42E4" w14:textId="7E13B402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3,286</w:t>
            </w:r>
          </w:p>
        </w:tc>
        <w:tc>
          <w:tcPr>
            <w:tcW w:w="274" w:type="dxa"/>
          </w:tcPr>
          <w:p w14:paraId="42C4E9EA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4E7B9E" w14:textId="474E2533" w:rsidR="00261405" w:rsidRPr="003067AA" w:rsidRDefault="00852F11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24,838</w:t>
            </w:r>
          </w:p>
        </w:tc>
        <w:tc>
          <w:tcPr>
            <w:tcW w:w="274" w:type="dxa"/>
          </w:tcPr>
          <w:p w14:paraId="38E92C6C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45A04C6" w14:textId="0F935BD2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23,768</w:t>
            </w:r>
          </w:p>
        </w:tc>
        <w:tc>
          <w:tcPr>
            <w:tcW w:w="274" w:type="dxa"/>
          </w:tcPr>
          <w:p w14:paraId="6C75FC17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4E83C" w14:textId="375CDC87" w:rsidR="00261405" w:rsidRPr="003067AA" w:rsidRDefault="00F61D07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27,88</w:t>
            </w:r>
            <w:r w:rsidR="00941DCC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255DEC3D" w14:textId="77777777" w:rsidR="00261405" w:rsidRPr="003067AA" w:rsidRDefault="00261405" w:rsidP="002614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F3C9A9B" w14:textId="236410E1" w:rsidR="00261405" w:rsidRPr="003067AA" w:rsidRDefault="00261405" w:rsidP="0026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27,054</w:t>
            </w:r>
          </w:p>
        </w:tc>
      </w:tr>
    </w:tbl>
    <w:p w14:paraId="7A9546A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4BC598CA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ค่าใช้จ่ายผลประโยชน์ตอบแทนผู้บริหารและพนักงาน</w:t>
      </w:r>
    </w:p>
    <w:p w14:paraId="768368E7" w14:textId="77777777" w:rsidR="006C72E9" w:rsidRPr="003067AA" w:rsidRDefault="006C72E9" w:rsidP="006C72E9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 w:rsidRPr="003067AA"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  <w:tab/>
      </w:r>
    </w:p>
    <w:p w14:paraId="2A5C58DC" w14:textId="77777777" w:rsidR="006C72E9" w:rsidRPr="003067AA" w:rsidRDefault="006C72E9" w:rsidP="006C72E9">
      <w:pPr>
        <w:pStyle w:val="a"/>
        <w:tabs>
          <w:tab w:val="clear" w:pos="1080"/>
        </w:tabs>
        <w:ind w:left="540" w:hanging="540"/>
        <w:rPr>
          <w:rFonts w:asciiTheme="majorBidi" w:hAnsiTheme="majorBidi" w:cstheme="majorBidi"/>
          <w:lang w:val="en-US"/>
        </w:rPr>
      </w:pPr>
      <w:r w:rsidRPr="003067AA">
        <w:rPr>
          <w:rFonts w:asciiTheme="majorBidi" w:hAnsiTheme="majorBidi" w:cstheme="majorBidi"/>
          <w:cs/>
          <w:lang w:val="en-US"/>
        </w:rPr>
        <w:tab/>
        <w:t>ค่าใช้จ่ายผลประโยชน์ตอบแทนผู้บริหารและพนักงานประกอบด้วย</w:t>
      </w:r>
    </w:p>
    <w:p w14:paraId="33C9BBFA" w14:textId="77777777" w:rsidR="006C72E9" w:rsidRPr="003067AA" w:rsidRDefault="006C72E9" w:rsidP="006C72E9">
      <w:pPr>
        <w:pStyle w:val="a"/>
        <w:tabs>
          <w:tab w:val="clear" w:pos="108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5D3D274E" w14:textId="22FAE550" w:rsidR="006C72E9" w:rsidRPr="003067AA" w:rsidRDefault="006C72E9" w:rsidP="006C72E9">
      <w:pPr>
        <w:pStyle w:val="BodyText2"/>
        <w:ind w:left="1080" w:right="-162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eastAsia="Book Antiqua" w:hAnsiTheme="majorBidi" w:cstheme="majorBidi"/>
          <w:sz w:val="30"/>
          <w:szCs w:val="30"/>
          <w:cs/>
        </w:rPr>
        <w:t>(ก)</w:t>
      </w:r>
      <w:r w:rsidRPr="003067AA">
        <w:rPr>
          <w:rFonts w:asciiTheme="majorBidi" w:eastAsia="Book Antiqua" w:hAnsiTheme="majorBidi" w:cstheme="majorBidi"/>
          <w:sz w:val="30"/>
          <w:szCs w:val="30"/>
        </w:rPr>
        <w:tab/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ผลประโยชน์ตอบแทนผู้บริหารประกอบด้วย เงินเดือนและผลประโยชน์ตอบแทนอื่นๆ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ของผู้บริหาร ค่าตอบแทนกรรมการ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และค่าตอบแทนกรรมการชุดย่อยต่างๆ</w:t>
      </w:r>
      <w:r w:rsidRPr="003067A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ในงบกำไรขาดทุนรวมและงบกำไรขาดทุนเฉพาะกิจการสำหรับปีสิ้นสุดวันที่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61405" w:rsidRPr="003067AA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เป็นจำนวนเงินรวม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76C6B">
        <w:rPr>
          <w:rFonts w:asciiTheme="majorBidi" w:hAnsiTheme="majorBidi" w:cstheme="majorBidi"/>
          <w:spacing w:val="-2"/>
          <w:sz w:val="30"/>
          <w:szCs w:val="30"/>
        </w:rPr>
        <w:t>1,828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776C6B">
        <w:rPr>
          <w:rFonts w:asciiTheme="majorBidi" w:hAnsiTheme="majorBidi" w:cstheme="majorBidi"/>
          <w:spacing w:val="-2"/>
          <w:sz w:val="30"/>
          <w:szCs w:val="30"/>
        </w:rPr>
        <w:t>229</w:t>
      </w:r>
      <w:r w:rsidR="00A7785D"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2"/>
          <w:sz w:val="30"/>
          <w:szCs w:val="30"/>
          <w:cs/>
        </w:rPr>
        <w:t>ล้านบาท ตามลำดับ</w:t>
      </w:r>
      <w:r w:rsidRPr="003067AA">
        <w:rPr>
          <w:rFonts w:asciiTheme="majorBidi" w:hAnsiTheme="majorBidi" w:cstheme="majorBidi"/>
          <w:spacing w:val="-2"/>
          <w:sz w:val="30"/>
          <w:szCs w:val="30"/>
        </w:rPr>
        <w:t xml:space="preserve">   </w:t>
      </w:r>
      <w:r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>(256</w:t>
      </w:r>
      <w:r w:rsidR="00261405"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>: 1,</w:t>
      </w:r>
      <w:r w:rsidR="00261405"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>893</w:t>
      </w:r>
      <w:r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และ</w:t>
      </w:r>
      <w:r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2</w:t>
      </w:r>
      <w:r w:rsidR="00261405"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>54</w:t>
      </w:r>
      <w:r w:rsidRPr="003067A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ตามลำดับ)</w:t>
      </w:r>
    </w:p>
    <w:p w14:paraId="0E19D21A" w14:textId="77777777" w:rsidR="006C72E9" w:rsidRPr="003067AA" w:rsidRDefault="006C72E9" w:rsidP="006C72E9">
      <w:pPr>
        <w:pStyle w:val="BodyText2"/>
        <w:ind w:left="1080" w:right="-297" w:hanging="540"/>
        <w:jc w:val="thaiDistribute"/>
        <w:rPr>
          <w:rFonts w:asciiTheme="majorBidi" w:eastAsia="Book Antiqua" w:hAnsiTheme="majorBidi" w:cstheme="majorBidi"/>
          <w:i/>
          <w:iCs/>
          <w:sz w:val="30"/>
          <w:szCs w:val="30"/>
        </w:rPr>
      </w:pPr>
    </w:p>
    <w:p w14:paraId="0F9DDF1A" w14:textId="77CCAF7C" w:rsidR="006C72E9" w:rsidRPr="003067AA" w:rsidRDefault="006C72E9" w:rsidP="006C72E9">
      <w:pPr>
        <w:pStyle w:val="BodyText2"/>
        <w:ind w:left="1080" w:right="-117" w:hanging="540"/>
        <w:jc w:val="thaiDistribute"/>
        <w:rPr>
          <w:rFonts w:asciiTheme="majorBidi" w:eastAsia="Book Antiqua" w:hAnsiTheme="majorBidi" w:cstheme="majorBidi"/>
          <w:i/>
          <w:iCs/>
          <w:spacing w:val="-6"/>
          <w:sz w:val="30"/>
          <w:szCs w:val="30"/>
        </w:rPr>
      </w:pPr>
      <w:r w:rsidRPr="003067AA">
        <w:rPr>
          <w:rFonts w:asciiTheme="majorBidi" w:eastAsia="Book Antiqua" w:hAnsiTheme="majorBidi" w:cstheme="majorBidi"/>
          <w:sz w:val="30"/>
          <w:szCs w:val="30"/>
          <w:cs/>
        </w:rPr>
        <w:t>(ข)</w:t>
      </w:r>
      <w:r w:rsidRPr="003067AA">
        <w:rPr>
          <w:rFonts w:asciiTheme="majorBidi" w:eastAsia="Book Antiqua" w:hAnsiTheme="majorBidi" w:cstheme="majorBidi"/>
          <w:sz w:val="30"/>
          <w:szCs w:val="30"/>
        </w:rPr>
        <w:tab/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ผลประโยชน์ตอบแทนพนักงานประกอบด้วย เงินเดือน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ค่าแรงและผลประโยชน์ตอบแทนอื่นๆ ของพนักงานที่มิใช่ผู้บริหารในงบกำไรขาดทุนรวมและงบกำไรขาดทุนเฉพาะกิจการสำหรับปีสิ้นสุดวันที่ 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8578F" w:rsidRPr="003067AA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เป็นจำนวน</w:t>
      </w:r>
      <w:r w:rsidRPr="00776C6B">
        <w:rPr>
          <w:rFonts w:asciiTheme="majorBidi" w:hAnsiTheme="majorBidi" w:cstheme="majorBidi"/>
          <w:spacing w:val="-6"/>
          <w:sz w:val="30"/>
          <w:szCs w:val="30"/>
          <w:cs/>
        </w:rPr>
        <w:t>เงินรวม</w:t>
      </w:r>
      <w:r w:rsidR="00A7785D" w:rsidRPr="00776C6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76C6B" w:rsidRPr="00776C6B">
        <w:rPr>
          <w:rFonts w:asciiTheme="majorBidi" w:hAnsiTheme="majorBidi" w:cstheme="majorBidi"/>
          <w:spacing w:val="-6"/>
          <w:sz w:val="30"/>
          <w:szCs w:val="30"/>
        </w:rPr>
        <w:t>59,355</w:t>
      </w:r>
      <w:r w:rsidR="00A7785D" w:rsidRPr="00776C6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76C6B">
        <w:rPr>
          <w:rFonts w:asciiTheme="majorBidi" w:hAnsiTheme="majorBidi" w:cstheme="majorBidi"/>
          <w:spacing w:val="-6"/>
          <w:sz w:val="30"/>
          <w:szCs w:val="30"/>
          <w:cs/>
        </w:rPr>
        <w:t>ล้านบาท และ</w:t>
      </w:r>
      <w:r w:rsidR="00A7785D" w:rsidRPr="00776C6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76C6B" w:rsidRPr="00776C6B">
        <w:rPr>
          <w:rFonts w:asciiTheme="majorBidi" w:hAnsiTheme="majorBidi" w:cstheme="majorBidi"/>
          <w:spacing w:val="-6"/>
          <w:sz w:val="30"/>
          <w:szCs w:val="30"/>
        </w:rPr>
        <w:t>5,</w:t>
      </w:r>
      <w:r w:rsidR="00776C6B">
        <w:rPr>
          <w:rFonts w:asciiTheme="majorBidi" w:hAnsiTheme="majorBidi" w:cstheme="majorBidi"/>
          <w:spacing w:val="-6"/>
          <w:sz w:val="30"/>
          <w:szCs w:val="30"/>
        </w:rPr>
        <w:t>541</w:t>
      </w:r>
      <w:r w:rsidR="006F003B"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ตามลำดับ 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>(256</w:t>
      </w:r>
      <w:r w:rsidR="00C8578F"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C8578F"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>56,416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 และ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5,8</w:t>
      </w:r>
      <w:r w:rsidR="00C8578F"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18 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 ตามลำดับ)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3684B001" w14:textId="77777777" w:rsidR="006C72E9" w:rsidRPr="003067AA" w:rsidRDefault="006C72E9" w:rsidP="006C72E9">
      <w:pPr>
        <w:pStyle w:val="acctmergecolhdg"/>
        <w:tabs>
          <w:tab w:val="left" w:pos="540"/>
        </w:tabs>
        <w:spacing w:line="240" w:lineRule="auto"/>
        <w:ind w:left="72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1B60DBC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bidi="ar-SA"/>
        </w:rPr>
      </w:pPr>
      <w:r w:rsidRPr="003067AA">
        <w:rPr>
          <w:rFonts w:asciiTheme="majorBidi" w:hAnsiTheme="majorBidi" w:cstheme="majorBidi"/>
          <w:sz w:val="30"/>
          <w:szCs w:val="30"/>
        </w:rPr>
        <w:br w:type="page"/>
      </w:r>
    </w:p>
    <w:p w14:paraId="6DDB0FDE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ค่าใช้จ่ายตามลักษณะ</w:t>
      </w:r>
    </w:p>
    <w:p w14:paraId="07FC9D8E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50544" w14:textId="77777777" w:rsidR="006C72E9" w:rsidRPr="003067AA" w:rsidRDefault="006C72E9" w:rsidP="006C72E9">
      <w:pPr>
        <w:pStyle w:val="a"/>
        <w:tabs>
          <w:tab w:val="clear" w:pos="1080"/>
        </w:tabs>
        <w:ind w:left="540"/>
        <w:rPr>
          <w:rFonts w:asciiTheme="majorBidi" w:hAnsiTheme="majorBidi" w:cstheme="majorBidi"/>
          <w:lang w:val="en-US"/>
        </w:rPr>
      </w:pPr>
      <w:r w:rsidRPr="003067AA">
        <w:rPr>
          <w:rFonts w:asciiTheme="majorBidi" w:hAnsiTheme="majorBidi" w:cstheme="majorBidi" w:hint="cs"/>
          <w:cs/>
          <w:lang w:val="en-US"/>
        </w:rPr>
        <w:t>ค่าใช้จ่ายประกอบด้วย</w:t>
      </w:r>
    </w:p>
    <w:p w14:paraId="6A17A96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3"/>
        <w:gridCol w:w="993"/>
        <w:gridCol w:w="272"/>
        <w:gridCol w:w="992"/>
        <w:gridCol w:w="270"/>
        <w:gridCol w:w="990"/>
        <w:gridCol w:w="270"/>
        <w:gridCol w:w="1037"/>
      </w:tblGrid>
      <w:tr w:rsidR="006C72E9" w:rsidRPr="00C20284" w14:paraId="63855F4D" w14:textId="77777777" w:rsidTr="00387CAF">
        <w:trPr>
          <w:trHeight w:hRule="exact" w:val="331"/>
        </w:trPr>
        <w:tc>
          <w:tcPr>
            <w:tcW w:w="4473" w:type="dxa"/>
          </w:tcPr>
          <w:p w14:paraId="28CB2BB1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1557DEA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451E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2BC5EF9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5BAF05CE" w14:textId="77777777" w:rsidTr="00387CAF">
        <w:tc>
          <w:tcPr>
            <w:tcW w:w="4473" w:type="dxa"/>
          </w:tcPr>
          <w:p w14:paraId="0EA5F8F3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14:paraId="104C2BF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E6FB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57510EB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4ED9AB76" w14:textId="77777777" w:rsidTr="00387CAF">
        <w:tc>
          <w:tcPr>
            <w:tcW w:w="4473" w:type="dxa"/>
          </w:tcPr>
          <w:p w14:paraId="647EA2ED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3D37EF" w14:textId="5E6EFD6F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C97C3D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41A850" w14:textId="5124A912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E2D35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D36982" w14:textId="410B9878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3681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33CCEE4" w14:textId="61122821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45CFCE0E" w14:textId="77777777" w:rsidTr="00387CAF">
        <w:trPr>
          <w:trHeight w:hRule="exact" w:val="144"/>
        </w:trPr>
        <w:tc>
          <w:tcPr>
            <w:tcW w:w="4473" w:type="dxa"/>
          </w:tcPr>
          <w:p w14:paraId="0F93B54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309DFC06" w14:textId="77777777" w:rsidR="006C72E9" w:rsidRPr="003067AA" w:rsidRDefault="006C72E9" w:rsidP="00387CAF">
            <w:pPr>
              <w:pStyle w:val="block"/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37DA317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8A99B45" w14:textId="77777777" w:rsidR="006C72E9" w:rsidRPr="003067AA" w:rsidRDefault="006C72E9" w:rsidP="00387CAF">
            <w:pPr>
              <w:pStyle w:val="block"/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6808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6CB7EB" w14:textId="77777777" w:rsidR="006C72E9" w:rsidRPr="003067AA" w:rsidRDefault="006C72E9" w:rsidP="00387CAF">
            <w:pPr>
              <w:pStyle w:val="block"/>
              <w:tabs>
                <w:tab w:val="decimal" w:pos="73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8912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5457CC1" w14:textId="77777777" w:rsidR="006C72E9" w:rsidRPr="003067AA" w:rsidRDefault="006C72E9" w:rsidP="00387CAF">
            <w:pPr>
              <w:pStyle w:val="block"/>
              <w:tabs>
                <w:tab w:val="decimal" w:pos="8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F003B" w:rsidRPr="00C20284" w14:paraId="37AFD080" w14:textId="77777777" w:rsidTr="00387CAF">
        <w:trPr>
          <w:trHeight w:hRule="exact" w:val="418"/>
        </w:trPr>
        <w:tc>
          <w:tcPr>
            <w:tcW w:w="4473" w:type="dxa"/>
          </w:tcPr>
          <w:p w14:paraId="5020D609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993" w:type="dxa"/>
            <w:vAlign w:val="bottom"/>
          </w:tcPr>
          <w:p w14:paraId="16C00724" w14:textId="6D3E69BE" w:rsidR="006F003B" w:rsidRPr="003067AA" w:rsidRDefault="00B33078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532,</w:t>
            </w:r>
            <w:r w:rsidR="00042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F816C7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</w:tcPr>
          <w:p w14:paraId="5FDEAAD2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4C23B6" w14:textId="1D6FF2D7" w:rsidR="006F003B" w:rsidRPr="003067AA" w:rsidRDefault="006F003B" w:rsidP="003364C4">
            <w:pPr>
              <w:pStyle w:val="block"/>
              <w:tabs>
                <w:tab w:val="decimal" w:pos="770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446,815</w:t>
            </w:r>
          </w:p>
        </w:tc>
        <w:tc>
          <w:tcPr>
            <w:tcW w:w="270" w:type="dxa"/>
          </w:tcPr>
          <w:p w14:paraId="1002ECC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41C131" w14:textId="6AD7238B" w:rsidR="006F003B" w:rsidRPr="003067AA" w:rsidRDefault="000C3D47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26,355</w:t>
            </w:r>
          </w:p>
        </w:tc>
        <w:tc>
          <w:tcPr>
            <w:tcW w:w="270" w:type="dxa"/>
          </w:tcPr>
          <w:p w14:paraId="049D522A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265D52C" w14:textId="3A998167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25,137</w:t>
            </w:r>
          </w:p>
        </w:tc>
      </w:tr>
      <w:tr w:rsidR="006F003B" w:rsidRPr="00C20284" w14:paraId="5521CA5E" w14:textId="77777777" w:rsidTr="00387CAF">
        <w:trPr>
          <w:trHeight w:hRule="exact" w:val="418"/>
        </w:trPr>
        <w:tc>
          <w:tcPr>
            <w:tcW w:w="4473" w:type="dxa"/>
          </w:tcPr>
          <w:p w14:paraId="6EDE9E5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3" w:type="dxa"/>
            <w:vAlign w:val="bottom"/>
          </w:tcPr>
          <w:p w14:paraId="6D6D08EE" w14:textId="36317478" w:rsidR="006F003B" w:rsidRPr="003067AA" w:rsidRDefault="00B33078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22,922</w:t>
            </w:r>
          </w:p>
        </w:tc>
        <w:tc>
          <w:tcPr>
            <w:tcW w:w="272" w:type="dxa"/>
          </w:tcPr>
          <w:p w14:paraId="0AFC7B97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31DFD57" w14:textId="7A40D49E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20,236</w:t>
            </w:r>
          </w:p>
        </w:tc>
        <w:tc>
          <w:tcPr>
            <w:tcW w:w="270" w:type="dxa"/>
          </w:tcPr>
          <w:p w14:paraId="008CAFE7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44D45C" w14:textId="05323D78" w:rsidR="006F003B" w:rsidRPr="003067AA" w:rsidRDefault="00342586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70" w:type="dxa"/>
          </w:tcPr>
          <w:p w14:paraId="5B93A40A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A08F813" w14:textId="3AE2BB93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6F003B" w:rsidRPr="00C20284" w14:paraId="77C467FA" w14:textId="77777777" w:rsidTr="00387CAF">
        <w:trPr>
          <w:trHeight w:hRule="exact" w:val="418"/>
        </w:trPr>
        <w:tc>
          <w:tcPr>
            <w:tcW w:w="4473" w:type="dxa"/>
          </w:tcPr>
          <w:p w14:paraId="0C5D4D58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26CF099" w14:textId="69144FCC" w:rsidR="006F003B" w:rsidRPr="003067AA" w:rsidRDefault="00B33078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0C3D47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42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72" w:type="dxa"/>
          </w:tcPr>
          <w:p w14:paraId="5857104C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19110C" w14:textId="70555E42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30,644</w:t>
            </w:r>
          </w:p>
        </w:tc>
        <w:tc>
          <w:tcPr>
            <w:tcW w:w="270" w:type="dxa"/>
          </w:tcPr>
          <w:p w14:paraId="1FAFC03E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6EDDEB" w14:textId="038E299A" w:rsidR="006F003B" w:rsidRPr="003067AA" w:rsidRDefault="00342586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  <w:tc>
          <w:tcPr>
            <w:tcW w:w="270" w:type="dxa"/>
          </w:tcPr>
          <w:p w14:paraId="1C44609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639F04D" w14:textId="486F9561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2,522</w:t>
            </w:r>
          </w:p>
        </w:tc>
      </w:tr>
      <w:tr w:rsidR="006F003B" w:rsidRPr="00C20284" w14:paraId="2EDDD5F0" w14:textId="77777777" w:rsidTr="00387CAF">
        <w:trPr>
          <w:trHeight w:hRule="exact" w:val="418"/>
        </w:trPr>
        <w:tc>
          <w:tcPr>
            <w:tcW w:w="4473" w:type="dxa"/>
          </w:tcPr>
          <w:p w14:paraId="44D5CFE4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139" w14:textId="7B723C93" w:rsidR="006F003B" w:rsidRPr="003067AA" w:rsidRDefault="000C3D47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587,32</w:t>
            </w:r>
            <w:r w:rsidR="00F816C7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4B8E37EA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3EE8A" w14:textId="2F0BED89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497,695</w:t>
            </w:r>
          </w:p>
        </w:tc>
        <w:tc>
          <w:tcPr>
            <w:tcW w:w="270" w:type="dxa"/>
          </w:tcPr>
          <w:p w14:paraId="73E2F880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43491" w14:textId="0BBA2C07" w:rsidR="006F003B" w:rsidRPr="003067AA" w:rsidRDefault="00342586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29,851</w:t>
            </w:r>
          </w:p>
        </w:tc>
        <w:tc>
          <w:tcPr>
            <w:tcW w:w="270" w:type="dxa"/>
          </w:tcPr>
          <w:p w14:paraId="5041986F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1BA87" w14:textId="6E1B7E6A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28,603</w:t>
            </w:r>
          </w:p>
        </w:tc>
      </w:tr>
    </w:tbl>
    <w:p w14:paraId="0F652CA3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E1187" w14:textId="77777777" w:rsidR="006C72E9" w:rsidRPr="003067AA" w:rsidRDefault="006C72E9" w:rsidP="006C72E9">
      <w:pPr>
        <w:pStyle w:val="a"/>
        <w:tabs>
          <w:tab w:val="clear" w:pos="1080"/>
        </w:tabs>
        <w:ind w:left="540"/>
        <w:rPr>
          <w:rFonts w:asciiTheme="majorBidi" w:hAnsiTheme="majorBidi" w:cstheme="majorBidi"/>
          <w:cs/>
          <w:lang w:val="en-US"/>
        </w:rPr>
      </w:pPr>
      <w:r w:rsidRPr="003067AA">
        <w:rPr>
          <w:rFonts w:asciiTheme="majorBidi" w:hAnsiTheme="majorBidi" w:cstheme="majorBidi" w:hint="cs"/>
          <w:cs/>
          <w:lang w:val="en-US"/>
        </w:rPr>
        <w:t xml:space="preserve">รายละเอียดค่าใช้จ่ายตามลักษณะสำหรับปีสิ้นสุดวันที่ </w:t>
      </w:r>
      <w:r w:rsidRPr="003067AA">
        <w:rPr>
          <w:rFonts w:asciiTheme="majorBidi" w:hAnsiTheme="majorBidi" w:cstheme="majorBidi"/>
          <w:lang w:val="en-US"/>
        </w:rPr>
        <w:t xml:space="preserve">31 </w:t>
      </w:r>
      <w:r w:rsidRPr="003067AA">
        <w:rPr>
          <w:rFonts w:asciiTheme="majorBidi" w:hAnsiTheme="majorBidi" w:cstheme="majorBidi" w:hint="cs"/>
          <w:cs/>
          <w:lang w:val="en-US"/>
        </w:rPr>
        <w:t>ธันวาคม มีดังนี้</w:t>
      </w:r>
    </w:p>
    <w:p w14:paraId="14A3373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3"/>
        <w:gridCol w:w="993"/>
        <w:gridCol w:w="272"/>
        <w:gridCol w:w="992"/>
        <w:gridCol w:w="270"/>
        <w:gridCol w:w="990"/>
        <w:gridCol w:w="270"/>
        <w:gridCol w:w="1037"/>
      </w:tblGrid>
      <w:tr w:rsidR="006C72E9" w:rsidRPr="00C20284" w14:paraId="5DCA8E42" w14:textId="77777777" w:rsidTr="00387CAF">
        <w:trPr>
          <w:trHeight w:hRule="exact" w:val="331"/>
        </w:trPr>
        <w:tc>
          <w:tcPr>
            <w:tcW w:w="4473" w:type="dxa"/>
          </w:tcPr>
          <w:p w14:paraId="548B1F23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783664D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C7983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59278FF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2F03D7EA" w14:textId="77777777" w:rsidTr="00387CAF">
        <w:tc>
          <w:tcPr>
            <w:tcW w:w="4473" w:type="dxa"/>
          </w:tcPr>
          <w:p w14:paraId="3EC0552A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14:paraId="7390084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9A1B0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6E0ACA6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6403150B" w14:textId="77777777" w:rsidTr="00387CAF">
        <w:tc>
          <w:tcPr>
            <w:tcW w:w="4473" w:type="dxa"/>
          </w:tcPr>
          <w:p w14:paraId="417F07A5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1552466" w14:textId="25F625FC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A6246A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3C65B5" w14:textId="15BA7F1D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31694B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5400A8" w14:textId="4BEE9D84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9EE2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321D55D" w14:textId="423FBF7C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4F445B" w14:paraId="68D985C5" w14:textId="77777777" w:rsidTr="00387CAF">
        <w:trPr>
          <w:trHeight w:hRule="exact" w:val="403"/>
        </w:trPr>
        <w:tc>
          <w:tcPr>
            <w:tcW w:w="4473" w:type="dxa"/>
          </w:tcPr>
          <w:p w14:paraId="654B330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3" w:type="dxa"/>
            <w:vAlign w:val="bottom"/>
          </w:tcPr>
          <w:p w14:paraId="10F203F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F8FD65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C1E310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CA61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8C05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782C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91FED2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03B" w:rsidRPr="00C20284" w14:paraId="62010A53" w14:textId="77777777" w:rsidTr="00387CAF">
        <w:trPr>
          <w:trHeight w:hRule="exact" w:val="403"/>
        </w:trPr>
        <w:tc>
          <w:tcPr>
            <w:tcW w:w="4473" w:type="dxa"/>
          </w:tcPr>
          <w:p w14:paraId="7BEDD4E4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งานระหว่างทำและสินทรัพย์ชีวภาพ</w:t>
            </w:r>
          </w:p>
        </w:tc>
        <w:tc>
          <w:tcPr>
            <w:tcW w:w="993" w:type="dxa"/>
            <w:vAlign w:val="bottom"/>
          </w:tcPr>
          <w:p w14:paraId="6E0D3878" w14:textId="48F95843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</w:t>
            </w:r>
            <w:r w:rsidR="00342586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0C3C475D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F8A6052" w14:textId="53C2B592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(9,634)</w:t>
            </w:r>
          </w:p>
        </w:tc>
        <w:tc>
          <w:tcPr>
            <w:tcW w:w="270" w:type="dxa"/>
          </w:tcPr>
          <w:p w14:paraId="7A9E2A10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0A6D1" w14:textId="0AB438EE" w:rsidR="006F003B" w:rsidRPr="003067AA" w:rsidRDefault="00897F00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562E" w:rsidRPr="003067AA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CC7546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3BBADA2" w14:textId="023F9F7D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F003B" w:rsidRPr="004F445B" w14:paraId="27BCD137" w14:textId="77777777" w:rsidTr="00387CAF">
        <w:tc>
          <w:tcPr>
            <w:tcW w:w="4473" w:type="dxa"/>
          </w:tcPr>
          <w:p w14:paraId="5CF5F04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3" w:type="dxa"/>
            <w:vAlign w:val="bottom"/>
          </w:tcPr>
          <w:p w14:paraId="620F1992" w14:textId="258712B9" w:rsidR="006F003B" w:rsidRPr="003067AA" w:rsidRDefault="00EA1B8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1A3D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4,126</w:t>
            </w:r>
          </w:p>
        </w:tc>
        <w:tc>
          <w:tcPr>
            <w:tcW w:w="272" w:type="dxa"/>
          </w:tcPr>
          <w:p w14:paraId="7854F111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DB1231E" w14:textId="2D733234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338,619</w:t>
            </w:r>
          </w:p>
        </w:tc>
        <w:tc>
          <w:tcPr>
            <w:tcW w:w="270" w:type="dxa"/>
          </w:tcPr>
          <w:p w14:paraId="3F9D1F2C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C1BCC5" w14:textId="64D33C18" w:rsidR="006F003B" w:rsidRPr="003067AA" w:rsidRDefault="00897F00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B2CBB" w:rsidRPr="003067AA">
              <w:rPr>
                <w:rFonts w:asciiTheme="majorBidi" w:hAnsiTheme="majorBidi" w:cstheme="majorBidi"/>
                <w:sz w:val="30"/>
                <w:szCs w:val="30"/>
              </w:rPr>
              <w:t>,53</w:t>
            </w:r>
            <w:r w:rsidR="008E562E" w:rsidRPr="003067A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73869D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30025F4" w14:textId="7B6498BC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15,120</w:t>
            </w:r>
          </w:p>
        </w:tc>
      </w:tr>
      <w:tr w:rsidR="006F003B" w:rsidRPr="004F445B" w14:paraId="780192E6" w14:textId="77777777" w:rsidTr="00387CAF">
        <w:tc>
          <w:tcPr>
            <w:tcW w:w="4473" w:type="dxa"/>
          </w:tcPr>
          <w:p w14:paraId="11B30114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3" w:type="dxa"/>
            <w:vAlign w:val="bottom"/>
          </w:tcPr>
          <w:p w14:paraId="1B3D046E" w14:textId="6A37EE99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61,183</w:t>
            </w:r>
          </w:p>
        </w:tc>
        <w:tc>
          <w:tcPr>
            <w:tcW w:w="272" w:type="dxa"/>
          </w:tcPr>
          <w:p w14:paraId="0EDFB13A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9EB990" w14:textId="0A6B3879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58,309</w:t>
            </w:r>
          </w:p>
        </w:tc>
        <w:tc>
          <w:tcPr>
            <w:tcW w:w="270" w:type="dxa"/>
          </w:tcPr>
          <w:p w14:paraId="0241ABB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649219" w14:textId="6561271D" w:rsidR="006F003B" w:rsidRPr="003067AA" w:rsidRDefault="007B2CB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5,770</w:t>
            </w:r>
          </w:p>
        </w:tc>
        <w:tc>
          <w:tcPr>
            <w:tcW w:w="270" w:type="dxa"/>
          </w:tcPr>
          <w:p w14:paraId="29459909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E0CB17A" w14:textId="2118B38C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6,072</w:t>
            </w:r>
          </w:p>
        </w:tc>
      </w:tr>
      <w:tr w:rsidR="006F003B" w:rsidRPr="004F445B" w14:paraId="0B470E49" w14:textId="77777777" w:rsidTr="00387CAF">
        <w:tc>
          <w:tcPr>
            <w:tcW w:w="4473" w:type="dxa"/>
          </w:tcPr>
          <w:p w14:paraId="6F6D6BE0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ค่าใช้จ่ายโรงงานและสำนักงาน</w:t>
            </w:r>
          </w:p>
        </w:tc>
        <w:tc>
          <w:tcPr>
            <w:tcW w:w="993" w:type="dxa"/>
            <w:vAlign w:val="bottom"/>
          </w:tcPr>
          <w:p w14:paraId="53D066FC" w14:textId="057DABF7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</w:t>
            </w:r>
            <w:r w:rsidR="007D0E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2" w:type="dxa"/>
          </w:tcPr>
          <w:p w14:paraId="7D0BC010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6D422F1" w14:textId="27870C39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47,532</w:t>
            </w:r>
          </w:p>
        </w:tc>
        <w:tc>
          <w:tcPr>
            <w:tcW w:w="270" w:type="dxa"/>
          </w:tcPr>
          <w:p w14:paraId="534D5E94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32243D" w14:textId="4985082B" w:rsidR="006F003B" w:rsidRPr="003067AA" w:rsidRDefault="007B2CB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270" w:type="dxa"/>
          </w:tcPr>
          <w:p w14:paraId="50A5152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829163D" w14:textId="3CA9CAEC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</w:tr>
      <w:tr w:rsidR="006F003B" w:rsidRPr="004F445B" w14:paraId="56E644AD" w14:textId="77777777" w:rsidTr="00387CAF">
        <w:tc>
          <w:tcPr>
            <w:tcW w:w="4473" w:type="dxa"/>
          </w:tcPr>
          <w:p w14:paraId="3FFBBE1E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vAlign w:val="bottom"/>
          </w:tcPr>
          <w:p w14:paraId="37B95632" w14:textId="56F35DAE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</w:t>
            </w:r>
            <w:r w:rsidR="00564AF8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2" w:type="dxa"/>
          </w:tcPr>
          <w:p w14:paraId="5C2C991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5F950BC" w14:textId="4BDDB7FC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22,439</w:t>
            </w:r>
          </w:p>
        </w:tc>
        <w:tc>
          <w:tcPr>
            <w:tcW w:w="270" w:type="dxa"/>
          </w:tcPr>
          <w:p w14:paraId="389B062D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48C9EF" w14:textId="41932904" w:rsidR="006F003B" w:rsidRPr="003067AA" w:rsidRDefault="007B2CB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270" w:type="dxa"/>
          </w:tcPr>
          <w:p w14:paraId="3977AAA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EDA4718" w14:textId="54709784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</w:tr>
      <w:tr w:rsidR="006F003B" w:rsidRPr="004F445B" w14:paraId="470D2CAA" w14:textId="77777777" w:rsidTr="00387CAF">
        <w:tc>
          <w:tcPr>
            <w:tcW w:w="4473" w:type="dxa"/>
          </w:tcPr>
          <w:p w14:paraId="5AE57C5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3" w:type="dxa"/>
            <w:vAlign w:val="bottom"/>
          </w:tcPr>
          <w:p w14:paraId="30DFC0C4" w14:textId="41107971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18,486</w:t>
            </w:r>
          </w:p>
        </w:tc>
        <w:tc>
          <w:tcPr>
            <w:tcW w:w="272" w:type="dxa"/>
          </w:tcPr>
          <w:p w14:paraId="12F2EAA9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C210581" w14:textId="4A753135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15,559</w:t>
            </w:r>
          </w:p>
        </w:tc>
        <w:tc>
          <w:tcPr>
            <w:tcW w:w="270" w:type="dxa"/>
          </w:tcPr>
          <w:p w14:paraId="69DCCA80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5189E2" w14:textId="25C06778" w:rsidR="006F003B" w:rsidRPr="003067AA" w:rsidRDefault="007B2CB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14:paraId="112386D6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AF86A27" w14:textId="61D334AB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6F003B" w:rsidRPr="004F445B" w14:paraId="2AF692C4" w14:textId="77777777" w:rsidTr="00387CAF">
        <w:tc>
          <w:tcPr>
            <w:tcW w:w="4473" w:type="dxa"/>
          </w:tcPr>
          <w:p w14:paraId="5F774F12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ประชาสัมพันธ์และส่งเสริมการขาย</w:t>
            </w:r>
          </w:p>
        </w:tc>
        <w:tc>
          <w:tcPr>
            <w:tcW w:w="993" w:type="dxa"/>
            <w:vAlign w:val="bottom"/>
          </w:tcPr>
          <w:p w14:paraId="7F215328" w14:textId="2830ED07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4,373</w:t>
            </w:r>
          </w:p>
        </w:tc>
        <w:tc>
          <w:tcPr>
            <w:tcW w:w="272" w:type="dxa"/>
          </w:tcPr>
          <w:p w14:paraId="3C801BC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9B62052" w14:textId="1352327D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4,177</w:t>
            </w:r>
          </w:p>
        </w:tc>
        <w:tc>
          <w:tcPr>
            <w:tcW w:w="270" w:type="dxa"/>
          </w:tcPr>
          <w:p w14:paraId="7B02B5C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040116" w14:textId="0117FD7D" w:rsidR="006F003B" w:rsidRPr="003067AA" w:rsidRDefault="007B2CB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5EAA7D96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DA0C01A" w14:textId="3847E1CC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6F003B" w:rsidRPr="004F445B" w14:paraId="643E52CD" w14:textId="77777777" w:rsidTr="00387CAF">
        <w:tc>
          <w:tcPr>
            <w:tcW w:w="4473" w:type="dxa"/>
          </w:tcPr>
          <w:p w14:paraId="50694391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ค่าพาหนะและค่าใช้จ่ายเดินทาง</w:t>
            </w:r>
          </w:p>
        </w:tc>
        <w:tc>
          <w:tcPr>
            <w:tcW w:w="993" w:type="dxa"/>
            <w:vAlign w:val="bottom"/>
          </w:tcPr>
          <w:p w14:paraId="7151EDC3" w14:textId="347D472A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2,721</w:t>
            </w:r>
          </w:p>
        </w:tc>
        <w:tc>
          <w:tcPr>
            <w:tcW w:w="272" w:type="dxa"/>
          </w:tcPr>
          <w:p w14:paraId="6F1B34BE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1C3543D" w14:textId="47167D02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1,970</w:t>
            </w:r>
          </w:p>
        </w:tc>
        <w:tc>
          <w:tcPr>
            <w:tcW w:w="270" w:type="dxa"/>
          </w:tcPr>
          <w:p w14:paraId="3D835B56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53CE67" w14:textId="73E5EBE8" w:rsidR="006F003B" w:rsidRPr="003067AA" w:rsidRDefault="007B2CB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7122464B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AEF9545" w14:textId="099CE407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6F003B" w:rsidRPr="004F445B" w14:paraId="6A73A8BC" w14:textId="77777777" w:rsidTr="00387CAF">
        <w:tc>
          <w:tcPr>
            <w:tcW w:w="4473" w:type="dxa"/>
          </w:tcPr>
          <w:p w14:paraId="45FB8167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 ค่าธรรมเนียมส่วนราชการและธนาคาร</w:t>
            </w:r>
          </w:p>
        </w:tc>
        <w:tc>
          <w:tcPr>
            <w:tcW w:w="993" w:type="dxa"/>
            <w:vAlign w:val="bottom"/>
          </w:tcPr>
          <w:p w14:paraId="5CA01AB7" w14:textId="5852C305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</w:t>
            </w:r>
            <w:r w:rsidR="00AC4EB2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2" w:type="dxa"/>
          </w:tcPr>
          <w:p w14:paraId="052DD792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AB39D88" w14:textId="127588B8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1,927</w:t>
            </w:r>
          </w:p>
        </w:tc>
        <w:tc>
          <w:tcPr>
            <w:tcW w:w="270" w:type="dxa"/>
          </w:tcPr>
          <w:p w14:paraId="67AF4BA9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F689C1" w14:textId="59B57BF8" w:rsidR="006F003B" w:rsidRPr="003067AA" w:rsidRDefault="00D01EC6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6F0F988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45ACCE8" w14:textId="73ED2E0F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6F003B" w:rsidRPr="004F445B" w14:paraId="589DEF8B" w14:textId="77777777" w:rsidTr="00387CAF">
        <w:tc>
          <w:tcPr>
            <w:tcW w:w="4473" w:type="dxa"/>
          </w:tcPr>
          <w:p w14:paraId="721D26EF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3" w:type="dxa"/>
            <w:vAlign w:val="bottom"/>
          </w:tcPr>
          <w:p w14:paraId="636B9B94" w14:textId="31AB0A0F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AC4EB2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F816C7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323C673D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2516D45" w14:textId="2FE524EB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1,814</w:t>
            </w:r>
          </w:p>
        </w:tc>
        <w:tc>
          <w:tcPr>
            <w:tcW w:w="270" w:type="dxa"/>
          </w:tcPr>
          <w:p w14:paraId="18D9CF4E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F291A3" w14:textId="1B30F472" w:rsidR="006F003B" w:rsidRPr="003067AA" w:rsidRDefault="00D01EC6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2CA2428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D9FBCF" w14:textId="21C38140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F003B" w:rsidRPr="004F445B" w14:paraId="5BC9B6DD" w14:textId="77777777" w:rsidTr="00387CAF">
        <w:tc>
          <w:tcPr>
            <w:tcW w:w="4473" w:type="dxa"/>
          </w:tcPr>
          <w:p w14:paraId="3DFB7BF1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CE9B39" w14:textId="2059F9D1" w:rsidR="006F003B" w:rsidRPr="003067AA" w:rsidRDefault="00B70954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C4EB2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816C7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2" w:type="dxa"/>
          </w:tcPr>
          <w:p w14:paraId="5825CF4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8D63C2" w14:textId="3E1316DF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14,983</w:t>
            </w:r>
          </w:p>
        </w:tc>
        <w:tc>
          <w:tcPr>
            <w:tcW w:w="270" w:type="dxa"/>
          </w:tcPr>
          <w:p w14:paraId="7438CD3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257240" w14:textId="2E588A1E" w:rsidR="006F003B" w:rsidRPr="003067AA" w:rsidRDefault="008E562E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319CCECD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7B6683C" w14:textId="5A764B2B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6F003B" w:rsidRPr="00C20284" w14:paraId="720B14AE" w14:textId="77777777" w:rsidTr="00387CAF">
        <w:tc>
          <w:tcPr>
            <w:tcW w:w="4473" w:type="dxa"/>
          </w:tcPr>
          <w:p w14:paraId="647919CB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 ต้นทุนในการจัดจำหน่ายและ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DF74F6" w14:textId="77777777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B96D0A4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CF0429" w14:textId="77777777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F77E7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07BF0B" w14:textId="77777777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F90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3B5D723" w14:textId="77777777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3B" w:rsidRPr="00C20284" w14:paraId="642F1710" w14:textId="77777777" w:rsidTr="00387CAF">
        <w:tc>
          <w:tcPr>
            <w:tcW w:w="4473" w:type="dxa"/>
          </w:tcPr>
          <w:p w14:paraId="2E25558B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4F728F" w14:textId="20B2CC2A" w:rsidR="006F003B" w:rsidRPr="003067AA" w:rsidRDefault="00353EF7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247C4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7C4F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F816C7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27EAD994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77A9BF61" w14:textId="15BEE8D9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497,695</w:t>
            </w:r>
          </w:p>
        </w:tc>
        <w:tc>
          <w:tcPr>
            <w:tcW w:w="270" w:type="dxa"/>
          </w:tcPr>
          <w:p w14:paraId="461FEA6B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0E037" w14:textId="04B54127" w:rsidR="006F003B" w:rsidRPr="003067AA" w:rsidRDefault="00B70954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7F23B6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7256738C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14:paraId="799BAC54" w14:textId="2428AD00" w:rsidR="006F003B" w:rsidRPr="003067AA" w:rsidRDefault="006F003B" w:rsidP="006F003B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28,603</w:t>
            </w:r>
          </w:p>
        </w:tc>
      </w:tr>
    </w:tbl>
    <w:p w14:paraId="7D94A716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3067AA">
        <w:rPr>
          <w:rFonts w:cstheme="majorBidi"/>
          <w:szCs w:val="30"/>
          <w:cs/>
        </w:rPr>
        <w:t>ภาษีเงินได้</w:t>
      </w:r>
    </w:p>
    <w:p w14:paraId="4ADAF4DF" w14:textId="77777777" w:rsidR="006C72E9" w:rsidRPr="0057308A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14"/>
          <w:szCs w:val="14"/>
          <w:lang w:bidi="th-TH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080"/>
        <w:gridCol w:w="270"/>
        <w:gridCol w:w="990"/>
        <w:gridCol w:w="270"/>
        <w:gridCol w:w="990"/>
        <w:gridCol w:w="270"/>
        <w:gridCol w:w="972"/>
      </w:tblGrid>
      <w:tr w:rsidR="006C72E9" w:rsidRPr="00C20284" w14:paraId="69356C31" w14:textId="77777777" w:rsidTr="00653A9E">
        <w:trPr>
          <w:trHeight w:hRule="exact" w:val="374"/>
        </w:trPr>
        <w:tc>
          <w:tcPr>
            <w:tcW w:w="4878" w:type="dxa"/>
          </w:tcPr>
          <w:p w14:paraId="4CF0EED8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5207BA8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8B694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3853281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2D8F5D28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41848757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448F1E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74972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0CD6F55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7869A26D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6FF58ABD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D8723E" w14:textId="2FC07C16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A3787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51FD37" w14:textId="5204CA1B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6C34D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333049" w14:textId="07C33DA0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D02BC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E2B2651" w14:textId="3A5422B1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3DAC2C50" w14:textId="77777777" w:rsidTr="00653A9E">
        <w:trPr>
          <w:trHeight w:hRule="exact" w:val="389"/>
        </w:trPr>
        <w:tc>
          <w:tcPr>
            <w:tcW w:w="4878" w:type="dxa"/>
          </w:tcPr>
          <w:p w14:paraId="1C659F5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vAlign w:val="bottom"/>
          </w:tcPr>
          <w:p w14:paraId="019E2E7D" w14:textId="77777777" w:rsidR="006C72E9" w:rsidRPr="003067AA" w:rsidRDefault="006C72E9" w:rsidP="00387CA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A242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F92B6D" w14:textId="77777777" w:rsidR="006C72E9" w:rsidRPr="003067AA" w:rsidRDefault="006C72E9" w:rsidP="00387CA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402B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E86645" w14:textId="77777777" w:rsidR="006C72E9" w:rsidRPr="003067AA" w:rsidRDefault="006C72E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8255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FADE80E" w14:textId="77777777" w:rsidR="006C72E9" w:rsidRPr="003067AA" w:rsidRDefault="006C72E9" w:rsidP="00387CAF">
            <w:pPr>
              <w:pStyle w:val="block"/>
              <w:tabs>
                <w:tab w:val="decimal" w:pos="627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03B" w:rsidRPr="00C20284" w14:paraId="2F9857FA" w14:textId="77777777" w:rsidTr="00AE0CE1">
        <w:trPr>
          <w:trHeight w:hRule="exact" w:val="360"/>
        </w:trPr>
        <w:tc>
          <w:tcPr>
            <w:tcW w:w="4878" w:type="dxa"/>
          </w:tcPr>
          <w:p w14:paraId="112CE0FE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</w:tcPr>
          <w:p w14:paraId="01C02148" w14:textId="3CB42F06" w:rsidR="006F003B" w:rsidRPr="003067AA" w:rsidRDefault="00A1355D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A17E4B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270" w:type="dxa"/>
          </w:tcPr>
          <w:p w14:paraId="42C972B1" w14:textId="77777777" w:rsidR="006F003B" w:rsidRPr="003067AA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541B83C" w14:textId="4ED29544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6,704</w:t>
            </w:r>
          </w:p>
        </w:tc>
        <w:tc>
          <w:tcPr>
            <w:tcW w:w="270" w:type="dxa"/>
          </w:tcPr>
          <w:p w14:paraId="0545AEAA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4A7391" w14:textId="355A8713" w:rsidR="006F003B" w:rsidRPr="003067AA" w:rsidRDefault="007F4FF0" w:rsidP="006F003B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0C406A47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E39EF26" w14:textId="04C84FA0" w:rsidR="006F003B" w:rsidRPr="003067AA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6F003B" w:rsidRPr="00C20284" w14:paraId="08C5A936" w14:textId="77777777" w:rsidTr="00AE0CE1">
        <w:trPr>
          <w:trHeight w:hRule="exact" w:val="360"/>
        </w:trPr>
        <w:tc>
          <w:tcPr>
            <w:tcW w:w="4878" w:type="dxa"/>
          </w:tcPr>
          <w:p w14:paraId="0273DD21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ภาษีปีก่อนๆ ที่บันทึกต่ำ (สูง) 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6DD28" w14:textId="0083B638" w:rsidR="006F003B" w:rsidRPr="003067AA" w:rsidRDefault="002C374A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668F1AC7" w14:textId="77777777" w:rsidR="006F003B" w:rsidRPr="003067AA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032D92" w14:textId="66AA2A44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(275)</w:t>
            </w:r>
          </w:p>
        </w:tc>
        <w:tc>
          <w:tcPr>
            <w:tcW w:w="270" w:type="dxa"/>
          </w:tcPr>
          <w:p w14:paraId="63F7F561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8D850C" w14:textId="6CFCB2CD" w:rsidR="006F003B" w:rsidRPr="003067AA" w:rsidRDefault="007F4FF0" w:rsidP="006F003B">
            <w:pPr>
              <w:pStyle w:val="block"/>
              <w:tabs>
                <w:tab w:val="decimal" w:pos="71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5EC08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9ACE478" w14:textId="7D142D3E" w:rsidR="006F003B" w:rsidRPr="003067AA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03B" w:rsidRPr="00C20284" w14:paraId="4213D55B" w14:textId="77777777" w:rsidTr="00AE0CE1">
        <w:trPr>
          <w:trHeight w:hRule="exact" w:val="360"/>
        </w:trPr>
        <w:tc>
          <w:tcPr>
            <w:tcW w:w="4878" w:type="dxa"/>
          </w:tcPr>
          <w:p w14:paraId="21F9396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1B4A5A" w14:textId="24C634E5" w:rsidR="006F003B" w:rsidRPr="003067AA" w:rsidRDefault="002C374A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</w:t>
            </w:r>
            <w:r w:rsidR="00A17E4B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3F005229" w14:textId="77777777" w:rsidR="006F003B" w:rsidRPr="003067AA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5CC54A" w14:textId="7453973B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6,429</w:t>
            </w:r>
          </w:p>
        </w:tc>
        <w:tc>
          <w:tcPr>
            <w:tcW w:w="270" w:type="dxa"/>
          </w:tcPr>
          <w:p w14:paraId="24096BEB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DED84" w14:textId="62F46904" w:rsidR="006F003B" w:rsidRPr="003067AA" w:rsidRDefault="007F4FF0" w:rsidP="006F003B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320D9DF2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12135" w14:textId="702DF2CB" w:rsidR="006F003B" w:rsidRPr="003067AA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6F003B" w:rsidRPr="00C20284" w14:paraId="01E1F8C0" w14:textId="77777777" w:rsidTr="007F3773">
        <w:trPr>
          <w:trHeight w:hRule="exact" w:val="65"/>
        </w:trPr>
        <w:tc>
          <w:tcPr>
            <w:tcW w:w="4878" w:type="dxa"/>
          </w:tcPr>
          <w:p w14:paraId="0DECDB81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2AD965D" w14:textId="77777777" w:rsidR="006F003B" w:rsidRPr="003067AA" w:rsidRDefault="006F003B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6E57F5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C313A9A" w14:textId="77777777" w:rsidR="006F003B" w:rsidRPr="003067AA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15AA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025EE00" w14:textId="77777777" w:rsidR="006F003B" w:rsidRPr="003067AA" w:rsidRDefault="006F003B" w:rsidP="006F003B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286EA3" w14:textId="77777777" w:rsidR="006F003B" w:rsidRPr="003067AA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72" w:type="dxa"/>
            <w:vAlign w:val="bottom"/>
          </w:tcPr>
          <w:p w14:paraId="6C29279F" w14:textId="77777777" w:rsidR="006F003B" w:rsidRPr="003067AA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003B" w:rsidRPr="00C20284" w14:paraId="75EF3FA5" w14:textId="77777777" w:rsidTr="00AE0CE1">
        <w:trPr>
          <w:trHeight w:hRule="exact" w:val="360"/>
        </w:trPr>
        <w:tc>
          <w:tcPr>
            <w:tcW w:w="4878" w:type="dxa"/>
          </w:tcPr>
          <w:p w14:paraId="55108623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1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5F6C2E2" w14:textId="77777777" w:rsidR="006F003B" w:rsidRPr="000A1585" w:rsidRDefault="006F003B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F449A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177C04" w14:textId="77777777" w:rsidR="006F003B" w:rsidRPr="000A1585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DAEDF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A7FF2" w14:textId="77777777" w:rsidR="006F003B" w:rsidRPr="000A1585" w:rsidRDefault="006F003B" w:rsidP="006F003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B4612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23C149B" w14:textId="77777777" w:rsidR="006F003B" w:rsidRPr="000A1585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03B" w:rsidRPr="00C20284" w14:paraId="34D72D00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766985C3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</w:tcPr>
          <w:p w14:paraId="493D8E8A" w14:textId="4542D1B3" w:rsidR="006F003B" w:rsidRPr="000A1585" w:rsidRDefault="002C374A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A052F4" w:rsidRPr="000A1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0A1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9211FB" w14:textId="77777777" w:rsidR="006F003B" w:rsidRPr="000A1585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3C8BFD2" w14:textId="613855B5" w:rsidR="006F003B" w:rsidRPr="000A1585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(545)</w:t>
            </w:r>
          </w:p>
        </w:tc>
        <w:tc>
          <w:tcPr>
            <w:tcW w:w="270" w:type="dxa"/>
          </w:tcPr>
          <w:p w14:paraId="5773BBDF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DFB3906" w14:textId="468125C3" w:rsidR="006F003B" w:rsidRPr="000A1585" w:rsidRDefault="005B4201" w:rsidP="006F003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79C75AF1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6FF8BF7E" w14:textId="7634E406" w:rsidR="006F003B" w:rsidRPr="000A1585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</w:tr>
      <w:tr w:rsidR="006F003B" w:rsidRPr="00C20284" w14:paraId="6E0AC069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3DE625F4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การเปลี่ยนแปลงของขาดทุนทางภาษี</w:t>
            </w:r>
          </w:p>
        </w:tc>
        <w:tc>
          <w:tcPr>
            <w:tcW w:w="1080" w:type="dxa"/>
          </w:tcPr>
          <w:p w14:paraId="414ACA06" w14:textId="5D8E7B18" w:rsidR="006F003B" w:rsidRPr="000A1585" w:rsidRDefault="002C374A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(231)</w:t>
            </w:r>
          </w:p>
        </w:tc>
        <w:tc>
          <w:tcPr>
            <w:tcW w:w="270" w:type="dxa"/>
          </w:tcPr>
          <w:p w14:paraId="6D350D7C" w14:textId="77777777" w:rsidR="006F003B" w:rsidRPr="000A1585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534EED" w14:textId="408C1484" w:rsidR="006F003B" w:rsidRPr="000A1585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(3,230)</w:t>
            </w:r>
          </w:p>
        </w:tc>
        <w:tc>
          <w:tcPr>
            <w:tcW w:w="270" w:type="dxa"/>
          </w:tcPr>
          <w:p w14:paraId="42079DC2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3BF624" w14:textId="0BC16509" w:rsidR="006F003B" w:rsidRPr="000A1585" w:rsidRDefault="005B4201" w:rsidP="006F003B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4C5E94AD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37A8344" w14:textId="7558483E" w:rsidR="006F003B" w:rsidRPr="000A1585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1585">
              <w:rPr>
                <w:rFonts w:asciiTheme="majorBidi" w:hAnsiTheme="majorBidi" w:cstheme="majorBidi"/>
                <w:sz w:val="30"/>
                <w:szCs w:val="30"/>
              </w:rPr>
              <w:t>(1,473)</w:t>
            </w:r>
          </w:p>
        </w:tc>
      </w:tr>
      <w:tr w:rsidR="006F003B" w:rsidRPr="00C20284" w14:paraId="114F2B44" w14:textId="77777777" w:rsidTr="00AE0CE1">
        <w:trPr>
          <w:trHeight w:hRule="exact" w:val="360"/>
        </w:trPr>
        <w:tc>
          <w:tcPr>
            <w:tcW w:w="4878" w:type="dxa"/>
          </w:tcPr>
          <w:p w14:paraId="2D846DE3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786D1D" w14:textId="36014450" w:rsidR="006F003B" w:rsidRPr="000A1585" w:rsidRDefault="00D75F4D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</w:t>
            </w:r>
            <w:r w:rsidR="00835B88"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2FECE99" w14:textId="77777777" w:rsidR="006F003B" w:rsidRPr="000A1585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488DFC" w14:textId="54FE73A6" w:rsidR="006F003B" w:rsidRPr="000A1585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(3,775)</w:t>
            </w:r>
          </w:p>
        </w:tc>
        <w:tc>
          <w:tcPr>
            <w:tcW w:w="270" w:type="dxa"/>
          </w:tcPr>
          <w:p w14:paraId="2E7BE48C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FBAD31" w14:textId="647369B8" w:rsidR="006F003B" w:rsidRPr="000A1585" w:rsidRDefault="0037286C" w:rsidP="006F003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BC5F54" w:rsidRPr="000A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3024F1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505F9DB" w14:textId="46ADD2CD" w:rsidR="006F003B" w:rsidRPr="000A1585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(1,487)</w:t>
            </w:r>
          </w:p>
        </w:tc>
      </w:tr>
      <w:tr w:rsidR="006F003B" w:rsidRPr="00C20284" w14:paraId="0A0B3437" w14:textId="77777777" w:rsidTr="007F3773">
        <w:trPr>
          <w:trHeight w:hRule="exact" w:val="65"/>
        </w:trPr>
        <w:tc>
          <w:tcPr>
            <w:tcW w:w="4878" w:type="dxa"/>
          </w:tcPr>
          <w:p w14:paraId="253B87FA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DC451A" w14:textId="0F197419" w:rsidR="006F003B" w:rsidRPr="000A1585" w:rsidRDefault="00D75F4D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5,954</w:t>
            </w:r>
            <w:r w:rsidR="0066158A"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853FAFE" w14:textId="77777777" w:rsidR="006F003B" w:rsidRPr="000A1585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D0C88D" w14:textId="2AAC9882" w:rsidR="006F003B" w:rsidRPr="000A1585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AAA0BD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E5527E" w14:textId="201F0761" w:rsidR="006F003B" w:rsidRPr="000A1585" w:rsidRDefault="006F003B" w:rsidP="001A06E4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A91E7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4DC1480" w14:textId="6A2FCAC4" w:rsidR="006F003B" w:rsidRPr="000A1585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003B" w:rsidRPr="00C20284" w14:paraId="1390D23B" w14:textId="77777777" w:rsidTr="00AE0CE1">
        <w:trPr>
          <w:trHeight w:hRule="exact" w:val="360"/>
        </w:trPr>
        <w:tc>
          <w:tcPr>
            <w:tcW w:w="4878" w:type="dxa"/>
          </w:tcPr>
          <w:p w14:paraId="6ADEE0EB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Pr="000A15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A15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678765" w14:textId="5AA33B38" w:rsidR="006F003B" w:rsidRPr="000A1585" w:rsidRDefault="00AA4723" w:rsidP="006F003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6158A"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270" w:type="dxa"/>
          </w:tcPr>
          <w:p w14:paraId="35C1D016" w14:textId="77777777" w:rsidR="006F003B" w:rsidRPr="000A1585" w:rsidRDefault="006F003B" w:rsidP="006F003B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7589DC7" w14:textId="73A52A89" w:rsidR="006F003B" w:rsidRPr="000A1585" w:rsidRDefault="006F003B" w:rsidP="006F003B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2,654</w:t>
            </w:r>
          </w:p>
        </w:tc>
        <w:tc>
          <w:tcPr>
            <w:tcW w:w="270" w:type="dxa"/>
          </w:tcPr>
          <w:p w14:paraId="4DA9C790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59CB37" w14:textId="19F78F02" w:rsidR="006F003B" w:rsidRPr="000A1585" w:rsidRDefault="00754E9E" w:rsidP="006F003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60D59FAC" w14:textId="77777777" w:rsidR="006F003B" w:rsidRPr="000A1585" w:rsidRDefault="006F003B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7E5B6724" w14:textId="70EEE850" w:rsidR="006F003B" w:rsidRPr="000A1585" w:rsidRDefault="006F003B" w:rsidP="006F003B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15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(1,485)</w:t>
            </w:r>
          </w:p>
        </w:tc>
      </w:tr>
    </w:tbl>
    <w:p w14:paraId="35DDE88B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1D2EDE6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9719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61"/>
        <w:gridCol w:w="178"/>
        <w:gridCol w:w="971"/>
        <w:gridCol w:w="178"/>
        <w:gridCol w:w="916"/>
        <w:gridCol w:w="178"/>
        <w:gridCol w:w="876"/>
        <w:gridCol w:w="178"/>
        <w:gridCol w:w="965"/>
        <w:gridCol w:w="198"/>
        <w:gridCol w:w="880"/>
      </w:tblGrid>
      <w:tr w:rsidR="006C72E9" w:rsidRPr="00C20284" w14:paraId="3FA7EF43" w14:textId="77777777" w:rsidTr="00533B07">
        <w:trPr>
          <w:cantSplit/>
          <w:trHeight w:hRule="exact" w:val="317"/>
        </w:trPr>
        <w:tc>
          <w:tcPr>
            <w:tcW w:w="3240" w:type="dxa"/>
          </w:tcPr>
          <w:p w14:paraId="1C1BA647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79" w:type="dxa"/>
            <w:gridSpan w:val="11"/>
          </w:tcPr>
          <w:p w14:paraId="6BC6AB56" w14:textId="77777777" w:rsidR="006C72E9" w:rsidRPr="003067AA" w:rsidRDefault="006C72E9" w:rsidP="00387CAF">
            <w:pPr>
              <w:pStyle w:val="acctfourfigures"/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C72E9" w:rsidRPr="00C20284" w14:paraId="544A8DCF" w14:textId="77777777" w:rsidTr="00533B07">
        <w:trPr>
          <w:cantSplit/>
          <w:trHeight w:hRule="exact" w:val="360"/>
        </w:trPr>
        <w:tc>
          <w:tcPr>
            <w:tcW w:w="3240" w:type="dxa"/>
          </w:tcPr>
          <w:p w14:paraId="2892C245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79" w:type="dxa"/>
            <w:gridSpan w:val="11"/>
            <w:tcBorders>
              <w:bottom w:val="single" w:sz="4" w:space="0" w:color="auto"/>
            </w:tcBorders>
          </w:tcPr>
          <w:p w14:paraId="21339E3F" w14:textId="77777777" w:rsidR="006C72E9" w:rsidRPr="003067AA" w:rsidRDefault="006C72E9" w:rsidP="004130C8">
            <w:pPr>
              <w:pStyle w:val="acctfourfigures"/>
              <w:tabs>
                <w:tab w:val="clear" w:pos="765"/>
              </w:tabs>
              <w:spacing w:line="240" w:lineRule="atLeast"/>
              <w:ind w:left="14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C72E9" w:rsidRPr="00C20284" w14:paraId="4E905ECC" w14:textId="77777777" w:rsidTr="00533B07">
        <w:trPr>
          <w:cantSplit/>
          <w:trHeight w:hRule="exact" w:val="346"/>
        </w:trPr>
        <w:tc>
          <w:tcPr>
            <w:tcW w:w="3240" w:type="dxa"/>
          </w:tcPr>
          <w:p w14:paraId="4B2F1D82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8BDFDD" w14:textId="6797D353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361800B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E16299" w14:textId="541F7ACF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722D5" w:rsidRPr="00C20284" w14:paraId="7B689D9E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1391A270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55114C7F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3B08B9E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76E8D9F4" w14:textId="452AA6FB" w:rsidR="006C72E9" w:rsidRPr="00924452" w:rsidRDefault="003A0B41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445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DFE5043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05A0677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8B6BAD4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352A2851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D597058" w14:textId="77777777" w:rsidR="006C72E9" w:rsidRPr="003067AA" w:rsidRDefault="006C72E9" w:rsidP="00387C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5B379F82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98" w:type="dxa"/>
          </w:tcPr>
          <w:p w14:paraId="7FEF1943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80" w:type="dxa"/>
          </w:tcPr>
          <w:p w14:paraId="12A913C8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22D5" w:rsidRPr="00C20284" w14:paraId="1FED898D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773BEEA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2E70156A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1CF24778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14:paraId="15AC96C5" w14:textId="5EA1050B" w:rsidR="006C72E9" w:rsidRPr="00AE65AB" w:rsidRDefault="00AE65AB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C72E9"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920C4AF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</w:tcPr>
          <w:p w14:paraId="19261B22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78" w:type="dxa"/>
          </w:tcPr>
          <w:p w14:paraId="65EBAB9C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1D236BB9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72E848D5" w14:textId="77777777" w:rsidR="006C72E9" w:rsidRPr="003067AA" w:rsidRDefault="006C72E9" w:rsidP="00387C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543F0F29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98" w:type="dxa"/>
          </w:tcPr>
          <w:p w14:paraId="1235746F" w14:textId="77777777" w:rsidR="006C72E9" w:rsidRPr="003067AA" w:rsidRDefault="006C72E9" w:rsidP="00387C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27C08651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B04DBB" w:rsidRPr="00C20284" w14:paraId="37FB48EB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6C29B92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22D71678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3085B8C2" w14:textId="77777777" w:rsidR="006C72E9" w:rsidRPr="003067AA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150DC90A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CE640F3" w14:textId="77777777" w:rsidR="006C72E9" w:rsidRPr="003067AA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8568C96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B5C15F4" w14:textId="77777777" w:rsidR="006C72E9" w:rsidRPr="003067AA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46C32C13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487EA740" w14:textId="77777777" w:rsidR="006C72E9" w:rsidRPr="003067AA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DE30DA1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8" w:type="dxa"/>
            <w:vAlign w:val="bottom"/>
          </w:tcPr>
          <w:p w14:paraId="4A8EA8FD" w14:textId="77777777" w:rsidR="006C72E9" w:rsidRPr="003067AA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5DF5C108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C72E9" w:rsidRPr="00C20284" w14:paraId="5F2198AE" w14:textId="77777777" w:rsidTr="00533B07">
        <w:trPr>
          <w:cantSplit/>
          <w:trHeight w:hRule="exact" w:val="74"/>
        </w:trPr>
        <w:tc>
          <w:tcPr>
            <w:tcW w:w="3240" w:type="dxa"/>
          </w:tcPr>
          <w:p w14:paraId="3E292042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9" w:type="dxa"/>
            <w:gridSpan w:val="11"/>
          </w:tcPr>
          <w:p w14:paraId="4AC7695B" w14:textId="77777777" w:rsidR="006C72E9" w:rsidRPr="003067AA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22D5" w:rsidRPr="00C20284" w14:paraId="76AC9FE5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26EB3623" w14:textId="77777777" w:rsidR="006F003B" w:rsidRPr="003067AA" w:rsidRDefault="006F003B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ผลต่างจากการตีราคาสินทรัพย์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88897E9" w14:textId="5C20C7A1" w:rsidR="006F003B" w:rsidRPr="003067AA" w:rsidRDefault="007D03A9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40,728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388C28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3658B15" w14:textId="0CC9702A" w:rsidR="006F003B" w:rsidRPr="003067AA" w:rsidRDefault="007D03A9" w:rsidP="006F00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</w:t>
            </w:r>
            <w:r w:rsidR="0090256A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959971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B2C64B6" w14:textId="2E466345" w:rsidR="006F003B" w:rsidRPr="003067AA" w:rsidRDefault="0090256A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32,670</w:t>
            </w:r>
          </w:p>
        </w:tc>
        <w:tc>
          <w:tcPr>
            <w:tcW w:w="178" w:type="dxa"/>
            <w:vAlign w:val="bottom"/>
          </w:tcPr>
          <w:p w14:paraId="412059B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111F3CF1" w14:textId="56C6BE03" w:rsidR="006F003B" w:rsidRPr="003067AA" w:rsidRDefault="006F003B" w:rsidP="00D4164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78" w:type="dxa"/>
            <w:vAlign w:val="bottom"/>
          </w:tcPr>
          <w:p w14:paraId="7671B381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0300406C" w14:textId="08BD8DB2" w:rsidR="006F003B" w:rsidRPr="003067AA" w:rsidRDefault="006F003B" w:rsidP="00A37B47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98" w:type="dxa"/>
            <w:vAlign w:val="bottom"/>
          </w:tcPr>
          <w:p w14:paraId="3BB419B8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74B8150" w14:textId="4FBE0092" w:rsidR="006F003B" w:rsidRPr="003067AA" w:rsidRDefault="006F003B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9722D5" w:rsidRPr="00C20284" w14:paraId="6DDECBF6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577EF91E" w14:textId="77777777" w:rsidR="006F003B" w:rsidRPr="003067AA" w:rsidRDefault="006F003B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D27E783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E970D8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9AE9A9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02AE0A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7DBB7EF" w14:textId="77777777" w:rsidR="006F003B" w:rsidRPr="003067AA" w:rsidRDefault="006F003B" w:rsidP="00E02C5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2C20DE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5EF5C4B4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88285A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380BAF2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1C909CE0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72DEF15F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648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2D5" w:rsidRPr="00C20284" w14:paraId="30AD3ADE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17437F5A" w14:textId="77777777" w:rsidR="006F003B" w:rsidRPr="003067AA" w:rsidRDefault="006F003B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ยุติธรรมของเงินลงทุน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379513A" w14:textId="3AABE4DE" w:rsidR="006F003B" w:rsidRPr="003067AA" w:rsidRDefault="0090256A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2DD405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92B9543" w14:textId="09E501C7" w:rsidR="006F003B" w:rsidRPr="003067AA" w:rsidRDefault="0090256A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0A1630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6020A07" w14:textId="1F8C8E4E" w:rsidR="006F003B" w:rsidRPr="003067AA" w:rsidRDefault="0090256A" w:rsidP="00E02C5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2,86</w:t>
            </w:r>
            <w:r w:rsidR="00E02C51"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5747792C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C006386" w14:textId="0239C888" w:rsidR="006F003B" w:rsidRPr="003067AA" w:rsidRDefault="006F003B" w:rsidP="00D4164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78" w:type="dxa"/>
            <w:vAlign w:val="bottom"/>
          </w:tcPr>
          <w:p w14:paraId="65F70403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5061DC80" w14:textId="00F1679B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98" w:type="dxa"/>
            <w:vAlign w:val="bottom"/>
          </w:tcPr>
          <w:p w14:paraId="55550C8A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ACEF581" w14:textId="1B03B3D1" w:rsidR="006F003B" w:rsidRPr="003067AA" w:rsidRDefault="006F003B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9722D5" w:rsidRPr="00C20284" w14:paraId="69E8C48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00B82ACC" w14:textId="77777777" w:rsidR="006F003B" w:rsidRPr="003067AA" w:rsidRDefault="006F003B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44E86E9" w14:textId="1138CF0A" w:rsidR="006F003B" w:rsidRPr="003067AA" w:rsidRDefault="0090256A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(3,045)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9A7854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8071223" w14:textId="4558DC99" w:rsidR="006F003B" w:rsidRPr="003067AA" w:rsidRDefault="00FB203A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4F7BD0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E4DD61F" w14:textId="72475A3D" w:rsidR="006F003B" w:rsidRPr="003067AA" w:rsidRDefault="00493947" w:rsidP="00E02C51">
            <w:pPr>
              <w:pStyle w:val="acctfourfigures"/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203A" w:rsidRPr="003067AA">
              <w:rPr>
                <w:rFonts w:asciiTheme="majorBidi" w:hAnsiTheme="majorBidi" w:cstheme="majorBidi"/>
                <w:sz w:val="30"/>
                <w:szCs w:val="30"/>
              </w:rPr>
              <w:t>2,901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B1C2AE5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2A65F8A" w14:textId="03EBDA4E" w:rsidR="006F003B" w:rsidRPr="003067AA" w:rsidRDefault="006F003B" w:rsidP="00721E3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15,576</w:t>
            </w:r>
          </w:p>
        </w:tc>
        <w:tc>
          <w:tcPr>
            <w:tcW w:w="178" w:type="dxa"/>
            <w:vAlign w:val="bottom"/>
          </w:tcPr>
          <w:p w14:paraId="73AC34D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30749BFD" w14:textId="6C641806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198" w:type="dxa"/>
            <w:vAlign w:val="bottom"/>
          </w:tcPr>
          <w:p w14:paraId="0490F814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4889CF76" w14:textId="66A3B278" w:rsidR="006F003B" w:rsidRPr="003067AA" w:rsidRDefault="006F003B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15,575</w:t>
            </w:r>
          </w:p>
        </w:tc>
      </w:tr>
      <w:tr w:rsidR="009722D5" w:rsidRPr="00C20284" w14:paraId="6F6AB4A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21C9112B" w14:textId="0E1DDFF9" w:rsidR="006F003B" w:rsidRPr="003067AA" w:rsidRDefault="006F003B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E02C1B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การประมาณการ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9A45E16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BA460F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21EA603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D37E9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8ACDF05" w14:textId="77777777" w:rsidR="006F003B" w:rsidRPr="003067AA" w:rsidRDefault="006F003B" w:rsidP="00E02C5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AF48D12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52D4C59A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7AD8B86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7CE60B4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360CF1A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63F5FFFF" w14:textId="77777777" w:rsidR="006F003B" w:rsidRPr="003067AA" w:rsidRDefault="006F003B" w:rsidP="006F003B">
            <w:pPr>
              <w:pStyle w:val="acctfourfigures"/>
              <w:tabs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2D5" w:rsidRPr="00C20284" w14:paraId="0C92CE3E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6BA21EEC" w14:textId="69CF629D" w:rsidR="00E02C1B" w:rsidRPr="003067AA" w:rsidRDefault="00E02C1B" w:rsidP="0028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283B94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5892810" w14:textId="75EFA8BC" w:rsidR="00E02C1B" w:rsidRPr="003067AA" w:rsidRDefault="00E02C1B" w:rsidP="00E02C1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D2D00B" w14:textId="77777777" w:rsidR="00E02C1B" w:rsidRPr="003067AA" w:rsidRDefault="00E02C1B" w:rsidP="00E02C1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78414DA" w14:textId="0629284A" w:rsidR="00E02C1B" w:rsidRPr="003067AA" w:rsidRDefault="00E02C1B" w:rsidP="00E02C1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20EDC0" w14:textId="77777777" w:rsidR="00E02C1B" w:rsidRPr="003067AA" w:rsidRDefault="00E02C1B" w:rsidP="00E02C1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74DB092" w14:textId="73FB5940" w:rsidR="00E02C1B" w:rsidRPr="003067AA" w:rsidRDefault="00E02C1B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78" w:type="dxa"/>
            <w:vAlign w:val="bottom"/>
          </w:tcPr>
          <w:p w14:paraId="7A7BB85D" w14:textId="77777777" w:rsidR="00E02C1B" w:rsidRPr="003067AA" w:rsidRDefault="00E02C1B" w:rsidP="00E02C1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75CB434" w14:textId="0C9BD933" w:rsidR="00E02C1B" w:rsidRPr="003067AA" w:rsidRDefault="00E02C1B" w:rsidP="00A37B4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78" w:type="dxa"/>
            <w:vAlign w:val="bottom"/>
          </w:tcPr>
          <w:p w14:paraId="3A7A28CD" w14:textId="77777777" w:rsidR="00E02C1B" w:rsidRPr="003067AA" w:rsidRDefault="00E02C1B" w:rsidP="00E02C1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7B7C0853" w14:textId="51E83133" w:rsidR="00E02C1B" w:rsidRPr="003067AA" w:rsidRDefault="00E02C1B" w:rsidP="00E02C1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  <w:tc>
          <w:tcPr>
            <w:tcW w:w="198" w:type="dxa"/>
            <w:vAlign w:val="bottom"/>
          </w:tcPr>
          <w:p w14:paraId="60585FC5" w14:textId="77777777" w:rsidR="00E02C1B" w:rsidRPr="003067AA" w:rsidRDefault="00E02C1B" w:rsidP="00E02C1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95F0014" w14:textId="53B449CB" w:rsidR="00E02C1B" w:rsidRPr="003067AA" w:rsidRDefault="00E02C1B" w:rsidP="00E02C1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</w:tr>
      <w:tr w:rsidR="009722D5" w:rsidRPr="00C20284" w14:paraId="40B1BA95" w14:textId="77777777" w:rsidTr="008B2363">
        <w:trPr>
          <w:cantSplit/>
          <w:trHeight w:hRule="exact" w:val="360"/>
        </w:trPr>
        <w:tc>
          <w:tcPr>
            <w:tcW w:w="4201" w:type="dxa"/>
            <w:gridSpan w:val="2"/>
            <w:shd w:val="clear" w:color="auto" w:fill="auto"/>
          </w:tcPr>
          <w:p w14:paraId="737A1931" w14:textId="0A22581D" w:rsidR="00E02C1B" w:rsidRPr="003067AA" w:rsidRDefault="00E02C1B" w:rsidP="0000488E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สำรองป้องกันความเสี่ยงใน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2558B3" w14:textId="77777777" w:rsidR="00E02C1B" w:rsidRPr="003067AA" w:rsidRDefault="00E02C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9C89415" w14:textId="77777777" w:rsidR="00E02C1B" w:rsidRPr="003067AA" w:rsidRDefault="00E02C1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E5C74A" w14:textId="77777777" w:rsidR="00E02C1B" w:rsidRPr="003067AA" w:rsidRDefault="00E02C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01B3DAB" w14:textId="77777777" w:rsidR="00E02C1B" w:rsidRPr="003067AA" w:rsidRDefault="00E02C1B" w:rsidP="00E02C5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19B685" w14:textId="77777777" w:rsidR="00E02C1B" w:rsidRPr="003067AA" w:rsidRDefault="00E02C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57BC749" w14:textId="77777777" w:rsidR="00E02C1B" w:rsidRPr="003067AA" w:rsidRDefault="00E02C1B" w:rsidP="006F003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99137C" w14:textId="77777777" w:rsidR="00E02C1B" w:rsidRPr="003067AA" w:rsidRDefault="00E02C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38D5F53" w14:textId="77777777" w:rsidR="00E02C1B" w:rsidRPr="003067AA" w:rsidDel="009722DA" w:rsidRDefault="00E02C1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418EE6D8" w14:textId="77777777" w:rsidR="00E02C1B" w:rsidRPr="003067AA" w:rsidRDefault="00E02C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223AB154" w14:textId="77777777" w:rsidR="00E02C1B" w:rsidRPr="003067AA" w:rsidRDefault="00E02C1B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2D5" w:rsidRPr="00C20284" w14:paraId="048D63B7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7D4FC283" w14:textId="542008CA" w:rsidR="006F003B" w:rsidRPr="003067AA" w:rsidRDefault="000C6DF0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90A4E"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7E61A5E" w14:textId="22F68AC0" w:rsidR="006F003B" w:rsidRPr="003067AA" w:rsidRDefault="002D0F4D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3,02</w:t>
            </w:r>
            <w:r w:rsidR="006A332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8E6EE0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0406269" w14:textId="2FE37A50" w:rsidR="006F003B" w:rsidRPr="003067AA" w:rsidRDefault="002D0F4D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0C4A96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F961A4E" w14:textId="1392D811" w:rsidR="006F003B" w:rsidRPr="003067AA" w:rsidRDefault="002D0F4D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3,03</w:t>
            </w:r>
            <w:r w:rsidR="006A33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C7C1CE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06E4380" w14:textId="6E105FB7" w:rsidR="006F003B" w:rsidRPr="003067AA" w:rsidRDefault="006F003B" w:rsidP="00721E3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178" w:type="dxa"/>
            <w:vAlign w:val="bottom"/>
          </w:tcPr>
          <w:p w14:paraId="51208780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7FB1908" w14:textId="5924122E" w:rsidR="006F003B" w:rsidRPr="003067AA" w:rsidDel="009722D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198" w:type="dxa"/>
            <w:vAlign w:val="bottom"/>
          </w:tcPr>
          <w:p w14:paraId="26FC3873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50E66E0" w14:textId="70A486C6" w:rsidR="006F003B" w:rsidRPr="003067AA" w:rsidRDefault="006F003B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1,253</w:t>
            </w:r>
          </w:p>
        </w:tc>
      </w:tr>
      <w:tr w:rsidR="007F58E4" w:rsidRPr="00C20284" w14:paraId="2919ACC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74ADE4B5" w14:textId="21F09AAC" w:rsidR="007F58E4" w:rsidRPr="003067AA" w:rsidRDefault="00EF5D03" w:rsidP="007F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AF13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7F58E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จากการป้องกัน</w:t>
            </w:r>
            <w:r w:rsidR="00C8133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E2BDF33" w14:textId="77777777" w:rsidR="007F58E4" w:rsidRPr="003067AA" w:rsidRDefault="007F58E4" w:rsidP="007F58E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1E93A7" w14:textId="77777777" w:rsidR="007F58E4" w:rsidRPr="003067AA" w:rsidRDefault="007F58E4" w:rsidP="007F58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4132544" w14:textId="77777777" w:rsidR="007F58E4" w:rsidRPr="003067AA" w:rsidRDefault="007F58E4" w:rsidP="007F58E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897301" w14:textId="77777777" w:rsidR="007F58E4" w:rsidRPr="003067AA" w:rsidRDefault="007F58E4" w:rsidP="007F58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D0DA3E9" w14:textId="77777777" w:rsidR="007F58E4" w:rsidRPr="003067AA" w:rsidRDefault="007F58E4" w:rsidP="007F58E4">
            <w:pPr>
              <w:pStyle w:val="acctfourfigures"/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56047A" w14:textId="77777777" w:rsidR="007F58E4" w:rsidRPr="003067AA" w:rsidRDefault="007F58E4" w:rsidP="007F58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1F68646" w14:textId="77777777" w:rsidR="007F58E4" w:rsidRPr="003067AA" w:rsidRDefault="007F58E4" w:rsidP="007F58E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8A0FFC" w14:textId="77777777" w:rsidR="007F58E4" w:rsidRPr="003067AA" w:rsidRDefault="007F58E4" w:rsidP="007F58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5094073E" w14:textId="77777777" w:rsidR="007F58E4" w:rsidRPr="003067AA" w:rsidRDefault="007F58E4" w:rsidP="007F58E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59E6C76A" w14:textId="77777777" w:rsidR="007F58E4" w:rsidRPr="003067AA" w:rsidRDefault="007F58E4" w:rsidP="007F58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57D0AF3" w14:textId="77777777" w:rsidR="007F58E4" w:rsidRPr="003067AA" w:rsidRDefault="007F58E4" w:rsidP="007F58E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2D5" w:rsidRPr="00C20284" w14:paraId="1E7912F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34478841" w14:textId="5ADAE3B1" w:rsidR="00AD4B1B" w:rsidRPr="003067AA" w:rsidRDefault="007F58E4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7F3773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D4164B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74300CD" w14:textId="0963A4D3" w:rsidR="00AD4B1B" w:rsidRPr="003067AA" w:rsidRDefault="00F96824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82947D" w14:textId="77777777" w:rsidR="00AD4B1B" w:rsidRPr="003067AA" w:rsidRDefault="00AD4B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8734FC" w14:textId="0377BAA7" w:rsidR="00AD4B1B" w:rsidRPr="003067AA" w:rsidRDefault="007F58E4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087C83" w14:textId="77777777" w:rsidR="00AD4B1B" w:rsidRPr="003067AA" w:rsidRDefault="00AD4B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29DAD0B" w14:textId="7403B5EF" w:rsidR="00AD4B1B" w:rsidRPr="003067AA" w:rsidRDefault="00165ED3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660457C9" w14:textId="77777777" w:rsidR="00AD4B1B" w:rsidRPr="003067AA" w:rsidRDefault="00AD4B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FA89D39" w14:textId="539C2255" w:rsidR="00AD4B1B" w:rsidRPr="00721E31" w:rsidRDefault="00721E31" w:rsidP="00721E31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A4806E" w14:textId="77777777" w:rsidR="00AD4B1B" w:rsidRPr="003067AA" w:rsidRDefault="00AD4B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BDFC4F1" w14:textId="3C0432B3" w:rsidR="00AD4B1B" w:rsidRPr="003067AA" w:rsidRDefault="00FB6862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6293283E" w14:textId="77777777" w:rsidR="00AD4B1B" w:rsidRPr="003067AA" w:rsidRDefault="00AD4B1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427BB26F" w14:textId="6168057A" w:rsidR="00AD4B1B" w:rsidRPr="003067AA" w:rsidRDefault="006812E0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25D0" w:rsidRPr="00C20284" w14:paraId="3AFC3DBA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05A54474" w14:textId="7AD43FB5" w:rsidR="00AB25D0" w:rsidRPr="00E93585" w:rsidRDefault="00EB7E97" w:rsidP="00AB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58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910637" w:rsidRPr="00E9358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03FC13A" w14:textId="347B5882" w:rsidR="00AB25D0" w:rsidRPr="003067AA" w:rsidRDefault="00AB25D0" w:rsidP="00AB25D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E4928F" w14:textId="77777777" w:rsidR="00AB25D0" w:rsidRPr="003067AA" w:rsidRDefault="00AB25D0" w:rsidP="00AB25D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3D72C2D" w14:textId="7AFF39BB" w:rsidR="00AB25D0" w:rsidRPr="003067AA" w:rsidRDefault="00AB25D0" w:rsidP="00AB25D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C684FA" w14:textId="77777777" w:rsidR="00AB25D0" w:rsidRPr="003067AA" w:rsidRDefault="00AB25D0" w:rsidP="00AB25D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AE8415D" w14:textId="76F0B3D8" w:rsidR="00AB25D0" w:rsidRPr="003067AA" w:rsidRDefault="00AB25D0" w:rsidP="00AB25D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205EC1" w14:textId="77777777" w:rsidR="00AB25D0" w:rsidRPr="003067AA" w:rsidRDefault="00AB25D0" w:rsidP="00AB25D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03E00761" w14:textId="77777777" w:rsidR="00AB25D0" w:rsidRPr="003067AA" w:rsidRDefault="00AB25D0" w:rsidP="00AB25D0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87D1FB" w14:textId="77777777" w:rsidR="00AB25D0" w:rsidRPr="003067AA" w:rsidRDefault="00AB25D0" w:rsidP="00AB25D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98F5770" w14:textId="77777777" w:rsidR="00AB25D0" w:rsidRPr="003067AA" w:rsidRDefault="00AB25D0" w:rsidP="00AB25D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B1A2193" w14:textId="77777777" w:rsidR="00AB25D0" w:rsidRPr="003067AA" w:rsidRDefault="00AB25D0" w:rsidP="00AB25D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48705F4" w14:textId="77777777" w:rsidR="00AB25D0" w:rsidRPr="003067AA" w:rsidRDefault="00AB25D0" w:rsidP="00AB25D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2D5" w:rsidRPr="00C20284" w14:paraId="628803E0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3F3709C5" w14:textId="03325017" w:rsidR="006F003B" w:rsidRPr="00E93585" w:rsidRDefault="00EB7E97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5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10637" w:rsidRPr="00E9358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E9358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E9D70" w14:textId="2F79309F" w:rsidR="006F003B" w:rsidRPr="003067AA" w:rsidRDefault="00EB7E97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6AA77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F2B3" w14:textId="574B0360" w:rsidR="006F003B" w:rsidRPr="003067AA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168EC7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02249" w14:textId="73CD5BE1" w:rsidR="006F003B" w:rsidRPr="003067AA" w:rsidRDefault="00EB7E97" w:rsidP="00E02C5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5E03AFD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2643C80A" w14:textId="124F84CD" w:rsidR="006F003B" w:rsidRPr="003067AA" w:rsidRDefault="00EB7E97" w:rsidP="00721E31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7,194</w:t>
            </w:r>
          </w:p>
        </w:tc>
        <w:tc>
          <w:tcPr>
            <w:tcW w:w="178" w:type="dxa"/>
            <w:vAlign w:val="bottom"/>
          </w:tcPr>
          <w:p w14:paraId="115DF017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BD06EA2" w14:textId="555D78B7" w:rsidR="006F003B" w:rsidRPr="003067AA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6631133E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3BC1BED" w14:textId="7DECDC25" w:rsidR="006F003B" w:rsidRPr="003067AA" w:rsidRDefault="00EB7E97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7,194</w:t>
            </w:r>
          </w:p>
        </w:tc>
      </w:tr>
      <w:tr w:rsidR="009722D5" w:rsidRPr="00C20284" w14:paraId="24154062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17098BBC" w14:textId="1025A681" w:rsidR="006F003B" w:rsidRPr="003067AA" w:rsidRDefault="00EB7E97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2593A" w14:textId="0D76E8D7" w:rsidR="006F003B" w:rsidRPr="003067AA" w:rsidRDefault="00EB7E97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41,586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65ED2C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8886D" w14:textId="18E96D94" w:rsidR="006F003B" w:rsidRPr="003067AA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(8,078)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A69677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7170B" w14:textId="5F8AC44B" w:rsidR="006F003B" w:rsidRPr="003067AA" w:rsidRDefault="00EB7E97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33,508</w:t>
            </w:r>
          </w:p>
        </w:tc>
        <w:tc>
          <w:tcPr>
            <w:tcW w:w="178" w:type="dxa"/>
            <w:vAlign w:val="bottom"/>
          </w:tcPr>
          <w:p w14:paraId="2F6BC33C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D9E27" w14:textId="39F09082" w:rsidR="006F003B" w:rsidRPr="003067AA" w:rsidRDefault="00EB7E97" w:rsidP="00721E3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25,680</w:t>
            </w:r>
          </w:p>
        </w:tc>
        <w:tc>
          <w:tcPr>
            <w:tcW w:w="178" w:type="dxa"/>
            <w:vAlign w:val="bottom"/>
          </w:tcPr>
          <w:p w14:paraId="75191156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B01E8" w14:textId="49FC5617" w:rsidR="006F003B" w:rsidRPr="003067AA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(418)</w:t>
            </w:r>
          </w:p>
        </w:tc>
        <w:tc>
          <w:tcPr>
            <w:tcW w:w="198" w:type="dxa"/>
            <w:vAlign w:val="bottom"/>
          </w:tcPr>
          <w:p w14:paraId="6A45103F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D4176" w14:textId="67EB3193" w:rsidR="006F003B" w:rsidRPr="003067AA" w:rsidRDefault="00EB7E97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25,262</w:t>
            </w:r>
          </w:p>
        </w:tc>
      </w:tr>
      <w:tr w:rsidR="00FA2BA1" w:rsidRPr="00C20284" w14:paraId="67EDDCF5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5CB0BE67" w14:textId="77777777" w:rsidR="00FA2BA1" w:rsidRPr="003067AA" w:rsidRDefault="00FA2BA1" w:rsidP="0000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4D63" w14:textId="77777777" w:rsidR="00FA2BA1" w:rsidRPr="003067AA" w:rsidRDefault="00FA2BA1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F68BE2" w14:textId="77777777" w:rsidR="00FA2BA1" w:rsidRPr="003067AA" w:rsidRDefault="00FA2BA1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12A6E" w14:textId="77777777" w:rsidR="00FA2BA1" w:rsidRPr="003067AA" w:rsidRDefault="00FA2BA1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A582D2" w14:textId="77777777" w:rsidR="00FA2BA1" w:rsidRPr="003067AA" w:rsidRDefault="00FA2BA1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895B" w14:textId="77777777" w:rsidR="00FA2BA1" w:rsidRPr="003067AA" w:rsidRDefault="00FA2BA1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DA4473" w14:textId="77777777" w:rsidR="00FA2BA1" w:rsidRPr="003067AA" w:rsidRDefault="00FA2BA1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1480A1D5" w14:textId="77777777" w:rsidR="00FA2BA1" w:rsidRPr="003067AA" w:rsidRDefault="00FA2BA1" w:rsidP="00D4164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CD28BF" w14:textId="77777777" w:rsidR="00FA2BA1" w:rsidRPr="003067AA" w:rsidRDefault="00FA2BA1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AA0DBFC" w14:textId="77777777" w:rsidR="00FA2BA1" w:rsidRPr="003067AA" w:rsidRDefault="00FA2BA1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18244005" w14:textId="77777777" w:rsidR="00FA2BA1" w:rsidRPr="003067AA" w:rsidRDefault="00FA2BA1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1B8C1C1" w14:textId="77777777" w:rsidR="00FA2BA1" w:rsidRPr="003067AA" w:rsidRDefault="00FA2BA1" w:rsidP="006F00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04DBB" w:rsidRPr="00C20284" w14:paraId="36CEC6AE" w14:textId="77777777" w:rsidTr="00533B07">
        <w:trPr>
          <w:cantSplit/>
          <w:trHeight w:hRule="exact" w:val="360"/>
        </w:trPr>
        <w:tc>
          <w:tcPr>
            <w:tcW w:w="4201" w:type="dxa"/>
            <w:gridSpan w:val="2"/>
          </w:tcPr>
          <w:p w14:paraId="0CFC6810" w14:textId="77777777" w:rsidR="00533B07" w:rsidRPr="00FA2BA1" w:rsidRDefault="00533B07" w:rsidP="00FA2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0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2B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  <w:r w:rsidRPr="00FA2BA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เบ็ดเสร็จอื่น (ต่อ)</w:t>
            </w:r>
          </w:p>
          <w:p w14:paraId="248FB8BF" w14:textId="658FEE41" w:rsidR="00FD6320" w:rsidRPr="003067AA" w:rsidRDefault="00FD6320" w:rsidP="00FD6320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AF2D43" w14:textId="77777777" w:rsidR="00FD6320" w:rsidRPr="003067AA" w:rsidRDefault="00FD6320" w:rsidP="00FD632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3682DD2" w14:textId="5DB4232E" w:rsidR="00FD6320" w:rsidRPr="003067AA" w:rsidRDefault="00FD6320" w:rsidP="00FD632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B299E5" w14:textId="77777777" w:rsidR="00FD6320" w:rsidRPr="003067AA" w:rsidRDefault="00FD6320" w:rsidP="00FD632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4C6C067" w14:textId="62B6874E" w:rsidR="00FD6320" w:rsidRPr="003067AA" w:rsidRDefault="00FD6320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7D023EF" w14:textId="77777777" w:rsidR="00FD6320" w:rsidRPr="003067AA" w:rsidRDefault="00FD6320" w:rsidP="00FD632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6FF4C9C" w14:textId="0F71B53F" w:rsidR="00FD6320" w:rsidRPr="003067AA" w:rsidRDefault="00FD6320" w:rsidP="00FD632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B2ACCC5" w14:textId="77777777" w:rsidR="00FD6320" w:rsidRPr="003067AA" w:rsidRDefault="00FD6320" w:rsidP="00FD632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3FE8213" w14:textId="1842F9AC" w:rsidR="00FD6320" w:rsidRPr="003067AA" w:rsidRDefault="00FD6320" w:rsidP="00FD632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15D0EAF2" w14:textId="77777777" w:rsidR="00FD6320" w:rsidRPr="003067AA" w:rsidRDefault="00FD6320" w:rsidP="00FD632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AD209CD" w14:textId="5C70EF69" w:rsidR="00FD6320" w:rsidRPr="003067AA" w:rsidRDefault="00FD6320" w:rsidP="00FD632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BF0" w:rsidRPr="00C20284" w14:paraId="3A05A487" w14:textId="77777777" w:rsidTr="00533B07">
        <w:trPr>
          <w:cantSplit/>
          <w:trHeight w:hRule="exact" w:val="426"/>
        </w:trPr>
        <w:tc>
          <w:tcPr>
            <w:tcW w:w="9719" w:type="dxa"/>
            <w:gridSpan w:val="12"/>
          </w:tcPr>
          <w:p w14:paraId="6A57813B" w14:textId="1733B239" w:rsidR="00972BF0" w:rsidRPr="003067AA" w:rsidRDefault="00D167E9" w:rsidP="00972BF0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A72848"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</w:t>
            </w:r>
            <w:r w:rsidR="00A728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านบาท)</w:t>
            </w:r>
          </w:p>
        </w:tc>
      </w:tr>
      <w:tr w:rsidR="00972BF0" w:rsidRPr="00C20284" w14:paraId="2EAABF31" w14:textId="77777777" w:rsidTr="00533B07">
        <w:trPr>
          <w:cantSplit/>
          <w:trHeight w:hRule="exact" w:val="360"/>
        </w:trPr>
        <w:tc>
          <w:tcPr>
            <w:tcW w:w="3240" w:type="dxa"/>
          </w:tcPr>
          <w:p w14:paraId="05859EB2" w14:textId="77777777" w:rsidR="00972BF0" w:rsidRPr="003067AA" w:rsidRDefault="00972BF0" w:rsidP="00972BF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79" w:type="dxa"/>
            <w:gridSpan w:val="11"/>
            <w:tcBorders>
              <w:bottom w:val="single" w:sz="4" w:space="0" w:color="auto"/>
            </w:tcBorders>
          </w:tcPr>
          <w:p w14:paraId="7225C95C" w14:textId="6348B205" w:rsidR="00972BF0" w:rsidRPr="003067AA" w:rsidRDefault="00EB7E97" w:rsidP="00085F4E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2BF0" w:rsidRPr="00C20284" w14:paraId="45AE24D9" w14:textId="77777777" w:rsidTr="00533B07">
        <w:trPr>
          <w:cantSplit/>
          <w:trHeight w:hRule="exact" w:val="360"/>
        </w:trPr>
        <w:tc>
          <w:tcPr>
            <w:tcW w:w="3240" w:type="dxa"/>
          </w:tcPr>
          <w:p w14:paraId="67757C83" w14:textId="77777777" w:rsidR="00972BF0" w:rsidRPr="003067AA" w:rsidRDefault="00972BF0" w:rsidP="00972BF0">
            <w:pPr>
              <w:tabs>
                <w:tab w:val="left" w:pos="236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FDDA56" w14:textId="77777777" w:rsidR="00386AB5" w:rsidRPr="003067AA" w:rsidRDefault="00386AB5" w:rsidP="00AB25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405580B4" w14:textId="678E54FF" w:rsidR="00BE53A8" w:rsidRPr="00545147" w:rsidRDefault="00BE53A8" w:rsidP="00AB25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97" w:type="dxa"/>
            <w:gridSpan w:val="5"/>
          </w:tcPr>
          <w:p w14:paraId="213692E5" w14:textId="14ED67B8" w:rsidR="00972BF0" w:rsidRPr="00545147" w:rsidRDefault="00545147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972BF0" w:rsidRPr="00C20284" w14:paraId="4BBC799F" w14:textId="77777777" w:rsidTr="00533B07">
        <w:trPr>
          <w:cantSplit/>
          <w:trHeight w:hRule="exact" w:val="406"/>
        </w:trPr>
        <w:tc>
          <w:tcPr>
            <w:tcW w:w="3240" w:type="dxa"/>
          </w:tcPr>
          <w:p w14:paraId="44C86183" w14:textId="77777777" w:rsidR="00972BF0" w:rsidRPr="003067AA" w:rsidRDefault="00972BF0" w:rsidP="00972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4" w:type="dxa"/>
            <w:gridSpan w:val="5"/>
            <w:tcBorders>
              <w:top w:val="single" w:sz="4" w:space="0" w:color="auto"/>
            </w:tcBorders>
          </w:tcPr>
          <w:p w14:paraId="5651BFC5" w14:textId="456659C1" w:rsidR="00972BF0" w:rsidRPr="003067AA" w:rsidRDefault="00F216BA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8" w:type="dxa"/>
          </w:tcPr>
          <w:p w14:paraId="1936D8F6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</w:tcBorders>
          </w:tcPr>
          <w:p w14:paraId="682E1A86" w14:textId="7991811F" w:rsidR="00972BF0" w:rsidRPr="003067AA" w:rsidRDefault="009C625A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</w:tr>
      <w:tr w:rsidR="009722D5" w:rsidRPr="00C20284" w14:paraId="21DC4785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189294AB" w14:textId="77777777" w:rsidR="00972BF0" w:rsidRPr="003067AA" w:rsidRDefault="00972BF0" w:rsidP="00972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4A5E17AC" w14:textId="0C83B389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16BEFA21" w14:textId="77777777" w:rsidR="00972BF0" w:rsidRPr="003067AA" w:rsidRDefault="00972BF0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14:paraId="378E72E5" w14:textId="003FBF26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EDA89CA" w14:textId="77777777" w:rsidR="00972BF0" w:rsidRPr="003067AA" w:rsidRDefault="00972BF0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</w:tcPr>
          <w:p w14:paraId="50E4F8FA" w14:textId="2894CD87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78" w:type="dxa"/>
          </w:tcPr>
          <w:p w14:paraId="7B306C8D" w14:textId="77777777" w:rsidR="00972BF0" w:rsidRPr="003067AA" w:rsidRDefault="00972BF0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BC16658" w14:textId="6F9D7AC6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15800108" w14:textId="77777777" w:rsidR="00972BF0" w:rsidRPr="003067AA" w:rsidRDefault="00972BF0" w:rsidP="00972BF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6AB4592F" w14:textId="39EB3A72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98" w:type="dxa"/>
          </w:tcPr>
          <w:p w14:paraId="23CE52A4" w14:textId="77777777" w:rsidR="00972BF0" w:rsidRPr="003067AA" w:rsidRDefault="00972BF0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80" w:type="dxa"/>
          </w:tcPr>
          <w:p w14:paraId="3D452D01" w14:textId="102DF831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9722D5" w:rsidRPr="00C20284" w14:paraId="4E58BDD4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1AB09016" w14:textId="77777777" w:rsidR="00972BF0" w:rsidRPr="003067AA" w:rsidRDefault="00972BF0" w:rsidP="00972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02945C82" w14:textId="16177924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10ADA9C4" w14:textId="77777777" w:rsidR="00972BF0" w:rsidRPr="003067AA" w:rsidRDefault="00972BF0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71568311" w14:textId="16FEB01E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EEF233B" w14:textId="77777777" w:rsidR="00972BF0" w:rsidRPr="003067AA" w:rsidRDefault="00972BF0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5727523E" w14:textId="674C24E7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A8AFD20" w14:textId="77777777" w:rsidR="00972BF0" w:rsidRPr="003067AA" w:rsidRDefault="00972BF0" w:rsidP="00972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11D7DFA" w14:textId="36B8C8C4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4376D95B" w14:textId="77777777" w:rsidR="00972BF0" w:rsidRPr="003067AA" w:rsidRDefault="00972BF0" w:rsidP="00972BF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17D435D" w14:textId="590B2F7E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8" w:type="dxa"/>
            <w:vAlign w:val="bottom"/>
          </w:tcPr>
          <w:p w14:paraId="7D8E0F50" w14:textId="77777777" w:rsidR="00972BF0" w:rsidRPr="003067AA" w:rsidRDefault="00972BF0" w:rsidP="00972BF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DEE69AC" w14:textId="6BE1C0EC" w:rsidR="00972BF0" w:rsidRPr="003067AA" w:rsidRDefault="00EB7E97" w:rsidP="00972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04DBB" w:rsidRPr="00C20284" w14:paraId="4985ED62" w14:textId="77777777" w:rsidTr="008B2363">
        <w:trPr>
          <w:cantSplit/>
          <w:trHeight w:hRule="exact" w:val="351"/>
        </w:trPr>
        <w:tc>
          <w:tcPr>
            <w:tcW w:w="3240" w:type="dxa"/>
          </w:tcPr>
          <w:p w14:paraId="4EB31C70" w14:textId="77777777" w:rsidR="00EB7E97" w:rsidRPr="003067AA" w:rsidRDefault="00EB7E97" w:rsidP="00AB2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ผลต่างจากการตีราคาสินทรัพย์ใหม่</w:t>
            </w:r>
          </w:p>
          <w:p w14:paraId="3D775FC2" w14:textId="77777777" w:rsidR="00972BF0" w:rsidRPr="003067AA" w:rsidRDefault="00972BF0" w:rsidP="00972BF0">
            <w:pPr>
              <w:tabs>
                <w:tab w:val="clear" w:pos="2580"/>
                <w:tab w:val="left" w:pos="2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27A164FA" w14:textId="4623D85E" w:rsidR="00972BF0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5,746</w:t>
            </w:r>
          </w:p>
        </w:tc>
        <w:tc>
          <w:tcPr>
            <w:tcW w:w="178" w:type="dxa"/>
          </w:tcPr>
          <w:p w14:paraId="75AB99F1" w14:textId="77777777" w:rsidR="00972BF0" w:rsidRPr="003067AA" w:rsidRDefault="00972BF0" w:rsidP="00972BF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</w:tcPr>
          <w:p w14:paraId="533DAB8F" w14:textId="2656CC76" w:rsidR="00972BF0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(1,149)</w:t>
            </w:r>
          </w:p>
        </w:tc>
        <w:tc>
          <w:tcPr>
            <w:tcW w:w="178" w:type="dxa"/>
          </w:tcPr>
          <w:p w14:paraId="7FEB7446" w14:textId="77777777" w:rsidR="00972BF0" w:rsidRPr="003067AA" w:rsidRDefault="00972BF0" w:rsidP="00972BF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6D88DC8" w14:textId="5C1B3480" w:rsidR="00972BF0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4,597</w:t>
            </w:r>
          </w:p>
        </w:tc>
        <w:tc>
          <w:tcPr>
            <w:tcW w:w="178" w:type="dxa"/>
          </w:tcPr>
          <w:p w14:paraId="3CC3D7F2" w14:textId="77777777" w:rsidR="00972BF0" w:rsidRPr="003067AA" w:rsidRDefault="00972BF0" w:rsidP="00972BF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404031C9" w14:textId="6A369111" w:rsidR="00972BF0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C2C1CF" w14:textId="77777777" w:rsidR="00972BF0" w:rsidRPr="003067AA" w:rsidRDefault="00972BF0" w:rsidP="00972BF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3F922194" w14:textId="1A76DB09" w:rsidR="00972BF0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" w:type="dxa"/>
          </w:tcPr>
          <w:p w14:paraId="641EFC83" w14:textId="77777777" w:rsidR="00972BF0" w:rsidRPr="003067AA" w:rsidRDefault="00972BF0" w:rsidP="00972BF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13CA0DF3" w14:textId="725A310E" w:rsidR="00972BF0" w:rsidRPr="003067AA" w:rsidRDefault="00EB7E97" w:rsidP="00FA22B2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22D5" w:rsidRPr="00C20284" w14:paraId="6C0D1075" w14:textId="77777777" w:rsidTr="008B2363">
        <w:trPr>
          <w:cantSplit/>
          <w:trHeight w:hRule="exact" w:val="351"/>
        </w:trPr>
        <w:tc>
          <w:tcPr>
            <w:tcW w:w="3240" w:type="dxa"/>
          </w:tcPr>
          <w:p w14:paraId="40F4CFCC" w14:textId="0918D429" w:rsidR="006B27CE" w:rsidRPr="003067AA" w:rsidRDefault="00EB7E97" w:rsidP="00F528F9">
            <w:pPr>
              <w:tabs>
                <w:tab w:val="clear" w:pos="2580"/>
                <w:tab w:val="left" w:pos="2450"/>
              </w:tabs>
              <w:spacing w:line="240" w:lineRule="auto"/>
              <w:ind w:left="27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961" w:type="dxa"/>
            <w:vAlign w:val="bottom"/>
          </w:tcPr>
          <w:p w14:paraId="0AD49104" w14:textId="188FD5EE" w:rsidR="006B27CE" w:rsidRPr="00777C44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CBFA02" w14:textId="77777777" w:rsidR="006B27CE" w:rsidRPr="003067AA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0742D102" w14:textId="610EC54E" w:rsidR="006B27CE" w:rsidRPr="00777C44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58E8A2" w14:textId="77777777" w:rsidR="006B27CE" w:rsidRPr="003067AA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16" w:type="dxa"/>
            <w:vAlign w:val="bottom"/>
          </w:tcPr>
          <w:p w14:paraId="52E15D73" w14:textId="0EB423DF" w:rsidR="006B27CE" w:rsidRPr="00777C44" w:rsidRDefault="006B27CE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CAF360" w14:textId="77777777" w:rsidR="006B27CE" w:rsidRPr="003067AA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76" w:type="dxa"/>
            <w:vAlign w:val="bottom"/>
          </w:tcPr>
          <w:p w14:paraId="46E7613F" w14:textId="2FD0D005" w:rsidR="006B27CE" w:rsidRPr="00777C44" w:rsidRDefault="006B27CE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8A90A5" w14:textId="77777777" w:rsidR="006B27CE" w:rsidRPr="003067AA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vAlign w:val="bottom"/>
          </w:tcPr>
          <w:p w14:paraId="1FDBCCDB" w14:textId="78C91785" w:rsidR="006B27CE" w:rsidRPr="00777C44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4E4EA8E7" w14:textId="77777777" w:rsidR="006B27CE" w:rsidRPr="003067AA" w:rsidRDefault="006B27CE" w:rsidP="0032191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80" w:type="dxa"/>
            <w:vAlign w:val="bottom"/>
          </w:tcPr>
          <w:p w14:paraId="3AB27A5D" w14:textId="55984300" w:rsidR="006B27CE" w:rsidRPr="003067AA" w:rsidRDefault="006B27CE" w:rsidP="00A37B4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</w:tr>
      <w:tr w:rsidR="009722D5" w:rsidRPr="00C20284" w14:paraId="69B45CE3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5869263" w14:textId="71FA7ACF" w:rsidR="006F003B" w:rsidRPr="003067AA" w:rsidRDefault="00EB7E97" w:rsidP="00F5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ยุติธรรมของเงินลงทุน</w:t>
            </w:r>
          </w:p>
        </w:tc>
        <w:tc>
          <w:tcPr>
            <w:tcW w:w="961" w:type="dxa"/>
            <w:vAlign w:val="bottom"/>
          </w:tcPr>
          <w:p w14:paraId="46AAD29B" w14:textId="3146518F" w:rsidR="006F003B" w:rsidRPr="00777C44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(47)</w:t>
            </w:r>
          </w:p>
        </w:tc>
        <w:tc>
          <w:tcPr>
            <w:tcW w:w="178" w:type="dxa"/>
            <w:vAlign w:val="bottom"/>
          </w:tcPr>
          <w:p w14:paraId="225E5ADA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18D02F2B" w14:textId="71B3A640" w:rsidR="006F003B" w:rsidRPr="003067AA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05AE5386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BC6F96D" w14:textId="13FDD426" w:rsidR="006F003B" w:rsidRPr="003067AA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178" w:type="dxa"/>
            <w:vAlign w:val="bottom"/>
          </w:tcPr>
          <w:p w14:paraId="6B5B717C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2E1D864D" w14:textId="0BC062B1" w:rsidR="006F003B" w:rsidRPr="00777C44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78" w:type="dxa"/>
            <w:vAlign w:val="bottom"/>
          </w:tcPr>
          <w:p w14:paraId="3DB61350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0D0FA7A7" w14:textId="6E96CC35" w:rsidR="006F003B" w:rsidRPr="003067AA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198" w:type="dxa"/>
            <w:vAlign w:val="bottom"/>
          </w:tcPr>
          <w:p w14:paraId="2C9F5F00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790C58B7" w14:textId="2A24F807" w:rsidR="006F003B" w:rsidRPr="003067AA" w:rsidRDefault="00EB7E97" w:rsidP="003843F8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9722D5" w:rsidRPr="00C20284" w14:paraId="01A2D7E8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475C6CC5" w14:textId="318E527A" w:rsidR="006F003B" w:rsidRPr="003067AA" w:rsidRDefault="00EB7E97" w:rsidP="00F5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ผลกำไรจากการประมาณการ</w:t>
            </w:r>
          </w:p>
        </w:tc>
        <w:tc>
          <w:tcPr>
            <w:tcW w:w="961" w:type="dxa"/>
            <w:vAlign w:val="bottom"/>
          </w:tcPr>
          <w:p w14:paraId="3FC5A885" w14:textId="6DDDB6C8" w:rsidR="006F003B" w:rsidRPr="00777C44" w:rsidRDefault="006F003B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DEBFD3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871BC66" w14:textId="6DBA12E3" w:rsidR="006F003B" w:rsidRPr="00777C44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55581E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B22402E" w14:textId="16736E9A" w:rsidR="006F003B" w:rsidRPr="00777C44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04F0E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49B106F" w14:textId="6566BF38" w:rsidR="006F003B" w:rsidRPr="00777C44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D23A7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0B1A5774" w14:textId="31C2A6CE" w:rsidR="006F003B" w:rsidRPr="00777C44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0C99BDA8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10D9892" w14:textId="1385F00D" w:rsidR="006F003B" w:rsidRPr="003067AA" w:rsidRDefault="006F003B" w:rsidP="00A37B4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2D5" w:rsidRPr="00C20284" w14:paraId="0C517AAC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3DC2FB40" w14:textId="61FF98B9" w:rsidR="006F003B" w:rsidRPr="003067AA" w:rsidRDefault="00EB7E97" w:rsidP="00F5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ตาม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61" w:type="dxa"/>
          </w:tcPr>
          <w:p w14:paraId="7C2D8AF5" w14:textId="2592E7BF" w:rsidR="006F003B" w:rsidRPr="00777C44" w:rsidRDefault="00EB7E97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78" w:type="dxa"/>
          </w:tcPr>
          <w:p w14:paraId="7A38C87E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</w:tcPr>
          <w:p w14:paraId="6F7094C3" w14:textId="0FD14B81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78" w:type="dxa"/>
          </w:tcPr>
          <w:p w14:paraId="4D07FAF2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632E45D" w14:textId="6B4A416B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296FA472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3B046907" w14:textId="1ABC907F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178" w:type="dxa"/>
          </w:tcPr>
          <w:p w14:paraId="333E138D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6F80D22D" w14:textId="4F001DE5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198" w:type="dxa"/>
          </w:tcPr>
          <w:p w14:paraId="3C0BECE7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308C2AC4" w14:textId="25C2DD28" w:rsidR="006F003B" w:rsidRPr="003067AA" w:rsidRDefault="00A44063" w:rsidP="006F003B">
            <w:pPr>
              <w:pStyle w:val="acctfourfigures"/>
              <w:tabs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</w:t>
            </w:r>
            <w:r w:rsidR="00A72848" w:rsidRPr="003067AA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9722D5" w:rsidRPr="00C20284" w14:paraId="0EF72116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2CDBC751" w14:textId="7D638F23" w:rsidR="006F003B" w:rsidRPr="003067AA" w:rsidRDefault="00EB7E97" w:rsidP="00F5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61" w:type="dxa"/>
            <w:shd w:val="clear" w:color="auto" w:fill="auto"/>
          </w:tcPr>
          <w:p w14:paraId="067A3610" w14:textId="6F773AE8" w:rsidR="006F003B" w:rsidRPr="00777C44" w:rsidRDefault="006F003B" w:rsidP="006F003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978A9CE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4516FAD5" w14:textId="4C1BC699" w:rsidR="006F003B" w:rsidRPr="00777C44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DA1A3A9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D103B8C" w14:textId="609EC036" w:rsidR="006F003B" w:rsidRPr="003067AA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2C949B1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0F1CF15B" w14:textId="4540AF49" w:rsidR="006F003B" w:rsidRPr="00777C44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463F2AB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69617651" w14:textId="5D914AED" w:rsidR="006F003B" w:rsidRPr="003067AA" w:rsidRDefault="006F003B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B04E65A" w14:textId="77777777" w:rsidR="006F003B" w:rsidRPr="003067AA" w:rsidRDefault="006F003B" w:rsidP="006F003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shd w:val="clear" w:color="auto" w:fill="auto"/>
          </w:tcPr>
          <w:p w14:paraId="6605FE3C" w14:textId="29F443E9" w:rsidR="006F003B" w:rsidRPr="003067AA" w:rsidRDefault="006F003B" w:rsidP="00A37B4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4DBB" w:rsidRPr="00C20284" w14:paraId="7CF598DD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39BD01F0" w14:textId="5272DC84" w:rsidR="006F003B" w:rsidRPr="003067AA" w:rsidRDefault="00EB7E97" w:rsidP="00F5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2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23002FD4" w14:textId="1B829609" w:rsidR="006F003B" w:rsidRPr="003067AA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78" w:type="dxa"/>
            <w:shd w:val="clear" w:color="auto" w:fill="auto"/>
          </w:tcPr>
          <w:p w14:paraId="5937911C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43C6C8BF" w14:textId="7BC2A830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78" w:type="dxa"/>
            <w:shd w:val="clear" w:color="auto" w:fill="auto"/>
          </w:tcPr>
          <w:p w14:paraId="3C101E9B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5172E445" w14:textId="75BB403B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78" w:type="dxa"/>
            <w:shd w:val="clear" w:color="auto" w:fill="auto"/>
          </w:tcPr>
          <w:p w14:paraId="3FABFB3D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43D23AA3" w14:textId="2B9C0EF2" w:rsidR="006F003B" w:rsidRPr="003067AA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78" w:type="dxa"/>
            <w:shd w:val="clear" w:color="auto" w:fill="auto"/>
          </w:tcPr>
          <w:p w14:paraId="73205322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A2229FA" w14:textId="1CF628F7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98" w:type="dxa"/>
            <w:shd w:val="clear" w:color="auto" w:fill="auto"/>
          </w:tcPr>
          <w:p w14:paraId="4BB12194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6208B9" w14:textId="2A8E5769" w:rsidR="006F003B" w:rsidRPr="003067AA" w:rsidRDefault="00EB7E97" w:rsidP="006F003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9722D5" w:rsidRPr="00C20284" w14:paraId="3ED95D17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4F6598E" w14:textId="1890E92D" w:rsidR="006F003B" w:rsidRPr="003067AA" w:rsidRDefault="00EB7E97" w:rsidP="00F5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2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9D6A5C8" w14:textId="6FF3F826" w:rsidR="006F003B" w:rsidRPr="00777C44" w:rsidRDefault="00EB7E97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5,924</w:t>
            </w:r>
          </w:p>
        </w:tc>
        <w:tc>
          <w:tcPr>
            <w:tcW w:w="178" w:type="dxa"/>
          </w:tcPr>
          <w:p w14:paraId="2AA2B39D" w14:textId="77777777" w:rsidR="006F003B" w:rsidRPr="00777C44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3ED14C3A" w14:textId="44C9B663" w:rsidR="006F003B" w:rsidRPr="00777C44" w:rsidRDefault="00FD6320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B7E97"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1,185</w:t>
            </w:r>
            <w:r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E661DC4" w14:textId="77777777" w:rsidR="006F003B" w:rsidRPr="00777C44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E90DA18" w14:textId="46C17737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4,739</w:t>
            </w:r>
          </w:p>
        </w:tc>
        <w:tc>
          <w:tcPr>
            <w:tcW w:w="178" w:type="dxa"/>
          </w:tcPr>
          <w:p w14:paraId="060BA828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083ECD6B" w14:textId="4128FB21" w:rsidR="006F003B" w:rsidRPr="00777C44" w:rsidRDefault="00EB7E97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178" w:type="dxa"/>
          </w:tcPr>
          <w:p w14:paraId="6C5B2EE7" w14:textId="77777777" w:rsidR="006F003B" w:rsidRPr="00777C44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01233421" w14:textId="465810A2" w:rsidR="006F003B" w:rsidRPr="00777C44" w:rsidDel="009722DA" w:rsidRDefault="00FD6320" w:rsidP="00777C44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B7E97"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Pr="00777C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8" w:type="dxa"/>
          </w:tcPr>
          <w:p w14:paraId="3E939228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3E5ADCE7" w14:textId="29640775" w:rsidR="006F003B" w:rsidRPr="00FA22B2" w:rsidRDefault="00EB7E97" w:rsidP="00FA22B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</w:tr>
      <w:tr w:rsidR="00B04DBB" w:rsidRPr="00C20284" w14:paraId="76664578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33D506A9" w14:textId="217FA2FF" w:rsidR="006F003B" w:rsidRPr="003067AA" w:rsidRDefault="006F003B" w:rsidP="00F52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E6D49EE" w14:textId="73F53859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1B9DC59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2246EE3E" w14:textId="0BBD305E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2E84F0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11AE9873" w14:textId="344D1220" w:rsidR="006F003B" w:rsidRPr="003067AA" w:rsidRDefault="006F003B" w:rsidP="00A37B47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1B1C29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15144D6E" w14:textId="5D08C3D1" w:rsidR="006F003B" w:rsidRPr="003067AA" w:rsidRDefault="006F003B" w:rsidP="00A37B47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6EB243E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45DA299A" w14:textId="47F354CB" w:rsidR="006F003B" w:rsidRPr="003067AA" w:rsidDel="009722D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5D7AD2EF" w14:textId="77777777" w:rsidR="006F003B" w:rsidRPr="003067AA" w:rsidRDefault="006F003B" w:rsidP="006F00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</w:tcPr>
          <w:p w14:paraId="4BFAFA6F" w14:textId="026A6D64" w:rsidR="006F003B" w:rsidRPr="003067AA" w:rsidRDefault="006F003B" w:rsidP="00A37B4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D23218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7C9BDAA" w14:textId="77777777" w:rsidR="006C72E9" w:rsidRPr="003067AA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317DEE23" w14:textId="77777777" w:rsidR="006C72E9" w:rsidRPr="003067AA" w:rsidRDefault="006C72E9" w:rsidP="006C72E9">
      <w:pPr>
        <w:pBdr>
          <w:bottom w:val="single" w:sz="4" w:space="1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  <w:sectPr w:rsidR="006C72E9" w:rsidRPr="003067AA" w:rsidSect="00DA1440"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</w:p>
    <w:tbl>
      <w:tblPr>
        <w:tblW w:w="5093" w:type="pct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270"/>
        <w:gridCol w:w="1666"/>
        <w:gridCol w:w="272"/>
        <w:gridCol w:w="1768"/>
        <w:gridCol w:w="272"/>
        <w:gridCol w:w="1679"/>
        <w:gridCol w:w="272"/>
        <w:gridCol w:w="1767"/>
      </w:tblGrid>
      <w:tr w:rsidR="006C72E9" w:rsidRPr="00C20284" w14:paraId="001BA181" w14:textId="77777777" w:rsidTr="00387CAF">
        <w:trPr>
          <w:trHeight w:hRule="exact" w:val="387"/>
        </w:trPr>
        <w:tc>
          <w:tcPr>
            <w:tcW w:w="5130" w:type="dxa"/>
            <w:tcBorders>
              <w:top w:val="nil"/>
              <w:bottom w:val="nil"/>
            </w:tcBorders>
          </w:tcPr>
          <w:p w14:paraId="4725843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54E011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D3B7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712EB86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864B9B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3B35257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0EA9EA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43D5E38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F87ABD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12D7E93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72E9" w:rsidRPr="00C20284" w14:paraId="67C90FE5" w14:textId="77777777" w:rsidTr="00387CAF">
        <w:trPr>
          <w:trHeight w:hRule="exact" w:val="360"/>
        </w:trPr>
        <w:tc>
          <w:tcPr>
            <w:tcW w:w="5130" w:type="dxa"/>
            <w:tcBorders>
              <w:top w:val="nil"/>
              <w:bottom w:val="nil"/>
            </w:tcBorders>
          </w:tcPr>
          <w:p w14:paraId="3F0F8B4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25E421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934E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3310757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9780CE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2D93171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EE990C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8" w:type="dxa"/>
            <w:gridSpan w:val="3"/>
            <w:tcBorders>
              <w:top w:val="nil"/>
              <w:bottom w:val="nil"/>
            </w:tcBorders>
          </w:tcPr>
          <w:p w14:paraId="6164818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3C4CA179" w14:textId="77777777" w:rsidTr="00387CAF">
        <w:trPr>
          <w:trHeight w:hRule="exact" w:val="360"/>
        </w:trPr>
        <w:tc>
          <w:tcPr>
            <w:tcW w:w="5130" w:type="dxa"/>
            <w:tcBorders>
              <w:top w:val="nil"/>
            </w:tcBorders>
          </w:tcPr>
          <w:p w14:paraId="2773C2D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76" w:type="dxa"/>
            <w:gridSpan w:val="9"/>
            <w:tcBorders>
              <w:top w:val="nil"/>
              <w:bottom w:val="single" w:sz="4" w:space="0" w:color="auto"/>
            </w:tcBorders>
          </w:tcPr>
          <w:p w14:paraId="1F05CB1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72E9" w:rsidRPr="00C20284" w14:paraId="25F51A40" w14:textId="77777777" w:rsidTr="00387CAF">
        <w:trPr>
          <w:trHeight w:val="20"/>
        </w:trPr>
        <w:tc>
          <w:tcPr>
            <w:tcW w:w="5130" w:type="dxa"/>
            <w:tcBorders>
              <w:top w:val="nil"/>
            </w:tcBorders>
          </w:tcPr>
          <w:p w14:paraId="62DB655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5CA9D6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05757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017882D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741454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14:paraId="6E0CA63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650778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0805A66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BCD476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6D385A8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2E9" w:rsidRPr="00C20284" w14:paraId="1CD264C6" w14:textId="77777777" w:rsidTr="00387CAF">
        <w:trPr>
          <w:trHeight w:val="20"/>
        </w:trPr>
        <w:tc>
          <w:tcPr>
            <w:tcW w:w="5130" w:type="dxa"/>
          </w:tcPr>
          <w:p w14:paraId="46FCC7D1" w14:textId="00AAF4DD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2BF0"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6A8A6A1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1544B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59FA993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DD5BB2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0B79F35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079AD6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36FEC70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726134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3ABDC24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C72E9" w:rsidRPr="00C20284" w14:paraId="5D22EDEB" w14:textId="77777777" w:rsidTr="00387CAF">
        <w:trPr>
          <w:trHeight w:val="20"/>
        </w:trPr>
        <w:tc>
          <w:tcPr>
            <w:tcW w:w="5130" w:type="dxa"/>
          </w:tcPr>
          <w:p w14:paraId="4E70D10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ทางบัญชีก่อนค่าใช้จ่ายภาษีเงินได้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90EDB5E" w14:textId="5F73EF30" w:rsidR="006C72E9" w:rsidRPr="003067AA" w:rsidRDefault="00946F63" w:rsidP="006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(2,461)</w:t>
            </w:r>
          </w:p>
        </w:tc>
        <w:tc>
          <w:tcPr>
            <w:tcW w:w="270" w:type="dxa"/>
            <w:tcBorders>
              <w:bottom w:val="nil"/>
            </w:tcBorders>
          </w:tcPr>
          <w:p w14:paraId="2A02945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</w:tcPr>
          <w:p w14:paraId="4001BCB9" w14:textId="5FA22310" w:rsidR="006C72E9" w:rsidRPr="003067AA" w:rsidRDefault="00D4757C" w:rsidP="006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272" w:type="dxa"/>
            <w:tcBorders>
              <w:bottom w:val="nil"/>
            </w:tcBorders>
          </w:tcPr>
          <w:p w14:paraId="1DB1ED5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4DEBA854" w14:textId="66F2CB96" w:rsidR="006C72E9" w:rsidRPr="003067AA" w:rsidRDefault="00D4757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26,725</w:t>
            </w:r>
          </w:p>
        </w:tc>
        <w:tc>
          <w:tcPr>
            <w:tcW w:w="272" w:type="dxa"/>
            <w:tcBorders>
              <w:bottom w:val="nil"/>
            </w:tcBorders>
          </w:tcPr>
          <w:p w14:paraId="64A58A6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3DBBCD90" w14:textId="4166A540" w:rsidR="006C72E9" w:rsidRPr="003067AA" w:rsidRDefault="00D4757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(3,735)</w:t>
            </w:r>
          </w:p>
        </w:tc>
        <w:tc>
          <w:tcPr>
            <w:tcW w:w="272" w:type="dxa"/>
            <w:tcBorders>
              <w:bottom w:val="nil"/>
            </w:tcBorders>
          </w:tcPr>
          <w:p w14:paraId="68C9EAF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25482E3F" w14:textId="42A641D0" w:rsidR="006C72E9" w:rsidRPr="003067AA" w:rsidRDefault="008F0742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20,427</w:t>
            </w:r>
          </w:p>
        </w:tc>
      </w:tr>
      <w:tr w:rsidR="007F6E0C" w:rsidRPr="00C20284" w14:paraId="6EA58178" w14:textId="77777777" w:rsidTr="00050F74">
        <w:trPr>
          <w:trHeight w:val="20"/>
        </w:trPr>
        <w:tc>
          <w:tcPr>
            <w:tcW w:w="5130" w:type="dxa"/>
          </w:tcPr>
          <w:p w14:paraId="200E31B5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5B959E5B" w14:textId="79D7E44F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8EC5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</w:tcPr>
          <w:p w14:paraId="23BF92EF" w14:textId="52FBBC8D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7749FB0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  <w:bottom w:val="nil"/>
            </w:tcBorders>
          </w:tcPr>
          <w:p w14:paraId="201ED3A5" w14:textId="72E4816B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5,345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9AA16F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nil"/>
            </w:tcBorders>
          </w:tcPr>
          <w:p w14:paraId="6D3FDA25" w14:textId="6A7E8552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5A0A42B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  <w:bottom w:val="nil"/>
            </w:tcBorders>
          </w:tcPr>
          <w:p w14:paraId="3EC6E0A9" w14:textId="5EEF639C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</w:tr>
      <w:tr w:rsidR="007F6E0C" w:rsidRPr="00C20284" w14:paraId="183D1470" w14:textId="77777777" w:rsidTr="00050F74">
        <w:trPr>
          <w:trHeight w:val="20"/>
        </w:trPr>
        <w:tc>
          <w:tcPr>
            <w:tcW w:w="5130" w:type="dxa"/>
          </w:tcPr>
          <w:p w14:paraId="58E043EE" w14:textId="3FF76383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ทางภาษีของรายได้และค่าใช้จ่ายที่ไม่ถือ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E9AF78D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1799E4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4677861C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260C88B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05FA7DAD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5B40F04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17B0FD00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BE695E1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5810D15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E0C" w:rsidRPr="00C20284" w14:paraId="0C96D043" w14:textId="77777777" w:rsidTr="00050F74">
        <w:trPr>
          <w:trHeight w:val="20"/>
        </w:trPr>
        <w:tc>
          <w:tcPr>
            <w:tcW w:w="5130" w:type="dxa"/>
          </w:tcPr>
          <w:p w14:paraId="596B1D95" w14:textId="5344CBF5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D5AB65D" w14:textId="4D0CEC55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131ACD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23F7FE9F" w14:textId="5B7E2102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BEFCC8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39878FFF" w14:textId="054A912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0AC01D4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01CEF3D7" w14:textId="79E634A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B6D4011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293FB887" w14:textId="1E3AB1FA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F6E0C" w:rsidRPr="00C20284" w14:paraId="3A5D5EE1" w14:textId="77777777" w:rsidTr="00387CAF">
        <w:trPr>
          <w:trHeight w:val="20"/>
        </w:trPr>
        <w:tc>
          <w:tcPr>
            <w:tcW w:w="5130" w:type="dxa"/>
          </w:tcPr>
          <w:p w14:paraId="2273C7CD" w14:textId="01A3AD10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710" w:type="dxa"/>
          </w:tcPr>
          <w:p w14:paraId="4EC4B586" w14:textId="6A14D1A8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74BC6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786CBCBE" w14:textId="3BBC1A16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7E91B2A4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</w:tcPr>
          <w:p w14:paraId="367F33E4" w14:textId="5E33FE5D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2" w:type="dxa"/>
            <w:tcBorders>
              <w:bottom w:val="nil"/>
            </w:tcBorders>
          </w:tcPr>
          <w:p w14:paraId="48F68479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444FD36" w14:textId="105EDD48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tcBorders>
              <w:bottom w:val="nil"/>
            </w:tcBorders>
          </w:tcPr>
          <w:p w14:paraId="55B2BFA2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</w:tcPr>
          <w:p w14:paraId="456E7A79" w14:textId="754452E6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F6E0C" w:rsidRPr="00C20284" w14:paraId="5F88E53B" w14:textId="77777777" w:rsidTr="00387CAF">
        <w:trPr>
          <w:trHeight w:val="20"/>
        </w:trPr>
        <w:tc>
          <w:tcPr>
            <w:tcW w:w="5130" w:type="dxa"/>
          </w:tcPr>
          <w:p w14:paraId="2B0DBF4C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708D1E" w14:textId="74DDC74C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28ED0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778DB65F" w14:textId="0916AFB1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29A619C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479F6454" w14:textId="5BBBE66E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8D8CF5E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409835B8" w14:textId="58F91FCC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A51B541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1BA33730" w14:textId="604FC928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6,003</w:t>
            </w:r>
          </w:p>
        </w:tc>
      </w:tr>
      <w:tr w:rsidR="007F6E0C" w:rsidRPr="00C20284" w14:paraId="0B8E69F3" w14:textId="77777777" w:rsidTr="00387CAF">
        <w:trPr>
          <w:trHeight w:hRule="exact" w:val="144"/>
        </w:trPr>
        <w:tc>
          <w:tcPr>
            <w:tcW w:w="5130" w:type="dxa"/>
          </w:tcPr>
          <w:p w14:paraId="21CEFC80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CB97BD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D0A992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</w:tcPr>
          <w:p w14:paraId="6A05FDE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EBA700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25725111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D9CB725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79" w:type="dxa"/>
            <w:tcBorders>
              <w:top w:val="double" w:sz="4" w:space="0" w:color="auto"/>
            </w:tcBorders>
          </w:tcPr>
          <w:p w14:paraId="702AD93C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6DCC7FC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</w:tcPr>
          <w:p w14:paraId="4EF0EBA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</w:tr>
      <w:tr w:rsidR="007F6E0C" w:rsidRPr="00C20284" w14:paraId="224F75D2" w14:textId="77777777" w:rsidTr="00387CAF">
        <w:trPr>
          <w:trHeight w:val="20"/>
        </w:trPr>
        <w:tc>
          <w:tcPr>
            <w:tcW w:w="5130" w:type="dxa"/>
          </w:tcPr>
          <w:p w14:paraId="71834CCA" w14:textId="0FE7E5E0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bottom w:val="nil"/>
            </w:tcBorders>
          </w:tcPr>
          <w:p w14:paraId="5525E674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06E0C2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64E94C8A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52A30B5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1E9B8325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4F02F1CA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3F02B9E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6A3E0B6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37F08C9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F6E0C" w:rsidRPr="00C20284" w14:paraId="2414E814" w14:textId="77777777" w:rsidTr="00387CAF">
        <w:trPr>
          <w:trHeight w:val="20"/>
        </w:trPr>
        <w:tc>
          <w:tcPr>
            <w:tcW w:w="5130" w:type="dxa"/>
          </w:tcPr>
          <w:p w14:paraId="5D67CCC2" w14:textId="125FB48D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22715A6" w14:textId="6F0E7471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</w:tcPr>
          <w:p w14:paraId="60768613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</w:tcPr>
          <w:p w14:paraId="3E028203" w14:textId="4BF569D5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2" w:type="dxa"/>
            <w:tcBorders>
              <w:bottom w:val="nil"/>
            </w:tcBorders>
          </w:tcPr>
          <w:p w14:paraId="0142714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6D006F81" w14:textId="485B1D0F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14,540</w:t>
            </w:r>
          </w:p>
        </w:tc>
        <w:tc>
          <w:tcPr>
            <w:tcW w:w="272" w:type="dxa"/>
            <w:tcBorders>
              <w:bottom w:val="nil"/>
            </w:tcBorders>
          </w:tcPr>
          <w:p w14:paraId="44C2A95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7AE74F2F" w14:textId="654256C9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272" w:type="dxa"/>
            <w:tcBorders>
              <w:bottom w:val="nil"/>
            </w:tcBorders>
          </w:tcPr>
          <w:p w14:paraId="16D5C373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21B7D28B" w14:textId="0066B980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16,732</w:t>
            </w:r>
          </w:p>
        </w:tc>
      </w:tr>
      <w:tr w:rsidR="007F6E0C" w:rsidRPr="00C20284" w14:paraId="66E04015" w14:textId="77777777" w:rsidTr="00387CAF">
        <w:trPr>
          <w:trHeight w:val="20"/>
        </w:trPr>
        <w:tc>
          <w:tcPr>
            <w:tcW w:w="5130" w:type="dxa"/>
          </w:tcPr>
          <w:p w14:paraId="2AA06BE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675988E9" w14:textId="0412CFA6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651B8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</w:tcPr>
          <w:p w14:paraId="4EDA0271" w14:textId="60B4B2EC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C9C99F8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  <w:bottom w:val="nil"/>
            </w:tcBorders>
          </w:tcPr>
          <w:p w14:paraId="3ECB8EAB" w14:textId="0F40FA9A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22D0C3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nil"/>
            </w:tcBorders>
          </w:tcPr>
          <w:p w14:paraId="353A6882" w14:textId="4ADAAAE1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CC8047E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  <w:bottom w:val="nil"/>
            </w:tcBorders>
          </w:tcPr>
          <w:p w14:paraId="40611144" w14:textId="41DA57C6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3,446</w:t>
            </w:r>
          </w:p>
        </w:tc>
      </w:tr>
      <w:tr w:rsidR="007F6E0C" w:rsidRPr="00C20284" w14:paraId="0135EE87" w14:textId="77777777" w:rsidTr="00A25996">
        <w:trPr>
          <w:trHeight w:val="20"/>
        </w:trPr>
        <w:tc>
          <w:tcPr>
            <w:tcW w:w="5130" w:type="dxa"/>
          </w:tcPr>
          <w:p w14:paraId="3C7A1103" w14:textId="3098886D" w:rsidR="007F6E0C" w:rsidRPr="0057308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308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 w:rsidRPr="00573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ทางภาษีของรายได้และค่าใช้จ่ายที่ไม่ถือ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1EB621A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1F5A43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</w:tcPr>
          <w:p w14:paraId="03D67584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566ECC5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689614A9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60A3821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shd w:val="clear" w:color="auto" w:fill="auto"/>
          </w:tcPr>
          <w:p w14:paraId="7BC29F5E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468D261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745BCF8B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E0C" w:rsidRPr="00C20284" w14:paraId="2405E8E3" w14:textId="77777777" w:rsidTr="00A25996">
        <w:trPr>
          <w:trHeight w:val="20"/>
        </w:trPr>
        <w:tc>
          <w:tcPr>
            <w:tcW w:w="5130" w:type="dxa"/>
          </w:tcPr>
          <w:p w14:paraId="0D0C5B3B" w14:textId="7F1BD01D" w:rsidR="007F6E0C" w:rsidRPr="0057308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308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730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Pr="0057308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73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2E14A407" w14:textId="7B5BF0BA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E56B5B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</w:tcPr>
          <w:p w14:paraId="44547D34" w14:textId="2DCCA72A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8540EB3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4BC4EEEC" w14:textId="55E0F418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(2,481)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D0EC45A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shd w:val="clear" w:color="auto" w:fill="auto"/>
          </w:tcPr>
          <w:p w14:paraId="1A8F8AC3" w14:textId="401BCFDB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1,745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FCB1B0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7DD9B51C" w14:textId="78588802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(517)</w:t>
            </w:r>
          </w:p>
        </w:tc>
      </w:tr>
      <w:tr w:rsidR="007F6E0C" w:rsidRPr="00C20284" w14:paraId="3076B144" w14:textId="77777777" w:rsidTr="00050F74">
        <w:trPr>
          <w:trHeight w:val="20"/>
        </w:trPr>
        <w:tc>
          <w:tcPr>
            <w:tcW w:w="5130" w:type="dxa"/>
            <w:tcBorders>
              <w:bottom w:val="nil"/>
            </w:tcBorders>
          </w:tcPr>
          <w:p w14:paraId="5361CC1B" w14:textId="026F40B2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710" w:type="dxa"/>
          </w:tcPr>
          <w:p w14:paraId="69DFF701" w14:textId="5B586DA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13E15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25B8A9BD" w14:textId="6A73789B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3854770D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</w:tcPr>
          <w:p w14:paraId="1B67FAD4" w14:textId="6AE6C373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2" w:type="dxa"/>
            <w:tcBorders>
              <w:bottom w:val="nil"/>
            </w:tcBorders>
          </w:tcPr>
          <w:p w14:paraId="7F0E46F7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</w:tcPr>
          <w:p w14:paraId="61C57B86" w14:textId="31E4F742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72" w:type="dxa"/>
            <w:tcBorders>
              <w:bottom w:val="nil"/>
            </w:tcBorders>
          </w:tcPr>
          <w:p w14:paraId="70209F04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</w:tcPr>
          <w:p w14:paraId="2E814667" w14:textId="37EE68C8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(275)</w:t>
            </w:r>
          </w:p>
        </w:tc>
      </w:tr>
      <w:tr w:rsidR="007F6E0C" w:rsidRPr="00C20284" w14:paraId="176FAC83" w14:textId="77777777" w:rsidTr="00050F74">
        <w:trPr>
          <w:trHeight w:val="20"/>
        </w:trPr>
        <w:tc>
          <w:tcPr>
            <w:tcW w:w="5130" w:type="dxa"/>
            <w:tcBorders>
              <w:bottom w:val="nil"/>
            </w:tcBorders>
          </w:tcPr>
          <w:p w14:paraId="547B3AFE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931272" w14:textId="03550C4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74FAC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1BF82C10" w14:textId="70C4A75A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ABF2C98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331E8156" w14:textId="4355244E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45489F9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2A3DE51C" w14:textId="345E9170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38B19DF" w14:textId="77777777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2A6C4A6B" w14:textId="2AFE4C02" w:rsidR="007F6E0C" w:rsidRPr="003067AA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2,654</w:t>
            </w:r>
          </w:p>
        </w:tc>
      </w:tr>
    </w:tbl>
    <w:p w14:paraId="2A3CA85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6C72E9" w:rsidRPr="003067AA" w:rsidSect="000E2ADD">
          <w:headerReference w:type="default" r:id="rId32"/>
          <w:footerReference w:type="default" r:id="rId33"/>
          <w:pgSz w:w="16840" w:h="11907" w:orient="landscape" w:code="9"/>
          <w:pgMar w:top="360" w:right="1152" w:bottom="576" w:left="1152" w:header="720" w:footer="576" w:gutter="0"/>
          <w:cols w:space="708"/>
          <w:docGrid w:linePitch="360"/>
        </w:sectPr>
      </w:pPr>
    </w:p>
    <w:tbl>
      <w:tblPr>
        <w:tblW w:w="4977" w:type="pct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1"/>
        <w:gridCol w:w="1094"/>
        <w:gridCol w:w="166"/>
        <w:gridCol w:w="70"/>
        <w:gridCol w:w="200"/>
        <w:gridCol w:w="954"/>
        <w:gridCol w:w="236"/>
        <w:gridCol w:w="133"/>
        <w:gridCol w:w="991"/>
        <w:gridCol w:w="236"/>
        <w:gridCol w:w="1158"/>
      </w:tblGrid>
      <w:tr w:rsidR="006C72E9" w:rsidRPr="00C20284" w14:paraId="0671AD8C" w14:textId="77777777" w:rsidTr="0026110F">
        <w:tc>
          <w:tcPr>
            <w:tcW w:w="4320" w:type="dxa"/>
            <w:tcBorders>
              <w:bottom w:val="nil"/>
            </w:tcBorders>
          </w:tcPr>
          <w:p w14:paraId="7411E365" w14:textId="25874825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  <w:r w:rsidR="00641CDF" w:rsidRPr="003067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14:paraId="6D4D8DD4" w14:textId="77777777" w:rsidR="006C72E9" w:rsidRPr="003067AA" w:rsidRDefault="006C72E9" w:rsidP="00387CAF">
            <w:pPr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46ECD5" w14:textId="77777777" w:rsidR="006C72E9" w:rsidRPr="003067AA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3"/>
            <w:tcBorders>
              <w:top w:val="nil"/>
              <w:bottom w:val="nil"/>
            </w:tcBorders>
          </w:tcPr>
          <w:p w14:paraId="62F89A18" w14:textId="77777777" w:rsidR="006C72E9" w:rsidRPr="003067AA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nil"/>
            </w:tcBorders>
          </w:tcPr>
          <w:p w14:paraId="763C6814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72E9" w:rsidRPr="00C20284" w14:paraId="5B45E4AD" w14:textId="77777777" w:rsidTr="0026110F">
        <w:tc>
          <w:tcPr>
            <w:tcW w:w="4320" w:type="dxa"/>
            <w:tcBorders>
              <w:top w:val="nil"/>
            </w:tcBorders>
          </w:tcPr>
          <w:p w14:paraId="521B8516" w14:textId="77777777" w:rsidR="006C72E9" w:rsidRPr="003067AA" w:rsidRDefault="006C72E9" w:rsidP="00387CA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10"/>
            <w:tcBorders>
              <w:top w:val="nil"/>
              <w:bottom w:val="nil"/>
            </w:tcBorders>
          </w:tcPr>
          <w:p w14:paraId="04CD83CC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6EB3906D" w14:textId="77777777" w:rsidTr="0026110F">
        <w:tc>
          <w:tcPr>
            <w:tcW w:w="4320" w:type="dxa"/>
            <w:tcBorders>
              <w:top w:val="nil"/>
            </w:tcBorders>
          </w:tcPr>
          <w:p w14:paraId="2362AA33" w14:textId="77777777" w:rsidR="006C72E9" w:rsidRPr="003067AA" w:rsidRDefault="006C72E9" w:rsidP="00387CA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10"/>
            <w:tcBorders>
              <w:top w:val="nil"/>
              <w:bottom w:val="single" w:sz="4" w:space="0" w:color="auto"/>
            </w:tcBorders>
          </w:tcPr>
          <w:p w14:paraId="1B2828D7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50382C8A" w14:textId="77777777" w:rsidTr="0026110F">
        <w:tc>
          <w:tcPr>
            <w:tcW w:w="4320" w:type="dxa"/>
            <w:tcBorders>
              <w:top w:val="nil"/>
            </w:tcBorders>
          </w:tcPr>
          <w:p w14:paraId="79B89B02" w14:textId="77777777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A1F8DD8" w14:textId="77777777" w:rsidR="006C72E9" w:rsidRPr="003067AA" w:rsidRDefault="006C72E9" w:rsidP="00387CAF">
            <w:pPr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7916385" w14:textId="77777777" w:rsidR="006C72E9" w:rsidRPr="003067AA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3CD2B" w14:textId="77777777" w:rsidR="006C72E9" w:rsidRPr="003067AA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A02BB05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D84D6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86DCD4D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769C85C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2E9" w:rsidRPr="00C20284" w14:paraId="7166618B" w14:textId="77777777" w:rsidTr="0026110F">
        <w:tc>
          <w:tcPr>
            <w:tcW w:w="4320" w:type="dxa"/>
          </w:tcPr>
          <w:p w14:paraId="1611900A" w14:textId="5A3AD63B" w:rsidR="006C72E9" w:rsidRPr="003067AA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72BF0"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4" w:type="dxa"/>
            <w:tcBorders>
              <w:bottom w:val="nil"/>
            </w:tcBorders>
          </w:tcPr>
          <w:p w14:paraId="3ACF844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61398C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</w:tcPr>
          <w:p w14:paraId="78D8C81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81AE6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1D0C127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2D146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2375987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0EC4DC84" w14:textId="77777777" w:rsidTr="0026110F">
        <w:tc>
          <w:tcPr>
            <w:tcW w:w="4320" w:type="dxa"/>
          </w:tcPr>
          <w:p w14:paraId="7FB915AB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7A812AD7" w14:textId="534FB58D" w:rsidR="006C72E9" w:rsidRPr="003067AA" w:rsidRDefault="00641CD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85585B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14:paraId="13F6E6CB" w14:textId="08FDE96D" w:rsidR="006C72E9" w:rsidRPr="003067AA" w:rsidRDefault="00641CD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15,3</w:t>
            </w:r>
            <w:r w:rsidR="00F620F9" w:rsidRPr="003067AA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36" w:type="dxa"/>
            <w:tcBorders>
              <w:bottom w:val="nil"/>
            </w:tcBorders>
          </w:tcPr>
          <w:p w14:paraId="0200A72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</w:tcPr>
          <w:p w14:paraId="6E195FDA" w14:textId="130A75DA" w:rsidR="006C72E9" w:rsidRPr="003067AA" w:rsidRDefault="00641CD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</w:tcPr>
          <w:p w14:paraId="5E7F227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E5ADC5E" w14:textId="1A29DDDC" w:rsidR="006C72E9" w:rsidRPr="003067AA" w:rsidRDefault="00641CD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15,4</w:t>
            </w:r>
            <w:r w:rsidR="00AF5687" w:rsidRPr="003067AA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A25996" w:rsidRPr="00C20284" w14:paraId="087D8E8B" w14:textId="77777777" w:rsidTr="0026110F">
        <w:tc>
          <w:tcPr>
            <w:tcW w:w="4320" w:type="dxa"/>
          </w:tcPr>
          <w:p w14:paraId="314C69AE" w14:textId="2F557A39" w:rsidR="00A25996" w:rsidRPr="003067AA" w:rsidRDefault="00A25996" w:rsidP="00A25996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5B7EF4C0" w14:textId="47A43FB6" w:rsidR="00A25996" w:rsidRPr="003067AA" w:rsidRDefault="00195AD0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08060F6" w14:textId="77777777" w:rsidR="00A25996" w:rsidRPr="003067AA" w:rsidRDefault="00A25996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  <w:bottom w:val="nil"/>
            </w:tcBorders>
          </w:tcPr>
          <w:p w14:paraId="481496D5" w14:textId="0F9D51A4" w:rsidR="00A25996" w:rsidRPr="003067AA" w:rsidRDefault="00195AD0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3,06</w:t>
            </w:r>
            <w:r w:rsidR="00022987"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EB3E92" w14:textId="77777777" w:rsidR="00A25996" w:rsidRPr="003067AA" w:rsidRDefault="00A25996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  <w:bottom w:val="nil"/>
            </w:tcBorders>
          </w:tcPr>
          <w:p w14:paraId="53CC5508" w14:textId="78C6A3D2" w:rsidR="00A25996" w:rsidRPr="003067AA" w:rsidRDefault="00195AD0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E7069F" w14:textId="77777777" w:rsidR="00A25996" w:rsidRPr="003067AA" w:rsidRDefault="00A25996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  <w:bottom w:val="nil"/>
            </w:tcBorders>
          </w:tcPr>
          <w:p w14:paraId="19F5DF20" w14:textId="1A55E51F" w:rsidR="00A25996" w:rsidRPr="003067AA" w:rsidRDefault="00CD3619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3,06</w:t>
            </w:r>
            <w:r w:rsidR="00AF5687" w:rsidRPr="003067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3619" w:rsidRPr="00C20284" w14:paraId="4DBEBB0F" w14:textId="77777777" w:rsidTr="0026110F">
        <w:tc>
          <w:tcPr>
            <w:tcW w:w="4320" w:type="dxa"/>
          </w:tcPr>
          <w:p w14:paraId="108A17D3" w14:textId="1E8BD3AB" w:rsidR="00CD3619" w:rsidRPr="003067AA" w:rsidRDefault="00627303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="006D687F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ที่ไม่ถือ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CC0B30D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7A1B272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01478627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F22544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nil"/>
            </w:tcBorders>
          </w:tcPr>
          <w:p w14:paraId="778C63CA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DD29AA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429448EE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E2F" w:rsidRPr="00C20284" w14:paraId="0C240D9C" w14:textId="77777777" w:rsidTr="0026110F">
        <w:tc>
          <w:tcPr>
            <w:tcW w:w="4320" w:type="dxa"/>
          </w:tcPr>
          <w:p w14:paraId="4413B126" w14:textId="4FFA9D92" w:rsidR="00362E2F" w:rsidRPr="003067AA" w:rsidRDefault="002F2C2C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เป็นรายได้หรือค่าใช้จ่ายทางภาษี</w:t>
            </w:r>
            <w:r w:rsidR="00340220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223B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340220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427FE010" w14:textId="02625BBF" w:rsidR="00362E2F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EC396CF" w14:textId="77777777" w:rsidR="00362E2F" w:rsidRPr="003067AA" w:rsidRDefault="00362E2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707D6A99" w14:textId="01CCF246" w:rsidR="00362E2F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791821" w:rsidRPr="003067A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6F62E6" w14:textId="77777777" w:rsidR="00362E2F" w:rsidRPr="003067AA" w:rsidRDefault="00362E2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single" w:sz="4" w:space="0" w:color="auto"/>
            </w:tcBorders>
          </w:tcPr>
          <w:p w14:paraId="4A31DA03" w14:textId="4F610F5C" w:rsidR="00362E2F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85715D" w14:textId="77777777" w:rsidR="00362E2F" w:rsidRPr="003067AA" w:rsidRDefault="00362E2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1B5AF98B" w14:textId="7A29B9BD" w:rsidR="00362E2F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(2,48</w:t>
            </w:r>
            <w:r w:rsidR="00AF5687" w:rsidRPr="003067A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3619" w:rsidRPr="00C20284" w14:paraId="5420F714" w14:textId="77777777" w:rsidTr="0026110F">
        <w:tc>
          <w:tcPr>
            <w:tcW w:w="4320" w:type="dxa"/>
          </w:tcPr>
          <w:p w14:paraId="38B987EE" w14:textId="7847AC73" w:rsidR="00CD3619" w:rsidRPr="003067AA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0A08BA1" w14:textId="5FFBFA77" w:rsidR="00CD3619" w:rsidRPr="003067AA" w:rsidRDefault="0054772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A1974FB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A9A4B0" w14:textId="0DE609E5" w:rsidR="00CD3619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AF5687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1FD62C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680E8F" w14:textId="732BB275" w:rsidR="00CD3619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033CBF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E3E3917" w14:textId="579A9EBA" w:rsidR="00CD3619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AF5687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CD3619" w:rsidRPr="00C20284" w14:paraId="2FA4826B" w14:textId="77777777" w:rsidTr="0026110F">
        <w:tc>
          <w:tcPr>
            <w:tcW w:w="4320" w:type="dxa"/>
          </w:tcPr>
          <w:p w14:paraId="4F1508E4" w14:textId="70AFA29F" w:rsidR="00CD3619" w:rsidRPr="003067AA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7502EE8A" w14:textId="77777777" w:rsidR="00CD3619" w:rsidRPr="003067AA" w:rsidRDefault="00CD3619" w:rsidP="0026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C860A90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</w:tcPr>
          <w:p w14:paraId="0D4FF57B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F8927E1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</w:tcBorders>
          </w:tcPr>
          <w:p w14:paraId="5BCBC56B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617C2E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3DE5B02D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D3619" w:rsidRPr="00C20284" w14:paraId="46CA0478" w14:textId="77777777" w:rsidTr="0026110F">
        <w:tc>
          <w:tcPr>
            <w:tcW w:w="4320" w:type="dxa"/>
          </w:tcPr>
          <w:p w14:paraId="0747B362" w14:textId="71872CEC" w:rsidR="00CD3619" w:rsidRPr="003067AA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94" w:type="dxa"/>
            <w:tcBorders>
              <w:bottom w:val="nil"/>
            </w:tcBorders>
          </w:tcPr>
          <w:p w14:paraId="64B95AF1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35E2AD10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</w:tcPr>
          <w:p w14:paraId="54160CA9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F0A508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66F8047D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3D10E7E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1625E4DF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D3619" w:rsidRPr="00C20284" w14:paraId="6160BF59" w14:textId="77777777" w:rsidTr="0026110F">
        <w:tc>
          <w:tcPr>
            <w:tcW w:w="4320" w:type="dxa"/>
          </w:tcPr>
          <w:p w14:paraId="62E2A5CF" w14:textId="6B7EC5E5" w:rsidR="00CD3619" w:rsidRPr="003067AA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2BFFD895" w14:textId="797ADEB8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1249291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14:paraId="43176E43" w14:textId="79BF34D9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36" w:type="dxa"/>
            <w:tcBorders>
              <w:bottom w:val="nil"/>
            </w:tcBorders>
          </w:tcPr>
          <w:p w14:paraId="74EDD2E8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</w:tcPr>
          <w:p w14:paraId="62C114ED" w14:textId="375B5A59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</w:tcPr>
          <w:p w14:paraId="244CB1AC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2D48EAB4" w14:textId="46A5E95D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CD3619" w:rsidRPr="00C20284" w14:paraId="379464B8" w14:textId="77777777" w:rsidTr="0026110F">
        <w:tc>
          <w:tcPr>
            <w:tcW w:w="4320" w:type="dxa"/>
          </w:tcPr>
          <w:p w14:paraId="4ADB9262" w14:textId="3B4952ED" w:rsidR="00CD3619" w:rsidRPr="003067AA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648B898C" w14:textId="06FF19EE" w:rsidR="00CD3619" w:rsidRPr="003067AA" w:rsidRDefault="00CD3619" w:rsidP="007E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828B8CB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  <w:bottom w:val="nil"/>
            </w:tcBorders>
          </w:tcPr>
          <w:p w14:paraId="2D462408" w14:textId="03926C0C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10A0A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  <w:bottom w:val="nil"/>
            </w:tcBorders>
          </w:tcPr>
          <w:p w14:paraId="324B183F" w14:textId="2347BEC2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EDF10C" w14:textId="77777777" w:rsidR="00CD3619" w:rsidRPr="003067AA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  <w:bottom w:val="nil"/>
            </w:tcBorders>
          </w:tcPr>
          <w:p w14:paraId="144509C4" w14:textId="126DED60" w:rsidR="00CD3619" w:rsidRPr="003067AA" w:rsidRDefault="00CD3619" w:rsidP="003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BD63E1" w:rsidRPr="00C20284" w14:paraId="4D0E9981" w14:textId="77777777" w:rsidTr="0026110F">
        <w:tc>
          <w:tcPr>
            <w:tcW w:w="4320" w:type="dxa"/>
          </w:tcPr>
          <w:p w14:paraId="795BA98D" w14:textId="23E1FD75" w:rsidR="00BD63E1" w:rsidRPr="003067AA" w:rsidRDefault="00BD63E1" w:rsidP="00BD63E1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94" w:type="dxa"/>
            <w:tcBorders>
              <w:bottom w:val="nil"/>
            </w:tcBorders>
          </w:tcPr>
          <w:p w14:paraId="4C848B72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3E66CC2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</w:tcPr>
          <w:p w14:paraId="09E707E0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F25D518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696CE6D0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DFA563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4BD8890D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63E1" w:rsidRPr="00C20284" w14:paraId="0DCAE24B" w14:textId="77777777" w:rsidTr="0026110F">
        <w:tc>
          <w:tcPr>
            <w:tcW w:w="4320" w:type="dxa"/>
          </w:tcPr>
          <w:p w14:paraId="53D21BA6" w14:textId="3A70341D" w:rsidR="00BD63E1" w:rsidRPr="003067AA" w:rsidRDefault="00BD63E1" w:rsidP="00BD63E1">
            <w:pPr>
              <w:tabs>
                <w:tab w:val="clear" w:pos="5387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เป็นรายได้หรือค่าใช้จ่ายทางภาษี - สุทธิ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E7B8F23" w14:textId="24E40D05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52F17C5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1AAFA32E" w14:textId="35243CD4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(1,572)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13E18B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single" w:sz="4" w:space="0" w:color="auto"/>
            </w:tcBorders>
          </w:tcPr>
          <w:p w14:paraId="18C0766D" w14:textId="4A3E5979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8C00C7" w14:textId="77777777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58068937" w14:textId="2E53D036" w:rsidR="00BD63E1" w:rsidRPr="003067AA" w:rsidRDefault="00BD63E1" w:rsidP="00BD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(1,572)</w:t>
            </w:r>
          </w:p>
        </w:tc>
      </w:tr>
      <w:tr w:rsidR="008941A7" w:rsidRPr="00C20284" w14:paraId="737C3CE9" w14:textId="77777777" w:rsidTr="0026110F">
        <w:tc>
          <w:tcPr>
            <w:tcW w:w="4320" w:type="dxa"/>
            <w:tcBorders>
              <w:bottom w:val="nil"/>
            </w:tcBorders>
          </w:tcPr>
          <w:p w14:paraId="3B580C85" w14:textId="06B8B11E" w:rsidR="008941A7" w:rsidRPr="003067AA" w:rsidRDefault="008941A7" w:rsidP="00387CA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BE529C7" w14:textId="766F6F6A" w:rsidR="008941A7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1807A80" w14:textId="77777777" w:rsidR="008941A7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87E15" w14:textId="2C122A17" w:rsidR="008941A7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(1,486)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39AF97" w14:textId="77777777" w:rsidR="008941A7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120408" w14:textId="4FE570F9" w:rsidR="008941A7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316806" w14:textId="77777777" w:rsidR="008941A7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A705BBC" w14:textId="302BD846" w:rsidR="008941A7" w:rsidRPr="003067AA" w:rsidRDefault="008941A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(1,485)</w:t>
            </w:r>
          </w:p>
        </w:tc>
      </w:tr>
    </w:tbl>
    <w:p w14:paraId="75C5B3CF" w14:textId="77777777" w:rsidR="003645C2" w:rsidRPr="003067AA" w:rsidRDefault="003645C2" w:rsidP="006C72E9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</w:p>
    <w:p w14:paraId="3D69FFE1" w14:textId="77777777" w:rsidR="006C72E9" w:rsidRPr="003067AA" w:rsidRDefault="006C72E9" w:rsidP="006C72E9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val="en-US" w:bidi="th-TH"/>
        </w:rPr>
        <w:t>ภาษีเงินได้รอการตัดบัญชี</w:t>
      </w:r>
    </w:p>
    <w:p w14:paraId="268A2C9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C514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3067AA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826D6C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233"/>
        <w:gridCol w:w="7"/>
        <w:gridCol w:w="238"/>
        <w:gridCol w:w="7"/>
        <w:gridCol w:w="1017"/>
        <w:gridCol w:w="245"/>
        <w:gridCol w:w="1247"/>
      </w:tblGrid>
      <w:tr w:rsidR="006C72E9" w:rsidRPr="006149EF" w14:paraId="17C55B09" w14:textId="77777777" w:rsidTr="0026110F">
        <w:tc>
          <w:tcPr>
            <w:tcW w:w="4230" w:type="dxa"/>
          </w:tcPr>
          <w:p w14:paraId="750A5CC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2996C30C" w14:textId="77777777" w:rsidR="006C72E9" w:rsidRPr="003067AA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7CA523E1" w14:textId="77777777" w:rsidTr="0026110F">
        <w:tc>
          <w:tcPr>
            <w:tcW w:w="4230" w:type="dxa"/>
          </w:tcPr>
          <w:p w14:paraId="09421A2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</w:tcPr>
          <w:p w14:paraId="47F2E2C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</w:tcPr>
          <w:p w14:paraId="4BF2A92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374F6A1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09A4DB69" w14:textId="77777777" w:rsidTr="0026110F">
        <w:tc>
          <w:tcPr>
            <w:tcW w:w="4230" w:type="dxa"/>
          </w:tcPr>
          <w:p w14:paraId="665E6BC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A2ABB" w14:textId="462F73C9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26158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D15EFAF" w14:textId="0DC41E3A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45" w:type="dxa"/>
            <w:gridSpan w:val="2"/>
          </w:tcPr>
          <w:p w14:paraId="0D98D32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3AE9836B" w14:textId="76853FAF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2B636A3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FEE0790" w14:textId="40BE5FD4" w:rsidR="006C72E9" w:rsidRPr="003067AA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6C72E9" w:rsidRPr="00C20284" w14:paraId="7AD930DC" w14:textId="77777777" w:rsidTr="0026110F">
        <w:trPr>
          <w:trHeight w:hRule="exact" w:val="144"/>
        </w:trPr>
        <w:tc>
          <w:tcPr>
            <w:tcW w:w="4230" w:type="dxa"/>
          </w:tcPr>
          <w:p w14:paraId="1481F22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5834C0E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972BF0" w:rsidRPr="00C20284" w14:paraId="02BC9F93" w14:textId="77777777" w:rsidTr="0026110F">
        <w:trPr>
          <w:trHeight w:val="60"/>
        </w:trPr>
        <w:tc>
          <w:tcPr>
            <w:tcW w:w="4230" w:type="dxa"/>
          </w:tcPr>
          <w:p w14:paraId="79346B0B" w14:textId="2CC921C2" w:rsidR="00972BF0" w:rsidRPr="003067AA" w:rsidRDefault="00972BF0" w:rsidP="00972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B8067" w14:textId="08BBEEE9" w:rsidR="00972BF0" w:rsidRPr="003067AA" w:rsidRDefault="00972BF0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79CF8D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551C2FDC" w14:textId="7866120B" w:rsidR="00972BF0" w:rsidRPr="003067AA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21" w:right="-150" w:firstLine="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ปรับปรุ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ใหม่)</w:t>
            </w:r>
          </w:p>
        </w:tc>
        <w:tc>
          <w:tcPr>
            <w:tcW w:w="245" w:type="dxa"/>
            <w:gridSpan w:val="2"/>
          </w:tcPr>
          <w:p w14:paraId="3564EA62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B8074CF" w14:textId="2599EE6E" w:rsidR="00972BF0" w:rsidRPr="003067AA" w:rsidRDefault="00972BF0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0E26C8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5BF28A9D" w14:textId="4DD17C1A" w:rsidR="00972BF0" w:rsidRPr="003067AA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82" w:right="-150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ปรับปรุ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ใหม่)</w:t>
            </w:r>
          </w:p>
        </w:tc>
      </w:tr>
      <w:tr w:rsidR="00715BF8" w:rsidRPr="00C20284" w14:paraId="740B6E6F" w14:textId="77777777" w:rsidTr="0026110F">
        <w:trPr>
          <w:trHeight w:hRule="exact" w:val="144"/>
        </w:trPr>
        <w:tc>
          <w:tcPr>
            <w:tcW w:w="4230" w:type="dxa"/>
          </w:tcPr>
          <w:p w14:paraId="7E6413D3" w14:textId="77777777" w:rsidR="00715BF8" w:rsidRPr="003067AA" w:rsidRDefault="00715BF8" w:rsidP="00715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5970CC" w14:textId="77777777" w:rsidR="00715BF8" w:rsidRPr="003067AA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938B8" w14:textId="77777777" w:rsidR="00715BF8" w:rsidRPr="003067AA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2E11D94A" w14:textId="77777777" w:rsidR="00715BF8" w:rsidRPr="003067AA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14:paraId="7DC9BBAE" w14:textId="77777777" w:rsidR="00715BF8" w:rsidRPr="003067AA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F31ED35" w14:textId="77777777" w:rsidR="00715BF8" w:rsidRPr="003067AA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965F2C7" w14:textId="77777777" w:rsidR="00715BF8" w:rsidRPr="003067AA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571FA50B" w14:textId="77777777" w:rsidR="00715BF8" w:rsidRPr="003067AA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5BF8" w:rsidRPr="00C20284" w14:paraId="7643A211" w14:textId="77777777" w:rsidTr="0026110F">
        <w:trPr>
          <w:trHeight w:val="60"/>
        </w:trPr>
        <w:tc>
          <w:tcPr>
            <w:tcW w:w="4230" w:type="dxa"/>
          </w:tcPr>
          <w:p w14:paraId="24E3488A" w14:textId="0315AA6C" w:rsidR="00715BF8" w:rsidRPr="003067AA" w:rsidRDefault="00715BF8" w:rsidP="00715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E62A4CF" w14:textId="71379F2A" w:rsidR="00715BF8" w:rsidRPr="003067AA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4,582</w:t>
            </w:r>
          </w:p>
        </w:tc>
        <w:tc>
          <w:tcPr>
            <w:tcW w:w="236" w:type="dxa"/>
          </w:tcPr>
          <w:p w14:paraId="69596865" w14:textId="77777777" w:rsidR="00715BF8" w:rsidRPr="003067AA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2606EAAC" w14:textId="7DE1F55C" w:rsidR="00715BF8" w:rsidRPr="003067AA" w:rsidRDefault="00715BF8" w:rsidP="003F496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4,730</w:t>
            </w:r>
          </w:p>
        </w:tc>
        <w:tc>
          <w:tcPr>
            <w:tcW w:w="245" w:type="dxa"/>
            <w:gridSpan w:val="2"/>
          </w:tcPr>
          <w:p w14:paraId="72658540" w14:textId="77777777" w:rsidR="00715BF8" w:rsidRPr="003067AA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BB5CE01" w14:textId="2AD255DA" w:rsidR="00715BF8" w:rsidRPr="003067AA" w:rsidRDefault="0052451B" w:rsidP="003F49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8ACC99D" w14:textId="77777777" w:rsidR="00715BF8" w:rsidRPr="003067AA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27BF704B" w14:textId="5E59CC64" w:rsidR="00715BF8" w:rsidRPr="003067AA" w:rsidRDefault="00715BF8" w:rsidP="003F49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1,238</w:t>
            </w:r>
          </w:p>
        </w:tc>
      </w:tr>
      <w:tr w:rsidR="00972BF0" w:rsidRPr="00C20284" w14:paraId="6325BD1F" w14:textId="77777777" w:rsidTr="0026110F">
        <w:tc>
          <w:tcPr>
            <w:tcW w:w="4230" w:type="dxa"/>
          </w:tcPr>
          <w:p w14:paraId="19428B85" w14:textId="77777777" w:rsidR="00972BF0" w:rsidRPr="003067AA" w:rsidRDefault="00972BF0" w:rsidP="00972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8EF1AE0" w14:textId="3912F0D5" w:rsidR="00972BF0" w:rsidRPr="003067AA" w:rsidRDefault="00E209E8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2123C"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92585"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,338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7E6DEA2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6EF7F631" w14:textId="1BC5A06D" w:rsidR="00972BF0" w:rsidRPr="003067AA" w:rsidRDefault="00972BF0" w:rsidP="003F496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</w:t>
            </w:r>
            <w:r w:rsidR="00592585"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738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  <w:gridSpan w:val="2"/>
          </w:tcPr>
          <w:p w14:paraId="39ACB40E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1845979" w14:textId="23BD318D" w:rsidR="00972BF0" w:rsidRPr="003067AA" w:rsidRDefault="0052451B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(388)</w:t>
            </w:r>
          </w:p>
        </w:tc>
        <w:tc>
          <w:tcPr>
            <w:tcW w:w="245" w:type="dxa"/>
          </w:tcPr>
          <w:p w14:paraId="3D694F5F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0C16D63E" w14:textId="5216C161" w:rsidR="00972BF0" w:rsidRPr="003067AA" w:rsidRDefault="00972BF0" w:rsidP="003F49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BF0" w:rsidRPr="00C20284" w14:paraId="2D0C1BCF" w14:textId="77777777" w:rsidTr="0026110F">
        <w:tc>
          <w:tcPr>
            <w:tcW w:w="4230" w:type="dxa"/>
          </w:tcPr>
          <w:p w14:paraId="39D53BBC" w14:textId="77777777" w:rsidR="00972BF0" w:rsidRPr="003067AA" w:rsidRDefault="00972BF0" w:rsidP="00972B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15D3C" w14:textId="740B06D2" w:rsidR="00972BF0" w:rsidRPr="003067AA" w:rsidRDefault="00871F6D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92585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92585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756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6429AA4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433693C" w14:textId="221B46A8" w:rsidR="00972BF0" w:rsidRPr="003067AA" w:rsidRDefault="00972BF0" w:rsidP="003F496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92585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52D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  <w:gridSpan w:val="2"/>
          </w:tcPr>
          <w:p w14:paraId="6358EC99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79A68F" w14:textId="4ABE8CF1" w:rsidR="00972BF0" w:rsidRPr="003067AA" w:rsidRDefault="00C12ACE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(388)</w:t>
            </w:r>
          </w:p>
        </w:tc>
        <w:tc>
          <w:tcPr>
            <w:tcW w:w="245" w:type="dxa"/>
          </w:tcPr>
          <w:p w14:paraId="06F7BB42" w14:textId="77777777" w:rsidR="00972BF0" w:rsidRPr="003067AA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8D77764" w14:textId="0A1C3E35" w:rsidR="00972BF0" w:rsidRPr="003067AA" w:rsidRDefault="00972BF0" w:rsidP="003F496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B0055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</w:tr>
    </w:tbl>
    <w:p w14:paraId="5D08198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D476B" w14:textId="77777777" w:rsidR="00972BF0" w:rsidRPr="003067AA" w:rsidRDefault="00972BF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AB7F5" w14:textId="77777777" w:rsidR="00972BF0" w:rsidRPr="003067AA" w:rsidRDefault="00972BF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39DEE" w14:textId="3D39CEAE" w:rsidR="00972BF0" w:rsidRPr="003067AA" w:rsidRDefault="00972BF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972BF0" w:rsidRPr="003067AA" w:rsidSect="00935095">
          <w:headerReference w:type="default" r:id="rId34"/>
          <w:footerReference w:type="default" r:id="rId35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p w14:paraId="6E1E831B" w14:textId="0DBFD41B" w:rsidR="006C72E9" w:rsidRPr="003067AA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3067AA">
        <w:rPr>
          <w:rFonts w:asciiTheme="majorBidi" w:hAnsiTheme="majorBidi" w:cstheme="majorBidi"/>
          <w:sz w:val="30"/>
          <w:szCs w:val="30"/>
        </w:rPr>
        <w:t xml:space="preserve"> 256</w:t>
      </w:r>
      <w:r w:rsidR="00972BF0" w:rsidRPr="003067AA">
        <w:rPr>
          <w:rFonts w:asciiTheme="majorBidi" w:hAnsiTheme="majorBidi" w:cstheme="majorBidi"/>
          <w:sz w:val="30"/>
          <w:szCs w:val="30"/>
        </w:rPr>
        <w:t>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31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1166"/>
        <w:gridCol w:w="194"/>
        <w:gridCol w:w="42"/>
        <w:gridCol w:w="228"/>
        <w:gridCol w:w="1250"/>
        <w:gridCol w:w="270"/>
        <w:gridCol w:w="1260"/>
        <w:gridCol w:w="45"/>
        <w:gridCol w:w="238"/>
        <w:gridCol w:w="1247"/>
        <w:gridCol w:w="274"/>
        <w:gridCol w:w="1260"/>
        <w:gridCol w:w="270"/>
        <w:gridCol w:w="1250"/>
        <w:gridCol w:w="6"/>
      </w:tblGrid>
      <w:tr w:rsidR="00092A2C" w:rsidRPr="00C20284" w14:paraId="2ED9FE80" w14:textId="77777777" w:rsidTr="00461A76">
        <w:trPr>
          <w:cantSplit/>
          <w:trHeight w:val="371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2398A63C" w14:textId="77777777" w:rsidR="00092A2C" w:rsidRPr="003067AA" w:rsidRDefault="00092A2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322E165A" w14:textId="77777777" w:rsidR="00092A2C" w:rsidRPr="003067AA" w:rsidRDefault="00092A2C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D1C4A45" w14:textId="77777777" w:rsidR="00092A2C" w:rsidRPr="003067AA" w:rsidRDefault="00092A2C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53" w:type="dxa"/>
            <w:gridSpan w:val="5"/>
            <w:tcBorders>
              <w:top w:val="nil"/>
              <w:bottom w:val="nil"/>
            </w:tcBorders>
          </w:tcPr>
          <w:p w14:paraId="315A0F29" w14:textId="77777777" w:rsidR="00092A2C" w:rsidRPr="003067AA" w:rsidRDefault="00092A2C" w:rsidP="00387CAF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45" w:type="dxa"/>
            <w:gridSpan w:val="7"/>
            <w:tcBorders>
              <w:top w:val="nil"/>
              <w:bottom w:val="nil"/>
            </w:tcBorders>
          </w:tcPr>
          <w:p w14:paraId="6704666B" w14:textId="0B71EA49" w:rsidR="00092A2C" w:rsidRPr="003067AA" w:rsidRDefault="00092A2C" w:rsidP="00461A76">
            <w:pPr>
              <w:pStyle w:val="block"/>
              <w:spacing w:after="0" w:line="240" w:lineRule="atLeast"/>
              <w:ind w:left="-128" w:right="-10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092A2C" w:rsidRPr="00C20284" w14:paraId="5158C48A" w14:textId="77777777" w:rsidTr="00461A76">
        <w:trPr>
          <w:cantSplit/>
          <w:trHeight w:val="344"/>
        </w:trPr>
        <w:tc>
          <w:tcPr>
            <w:tcW w:w="5310" w:type="dxa"/>
            <w:tcBorders>
              <w:top w:val="nil"/>
            </w:tcBorders>
            <w:shd w:val="clear" w:color="auto" w:fill="auto"/>
          </w:tcPr>
          <w:p w14:paraId="7C052FFD" w14:textId="77777777" w:rsidR="00092A2C" w:rsidRPr="003067AA" w:rsidRDefault="00092A2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0" w:type="dxa"/>
            <w:gridSpan w:val="15"/>
            <w:tcBorders>
              <w:top w:val="nil"/>
            </w:tcBorders>
          </w:tcPr>
          <w:p w14:paraId="6E0F05A7" w14:textId="3B22270E" w:rsidR="00092A2C" w:rsidRPr="003067AA" w:rsidRDefault="00092A2C" w:rsidP="00387CAF">
            <w:pPr>
              <w:pStyle w:val="block"/>
              <w:spacing w:after="0" w:line="240" w:lineRule="atLeast"/>
              <w:ind w:left="-128" w:right="-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61A76" w:rsidRPr="00C20284" w14:paraId="057B35AF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shd w:val="clear" w:color="auto" w:fill="auto"/>
          </w:tcPr>
          <w:p w14:paraId="5578B920" w14:textId="77777777" w:rsidR="00461A76" w:rsidRPr="003067AA" w:rsidRDefault="00461A76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62D60C" w14:textId="77777777" w:rsidR="00461A76" w:rsidRPr="003067AA" w:rsidRDefault="00461A76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51BA4088" w14:textId="77777777" w:rsidR="00461A76" w:rsidRPr="003067AA" w:rsidRDefault="00461A76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1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4A8E57" w14:textId="67D621DB" w:rsidR="00461A76" w:rsidRPr="003067AA" w:rsidRDefault="00461A76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74" w:type="dxa"/>
            <w:tcBorders>
              <w:top w:val="single" w:sz="4" w:space="0" w:color="auto"/>
              <w:bottom w:val="nil"/>
            </w:tcBorders>
          </w:tcPr>
          <w:p w14:paraId="5346FBF6" w14:textId="49B7B93F" w:rsidR="00461A76" w:rsidRPr="003067AA" w:rsidRDefault="00461A76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4C2EA5" w14:textId="77777777" w:rsidR="00461A76" w:rsidRPr="003067AA" w:rsidRDefault="00461A76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A647FB" w14:textId="77777777" w:rsidR="00461A76" w:rsidRPr="003067AA" w:rsidRDefault="00461A76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4D24526E" w14:textId="77777777" w:rsidR="00461A76" w:rsidRPr="003067AA" w:rsidRDefault="00461A76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461A76" w:rsidRPr="00C20284" w14:paraId="48EABB9D" w14:textId="77777777" w:rsidTr="00461A76">
        <w:trPr>
          <w:gridAfter w:val="1"/>
          <w:wAfter w:w="6" w:type="dxa"/>
          <w:cantSplit/>
          <w:trHeight w:val="363"/>
        </w:trPr>
        <w:tc>
          <w:tcPr>
            <w:tcW w:w="5310" w:type="dxa"/>
            <w:shd w:val="clear" w:color="auto" w:fill="auto"/>
          </w:tcPr>
          <w:p w14:paraId="62C72761" w14:textId="77777777" w:rsidR="00461A76" w:rsidRPr="003067AA" w:rsidRDefault="00461A76" w:rsidP="0046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  <w:tcBorders>
              <w:bottom w:val="nil"/>
            </w:tcBorders>
            <w:shd w:val="clear" w:color="auto" w:fill="auto"/>
          </w:tcPr>
          <w:p w14:paraId="0D3EA5E8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70" w:type="dxa"/>
            <w:gridSpan w:val="2"/>
          </w:tcPr>
          <w:p w14:paraId="376F7DD0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A67CF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AAD4279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3DBE05F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83" w:type="dxa"/>
            <w:gridSpan w:val="2"/>
            <w:tcBorders>
              <w:top w:val="nil"/>
            </w:tcBorders>
          </w:tcPr>
          <w:p w14:paraId="12856FA3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7" w:type="dxa"/>
          </w:tcPr>
          <w:p w14:paraId="47EA6787" w14:textId="531DBC68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ส่วนของ</w:t>
            </w:r>
          </w:p>
        </w:tc>
        <w:tc>
          <w:tcPr>
            <w:tcW w:w="274" w:type="dxa"/>
            <w:tcBorders>
              <w:top w:val="nil"/>
            </w:tcBorders>
          </w:tcPr>
          <w:p w14:paraId="253B49C5" w14:textId="3CEF6B0B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E9C72DD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72EF535C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625DF0C6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61A76" w:rsidRPr="00C20284" w14:paraId="59889FAB" w14:textId="77777777" w:rsidTr="00461A76">
        <w:trPr>
          <w:gridAfter w:val="1"/>
          <w:wAfter w:w="6" w:type="dxa"/>
          <w:cantSplit/>
          <w:trHeight w:val="363"/>
        </w:trPr>
        <w:tc>
          <w:tcPr>
            <w:tcW w:w="5310" w:type="dxa"/>
            <w:shd w:val="clear" w:color="auto" w:fill="auto"/>
          </w:tcPr>
          <w:p w14:paraId="702C4E26" w14:textId="77777777" w:rsidR="00461A76" w:rsidRPr="003067AA" w:rsidRDefault="00461A76" w:rsidP="000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BEF905" w14:textId="155DCD32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</w:tcPr>
          <w:p w14:paraId="2F642057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397642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4A7A94D9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BAD1EA0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83" w:type="dxa"/>
            <w:gridSpan w:val="2"/>
          </w:tcPr>
          <w:p w14:paraId="3576CC8C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56C36" w14:textId="36D1D0E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274" w:type="dxa"/>
          </w:tcPr>
          <w:p w14:paraId="1B7CB924" w14:textId="08CE9D4E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36333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1414A" w14:textId="77777777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68E2A2B3" w14:textId="6E9CFAC2" w:rsidR="00461A76" w:rsidRPr="003067AA" w:rsidRDefault="00461A76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461A76" w:rsidRPr="00C20284" w14:paraId="6EF0C6BB" w14:textId="77777777" w:rsidTr="00461A76">
        <w:trPr>
          <w:gridAfter w:val="1"/>
          <w:wAfter w:w="6" w:type="dxa"/>
          <w:cantSplit/>
          <w:trHeight w:val="363"/>
        </w:trPr>
        <w:tc>
          <w:tcPr>
            <w:tcW w:w="5310" w:type="dxa"/>
            <w:shd w:val="clear" w:color="auto" w:fill="auto"/>
          </w:tcPr>
          <w:p w14:paraId="69623983" w14:textId="77777777" w:rsidR="00461A76" w:rsidRPr="003067AA" w:rsidRDefault="00461A76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84540FC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DB010E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53C43327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EB3A6F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2D70F0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6F1AE776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17FED57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</w:tcPr>
          <w:p w14:paraId="6152A55D" w14:textId="478E19C8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F02B15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B17C74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</w:tcPr>
          <w:p w14:paraId="31002DFB" w14:textId="77777777" w:rsidR="00461A76" w:rsidRPr="003067AA" w:rsidRDefault="00461A76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1A76" w:rsidRPr="00C20284" w14:paraId="2830F592" w14:textId="77777777" w:rsidTr="00461A76">
        <w:trPr>
          <w:gridAfter w:val="1"/>
          <w:wAfter w:w="6" w:type="dxa"/>
          <w:cantSplit/>
          <w:trHeight w:val="342"/>
        </w:trPr>
        <w:tc>
          <w:tcPr>
            <w:tcW w:w="5310" w:type="dxa"/>
            <w:shd w:val="clear" w:color="auto" w:fill="auto"/>
          </w:tcPr>
          <w:p w14:paraId="2604D7E4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22DB054B" w14:textId="19F06641" w:rsidR="00461A76" w:rsidRPr="003067AA" w:rsidRDefault="00461A76" w:rsidP="003B5602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(1,336)</w:t>
            </w:r>
          </w:p>
        </w:tc>
        <w:tc>
          <w:tcPr>
            <w:tcW w:w="270" w:type="dxa"/>
            <w:gridSpan w:val="2"/>
          </w:tcPr>
          <w:p w14:paraId="4766E251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51050F9F" w14:textId="2EE8E9F5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(136)</w:t>
            </w:r>
          </w:p>
        </w:tc>
        <w:tc>
          <w:tcPr>
            <w:tcW w:w="270" w:type="dxa"/>
            <w:shd w:val="clear" w:color="auto" w:fill="auto"/>
          </w:tcPr>
          <w:p w14:paraId="4A352A91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4AED46A" w14:textId="5C600E8F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016C12ED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14:paraId="1C460551" w14:textId="739B21FE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7217DB3E" w14:textId="7D7568E5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D8B1C8" w14:textId="3D167C41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24293620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</w:tcPr>
          <w:p w14:paraId="5C0E35C0" w14:textId="7621BC56" w:rsidR="00461A76" w:rsidRPr="003067AA" w:rsidRDefault="00461A76" w:rsidP="00382533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(1,464)</w:t>
            </w:r>
          </w:p>
        </w:tc>
      </w:tr>
      <w:tr w:rsidR="00461A76" w:rsidRPr="00C20284" w14:paraId="6BC2877F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7949AE50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B12FD2" w14:textId="3DA33DA5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844F67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60E6DA2A" w14:textId="0535A9E0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4C5C7F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852271" w14:textId="23FF0923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1DF78FA0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53D18677" w14:textId="21740755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5872CA1" w14:textId="4C04161F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2062E4E" w14:textId="04DF54E0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B3502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2E9D834A" w14:textId="1DC5F158" w:rsidR="00461A76" w:rsidRPr="003067AA" w:rsidRDefault="00461A76" w:rsidP="0093448D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(488)</w:t>
            </w:r>
          </w:p>
        </w:tc>
      </w:tr>
      <w:tr w:rsidR="00461A76" w:rsidRPr="00C20284" w14:paraId="4C02CD3E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20D4F645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F87488" w14:textId="759DEFEF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A9B5979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64C46F84" w14:textId="012564C3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F6FEC2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4983038" w14:textId="63EE64D8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5981C7BB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347A1020" w14:textId="01A7BE63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D7EA2B9" w14:textId="13B22675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DDC6B7F" w14:textId="743CE576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14B4AF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41649DB4" w14:textId="19ECCE24" w:rsidR="00461A76" w:rsidRPr="003067AA" w:rsidRDefault="00461A76" w:rsidP="0093448D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461A76" w:rsidRPr="00C20284" w14:paraId="16E81ED4" w14:textId="77777777" w:rsidTr="00461A76">
        <w:trPr>
          <w:gridAfter w:val="1"/>
          <w:wAfter w:w="6" w:type="dxa"/>
          <w:cantSplit/>
          <w:trHeight w:val="342"/>
        </w:trPr>
        <w:tc>
          <w:tcPr>
            <w:tcW w:w="5310" w:type="dxa"/>
            <w:shd w:val="clear" w:color="auto" w:fill="auto"/>
          </w:tcPr>
          <w:p w14:paraId="2288AEF9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0AD4C10" w14:textId="46402191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434BF833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547D9611" w14:textId="02A62199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70F2E656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7B5B1E" w14:textId="61543664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01EB95C9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14:paraId="765F6DDF" w14:textId="34A34D74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74" w:type="dxa"/>
          </w:tcPr>
          <w:p w14:paraId="64635AB3" w14:textId="40AE3621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126703" w14:textId="164C6D15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06A8CC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</w:tcPr>
          <w:p w14:paraId="17865142" w14:textId="3A9E0EB3" w:rsidR="00461A76" w:rsidRPr="003067AA" w:rsidRDefault="00461A76" w:rsidP="0093448D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311</w:t>
            </w:r>
          </w:p>
        </w:tc>
      </w:tr>
      <w:tr w:rsidR="00461A76" w:rsidRPr="00C20284" w14:paraId="032AD3A6" w14:textId="77777777" w:rsidTr="00461A76">
        <w:trPr>
          <w:gridAfter w:val="1"/>
          <w:wAfter w:w="6" w:type="dxa"/>
          <w:cantSplit/>
          <w:trHeight w:val="342"/>
        </w:trPr>
        <w:tc>
          <w:tcPr>
            <w:tcW w:w="5310" w:type="dxa"/>
            <w:shd w:val="clear" w:color="auto" w:fill="auto"/>
          </w:tcPr>
          <w:p w14:paraId="61F37A4A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54A74977" w14:textId="184C44BB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(2,816)</w:t>
            </w:r>
          </w:p>
        </w:tc>
        <w:tc>
          <w:tcPr>
            <w:tcW w:w="270" w:type="dxa"/>
            <w:gridSpan w:val="2"/>
          </w:tcPr>
          <w:p w14:paraId="30BA393E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7332BF49" w14:textId="17C25902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7CE14376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8E5EE17" w14:textId="76B796B5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73B62882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14:paraId="123B6EB4" w14:textId="76249277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7EBDBAB" w14:textId="0C8CD7B2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0F9B85" w14:textId="6869BA25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FCE00FB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</w:tcPr>
          <w:p w14:paraId="3D08517C" w14:textId="60AFFCE6" w:rsidR="00461A76" w:rsidRPr="003067AA" w:rsidRDefault="00461A76" w:rsidP="006F7394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(2,841)</w:t>
            </w:r>
          </w:p>
        </w:tc>
      </w:tr>
      <w:tr w:rsidR="00461A76" w:rsidRPr="00C20284" w14:paraId="015C39AF" w14:textId="77777777" w:rsidTr="00461A76">
        <w:trPr>
          <w:gridAfter w:val="1"/>
          <w:wAfter w:w="6" w:type="dxa"/>
          <w:cantSplit/>
          <w:trHeight w:val="342"/>
        </w:trPr>
        <w:tc>
          <w:tcPr>
            <w:tcW w:w="5310" w:type="dxa"/>
            <w:shd w:val="clear" w:color="auto" w:fill="auto"/>
          </w:tcPr>
          <w:p w14:paraId="03B95552" w14:textId="76982E82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80AE4C8" w14:textId="201A99D0" w:rsidR="00461A76" w:rsidRPr="008D3755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(908)</w:t>
            </w:r>
          </w:p>
        </w:tc>
        <w:tc>
          <w:tcPr>
            <w:tcW w:w="270" w:type="dxa"/>
            <w:gridSpan w:val="2"/>
          </w:tcPr>
          <w:p w14:paraId="54F7BD1F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shd w:val="clear" w:color="auto" w:fill="auto"/>
          </w:tcPr>
          <w:p w14:paraId="3F1F40D4" w14:textId="0302044D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(309)</w:t>
            </w:r>
          </w:p>
        </w:tc>
        <w:tc>
          <w:tcPr>
            <w:tcW w:w="270" w:type="dxa"/>
            <w:shd w:val="clear" w:color="auto" w:fill="auto"/>
          </w:tcPr>
          <w:p w14:paraId="2D06D471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10BB34" w14:textId="0AB97FCA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</w:tcPr>
          <w:p w14:paraId="6EEAB705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14:paraId="3D7C21D8" w14:textId="0326015F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</w:tcPr>
          <w:p w14:paraId="5E2B2C04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D124FF" w14:textId="71E6BD5C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(57)</w:t>
            </w:r>
          </w:p>
        </w:tc>
        <w:tc>
          <w:tcPr>
            <w:tcW w:w="270" w:type="dxa"/>
          </w:tcPr>
          <w:p w14:paraId="67854B70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</w:tcPr>
          <w:p w14:paraId="7FABEAD0" w14:textId="41995546" w:rsidR="00461A76" w:rsidRPr="003067AA" w:rsidRDefault="00461A76" w:rsidP="006F7394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(1,274)</w:t>
            </w:r>
          </w:p>
        </w:tc>
      </w:tr>
      <w:tr w:rsidR="00461A76" w:rsidRPr="00C20284" w14:paraId="58CB5ACA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1D06335D" w14:textId="31EB3E59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ED4923" w14:textId="62357C47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71B7FBB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550015BA" w14:textId="4A5CE8B2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E76E1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338EAD" w14:textId="269779C3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(8,058)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4F8031E1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447F55D3" w14:textId="748B9EF3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4F53CEB" w14:textId="6B2D50BD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0349C3C" w14:textId="0E8CBCA2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A80F0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74115A8A" w14:textId="187CE9EF" w:rsidR="00461A76" w:rsidRPr="003067AA" w:rsidRDefault="00461A76" w:rsidP="006F7394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61A76" w:rsidRPr="00C20284" w14:paraId="676A2FE6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0C66DE90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74F25B" w14:textId="35FF8B18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(3,187)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82882A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50AE9DCE" w14:textId="5627784B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(1,227)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E8CCEA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F0A081E" w14:textId="108E6B97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6D3F974B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5134DE1F" w14:textId="7413C787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1EE6624F" w14:textId="3A75B88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0938221" w14:textId="6AD496B6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F4194F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407BC610" w14:textId="2ED7DFC4" w:rsidR="00461A76" w:rsidRPr="003067AA" w:rsidRDefault="00461A76" w:rsidP="006F7394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(4,316)</w:t>
            </w:r>
          </w:p>
        </w:tc>
      </w:tr>
      <w:tr w:rsidR="00461A76" w:rsidRPr="00C20284" w14:paraId="281A9B0E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6FBC6D75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C018B7" w14:textId="2484758C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680FE06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3D9DE1FB" w14:textId="342DB45B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F31DB1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C70264" w14:textId="42C2435E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3BE558CD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5B52E596" w14:textId="35DA8041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7EB3902A" w14:textId="11D2B413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FC7642E" w14:textId="219BB8DA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B2296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764AA14A" w14:textId="0E1DF887" w:rsidR="00461A76" w:rsidRPr="003067AA" w:rsidRDefault="00461A76" w:rsidP="006F7394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4,888</w:t>
            </w:r>
          </w:p>
        </w:tc>
      </w:tr>
      <w:tr w:rsidR="00461A76" w:rsidRPr="00C20284" w14:paraId="2199E289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1FBB35A4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0587FA" w14:textId="77777777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3E72E4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15CA4C0E" w14:textId="77777777" w:rsidR="00461A76" w:rsidRPr="003067AA" w:rsidRDefault="00461A76" w:rsidP="006F003B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4638C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FB96A6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2D000B7F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27E86FC1" w14:textId="77777777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205" w:right="-108" w:firstLine="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0CF3F43" w14:textId="3B9D984C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9E6FF95" w14:textId="77777777" w:rsidR="00461A76" w:rsidRPr="003067AA" w:rsidRDefault="00461A76" w:rsidP="006F003B">
            <w:pPr>
              <w:pStyle w:val="block"/>
              <w:tabs>
                <w:tab w:val="decimal" w:pos="786"/>
                <w:tab w:val="decimal" w:pos="104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7F3F5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2686EF5F" w14:textId="77777777" w:rsidR="00461A76" w:rsidRPr="003067AA" w:rsidRDefault="00461A76" w:rsidP="006F003B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1A76" w:rsidRPr="00C20284" w14:paraId="1367DD6C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27945F23" w14:textId="77777777" w:rsidR="00461A76" w:rsidRPr="003067AA" w:rsidRDefault="00461A76" w:rsidP="006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12927E" w14:textId="39D80D67" w:rsidR="00461A76" w:rsidRPr="003067AA" w:rsidRDefault="00461A76" w:rsidP="006F003B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1,438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8A97E9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68F27899" w14:textId="5BEBBD38" w:rsidR="00461A76" w:rsidRPr="003067AA" w:rsidRDefault="00461A76" w:rsidP="00D06612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0963D8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8481C47" w14:textId="4293ED84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5338904C" w14:textId="77777777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14:paraId="747D868A" w14:textId="1A76FAFB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41719C38" w14:textId="709A8F6F" w:rsidR="00461A76" w:rsidRPr="003067AA" w:rsidRDefault="00461A76" w:rsidP="006F003B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160779" w14:textId="685F1B5F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962E7" w14:textId="77777777" w:rsidR="00461A76" w:rsidRPr="003067AA" w:rsidRDefault="00461A76" w:rsidP="006F003B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3AC42FBB" w14:textId="53A85005" w:rsidR="00461A76" w:rsidRPr="003067AA" w:rsidRDefault="00461A76" w:rsidP="006F7394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461A76" w:rsidRPr="00C20284" w14:paraId="09D7E51C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12A62C76" w14:textId="77777777" w:rsidR="00461A76" w:rsidRPr="003067AA" w:rsidRDefault="00461A76" w:rsidP="000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6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47580" w14:textId="3B28268E" w:rsidR="00461A76" w:rsidRPr="003067AA" w:rsidRDefault="00461A76" w:rsidP="00092A2C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21C5FAE" w14:textId="77777777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F682F" w14:textId="74A70FFC" w:rsidR="00461A76" w:rsidRPr="003067AA" w:rsidRDefault="00461A76" w:rsidP="000A4409">
            <w:pPr>
              <w:pStyle w:val="block"/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9CA1F9" w14:textId="77777777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8FEB18F" w14:textId="6A6BB0F9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657BF40B" w14:textId="77777777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14:paraId="224F2B36" w14:textId="11F6D9A3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(43)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0DEEAE91" w14:textId="26624072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DB94D" w14:textId="62A8D611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5A748C" w14:textId="77777777" w:rsidR="00461A76" w:rsidRPr="003067AA" w:rsidRDefault="00461A76" w:rsidP="00092A2C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2D35F3D4" w14:textId="29A2963C" w:rsidR="00461A76" w:rsidRPr="003067AA" w:rsidRDefault="00461A76" w:rsidP="006F7394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229</w:t>
            </w:r>
          </w:p>
        </w:tc>
      </w:tr>
      <w:tr w:rsidR="00461A76" w:rsidRPr="00C20284" w14:paraId="608C3D85" w14:textId="77777777" w:rsidTr="00461A76">
        <w:trPr>
          <w:gridAfter w:val="1"/>
          <w:wAfter w:w="6" w:type="dxa"/>
          <w:cantSplit/>
          <w:trHeight w:val="353"/>
        </w:trPr>
        <w:tc>
          <w:tcPr>
            <w:tcW w:w="5310" w:type="dxa"/>
            <w:tcBorders>
              <w:top w:val="nil"/>
              <w:bottom w:val="nil"/>
            </w:tcBorders>
            <w:shd w:val="clear" w:color="auto" w:fill="auto"/>
          </w:tcPr>
          <w:p w14:paraId="3A7D1586" w14:textId="77777777" w:rsidR="00461A76" w:rsidRPr="003067AA" w:rsidRDefault="00461A76" w:rsidP="000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F91EA" w14:textId="11E81839" w:rsidR="00461A76" w:rsidRPr="003067AA" w:rsidRDefault="00461A76" w:rsidP="00092A2C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173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97DAED9" w14:textId="77777777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9A9F3" w14:textId="0FA79A93" w:rsidR="00461A76" w:rsidRPr="003067AA" w:rsidRDefault="00461A76" w:rsidP="00F532A9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E9B76E" w14:textId="77777777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2EBD06" w14:textId="2D38B597" w:rsidR="00461A76" w:rsidRPr="003067AA" w:rsidRDefault="00461A76" w:rsidP="008B7665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(8,078)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</w:tcPr>
          <w:p w14:paraId="0B4789C5" w14:textId="77777777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39AF9BFD" w14:textId="6526B4FE" w:rsidR="00461A76" w:rsidRPr="003067AA" w:rsidRDefault="00461A76" w:rsidP="008B7665">
            <w:pPr>
              <w:pStyle w:val="block"/>
              <w:tabs>
                <w:tab w:val="decimal" w:pos="8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61163C49" w14:textId="2B1E04EC" w:rsidR="00461A76" w:rsidRPr="003067AA" w:rsidRDefault="00461A76" w:rsidP="00092A2C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127A5" w14:textId="7B4ACF41" w:rsidR="00461A76" w:rsidRPr="003067AA" w:rsidRDefault="00461A76" w:rsidP="00AD16C9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EACF7E" w14:textId="77777777" w:rsidR="00461A76" w:rsidRPr="003067AA" w:rsidRDefault="00461A76" w:rsidP="00092A2C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0426D37E" w14:textId="0AC81C68" w:rsidR="00461A76" w:rsidRPr="003067AA" w:rsidRDefault="00461A76" w:rsidP="00F532A9">
            <w:pPr>
              <w:pStyle w:val="block"/>
              <w:tabs>
                <w:tab w:val="decimal" w:pos="968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(11,756)</w:t>
            </w:r>
          </w:p>
        </w:tc>
      </w:tr>
    </w:tbl>
    <w:p w14:paraId="117A98EA" w14:textId="77777777" w:rsidR="00972BF0" w:rsidRPr="003067AA" w:rsidRDefault="006C72E9" w:rsidP="00972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F4261C" w14:textId="77777777" w:rsidR="00972BF0" w:rsidRPr="003067AA" w:rsidRDefault="00972BF0" w:rsidP="00972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3067AA">
        <w:rPr>
          <w:rFonts w:asciiTheme="majorBidi" w:hAnsiTheme="majorBidi" w:cstheme="majorBidi"/>
          <w:sz w:val="30"/>
          <w:szCs w:val="30"/>
        </w:rPr>
        <w:t xml:space="preserve"> 2564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31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165"/>
        <w:gridCol w:w="181"/>
        <w:gridCol w:w="88"/>
        <w:gridCol w:w="180"/>
        <w:gridCol w:w="1259"/>
        <w:gridCol w:w="270"/>
        <w:gridCol w:w="1365"/>
        <w:gridCol w:w="360"/>
        <w:gridCol w:w="1268"/>
        <w:gridCol w:w="8"/>
        <w:gridCol w:w="361"/>
        <w:gridCol w:w="20"/>
        <w:gridCol w:w="1403"/>
        <w:gridCol w:w="270"/>
        <w:gridCol w:w="1252"/>
      </w:tblGrid>
      <w:tr w:rsidR="002D1AAC" w:rsidRPr="00C20284" w14:paraId="140C4A45" w14:textId="77777777" w:rsidTr="00461A76">
        <w:trPr>
          <w:cantSplit/>
          <w:trHeight w:val="371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F66B90A" w14:textId="77777777" w:rsidR="002D1AAC" w:rsidRPr="003067AA" w:rsidRDefault="002D1AA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</w:tcPr>
          <w:p w14:paraId="22D5BB2B" w14:textId="77777777" w:rsidR="002D1AAC" w:rsidRPr="003067AA" w:rsidRDefault="002D1AAC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gridSpan w:val="2"/>
            <w:tcBorders>
              <w:top w:val="nil"/>
              <w:bottom w:val="nil"/>
            </w:tcBorders>
          </w:tcPr>
          <w:p w14:paraId="7C7A2C85" w14:textId="77777777" w:rsidR="002D1AAC" w:rsidRPr="003067AA" w:rsidRDefault="002D1AAC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074" w:type="dxa"/>
            <w:gridSpan w:val="4"/>
            <w:tcBorders>
              <w:top w:val="nil"/>
              <w:bottom w:val="nil"/>
            </w:tcBorders>
          </w:tcPr>
          <w:p w14:paraId="760AEA97" w14:textId="77777777" w:rsidR="002D1AAC" w:rsidRPr="003067AA" w:rsidRDefault="002D1AAC" w:rsidP="00387CAF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42" w:type="dxa"/>
            <w:gridSpan w:val="8"/>
            <w:tcBorders>
              <w:top w:val="nil"/>
              <w:bottom w:val="nil"/>
            </w:tcBorders>
          </w:tcPr>
          <w:p w14:paraId="1BD6A1DD" w14:textId="38820D8C" w:rsidR="002D1AAC" w:rsidRPr="003067AA" w:rsidRDefault="002D1AAC" w:rsidP="00367A9E">
            <w:pPr>
              <w:pStyle w:val="block"/>
              <w:spacing w:after="0" w:line="240" w:lineRule="atLeast"/>
              <w:ind w:left="-128" w:right="-11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D1AAC" w:rsidRPr="00C20284" w14:paraId="20C9513F" w14:textId="77777777" w:rsidTr="00461A76">
        <w:trPr>
          <w:cantSplit/>
          <w:trHeight w:val="326"/>
        </w:trPr>
        <w:tc>
          <w:tcPr>
            <w:tcW w:w="4860" w:type="dxa"/>
            <w:tcBorders>
              <w:top w:val="nil"/>
            </w:tcBorders>
            <w:shd w:val="clear" w:color="auto" w:fill="auto"/>
          </w:tcPr>
          <w:p w14:paraId="3689E846" w14:textId="77777777" w:rsidR="002D1AAC" w:rsidRPr="003067AA" w:rsidRDefault="002D1AA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5"/>
            <w:tcBorders>
              <w:top w:val="nil"/>
            </w:tcBorders>
          </w:tcPr>
          <w:p w14:paraId="63A0898A" w14:textId="68631624" w:rsidR="002D1AAC" w:rsidRPr="003067AA" w:rsidRDefault="002D1AAC" w:rsidP="00387CAF">
            <w:pPr>
              <w:pStyle w:val="block"/>
              <w:spacing w:after="0" w:line="240" w:lineRule="atLeast"/>
              <w:ind w:left="-128" w:right="-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BC74A5" w:rsidRPr="00C20284" w14:paraId="00F1396D" w14:textId="77777777" w:rsidTr="00461A76">
        <w:trPr>
          <w:cantSplit/>
          <w:trHeight w:val="353"/>
        </w:trPr>
        <w:tc>
          <w:tcPr>
            <w:tcW w:w="4860" w:type="dxa"/>
            <w:shd w:val="clear" w:color="auto" w:fill="auto"/>
          </w:tcPr>
          <w:p w14:paraId="663E96C1" w14:textId="77777777" w:rsidR="00BC74A5" w:rsidRPr="003067AA" w:rsidRDefault="00BC74A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2A6526" w14:textId="77777777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</w:tcBorders>
          </w:tcPr>
          <w:p w14:paraId="17772006" w14:textId="77777777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bottom w:val="nil"/>
            </w:tcBorders>
          </w:tcPr>
          <w:p w14:paraId="50144904" w14:textId="58F03711" w:rsidR="00BC74A5" w:rsidRPr="003067AA" w:rsidRDefault="00BC74A5" w:rsidP="00387CAF">
            <w:pPr>
              <w:pStyle w:val="block"/>
              <w:tabs>
                <w:tab w:val="left" w:pos="780"/>
                <w:tab w:val="center" w:pos="1377"/>
              </w:tabs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</w:tcBorders>
          </w:tcPr>
          <w:p w14:paraId="692509A9" w14:textId="77777777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1A55E" w14:textId="0820BB76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</w:tcBorders>
          </w:tcPr>
          <w:p w14:paraId="3D31D573" w14:textId="77777777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</w:tcPr>
          <w:p w14:paraId="3BD66F80" w14:textId="6EF0D047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80495C" w14:textId="77777777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08B0951" w14:textId="77777777" w:rsidR="00BC74A5" w:rsidRPr="003067AA" w:rsidRDefault="00BC74A5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301DE0" w:rsidRPr="00C20284" w14:paraId="07057836" w14:textId="77777777" w:rsidTr="00461A76">
        <w:trPr>
          <w:cantSplit/>
          <w:trHeight w:val="363"/>
        </w:trPr>
        <w:tc>
          <w:tcPr>
            <w:tcW w:w="4860" w:type="dxa"/>
            <w:shd w:val="clear" w:color="auto" w:fill="auto"/>
          </w:tcPr>
          <w:p w14:paraId="4134CBA3" w14:textId="77777777" w:rsidR="00301DE0" w:rsidRPr="003067AA" w:rsidRDefault="00301DE0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gridSpan w:val="2"/>
            <w:tcBorders>
              <w:bottom w:val="nil"/>
            </w:tcBorders>
            <w:shd w:val="clear" w:color="auto" w:fill="auto"/>
          </w:tcPr>
          <w:p w14:paraId="2174F92B" w14:textId="77777777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68" w:type="dxa"/>
            <w:gridSpan w:val="2"/>
            <w:tcBorders>
              <w:bottom w:val="nil"/>
            </w:tcBorders>
          </w:tcPr>
          <w:p w14:paraId="1F87BA78" w14:textId="77777777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9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AD679" w14:textId="77777777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4149B84" w14:textId="44D8B5C9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659EE1BB" w14:textId="6AC444FA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ได้มาจาก</w:t>
            </w:r>
          </w:p>
        </w:tc>
        <w:tc>
          <w:tcPr>
            <w:tcW w:w="369" w:type="dxa"/>
            <w:gridSpan w:val="2"/>
            <w:tcBorders>
              <w:bottom w:val="nil"/>
            </w:tcBorders>
          </w:tcPr>
          <w:p w14:paraId="1B46A76A" w14:textId="77777777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</w:tcPr>
          <w:p w14:paraId="0091573E" w14:textId="3ECF0DE6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62CC8ECF" w14:textId="77777777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5C8F7843" w14:textId="77777777" w:rsidR="00301DE0" w:rsidRPr="003067AA" w:rsidRDefault="00301DE0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6A0E5A" w:rsidRPr="00C20284" w14:paraId="7048915D" w14:textId="77777777" w:rsidTr="00461A76">
        <w:trPr>
          <w:cantSplit/>
          <w:trHeight w:val="363"/>
        </w:trPr>
        <w:tc>
          <w:tcPr>
            <w:tcW w:w="4860" w:type="dxa"/>
            <w:shd w:val="clear" w:color="auto" w:fill="auto"/>
          </w:tcPr>
          <w:p w14:paraId="7AD0016A" w14:textId="77777777" w:rsidR="006A0E5A" w:rsidRPr="003067AA" w:rsidRDefault="006A0E5A" w:rsidP="002D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D33107" w14:textId="4CA2416D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790C9435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EBE12" w14:textId="1A6B8B9D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EAC74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</w:tcPr>
          <w:p w14:paraId="355AB7FB" w14:textId="15B4E71B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ED5E2CD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284FF2" w14:textId="68E102B5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การรวม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288FEB94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344D5F7D" w14:textId="285507FF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550645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33DE3FF6" w14:textId="735D72D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6A0E5A" w:rsidRPr="00C20284" w14:paraId="20F5CE96" w14:textId="77777777" w:rsidTr="00461A76">
        <w:trPr>
          <w:cantSplit/>
          <w:trHeight w:val="363"/>
        </w:trPr>
        <w:tc>
          <w:tcPr>
            <w:tcW w:w="4860" w:type="dxa"/>
            <w:shd w:val="clear" w:color="auto" w:fill="auto"/>
          </w:tcPr>
          <w:p w14:paraId="77E1693C" w14:textId="77777777" w:rsidR="006A0E5A" w:rsidRPr="003067AA" w:rsidRDefault="006A0E5A" w:rsidP="002D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F16CA" w14:textId="2F610B53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470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ปรับปรุงใหม่</w:t>
            </w:r>
          </w:p>
        </w:tc>
        <w:tc>
          <w:tcPr>
            <w:tcW w:w="268" w:type="dxa"/>
            <w:gridSpan w:val="2"/>
            <w:tcBorders>
              <w:top w:val="nil"/>
            </w:tcBorders>
          </w:tcPr>
          <w:p w14:paraId="1569FDC1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89BB3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CB9D98C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</w:tcPr>
          <w:p w14:paraId="00DBC08E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60" w:type="dxa"/>
            <w:tcBorders>
              <w:top w:val="nil"/>
            </w:tcBorders>
          </w:tcPr>
          <w:p w14:paraId="2323419B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71A12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381" w:type="dxa"/>
            <w:gridSpan w:val="2"/>
            <w:tcBorders>
              <w:top w:val="nil"/>
            </w:tcBorders>
          </w:tcPr>
          <w:p w14:paraId="277FFD71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AB286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FB867" w14:textId="77777777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</w:tcPr>
          <w:p w14:paraId="67221112" w14:textId="632A520D" w:rsidR="006A0E5A" w:rsidRPr="003067AA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0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ปรับปรุงใหม่</w:t>
            </w:r>
          </w:p>
        </w:tc>
      </w:tr>
      <w:tr w:rsidR="006A0E5A" w:rsidRPr="00C20284" w14:paraId="3A0B874F" w14:textId="77777777" w:rsidTr="00461A76">
        <w:trPr>
          <w:cantSplit/>
          <w:trHeight w:val="363"/>
        </w:trPr>
        <w:tc>
          <w:tcPr>
            <w:tcW w:w="4860" w:type="dxa"/>
            <w:shd w:val="clear" w:color="auto" w:fill="auto"/>
          </w:tcPr>
          <w:p w14:paraId="11030B50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3CD5C618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gridSpan w:val="2"/>
          </w:tcPr>
          <w:p w14:paraId="701D4BE0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EF4C35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F5C679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35CC1E2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515EB1E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4079B5D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1" w:type="dxa"/>
            <w:gridSpan w:val="2"/>
          </w:tcPr>
          <w:p w14:paraId="52DFFE40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shd w:val="clear" w:color="auto" w:fill="auto"/>
          </w:tcPr>
          <w:p w14:paraId="7629B15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468F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4ABC6F6D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A0E5A" w:rsidRPr="00C20284" w14:paraId="0E1CD9CE" w14:textId="77777777" w:rsidTr="00461A76">
        <w:trPr>
          <w:cantSplit/>
          <w:trHeight w:val="342"/>
        </w:trPr>
        <w:tc>
          <w:tcPr>
            <w:tcW w:w="4860" w:type="dxa"/>
            <w:shd w:val="clear" w:color="auto" w:fill="auto"/>
          </w:tcPr>
          <w:p w14:paraId="6752ABF3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699B89B4" w14:textId="24710C23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0EFEA4F9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A0B8B1E" w14:textId="2C01B800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07E4F39D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75628F38" w14:textId="6C824D5A" w:rsidR="006A0E5A" w:rsidRPr="003067AA" w:rsidRDefault="006A0E5A" w:rsidP="00B959C1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95249A2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DDCA5CC" w14:textId="3675774F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(31)</w:t>
            </w:r>
          </w:p>
        </w:tc>
        <w:tc>
          <w:tcPr>
            <w:tcW w:w="381" w:type="dxa"/>
            <w:gridSpan w:val="2"/>
          </w:tcPr>
          <w:p w14:paraId="54D15022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7CFC1E0F" w14:textId="5EBC9C6B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(137)</w:t>
            </w:r>
          </w:p>
        </w:tc>
        <w:tc>
          <w:tcPr>
            <w:tcW w:w="270" w:type="dxa"/>
            <w:tcBorders>
              <w:top w:val="nil"/>
            </w:tcBorders>
          </w:tcPr>
          <w:p w14:paraId="6F1A335C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5B3151D2" w14:textId="46D5E6DD" w:rsidR="006A0E5A" w:rsidRPr="003067AA" w:rsidRDefault="006A0E5A" w:rsidP="003B5602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(1,336)</w:t>
            </w:r>
          </w:p>
        </w:tc>
      </w:tr>
      <w:tr w:rsidR="006A0E5A" w:rsidRPr="00C20284" w14:paraId="2FF04F45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3DC78A0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0C3BDC" w14:textId="21B05923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3C61476E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7AFE1F00" w14:textId="6E57822F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F82D4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28ECB99B" w14:textId="26B36656" w:rsidR="006A0E5A" w:rsidRPr="003067AA" w:rsidRDefault="006A0E5A" w:rsidP="00B959C1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(84)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4E4D908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984AFD" w14:textId="33F15E31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7381B1B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518C73BB" w14:textId="0B067EA5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409F48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0E2B588A" w14:textId="7C587226" w:rsidR="006A0E5A" w:rsidRPr="003067AA" w:rsidRDefault="006A0E5A" w:rsidP="003B5602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(405)</w:t>
            </w:r>
          </w:p>
        </w:tc>
      </w:tr>
      <w:tr w:rsidR="006A0E5A" w:rsidRPr="00C20284" w14:paraId="2AC81C65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11DD931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21FF72" w14:textId="2ADA647F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70519FAA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06672224" w14:textId="340D1CD2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95696A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27F9D30A" w14:textId="7CA23CED" w:rsidR="006A0E5A" w:rsidRPr="003067AA" w:rsidRDefault="006A0E5A" w:rsidP="00B959C1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A8B9C28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432FA3" w14:textId="14F7ABFB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4887539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0A9F67E2" w14:textId="5B3A9E75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610545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513FC70" w14:textId="457D7A0C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152</w:t>
            </w:r>
          </w:p>
        </w:tc>
      </w:tr>
      <w:tr w:rsidR="006A0E5A" w:rsidRPr="00C20284" w14:paraId="711B0A5E" w14:textId="77777777" w:rsidTr="00461A76">
        <w:trPr>
          <w:cantSplit/>
          <w:trHeight w:val="342"/>
        </w:trPr>
        <w:tc>
          <w:tcPr>
            <w:tcW w:w="4860" w:type="dxa"/>
            <w:shd w:val="clear" w:color="auto" w:fill="auto"/>
          </w:tcPr>
          <w:p w14:paraId="59F62203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5283A654" w14:textId="298022C9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68" w:type="dxa"/>
            <w:gridSpan w:val="2"/>
          </w:tcPr>
          <w:p w14:paraId="1F90CB2B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0CF049E" w14:textId="5747EFAD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3,230</w:t>
            </w:r>
          </w:p>
        </w:tc>
        <w:tc>
          <w:tcPr>
            <w:tcW w:w="270" w:type="dxa"/>
            <w:shd w:val="clear" w:color="auto" w:fill="auto"/>
          </w:tcPr>
          <w:p w14:paraId="70F0ECA0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65B29E0C" w14:textId="313D9C31" w:rsidR="006A0E5A" w:rsidRPr="003067AA" w:rsidRDefault="006A0E5A" w:rsidP="00B959C1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3E910C6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B529420" w14:textId="78E83E49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137</w:t>
            </w:r>
          </w:p>
        </w:tc>
        <w:tc>
          <w:tcPr>
            <w:tcW w:w="381" w:type="dxa"/>
            <w:gridSpan w:val="2"/>
          </w:tcPr>
          <w:p w14:paraId="6A09536F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02D2B1EE" w14:textId="224BA8B7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DC27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68009A73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7A32274F" w14:textId="0E210FEE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7,04</w:t>
            </w:r>
            <w:r w:rsidR="00DC27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6A0E5A" w:rsidRPr="00C20284" w14:paraId="39C28576" w14:textId="77777777" w:rsidTr="00461A76">
        <w:trPr>
          <w:cantSplit/>
          <w:trHeight w:val="342"/>
        </w:trPr>
        <w:tc>
          <w:tcPr>
            <w:tcW w:w="4860" w:type="dxa"/>
            <w:shd w:val="clear" w:color="auto" w:fill="auto"/>
          </w:tcPr>
          <w:p w14:paraId="35699DFA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2FDE53F7" w14:textId="64DECFA8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7F4803E4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08CA47E1" w14:textId="5D8BFB10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5334349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14D17080" w14:textId="471AC1FB" w:rsidR="006A0E5A" w:rsidRPr="003067AA" w:rsidRDefault="006A0E5A" w:rsidP="00B959C1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E8B184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B535E37" w14:textId="0E5D526A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</w:tcPr>
          <w:p w14:paraId="0852307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541AC9FB" w14:textId="0E59AE86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(224)</w:t>
            </w:r>
          </w:p>
        </w:tc>
        <w:tc>
          <w:tcPr>
            <w:tcW w:w="270" w:type="dxa"/>
          </w:tcPr>
          <w:p w14:paraId="22C38039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411ABC9C" w14:textId="1F267ABB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(2,816)</w:t>
            </w:r>
          </w:p>
        </w:tc>
      </w:tr>
      <w:tr w:rsidR="006A0E5A" w:rsidRPr="00C20284" w14:paraId="174AFF19" w14:textId="77777777" w:rsidTr="00461A76">
        <w:trPr>
          <w:cantSplit/>
          <w:trHeight w:val="342"/>
        </w:trPr>
        <w:tc>
          <w:tcPr>
            <w:tcW w:w="4860" w:type="dxa"/>
            <w:shd w:val="clear" w:color="auto" w:fill="auto"/>
          </w:tcPr>
          <w:p w14:paraId="75AF0304" w14:textId="6E643CCE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5613B513" w14:textId="75259577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(910)</w:t>
            </w:r>
          </w:p>
        </w:tc>
        <w:tc>
          <w:tcPr>
            <w:tcW w:w="268" w:type="dxa"/>
            <w:gridSpan w:val="2"/>
          </w:tcPr>
          <w:p w14:paraId="4D168739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44E7011" w14:textId="4E037BF7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2E3EA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0925631C" w14:textId="7323A61F" w:rsidR="006A0E5A" w:rsidRPr="003067AA" w:rsidRDefault="00DA23C1" w:rsidP="00B959C1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A57DA9F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1142F0F" w14:textId="2067271C" w:rsidR="006A0E5A" w:rsidRPr="003067AA" w:rsidRDefault="00845E4E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</w:tcPr>
          <w:p w14:paraId="0E5E245A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4CA53DBA" w14:textId="3A67B2DD" w:rsidR="006A0E5A" w:rsidRPr="003067AA" w:rsidRDefault="00FD0AB0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3DE8C6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3417FCD3" w14:textId="294A2A9E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(908)</w:t>
            </w:r>
          </w:p>
        </w:tc>
      </w:tr>
      <w:tr w:rsidR="006A0E5A" w:rsidRPr="00C20284" w14:paraId="0C4EBBA5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686E312" w14:textId="4F1EB06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และอุปกรณ์</w:t>
            </w: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C21643" w14:textId="69171A33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43DCD165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0959ED5B" w14:textId="6BF27B48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F3717B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6B556914" w14:textId="05097A50" w:rsidR="006A0E5A" w:rsidRPr="003067AA" w:rsidRDefault="006A0E5A" w:rsidP="00EB42D4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(39)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7CDF63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BC969F" w14:textId="1976BA62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(468)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3BEB3C03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4A6A0872" w14:textId="6F953991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2D095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298D5CC" w14:textId="636BDA0E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A0E5A" w:rsidRPr="00C20284" w14:paraId="00CA2A6E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38155D3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C651EC" w14:textId="08E283FC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7A41B58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45DD0FD9" w14:textId="55CAD722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B5C695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7490184B" w14:textId="21C7B3DC" w:rsidR="006A0E5A" w:rsidRPr="003067AA" w:rsidRDefault="006A0E5A" w:rsidP="00EB42D4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896959E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2E5606" w14:textId="48EA2C78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3EA70D6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29B91CFA" w14:textId="00C5AFCD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997B63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41F5344" w14:textId="088AB5BE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(3,187)</w:t>
            </w:r>
          </w:p>
        </w:tc>
      </w:tr>
      <w:tr w:rsidR="006A0E5A" w:rsidRPr="00C20284" w14:paraId="40FC21AC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6CA5F74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BCC665" w14:textId="693E4923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71141383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2A3D8E7D" w14:textId="3B8DEB89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901BAB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318222D3" w14:textId="49FB624F" w:rsidR="006A0E5A" w:rsidRPr="003067AA" w:rsidRDefault="006A0E5A" w:rsidP="00EB42D4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782D29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86E9AC" w14:textId="670AB7CA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32BF6133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7300A2B6" w14:textId="3B4E3DD3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6F215E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45FF9BA" w14:textId="6BECE0AA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3,852</w:t>
            </w:r>
          </w:p>
        </w:tc>
      </w:tr>
      <w:tr w:rsidR="006A0E5A" w:rsidRPr="00C20284" w14:paraId="7817B379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3A499CE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AD30E6" w14:textId="77777777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1B39E92F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17B36CD8" w14:textId="77777777" w:rsidR="006A0E5A" w:rsidRPr="003067AA" w:rsidRDefault="006A0E5A" w:rsidP="00871F6D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6359DB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537B1A06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2CD6610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DEA191" w14:textId="77777777" w:rsidR="006A0E5A" w:rsidRPr="003067AA" w:rsidRDefault="006A0E5A" w:rsidP="00871F6D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13E912F1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6F88642A" w14:textId="77777777" w:rsidR="006A0E5A" w:rsidRPr="003067AA" w:rsidRDefault="006A0E5A" w:rsidP="00871F6D">
            <w:pPr>
              <w:pStyle w:val="block"/>
              <w:tabs>
                <w:tab w:val="decimal" w:pos="786"/>
                <w:tab w:val="decimal" w:pos="104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779D6F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2DDFA708" w14:textId="77777777" w:rsidR="006A0E5A" w:rsidRPr="003067AA" w:rsidRDefault="006A0E5A" w:rsidP="00871F6D">
            <w:pPr>
              <w:pStyle w:val="block"/>
              <w:tabs>
                <w:tab w:val="decimal" w:pos="140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A0E5A" w:rsidRPr="00C20284" w14:paraId="3FC85A46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04D136E" w14:textId="77777777" w:rsidR="006A0E5A" w:rsidRPr="003067AA" w:rsidRDefault="006A0E5A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4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EF4125" w14:textId="38D6F6CE" w:rsidR="006A0E5A" w:rsidRPr="00D470AA" w:rsidRDefault="006A0E5A" w:rsidP="00871F6D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60A30EA4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6A75A07D" w14:textId="6BD10BDF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9ABF5D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74AC3876" w14:textId="0DE12B14" w:rsidR="006A0E5A" w:rsidRPr="003067AA" w:rsidRDefault="006A0E5A" w:rsidP="00EB42D4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(239)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84DA6BC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CB113A" w14:textId="7D1D48D2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71609AC2" w14:textId="77777777" w:rsidR="006A0E5A" w:rsidRPr="003067AA" w:rsidRDefault="006A0E5A" w:rsidP="00871F6D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221E09A0" w14:textId="24234BA2" w:rsidR="006A0E5A" w:rsidRPr="003067AA" w:rsidRDefault="006A0E5A" w:rsidP="002C1634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4106B" w14:textId="77777777" w:rsidR="006A0E5A" w:rsidRPr="003067AA" w:rsidRDefault="006A0E5A" w:rsidP="00871F6D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AD6DC26" w14:textId="58293825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1,438</w:t>
            </w:r>
          </w:p>
        </w:tc>
      </w:tr>
      <w:tr w:rsidR="006A0E5A" w:rsidRPr="00C20284" w14:paraId="1E4AD5F2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043BF950" w14:textId="77777777" w:rsidR="006A0E5A" w:rsidRPr="003067AA" w:rsidRDefault="006A0E5A" w:rsidP="003F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8294A" w14:textId="76DC3BC0" w:rsidR="006A0E5A" w:rsidRPr="00D470AA" w:rsidRDefault="006A0E5A" w:rsidP="003F6AD3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7EB4AA56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796C1" w14:textId="70497B13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5F7181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</w:tcPr>
          <w:p w14:paraId="74926AC1" w14:textId="55C83953" w:rsidR="006A0E5A" w:rsidRPr="003067AA" w:rsidRDefault="006A0E5A" w:rsidP="00EB42D4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02538F7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3F47B" w14:textId="677C6834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(170)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06870F38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5F867A" w14:textId="05551ADD" w:rsidR="006A0E5A" w:rsidRPr="003067AA" w:rsidRDefault="006A0E5A" w:rsidP="00A9242F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8F7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6B377" w14:textId="77777777" w:rsidR="006A0E5A" w:rsidRPr="003067AA" w:rsidRDefault="006A0E5A" w:rsidP="003F6AD3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</w:tcPr>
          <w:p w14:paraId="110F981A" w14:textId="20AE1D37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7D39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6A0E5A" w:rsidRPr="00C20284" w14:paraId="24EC4E95" w14:textId="77777777" w:rsidTr="00461A76">
        <w:trPr>
          <w:cantSplit/>
          <w:trHeight w:val="353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37FE56BE" w14:textId="77777777" w:rsidR="006A0E5A" w:rsidRPr="003067AA" w:rsidRDefault="006A0E5A" w:rsidP="003F6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288D9" w14:textId="101BA4BE" w:rsidR="006A0E5A" w:rsidRPr="00D470AA" w:rsidRDefault="006A0E5A" w:rsidP="003F6AD3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848BE"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  <w:r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  <w:tcBorders>
              <w:top w:val="nil"/>
              <w:bottom w:val="nil"/>
            </w:tcBorders>
          </w:tcPr>
          <w:p w14:paraId="0058ADCD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03117" w14:textId="2BBD2066" w:rsidR="006A0E5A" w:rsidRPr="003067AA" w:rsidRDefault="006A0E5A" w:rsidP="00B959C1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383239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3BEB8807" w14:textId="75530DBF" w:rsidR="006A0E5A" w:rsidRPr="003067AA" w:rsidRDefault="006A0E5A" w:rsidP="00EB42D4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(417)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3FA0A7E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D84E" w14:textId="46548581" w:rsidR="006A0E5A" w:rsidRPr="003067AA" w:rsidRDefault="006A0E5A" w:rsidP="002C1634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(512)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779922B1" w14:textId="77777777" w:rsidR="006A0E5A" w:rsidRPr="003067AA" w:rsidRDefault="006A0E5A" w:rsidP="003F6AD3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4D1E4" w14:textId="136E2E45" w:rsidR="006A0E5A" w:rsidRPr="003067AA" w:rsidRDefault="006A0E5A" w:rsidP="00A9242F">
            <w:pPr>
              <w:pStyle w:val="block"/>
              <w:tabs>
                <w:tab w:val="decimal" w:pos="79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(422)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4FFC1" w14:textId="77777777" w:rsidR="006A0E5A" w:rsidRPr="003067AA" w:rsidRDefault="006A0E5A" w:rsidP="003F6AD3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3454667B" w14:textId="32555416" w:rsidR="006A0E5A" w:rsidRPr="003067AA" w:rsidRDefault="006A0E5A" w:rsidP="00E3768E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7A6676F6" w14:textId="2BF2B4EF" w:rsidR="00972BF0" w:rsidRPr="003067AA" w:rsidRDefault="00972BF0" w:rsidP="00A259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3067AA">
        <w:rPr>
          <w:rFonts w:asciiTheme="majorBidi" w:hAnsiTheme="majorBidi" w:cstheme="majorBidi"/>
          <w:sz w:val="30"/>
          <w:szCs w:val="30"/>
        </w:rPr>
        <w:t xml:space="preserve"> 2565 </w:t>
      </w:r>
      <w:r w:rsidRPr="003067A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143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94"/>
        <w:gridCol w:w="1807"/>
        <w:gridCol w:w="259"/>
        <w:gridCol w:w="984"/>
        <w:gridCol w:w="586"/>
        <w:gridCol w:w="259"/>
        <w:gridCol w:w="1573"/>
        <w:gridCol w:w="257"/>
        <w:gridCol w:w="1568"/>
        <w:gridCol w:w="292"/>
        <w:gridCol w:w="1709"/>
      </w:tblGrid>
      <w:tr w:rsidR="00386147" w:rsidRPr="00C20284" w14:paraId="0807C8E0" w14:textId="77777777" w:rsidTr="009C13BF">
        <w:trPr>
          <w:cantSplit/>
          <w:trHeight w:hRule="exact" w:val="416"/>
        </w:trPr>
        <w:tc>
          <w:tcPr>
            <w:tcW w:w="5094" w:type="dxa"/>
            <w:shd w:val="clear" w:color="auto" w:fill="auto"/>
          </w:tcPr>
          <w:p w14:paraId="47EEC7B5" w14:textId="77777777" w:rsidR="00386147" w:rsidRPr="003067AA" w:rsidRDefault="0038614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</w:tcPr>
          <w:p w14:paraId="2E704CD6" w14:textId="77777777" w:rsidR="00386147" w:rsidRPr="003067AA" w:rsidRDefault="00386147" w:rsidP="00387CAF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3" w:type="dxa"/>
            <w:gridSpan w:val="2"/>
          </w:tcPr>
          <w:p w14:paraId="25407EAB" w14:textId="77777777" w:rsidR="00386147" w:rsidRPr="003067AA" w:rsidRDefault="00386147" w:rsidP="00387CAF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44" w:type="dxa"/>
            <w:gridSpan w:val="7"/>
            <w:shd w:val="clear" w:color="auto" w:fill="auto"/>
          </w:tcPr>
          <w:p w14:paraId="36482031" w14:textId="61DE45BC" w:rsidR="00386147" w:rsidRPr="003067AA" w:rsidRDefault="00386147" w:rsidP="00387CAF">
            <w:pPr>
              <w:pStyle w:val="block"/>
              <w:spacing w:after="0" w:line="240" w:lineRule="auto"/>
              <w:ind w:left="-128"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386147" w:rsidRPr="00C20284" w14:paraId="1267CC15" w14:textId="77777777" w:rsidTr="009C13BF">
        <w:trPr>
          <w:cantSplit/>
          <w:trHeight w:hRule="exact" w:val="389"/>
        </w:trPr>
        <w:tc>
          <w:tcPr>
            <w:tcW w:w="5094" w:type="dxa"/>
            <w:shd w:val="clear" w:color="auto" w:fill="auto"/>
          </w:tcPr>
          <w:p w14:paraId="2DB20162" w14:textId="77777777" w:rsidR="00386147" w:rsidRPr="003067AA" w:rsidRDefault="0038614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4" w:type="dxa"/>
            <w:gridSpan w:val="10"/>
          </w:tcPr>
          <w:p w14:paraId="20EBD56F" w14:textId="0AE74498" w:rsidR="00386147" w:rsidRPr="003067AA" w:rsidRDefault="00386147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312AC" w:rsidRPr="00C20284" w14:paraId="1C009E22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330D036B" w14:textId="77777777" w:rsidR="00E312AC" w:rsidRPr="003067AA" w:rsidRDefault="00E312A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14:paraId="1548E5C8" w14:textId="77777777" w:rsidR="00E312AC" w:rsidRPr="003067AA" w:rsidRDefault="00E312AC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59" w:type="dxa"/>
            <w:tcBorders>
              <w:top w:val="single" w:sz="4" w:space="0" w:color="auto"/>
            </w:tcBorders>
            <w:shd w:val="clear" w:color="auto" w:fill="auto"/>
          </w:tcPr>
          <w:p w14:paraId="28A3EF31" w14:textId="77777777" w:rsidR="00E312AC" w:rsidRPr="003067AA" w:rsidRDefault="00E312AC" w:rsidP="00387CAF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BB6567" w14:textId="689C4CA1" w:rsidR="00E312AC" w:rsidRPr="003067AA" w:rsidRDefault="00E312AC" w:rsidP="0038614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</w:tcBorders>
          </w:tcPr>
          <w:p w14:paraId="2F66F638" w14:textId="2FC697EB" w:rsidR="00E312AC" w:rsidRPr="003067AA" w:rsidRDefault="00E312AC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CE3" w:rsidRPr="00C20284" w14:paraId="43236A34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5EBF4562" w14:textId="77777777" w:rsidR="00150A09" w:rsidRPr="003067AA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</w:tcPr>
          <w:p w14:paraId="6AD5A1EE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59" w:type="dxa"/>
          </w:tcPr>
          <w:p w14:paraId="20B225CB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6099CF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2DF99BD4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5BDBD0C8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1AE56E69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3E36B161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2" w:type="dxa"/>
          </w:tcPr>
          <w:p w14:paraId="0923E38B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6EC97F3E" w14:textId="1D6364EF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FA3CE3" w:rsidRPr="00C20284" w14:paraId="1F1B1110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40AE3052" w14:textId="77777777" w:rsidR="00150A09" w:rsidRPr="003067AA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</w:tcPr>
          <w:p w14:paraId="7580950C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59" w:type="dxa"/>
          </w:tcPr>
          <w:p w14:paraId="60E2F6B4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7E1F2F47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59" w:type="dxa"/>
          </w:tcPr>
          <w:p w14:paraId="0D65B979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289020B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57" w:type="dxa"/>
          </w:tcPr>
          <w:p w14:paraId="2D20247B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8" w:type="dxa"/>
          </w:tcPr>
          <w:p w14:paraId="4D2F44AC" w14:textId="011BF792" w:rsidR="00150A09" w:rsidRPr="003067AA" w:rsidRDefault="00FA3CE3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ส่วนของ</w:t>
            </w:r>
          </w:p>
        </w:tc>
        <w:tc>
          <w:tcPr>
            <w:tcW w:w="292" w:type="dxa"/>
          </w:tcPr>
          <w:p w14:paraId="4CFD120F" w14:textId="77777777" w:rsidR="00150A09" w:rsidRPr="003067AA" w:rsidRDefault="00150A09" w:rsidP="00386147">
            <w:pPr>
              <w:pStyle w:val="block"/>
              <w:spacing w:after="0" w:line="240" w:lineRule="auto"/>
              <w:ind w:left="-137" w:right="-142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45245D46" w14:textId="570A9B85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A3CE3" w:rsidRPr="00C20284" w14:paraId="741E4A1C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6C6A42FD" w14:textId="77777777" w:rsidR="00150A09" w:rsidRPr="003067AA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4398DC3F" w14:textId="5ADFA014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9" w:type="dxa"/>
          </w:tcPr>
          <w:p w14:paraId="5A462BEF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061DD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59" w:type="dxa"/>
          </w:tcPr>
          <w:p w14:paraId="7C8746A7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6CAE8008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57" w:type="dxa"/>
          </w:tcPr>
          <w:p w14:paraId="7D72AD69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C16D2A" w14:textId="07009DCC" w:rsidR="00150A09" w:rsidRPr="003067AA" w:rsidRDefault="00FA3CE3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292" w:type="dxa"/>
          </w:tcPr>
          <w:p w14:paraId="458C1943" w14:textId="77777777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</w:tcPr>
          <w:p w14:paraId="337394C0" w14:textId="26E8A198" w:rsidR="00150A09" w:rsidRPr="003067AA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FA3CE3" w:rsidRPr="00C20284" w14:paraId="7A07659C" w14:textId="77777777" w:rsidTr="009C13BF">
        <w:trPr>
          <w:cantSplit/>
          <w:trHeight w:hRule="exact" w:val="87"/>
        </w:trPr>
        <w:tc>
          <w:tcPr>
            <w:tcW w:w="5094" w:type="dxa"/>
            <w:shd w:val="clear" w:color="auto" w:fill="auto"/>
          </w:tcPr>
          <w:p w14:paraId="490E157F" w14:textId="77777777" w:rsidR="00150A09" w:rsidRPr="003067AA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3C5B96C2" w14:textId="77777777" w:rsidR="00150A09" w:rsidRPr="003067AA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20B3605A" w14:textId="77777777" w:rsidR="00150A09" w:rsidRPr="003067AA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84284D" w14:textId="77777777" w:rsidR="00150A09" w:rsidRPr="003067AA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150AD004" w14:textId="77777777" w:rsidR="00150A09" w:rsidRPr="003067AA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5ADAEC37" w14:textId="77777777" w:rsidR="00150A09" w:rsidRPr="003067AA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BA4CDC1" w14:textId="77777777" w:rsidR="00150A09" w:rsidRPr="003067AA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46CFBF0C" w14:textId="77777777" w:rsidR="00150A09" w:rsidRPr="003067AA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50FB0A54" w14:textId="77777777" w:rsidR="00150A09" w:rsidRPr="003067AA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shd w:val="clear" w:color="auto" w:fill="auto"/>
          </w:tcPr>
          <w:p w14:paraId="1C761B70" w14:textId="50AE7CEA" w:rsidR="00150A09" w:rsidRPr="003067AA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CE3" w:rsidRPr="00C20284" w14:paraId="5A8E1EBD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08D20E48" w14:textId="77777777" w:rsidR="00150A09" w:rsidRPr="003067AA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807" w:type="dxa"/>
          </w:tcPr>
          <w:p w14:paraId="7D7A9653" w14:textId="77777777" w:rsidR="00150A09" w:rsidRPr="003067AA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2E5FADE" w14:textId="77777777" w:rsidR="00150A09" w:rsidRPr="003067AA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2BD5F549" w14:textId="77777777" w:rsidR="00150A09" w:rsidRPr="003067AA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4A2FB4CE" w14:textId="77777777" w:rsidR="00150A09" w:rsidRPr="003067AA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3382106" w14:textId="77777777" w:rsidR="00150A09" w:rsidRPr="003067AA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B57A305" w14:textId="77777777" w:rsidR="00150A09" w:rsidRPr="003067AA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13BA833D" w14:textId="77777777" w:rsidR="00150A09" w:rsidRPr="003067AA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1183E0CD" w14:textId="77777777" w:rsidR="00150A09" w:rsidRPr="003067AA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2C15C75E" w14:textId="764A0A8E" w:rsidR="00150A09" w:rsidRPr="003067AA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A3CE3" w:rsidRPr="00C20284" w14:paraId="6DEC94E3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193E1E57" w14:textId="77777777" w:rsidR="00150A09" w:rsidRPr="003067AA" w:rsidRDefault="00150A09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807" w:type="dxa"/>
          </w:tcPr>
          <w:p w14:paraId="7F1EB5BC" w14:textId="124291F1" w:rsidR="00150A09" w:rsidRPr="003067AA" w:rsidRDefault="00150A09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(93)</w:t>
            </w:r>
          </w:p>
        </w:tc>
        <w:tc>
          <w:tcPr>
            <w:tcW w:w="259" w:type="dxa"/>
          </w:tcPr>
          <w:p w14:paraId="582EEE19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1B711837" w14:textId="79220184" w:rsidR="00150A09" w:rsidRPr="003067AA" w:rsidRDefault="003F7A02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5CBAB55E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1CCCA9E" w14:textId="16DD45CA" w:rsidR="00150A09" w:rsidRPr="003067AA" w:rsidRDefault="00F849C0" w:rsidP="003F4960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57" w:type="dxa"/>
          </w:tcPr>
          <w:p w14:paraId="2885BF5B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1A627FD9" w14:textId="41CB042A" w:rsidR="00150A09" w:rsidRPr="003067AA" w:rsidRDefault="00F849C0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763DCE88" w14:textId="77777777" w:rsidR="00150A09" w:rsidRPr="003067AA" w:rsidRDefault="00150A09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2E0AC321" w14:textId="75CCB2FD" w:rsidR="00150A09" w:rsidRPr="00D470AA" w:rsidRDefault="00F849C0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(84)</w:t>
            </w:r>
          </w:p>
        </w:tc>
      </w:tr>
      <w:tr w:rsidR="00FA3CE3" w:rsidRPr="00C20284" w14:paraId="1FC125C4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2818C8BE" w14:textId="77777777" w:rsidR="00150A09" w:rsidRPr="003067AA" w:rsidRDefault="00150A09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7" w:type="dxa"/>
          </w:tcPr>
          <w:p w14:paraId="59D9F9AA" w14:textId="688A7CE6" w:rsidR="00150A09" w:rsidRPr="003067AA" w:rsidRDefault="00150A09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259" w:type="dxa"/>
          </w:tcPr>
          <w:p w14:paraId="1A4BC407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67AC0F24" w14:textId="28A12BFA" w:rsidR="00150A09" w:rsidRPr="003067AA" w:rsidRDefault="003F7A02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4ECDC6AC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74B9238" w14:textId="498FEEBF" w:rsidR="00150A09" w:rsidRPr="003067AA" w:rsidRDefault="004B2B8B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57" w:type="dxa"/>
          </w:tcPr>
          <w:p w14:paraId="3935511A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7BB560F" w14:textId="472FD465" w:rsidR="00150A09" w:rsidRPr="003067AA" w:rsidRDefault="00303CF5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4A479B8A" w14:textId="77777777" w:rsidR="00150A09" w:rsidRPr="003067AA" w:rsidRDefault="00150A09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4D75155B" w14:textId="295398DC" w:rsidR="00150A09" w:rsidRPr="00D470AA" w:rsidRDefault="00600C39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</w:tr>
      <w:tr w:rsidR="00913107" w:rsidRPr="00C20284" w14:paraId="0791ABF7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153CF1DE" w14:textId="2748A82E" w:rsidR="00913107" w:rsidRPr="003067AA" w:rsidRDefault="00913107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07" w:type="dxa"/>
          </w:tcPr>
          <w:p w14:paraId="5E179190" w14:textId="596FC091" w:rsidR="00913107" w:rsidRPr="003067AA" w:rsidRDefault="006749FC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(252)</w:t>
            </w:r>
          </w:p>
        </w:tc>
        <w:tc>
          <w:tcPr>
            <w:tcW w:w="259" w:type="dxa"/>
          </w:tcPr>
          <w:p w14:paraId="493818D4" w14:textId="77777777" w:rsidR="00913107" w:rsidRPr="003067AA" w:rsidRDefault="00913107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081D5CDA" w14:textId="6D81DC8B" w:rsidR="00913107" w:rsidRPr="003067AA" w:rsidRDefault="001C45D2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(122)</w:t>
            </w:r>
          </w:p>
        </w:tc>
        <w:tc>
          <w:tcPr>
            <w:tcW w:w="259" w:type="dxa"/>
          </w:tcPr>
          <w:p w14:paraId="697FD6E2" w14:textId="77777777" w:rsidR="00913107" w:rsidRPr="003067AA" w:rsidRDefault="00913107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8638513" w14:textId="29F6B41D" w:rsidR="00913107" w:rsidRPr="003067AA" w:rsidRDefault="001C45D2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4CF51619" w14:textId="77777777" w:rsidR="00913107" w:rsidRPr="003067AA" w:rsidRDefault="00913107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15DA202" w14:textId="78687A7F" w:rsidR="00913107" w:rsidRPr="003067AA" w:rsidRDefault="001C45D2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301D1A44" w14:textId="77777777" w:rsidR="00913107" w:rsidRPr="003067AA" w:rsidRDefault="00913107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67858023" w14:textId="0BDD1318" w:rsidR="00913107" w:rsidRPr="00D470AA" w:rsidRDefault="001C45D2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(374)</w:t>
            </w:r>
          </w:p>
        </w:tc>
      </w:tr>
      <w:tr w:rsidR="00FA3CE3" w:rsidRPr="00C20284" w14:paraId="56430F8D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4FD2A4A6" w14:textId="66EAFE3F" w:rsidR="00150A09" w:rsidRPr="003067AA" w:rsidRDefault="00150A09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062B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72D9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="00062B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1DB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7" w:type="dxa"/>
          </w:tcPr>
          <w:p w14:paraId="5F0342FA" w14:textId="024B51CC" w:rsidR="00150A09" w:rsidRPr="003067AA" w:rsidRDefault="00150A09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="00BA3B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</w:tcPr>
          <w:p w14:paraId="1B2D6663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37BD9737" w14:textId="6EF2BEAC" w:rsidR="00150A09" w:rsidRPr="003067AA" w:rsidRDefault="003F7A02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852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9" w:type="dxa"/>
          </w:tcPr>
          <w:p w14:paraId="7F5EFC1B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9FAA3EC" w14:textId="2EEC2703" w:rsidR="00150A09" w:rsidRPr="003067AA" w:rsidRDefault="007012C0" w:rsidP="008F3B81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72431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</w:tcPr>
          <w:p w14:paraId="1F6F885A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4103215" w14:textId="6A5D3615" w:rsidR="00150A09" w:rsidRPr="003067AA" w:rsidRDefault="00287AA4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468FA15B" w14:textId="77777777" w:rsidR="00150A09" w:rsidRPr="003067AA" w:rsidRDefault="00150A09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14CEA2AA" w14:textId="3C314B5C" w:rsidR="00150A09" w:rsidRPr="00D470AA" w:rsidRDefault="00600C39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</w:t>
            </w:r>
            <w:r w:rsidR="000852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444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A3CE3" w:rsidRPr="00C20284" w14:paraId="74B5B268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65B86C1D" w14:textId="77777777" w:rsidR="00150A09" w:rsidRPr="003067AA" w:rsidRDefault="00150A09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07" w:type="dxa"/>
          </w:tcPr>
          <w:p w14:paraId="6F1870D8" w14:textId="6990390A" w:rsidR="00150A09" w:rsidRPr="003067AA" w:rsidRDefault="00150A09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259" w:type="dxa"/>
          </w:tcPr>
          <w:p w14:paraId="17AE0648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0A33BCB8" w14:textId="1BA574C3" w:rsidR="00150A09" w:rsidRPr="003067AA" w:rsidRDefault="00404A77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(47)</w:t>
            </w:r>
          </w:p>
        </w:tc>
        <w:tc>
          <w:tcPr>
            <w:tcW w:w="259" w:type="dxa"/>
          </w:tcPr>
          <w:p w14:paraId="7DDB9A09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CB13823" w14:textId="2C2A53B2" w:rsidR="00150A09" w:rsidRPr="003067AA" w:rsidRDefault="00EE0B40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65C39411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0690AB69" w14:textId="6ED99EAA" w:rsidR="00150A09" w:rsidRPr="003067AA" w:rsidRDefault="00EE0B40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26C20A0E" w14:textId="77777777" w:rsidR="00150A09" w:rsidRPr="003067AA" w:rsidRDefault="00150A09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1B144C09" w14:textId="344DEA82" w:rsidR="00150A09" w:rsidRPr="00D470AA" w:rsidRDefault="00EE0B40" w:rsidP="00027039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(122)</w:t>
            </w:r>
          </w:p>
        </w:tc>
      </w:tr>
      <w:tr w:rsidR="00FA3CE3" w:rsidRPr="00C20284" w14:paraId="355E9858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798A485F" w14:textId="77777777" w:rsidR="00150A09" w:rsidRPr="003067AA" w:rsidRDefault="00150A09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7" w:type="dxa"/>
          </w:tcPr>
          <w:p w14:paraId="490769CF" w14:textId="79CAC557" w:rsidR="00150A09" w:rsidRPr="003067AA" w:rsidRDefault="00150A09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  <w:tc>
          <w:tcPr>
            <w:tcW w:w="259" w:type="dxa"/>
          </w:tcPr>
          <w:p w14:paraId="3C73096F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243DBBFF" w14:textId="1EC18D3B" w:rsidR="00150A09" w:rsidRPr="003067AA" w:rsidRDefault="00404A77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259" w:type="dxa"/>
          </w:tcPr>
          <w:p w14:paraId="6F61E2DA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948AE66" w14:textId="0E59EFEB" w:rsidR="00150A09" w:rsidRPr="003067AA" w:rsidRDefault="00314E60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1457336F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41AECBD" w14:textId="1D1348F5" w:rsidR="00150A09" w:rsidRPr="003067AA" w:rsidRDefault="00EE0B40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6BA07DE3" w14:textId="77777777" w:rsidR="00150A09" w:rsidRPr="003067AA" w:rsidRDefault="00150A09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705CDB86" w14:textId="10475EFA" w:rsidR="00150A09" w:rsidRPr="00D470AA" w:rsidRDefault="00EE0B40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</w:tr>
      <w:tr w:rsidR="00FA3CE3" w:rsidRPr="00C20284" w14:paraId="0A0388E4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09073AC5" w14:textId="77777777" w:rsidR="00150A09" w:rsidRPr="003067AA" w:rsidRDefault="00150A09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7" w:type="dxa"/>
          </w:tcPr>
          <w:p w14:paraId="75664006" w14:textId="2129771A" w:rsidR="00150A09" w:rsidRPr="003067AA" w:rsidRDefault="00150A09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59" w:type="dxa"/>
          </w:tcPr>
          <w:p w14:paraId="6EB329AD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6A52C9A8" w14:textId="170AA73D" w:rsidR="00150A09" w:rsidRPr="003067AA" w:rsidRDefault="00404A77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59" w:type="dxa"/>
          </w:tcPr>
          <w:p w14:paraId="050F1CF5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FD69E33" w14:textId="0F70641A" w:rsidR="00150A09" w:rsidRPr="003067AA" w:rsidRDefault="00AB4551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(30)</w:t>
            </w:r>
          </w:p>
        </w:tc>
        <w:tc>
          <w:tcPr>
            <w:tcW w:w="257" w:type="dxa"/>
          </w:tcPr>
          <w:p w14:paraId="577FD109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28A9151" w14:textId="65BCFFF3" w:rsidR="00150A09" w:rsidRPr="003067AA" w:rsidRDefault="00AB4551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33A68F1A" w14:textId="77777777" w:rsidR="00150A09" w:rsidRPr="003067AA" w:rsidRDefault="00150A09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shd w:val="clear" w:color="auto" w:fill="auto"/>
          </w:tcPr>
          <w:p w14:paraId="5D831D2F" w14:textId="28A7DFFD" w:rsidR="00150A09" w:rsidRPr="00D470AA" w:rsidRDefault="00AB4551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810D50" w:rsidRPr="00D470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A3CE3" w:rsidRPr="00C20284" w14:paraId="4AB37B15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44A74D1F" w14:textId="77777777" w:rsidR="00150A09" w:rsidRPr="003067AA" w:rsidRDefault="00150A09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807" w:type="dxa"/>
          </w:tcPr>
          <w:p w14:paraId="6146843D" w14:textId="58307F63" w:rsidR="00150A09" w:rsidRPr="003067AA" w:rsidRDefault="00150A09" w:rsidP="00C96E3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2,351</w:t>
            </w:r>
          </w:p>
        </w:tc>
        <w:tc>
          <w:tcPr>
            <w:tcW w:w="259" w:type="dxa"/>
          </w:tcPr>
          <w:p w14:paraId="694BFA2A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22C90D94" w14:textId="7CE5B7E2" w:rsidR="00150A09" w:rsidRPr="003067AA" w:rsidRDefault="00404A77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(419)</w:t>
            </w:r>
          </w:p>
        </w:tc>
        <w:tc>
          <w:tcPr>
            <w:tcW w:w="259" w:type="dxa"/>
          </w:tcPr>
          <w:p w14:paraId="161AA4F6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14:paraId="17371BB4" w14:textId="79FA5F3E" w:rsidR="00150A09" w:rsidRPr="003067AA" w:rsidRDefault="00AB4551" w:rsidP="00C96E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382E93EB" w14:textId="77777777" w:rsidR="00150A09" w:rsidRPr="003067AA" w:rsidRDefault="00150A09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8" w:type="dxa"/>
          </w:tcPr>
          <w:p w14:paraId="0993BB27" w14:textId="4744F18D" w:rsidR="00150A09" w:rsidRPr="003067AA" w:rsidRDefault="000E0EB6" w:rsidP="00027039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92" w:type="dxa"/>
          </w:tcPr>
          <w:p w14:paraId="3B88692A" w14:textId="77777777" w:rsidR="00150A09" w:rsidRPr="003067AA" w:rsidRDefault="00150A09" w:rsidP="00C96E3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6DED7BCE" w14:textId="60E2B206" w:rsidR="00150A09" w:rsidRPr="00D470AA" w:rsidRDefault="009B6062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2,078</w:t>
            </w:r>
          </w:p>
        </w:tc>
      </w:tr>
      <w:tr w:rsidR="00FA3CE3" w:rsidRPr="00C20284" w14:paraId="3D1C2AA8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6285A82C" w14:textId="77777777" w:rsidR="00FA3CE3" w:rsidRPr="003067AA" w:rsidRDefault="00FA3CE3" w:rsidP="00FA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7" w:type="dxa"/>
          </w:tcPr>
          <w:p w14:paraId="3C918E21" w14:textId="4C8C14C0" w:rsidR="00FA3CE3" w:rsidRPr="003067AA" w:rsidRDefault="00085279" w:rsidP="00FA3CE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  <w:tc>
          <w:tcPr>
            <w:tcW w:w="259" w:type="dxa"/>
          </w:tcPr>
          <w:p w14:paraId="37066247" w14:textId="77777777" w:rsidR="00FA3CE3" w:rsidRPr="003067AA" w:rsidRDefault="00FA3CE3" w:rsidP="00FA3CE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0AF512EA" w14:textId="4BA14E96" w:rsidR="00FA3CE3" w:rsidRPr="003067AA" w:rsidRDefault="00085279" w:rsidP="00FA3CE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59" w:type="dxa"/>
          </w:tcPr>
          <w:p w14:paraId="76E35BAB" w14:textId="77777777" w:rsidR="00FA3CE3" w:rsidRPr="003067AA" w:rsidRDefault="00FA3CE3" w:rsidP="00FA3CE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0B40A5F6" w14:textId="2DDF6109" w:rsidR="00FA3CE3" w:rsidRPr="003067AA" w:rsidRDefault="00472431" w:rsidP="00FA3CE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4A2B8524" w14:textId="77777777" w:rsidR="00FA3CE3" w:rsidRPr="003067AA" w:rsidRDefault="00FA3CE3" w:rsidP="00FA3CE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shd w:val="clear" w:color="auto" w:fill="auto"/>
          </w:tcPr>
          <w:p w14:paraId="40D1BF25" w14:textId="1954838F" w:rsidR="00FA3CE3" w:rsidRPr="003067AA" w:rsidRDefault="009B6062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="008F3B81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</w:tcPr>
          <w:p w14:paraId="774F1A8C" w14:textId="77777777" w:rsidR="00FA3CE3" w:rsidRPr="003067AA" w:rsidRDefault="00FA3CE3" w:rsidP="00FA3CE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7" w:type="dxa"/>
            <w:shd w:val="clear" w:color="auto" w:fill="auto"/>
          </w:tcPr>
          <w:p w14:paraId="029F8774" w14:textId="1B53855D" w:rsidR="00FA3CE3" w:rsidRPr="00D470AA" w:rsidRDefault="008B4ABA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852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A3CE3" w:rsidRPr="00C20284" w14:paraId="0284F93C" w14:textId="77777777" w:rsidTr="009C13BF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7C9D4DBD" w14:textId="77777777" w:rsidR="00FA3CE3" w:rsidRPr="003067AA" w:rsidRDefault="00FA3CE3" w:rsidP="00FA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14:paraId="39BC5348" w14:textId="385DA3DE" w:rsidR="00FA3CE3" w:rsidRPr="003067AA" w:rsidRDefault="00FA3CE3" w:rsidP="00FA3CE3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</w:t>
            </w:r>
            <w:r w:rsidR="0077051E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59" w:type="dxa"/>
          </w:tcPr>
          <w:p w14:paraId="08D3C24F" w14:textId="77777777" w:rsidR="00FA3CE3" w:rsidRPr="003067AA" w:rsidRDefault="00FA3CE3" w:rsidP="00FA3CE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1F950" w14:textId="4A5EBD03" w:rsidR="00FA3CE3" w:rsidRPr="003067AA" w:rsidRDefault="00404A77" w:rsidP="00FA3CE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</w:t>
            </w:r>
            <w:r w:rsidR="00472431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185636C6" w14:textId="77777777" w:rsidR="00FA3CE3" w:rsidRPr="003067AA" w:rsidRDefault="00FA3CE3" w:rsidP="00FA3CE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3E80130F" w14:textId="6A957426" w:rsidR="00FA3CE3" w:rsidRPr="003067AA" w:rsidRDefault="007B2454" w:rsidP="00FA3CE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472431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1,185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</w:tcPr>
          <w:p w14:paraId="52680B14" w14:textId="77777777" w:rsidR="00FA3CE3" w:rsidRPr="003067AA" w:rsidRDefault="00FA3CE3" w:rsidP="00FA3CE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0D28F" w14:textId="14BC487B" w:rsidR="00FA3CE3" w:rsidRPr="003067AA" w:rsidRDefault="009D3EEE" w:rsidP="003F4960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92" w:type="dxa"/>
          </w:tcPr>
          <w:p w14:paraId="74763EA7" w14:textId="77777777" w:rsidR="00FA3CE3" w:rsidRPr="003067AA" w:rsidRDefault="00FA3CE3" w:rsidP="00FA3CE3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DD5EE" w14:textId="1CC93E45" w:rsidR="00FA3CE3" w:rsidRPr="00D470AA" w:rsidRDefault="00BB07E2" w:rsidP="003F4960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97B22"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  <w:r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25A2A52" w14:textId="77777777" w:rsidR="00972BF0" w:rsidRPr="003067AA" w:rsidRDefault="00972BF0" w:rsidP="00972BF0">
      <w:pPr>
        <w:pStyle w:val="acctmergecolhdg"/>
        <w:spacing w:line="240" w:lineRule="auto"/>
        <w:ind w:left="540" w:right="36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41D07A5" w14:textId="77777777" w:rsidR="00D470AA" w:rsidRDefault="00D4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6E42EF" w14:textId="38742A67" w:rsidR="00C96E33" w:rsidRPr="003067AA" w:rsidRDefault="00C96E33" w:rsidP="009B1914">
      <w:pPr>
        <w:pStyle w:val="acctmergecolhdg"/>
        <w:spacing w:line="240" w:lineRule="auto"/>
        <w:ind w:left="540" w:right="3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3067A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3067A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2565</w:t>
      </w:r>
      <w:r w:rsidRPr="003067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กลุ่มบริษัทมีผลแตกต่างชั่วคราวที่เกิดจากขาดทุนทางภาษีที่ยังไม่ได้ใช้ ซึ่งไม่ได้นำไป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รวมในการคำนวณสินทรัพย์ภาษีเงินได้รอการตัดบัญชีเพื่อรับรู้ในงบแสดงฐานะการเงิน</w:t>
      </w:r>
      <w:r w:rsidRPr="003067A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รวม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เป็นจำนวนเงิน</w:t>
      </w:r>
      <w:r w:rsidR="00C80C35" w:rsidRPr="00D470AA">
        <w:rPr>
          <w:rFonts w:asciiTheme="majorBidi" w:hAnsiTheme="majorBidi" w:cstheme="majorBidi" w:hint="cs"/>
          <w:b w:val="0"/>
          <w:bCs/>
          <w:spacing w:val="-4"/>
          <w:sz w:val="30"/>
          <w:szCs w:val="30"/>
          <w:cs/>
          <w:lang w:bidi="th-TH"/>
        </w:rPr>
        <w:t xml:space="preserve"> </w:t>
      </w:r>
      <w:r w:rsidR="00EA658B" w:rsidRPr="00D470AA">
        <w:rPr>
          <w:rFonts w:asciiTheme="majorBidi" w:hAnsiTheme="majorBidi" w:cstheme="majorBidi"/>
          <w:b w:val="0"/>
          <w:bCs/>
          <w:spacing w:val="-4"/>
          <w:sz w:val="30"/>
          <w:szCs w:val="30"/>
          <w:lang w:val="en-US" w:bidi="th-TH"/>
        </w:rPr>
        <w:t>20,724</w:t>
      </w:r>
      <w:r w:rsidRPr="003067AA">
        <w:rPr>
          <w:rFonts w:asciiTheme="majorBidi" w:hAnsiTheme="majorBidi" w:cstheme="majorBidi"/>
          <w:b w:val="0"/>
          <w:bCs/>
          <w:spacing w:val="-4"/>
          <w:sz w:val="30"/>
          <w:szCs w:val="30"/>
          <w:cs/>
          <w:lang w:bidi="th-TH"/>
        </w:rPr>
        <w:t xml:space="preserve"> 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3067A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Pr="009711B9">
        <w:rPr>
          <w:rFonts w:asciiTheme="majorBidi" w:hAnsiTheme="majorBidi"/>
          <w:b w:val="0"/>
          <w:bCs/>
          <w:i/>
          <w:iCs/>
          <w:sz w:val="30"/>
          <w:szCs w:val="30"/>
          <w:lang w:val="en-US" w:bidi="th-TH"/>
        </w:rPr>
        <w:t>256</w:t>
      </w:r>
      <w:r>
        <w:rPr>
          <w:rFonts w:asciiTheme="majorBidi" w:hAnsiTheme="majorBidi"/>
          <w:b w:val="0"/>
          <w:bCs/>
          <w:i/>
          <w:iCs/>
          <w:sz w:val="30"/>
          <w:szCs w:val="30"/>
          <w:lang w:val="en-US" w:bidi="th-TH"/>
        </w:rPr>
        <w:t>4</w:t>
      </w:r>
      <w:r w:rsidRPr="003067AA"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  <w:t xml:space="preserve">: 19,911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</w:t>
      </w: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บาท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Pr="003067A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20080BE8" w14:textId="77777777" w:rsidR="001D3D3F" w:rsidRDefault="001D3D3F" w:rsidP="009B19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9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93BF99D" w14:textId="4D234220" w:rsidR="006C72E9" w:rsidRPr="003067AA" w:rsidRDefault="006C72E9" w:rsidP="009B19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9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3067AA">
        <w:rPr>
          <w:rFonts w:asciiTheme="majorBidi" w:hAnsiTheme="majorBidi" w:cstheme="majorBidi"/>
          <w:b/>
          <w:sz w:val="30"/>
          <w:szCs w:val="30"/>
          <w:cs/>
          <w:lang w:val="en-GB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3067AA">
        <w:rPr>
          <w:rFonts w:asciiTheme="majorBidi" w:hAnsiTheme="majorBidi" w:cstheme="majorBidi"/>
          <w:b/>
          <w:sz w:val="30"/>
          <w:szCs w:val="30"/>
          <w:lang w:val="en-GB"/>
        </w:rPr>
        <w:t xml:space="preserve"> </w:t>
      </w:r>
      <w:r w:rsidRPr="003067AA">
        <w:rPr>
          <w:rFonts w:asciiTheme="majorBidi" w:hAnsiTheme="majorBidi" w:cstheme="majorBidi"/>
          <w:bCs/>
          <w:sz w:val="30"/>
          <w:szCs w:val="30"/>
          <w:lang w:val="en-GB"/>
        </w:rPr>
        <w:t xml:space="preserve">2564 </w:t>
      </w:r>
      <w:r w:rsidRPr="003067AA">
        <w:rPr>
          <w:rFonts w:asciiTheme="majorBidi" w:hAnsiTheme="majorBidi" w:cstheme="majorBidi"/>
          <w:b/>
          <w:sz w:val="30"/>
          <w:szCs w:val="30"/>
          <w:cs/>
          <w:lang w:val="en-GB"/>
        </w:rPr>
        <w:t>มีดังนี้</w:t>
      </w:r>
    </w:p>
    <w:p w14:paraId="5CAC9832" w14:textId="77777777" w:rsidR="00C96E33" w:rsidRPr="003067AA" w:rsidRDefault="00C96E33" w:rsidP="00C96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9"/>
        <w:jc w:val="both"/>
        <w:rPr>
          <w:rFonts w:asciiTheme="majorBidi" w:hAnsiTheme="majorBidi" w:cstheme="majorBidi"/>
          <w:bCs/>
          <w:sz w:val="30"/>
          <w:szCs w:val="30"/>
          <w:lang w:val="en-GB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83"/>
        <w:gridCol w:w="2321"/>
        <w:gridCol w:w="236"/>
        <w:gridCol w:w="1061"/>
        <w:gridCol w:w="971"/>
        <w:gridCol w:w="236"/>
        <w:gridCol w:w="1972"/>
        <w:gridCol w:w="236"/>
        <w:gridCol w:w="2293"/>
      </w:tblGrid>
      <w:tr w:rsidR="00E97C68" w:rsidRPr="00C20284" w14:paraId="400282FC" w14:textId="77777777" w:rsidTr="007C4631">
        <w:trPr>
          <w:cantSplit/>
          <w:trHeight w:hRule="exact" w:val="351"/>
        </w:trPr>
        <w:tc>
          <w:tcPr>
            <w:tcW w:w="5083" w:type="dxa"/>
            <w:shd w:val="clear" w:color="auto" w:fill="auto"/>
          </w:tcPr>
          <w:p w14:paraId="2CE3B954" w14:textId="77777777" w:rsidR="00E97C68" w:rsidRPr="003067AA" w:rsidRDefault="00E97C68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1" w:type="dxa"/>
          </w:tcPr>
          <w:p w14:paraId="37499552" w14:textId="77777777" w:rsidR="00E97C68" w:rsidRPr="003067AA" w:rsidRDefault="00E97C68" w:rsidP="00387CAF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C8CCA6D" w14:textId="77777777" w:rsidR="007C4631" w:rsidRPr="003067AA" w:rsidRDefault="007C4631" w:rsidP="00387CAF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1" w:type="dxa"/>
          </w:tcPr>
          <w:p w14:paraId="1CF24169" w14:textId="27B381F1" w:rsidR="00E97C68" w:rsidRPr="003067AA" w:rsidRDefault="00E97C68" w:rsidP="00387CAF">
            <w:pPr>
              <w:pStyle w:val="block"/>
              <w:spacing w:after="0" w:line="240" w:lineRule="auto"/>
              <w:ind w:left="-12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08" w:type="dxa"/>
            <w:gridSpan w:val="5"/>
            <w:shd w:val="clear" w:color="auto" w:fill="auto"/>
          </w:tcPr>
          <w:p w14:paraId="14C40BB9" w14:textId="3798EA60" w:rsidR="00E97C68" w:rsidRPr="003067AA" w:rsidRDefault="00E97C68" w:rsidP="00387CAF">
            <w:pPr>
              <w:pStyle w:val="block"/>
              <w:spacing w:after="0" w:line="240" w:lineRule="auto"/>
              <w:ind w:left="-128"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64FE4" w:rsidRPr="00C20284" w14:paraId="714C7D13" w14:textId="77777777" w:rsidTr="007C4631">
        <w:trPr>
          <w:cantSplit/>
          <w:trHeight w:hRule="exact" w:val="331"/>
        </w:trPr>
        <w:tc>
          <w:tcPr>
            <w:tcW w:w="5083" w:type="dxa"/>
            <w:shd w:val="clear" w:color="auto" w:fill="auto"/>
          </w:tcPr>
          <w:p w14:paraId="3B67E207" w14:textId="77777777" w:rsidR="00264FE4" w:rsidRPr="003067AA" w:rsidRDefault="00264FE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26" w:type="dxa"/>
            <w:gridSpan w:val="8"/>
            <w:tcBorders>
              <w:bottom w:val="single" w:sz="4" w:space="0" w:color="auto"/>
            </w:tcBorders>
          </w:tcPr>
          <w:p w14:paraId="1B56F046" w14:textId="74F0EBEA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64FE4" w:rsidRPr="00C20284" w14:paraId="772F5DFF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986D9D2" w14:textId="77777777" w:rsidR="00264FE4" w:rsidRPr="003067AA" w:rsidRDefault="00264FE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</w:tcPr>
          <w:p w14:paraId="355F093C" w14:textId="77777777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F20244" w14:textId="77777777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D9868" w14:textId="77777777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DCC657" w14:textId="77777777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33B1DB7C" w14:textId="77777777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3E02C2" w14:textId="77777777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tcBorders>
              <w:top w:val="single" w:sz="4" w:space="0" w:color="auto"/>
            </w:tcBorders>
            <w:shd w:val="clear" w:color="auto" w:fill="auto"/>
          </w:tcPr>
          <w:p w14:paraId="6AFC96BA" w14:textId="7EC60BCB" w:rsidR="00264FE4" w:rsidRPr="003067AA" w:rsidRDefault="00264FE4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E97C68" w:rsidRPr="00C20284" w14:paraId="474292BD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F35E65C" w14:textId="77777777" w:rsidR="00E97C68" w:rsidRPr="003067AA" w:rsidRDefault="00E97C68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1" w:type="dxa"/>
          </w:tcPr>
          <w:p w14:paraId="01D358D4" w14:textId="77777777" w:rsidR="00E97C68" w:rsidRPr="003067AA" w:rsidRDefault="00E97C68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240364CE" w14:textId="77777777" w:rsidR="00E97C68" w:rsidRPr="003067AA" w:rsidRDefault="00E97C68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4B019D" w14:textId="56E0C92B" w:rsidR="00A752D0" w:rsidRPr="003067AA" w:rsidRDefault="00A752D0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236" w:type="dxa"/>
            <w:shd w:val="clear" w:color="auto" w:fill="auto"/>
          </w:tcPr>
          <w:p w14:paraId="15D84B52" w14:textId="1B6032ED" w:rsidR="007C4631" w:rsidRPr="003067AA" w:rsidRDefault="007C4631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93" w:type="dxa"/>
            <w:shd w:val="clear" w:color="auto" w:fill="auto"/>
          </w:tcPr>
          <w:p w14:paraId="04FF0A80" w14:textId="548E67B7" w:rsidR="00E97C68" w:rsidRPr="003067AA" w:rsidRDefault="00E97C68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AF7A90" w:rsidRPr="00C20284" w14:paraId="55B76434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5021F754" w14:textId="77777777" w:rsidR="00AF7A90" w:rsidRPr="003067AA" w:rsidRDefault="00AF7A90" w:rsidP="00AF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1" w:type="dxa"/>
          </w:tcPr>
          <w:p w14:paraId="421A2DFA" w14:textId="6D0EB3C1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0162AF35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E8407F" w14:textId="03A7A088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FF237B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2800CE5F" w14:textId="21DB173E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36" w:type="dxa"/>
          </w:tcPr>
          <w:p w14:paraId="41F9DE31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93" w:type="dxa"/>
            <w:shd w:val="clear" w:color="auto" w:fill="auto"/>
          </w:tcPr>
          <w:p w14:paraId="29CDC2D0" w14:textId="0627C0B3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AF7A90" w:rsidRPr="00C20284" w14:paraId="61578F67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0042603" w14:textId="77777777" w:rsidR="00AF7A90" w:rsidRPr="003067AA" w:rsidRDefault="00AF7A90" w:rsidP="00AF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1A333AA0" w14:textId="6A69F9F5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470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ปรับปรุงใหม่</w:t>
            </w:r>
          </w:p>
        </w:tc>
        <w:tc>
          <w:tcPr>
            <w:tcW w:w="236" w:type="dxa"/>
          </w:tcPr>
          <w:p w14:paraId="3A5CD76E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15F7F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3793806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2C66EA17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32F38C5" w14:textId="77777777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tcBorders>
              <w:bottom w:val="single" w:sz="4" w:space="0" w:color="auto"/>
            </w:tcBorders>
            <w:shd w:val="clear" w:color="auto" w:fill="auto"/>
          </w:tcPr>
          <w:p w14:paraId="45A18AD3" w14:textId="469C1E68" w:rsidR="00AF7A90" w:rsidRPr="003067AA" w:rsidRDefault="00AF7A90" w:rsidP="00AF7A90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470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ปรับปรุงใหม่</w:t>
            </w:r>
          </w:p>
        </w:tc>
      </w:tr>
      <w:tr w:rsidR="00264FE4" w:rsidRPr="00C20284" w14:paraId="0E4534AF" w14:textId="77777777" w:rsidTr="007C4631">
        <w:trPr>
          <w:cantSplit/>
          <w:trHeight w:hRule="exact" w:val="80"/>
        </w:trPr>
        <w:tc>
          <w:tcPr>
            <w:tcW w:w="5083" w:type="dxa"/>
            <w:shd w:val="clear" w:color="auto" w:fill="auto"/>
          </w:tcPr>
          <w:p w14:paraId="77254F96" w14:textId="77777777" w:rsidR="00264FE4" w:rsidRPr="003067AA" w:rsidRDefault="00264FE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</w:tcPr>
          <w:p w14:paraId="6D6B2048" w14:textId="77777777" w:rsidR="00264FE4" w:rsidRPr="003067AA" w:rsidRDefault="00264FE4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C24E7C" w14:textId="77777777" w:rsidR="00264FE4" w:rsidRPr="003067AA" w:rsidRDefault="00264FE4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49CD47" w14:textId="77777777" w:rsidR="00264FE4" w:rsidRPr="003067AA" w:rsidRDefault="00264FE4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854FBA6" w14:textId="77777777" w:rsidR="00264FE4" w:rsidRPr="003067AA" w:rsidRDefault="00264FE4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1F470DDC" w14:textId="77777777" w:rsidR="00264FE4" w:rsidRPr="003067AA" w:rsidRDefault="00264FE4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B82BF" w14:textId="77777777" w:rsidR="00264FE4" w:rsidRPr="003067AA" w:rsidRDefault="00264FE4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tcBorders>
              <w:top w:val="single" w:sz="4" w:space="0" w:color="auto"/>
            </w:tcBorders>
            <w:shd w:val="clear" w:color="auto" w:fill="auto"/>
          </w:tcPr>
          <w:p w14:paraId="7D039A59" w14:textId="0E3FFD99" w:rsidR="00264FE4" w:rsidRPr="003067AA" w:rsidRDefault="00264FE4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E4" w:rsidRPr="00C20284" w14:paraId="64268962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1002C3DE" w14:textId="77777777" w:rsidR="00264FE4" w:rsidRPr="003067AA" w:rsidRDefault="00264FE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21" w:type="dxa"/>
          </w:tcPr>
          <w:p w14:paraId="5520C828" w14:textId="77777777" w:rsidR="00264FE4" w:rsidRPr="003067AA" w:rsidRDefault="00264FE4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5AB7C52" w14:textId="77777777" w:rsidR="00264FE4" w:rsidRPr="003067AA" w:rsidRDefault="00264FE4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7ECD552A" w14:textId="77777777" w:rsidR="00264FE4" w:rsidRPr="003067AA" w:rsidRDefault="00264FE4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649245F" w14:textId="77777777" w:rsidR="00264FE4" w:rsidRPr="003067AA" w:rsidRDefault="00264FE4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5F050A94" w14:textId="77777777" w:rsidR="00264FE4" w:rsidRPr="003067AA" w:rsidRDefault="00264FE4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73C733" w14:textId="77777777" w:rsidR="00264FE4" w:rsidRPr="003067AA" w:rsidRDefault="00264FE4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77ADDDE5" w14:textId="1D6844CA" w:rsidR="00264FE4" w:rsidRPr="003067AA" w:rsidRDefault="00264FE4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FE4" w:rsidRPr="00C20284" w14:paraId="5E455C82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357163B9" w14:textId="77777777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321" w:type="dxa"/>
          </w:tcPr>
          <w:p w14:paraId="5A0B71FE" w14:textId="77CA1F63" w:rsidR="00264FE4" w:rsidRPr="00D470AA" w:rsidRDefault="00264FE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421098C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02780566" w14:textId="7A6D1C43" w:rsidR="00264FE4" w:rsidRPr="003067AA" w:rsidRDefault="00264FE4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173BCBF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601CC90C" w14:textId="6FF15D34" w:rsidR="00264FE4" w:rsidRPr="003067AA" w:rsidRDefault="00264FE4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36" w:type="dxa"/>
          </w:tcPr>
          <w:p w14:paraId="4B59C426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4DC6CA22" w14:textId="01B5A552" w:rsidR="00264FE4" w:rsidRPr="00D470AA" w:rsidRDefault="00264FE4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(93)</w:t>
            </w:r>
          </w:p>
        </w:tc>
      </w:tr>
      <w:tr w:rsidR="00264FE4" w:rsidRPr="00C20284" w14:paraId="255FE01D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5FABF1F" w14:textId="77777777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21" w:type="dxa"/>
          </w:tcPr>
          <w:p w14:paraId="1F82BE36" w14:textId="72176A35" w:rsidR="00264FE4" w:rsidRPr="00D470AA" w:rsidRDefault="00264FE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36" w:type="dxa"/>
          </w:tcPr>
          <w:p w14:paraId="75C7EF10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122B23AA" w14:textId="0229B590" w:rsidR="00264FE4" w:rsidRPr="003067AA" w:rsidRDefault="00264FE4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C03E523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5C7A21EA" w14:textId="13193B20" w:rsidR="00264FE4" w:rsidRPr="003067AA" w:rsidRDefault="00264FE4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36" w:type="dxa"/>
          </w:tcPr>
          <w:p w14:paraId="547402AC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01975336" w14:textId="6EA89AD6" w:rsidR="00264FE4" w:rsidRPr="00D470AA" w:rsidRDefault="00264FE4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</w:tr>
      <w:tr w:rsidR="00913107" w:rsidRPr="00C20284" w14:paraId="3FA6973C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D5CDC12" w14:textId="2968ABDC" w:rsidR="00913107" w:rsidRPr="003067AA" w:rsidRDefault="00913107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321" w:type="dxa"/>
          </w:tcPr>
          <w:p w14:paraId="5E737335" w14:textId="34821B2F" w:rsidR="00913107" w:rsidRPr="00D470AA" w:rsidRDefault="000D03E3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F4C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E179BD6" w14:textId="77777777" w:rsidR="00913107" w:rsidRPr="003067AA" w:rsidRDefault="00913107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3AC22394" w14:textId="0DCFCFBD" w:rsidR="00913107" w:rsidRPr="003067AA" w:rsidRDefault="00A96282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14:paraId="44DBBF81" w14:textId="77777777" w:rsidR="00913107" w:rsidRPr="003067AA" w:rsidRDefault="00913107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3D4E906E" w14:textId="6C8D3076" w:rsidR="00913107" w:rsidRPr="003067AA" w:rsidRDefault="00BF2349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A079A44" w14:textId="77777777" w:rsidR="00913107" w:rsidRPr="003067AA" w:rsidRDefault="00913107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49EA6161" w14:textId="0792E303" w:rsidR="00913107" w:rsidRPr="00D470AA" w:rsidRDefault="00BF2349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(252)</w:t>
            </w:r>
          </w:p>
        </w:tc>
      </w:tr>
      <w:tr w:rsidR="00264FE4" w:rsidRPr="00C20284" w14:paraId="181EA826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A25736D" w14:textId="0894D7E1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571D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65AF"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="00571D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และอุปกรณ์</w:t>
            </w:r>
          </w:p>
        </w:tc>
        <w:tc>
          <w:tcPr>
            <w:tcW w:w="2321" w:type="dxa"/>
          </w:tcPr>
          <w:p w14:paraId="39CA1F76" w14:textId="069E7ACC" w:rsidR="00264FE4" w:rsidRPr="00D470AA" w:rsidRDefault="00264FE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71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A25C198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3580A1E3" w14:textId="5AB30078" w:rsidR="00264FE4" w:rsidRPr="003067AA" w:rsidRDefault="007564EA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64FE4"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2CF47C0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050052C4" w14:textId="58386B5C" w:rsidR="00264FE4" w:rsidRPr="003067AA" w:rsidRDefault="00B149FD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873DDA6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100B2F34" w14:textId="15E14933" w:rsidR="00264FE4" w:rsidRPr="00D470AA" w:rsidRDefault="00264FE4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="00332A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291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64FE4" w:rsidRPr="00C20284" w14:paraId="5EFF901F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B256D81" w14:textId="77777777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21" w:type="dxa"/>
          </w:tcPr>
          <w:p w14:paraId="15E6D471" w14:textId="331FC6EA" w:rsidR="00264FE4" w:rsidRPr="00D470AA" w:rsidRDefault="00264FE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5370C027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27886E7D" w14:textId="6C99E12E" w:rsidR="00264FE4" w:rsidRPr="003067AA" w:rsidRDefault="00264FE4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36" w:type="dxa"/>
          </w:tcPr>
          <w:p w14:paraId="38036E7A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76B21994" w14:textId="23C044BA" w:rsidR="00264FE4" w:rsidRPr="003067AA" w:rsidRDefault="00264FE4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98C4C1C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0650A611" w14:textId="7B806973" w:rsidR="00264FE4" w:rsidRPr="00D470AA" w:rsidRDefault="00264FE4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</w:tr>
      <w:tr w:rsidR="00264FE4" w:rsidRPr="00C20284" w14:paraId="4B50D6B0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0D48ED13" w14:textId="77777777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21" w:type="dxa"/>
          </w:tcPr>
          <w:p w14:paraId="41BBB663" w14:textId="0B31814A" w:rsidR="00264FE4" w:rsidRPr="00D470AA" w:rsidRDefault="00264FE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5950CE8D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0C10E838" w14:textId="1171539A" w:rsidR="00264FE4" w:rsidRPr="003067AA" w:rsidRDefault="00264FE4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36" w:type="dxa"/>
          </w:tcPr>
          <w:p w14:paraId="7FA95C85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1F4F52A7" w14:textId="13822D65" w:rsidR="00264FE4" w:rsidRPr="003067AA" w:rsidRDefault="00264FE4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1229FB8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68562185" w14:textId="2555DC74" w:rsidR="00264FE4" w:rsidRPr="00D470AA" w:rsidRDefault="00264FE4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</w:tr>
      <w:tr w:rsidR="00264FE4" w:rsidRPr="00C20284" w14:paraId="6A56E07A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774902F0" w14:textId="77777777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21" w:type="dxa"/>
          </w:tcPr>
          <w:p w14:paraId="4702ABB2" w14:textId="6A11E3F4" w:rsidR="00264FE4" w:rsidRPr="00D470AA" w:rsidRDefault="00264FE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  <w:tc>
          <w:tcPr>
            <w:tcW w:w="236" w:type="dxa"/>
          </w:tcPr>
          <w:p w14:paraId="4C81A4E7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24A01892" w14:textId="305EE495" w:rsidR="00264FE4" w:rsidRPr="003067AA" w:rsidRDefault="00264FE4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</w:tcPr>
          <w:p w14:paraId="2CDB6D09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</w:tcPr>
          <w:p w14:paraId="78F2BD7F" w14:textId="53824404" w:rsidR="00264FE4" w:rsidRPr="003067AA" w:rsidRDefault="00264FE4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36" w:type="dxa"/>
          </w:tcPr>
          <w:p w14:paraId="135C9911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6268D241" w14:textId="0B540A62" w:rsidR="00264FE4" w:rsidRPr="00D470AA" w:rsidRDefault="00264FE4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264FE4" w:rsidRPr="00C20284" w14:paraId="793CC801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1EE927F" w14:textId="77777777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2321" w:type="dxa"/>
          </w:tcPr>
          <w:p w14:paraId="5876D45F" w14:textId="35032ABD" w:rsidR="00264FE4" w:rsidRPr="00D470AA" w:rsidRDefault="00264FE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36" w:type="dxa"/>
          </w:tcPr>
          <w:p w14:paraId="61BE303A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584D1A9A" w14:textId="60BC1A70" w:rsidR="00264FE4" w:rsidRPr="003067AA" w:rsidRDefault="00264FE4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236" w:type="dxa"/>
          </w:tcPr>
          <w:p w14:paraId="2102779D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72" w:type="dxa"/>
          </w:tcPr>
          <w:p w14:paraId="76B38A90" w14:textId="16E40D69" w:rsidR="00264FE4" w:rsidRPr="003067AA" w:rsidRDefault="00264FE4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0D7AFEB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shd w:val="clear" w:color="auto" w:fill="auto"/>
          </w:tcPr>
          <w:p w14:paraId="4D84C314" w14:textId="0EB85BD5" w:rsidR="00264FE4" w:rsidRPr="00D470AA" w:rsidRDefault="00264FE4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70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2,351</w:t>
            </w:r>
          </w:p>
        </w:tc>
      </w:tr>
      <w:tr w:rsidR="00264FE4" w:rsidRPr="00C20284" w14:paraId="79F33C53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BD1C43A" w14:textId="77777777" w:rsidR="00264FE4" w:rsidRPr="003067AA" w:rsidRDefault="00264FE4" w:rsidP="00C9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21" w:type="dxa"/>
          </w:tcPr>
          <w:p w14:paraId="2961B445" w14:textId="4896A7E2" w:rsidR="00264FE4" w:rsidRPr="00D470AA" w:rsidRDefault="001565F4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244D94AF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shd w:val="clear" w:color="auto" w:fill="auto"/>
          </w:tcPr>
          <w:p w14:paraId="4F4DBA57" w14:textId="3B871ED5" w:rsidR="00264FE4" w:rsidRPr="003067AA" w:rsidRDefault="00264FE4" w:rsidP="00F06967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565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3F2815B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39597386" w14:textId="37EA642A" w:rsidR="00264FE4" w:rsidRPr="003067AA" w:rsidRDefault="00264FE4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7B1B213" w14:textId="77777777" w:rsidR="00264FE4" w:rsidRPr="003067AA" w:rsidRDefault="00264FE4" w:rsidP="00C96E33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shd w:val="clear" w:color="auto" w:fill="auto"/>
          </w:tcPr>
          <w:p w14:paraId="370946F0" w14:textId="64F7B8CD" w:rsidR="00264FE4" w:rsidRPr="00D470AA" w:rsidRDefault="00823EA7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</w:tr>
      <w:tr w:rsidR="00E97C68" w:rsidRPr="00C20284" w14:paraId="3C13DBD3" w14:textId="77777777" w:rsidTr="007C4631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035E45E0" w14:textId="77777777" w:rsidR="00E97C68" w:rsidRPr="003067AA" w:rsidRDefault="00E97C68" w:rsidP="00E97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21" w:type="dxa"/>
            <w:tcBorders>
              <w:top w:val="single" w:sz="4" w:space="0" w:color="auto"/>
              <w:bottom w:val="double" w:sz="4" w:space="0" w:color="auto"/>
            </w:tcBorders>
          </w:tcPr>
          <w:p w14:paraId="52AB5075" w14:textId="772C7FC9" w:rsidR="00E97C68" w:rsidRPr="00D470AA" w:rsidRDefault="00764B69" w:rsidP="00F06967">
            <w:pPr>
              <w:pStyle w:val="block"/>
              <w:tabs>
                <w:tab w:val="decimal" w:pos="179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(143)</w:t>
            </w:r>
          </w:p>
        </w:tc>
        <w:tc>
          <w:tcPr>
            <w:tcW w:w="236" w:type="dxa"/>
          </w:tcPr>
          <w:p w14:paraId="113A672F" w14:textId="77777777" w:rsidR="00E97C68" w:rsidRPr="003067AA" w:rsidRDefault="00E97C68" w:rsidP="00E97C68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51EEA" w14:textId="6C31D3A1" w:rsidR="00E97C68" w:rsidRPr="003067AA" w:rsidRDefault="00E97C68" w:rsidP="0052498E">
            <w:pPr>
              <w:pStyle w:val="block"/>
              <w:tabs>
                <w:tab w:val="decimal" w:pos="145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1,487</w:t>
            </w:r>
          </w:p>
        </w:tc>
        <w:tc>
          <w:tcPr>
            <w:tcW w:w="236" w:type="dxa"/>
          </w:tcPr>
          <w:p w14:paraId="5BCFAA42" w14:textId="77777777" w:rsidR="00E97C68" w:rsidRPr="003067AA" w:rsidRDefault="00E97C68" w:rsidP="00E97C68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</w:tcPr>
          <w:p w14:paraId="48C3891B" w14:textId="22DF47E9" w:rsidR="00E97C68" w:rsidRPr="003067AA" w:rsidRDefault="00E97C68" w:rsidP="00F06967">
            <w:pPr>
              <w:pStyle w:val="block"/>
              <w:tabs>
                <w:tab w:val="decimal" w:pos="14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(106)</w:t>
            </w:r>
          </w:p>
        </w:tc>
        <w:tc>
          <w:tcPr>
            <w:tcW w:w="236" w:type="dxa"/>
          </w:tcPr>
          <w:p w14:paraId="106FB690" w14:textId="77777777" w:rsidR="00E97C68" w:rsidRPr="003067AA" w:rsidRDefault="00E97C68" w:rsidP="00E97C68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B7F6A" w14:textId="773E6FB4" w:rsidR="00E97C68" w:rsidRPr="00D470AA" w:rsidRDefault="00E97C68" w:rsidP="00F06967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0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1,238</w:t>
            </w:r>
          </w:p>
        </w:tc>
      </w:tr>
    </w:tbl>
    <w:p w14:paraId="306666CF" w14:textId="77777777" w:rsidR="006C72E9" w:rsidRPr="003067AA" w:rsidRDefault="006C72E9" w:rsidP="007702C8">
      <w:pPr>
        <w:rPr>
          <w:rFonts w:asciiTheme="majorBidi" w:hAnsiTheme="majorBidi" w:cstheme="majorBidi"/>
          <w:sz w:val="30"/>
          <w:szCs w:val="30"/>
        </w:rPr>
      </w:pPr>
    </w:p>
    <w:p w14:paraId="14A09C86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6C72E9" w:rsidRPr="003067AA" w:rsidSect="00367ADF">
          <w:pgSz w:w="16840" w:h="11907" w:orient="landscape" w:code="9"/>
          <w:pgMar w:top="691" w:right="1152" w:bottom="576" w:left="1152" w:header="720" w:footer="288" w:gutter="0"/>
          <w:cols w:space="708"/>
          <w:docGrid w:linePitch="360"/>
        </w:sectPr>
      </w:pPr>
    </w:p>
    <w:p w14:paraId="70A18A09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3067AA">
        <w:rPr>
          <w:rFonts w:cstheme="majorBidi"/>
          <w:szCs w:val="30"/>
          <w:cs/>
        </w:rPr>
        <w:t>กำไรต่อหุ้น</w:t>
      </w:r>
    </w:p>
    <w:p w14:paraId="00396572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588BA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กำไรต่อหุ้นสำหรับแต่ละปีสิ้นสุดวันที่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 คำนวณจากกำไรสำหรับปีที่เป็นส่วนของผู้ถือหุ้นสามัญของบริษัทหักดอกเบี้ยจ่ายสะสมสุทธิจากภาษีเงินได้สำหรับปี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และจำนวนหุ้นสามัญที่ถือโดยบุคคลภายนอกที่มีอยู่ในระหว่างปีตามวิธีถัวเฉลี่ยถ่วงน้ำหนัก โดยแสดงการคำนวณได้ดังนี้</w:t>
      </w:r>
    </w:p>
    <w:p w14:paraId="4A8B17E5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080"/>
        <w:gridCol w:w="270"/>
        <w:gridCol w:w="1107"/>
        <w:gridCol w:w="9"/>
        <w:gridCol w:w="261"/>
        <w:gridCol w:w="9"/>
        <w:gridCol w:w="1116"/>
      </w:tblGrid>
      <w:tr w:rsidR="006C72E9" w:rsidRPr="00C20284" w14:paraId="78F754F0" w14:textId="77777777" w:rsidTr="00387CAF">
        <w:tc>
          <w:tcPr>
            <w:tcW w:w="3942" w:type="dxa"/>
          </w:tcPr>
          <w:p w14:paraId="552089A0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5C4CAC5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7D8BE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</w:tcPr>
          <w:p w14:paraId="5F6D237D" w14:textId="77777777" w:rsidR="006C72E9" w:rsidRPr="003067AA" w:rsidRDefault="006C72E9" w:rsidP="0045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C72E9" w:rsidRPr="00C20284" w14:paraId="5EC13D8C" w14:textId="77777777" w:rsidTr="00387CAF">
        <w:tc>
          <w:tcPr>
            <w:tcW w:w="3942" w:type="dxa"/>
          </w:tcPr>
          <w:p w14:paraId="438275EC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7EF2A69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EDD01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6755B9A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2E9" w:rsidRPr="00C20284" w14:paraId="794E7E3C" w14:textId="77777777" w:rsidTr="00387CAF">
        <w:tc>
          <w:tcPr>
            <w:tcW w:w="3942" w:type="dxa"/>
          </w:tcPr>
          <w:p w14:paraId="36630EEF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140AFF5" w14:textId="50A6E1AD" w:rsidR="006C72E9" w:rsidRPr="003067AA" w:rsidRDefault="00F05910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AB0844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6916BC" w14:textId="56BD594E" w:rsidR="006C72E9" w:rsidRPr="003067AA" w:rsidRDefault="00F05910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799F1D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023F1" w14:textId="47D171B1" w:rsidR="006C72E9" w:rsidRPr="003067AA" w:rsidRDefault="00F05910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CCFB608" w14:textId="77777777" w:rsidR="006C72E9" w:rsidRPr="003067AA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78736CF" w14:textId="421A7054" w:rsidR="006C72E9" w:rsidRPr="003067AA" w:rsidRDefault="00F05910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72E9" w:rsidRPr="00C20284" w14:paraId="426E3FC8" w14:textId="77777777" w:rsidTr="00387CAF">
        <w:trPr>
          <w:trHeight w:hRule="exact" w:val="144"/>
        </w:trPr>
        <w:tc>
          <w:tcPr>
            <w:tcW w:w="3942" w:type="dxa"/>
          </w:tcPr>
          <w:p w14:paraId="534DB83C" w14:textId="77777777" w:rsidR="006C72E9" w:rsidRPr="003067AA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9"/>
          </w:tcPr>
          <w:p w14:paraId="67A1BA20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22CA694B" w14:textId="77777777" w:rsidTr="00387CAF">
        <w:tc>
          <w:tcPr>
            <w:tcW w:w="3942" w:type="dxa"/>
          </w:tcPr>
          <w:p w14:paraId="1A91B38D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43" w:type="dxa"/>
          </w:tcPr>
          <w:p w14:paraId="62A1DE2B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50F6E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DD9CF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9B4F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87F33C1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F1416B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C67523A" w14:textId="77777777" w:rsidR="006C72E9" w:rsidRPr="003067AA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2DA3" w:rsidRPr="00C20284" w14:paraId="5407F7B1" w14:textId="77777777" w:rsidTr="00387CAF">
        <w:tc>
          <w:tcPr>
            <w:tcW w:w="3942" w:type="dxa"/>
          </w:tcPr>
          <w:p w14:paraId="4A363424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ผู้ถือหุ้นสามัญ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43" w:type="dxa"/>
          </w:tcPr>
          <w:p w14:paraId="1C7B3760" w14:textId="442EFC47" w:rsidR="00DE2DA3" w:rsidRPr="003067AA" w:rsidRDefault="00670F6C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</w:t>
            </w:r>
            <w:r w:rsidR="00D90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E081FBD" w14:textId="77777777" w:rsidR="00DE2DA3" w:rsidRPr="003067AA" w:rsidRDefault="00DE2DA3" w:rsidP="000A7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66289" w14:textId="0AD639EA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,028</w:t>
            </w:r>
          </w:p>
        </w:tc>
        <w:tc>
          <w:tcPr>
            <w:tcW w:w="270" w:type="dxa"/>
          </w:tcPr>
          <w:p w14:paraId="67EF098B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84E094A" w14:textId="3C3C3E32" w:rsidR="00DE2DA3" w:rsidRPr="003067AA" w:rsidRDefault="008F697E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14,887</w:t>
            </w:r>
          </w:p>
        </w:tc>
        <w:tc>
          <w:tcPr>
            <w:tcW w:w="270" w:type="dxa"/>
            <w:gridSpan w:val="2"/>
          </w:tcPr>
          <w:p w14:paraId="44C7360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704B5D" w14:textId="35BB05B6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2,066</w:t>
            </w:r>
          </w:p>
        </w:tc>
      </w:tr>
      <w:tr w:rsidR="00DE2DA3" w:rsidRPr="00C20284" w14:paraId="163BCF8D" w14:textId="77777777" w:rsidTr="00387CAF">
        <w:tc>
          <w:tcPr>
            <w:tcW w:w="3942" w:type="dxa"/>
          </w:tcPr>
          <w:p w14:paraId="50B61106" w14:textId="77777777" w:rsidR="00DE2DA3" w:rsidRPr="003067AA" w:rsidRDefault="00DE2DA3" w:rsidP="00DE2DA3">
            <w:pPr>
              <w:tabs>
                <w:tab w:val="left" w:pos="540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ดอกเบี้ยจ่ายสะสมสุทธิจากภาษีเงินได้</w:t>
            </w:r>
          </w:p>
        </w:tc>
        <w:tc>
          <w:tcPr>
            <w:tcW w:w="1143" w:type="dxa"/>
          </w:tcPr>
          <w:p w14:paraId="73B7F735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98E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D9815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02018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6FBF09F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4AB297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B238D9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2DA3" w:rsidRPr="00C20284" w14:paraId="3D8ABA4B" w14:textId="77777777" w:rsidTr="00387CAF">
        <w:tc>
          <w:tcPr>
            <w:tcW w:w="3942" w:type="dxa"/>
          </w:tcPr>
          <w:p w14:paraId="0F960B4C" w14:textId="77777777" w:rsidR="00DE2DA3" w:rsidRPr="003067AA" w:rsidRDefault="00DE2DA3" w:rsidP="00DE2DA3">
            <w:pPr>
              <w:tabs>
                <w:tab w:val="left" w:pos="540"/>
              </w:tabs>
              <w:ind w:right="-107" w:firstLine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สำหรับปีของหุ้นกู้ด้อยสิทธิ</w:t>
            </w:r>
          </w:p>
        </w:tc>
        <w:tc>
          <w:tcPr>
            <w:tcW w:w="1143" w:type="dxa"/>
          </w:tcPr>
          <w:p w14:paraId="0A3C297F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09A2B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743D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1FE8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ABF153B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9E402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0F7867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2DA3" w:rsidRPr="00C20284" w14:paraId="2B8C2AC4" w14:textId="77777777" w:rsidTr="00387CAF">
        <w:tc>
          <w:tcPr>
            <w:tcW w:w="3942" w:type="dxa"/>
          </w:tcPr>
          <w:p w14:paraId="0E19B5E7" w14:textId="77777777" w:rsidR="00DE2DA3" w:rsidRPr="003067AA" w:rsidRDefault="00DE2DA3" w:rsidP="00DE2DA3">
            <w:pPr>
              <w:tabs>
                <w:tab w:val="left" w:pos="540"/>
              </w:tabs>
              <w:ind w:right="-107" w:firstLine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B640C8E" w14:textId="11451E24" w:rsidR="00DE2DA3" w:rsidRPr="003067AA" w:rsidRDefault="00670F6C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8F697E" w:rsidRPr="003067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B7C46" w:rsidRPr="003067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42487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E24BB4" w14:textId="442F97D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  <w:tc>
          <w:tcPr>
            <w:tcW w:w="270" w:type="dxa"/>
          </w:tcPr>
          <w:p w14:paraId="217F0FC2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28C5760" w14:textId="1ACBC6F2" w:rsidR="00DE2DA3" w:rsidRPr="003067AA" w:rsidRDefault="00BC1E4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(55</w:t>
            </w:r>
            <w:r w:rsidR="00BB7C46" w:rsidRPr="003067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D00C5CE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1B15810" w14:textId="6B6532FC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</w:tr>
      <w:tr w:rsidR="00DE2DA3" w:rsidRPr="00C20284" w14:paraId="6B604772" w14:textId="77777777" w:rsidTr="00387CAF">
        <w:tc>
          <w:tcPr>
            <w:tcW w:w="3942" w:type="dxa"/>
          </w:tcPr>
          <w:p w14:paraId="3B516996" w14:textId="0E4CCFFB" w:rsidR="00DE2DA3" w:rsidRPr="003067AA" w:rsidRDefault="00DE2DA3" w:rsidP="00DE2DA3">
            <w:pPr>
              <w:tabs>
                <w:tab w:val="clear" w:pos="227"/>
                <w:tab w:val="left" w:pos="162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D4C64CD" w14:textId="0BC3A356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C3E6F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13B93" w14:textId="1562D64A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D72AB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258E0CFD" w14:textId="6E1777FB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5951855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3D34739" w14:textId="7B25A42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49BD" w:rsidRPr="00C20284" w14:paraId="23F73A33" w14:textId="77777777" w:rsidTr="001649BD">
        <w:tc>
          <w:tcPr>
            <w:tcW w:w="3942" w:type="dxa"/>
          </w:tcPr>
          <w:p w14:paraId="49A3C86C" w14:textId="40BF8C02" w:rsidR="001649BD" w:rsidRPr="003067AA" w:rsidRDefault="001649BD" w:rsidP="001649BD">
            <w:pPr>
              <w:tabs>
                <w:tab w:val="clear" w:pos="227"/>
                <w:tab w:val="left" w:pos="162"/>
                <w:tab w:val="left" w:pos="540"/>
              </w:tabs>
              <w:spacing w:line="240" w:lineRule="auto"/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B4CB6B2" w14:textId="2C78FA08" w:rsidR="001649BD" w:rsidRPr="003067AA" w:rsidRDefault="001649BD" w:rsidP="00164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13,41</w:t>
            </w:r>
            <w:r w:rsidR="00D90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9098DE0" w14:textId="77777777" w:rsidR="001649BD" w:rsidRPr="003067AA" w:rsidRDefault="001649BD" w:rsidP="00164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94A198" w14:textId="70FCA109" w:rsidR="001649BD" w:rsidRPr="003067AA" w:rsidRDefault="001649BD" w:rsidP="00164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12,428</w:t>
            </w:r>
          </w:p>
        </w:tc>
        <w:tc>
          <w:tcPr>
            <w:tcW w:w="270" w:type="dxa"/>
            <w:vAlign w:val="bottom"/>
          </w:tcPr>
          <w:p w14:paraId="6708082D" w14:textId="77777777" w:rsidR="001649BD" w:rsidRPr="003067AA" w:rsidRDefault="001649BD" w:rsidP="00164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3A2E9CE3" w14:textId="26BAC4A4" w:rsidR="001649BD" w:rsidRPr="003067AA" w:rsidRDefault="001649BD" w:rsidP="00164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14,331</w:t>
            </w:r>
          </w:p>
        </w:tc>
        <w:tc>
          <w:tcPr>
            <w:tcW w:w="270" w:type="dxa"/>
            <w:gridSpan w:val="2"/>
            <w:vAlign w:val="bottom"/>
          </w:tcPr>
          <w:p w14:paraId="29457194" w14:textId="77777777" w:rsidR="001649BD" w:rsidRPr="003067AA" w:rsidRDefault="001649BD" w:rsidP="00164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8230EAF" w14:textId="6616907B" w:rsidR="001649BD" w:rsidRPr="003067AA" w:rsidRDefault="001649BD" w:rsidP="00164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1,466</w:t>
            </w:r>
          </w:p>
        </w:tc>
      </w:tr>
      <w:tr w:rsidR="00DE2DA3" w:rsidRPr="00C20284" w14:paraId="1B13C307" w14:textId="77777777" w:rsidTr="001649BD">
        <w:trPr>
          <w:trHeight w:hRule="exact" w:val="432"/>
        </w:trPr>
        <w:tc>
          <w:tcPr>
            <w:tcW w:w="3942" w:type="dxa"/>
          </w:tcPr>
          <w:p w14:paraId="67A1D646" w14:textId="77777777" w:rsidR="00DE2DA3" w:rsidRPr="00C20284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6A630FE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259E3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2F3C99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4790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814956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B56F29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737643CB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A3" w:rsidRPr="00C20284" w14:paraId="549E6D95" w14:textId="77777777" w:rsidTr="00387CAF">
        <w:trPr>
          <w:trHeight w:hRule="exact" w:val="432"/>
        </w:trPr>
        <w:tc>
          <w:tcPr>
            <w:tcW w:w="3942" w:type="dxa"/>
          </w:tcPr>
          <w:p w14:paraId="602D95D1" w14:textId="77777777" w:rsidR="00DE2DA3" w:rsidRPr="00C20284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FD96E8F" w14:textId="3F07D257" w:rsidR="00DE2DA3" w:rsidRPr="003067AA" w:rsidRDefault="008F697E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73328C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71374" w14:textId="5B6513CF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6E6226E0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67A4221" w14:textId="412950A0" w:rsidR="00DE2DA3" w:rsidRPr="003067AA" w:rsidRDefault="00BC1E4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B47D569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6DD30CC9" w14:textId="12ACDD99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DA3" w:rsidRPr="00C20284" w14:paraId="625D21B0" w14:textId="77777777" w:rsidTr="00387CAF">
        <w:trPr>
          <w:trHeight w:hRule="exact" w:val="432"/>
        </w:trPr>
        <w:tc>
          <w:tcPr>
            <w:tcW w:w="3942" w:type="dxa"/>
          </w:tcPr>
          <w:p w14:paraId="5CDEE2FD" w14:textId="77777777" w:rsidR="00DE2DA3" w:rsidRPr="00C20284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DB6F965" w14:textId="471B713D" w:rsidR="00DE2DA3" w:rsidRPr="003067AA" w:rsidRDefault="008F697E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</w:t>
            </w:r>
            <w:r w:rsidR="009416C9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09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8A90B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DE0A5B" w14:textId="0F04B692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12,679</w:t>
            </w:r>
          </w:p>
        </w:tc>
        <w:tc>
          <w:tcPr>
            <w:tcW w:w="270" w:type="dxa"/>
          </w:tcPr>
          <w:p w14:paraId="5E400B0A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9F4717F" w14:textId="70408089" w:rsidR="00DE2DA3" w:rsidRPr="003067AA" w:rsidRDefault="00BC1E4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</w:t>
            </w:r>
            <w:r w:rsidR="009416C9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11B30070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</w:tcPr>
          <w:p w14:paraId="1B24805D" w14:textId="6EC027FD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1,466</w:t>
            </w:r>
          </w:p>
        </w:tc>
      </w:tr>
      <w:tr w:rsidR="00DE2DA3" w:rsidRPr="00C20284" w14:paraId="7FE33D24" w14:textId="77777777" w:rsidTr="00387CAF">
        <w:trPr>
          <w:trHeight w:hRule="exact" w:val="360"/>
        </w:trPr>
        <w:tc>
          <w:tcPr>
            <w:tcW w:w="3942" w:type="dxa"/>
          </w:tcPr>
          <w:p w14:paraId="29E235BB" w14:textId="77777777" w:rsidR="00DE2DA3" w:rsidRPr="00C20284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63403C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AFA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C62A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5125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0B2E64A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39634C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46A3403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2DA3" w:rsidRPr="00C20284" w14:paraId="3A41E6D1" w14:textId="77777777" w:rsidTr="00387CAF">
        <w:tc>
          <w:tcPr>
            <w:tcW w:w="3942" w:type="dxa"/>
          </w:tcPr>
          <w:p w14:paraId="4BAD9300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5CED49D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63A43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5D390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21022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E1B381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B03CD2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91A1FC7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A3" w:rsidRPr="00C20284" w14:paraId="5D8759C0" w14:textId="77777777" w:rsidTr="00387CAF">
        <w:tc>
          <w:tcPr>
            <w:tcW w:w="3942" w:type="dxa"/>
          </w:tcPr>
          <w:p w14:paraId="0D40AB62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04FB7EB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8B0C2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1D57E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84CD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39B17E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5B2EAC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21A7F02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A3" w:rsidRPr="00C20284" w14:paraId="0D4ADF2B" w14:textId="77777777" w:rsidTr="00387CAF">
        <w:tc>
          <w:tcPr>
            <w:tcW w:w="3942" w:type="dxa"/>
          </w:tcPr>
          <w:p w14:paraId="2C8AF56A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143" w:type="dxa"/>
          </w:tcPr>
          <w:p w14:paraId="69F5B51A" w14:textId="651D3B7D" w:rsidR="00DE2DA3" w:rsidRPr="003067AA" w:rsidRDefault="00BC1E4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12319F3C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66CC8" w14:textId="289699AB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35780009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A628C4" w14:textId="20DA064D" w:rsidR="00DE2DA3" w:rsidRPr="003067AA" w:rsidRDefault="00DA4C9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70" w:type="dxa"/>
            <w:gridSpan w:val="2"/>
          </w:tcPr>
          <w:p w14:paraId="1C76DCB1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6FD44F3" w14:textId="737ED7A1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</w:tr>
      <w:tr w:rsidR="00DE2DA3" w:rsidRPr="00C20284" w14:paraId="77EC5102" w14:textId="77777777" w:rsidTr="00387CAF">
        <w:tc>
          <w:tcPr>
            <w:tcW w:w="3942" w:type="dxa"/>
          </w:tcPr>
          <w:p w14:paraId="0C6033A4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1143" w:type="dxa"/>
          </w:tcPr>
          <w:p w14:paraId="61A9C4D6" w14:textId="464967F6" w:rsidR="00DE2DA3" w:rsidRPr="003067AA" w:rsidRDefault="00BC1E4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(471)</w:t>
            </w:r>
          </w:p>
        </w:tc>
        <w:tc>
          <w:tcPr>
            <w:tcW w:w="270" w:type="dxa"/>
          </w:tcPr>
          <w:p w14:paraId="48F130AA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4CB50" w14:textId="60B3F7CA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(443)</w:t>
            </w:r>
          </w:p>
        </w:tc>
        <w:tc>
          <w:tcPr>
            <w:tcW w:w="270" w:type="dxa"/>
          </w:tcPr>
          <w:p w14:paraId="4F58A8EF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755AFBE" w14:textId="67308632" w:rsidR="00DE2DA3" w:rsidRPr="003067AA" w:rsidRDefault="00DA4C9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D43DA79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F21349D" w14:textId="34BEBD9B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2DA3" w:rsidRPr="00C20284" w14:paraId="44E4E0F5" w14:textId="77777777" w:rsidTr="00387CAF">
        <w:tc>
          <w:tcPr>
            <w:tcW w:w="3942" w:type="dxa"/>
          </w:tcPr>
          <w:p w14:paraId="3FECC219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DF0308" w14:textId="6A30ED6E" w:rsidR="00DE2DA3" w:rsidRPr="00450354" w:rsidRDefault="00BC1E4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0354">
              <w:rPr>
                <w:rFonts w:asciiTheme="majorBidi" w:hAnsiTheme="majorBidi" w:cstheme="majorBidi"/>
                <w:sz w:val="30"/>
                <w:szCs w:val="30"/>
              </w:rPr>
              <w:t>(204)</w:t>
            </w:r>
          </w:p>
        </w:tc>
        <w:tc>
          <w:tcPr>
            <w:tcW w:w="270" w:type="dxa"/>
          </w:tcPr>
          <w:p w14:paraId="1E8454D3" w14:textId="77777777" w:rsidR="00DE2DA3" w:rsidRPr="00450354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6F380" w14:textId="77404900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  <w:tc>
          <w:tcPr>
            <w:tcW w:w="270" w:type="dxa"/>
          </w:tcPr>
          <w:p w14:paraId="66A84EF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1EA2EEC" w14:textId="6587A6F2" w:rsidR="00DE2DA3" w:rsidRPr="003067AA" w:rsidRDefault="00DA4C9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0354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 w:rsidR="00436C7A" w:rsidRPr="004503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503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01701BA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3DAA2F49" w14:textId="0F37DA94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</w:tr>
      <w:tr w:rsidR="00DE2DA3" w:rsidRPr="00C20284" w14:paraId="7277616A" w14:textId="77777777" w:rsidTr="00387CAF">
        <w:tc>
          <w:tcPr>
            <w:tcW w:w="3942" w:type="dxa"/>
          </w:tcPr>
          <w:p w14:paraId="1B96DDE3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CB20DD" w14:textId="658D85A5" w:rsidR="00DE2DA3" w:rsidRPr="003067AA" w:rsidRDefault="00BC1E4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7,936</w:t>
            </w:r>
          </w:p>
        </w:tc>
        <w:tc>
          <w:tcPr>
            <w:tcW w:w="270" w:type="dxa"/>
          </w:tcPr>
          <w:p w14:paraId="5CB87821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56C85" w14:textId="6ADB7142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7,970</w:t>
            </w:r>
          </w:p>
        </w:tc>
        <w:tc>
          <w:tcPr>
            <w:tcW w:w="270" w:type="dxa"/>
          </w:tcPr>
          <w:p w14:paraId="1B80FEB0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EB76DA5" w14:textId="12F45897" w:rsidR="00DE2DA3" w:rsidRPr="003067AA" w:rsidRDefault="00DA4C9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</w:t>
            </w:r>
            <w:r w:rsidR="002B0AB1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1DF6264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0726B195" w14:textId="7736773D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8,413</w:t>
            </w:r>
          </w:p>
        </w:tc>
      </w:tr>
      <w:tr w:rsidR="00DE2DA3" w:rsidRPr="00C20284" w14:paraId="3EA51582" w14:textId="77777777" w:rsidTr="00387CAF">
        <w:tc>
          <w:tcPr>
            <w:tcW w:w="3942" w:type="dxa"/>
          </w:tcPr>
          <w:p w14:paraId="68E119DD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EAA24F4" w14:textId="669D370C" w:rsidR="00DE2DA3" w:rsidRPr="003067AA" w:rsidRDefault="00DA4C9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586D2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61043A" w14:textId="0B3DF9C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33EC1DB5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43C7B8E" w14:textId="5B5252ED" w:rsidR="00DE2DA3" w:rsidRPr="003067AA" w:rsidRDefault="00AC3F5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F5C9F0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3F4E6C7F" w14:textId="520B5C54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DE2DA3" w:rsidRPr="00C20284" w14:paraId="3C3481A2" w14:textId="77777777" w:rsidTr="00387CAF">
        <w:tc>
          <w:tcPr>
            <w:tcW w:w="3942" w:type="dxa"/>
          </w:tcPr>
          <w:p w14:paraId="5E37001B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(ปรับลด) 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F0BEA84" w14:textId="2F9E220D" w:rsidR="00DE2DA3" w:rsidRPr="003067AA" w:rsidRDefault="00DA4C9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7,936</w:t>
            </w:r>
          </w:p>
        </w:tc>
        <w:tc>
          <w:tcPr>
            <w:tcW w:w="270" w:type="dxa"/>
          </w:tcPr>
          <w:p w14:paraId="0730BA93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724D2D" w14:textId="2681961A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8,204</w:t>
            </w:r>
          </w:p>
        </w:tc>
        <w:tc>
          <w:tcPr>
            <w:tcW w:w="270" w:type="dxa"/>
          </w:tcPr>
          <w:p w14:paraId="0307A4E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74DAE3F" w14:textId="24EA6289" w:rsidR="00DE2DA3" w:rsidRPr="003067AA" w:rsidRDefault="00AC3F5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</w:t>
            </w:r>
            <w:r w:rsidR="002B0AB1"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A22848C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7943E1A5" w14:textId="2B7364DF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8,647</w:t>
            </w:r>
          </w:p>
        </w:tc>
      </w:tr>
      <w:tr w:rsidR="00DE2DA3" w:rsidRPr="00C20284" w14:paraId="29AE824E" w14:textId="77777777" w:rsidTr="00387CAF">
        <w:tc>
          <w:tcPr>
            <w:tcW w:w="3942" w:type="dxa"/>
          </w:tcPr>
          <w:p w14:paraId="455E0615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31C327D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9BD9A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7B8EC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020DC88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7B91377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22C8FB4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</w:tcBorders>
          </w:tcPr>
          <w:p w14:paraId="0291AD35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E2DA3" w:rsidRPr="00C20284" w14:paraId="34704F22" w14:textId="77777777" w:rsidTr="00387CAF">
        <w:tc>
          <w:tcPr>
            <w:tcW w:w="3942" w:type="dxa"/>
          </w:tcPr>
          <w:p w14:paraId="26C9AFB7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266D952" w14:textId="591D22BB" w:rsidR="00DE2DA3" w:rsidRPr="003067AA" w:rsidRDefault="00AC3F5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1.69</w:t>
            </w:r>
          </w:p>
        </w:tc>
        <w:tc>
          <w:tcPr>
            <w:tcW w:w="270" w:type="dxa"/>
          </w:tcPr>
          <w:p w14:paraId="5EABF076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34B843" w14:textId="38C86775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1.56</w:t>
            </w:r>
          </w:p>
        </w:tc>
        <w:tc>
          <w:tcPr>
            <w:tcW w:w="270" w:type="dxa"/>
          </w:tcPr>
          <w:p w14:paraId="528D8A33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FBB8A5" w14:textId="3155A0F4" w:rsidR="00DE2DA3" w:rsidRPr="003067AA" w:rsidRDefault="00AC3F5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1.70</w:t>
            </w:r>
          </w:p>
        </w:tc>
        <w:tc>
          <w:tcPr>
            <w:tcW w:w="270" w:type="dxa"/>
            <w:gridSpan w:val="2"/>
          </w:tcPr>
          <w:p w14:paraId="45E75DEB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</w:tcPr>
          <w:p w14:paraId="580AE141" w14:textId="40349AE4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0.17</w:t>
            </w:r>
          </w:p>
        </w:tc>
      </w:tr>
      <w:tr w:rsidR="00DE2DA3" w:rsidRPr="00C20284" w14:paraId="586F0BC4" w14:textId="77777777" w:rsidTr="00387CAF">
        <w:tc>
          <w:tcPr>
            <w:tcW w:w="3942" w:type="dxa"/>
          </w:tcPr>
          <w:p w14:paraId="5398A0FE" w14:textId="77777777" w:rsidR="00DE2DA3" w:rsidRPr="003067AA" w:rsidRDefault="00DE2DA3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067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(ปรับลด)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216521B8" w14:textId="30035BD7" w:rsidR="00DE2DA3" w:rsidRPr="003067AA" w:rsidRDefault="00AC3F5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1.69</w:t>
            </w:r>
          </w:p>
        </w:tc>
        <w:tc>
          <w:tcPr>
            <w:tcW w:w="270" w:type="dxa"/>
          </w:tcPr>
          <w:p w14:paraId="3FCB4378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3E83233" w14:textId="5A587789" w:rsidR="00DE2DA3" w:rsidRPr="003067AA" w:rsidDel="002100BC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1.55</w:t>
            </w:r>
          </w:p>
        </w:tc>
        <w:tc>
          <w:tcPr>
            <w:tcW w:w="270" w:type="dxa"/>
          </w:tcPr>
          <w:p w14:paraId="2DDAC60A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CEC3CAF" w14:textId="73AE935B" w:rsidR="00DE2DA3" w:rsidRPr="003067AA" w:rsidRDefault="00AC3F52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1.70</w:t>
            </w:r>
          </w:p>
        </w:tc>
        <w:tc>
          <w:tcPr>
            <w:tcW w:w="270" w:type="dxa"/>
            <w:gridSpan w:val="2"/>
          </w:tcPr>
          <w:p w14:paraId="4DE0D140" w14:textId="77777777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4C86F9F" w14:textId="18596C3F" w:rsidR="00DE2DA3" w:rsidRPr="003067AA" w:rsidRDefault="00DE2DA3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0.17</w:t>
            </w:r>
          </w:p>
        </w:tc>
      </w:tr>
      <w:tr w:rsidR="00AA4345" w:rsidRPr="00C20284" w14:paraId="1E506509" w14:textId="77777777" w:rsidTr="00AA4345">
        <w:tc>
          <w:tcPr>
            <w:tcW w:w="3942" w:type="dxa"/>
          </w:tcPr>
          <w:p w14:paraId="790DCC65" w14:textId="77777777" w:rsidR="00AA4345" w:rsidRPr="003067AA" w:rsidRDefault="00AA4345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21672DAA" w14:textId="77777777" w:rsidR="00AA4345" w:rsidRPr="003067AA" w:rsidRDefault="00AA4345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F86B0" w14:textId="77777777" w:rsidR="00AA4345" w:rsidRPr="003067AA" w:rsidRDefault="00AA4345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EEBCB2" w14:textId="77777777" w:rsidR="00AA4345" w:rsidRPr="003067AA" w:rsidRDefault="00AA4345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9B954" w14:textId="77777777" w:rsidR="00AA4345" w:rsidRPr="003067AA" w:rsidRDefault="00AA4345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5D79BFD" w14:textId="77777777" w:rsidR="00AA4345" w:rsidRPr="003067AA" w:rsidRDefault="00AA4345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8815E5" w14:textId="77777777" w:rsidR="00AA4345" w:rsidRPr="003067AA" w:rsidRDefault="00AA4345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</w:tcBorders>
          </w:tcPr>
          <w:p w14:paraId="2EBCDBFE" w14:textId="77777777" w:rsidR="00AA4345" w:rsidRPr="003067AA" w:rsidRDefault="00AA4345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7233259" w14:textId="77777777" w:rsidR="006C72E9" w:rsidRPr="003067AA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b w:val="0"/>
          <w:szCs w:val="30"/>
        </w:rPr>
      </w:pPr>
      <w:r w:rsidRPr="003067AA">
        <w:rPr>
          <w:rFonts w:cstheme="majorBidi"/>
          <w:szCs w:val="30"/>
          <w:cs/>
        </w:rPr>
        <w:t>เงินปันผล</w:t>
      </w:r>
      <w:r w:rsidRPr="003067AA">
        <w:rPr>
          <w:rFonts w:cstheme="majorBidi" w:hint="cs"/>
          <w:szCs w:val="30"/>
          <w:cs/>
        </w:rPr>
        <w:t>จ่าย</w:t>
      </w:r>
    </w:p>
    <w:p w14:paraId="5C4F597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p w14:paraId="6B293CD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3067AA">
        <w:rPr>
          <w:rFonts w:asciiTheme="majorBidi" w:eastAsia="KPMG Logo" w:hAnsiTheme="majorBidi" w:cstheme="majorBidi"/>
          <w:sz w:val="30"/>
          <w:szCs w:val="30"/>
          <w:cs/>
        </w:rPr>
        <w:t xml:space="preserve">รายละเอียดเงินปันผลสำหรับแต่ละปีสิ้นสุดวันที่ </w:t>
      </w:r>
      <w:r w:rsidRPr="003067AA">
        <w:rPr>
          <w:rFonts w:asciiTheme="majorBidi" w:eastAsia="KPMG Logo" w:hAnsiTheme="majorBidi" w:cstheme="majorBidi"/>
          <w:sz w:val="30"/>
          <w:szCs w:val="30"/>
        </w:rPr>
        <w:t>31</w:t>
      </w:r>
      <w:r w:rsidRPr="003067AA">
        <w:rPr>
          <w:rFonts w:asciiTheme="majorBidi" w:eastAsia="KPMG Logo" w:hAnsiTheme="majorBidi" w:cstheme="majorBidi"/>
          <w:sz w:val="30"/>
          <w:szCs w:val="30"/>
          <w:cs/>
        </w:rPr>
        <w:t xml:space="preserve"> ธันวาคม มีดังนี้</w:t>
      </w:r>
    </w:p>
    <w:p w14:paraId="280F1C6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tbl>
      <w:tblPr>
        <w:tblW w:w="9277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8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6C72E9" w:rsidRPr="00C20284" w14:paraId="196AFA3C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66C18CA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D0E4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35A659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DF7D52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7B912B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420F85E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8914BE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8E9D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3BCF43D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02813302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380E82D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DA6E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9B7D17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2BEC9AC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EF998A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3861535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8C8392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04457E9D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791700A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0F6CF151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318E7E8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4298369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47234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0C50A06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C2601C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291F2D4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C17B0B1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3E231DF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379FFB0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01965468" w14:textId="77777777" w:rsidTr="00387CAF">
        <w:trPr>
          <w:trHeight w:hRule="exact" w:val="374"/>
        </w:trPr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1725A6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7B02570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3D1002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3FEDD8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384B72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1573B887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37AC69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218DD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6A4C063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6C72E9" w:rsidRPr="00C20284" w14:paraId="3FE0C8E0" w14:textId="77777777" w:rsidTr="00387CAF">
        <w:trPr>
          <w:trHeight w:hRule="exact" w:val="216"/>
        </w:trPr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7F30BBA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9BAD0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E4A470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3292BA32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1FDD8E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4277978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0FCB59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CF27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1B26F06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72E9" w:rsidRPr="00C20284" w14:paraId="03EBE966" w14:textId="77777777" w:rsidTr="00387CAF">
        <w:trPr>
          <w:trHeight w:hRule="exact" w:val="389"/>
        </w:trPr>
        <w:tc>
          <w:tcPr>
            <w:tcW w:w="1618" w:type="dxa"/>
          </w:tcPr>
          <w:p w14:paraId="2D871B15" w14:textId="6591DDDF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05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26C91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71FCAC93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57578F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6AE756C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DDB73F8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6FCD2BA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CF71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4113A0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94A" w:rsidRPr="00C20284" w14:paraId="329EE6C0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0C65B324" w14:textId="7072A913" w:rsidR="0098594A" w:rsidRPr="003067AA" w:rsidRDefault="0098594A" w:rsidP="0098594A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26 เมษายน </w:t>
            </w:r>
            <w:r w:rsidR="00243BE5"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49631B0" w14:textId="77777777" w:rsidR="0098594A" w:rsidRPr="003067AA" w:rsidRDefault="0098594A" w:rsidP="0098594A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00FCFCF7" w14:textId="7ECECE2E" w:rsidR="0098594A" w:rsidRPr="003067AA" w:rsidRDefault="0098594A" w:rsidP="0098594A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0" w:type="dxa"/>
          </w:tcPr>
          <w:p w14:paraId="048142E9" w14:textId="77777777" w:rsidR="0098594A" w:rsidRPr="003067AA" w:rsidRDefault="0098594A" w:rsidP="009859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DF09A71" w14:textId="6ED17982" w:rsidR="0098594A" w:rsidRPr="003067AA" w:rsidRDefault="0098594A" w:rsidP="0098594A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</w:tcPr>
          <w:p w14:paraId="4261D66C" w14:textId="77777777" w:rsidR="0098594A" w:rsidRPr="003067AA" w:rsidRDefault="0098594A" w:rsidP="0098594A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E6BC114" w14:textId="38583675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2,102</w:t>
            </w:r>
          </w:p>
        </w:tc>
        <w:tc>
          <w:tcPr>
            <w:tcW w:w="270" w:type="dxa"/>
          </w:tcPr>
          <w:p w14:paraId="46DAFFEC" w14:textId="77777777" w:rsidR="0098594A" w:rsidRPr="003067AA" w:rsidRDefault="0098594A" w:rsidP="0098594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A98CA8A" w14:textId="1D3772EC" w:rsidR="0098594A" w:rsidRPr="003067AA" w:rsidRDefault="0098594A" w:rsidP="0098594A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98594A" w:rsidRPr="00C20284" w14:paraId="4D20A9B3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15072CB1" w14:textId="2BF6329C" w:rsidR="0098594A" w:rsidRPr="003067AA" w:rsidRDefault="00F038FC" w:rsidP="0098594A">
            <w:pPr>
              <w:ind w:right="-94"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="0098594A"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="00387B8B"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F4A4D14" w14:textId="77777777" w:rsidR="0098594A" w:rsidRPr="003067AA" w:rsidRDefault="0098594A" w:rsidP="0098594A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707BDCBE" w14:textId="5EC8A9C1" w:rsidR="0098594A" w:rsidRPr="003067AA" w:rsidRDefault="0098594A" w:rsidP="0098594A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5AD0551D" w14:textId="77777777" w:rsidR="0098594A" w:rsidRPr="003067AA" w:rsidRDefault="0098594A" w:rsidP="009859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55E2F8D" w14:textId="752F63FD" w:rsidR="0098594A" w:rsidRPr="003067AA" w:rsidRDefault="0098594A" w:rsidP="0098594A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</w:tcPr>
          <w:p w14:paraId="0952EAED" w14:textId="77777777" w:rsidR="0098594A" w:rsidRPr="003067AA" w:rsidRDefault="0098594A" w:rsidP="0098594A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D0B2A23" w14:textId="2B2E04EA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3,363</w:t>
            </w:r>
          </w:p>
        </w:tc>
        <w:tc>
          <w:tcPr>
            <w:tcW w:w="270" w:type="dxa"/>
          </w:tcPr>
          <w:p w14:paraId="405C68B7" w14:textId="77777777" w:rsidR="0098594A" w:rsidRPr="003067AA" w:rsidRDefault="0098594A" w:rsidP="0098594A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42A12D1" w14:textId="73408D7D" w:rsidR="0098594A" w:rsidRPr="003067AA" w:rsidRDefault="0098594A" w:rsidP="0098594A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98594A" w:rsidRPr="00C20284" w14:paraId="2EE66BA4" w14:textId="77777777" w:rsidTr="00387CAF">
        <w:trPr>
          <w:trHeight w:hRule="exact" w:val="374"/>
        </w:trPr>
        <w:tc>
          <w:tcPr>
            <w:tcW w:w="1618" w:type="dxa"/>
          </w:tcPr>
          <w:p w14:paraId="3955ACD7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6D48C39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4314318F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8BE2665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1D3DCAA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7C535DC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3AFF311" w14:textId="1F7F59C1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5,465</w:t>
            </w:r>
          </w:p>
        </w:tc>
        <w:tc>
          <w:tcPr>
            <w:tcW w:w="270" w:type="dxa"/>
          </w:tcPr>
          <w:p w14:paraId="200CAB38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111473B" w14:textId="77777777" w:rsidR="0098594A" w:rsidRPr="003067AA" w:rsidRDefault="0098594A" w:rsidP="00985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2E9" w:rsidRPr="00C20284" w14:paraId="55640470" w14:textId="77777777" w:rsidTr="00387CAF">
        <w:trPr>
          <w:trHeight w:hRule="exact" w:val="144"/>
        </w:trPr>
        <w:tc>
          <w:tcPr>
            <w:tcW w:w="1618" w:type="dxa"/>
          </w:tcPr>
          <w:p w14:paraId="58BC37D0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B5FA1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2B48CBF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22C529E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00E66495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1AD68CB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149A0439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3A0C0D4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79127D76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05910" w:rsidRPr="00C20284" w14:paraId="0A3F3CC3" w14:textId="77777777" w:rsidTr="00387CAF">
        <w:trPr>
          <w:trHeight w:hRule="exact" w:val="389"/>
        </w:trPr>
        <w:tc>
          <w:tcPr>
            <w:tcW w:w="1618" w:type="dxa"/>
          </w:tcPr>
          <w:p w14:paraId="79582D4F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CF245D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3B2D695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DEE0F4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768CDC6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AAB1CAA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17789A3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810ED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EDE1E5A" w14:textId="77777777" w:rsidR="00F05910" w:rsidRPr="003067AA" w:rsidRDefault="00F0591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DA3" w:rsidRPr="00C20284" w14:paraId="6CFB350B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370AC50E" w14:textId="77688D38" w:rsidR="00DE2DA3" w:rsidRPr="003067AA" w:rsidRDefault="00DE2DA3" w:rsidP="00DE2DA3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336771D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B8462E2" w14:textId="4295B98A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50" w:type="dxa"/>
          </w:tcPr>
          <w:p w14:paraId="30D25FA7" w14:textId="77777777" w:rsidR="00DE2DA3" w:rsidRPr="003067AA" w:rsidRDefault="00DE2DA3" w:rsidP="00DE2D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11AC648F" w14:textId="4A620483" w:rsidR="00DE2DA3" w:rsidRPr="003067AA" w:rsidRDefault="00DE2DA3" w:rsidP="00DE2DA3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8,413,568,585</w:t>
            </w:r>
          </w:p>
        </w:tc>
        <w:tc>
          <w:tcPr>
            <w:tcW w:w="288" w:type="dxa"/>
          </w:tcPr>
          <w:p w14:paraId="1D9A8217" w14:textId="77777777" w:rsidR="00DE2DA3" w:rsidRPr="003067AA" w:rsidRDefault="00DE2DA3" w:rsidP="00DE2DA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4B7D726A" w14:textId="09A1CECA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269B1FFB" w14:textId="77777777" w:rsidR="00DE2DA3" w:rsidRPr="003067AA" w:rsidRDefault="00DE2DA3" w:rsidP="00DE2DA3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826A100" w14:textId="12AC14BC" w:rsidR="00DE2DA3" w:rsidRPr="003067AA" w:rsidRDefault="00DE2DA3" w:rsidP="00DE2DA3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DE2DA3" w:rsidRPr="00C20284" w14:paraId="37C6C2F9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7C2EE21A" w14:textId="29C976EE" w:rsidR="00DE2DA3" w:rsidRPr="003067AA" w:rsidRDefault="00DE2DA3" w:rsidP="00DE2DA3">
            <w:pPr>
              <w:ind w:right="-94"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DA4EA12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AB47A4D" w14:textId="4428FAD1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68C49391" w14:textId="77777777" w:rsidR="00DE2DA3" w:rsidRPr="003067AA" w:rsidRDefault="00DE2DA3" w:rsidP="00DE2D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85E1956" w14:textId="54F9C6FE" w:rsidR="00DE2DA3" w:rsidRPr="003067AA" w:rsidRDefault="00DE2DA3" w:rsidP="00DE2DA3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8,413,568,585</w:t>
            </w:r>
          </w:p>
        </w:tc>
        <w:tc>
          <w:tcPr>
            <w:tcW w:w="288" w:type="dxa"/>
          </w:tcPr>
          <w:p w14:paraId="2CFED528" w14:textId="77777777" w:rsidR="00DE2DA3" w:rsidRPr="003067AA" w:rsidRDefault="00DE2DA3" w:rsidP="00DE2DA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47441C00" w14:textId="66570E08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3,366</w:t>
            </w:r>
          </w:p>
        </w:tc>
        <w:tc>
          <w:tcPr>
            <w:tcW w:w="270" w:type="dxa"/>
          </w:tcPr>
          <w:p w14:paraId="1AF2F5E2" w14:textId="77777777" w:rsidR="00DE2DA3" w:rsidRPr="003067AA" w:rsidRDefault="00DE2DA3" w:rsidP="00DE2DA3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5CF9652" w14:textId="180EFBCD" w:rsidR="00DE2DA3" w:rsidRPr="003067AA" w:rsidRDefault="00DE2DA3" w:rsidP="00DE2DA3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DE2DA3" w:rsidRPr="00C20284" w14:paraId="01F9C104" w14:textId="77777777" w:rsidTr="00387CAF">
        <w:trPr>
          <w:trHeight w:hRule="exact" w:val="374"/>
        </w:trPr>
        <w:tc>
          <w:tcPr>
            <w:tcW w:w="1618" w:type="dxa"/>
          </w:tcPr>
          <w:p w14:paraId="5F32959C" w14:textId="77777777" w:rsidR="00DE2DA3" w:rsidRPr="003067AA" w:rsidRDefault="00DE2DA3" w:rsidP="00DE2DA3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262A1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AAE95FA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BC6958" w14:textId="77777777" w:rsidR="00DE2DA3" w:rsidRPr="003067AA" w:rsidRDefault="00DE2DA3" w:rsidP="00DE2D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522206B" w14:textId="77777777" w:rsidR="00DE2DA3" w:rsidRPr="003067AA" w:rsidRDefault="00DE2DA3" w:rsidP="00DE2DA3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942A5B4" w14:textId="77777777" w:rsidR="00DE2DA3" w:rsidRPr="003067AA" w:rsidRDefault="00DE2DA3" w:rsidP="00DE2DA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CDBB58B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07675" w14:textId="77777777" w:rsidR="00DE2DA3" w:rsidRPr="003067AA" w:rsidRDefault="00DE2DA3" w:rsidP="00DE2DA3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F5D1BA2" w14:textId="25B71942" w:rsidR="00DE2DA3" w:rsidRPr="003067AA" w:rsidRDefault="00DE2DA3" w:rsidP="00DE2DA3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โดยบริษัทย่อยได้จ่ายเงินปันผล</w:t>
            </w:r>
          </w:p>
        </w:tc>
      </w:tr>
      <w:tr w:rsidR="00DE2DA3" w:rsidRPr="00C20284" w14:paraId="17470ECD" w14:textId="77777777" w:rsidTr="00387CAF">
        <w:trPr>
          <w:trHeight w:hRule="exact" w:val="374"/>
        </w:trPr>
        <w:tc>
          <w:tcPr>
            <w:tcW w:w="1618" w:type="dxa"/>
          </w:tcPr>
          <w:p w14:paraId="656E5B8A" w14:textId="77777777" w:rsidR="00DE2DA3" w:rsidRPr="003067AA" w:rsidRDefault="00DE2DA3" w:rsidP="00DE2DA3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AB9F7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777D1ABC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5778E9E" w14:textId="77777777" w:rsidR="00DE2DA3" w:rsidRPr="003067AA" w:rsidRDefault="00DE2DA3" w:rsidP="00DE2D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6A701AA" w14:textId="77777777" w:rsidR="00DE2DA3" w:rsidRPr="003067AA" w:rsidRDefault="00DE2DA3" w:rsidP="00DE2DA3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FF7AE6C" w14:textId="77777777" w:rsidR="00DE2DA3" w:rsidRPr="003067AA" w:rsidRDefault="00DE2DA3" w:rsidP="00DE2DA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0BEB5302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C2B3F" w14:textId="77777777" w:rsidR="00DE2DA3" w:rsidRPr="003067AA" w:rsidRDefault="00DE2DA3" w:rsidP="00DE2DA3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2740094" w14:textId="428F3ACA" w:rsidR="00DE2DA3" w:rsidRPr="003067AA" w:rsidRDefault="00DE2DA3" w:rsidP="00DE2DA3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จากกำไรที่เสียภาษีเงินได้</w:t>
            </w:r>
          </w:p>
        </w:tc>
      </w:tr>
      <w:tr w:rsidR="00DE2DA3" w:rsidRPr="00C20284" w14:paraId="668B799B" w14:textId="77777777" w:rsidTr="00387CAF">
        <w:trPr>
          <w:trHeight w:hRule="exact" w:val="374"/>
        </w:trPr>
        <w:tc>
          <w:tcPr>
            <w:tcW w:w="1618" w:type="dxa"/>
          </w:tcPr>
          <w:p w14:paraId="1C0F8A91" w14:textId="77777777" w:rsidR="00DE2DA3" w:rsidRPr="003067AA" w:rsidRDefault="00DE2DA3" w:rsidP="00DE2DA3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3AA14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0DE08D19" w14:textId="77777777" w:rsidR="00DE2DA3" w:rsidRPr="003067AA" w:rsidRDefault="00DE2DA3" w:rsidP="00DE2DA3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A91A4A9" w14:textId="77777777" w:rsidR="00DE2DA3" w:rsidRPr="003067AA" w:rsidRDefault="00DE2DA3" w:rsidP="00DE2D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066EA85" w14:textId="77777777" w:rsidR="00DE2DA3" w:rsidRPr="003067AA" w:rsidRDefault="00DE2DA3" w:rsidP="00DE2DA3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73FC55C" w14:textId="77777777" w:rsidR="00DE2DA3" w:rsidRPr="003067AA" w:rsidRDefault="00DE2DA3" w:rsidP="00DE2DA3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4833A7A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75547" w14:textId="77777777" w:rsidR="00DE2DA3" w:rsidRPr="003067AA" w:rsidRDefault="00DE2DA3" w:rsidP="00DE2DA3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C3F617B" w14:textId="264FAD00" w:rsidR="00DE2DA3" w:rsidRPr="003067AA" w:rsidRDefault="00DE2DA3" w:rsidP="00DE2DA3">
            <w:pPr>
              <w:tabs>
                <w:tab w:val="left" w:pos="178"/>
              </w:tabs>
              <w:ind w:right="-198"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นิติบุคคลอัตราร้อยละ </w:t>
            </w:r>
            <w:r w:rsidRPr="009711B9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DE2DA3" w:rsidRPr="00C20284" w14:paraId="1446F8D3" w14:textId="77777777" w:rsidTr="00387CAF">
        <w:trPr>
          <w:trHeight w:hRule="exact" w:val="374"/>
        </w:trPr>
        <w:tc>
          <w:tcPr>
            <w:tcW w:w="1618" w:type="dxa"/>
          </w:tcPr>
          <w:p w14:paraId="0FC52BEB" w14:textId="514FF409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A328C79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2043B6FB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CF776D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2256BF0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0AA99C6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6BDA149F" w14:textId="76E11164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8,414</w:t>
            </w:r>
          </w:p>
        </w:tc>
        <w:tc>
          <w:tcPr>
            <w:tcW w:w="270" w:type="dxa"/>
          </w:tcPr>
          <w:p w14:paraId="285613D8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9441785" w14:textId="77777777" w:rsidR="00DE2DA3" w:rsidRPr="003067AA" w:rsidRDefault="00DE2DA3" w:rsidP="00DE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38DC7C9" w14:textId="77777777" w:rsidR="006C72E9" w:rsidRPr="003067AA" w:rsidDel="00F331E1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1363F71" w14:textId="77777777" w:rsidR="006C72E9" w:rsidRPr="003067AA" w:rsidRDefault="006C72E9" w:rsidP="006C72E9">
      <w:pPr>
        <w:pStyle w:val="Caption"/>
        <w:rPr>
          <w:rFonts w:asciiTheme="majorBidi" w:hAnsiTheme="majorBidi" w:cstheme="majorBidi"/>
          <w:sz w:val="30"/>
          <w:szCs w:val="30"/>
        </w:rPr>
      </w:pPr>
    </w:p>
    <w:p w14:paraId="4A28BC9B" w14:textId="77777777" w:rsidR="00BB1C09" w:rsidRPr="00C20284" w:rsidRDefault="00BB1C09" w:rsidP="00BB1C0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C20284">
        <w:rPr>
          <w:rFonts w:cstheme="majorBidi"/>
          <w:szCs w:val="30"/>
          <w:cs/>
        </w:rPr>
        <w:t>เครื่องมือทางการเงิน</w:t>
      </w:r>
    </w:p>
    <w:p w14:paraId="17D851FD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CE1BEB" w14:textId="77777777" w:rsidR="00BB1C09" w:rsidRPr="00C20284" w:rsidRDefault="00BB1C09" w:rsidP="00BB1C09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E11EB5F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7F9604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AB16FB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BB1C09" w:rsidSect="00935095"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C2028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BB1C09" w:rsidRPr="00C20284" w14:paraId="0F7844F1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639D7B04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5" w:name="_Hlk64780014"/>
          </w:p>
        </w:tc>
        <w:tc>
          <w:tcPr>
            <w:tcW w:w="809" w:type="dxa"/>
            <w:vAlign w:val="bottom"/>
          </w:tcPr>
          <w:p w14:paraId="2B852E8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2F55F3D7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341B2" w:rsidRPr="00C20284" w14:paraId="0ADDAAC0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13F9901E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81A9C1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5FE2623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01984" w:rsidRPr="00C20284" w14:paraId="632847DC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74EC3D05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5EDEEA4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3E8CCF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0AF858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603B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01984" w:rsidRPr="00C20284" w14:paraId="7A67944D" w14:textId="77777777" w:rsidTr="00247C9C">
        <w:trPr>
          <w:trHeight w:val="285"/>
        </w:trPr>
        <w:tc>
          <w:tcPr>
            <w:tcW w:w="3313" w:type="dxa"/>
            <w:vAlign w:val="bottom"/>
            <w:hideMark/>
          </w:tcPr>
          <w:p w14:paraId="1B59A35B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  <w:hideMark/>
          </w:tcPr>
          <w:p w14:paraId="58DCAB2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DFF5C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C5A3540" w14:textId="77777777" w:rsidR="00BB1C09" w:rsidRPr="00C20284" w:rsidRDefault="00BB1C09" w:rsidP="00247C9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9C75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122494C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62D4E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98DA7B6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67C124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9695B9E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19EC989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4A58FD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7E8B5E6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3B08914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6879603" w14:textId="77777777" w:rsidR="00BB1C09" w:rsidRPr="00C20284" w:rsidRDefault="00BB1C09" w:rsidP="00247C9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A92D17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6D79F2E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1C09" w:rsidRPr="00C20284" w14:paraId="0CC9763A" w14:textId="77777777" w:rsidTr="00247C9C">
        <w:trPr>
          <w:trHeight w:val="285"/>
        </w:trPr>
        <w:tc>
          <w:tcPr>
            <w:tcW w:w="3313" w:type="dxa"/>
            <w:hideMark/>
          </w:tcPr>
          <w:p w14:paraId="72B143D5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58437F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C62F23E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F3F842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C87DD9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4D772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5DE0BF99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22345C6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E3873B3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BB91C4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D3C9DE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F4364C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D3C39F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1048594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8537F0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BFBC5E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AA353F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5BD7010B" w14:textId="77777777" w:rsidTr="00247C9C">
        <w:trPr>
          <w:trHeight w:val="285"/>
        </w:trPr>
        <w:tc>
          <w:tcPr>
            <w:tcW w:w="3313" w:type="dxa"/>
            <w:hideMark/>
          </w:tcPr>
          <w:p w14:paraId="27C9355C" w14:textId="77777777" w:rsidR="00BB1C09" w:rsidRPr="00C20284" w:rsidRDefault="00BB1C09" w:rsidP="00247C9C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D10DD4A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3B065C0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5C4B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E58C5E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ADCAF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C507CF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6D5CBF1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2FDC4B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6FF34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DD5968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FBC24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65921D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732ADD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140354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747D7B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2AED1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35C41BD1" w14:textId="77777777" w:rsidTr="00247C9C">
        <w:trPr>
          <w:trHeight w:val="285"/>
        </w:trPr>
        <w:tc>
          <w:tcPr>
            <w:tcW w:w="3313" w:type="dxa"/>
          </w:tcPr>
          <w:p w14:paraId="624FF3E9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304D2795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1AF4553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763A3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4A4D11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3,585</w:t>
            </w:r>
          </w:p>
        </w:tc>
        <w:tc>
          <w:tcPr>
            <w:tcW w:w="236" w:type="dxa"/>
          </w:tcPr>
          <w:p w14:paraId="11F50E4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132A8B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F7F6148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4C3B0B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3,585</w:t>
            </w:r>
          </w:p>
        </w:tc>
        <w:tc>
          <w:tcPr>
            <w:tcW w:w="270" w:type="dxa"/>
            <w:vAlign w:val="bottom"/>
          </w:tcPr>
          <w:p w14:paraId="0260471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29452A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3,585</w:t>
            </w:r>
          </w:p>
        </w:tc>
        <w:tc>
          <w:tcPr>
            <w:tcW w:w="270" w:type="dxa"/>
            <w:vAlign w:val="bottom"/>
          </w:tcPr>
          <w:p w14:paraId="4F33943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C9FC5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47E260D5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2A9B34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3508EB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47F6149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3,585</w:t>
            </w:r>
          </w:p>
        </w:tc>
      </w:tr>
      <w:tr w:rsidR="00BB1C09" w:rsidRPr="00C20284" w14:paraId="5C5DADC5" w14:textId="77777777" w:rsidTr="00247C9C">
        <w:trPr>
          <w:trHeight w:val="285"/>
        </w:trPr>
        <w:tc>
          <w:tcPr>
            <w:tcW w:w="3313" w:type="dxa"/>
          </w:tcPr>
          <w:p w14:paraId="3F6BE2CA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8E82C4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DF6C7C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5A008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AD3AEA3" w14:textId="44AC6B4E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05BF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05BFC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6312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5DF6A6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70193F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2961417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28D9A62" w14:textId="318EFAD4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12F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38CF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270" w:type="dxa"/>
            <w:vAlign w:val="bottom"/>
          </w:tcPr>
          <w:p w14:paraId="6D688E3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F25EF4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58B83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A06F9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28E52076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91B2256" w14:textId="158E96D4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</w:t>
            </w:r>
            <w:r w:rsidR="00E8249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E82494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005</w:t>
            </w:r>
          </w:p>
        </w:tc>
        <w:tc>
          <w:tcPr>
            <w:tcW w:w="240" w:type="dxa"/>
          </w:tcPr>
          <w:p w14:paraId="2101246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3DEFB5B" w14:textId="3BF2B209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249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8249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8249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B1C09" w:rsidRPr="00C20284" w14:paraId="3609E47E" w14:textId="77777777" w:rsidTr="00247C9C">
        <w:trPr>
          <w:trHeight w:val="285"/>
        </w:trPr>
        <w:tc>
          <w:tcPr>
            <w:tcW w:w="3313" w:type="dxa"/>
          </w:tcPr>
          <w:p w14:paraId="10E044FF" w14:textId="77777777" w:rsidR="00BB1C09" w:rsidRPr="001C65C7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06C3A9B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B531C2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6C37B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8A1899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28759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333247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C0C20C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8519FC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6C2F7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66110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A8B5F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5A0FA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A16B590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440048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6FA34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C830E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739C0A46" w14:textId="77777777" w:rsidTr="00247C9C">
        <w:trPr>
          <w:trHeight w:val="285"/>
        </w:trPr>
        <w:tc>
          <w:tcPr>
            <w:tcW w:w="3313" w:type="dxa"/>
          </w:tcPr>
          <w:p w14:paraId="348F7AEF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F6BEF6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CC0E5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236" w:type="dxa"/>
          </w:tcPr>
          <w:p w14:paraId="314E39C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10B66F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7A5CE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A4C2E0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78F2115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F4E83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270" w:type="dxa"/>
          </w:tcPr>
          <w:p w14:paraId="067E3C3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3D7B09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9F533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F478F0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251" w:type="dxa"/>
          </w:tcPr>
          <w:p w14:paraId="17473F70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23596622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7AFF3E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42CBEA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</w:tr>
      <w:tr w:rsidR="009341B2" w:rsidRPr="00C20284" w14:paraId="0AD72C1B" w14:textId="77777777" w:rsidTr="00247C9C">
        <w:trPr>
          <w:trHeight w:val="285"/>
        </w:trPr>
        <w:tc>
          <w:tcPr>
            <w:tcW w:w="3313" w:type="dxa"/>
            <w:hideMark/>
          </w:tcPr>
          <w:p w14:paraId="44432361" w14:textId="77777777" w:rsidR="00BB1C09" w:rsidRPr="00C20284" w:rsidRDefault="00BB1C09" w:rsidP="00247C9C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EB1152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A848B7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4,692</w:t>
            </w:r>
          </w:p>
        </w:tc>
        <w:tc>
          <w:tcPr>
            <w:tcW w:w="236" w:type="dxa"/>
          </w:tcPr>
          <w:p w14:paraId="59E77D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20D1B09C" w14:textId="4AF15E09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312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312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36" w:type="dxa"/>
          </w:tcPr>
          <w:p w14:paraId="27711EA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289B2" w14:textId="77777777" w:rsidR="00BB1C09" w:rsidRPr="00734C92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1594A02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8E820" w14:textId="3FDA7823" w:rsidR="00BB1C09" w:rsidRPr="00C20284" w:rsidRDefault="002838CF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BB1C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BB1C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1E6DCC5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545391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AB06A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B2A5D6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4D14B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F1FF55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14BE9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EDF629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1984" w:rsidRPr="00C20284" w14:paraId="6F59108A" w14:textId="77777777" w:rsidTr="00247C9C">
        <w:trPr>
          <w:trHeight w:val="285"/>
        </w:trPr>
        <w:tc>
          <w:tcPr>
            <w:tcW w:w="3313" w:type="dxa"/>
          </w:tcPr>
          <w:p w14:paraId="7BC3C014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1FACA8E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DD8F75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95B8B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55DD3FB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14E0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7A5B0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01D24A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ED18B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D9979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A9972C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D4AD2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03BD3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F7E86D4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4072E10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27ED46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6A692C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42C8975A" w14:textId="77777777" w:rsidTr="00247C9C">
        <w:trPr>
          <w:trHeight w:val="285"/>
        </w:trPr>
        <w:tc>
          <w:tcPr>
            <w:tcW w:w="3313" w:type="dxa"/>
          </w:tcPr>
          <w:p w14:paraId="46DC65E9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03E6527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4BB43E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292B1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9661AD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1FB67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4A8CF3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219FB0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F7D36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76775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CCD9C7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F8B3A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E103A5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F9B42C5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25D629F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39D4CB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49427D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74195D07" w14:textId="77777777" w:rsidTr="00247C9C">
        <w:trPr>
          <w:trHeight w:val="285"/>
        </w:trPr>
        <w:tc>
          <w:tcPr>
            <w:tcW w:w="3313" w:type="dxa"/>
          </w:tcPr>
          <w:p w14:paraId="24633F66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E83EE85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6621C3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E130C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61981E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8A66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A34751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7CCB9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39C6B8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D6E36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8DFB95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D547C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62F274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01EEE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36411F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76D271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182704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9F0" w:rsidRPr="00C20284" w14:paraId="04FFC123" w14:textId="77777777" w:rsidTr="00247C9C">
        <w:trPr>
          <w:trHeight w:val="285"/>
        </w:trPr>
        <w:tc>
          <w:tcPr>
            <w:tcW w:w="3313" w:type="dxa"/>
          </w:tcPr>
          <w:p w14:paraId="0C12D992" w14:textId="77777777" w:rsidR="00BB1C09" w:rsidRPr="00FC4C08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4A316B9D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317" w:type="dxa"/>
          </w:tcPr>
          <w:p w14:paraId="64FA3B0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B66E7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7B830D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71DC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D7EE59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212,215</w:t>
            </w:r>
          </w:p>
        </w:tc>
        <w:tc>
          <w:tcPr>
            <w:tcW w:w="240" w:type="dxa"/>
            <w:vAlign w:val="bottom"/>
          </w:tcPr>
          <w:p w14:paraId="083A9A77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447B2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212,215</w:t>
            </w:r>
          </w:p>
        </w:tc>
        <w:tc>
          <w:tcPr>
            <w:tcW w:w="270" w:type="dxa"/>
            <w:vAlign w:val="bottom"/>
          </w:tcPr>
          <w:p w14:paraId="1D3582A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E2015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59EA5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1805BA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214,644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4A0C02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7BBA06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04D2E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81ABE3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214,644</w:t>
            </w:r>
          </w:p>
        </w:tc>
      </w:tr>
      <w:tr w:rsidR="007759F0" w:rsidRPr="00C20284" w14:paraId="6C1D13A2" w14:textId="77777777" w:rsidTr="00247C9C">
        <w:trPr>
          <w:trHeight w:val="285"/>
        </w:trPr>
        <w:tc>
          <w:tcPr>
            <w:tcW w:w="3313" w:type="dxa"/>
          </w:tcPr>
          <w:p w14:paraId="62A112EF" w14:textId="77777777" w:rsidR="00BB1C09" w:rsidRPr="00367ADF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5860560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07C0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02D055E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7B79B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F87D2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E629B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7DA540D" w14:textId="18D3A6BE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155,40</w:t>
            </w:r>
            <w:r w:rsidR="008A5D0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14:paraId="7DD74E0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7D8BA62" w14:textId="32A84C06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155,40</w:t>
            </w:r>
            <w:r w:rsidR="008A5D0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60730DA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8DFA78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2A69B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126678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156,724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5D610F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7E6141D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2769D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71502E7" w14:textId="77777777" w:rsidR="00BB1C09" w:rsidRPr="001372A1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156,724</w:t>
            </w:r>
          </w:p>
        </w:tc>
      </w:tr>
      <w:tr w:rsidR="007759F0" w:rsidRPr="00C20284" w14:paraId="49769301" w14:textId="77777777" w:rsidTr="00247C9C">
        <w:trPr>
          <w:trHeight w:val="285"/>
        </w:trPr>
        <w:tc>
          <w:tcPr>
            <w:tcW w:w="3313" w:type="dxa"/>
          </w:tcPr>
          <w:p w14:paraId="32872523" w14:textId="77777777" w:rsidR="00BB1C09" w:rsidRPr="00F51E94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05A89027" w14:textId="77777777" w:rsidR="00BB1C09" w:rsidRPr="00707C08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EAED2E1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CC9C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8346D38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4EC61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F12953B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6F3E4B5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99B94A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6614F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83E18DA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4C189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F5952CB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50CA1714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73E4324E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6AC49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F0477D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9F0" w:rsidRPr="00C20284" w14:paraId="173DC446" w14:textId="77777777" w:rsidTr="00247C9C">
        <w:trPr>
          <w:trHeight w:val="285"/>
        </w:trPr>
        <w:tc>
          <w:tcPr>
            <w:tcW w:w="3313" w:type="dxa"/>
          </w:tcPr>
          <w:p w14:paraId="64F258AA" w14:textId="77777777" w:rsidR="00BB1C09" w:rsidRPr="00367ADF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404060A7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00C8B9E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2F91184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6C5D469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6907C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55CFA8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B0493B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9A4B36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70" w:type="dxa"/>
            <w:vAlign w:val="bottom"/>
          </w:tcPr>
          <w:p w14:paraId="5E83F01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69E11C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1D937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EAF9D63" w14:textId="77777777" w:rsidR="00BB1C09" w:rsidRPr="00726EF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251" w:type="dxa"/>
            <w:vAlign w:val="bottom"/>
          </w:tcPr>
          <w:p w14:paraId="3235D8B9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6C8117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453D1E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EA8A7E5" w14:textId="77777777" w:rsidR="00BB1C09" w:rsidRPr="00757A48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9341B2" w:rsidRPr="00C20284" w14:paraId="717C49FC" w14:textId="77777777" w:rsidTr="00247C9C">
        <w:trPr>
          <w:trHeight w:val="285"/>
        </w:trPr>
        <w:tc>
          <w:tcPr>
            <w:tcW w:w="3313" w:type="dxa"/>
          </w:tcPr>
          <w:p w14:paraId="379F813B" w14:textId="77777777" w:rsidR="00BB1C09" w:rsidRPr="00D54E10" w:rsidRDefault="00BB1C09" w:rsidP="002818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D2D791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48A69B3" w14:textId="77777777" w:rsidR="00BB1C09" w:rsidRPr="000332D1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3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5D05E0DA" w14:textId="77777777" w:rsidR="00BB1C09" w:rsidRPr="000332D1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58FE975" w14:textId="77777777" w:rsidR="00BB1C09" w:rsidRPr="000332D1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3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FBF450" w14:textId="77777777" w:rsidR="00BB1C09" w:rsidRPr="000332D1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D7E" w14:textId="2FC40BEB" w:rsidR="00BB1C09" w:rsidRPr="000332D1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3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367,61</w:t>
            </w:r>
            <w:r w:rsidR="008A5D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14:paraId="11ED38BE" w14:textId="77777777" w:rsidR="00BB1C09" w:rsidRPr="000332D1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68CD1" w14:textId="0C65E8A0" w:rsidR="00BB1C09" w:rsidRPr="000332D1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32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367,76</w:t>
            </w:r>
            <w:r w:rsidR="00D12C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147505D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86CFF3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88989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B535D2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829A21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03D49F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A4B665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9A1065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5C78" w:rsidRPr="00C20284" w14:paraId="11462E76" w14:textId="77777777" w:rsidTr="00247C9C">
        <w:trPr>
          <w:trHeight w:val="285"/>
        </w:trPr>
        <w:tc>
          <w:tcPr>
            <w:tcW w:w="3313" w:type="dxa"/>
          </w:tcPr>
          <w:p w14:paraId="482F2C5A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54C5506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0ABA710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434EA8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D151A99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A413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3794A875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0F637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2670F8A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CBF60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9AA3CA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E6229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C9FD1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CFEDCA0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862E9C7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AF305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CDD4FA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248F4680" w14:textId="77777777" w:rsidTr="00281806">
        <w:trPr>
          <w:trHeight w:val="285"/>
        </w:trPr>
        <w:tc>
          <w:tcPr>
            <w:tcW w:w="3313" w:type="dxa"/>
          </w:tcPr>
          <w:p w14:paraId="4C712874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C29BDD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8649076" w14:textId="77777777" w:rsidR="00BB1C09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506D0E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18976E1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24F5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ACB4A0D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3E48F17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252524E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C31D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9818F4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61824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9D003E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C32CFD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45D69C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EAF504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6A6B58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7906E66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p w14:paraId="6AE806FC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bookmarkEnd w:id="5"/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BB1C09" w:rsidRPr="00C20284" w14:paraId="0F121D5C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6260D9C5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388F4DE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6CAB9F7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341B2" w:rsidRPr="00C20284" w14:paraId="21472B1F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44FD06A6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39F4D8E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1331F5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01984" w:rsidRPr="00C20284" w14:paraId="1AEDBDC7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424E132A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841FB8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5A395D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5772C8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663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01984" w:rsidRPr="00C20284" w14:paraId="5ED96B86" w14:textId="77777777" w:rsidTr="00247C9C">
        <w:trPr>
          <w:trHeight w:val="285"/>
        </w:trPr>
        <w:tc>
          <w:tcPr>
            <w:tcW w:w="3313" w:type="dxa"/>
            <w:vAlign w:val="bottom"/>
            <w:hideMark/>
          </w:tcPr>
          <w:p w14:paraId="2D9634B1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09" w:type="dxa"/>
            <w:vAlign w:val="bottom"/>
            <w:hideMark/>
          </w:tcPr>
          <w:p w14:paraId="76702305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C63E9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91CD77" w14:textId="77777777" w:rsidR="00BB1C09" w:rsidRPr="00C20284" w:rsidRDefault="00BB1C09" w:rsidP="00247C9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436A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3292F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3DF5A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9072B7F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1C6759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3B5B4B9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0CE2EC8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899EB2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3DE789A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8C59286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5E92EBB4" w14:textId="77777777" w:rsidR="00BB1C09" w:rsidRPr="00C20284" w:rsidRDefault="00BB1C09" w:rsidP="00247C9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45694E1A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73E622FE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1C09" w:rsidRPr="00C20284" w14:paraId="10A2FCF9" w14:textId="77777777" w:rsidTr="00247C9C">
        <w:trPr>
          <w:trHeight w:val="285"/>
        </w:trPr>
        <w:tc>
          <w:tcPr>
            <w:tcW w:w="3313" w:type="dxa"/>
            <w:hideMark/>
          </w:tcPr>
          <w:p w14:paraId="55FEDA41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2D07E30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29C6CB7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0369AB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BF9A00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C533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691C47F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2BE93E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C9FD6B3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FC6F83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4ED04E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A0066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0E2E83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D1B08D2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12E20BB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1AA6180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06B54D9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47E02337" w14:textId="77777777" w:rsidTr="00247C9C">
        <w:trPr>
          <w:trHeight w:val="285"/>
        </w:trPr>
        <w:tc>
          <w:tcPr>
            <w:tcW w:w="3313" w:type="dxa"/>
            <w:hideMark/>
          </w:tcPr>
          <w:p w14:paraId="57CFA4C3" w14:textId="77777777" w:rsidR="00BB1C09" w:rsidRPr="00C20284" w:rsidRDefault="00BB1C09" w:rsidP="00247C9C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53F0B18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53D8002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9DBA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3BBDA6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B6614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7BDF18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E785A2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8FE7D8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22908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70FD89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F43C1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B2438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2D47D15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CCF8AF0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11D9C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4DC70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4804F4C1" w14:textId="77777777" w:rsidTr="00247C9C">
        <w:trPr>
          <w:trHeight w:val="285"/>
        </w:trPr>
        <w:tc>
          <w:tcPr>
            <w:tcW w:w="3313" w:type="dxa"/>
          </w:tcPr>
          <w:p w14:paraId="7CB3DE67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1B68051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0097032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C613F9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9D276A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3,517</w:t>
            </w:r>
          </w:p>
        </w:tc>
        <w:tc>
          <w:tcPr>
            <w:tcW w:w="236" w:type="dxa"/>
          </w:tcPr>
          <w:p w14:paraId="1A1FADD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C5C75E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242199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2995A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3,517</w:t>
            </w:r>
          </w:p>
        </w:tc>
        <w:tc>
          <w:tcPr>
            <w:tcW w:w="270" w:type="dxa"/>
            <w:vAlign w:val="bottom"/>
          </w:tcPr>
          <w:p w14:paraId="495F859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09565E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3,517</w:t>
            </w:r>
          </w:p>
        </w:tc>
        <w:tc>
          <w:tcPr>
            <w:tcW w:w="270" w:type="dxa"/>
            <w:vAlign w:val="bottom"/>
          </w:tcPr>
          <w:p w14:paraId="2E72F32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AE8289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76B0760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006966A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07C51E4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264A8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3,517</w:t>
            </w:r>
          </w:p>
        </w:tc>
      </w:tr>
      <w:tr w:rsidR="00BB1C09" w:rsidRPr="00C20284" w14:paraId="6D58CC7F" w14:textId="77777777" w:rsidTr="00247C9C">
        <w:trPr>
          <w:trHeight w:val="285"/>
        </w:trPr>
        <w:tc>
          <w:tcPr>
            <w:tcW w:w="3313" w:type="dxa"/>
          </w:tcPr>
          <w:p w14:paraId="012E6B4E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6CD744F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97E537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559CA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566AB7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236" w:type="dxa"/>
          </w:tcPr>
          <w:p w14:paraId="5ECE0D4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1DFB34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DEDB93C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3E7F1B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  <w:tc>
          <w:tcPr>
            <w:tcW w:w="270" w:type="dxa"/>
            <w:vAlign w:val="bottom"/>
          </w:tcPr>
          <w:p w14:paraId="3431A95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039511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E959F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02E2F6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6DC685E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09CA69B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9,517</w:t>
            </w:r>
          </w:p>
        </w:tc>
        <w:tc>
          <w:tcPr>
            <w:tcW w:w="240" w:type="dxa"/>
          </w:tcPr>
          <w:p w14:paraId="34B0549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BA9D4E2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9,517</w:t>
            </w:r>
          </w:p>
        </w:tc>
      </w:tr>
      <w:tr w:rsidR="00BB1C09" w:rsidRPr="00C20284" w14:paraId="3F1B113E" w14:textId="77777777" w:rsidTr="00247C9C">
        <w:trPr>
          <w:trHeight w:val="285"/>
        </w:trPr>
        <w:tc>
          <w:tcPr>
            <w:tcW w:w="3313" w:type="dxa"/>
          </w:tcPr>
          <w:p w14:paraId="02AA21A5" w14:textId="77777777" w:rsidR="00BB1C09" w:rsidRPr="001C65C7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3D9740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8444BF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422E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85B79F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61E8B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F29B05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D5EB6C0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5959F9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194F4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E026F2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6F967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9EB546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10D339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483FE3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6BC228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A86594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0B794089" w14:textId="77777777" w:rsidTr="00247C9C">
        <w:trPr>
          <w:trHeight w:val="285"/>
        </w:trPr>
        <w:tc>
          <w:tcPr>
            <w:tcW w:w="3313" w:type="dxa"/>
          </w:tcPr>
          <w:p w14:paraId="0C715051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222F044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1684D6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</w:t>
            </w:r>
          </w:p>
        </w:tc>
        <w:tc>
          <w:tcPr>
            <w:tcW w:w="236" w:type="dxa"/>
          </w:tcPr>
          <w:p w14:paraId="596F17A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5EB3F5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E9554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E7A585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9CEF7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D9C19A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</w:t>
            </w:r>
          </w:p>
        </w:tc>
        <w:tc>
          <w:tcPr>
            <w:tcW w:w="270" w:type="dxa"/>
          </w:tcPr>
          <w:p w14:paraId="4890D89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D1BFD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B8A02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9E4A8F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</w:t>
            </w:r>
          </w:p>
        </w:tc>
        <w:tc>
          <w:tcPr>
            <w:tcW w:w="251" w:type="dxa"/>
          </w:tcPr>
          <w:p w14:paraId="54322F45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244C3E8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C06F64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2225DE7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</w:t>
            </w:r>
          </w:p>
        </w:tc>
      </w:tr>
      <w:tr w:rsidR="009341B2" w:rsidRPr="00C20284" w14:paraId="30A82F3D" w14:textId="77777777" w:rsidTr="00247C9C">
        <w:trPr>
          <w:trHeight w:val="285"/>
        </w:trPr>
        <w:tc>
          <w:tcPr>
            <w:tcW w:w="3313" w:type="dxa"/>
            <w:hideMark/>
          </w:tcPr>
          <w:p w14:paraId="45AD8489" w14:textId="77777777" w:rsidR="00BB1C09" w:rsidRPr="00C20284" w:rsidRDefault="00BB1C09" w:rsidP="00247C9C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CC2618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38241EC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1,146</w:t>
            </w:r>
          </w:p>
        </w:tc>
        <w:tc>
          <w:tcPr>
            <w:tcW w:w="236" w:type="dxa"/>
          </w:tcPr>
          <w:p w14:paraId="5CBDB4F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D497E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13,034</w:t>
            </w:r>
          </w:p>
        </w:tc>
        <w:tc>
          <w:tcPr>
            <w:tcW w:w="236" w:type="dxa"/>
          </w:tcPr>
          <w:p w14:paraId="1AD3BAB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F54B3" w14:textId="77777777" w:rsidR="00BB1C09" w:rsidRPr="00734C92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C513CC8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591C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14,180</w:t>
            </w:r>
          </w:p>
        </w:tc>
        <w:tc>
          <w:tcPr>
            <w:tcW w:w="270" w:type="dxa"/>
            <w:vAlign w:val="bottom"/>
          </w:tcPr>
          <w:p w14:paraId="5C0595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D50702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EC499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0D0C8A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AE868F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66CF84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D7CF3C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A150D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1984" w:rsidRPr="00C20284" w14:paraId="4BFBBEA0" w14:textId="77777777" w:rsidTr="00247C9C">
        <w:trPr>
          <w:trHeight w:val="285"/>
        </w:trPr>
        <w:tc>
          <w:tcPr>
            <w:tcW w:w="3313" w:type="dxa"/>
          </w:tcPr>
          <w:p w14:paraId="3F2901DD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233958CC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6A1057F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B47A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1BC83F2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2BE6E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46120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A2F200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EC023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1D937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AAFA2A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FF0F9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A0625E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8E87658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910D1A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546E82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C44F1C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5C874D21" w14:textId="77777777" w:rsidTr="00247C9C">
        <w:trPr>
          <w:trHeight w:val="285"/>
        </w:trPr>
        <w:tc>
          <w:tcPr>
            <w:tcW w:w="3313" w:type="dxa"/>
          </w:tcPr>
          <w:p w14:paraId="13CCD279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33B3375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D5EADB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C212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1D0817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03000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924F1E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61D25C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8CFF54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01872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EAB8FC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B7BB9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1A4FBE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15FC706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262F450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94397A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11E900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3A7A9E41" w14:textId="77777777" w:rsidTr="00247C9C">
        <w:trPr>
          <w:trHeight w:val="285"/>
        </w:trPr>
        <w:tc>
          <w:tcPr>
            <w:tcW w:w="3313" w:type="dxa"/>
          </w:tcPr>
          <w:p w14:paraId="4DA6D1DD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13CDF43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F1D944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CF370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47EADF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E556F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B471BD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03476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2D79E9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EB4AE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1A5C0D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E4873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02369B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99CA366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9353FD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ADE24D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73940E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9F0" w:rsidRPr="00C20284" w14:paraId="69CE51A7" w14:textId="77777777" w:rsidTr="00247C9C">
        <w:trPr>
          <w:trHeight w:val="285"/>
        </w:trPr>
        <w:tc>
          <w:tcPr>
            <w:tcW w:w="3313" w:type="dxa"/>
          </w:tcPr>
          <w:p w14:paraId="0D15E507" w14:textId="77777777" w:rsidR="00BB1C09" w:rsidRPr="00FC4C08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1C0006FA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317" w:type="dxa"/>
          </w:tcPr>
          <w:p w14:paraId="4818589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0BACC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FEFA41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7795E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1BE563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201,790</w:t>
            </w:r>
          </w:p>
        </w:tc>
        <w:tc>
          <w:tcPr>
            <w:tcW w:w="240" w:type="dxa"/>
            <w:vAlign w:val="bottom"/>
          </w:tcPr>
          <w:p w14:paraId="6DFE8EFD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9C0684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201,790</w:t>
            </w:r>
          </w:p>
        </w:tc>
        <w:tc>
          <w:tcPr>
            <w:tcW w:w="270" w:type="dxa"/>
            <w:vAlign w:val="bottom"/>
          </w:tcPr>
          <w:p w14:paraId="456D936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BCE34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682D9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BA95A3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210,237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AF796F9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6767ACF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62754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F3971C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210,237</w:t>
            </w:r>
          </w:p>
        </w:tc>
      </w:tr>
      <w:tr w:rsidR="007759F0" w:rsidRPr="00C20284" w14:paraId="52235FD0" w14:textId="77777777" w:rsidTr="00247C9C">
        <w:trPr>
          <w:trHeight w:val="285"/>
        </w:trPr>
        <w:tc>
          <w:tcPr>
            <w:tcW w:w="3313" w:type="dxa"/>
          </w:tcPr>
          <w:p w14:paraId="2B1F71A0" w14:textId="77777777" w:rsidR="00BB1C09" w:rsidRPr="00367ADF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67AD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809" w:type="dxa"/>
          </w:tcPr>
          <w:p w14:paraId="7056C79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07C0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4C32C13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2C50F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92A439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6E912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DC3549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9,317</w:t>
            </w:r>
          </w:p>
        </w:tc>
        <w:tc>
          <w:tcPr>
            <w:tcW w:w="240" w:type="dxa"/>
            <w:vAlign w:val="bottom"/>
          </w:tcPr>
          <w:p w14:paraId="7991135F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DA120B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9,317</w:t>
            </w:r>
          </w:p>
        </w:tc>
        <w:tc>
          <w:tcPr>
            <w:tcW w:w="270" w:type="dxa"/>
            <w:vAlign w:val="bottom"/>
          </w:tcPr>
          <w:p w14:paraId="3970FA6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E4306C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68C7F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ACBC18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9,485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CCCC8A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1CCF71D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4F4FA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6AF678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9,485</w:t>
            </w:r>
          </w:p>
        </w:tc>
      </w:tr>
      <w:tr w:rsidR="007759F0" w:rsidRPr="00C20284" w14:paraId="1A9D7159" w14:textId="77777777" w:rsidTr="00247C9C">
        <w:trPr>
          <w:trHeight w:val="285"/>
        </w:trPr>
        <w:tc>
          <w:tcPr>
            <w:tcW w:w="3313" w:type="dxa"/>
          </w:tcPr>
          <w:p w14:paraId="321F8A20" w14:textId="77777777" w:rsidR="00BB1C09" w:rsidRPr="00367ADF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7F02C61D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07C08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317" w:type="dxa"/>
          </w:tcPr>
          <w:p w14:paraId="2877343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1B924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CC7754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EAE33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01B5C3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129,198</w:t>
            </w:r>
          </w:p>
        </w:tc>
        <w:tc>
          <w:tcPr>
            <w:tcW w:w="240" w:type="dxa"/>
            <w:vAlign w:val="bottom"/>
          </w:tcPr>
          <w:p w14:paraId="24AE9742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8ED858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129,198</w:t>
            </w:r>
          </w:p>
        </w:tc>
        <w:tc>
          <w:tcPr>
            <w:tcW w:w="270" w:type="dxa"/>
            <w:vAlign w:val="bottom"/>
          </w:tcPr>
          <w:p w14:paraId="2B299CD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672881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2DAFB9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5F1F292" w14:textId="77777777" w:rsidR="00BB1C09" w:rsidRPr="00726EF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DF39F68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63746D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A5EC9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5723D1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0A59">
              <w:rPr>
                <w:rFonts w:asciiTheme="majorBidi" w:hAnsiTheme="majorBidi" w:cstheme="majorBidi"/>
                <w:sz w:val="24"/>
                <w:szCs w:val="24"/>
              </w:rPr>
              <w:t>129,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</w:tr>
      <w:tr w:rsidR="00BB1C09" w:rsidRPr="00C20284" w14:paraId="2C21C8B1" w14:textId="77777777" w:rsidTr="00247C9C">
        <w:trPr>
          <w:trHeight w:val="285"/>
        </w:trPr>
        <w:tc>
          <w:tcPr>
            <w:tcW w:w="3313" w:type="dxa"/>
          </w:tcPr>
          <w:p w14:paraId="25121CCE" w14:textId="77777777" w:rsidR="00BB1C09" w:rsidRPr="00D54E10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2E7CA86" w14:textId="77777777" w:rsidR="00BB1C09" w:rsidRPr="009711B9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1515FA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CF75D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6E9843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81FF2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1267ED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CDBF73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DA8947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5345D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0ABD31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CE5F8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A341BD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C1C927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F2CDCF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26C16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4D78BF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19AE0B35" w14:textId="77777777" w:rsidTr="00247C9C">
        <w:trPr>
          <w:trHeight w:val="285"/>
        </w:trPr>
        <w:tc>
          <w:tcPr>
            <w:tcW w:w="3313" w:type="dxa"/>
          </w:tcPr>
          <w:p w14:paraId="271D0418" w14:textId="77777777" w:rsidR="00BB1C09" w:rsidRPr="00D54E10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FC4C0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F32E5BC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EA42F0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36" w:type="dxa"/>
          </w:tcPr>
          <w:p w14:paraId="7BAD995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DE1025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22913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5293F1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A6584C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A4C8E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70" w:type="dxa"/>
            <w:vAlign w:val="bottom"/>
          </w:tcPr>
          <w:p w14:paraId="03BCE9C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160CA7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44DF6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23C0D0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51" w:type="dxa"/>
            <w:vAlign w:val="bottom"/>
          </w:tcPr>
          <w:p w14:paraId="34CD706F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85F1B7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3AD15C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228FE3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</w:tr>
      <w:tr w:rsidR="009341B2" w:rsidRPr="00C20284" w14:paraId="02E9A48F" w14:textId="77777777" w:rsidTr="00247C9C">
        <w:trPr>
          <w:trHeight w:val="285"/>
        </w:trPr>
        <w:tc>
          <w:tcPr>
            <w:tcW w:w="3313" w:type="dxa"/>
          </w:tcPr>
          <w:p w14:paraId="44F0A7B3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F5E67C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3BF15E7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236" w:type="dxa"/>
          </w:tcPr>
          <w:p w14:paraId="14B8210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6D6CDE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A6B72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DBDC4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340,305</w:t>
            </w:r>
          </w:p>
        </w:tc>
        <w:tc>
          <w:tcPr>
            <w:tcW w:w="240" w:type="dxa"/>
            <w:vAlign w:val="bottom"/>
          </w:tcPr>
          <w:p w14:paraId="1EF5FD8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C825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340,704</w:t>
            </w:r>
          </w:p>
        </w:tc>
        <w:tc>
          <w:tcPr>
            <w:tcW w:w="270" w:type="dxa"/>
            <w:vAlign w:val="bottom"/>
          </w:tcPr>
          <w:p w14:paraId="20F1B42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3980C0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11A78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53E69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0C209D2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FF8466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B86FEF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4F12A1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5C78" w:rsidRPr="00C20284" w14:paraId="537DB3D5" w14:textId="77777777" w:rsidTr="00247C9C">
        <w:trPr>
          <w:trHeight w:val="285"/>
        </w:trPr>
        <w:tc>
          <w:tcPr>
            <w:tcW w:w="3313" w:type="dxa"/>
          </w:tcPr>
          <w:p w14:paraId="585AA564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887C3F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7B750ADB" w14:textId="77777777" w:rsidR="00BB1C09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2E5BA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117E3B3C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3170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1B885F03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9B1B148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0EB0408" w14:textId="77777777" w:rsidR="00BB1C09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306577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556185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EFBC1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0F579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1A0B750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DA5686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DA235D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2F95D5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868D031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p w14:paraId="0807AB2A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p w14:paraId="293E290D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BB1C09" w:rsidRPr="00C20284" w14:paraId="686041F9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50B9937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A5A26F8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6F95FEE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01984" w:rsidRPr="00C20284" w14:paraId="4A46CAC7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4FCFE2DE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53F50B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19075B5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01984" w:rsidRPr="00C20284" w14:paraId="013673E5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18DE0F69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1A01DDD4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A7C7B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A565B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BD3B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01984" w:rsidRPr="00C20284" w14:paraId="7D731F67" w14:textId="77777777" w:rsidTr="00247C9C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2108CC32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  <w:hideMark/>
          </w:tcPr>
          <w:p w14:paraId="698E4FE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A5E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373B78" w14:textId="77777777" w:rsidR="00BB1C09" w:rsidRPr="00C20284" w:rsidRDefault="00BB1C09" w:rsidP="00247C9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1542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36CCD7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5D181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2711459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2681CE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4EB63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35B06778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B7E2F2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2E2B1D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0DCE8A49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479BD6EE" w14:textId="77777777" w:rsidR="00BB1C09" w:rsidRPr="00C20284" w:rsidRDefault="00BB1C09" w:rsidP="00247C9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40913C15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1EBAC06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1C09" w:rsidRPr="00C20284" w14:paraId="135A332A" w14:textId="77777777" w:rsidTr="00247C9C">
        <w:trPr>
          <w:trHeight w:val="285"/>
        </w:trPr>
        <w:tc>
          <w:tcPr>
            <w:tcW w:w="3313" w:type="dxa"/>
            <w:hideMark/>
          </w:tcPr>
          <w:p w14:paraId="4488AE46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4A92970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4B810EC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E2ED6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207A06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A0A4D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42E1CD9D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99C844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5A4B671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7C985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EFABD32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3904BF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780E91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AD3C231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CDB2D5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5277E8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EFA05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6861A282" w14:textId="77777777" w:rsidTr="00247C9C">
        <w:trPr>
          <w:trHeight w:val="285"/>
        </w:trPr>
        <w:tc>
          <w:tcPr>
            <w:tcW w:w="3313" w:type="dxa"/>
            <w:hideMark/>
          </w:tcPr>
          <w:p w14:paraId="06697F38" w14:textId="77777777" w:rsidR="00BB1C09" w:rsidRPr="00C20284" w:rsidRDefault="00BB1C09" w:rsidP="00247C9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8423A39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3FC05CF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BC76A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61FF01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A173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F688A2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8896584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A08675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70A3F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4FC34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04492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76168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24B4B4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94CF7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0E80A2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0DA790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07284AA3" w14:textId="77777777" w:rsidTr="00247C9C">
        <w:trPr>
          <w:trHeight w:val="285"/>
        </w:trPr>
        <w:tc>
          <w:tcPr>
            <w:tcW w:w="3313" w:type="dxa"/>
          </w:tcPr>
          <w:p w14:paraId="04A45270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EFB33C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75FF4A9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DDE4EA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347BA8B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36" w:type="dxa"/>
            <w:vAlign w:val="bottom"/>
          </w:tcPr>
          <w:p w14:paraId="07055F9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430B9C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C551C82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83366B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70" w:type="dxa"/>
            <w:vAlign w:val="bottom"/>
          </w:tcPr>
          <w:p w14:paraId="26F7685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C6BD6B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18C18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0C662B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5C4EEAD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F053C89" w14:textId="28F3763F" w:rsidR="00BB1C09" w:rsidRPr="00C20284" w:rsidRDefault="000F785F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40" w:type="dxa"/>
            <w:vAlign w:val="bottom"/>
          </w:tcPr>
          <w:p w14:paraId="66F03DD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9824F48" w14:textId="319B0FDC" w:rsidR="00BB1C09" w:rsidRPr="00C20284" w:rsidRDefault="000F785F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BB1C09" w:rsidRPr="00C20284" w14:paraId="2D7505D8" w14:textId="77777777" w:rsidTr="00247C9C">
        <w:trPr>
          <w:trHeight w:val="285"/>
        </w:trPr>
        <w:tc>
          <w:tcPr>
            <w:tcW w:w="3313" w:type="dxa"/>
          </w:tcPr>
          <w:p w14:paraId="2FC3FBA6" w14:textId="2852B220" w:rsidR="00BB1C09" w:rsidRPr="002043FA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</w:t>
            </w:r>
            <w:r w:rsidR="000B78C6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9" w:type="dxa"/>
          </w:tcPr>
          <w:p w14:paraId="0C99DE2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5EB752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F91E0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5400A38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8DDDA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87D8D0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978627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7026CB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12A86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DD3B9D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8DEE1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5F4831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054BD07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DE48292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271EA6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739BF8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2F2261E3" w14:textId="77777777" w:rsidTr="00247C9C">
        <w:trPr>
          <w:trHeight w:val="285"/>
        </w:trPr>
        <w:tc>
          <w:tcPr>
            <w:tcW w:w="3313" w:type="dxa"/>
          </w:tcPr>
          <w:p w14:paraId="7D6E069B" w14:textId="77777777" w:rsidR="00BB1C09" w:rsidRPr="00EB6109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EB6109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01007208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9234AFE" w14:textId="2A45E18E" w:rsidR="00BB1C09" w:rsidRPr="00C20284" w:rsidRDefault="002C54A6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236" w:type="dxa"/>
          </w:tcPr>
          <w:p w14:paraId="2A009A9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37473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B30B1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ABC486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4320D88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3DCEC8" w14:textId="1848E9EC" w:rsidR="00BB1C09" w:rsidRPr="00C20284" w:rsidRDefault="00E94DB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270" w:type="dxa"/>
          </w:tcPr>
          <w:p w14:paraId="7132A73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F46040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14938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C6C4A81" w14:textId="3CC948D0" w:rsidR="00BB1C09" w:rsidRPr="00C20284" w:rsidRDefault="000F785F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251" w:type="dxa"/>
          </w:tcPr>
          <w:p w14:paraId="21731400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6D3155F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AE7C16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7F2F80A" w14:textId="17F325BC" w:rsidR="00BB1C09" w:rsidRPr="00C20284" w:rsidRDefault="000F785F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</w:tr>
      <w:tr w:rsidR="009341B2" w:rsidRPr="00C20284" w14:paraId="663155BC" w14:textId="77777777" w:rsidTr="00247C9C">
        <w:trPr>
          <w:trHeight w:val="285"/>
        </w:trPr>
        <w:tc>
          <w:tcPr>
            <w:tcW w:w="3313" w:type="dxa"/>
            <w:hideMark/>
          </w:tcPr>
          <w:p w14:paraId="55121B87" w14:textId="77777777" w:rsidR="00BB1C09" w:rsidRPr="00C20284" w:rsidRDefault="00BB1C09" w:rsidP="00247C9C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32B6F09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F39D0CA" w14:textId="4E12D5B8" w:rsidR="00BB1C09" w:rsidRPr="00C20284" w:rsidRDefault="00E94DB4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323</w:t>
            </w:r>
          </w:p>
        </w:tc>
        <w:tc>
          <w:tcPr>
            <w:tcW w:w="236" w:type="dxa"/>
          </w:tcPr>
          <w:p w14:paraId="580BA4B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1BB817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36" w:type="dxa"/>
          </w:tcPr>
          <w:p w14:paraId="21634CF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B5353" w14:textId="77777777" w:rsidR="00BB1C09" w:rsidRPr="001243C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088392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C71F2" w14:textId="7A6BC85C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3A46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270" w:type="dxa"/>
            <w:vAlign w:val="bottom"/>
          </w:tcPr>
          <w:p w14:paraId="689C3F2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2EDCA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D4FD8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B0F7A6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BD801D6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8CB3399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687720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52DB97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1984" w:rsidRPr="00C20284" w14:paraId="47D280BB" w14:textId="77777777" w:rsidTr="00247C9C">
        <w:trPr>
          <w:trHeight w:val="285"/>
        </w:trPr>
        <w:tc>
          <w:tcPr>
            <w:tcW w:w="3313" w:type="dxa"/>
          </w:tcPr>
          <w:p w14:paraId="0DB2F407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25486525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655D038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5DFA2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7C52CAB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38985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38256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FEDEC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B5E27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BCFAF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1F3CCF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0BCC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CBC5B4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1071407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982AD6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3B0027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25CA92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6B1E7620" w14:textId="77777777" w:rsidTr="00247C9C">
        <w:trPr>
          <w:trHeight w:val="285"/>
        </w:trPr>
        <w:tc>
          <w:tcPr>
            <w:tcW w:w="3313" w:type="dxa"/>
          </w:tcPr>
          <w:p w14:paraId="71A162EB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575CBB2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B854CB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DDF2F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BF7ED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72016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DABC91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4D816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26AC37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D9345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BB91F4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F2D44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C71CE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6ABE990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C2BFC8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E8377E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49B768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1DABB8DA" w14:textId="77777777" w:rsidTr="00247C9C">
        <w:trPr>
          <w:trHeight w:val="285"/>
        </w:trPr>
        <w:tc>
          <w:tcPr>
            <w:tcW w:w="3313" w:type="dxa"/>
          </w:tcPr>
          <w:p w14:paraId="0AA6911B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3319667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07BC84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F33B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D2FF14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566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926D7C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30AF88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0CABDC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DEB50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6D2FF6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9C8E3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C08F3F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E83A9E9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C1A3A6A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3FEE7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0AD268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2376834E" w14:textId="77777777" w:rsidTr="00247C9C">
        <w:trPr>
          <w:trHeight w:val="285"/>
        </w:trPr>
        <w:tc>
          <w:tcPr>
            <w:tcW w:w="3313" w:type="dxa"/>
          </w:tcPr>
          <w:p w14:paraId="5FDF3253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109A7DA9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317" w:type="dxa"/>
          </w:tcPr>
          <w:p w14:paraId="11D3784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B9813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F9E59B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E4B9B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9B6760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123,015</w:t>
            </w:r>
          </w:p>
        </w:tc>
        <w:tc>
          <w:tcPr>
            <w:tcW w:w="240" w:type="dxa"/>
            <w:vAlign w:val="bottom"/>
          </w:tcPr>
          <w:p w14:paraId="67DAD9CF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1E2D05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123,015</w:t>
            </w:r>
          </w:p>
        </w:tc>
        <w:tc>
          <w:tcPr>
            <w:tcW w:w="270" w:type="dxa"/>
            <w:vAlign w:val="bottom"/>
          </w:tcPr>
          <w:p w14:paraId="0560446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92DA56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2EFC7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97525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124,543</w:t>
            </w:r>
          </w:p>
        </w:tc>
        <w:tc>
          <w:tcPr>
            <w:tcW w:w="251" w:type="dxa"/>
            <w:vAlign w:val="bottom"/>
          </w:tcPr>
          <w:p w14:paraId="783EC4E5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B14779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B3D5D3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C2E9E2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124,543</w:t>
            </w:r>
          </w:p>
        </w:tc>
      </w:tr>
      <w:tr w:rsidR="00BB1C09" w:rsidRPr="00C20284" w14:paraId="12B11D81" w14:textId="77777777" w:rsidTr="00247C9C">
        <w:trPr>
          <w:trHeight w:val="285"/>
        </w:trPr>
        <w:tc>
          <w:tcPr>
            <w:tcW w:w="3313" w:type="dxa"/>
          </w:tcPr>
          <w:p w14:paraId="14981D48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2AA813BF" w14:textId="77777777" w:rsidR="00BB1C09" w:rsidRPr="009711B9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317" w:type="dxa"/>
          </w:tcPr>
          <w:p w14:paraId="0D0A4FE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A7BEE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154C04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60208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1CCCD9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2,589</w:t>
            </w:r>
          </w:p>
        </w:tc>
        <w:tc>
          <w:tcPr>
            <w:tcW w:w="240" w:type="dxa"/>
            <w:vAlign w:val="bottom"/>
          </w:tcPr>
          <w:p w14:paraId="08F8A92D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67ECC1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2,589</w:t>
            </w:r>
          </w:p>
        </w:tc>
        <w:tc>
          <w:tcPr>
            <w:tcW w:w="270" w:type="dxa"/>
            <w:vAlign w:val="bottom"/>
          </w:tcPr>
          <w:p w14:paraId="096920D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1CD92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AC478B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E58483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2,600</w:t>
            </w:r>
          </w:p>
        </w:tc>
        <w:tc>
          <w:tcPr>
            <w:tcW w:w="251" w:type="dxa"/>
            <w:vAlign w:val="bottom"/>
          </w:tcPr>
          <w:p w14:paraId="6BD66AB9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BC91CC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D6151D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E49C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2,600</w:t>
            </w:r>
          </w:p>
        </w:tc>
      </w:tr>
      <w:tr w:rsidR="00BB1C09" w:rsidRPr="00C20284" w14:paraId="45157E16" w14:textId="77777777" w:rsidTr="00247C9C">
        <w:trPr>
          <w:trHeight w:val="285"/>
        </w:trPr>
        <w:tc>
          <w:tcPr>
            <w:tcW w:w="3313" w:type="dxa"/>
          </w:tcPr>
          <w:p w14:paraId="2FC598E8" w14:textId="77777777" w:rsidR="00BB1C09" w:rsidRPr="00EB6109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4A87DB37" w14:textId="77777777" w:rsidR="00BB1C09" w:rsidRPr="009711B9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8F1AC23" w14:textId="77777777" w:rsidR="00BB1C09" w:rsidRPr="0031785C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A65AEC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9EEEFF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79CC1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197B95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4AE2BC6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8D23DB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96A02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8B9A2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A52EF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07BC7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AD6931A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4D60CC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B63C2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2EDE5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785D4EDC" w14:textId="77777777" w:rsidTr="00247C9C">
        <w:trPr>
          <w:trHeight w:val="285"/>
        </w:trPr>
        <w:tc>
          <w:tcPr>
            <w:tcW w:w="3313" w:type="dxa"/>
          </w:tcPr>
          <w:p w14:paraId="6492E5D6" w14:textId="77777777" w:rsidR="00BB1C09" w:rsidRPr="00EB6109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EB6109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2882665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C35E0D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A002E9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4091D0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AB167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A88CDC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D4B5E9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F7917D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039410B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251D0C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C3917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B0C2B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1" w:type="dxa"/>
            <w:vAlign w:val="bottom"/>
          </w:tcPr>
          <w:p w14:paraId="2C2AFF1C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889AF1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50EB7A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0A7971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341B2" w:rsidRPr="00C20284" w14:paraId="06545F69" w14:textId="77777777" w:rsidTr="00247C9C">
        <w:trPr>
          <w:trHeight w:val="285"/>
        </w:trPr>
        <w:tc>
          <w:tcPr>
            <w:tcW w:w="3313" w:type="dxa"/>
          </w:tcPr>
          <w:p w14:paraId="2EA73C84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60C971B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B1B4FB2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1CD229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5B4431C" w14:textId="77777777" w:rsidR="00BB1C09" w:rsidRPr="00A8659A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7F5D9E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74513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125,604</w:t>
            </w:r>
          </w:p>
        </w:tc>
        <w:tc>
          <w:tcPr>
            <w:tcW w:w="240" w:type="dxa"/>
            <w:vAlign w:val="bottom"/>
          </w:tcPr>
          <w:p w14:paraId="1761B91B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6F410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125,605</w:t>
            </w:r>
          </w:p>
        </w:tc>
        <w:tc>
          <w:tcPr>
            <w:tcW w:w="270" w:type="dxa"/>
            <w:vAlign w:val="bottom"/>
          </w:tcPr>
          <w:p w14:paraId="74CDC69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548018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6F189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0E56E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29C3A7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143936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7A463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5E53CA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DDCEDF9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BB1C09" w:rsidRPr="00C20284" w14:paraId="27C032A1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4FA2577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201C97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399BC42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01984" w:rsidRPr="00C20284" w14:paraId="267CDAF5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13632202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D1C603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24A34438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01984" w:rsidRPr="00C20284" w14:paraId="2E172EF5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1EE8AED7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F882CA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268FAA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6223A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FA98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01984" w:rsidRPr="00C20284" w14:paraId="2BC5F645" w14:textId="77777777" w:rsidTr="00247C9C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4A712619" w14:textId="77777777" w:rsidR="00BB1C09" w:rsidRPr="00C20284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09" w:type="dxa"/>
            <w:vAlign w:val="bottom"/>
            <w:hideMark/>
          </w:tcPr>
          <w:p w14:paraId="71CF76A7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E240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7F7536" w14:textId="77777777" w:rsidR="00BB1C09" w:rsidRPr="00C20284" w:rsidRDefault="00BB1C09" w:rsidP="00247C9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68C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80F4D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3E6FD7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C5575BA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924C9F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8922064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8F171BE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1A588EC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2682AC2A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7E138658" w14:textId="77777777" w:rsidR="00BB1C09" w:rsidRPr="00C20284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4E15DBEC" w14:textId="77777777" w:rsidR="00BB1C09" w:rsidRPr="00C20284" w:rsidRDefault="00BB1C09" w:rsidP="00247C9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11B9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37A2D39D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7C9CF09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1C09" w:rsidRPr="00C20284" w14:paraId="27F46C1C" w14:textId="77777777" w:rsidTr="00247C9C">
        <w:trPr>
          <w:trHeight w:val="285"/>
        </w:trPr>
        <w:tc>
          <w:tcPr>
            <w:tcW w:w="3313" w:type="dxa"/>
            <w:hideMark/>
          </w:tcPr>
          <w:p w14:paraId="648577D3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6F52D3C8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793A2B4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5C7C1" w14:textId="77777777" w:rsidR="00BB1C09" w:rsidRPr="00C20284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55D145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E18C7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DD79D89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3C3497E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5E72D82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C999AF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119B707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F42F6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D08B2C8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1BF6D36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7CD8031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1BBADE5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80AF8B8" w14:textId="77777777" w:rsidR="00BB1C09" w:rsidRPr="00C20284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3D73AFF0" w14:textId="77777777" w:rsidTr="00247C9C">
        <w:trPr>
          <w:trHeight w:val="285"/>
        </w:trPr>
        <w:tc>
          <w:tcPr>
            <w:tcW w:w="3313" w:type="dxa"/>
            <w:hideMark/>
          </w:tcPr>
          <w:p w14:paraId="66E429AA" w14:textId="77777777" w:rsidR="00BB1C09" w:rsidRPr="00C20284" w:rsidRDefault="00BB1C09" w:rsidP="00247C9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5A1F412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7C12C88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A3198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1795C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D9DA9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6A4CBB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292B09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64F18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91B7C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D4540C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D34EE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863BA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DAB1955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7F7BD67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29E51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045B66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0FCA2C6E" w14:textId="77777777" w:rsidTr="00247C9C">
        <w:trPr>
          <w:trHeight w:val="285"/>
        </w:trPr>
        <w:tc>
          <w:tcPr>
            <w:tcW w:w="3313" w:type="dxa"/>
          </w:tcPr>
          <w:p w14:paraId="1A316348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73BA738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52EE1E7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1385C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4C003F9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094805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C0B4B9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85FA11D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7B4DDC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0AC17A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513E95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EA69C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E87DE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03246B4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3CF4E0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76</w:t>
            </w:r>
            <w:r w:rsidRPr="00474DD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dxa"/>
            <w:vAlign w:val="bottom"/>
          </w:tcPr>
          <w:p w14:paraId="42F1CFF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1C50E80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BB1C09" w:rsidRPr="00C20284" w14:paraId="16FDE719" w14:textId="77777777" w:rsidTr="00247C9C">
        <w:trPr>
          <w:trHeight w:val="285"/>
        </w:trPr>
        <w:tc>
          <w:tcPr>
            <w:tcW w:w="3313" w:type="dxa"/>
          </w:tcPr>
          <w:p w14:paraId="5A1728F6" w14:textId="44E0E043" w:rsidR="00BB1C09" w:rsidRPr="00EB6109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</w:t>
            </w:r>
            <w:r w:rsidR="00A632DE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9" w:type="dxa"/>
          </w:tcPr>
          <w:p w14:paraId="458B5DA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E93B16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0A3E1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4AFD11F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A6CBC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EE4811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F390321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939F68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B3AEA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B40F29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A6AF1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970BD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BAD5FA9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53BD79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3C9DB9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1F960A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30AE3765" w14:textId="77777777" w:rsidTr="00247C9C">
        <w:trPr>
          <w:trHeight w:val="285"/>
        </w:trPr>
        <w:tc>
          <w:tcPr>
            <w:tcW w:w="3313" w:type="dxa"/>
          </w:tcPr>
          <w:p w14:paraId="25976A4C" w14:textId="77777777" w:rsidR="00BB1C09" w:rsidRPr="00EB6109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EB6109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CD5B2A3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D32E69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36" w:type="dxa"/>
          </w:tcPr>
          <w:p w14:paraId="54C409D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FBB3E5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52C43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B3EC96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2C13036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8635FA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57599A4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380855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89060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7B8C15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51" w:type="dxa"/>
          </w:tcPr>
          <w:p w14:paraId="35DED491" w14:textId="77777777" w:rsidR="00BB1C09" w:rsidRPr="00C20284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08D98F7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33210D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2BD3BD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9341B2" w:rsidRPr="00C20284" w14:paraId="71E6E1B9" w14:textId="77777777" w:rsidTr="00247C9C">
        <w:trPr>
          <w:trHeight w:val="285"/>
        </w:trPr>
        <w:tc>
          <w:tcPr>
            <w:tcW w:w="3313" w:type="dxa"/>
            <w:hideMark/>
          </w:tcPr>
          <w:p w14:paraId="268FFAAE" w14:textId="77777777" w:rsidR="00BB1C09" w:rsidRPr="00C20284" w:rsidRDefault="00BB1C09" w:rsidP="00247C9C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7C90BFA5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815265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236" w:type="dxa"/>
          </w:tcPr>
          <w:p w14:paraId="3E6D765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862603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112120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B17B2" w14:textId="77777777" w:rsidR="00BB1C09" w:rsidRPr="001243CF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4D8F07C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EC9B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270" w:type="dxa"/>
            <w:vAlign w:val="bottom"/>
          </w:tcPr>
          <w:p w14:paraId="1DDE723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9D15D6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FA4BE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3EE25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77EF6F5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CD4E182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DDBFD2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8BEBE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1984" w:rsidRPr="00C20284" w14:paraId="3FF818A6" w14:textId="77777777" w:rsidTr="00247C9C">
        <w:trPr>
          <w:trHeight w:val="285"/>
        </w:trPr>
        <w:tc>
          <w:tcPr>
            <w:tcW w:w="3313" w:type="dxa"/>
          </w:tcPr>
          <w:p w14:paraId="416E7583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459EED71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7D07F37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53B1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A89714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CB449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12937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AF404C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42935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1AD0B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C4BB3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50020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6BA65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5D8DD27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BA8E59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7C326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CA5CEB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506F39F3" w14:textId="77777777" w:rsidTr="00247C9C">
        <w:trPr>
          <w:trHeight w:val="285"/>
        </w:trPr>
        <w:tc>
          <w:tcPr>
            <w:tcW w:w="3313" w:type="dxa"/>
          </w:tcPr>
          <w:p w14:paraId="2BD66DCD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5C3F0E9D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A207F4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BF329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10396A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B7646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39488A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4C73CF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403896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BB90B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4AB4A7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559C5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15B83E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EE02E01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951A43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C15D99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D49B9F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3112BDEE" w14:textId="77777777" w:rsidTr="00247C9C">
        <w:trPr>
          <w:trHeight w:val="285"/>
        </w:trPr>
        <w:tc>
          <w:tcPr>
            <w:tcW w:w="3313" w:type="dxa"/>
          </w:tcPr>
          <w:p w14:paraId="560F1297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1B49199A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E67EE4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2C0E2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926CBA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F79F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9D6F0B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DC88BA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875F38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0D59F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B41283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B12EA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156D67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B6E765C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7BF8D2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97C49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B5E05D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7A557551" w14:textId="77777777" w:rsidTr="00247C9C">
        <w:trPr>
          <w:trHeight w:val="285"/>
        </w:trPr>
        <w:tc>
          <w:tcPr>
            <w:tcW w:w="3313" w:type="dxa"/>
          </w:tcPr>
          <w:p w14:paraId="370D2F79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FE310E6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317" w:type="dxa"/>
          </w:tcPr>
          <w:p w14:paraId="150BF62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EF5BF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7A8AB4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BF059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745C93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22,740</w:t>
            </w:r>
          </w:p>
        </w:tc>
        <w:tc>
          <w:tcPr>
            <w:tcW w:w="240" w:type="dxa"/>
            <w:vAlign w:val="bottom"/>
          </w:tcPr>
          <w:p w14:paraId="6B463E7D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0D841F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,740</w:t>
            </w:r>
          </w:p>
        </w:tc>
        <w:tc>
          <w:tcPr>
            <w:tcW w:w="270" w:type="dxa"/>
            <w:vAlign w:val="bottom"/>
          </w:tcPr>
          <w:p w14:paraId="0368551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4940B9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8DC82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454DE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28,553</w:t>
            </w:r>
          </w:p>
        </w:tc>
        <w:tc>
          <w:tcPr>
            <w:tcW w:w="251" w:type="dxa"/>
            <w:vAlign w:val="bottom"/>
          </w:tcPr>
          <w:p w14:paraId="6DCA4B71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4BD148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4CA51A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0AAFA6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28,553</w:t>
            </w:r>
          </w:p>
        </w:tc>
      </w:tr>
      <w:tr w:rsidR="00BB1C09" w:rsidRPr="00C20284" w14:paraId="40706643" w14:textId="77777777" w:rsidTr="00247C9C">
        <w:trPr>
          <w:trHeight w:val="285"/>
        </w:trPr>
        <w:tc>
          <w:tcPr>
            <w:tcW w:w="3313" w:type="dxa"/>
          </w:tcPr>
          <w:p w14:paraId="3B82A933" w14:textId="77777777" w:rsidR="00BB1C09" w:rsidRPr="00C20284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1EA1DE46" w14:textId="77777777" w:rsidR="00BB1C09" w:rsidRPr="009711B9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317" w:type="dxa"/>
          </w:tcPr>
          <w:p w14:paraId="42D8E79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3A571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72CCEA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008B5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8EEB56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3,151</w:t>
            </w:r>
          </w:p>
        </w:tc>
        <w:tc>
          <w:tcPr>
            <w:tcW w:w="240" w:type="dxa"/>
            <w:vAlign w:val="bottom"/>
          </w:tcPr>
          <w:p w14:paraId="08B1921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F3DA71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3,151</w:t>
            </w:r>
          </w:p>
        </w:tc>
        <w:tc>
          <w:tcPr>
            <w:tcW w:w="270" w:type="dxa"/>
            <w:vAlign w:val="bottom"/>
          </w:tcPr>
          <w:p w14:paraId="1B3FDC1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BEA79A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49D0B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D8B64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3,200</w:t>
            </w:r>
          </w:p>
        </w:tc>
        <w:tc>
          <w:tcPr>
            <w:tcW w:w="251" w:type="dxa"/>
            <w:vAlign w:val="bottom"/>
          </w:tcPr>
          <w:p w14:paraId="6BD490E3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4C733E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91FCE7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44043A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3,200</w:t>
            </w:r>
          </w:p>
        </w:tc>
      </w:tr>
      <w:tr w:rsidR="00BB1C09" w:rsidRPr="00C20284" w14:paraId="264A07FB" w14:textId="77777777" w:rsidTr="00247C9C">
        <w:trPr>
          <w:trHeight w:val="285"/>
        </w:trPr>
        <w:tc>
          <w:tcPr>
            <w:tcW w:w="3313" w:type="dxa"/>
          </w:tcPr>
          <w:p w14:paraId="330FF733" w14:textId="77777777" w:rsidR="00BB1C09" w:rsidRPr="00EB6109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068B37B9" w14:textId="77777777" w:rsidR="00BB1C09" w:rsidRPr="009711B9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5E55FAB" w14:textId="77777777" w:rsidR="00BB1C09" w:rsidRPr="0031785C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B93E41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3A1E5F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00747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8118D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A252C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A4FA83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F517B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9C1AE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C1E69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5B714E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BA8CB29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586D26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043034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5E17B7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1C09" w:rsidRPr="00C20284" w14:paraId="5CBEB0D9" w14:textId="77777777" w:rsidTr="00247C9C">
        <w:trPr>
          <w:trHeight w:val="285"/>
        </w:trPr>
        <w:tc>
          <w:tcPr>
            <w:tcW w:w="3313" w:type="dxa"/>
          </w:tcPr>
          <w:p w14:paraId="0120DECF" w14:textId="77777777" w:rsidR="00BB1C09" w:rsidRPr="00EB6109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EB6109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65106EA2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27128F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36" w:type="dxa"/>
          </w:tcPr>
          <w:p w14:paraId="0A3DC1E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E43C46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D1AFC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F52415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1A14F5E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46E9B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  <w:vAlign w:val="bottom"/>
          </w:tcPr>
          <w:p w14:paraId="025BA20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62990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94FF1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C0A7DD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51" w:type="dxa"/>
            <w:vAlign w:val="bottom"/>
          </w:tcPr>
          <w:p w14:paraId="798A0681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F28708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D72F4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E25D73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9341B2" w:rsidRPr="00C20284" w14:paraId="5BD22A8D" w14:textId="77777777" w:rsidTr="00247C9C">
        <w:trPr>
          <w:trHeight w:val="285"/>
        </w:trPr>
        <w:tc>
          <w:tcPr>
            <w:tcW w:w="3313" w:type="dxa"/>
          </w:tcPr>
          <w:p w14:paraId="1A935A70" w14:textId="77777777" w:rsidR="00BB1C09" w:rsidRPr="00C20284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20139DB" w14:textId="77777777" w:rsidR="00BB1C09" w:rsidRPr="00C20284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4153EC2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236" w:type="dxa"/>
          </w:tcPr>
          <w:p w14:paraId="5E1554C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362D20D" w14:textId="77777777" w:rsidR="00BB1C09" w:rsidRPr="00A8659A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21228D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74F5E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25,891</w:t>
            </w:r>
          </w:p>
        </w:tc>
        <w:tc>
          <w:tcPr>
            <w:tcW w:w="240" w:type="dxa"/>
            <w:vAlign w:val="bottom"/>
          </w:tcPr>
          <w:p w14:paraId="67ECA250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BB6BE" w14:textId="77777777" w:rsidR="00BB1C09" w:rsidRPr="002F0E8D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25,955</w:t>
            </w:r>
          </w:p>
        </w:tc>
        <w:tc>
          <w:tcPr>
            <w:tcW w:w="270" w:type="dxa"/>
            <w:vAlign w:val="bottom"/>
          </w:tcPr>
          <w:p w14:paraId="4E3E958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1FA40B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9197E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7E4B1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C12C191" w14:textId="77777777" w:rsidR="00BB1C09" w:rsidRPr="00C20284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6988ADA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513A95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E54F1E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8B73D10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AE607D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B84E6F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A5ECE9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7E98C3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BB1C09" w:rsidSect="004E13E2">
          <w:type w:val="continuous"/>
          <w:pgSz w:w="16840" w:h="11907" w:orient="landscape" w:code="9"/>
          <w:pgMar w:top="691" w:right="1152" w:bottom="576" w:left="1152" w:header="720" w:footer="288" w:gutter="0"/>
          <w:cols w:space="708"/>
          <w:docGrid w:linePitch="360"/>
        </w:sectPr>
      </w:pPr>
    </w:p>
    <w:p w14:paraId="30B73CD2" w14:textId="77777777" w:rsidR="00BB1C09" w:rsidRPr="003067AA" w:rsidRDefault="00BB1C09" w:rsidP="00BB1C09">
      <w:pPr>
        <w:pStyle w:val="acctmergecolhdg"/>
        <w:spacing w:line="240" w:lineRule="auto"/>
        <w:jc w:val="thaiDistribute"/>
        <w:rPr>
          <w:rFonts w:asciiTheme="majorBidi" w:hAnsiTheme="majorBidi" w:cstheme="majorBidi"/>
          <w:b w:val="0"/>
          <w:sz w:val="28"/>
          <w:szCs w:val="28"/>
        </w:rPr>
      </w:pPr>
      <w:r w:rsidRPr="003067AA">
        <w:rPr>
          <w:rFonts w:asciiTheme="majorBidi" w:hAnsiTheme="majorBidi" w:cstheme="majorBidi"/>
          <w:b w:val="0"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0A4FED0" w14:textId="77777777" w:rsidR="00BB1C09" w:rsidRDefault="00BB1C09" w:rsidP="00BB1C09">
      <w:pPr>
        <w:pStyle w:val="acctmergecolhdg"/>
        <w:spacing w:line="240" w:lineRule="auto"/>
        <w:jc w:val="left"/>
        <w:rPr>
          <w:rFonts w:asciiTheme="majorBidi" w:hAnsiTheme="majorBidi"/>
          <w:sz w:val="29"/>
          <w:szCs w:val="29"/>
          <w:lang w:val="en-US"/>
        </w:rPr>
      </w:pPr>
      <w:r w:rsidRPr="003067AA">
        <w:rPr>
          <w:rFonts w:asciiTheme="majorBidi" w:hAnsiTheme="majorBidi" w:cstheme="majorBidi"/>
          <w:b w:val="0"/>
          <w:sz w:val="28"/>
          <w:szCs w:val="28"/>
          <w:cs/>
        </w:rPr>
        <w:br/>
      </w:r>
      <w:r w:rsidRPr="00C20284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9711B9">
        <w:rPr>
          <w:rFonts w:asciiTheme="majorBidi" w:hAnsiTheme="majorBidi"/>
          <w:sz w:val="29"/>
          <w:szCs w:val="29"/>
          <w:lang w:val="en-US"/>
        </w:rPr>
        <w:t>2</w:t>
      </w:r>
    </w:p>
    <w:p w14:paraId="738FD676" w14:textId="77777777" w:rsidR="00DB3ECF" w:rsidRPr="00C20284" w:rsidRDefault="00DB3ECF" w:rsidP="00BB1C09">
      <w:pPr>
        <w:pStyle w:val="acctmergecolhdg"/>
        <w:spacing w:line="240" w:lineRule="auto"/>
        <w:jc w:val="left"/>
        <w:rPr>
          <w:rFonts w:asciiTheme="majorBidi" w:hAnsiTheme="majorBidi" w:cstheme="majorBidi"/>
          <w:sz w:val="29"/>
          <w:szCs w:val="29"/>
        </w:rPr>
      </w:pPr>
    </w:p>
    <w:tbl>
      <w:tblPr>
        <w:tblStyle w:val="TableGrid"/>
        <w:tblW w:w="96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36"/>
        <w:gridCol w:w="6334"/>
      </w:tblGrid>
      <w:tr w:rsidR="00BB1C09" w:rsidRPr="00C20284" w14:paraId="1D365460" w14:textId="77777777" w:rsidTr="00247C9C">
        <w:trPr>
          <w:trHeight w:val="272"/>
          <w:jc w:val="center"/>
        </w:trPr>
        <w:tc>
          <w:tcPr>
            <w:tcW w:w="3060" w:type="dxa"/>
            <w:tcBorders>
              <w:bottom w:val="single" w:sz="4" w:space="0" w:color="auto"/>
            </w:tcBorders>
            <w:hideMark/>
          </w:tcPr>
          <w:p w14:paraId="44E31FEF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84CF7ED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1BD032B7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BB1C09" w:rsidRPr="00C20284" w14:paraId="1BDD3303" w14:textId="77777777" w:rsidTr="00247C9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</w:tcBorders>
            <w:hideMark/>
          </w:tcPr>
          <w:p w14:paraId="484F9BB3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114FE0A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0D62A193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B1C09" w:rsidRPr="00C20284" w14:paraId="357A42EC" w14:textId="77777777" w:rsidTr="00247C9C">
        <w:trPr>
          <w:trHeight w:val="740"/>
          <w:jc w:val="center"/>
        </w:trPr>
        <w:tc>
          <w:tcPr>
            <w:tcW w:w="3060" w:type="dxa"/>
            <w:hideMark/>
          </w:tcPr>
          <w:p w14:paraId="0FFAACD2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</w:p>
          <w:p w14:paraId="1EC4A6A5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939BDD0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733C568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rtl/>
                <w:lang w:bidi="th-TH"/>
              </w:rPr>
            </w:pPr>
          </w:p>
        </w:tc>
        <w:tc>
          <w:tcPr>
            <w:tcW w:w="6334" w:type="dxa"/>
            <w:hideMark/>
          </w:tcPr>
          <w:p w14:paraId="5828EF89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6B1C1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Swap model</w:t>
            </w:r>
            <w:r w:rsidRPr="006B1C10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BB1C09" w:rsidRPr="00C20284" w14:paraId="290E08B9" w14:textId="77777777" w:rsidTr="00247C9C">
        <w:trPr>
          <w:trHeight w:val="1577"/>
          <w:jc w:val="center"/>
        </w:trPr>
        <w:tc>
          <w:tcPr>
            <w:tcW w:w="3060" w:type="dxa"/>
            <w:hideMark/>
          </w:tcPr>
          <w:p w14:paraId="2E661DA5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1E8C087A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D2DF95F" w14:textId="77777777" w:rsidR="00BB1C09" w:rsidRPr="005E2D4D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67C4B589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007524B6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BB1C09" w:rsidRPr="00C20284" w14:paraId="7BA75F05" w14:textId="77777777" w:rsidTr="00247C9C">
        <w:trPr>
          <w:trHeight w:val="812"/>
          <w:jc w:val="center"/>
        </w:trPr>
        <w:tc>
          <w:tcPr>
            <w:tcW w:w="3060" w:type="dxa"/>
          </w:tcPr>
          <w:p w14:paraId="1A717A4D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0E6D99D4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1DB31E8A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  <w:tr w:rsidR="00BB1C09" w:rsidRPr="00C20284" w14:paraId="7FF60EB4" w14:textId="77777777" w:rsidTr="00247C9C">
        <w:trPr>
          <w:trHeight w:val="803"/>
          <w:jc w:val="center"/>
        </w:trPr>
        <w:tc>
          <w:tcPr>
            <w:tcW w:w="3060" w:type="dxa"/>
          </w:tcPr>
          <w:p w14:paraId="5EF544EE" w14:textId="77777777" w:rsidR="00BB1C09" w:rsidRPr="00C20284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หุ้นกู้อนุพันธ์</w:t>
            </w:r>
            <w:r w:rsidRPr="00193A7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/</w:t>
            </w:r>
            <w:r w:rsidRPr="00193A7D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หุ้นกู้แปลงสภาพ</w:t>
            </w:r>
          </w:p>
        </w:tc>
        <w:tc>
          <w:tcPr>
            <w:tcW w:w="236" w:type="dxa"/>
          </w:tcPr>
          <w:p w14:paraId="0262354F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0CA3B8D2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อ้างอิงจากราคาซื้อขายที่ประกาศอยู่ในตลาดหุ้นกู้อนุพันธ์</w:t>
            </w:r>
            <w:r w:rsidRPr="00C20284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/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หุ้นกู้แปลงสภาพ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ที่มีการซื้อขายในต่างประเทศ โดยใช้ราคาปิด ณ วันสิ้นรอบระยะเวลารายงาน</w:t>
            </w:r>
          </w:p>
        </w:tc>
      </w:tr>
    </w:tbl>
    <w:p w14:paraId="1D9F0BFD" w14:textId="77777777" w:rsidR="00BB1C09" w:rsidRDefault="00BB1C09" w:rsidP="00BB1C0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br w:type="page"/>
      </w:r>
    </w:p>
    <w:p w14:paraId="799BB628" w14:textId="77777777" w:rsidR="00BB1C09" w:rsidRDefault="00BB1C09" w:rsidP="00BB1C09">
      <w:pPr>
        <w:pStyle w:val="acctmergecolhdg"/>
        <w:spacing w:line="240" w:lineRule="auto"/>
        <w:ind w:left="101" w:hanging="74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  <w:r w:rsidRPr="00C20284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9711B9">
        <w:rPr>
          <w:rFonts w:asciiTheme="majorBidi" w:hAnsiTheme="majorBidi"/>
          <w:sz w:val="29"/>
          <w:szCs w:val="29"/>
          <w:lang w:val="en-US" w:bidi="th-TH"/>
        </w:rPr>
        <w:t>3</w:t>
      </w:r>
    </w:p>
    <w:p w14:paraId="65A82726" w14:textId="77777777" w:rsidR="00BB1C09" w:rsidRPr="00C20284" w:rsidRDefault="00BB1C09" w:rsidP="00BB1C0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tbl>
      <w:tblPr>
        <w:tblStyle w:val="TableGrid"/>
        <w:tblW w:w="9817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6"/>
        <w:gridCol w:w="242"/>
        <w:gridCol w:w="2342"/>
        <w:gridCol w:w="242"/>
        <w:gridCol w:w="2309"/>
        <w:gridCol w:w="242"/>
        <w:gridCol w:w="2594"/>
      </w:tblGrid>
      <w:tr w:rsidR="00BB1C09" w:rsidRPr="00C20284" w14:paraId="4622F62B" w14:textId="77777777" w:rsidTr="00247C9C">
        <w:trPr>
          <w:tblHeader/>
        </w:trPr>
        <w:tc>
          <w:tcPr>
            <w:tcW w:w="1846" w:type="dxa"/>
            <w:tcBorders>
              <w:bottom w:val="single" w:sz="4" w:space="0" w:color="auto"/>
            </w:tcBorders>
            <w:vAlign w:val="bottom"/>
            <w:hideMark/>
          </w:tcPr>
          <w:p w14:paraId="7EF2B824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408F2707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bottom"/>
            <w:hideMark/>
          </w:tcPr>
          <w:p w14:paraId="4ED90B63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7796B89E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vAlign w:val="bottom"/>
            <w:hideMark/>
          </w:tcPr>
          <w:p w14:paraId="6C357590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59EC125E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50898022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  <w:hideMark/>
          </w:tcPr>
          <w:p w14:paraId="460565FA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5826088D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B1C09" w:rsidRPr="00C20284" w14:paraId="6B2C1ACF" w14:textId="77777777" w:rsidTr="00247C9C">
        <w:tc>
          <w:tcPr>
            <w:tcW w:w="1846" w:type="dxa"/>
            <w:tcBorders>
              <w:top w:val="single" w:sz="4" w:space="0" w:color="auto"/>
            </w:tcBorders>
            <w:hideMark/>
          </w:tcPr>
          <w:p w14:paraId="464AAD82" w14:textId="77777777" w:rsidR="00BB1C09" w:rsidRPr="00C20284" w:rsidRDefault="00BB1C09" w:rsidP="00247C9C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42" w:type="dxa"/>
          </w:tcPr>
          <w:p w14:paraId="39EF1E8E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hideMark/>
          </w:tcPr>
          <w:p w14:paraId="25740E9F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6C694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-</w:t>
            </w:r>
            <w:r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C2028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ตลาดเปรียบเทียบกับผู้ลงทุน</w:t>
            </w: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7061A5DA" w14:textId="77777777" w:rsidR="00BB1C09" w:rsidRPr="00F10E66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hideMark/>
          </w:tcPr>
          <w:p w14:paraId="6D248FF5" w14:textId="40CF5CBB" w:rsidR="00BB1C09" w:rsidRPr="00F10E66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10E6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F10E66">
              <w:rPr>
                <w:rFonts w:asciiTheme="majorBidi" w:hAnsiTheme="majorBidi" w:cstheme="majorBidi"/>
                <w:sz w:val="29"/>
                <w:szCs w:val="29"/>
              </w:rPr>
              <w:t xml:space="preserve"> (1.0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ถึง </w:t>
            </w:r>
            <w:r w:rsidRPr="00F10E66">
              <w:rPr>
                <w:rFonts w:asciiTheme="majorBidi" w:hAnsiTheme="majorBidi" w:cstheme="majorBidi"/>
                <w:sz w:val="29"/>
                <w:szCs w:val="29"/>
              </w:rPr>
              <w:t>1.6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ปี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F10E66">
              <w:rPr>
                <w:rFonts w:asciiTheme="majorBidi" w:hAnsiTheme="majorBidi" w:cstheme="majorBidi"/>
                <w:sz w:val="29"/>
                <w:szCs w:val="29"/>
              </w:rPr>
              <w:t>2565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และ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="002043FA" w:rsidRPr="00F10E66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6E3FB3" w:rsidRPr="00F10E66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1F1DCD" w:rsidRPr="00F10E66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F10E6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0E6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ถึง </w:t>
            </w:r>
            <w:r w:rsidRPr="00F10E66">
              <w:rPr>
                <w:rFonts w:asciiTheme="majorBidi" w:hAnsiTheme="majorBidi" w:cstheme="majorBidi"/>
                <w:sz w:val="29"/>
                <w:szCs w:val="29"/>
              </w:rPr>
              <w:t>1.</w:t>
            </w:r>
            <w:r w:rsidR="001F1DCD" w:rsidRPr="00F10E66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F10E6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0E66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Pr="00F10E66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ปี</w:t>
            </w:r>
            <w:r w:rsidRPr="00F10E6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Pr="00F10E66">
              <w:rPr>
                <w:rFonts w:asciiTheme="majorBidi" w:hAnsiTheme="majorBidi" w:cstheme="majorBidi"/>
                <w:sz w:val="29"/>
                <w:szCs w:val="29"/>
              </w:rPr>
              <w:t>2564)</w:t>
            </w:r>
          </w:p>
        </w:tc>
        <w:tc>
          <w:tcPr>
            <w:tcW w:w="242" w:type="dxa"/>
          </w:tcPr>
          <w:p w14:paraId="2EB39C45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  <w:hideMark/>
          </w:tcPr>
          <w:p w14:paraId="3B7EDD0E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0CF341B3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BB1C09" w:rsidRPr="00C20284" w14:paraId="75AC5050" w14:textId="77777777" w:rsidTr="00247C9C">
        <w:trPr>
          <w:trHeight w:hRule="exact" w:val="173"/>
        </w:trPr>
        <w:tc>
          <w:tcPr>
            <w:tcW w:w="1846" w:type="dxa"/>
          </w:tcPr>
          <w:p w14:paraId="160D6C8A" w14:textId="77777777" w:rsidR="00BB1C09" w:rsidRPr="003067AA" w:rsidRDefault="00BB1C09" w:rsidP="00247C9C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1C09AEFF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</w:tcPr>
          <w:p w14:paraId="3A8B1D57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05F16EFF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</w:tcPr>
          <w:p w14:paraId="1A3BDEB1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05DAECAB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3AB610B9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BB1C09" w:rsidRPr="00C20284" w14:paraId="4A84BFBC" w14:textId="77777777" w:rsidTr="00247C9C">
        <w:trPr>
          <w:trHeight w:hRule="exact" w:val="1145"/>
        </w:trPr>
        <w:tc>
          <w:tcPr>
            <w:tcW w:w="1846" w:type="dxa"/>
          </w:tcPr>
          <w:p w14:paraId="6E91F55C" w14:textId="77777777" w:rsidR="00BB1C09" w:rsidRPr="003067AA" w:rsidRDefault="00BB1C09" w:rsidP="00247C9C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707EC4A1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</w:tcPr>
          <w:p w14:paraId="4A4A3838" w14:textId="77777777" w:rsidR="00BB1C09" w:rsidRPr="00C20284" w:rsidRDefault="00BB1C09" w:rsidP="00247C9C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2B6107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192774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1C5B8D32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</w:tcPr>
          <w:p w14:paraId="7F446A43" w14:textId="53FD2F6E" w:rsidR="00BB1C09" w:rsidRPr="00D15721" w:rsidRDefault="00BB1C09" w:rsidP="00D15721">
            <w:pPr>
              <w:pStyle w:val="block"/>
              <w:spacing w:line="240" w:lineRule="auto"/>
              <w:ind w:left="0" w:right="-108"/>
              <w:jc w:val="thaiDistribute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D15721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อัตราคิดลด (ร้อยละ </w:t>
            </w:r>
            <w:r w:rsidRPr="00D15721">
              <w:rPr>
                <w:rFonts w:asciiTheme="majorBidi" w:hAnsiTheme="majorBidi"/>
                <w:spacing w:val="-10"/>
                <w:sz w:val="29"/>
                <w:szCs w:val="29"/>
              </w:rPr>
              <w:t>1</w:t>
            </w:r>
            <w:r w:rsidR="006C37C5" w:rsidRPr="00D15721">
              <w:rPr>
                <w:rFonts w:asciiTheme="majorBidi" w:hAnsiTheme="majorBidi"/>
                <w:spacing w:val="-10"/>
                <w:sz w:val="29"/>
                <w:szCs w:val="29"/>
              </w:rPr>
              <w:t>2</w:t>
            </w:r>
            <w:r w:rsidRPr="00D15721">
              <w:rPr>
                <w:rFonts w:asciiTheme="majorBidi" w:hAnsiTheme="majorBidi" w:cstheme="majorBidi" w:hint="cs"/>
                <w:spacing w:val="-10"/>
                <w:sz w:val="29"/>
                <w:szCs w:val="29"/>
              </w:rPr>
              <w:t xml:space="preserve"> </w:t>
            </w:r>
            <w:r w:rsidRPr="00D15721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สำหรับปี </w:t>
            </w:r>
            <w:r w:rsidRPr="00D15721">
              <w:rPr>
                <w:rFonts w:asciiTheme="majorBidi" w:hAnsiTheme="majorBidi"/>
                <w:spacing w:val="-10"/>
                <w:sz w:val="29"/>
                <w:szCs w:val="29"/>
                <w:lang w:bidi="th-TH"/>
              </w:rPr>
              <w:t>2565</w:t>
            </w:r>
            <w:r w:rsidR="004627A3" w:rsidRPr="00D15721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  <w:lang w:bidi="th-TH"/>
              </w:rPr>
              <w:t xml:space="preserve"> และ</w:t>
            </w:r>
            <w:r w:rsidR="00F77882" w:rsidRPr="00D15721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  <w:lang w:bidi="th-TH"/>
              </w:rPr>
              <w:t xml:space="preserve"> </w:t>
            </w:r>
            <w:r w:rsidR="006C37C5" w:rsidRPr="00D15721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  <w:lang w:bidi="th-TH"/>
              </w:rPr>
              <w:t xml:space="preserve">ร้อยละ </w:t>
            </w:r>
            <w:r w:rsidR="006C37C5" w:rsidRPr="00D15721">
              <w:rPr>
                <w:rFonts w:asciiTheme="majorBidi" w:hAnsiTheme="majorBidi" w:cstheme="majorBidi"/>
                <w:spacing w:val="-10"/>
                <w:sz w:val="29"/>
                <w:szCs w:val="29"/>
                <w:lang w:val="en-US" w:bidi="th-TH"/>
              </w:rPr>
              <w:t xml:space="preserve">11 </w:t>
            </w:r>
            <w:r w:rsidR="006C37C5" w:rsidRPr="00D15721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  <w:lang w:val="en-US" w:bidi="th-TH"/>
              </w:rPr>
              <w:t xml:space="preserve">สำหรับปี </w:t>
            </w:r>
            <w:r w:rsidR="00F77882" w:rsidRPr="00D15721">
              <w:rPr>
                <w:rFonts w:asciiTheme="majorBidi" w:hAnsiTheme="majorBidi"/>
                <w:spacing w:val="-10"/>
                <w:sz w:val="29"/>
                <w:szCs w:val="29"/>
                <w:lang w:val="en-US" w:bidi="th-TH"/>
              </w:rPr>
              <w:t>2564</w:t>
            </w:r>
            <w:r w:rsidRPr="00D15721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  <w:lang w:bidi="th-TH"/>
              </w:rPr>
              <w:t>)</w:t>
            </w:r>
            <w:r w:rsidRPr="00D15721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    </w:t>
            </w:r>
          </w:p>
        </w:tc>
        <w:tc>
          <w:tcPr>
            <w:tcW w:w="242" w:type="dxa"/>
          </w:tcPr>
          <w:p w14:paraId="7EAD87E5" w14:textId="77777777" w:rsidR="00BB1C09" w:rsidRPr="00C20284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62434A42" w14:textId="77777777" w:rsidR="00BB1C09" w:rsidRPr="00C20284" w:rsidRDefault="00BB1C09" w:rsidP="00247C9C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</w:t>
            </w:r>
            <w:r w:rsidRPr="003067AA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ะ</w:t>
            </w:r>
            <w:r w:rsidRPr="003067AA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เพิ่มขึ้น (ลดลง) หากอัตราคิดลดต่ำลง (สูงขึ้น)</w:t>
            </w:r>
          </w:p>
        </w:tc>
      </w:tr>
    </w:tbl>
    <w:p w14:paraId="152B21B6" w14:textId="77777777" w:rsidR="003F7696" w:rsidRDefault="003F7696" w:rsidP="00BB1C09">
      <w:pPr>
        <w:pStyle w:val="block"/>
        <w:spacing w:after="0" w:line="240" w:lineRule="atLeast"/>
        <w:ind w:left="101" w:right="-7" w:hanging="74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50E8A66" w14:textId="3D5F8982" w:rsidR="00BB1C09" w:rsidRDefault="00BB1C09" w:rsidP="00BB1C09">
      <w:pPr>
        <w:pStyle w:val="block"/>
        <w:spacing w:after="0" w:line="240" w:lineRule="atLeast"/>
        <w:ind w:left="101" w:right="-7" w:hanging="74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9711B9">
        <w:rPr>
          <w:rFonts w:asciiTheme="majorBidi" w:hAnsiTheme="majorBidi"/>
          <w:b/>
          <w:bCs/>
          <w:sz w:val="30"/>
          <w:szCs w:val="30"/>
          <w:lang w:val="en-US"/>
        </w:rPr>
        <w:t>3</w:t>
      </w:r>
    </w:p>
    <w:p w14:paraId="69E0190F" w14:textId="77777777" w:rsidR="00BB1C09" w:rsidRPr="00753D8A" w:rsidRDefault="00BB1C09" w:rsidP="00BB1C09">
      <w:pPr>
        <w:pStyle w:val="block"/>
        <w:spacing w:after="0" w:line="240" w:lineRule="atLeast"/>
        <w:ind w:left="540" w:right="-7" w:hanging="9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D9D9D9" w:themeFill="background1" w:themeFillShade="D9"/>
          <w:lang w:bidi="th-TH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270"/>
        <w:gridCol w:w="1090"/>
        <w:gridCol w:w="314"/>
        <w:gridCol w:w="1160"/>
        <w:gridCol w:w="315"/>
        <w:gridCol w:w="1157"/>
        <w:gridCol w:w="315"/>
        <w:gridCol w:w="1189"/>
      </w:tblGrid>
      <w:tr w:rsidR="00BB1C09" w:rsidRPr="00C20284" w14:paraId="18BD3575" w14:textId="77777777" w:rsidTr="00247C9C">
        <w:trPr>
          <w:trHeight w:val="417"/>
          <w:tblHeader/>
        </w:trPr>
        <w:tc>
          <w:tcPr>
            <w:tcW w:w="4270" w:type="dxa"/>
          </w:tcPr>
          <w:p w14:paraId="552E4285" w14:textId="77777777" w:rsidR="00BB1C09" w:rsidRPr="00C20284" w:rsidDel="003F3AAD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6ABABBA2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B1C09" w:rsidRPr="00C20284" w14:paraId="408B30B7" w14:textId="77777777" w:rsidTr="00247C9C">
        <w:trPr>
          <w:trHeight w:val="417"/>
          <w:tblHeader/>
        </w:trPr>
        <w:tc>
          <w:tcPr>
            <w:tcW w:w="4270" w:type="dxa"/>
          </w:tcPr>
          <w:p w14:paraId="2DB889CB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1B8B04B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5" w:type="dxa"/>
          </w:tcPr>
          <w:p w14:paraId="3F41B840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  <w:vAlign w:val="bottom"/>
          </w:tcPr>
          <w:p w14:paraId="5746572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028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BB1C09" w:rsidRPr="00C20284" w14:paraId="71C83184" w14:textId="77777777" w:rsidTr="00247C9C">
        <w:trPr>
          <w:trHeight w:val="417"/>
          <w:tblHeader/>
        </w:trPr>
        <w:tc>
          <w:tcPr>
            <w:tcW w:w="4270" w:type="dxa"/>
          </w:tcPr>
          <w:p w14:paraId="36D8AE6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center"/>
          </w:tcPr>
          <w:p w14:paraId="31A6872C" w14:textId="77777777" w:rsidR="00BB1C09" w:rsidRPr="00F05910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9C64D8" w14:textId="77777777" w:rsidR="00BB1C09" w:rsidRPr="00F05910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center"/>
          </w:tcPr>
          <w:p w14:paraId="76D5A5B5" w14:textId="77777777" w:rsidR="00BB1C09" w:rsidRPr="00F05910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315" w:type="dxa"/>
          </w:tcPr>
          <w:p w14:paraId="7D42F887" w14:textId="77777777" w:rsidR="00BB1C09" w:rsidRPr="00F05910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0D4542EA" w14:textId="77777777" w:rsidR="00BB1C09" w:rsidRPr="00F05910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315" w:type="dxa"/>
            <w:vAlign w:val="center"/>
          </w:tcPr>
          <w:p w14:paraId="3524C5D4" w14:textId="77777777" w:rsidR="00BB1C09" w:rsidRPr="00F05910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EC6200B" w14:textId="77777777" w:rsidR="00BB1C09" w:rsidRPr="00F05910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BB1C09" w:rsidRPr="00C20284" w14:paraId="0F632071" w14:textId="77777777" w:rsidTr="00247C9C">
        <w:trPr>
          <w:trHeight w:val="417"/>
        </w:trPr>
        <w:tc>
          <w:tcPr>
            <w:tcW w:w="4270" w:type="dxa"/>
            <w:vAlign w:val="bottom"/>
          </w:tcPr>
          <w:p w14:paraId="282087E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เงินลงทุนในตราสารทุนที่ไม่อยู่ใน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30A283F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37B6BA60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18C546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6954FB7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C3F4FB4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23E19FEF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1C14AE6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11843EC6" w14:textId="77777777" w:rsidTr="00247C9C">
        <w:trPr>
          <w:trHeight w:val="417"/>
        </w:trPr>
        <w:tc>
          <w:tcPr>
            <w:tcW w:w="4270" w:type="dxa"/>
            <w:vAlign w:val="bottom"/>
          </w:tcPr>
          <w:p w14:paraId="68E03C1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ความต้องการของตลาด</w:t>
            </w:r>
          </w:p>
        </w:tc>
        <w:tc>
          <w:tcPr>
            <w:tcW w:w="1090" w:type="dxa"/>
          </w:tcPr>
          <w:p w14:paraId="7D6DD1D5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7917E14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242A0EE0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7C89761F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0857FCB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5C84646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5E0C1B68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17ABE957" w14:textId="77777777" w:rsidTr="00247C9C">
        <w:trPr>
          <w:trHeight w:val="405"/>
        </w:trPr>
        <w:tc>
          <w:tcPr>
            <w:tcW w:w="4270" w:type="dxa"/>
          </w:tcPr>
          <w:p w14:paraId="1968EB2D" w14:textId="77777777" w:rsidR="00BB1C09" w:rsidRPr="00AE61B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E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E61B4">
              <w:rPr>
                <w:rFonts w:asciiTheme="majorBidi" w:hAnsiTheme="majorBidi"/>
                <w:sz w:val="30"/>
                <w:szCs w:val="30"/>
              </w:rPr>
              <w:t>1</w:t>
            </w:r>
            <w:r w:rsidRPr="00AE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AE61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6912EE7E" w14:textId="77777777" w:rsidR="00BB1C09" w:rsidRPr="00B95740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39F3">
              <w:rPr>
                <w:rFonts w:asciiTheme="majorBidi" w:hAnsiTheme="majorBidi" w:cstheme="majorBidi"/>
                <w:sz w:val="30"/>
                <w:szCs w:val="30"/>
              </w:rPr>
              <w:t>9,517</w:t>
            </w:r>
          </w:p>
        </w:tc>
        <w:tc>
          <w:tcPr>
            <w:tcW w:w="314" w:type="dxa"/>
          </w:tcPr>
          <w:p w14:paraId="16544D1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3B1F163F" w14:textId="77777777" w:rsidR="00BB1C09" w:rsidRPr="00B42B89" w:rsidRDefault="00BB1C09" w:rsidP="00247C9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95740">
              <w:rPr>
                <w:rFonts w:asciiTheme="majorBidi" w:hAnsiTheme="majorBidi" w:cstheme="majorBidi"/>
                <w:sz w:val="30"/>
                <w:szCs w:val="30"/>
              </w:rPr>
              <w:t>8,869</w:t>
            </w:r>
          </w:p>
        </w:tc>
        <w:tc>
          <w:tcPr>
            <w:tcW w:w="315" w:type="dxa"/>
          </w:tcPr>
          <w:p w14:paraId="32A53805" w14:textId="77777777" w:rsidR="00BB1C09" w:rsidRPr="00B42B89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762D616" w14:textId="77777777" w:rsidR="00BB1C09" w:rsidRPr="00B42B89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315" w:type="dxa"/>
          </w:tcPr>
          <w:p w14:paraId="75BBBB4B" w14:textId="77777777" w:rsidR="00BB1C09" w:rsidRPr="00B42B89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E0D1A04" w14:textId="77777777" w:rsidR="00BB1C09" w:rsidRPr="00B42B89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BB1C09" w:rsidRPr="00C20284" w14:paraId="6308025A" w14:textId="77777777" w:rsidTr="00247C9C">
        <w:trPr>
          <w:trHeight w:val="405"/>
        </w:trPr>
        <w:tc>
          <w:tcPr>
            <w:tcW w:w="4270" w:type="dxa"/>
          </w:tcPr>
          <w:p w14:paraId="392378EF" w14:textId="77777777" w:rsidR="00BB1C09" w:rsidRPr="00AE61B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90" w:type="dxa"/>
          </w:tcPr>
          <w:p w14:paraId="20E349DC" w14:textId="77777777" w:rsidR="00BB1C09" w:rsidRPr="00FB72FD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314" w:type="dxa"/>
          </w:tcPr>
          <w:p w14:paraId="4A95390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59B91BDA" w14:textId="77777777" w:rsidR="00BB1C09" w:rsidRPr="00B42B89" w:rsidRDefault="00BB1C09" w:rsidP="00247C9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315" w:type="dxa"/>
          </w:tcPr>
          <w:p w14:paraId="2D6E6C63" w14:textId="77777777" w:rsidR="00BB1C09" w:rsidRPr="00B42B89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040E4EA" w14:textId="77777777" w:rsidR="00BB1C09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315" w:type="dxa"/>
          </w:tcPr>
          <w:p w14:paraId="549A9B68" w14:textId="77777777" w:rsidR="00BB1C09" w:rsidRPr="00B42B89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A48B9AD" w14:textId="77777777" w:rsidR="00BB1C09" w:rsidRPr="00B42B89" w:rsidRDefault="00BB1C09" w:rsidP="00412CD5">
            <w:pPr>
              <w:pStyle w:val="acctfourfigures"/>
              <w:tabs>
                <w:tab w:val="clear" w:pos="765"/>
              </w:tabs>
              <w:spacing w:line="240" w:lineRule="atLeast"/>
              <w:ind w:right="23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1C09" w:rsidRPr="00C20284" w14:paraId="026ECFEE" w14:textId="77777777" w:rsidTr="00247C9C">
        <w:trPr>
          <w:trHeight w:val="405"/>
        </w:trPr>
        <w:tc>
          <w:tcPr>
            <w:tcW w:w="4270" w:type="dxa"/>
          </w:tcPr>
          <w:p w14:paraId="454F3519" w14:textId="77777777" w:rsidR="00BB1C09" w:rsidRPr="00AE61B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90" w:type="dxa"/>
          </w:tcPr>
          <w:p w14:paraId="0AB4EA55" w14:textId="21B7B410" w:rsidR="00BB1C09" w:rsidRPr="00B95740" w:rsidRDefault="003E02FF" w:rsidP="00504C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</w:t>
            </w:r>
            <w:r w:rsidR="00D56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14" w:type="dxa"/>
          </w:tcPr>
          <w:p w14:paraId="598E881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4C07793A" w14:textId="77777777" w:rsidR="00BB1C09" w:rsidRPr="00B42B89" w:rsidRDefault="00BB1C09" w:rsidP="00247C9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(603)</w:t>
            </w:r>
          </w:p>
        </w:tc>
        <w:tc>
          <w:tcPr>
            <w:tcW w:w="315" w:type="dxa"/>
          </w:tcPr>
          <w:p w14:paraId="55C2799D" w14:textId="77777777" w:rsidR="00BB1C09" w:rsidRPr="00B42B89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0C06A2F" w14:textId="77777777" w:rsidR="00BB1C09" w:rsidRDefault="00BB1C09" w:rsidP="00412CD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315" w:type="dxa"/>
          </w:tcPr>
          <w:p w14:paraId="10B64101" w14:textId="77777777" w:rsidR="00BB1C09" w:rsidRPr="00B42B89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AE8721F" w14:textId="77777777" w:rsidR="00BB1C09" w:rsidRPr="00B42B89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BB1C09" w:rsidRPr="00C20284" w14:paraId="63B1A633" w14:textId="77777777" w:rsidTr="00247C9C">
        <w:trPr>
          <w:trHeight w:val="405"/>
        </w:trPr>
        <w:tc>
          <w:tcPr>
            <w:tcW w:w="4270" w:type="dxa"/>
          </w:tcPr>
          <w:p w14:paraId="702B879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0FCC907" w14:textId="44F90B93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9B2A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14" w:type="dxa"/>
          </w:tcPr>
          <w:p w14:paraId="0CB8EBF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D41DF3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315" w:type="dxa"/>
          </w:tcPr>
          <w:p w14:paraId="531E05F2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1D6E623" w14:textId="77777777" w:rsidR="00BB1C09" w:rsidRPr="00C20284" w:rsidRDefault="00BB1C09" w:rsidP="00412CD5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C47A2A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337EDFC" w14:textId="77777777" w:rsidR="00BB1C09" w:rsidRPr="00C20284" w:rsidRDefault="00BB1C09" w:rsidP="00412CD5">
            <w:pPr>
              <w:pStyle w:val="acctfourfigures"/>
              <w:tabs>
                <w:tab w:val="clear" w:pos="765"/>
              </w:tabs>
              <w:spacing w:line="240" w:lineRule="atLeast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1C09" w:rsidRPr="00C20284" w14:paraId="4A3BA454" w14:textId="77777777" w:rsidTr="00247C9C">
        <w:trPr>
          <w:trHeight w:val="417"/>
        </w:trPr>
        <w:tc>
          <w:tcPr>
            <w:tcW w:w="4270" w:type="dxa"/>
          </w:tcPr>
          <w:p w14:paraId="3141E19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77F39" w14:textId="5CD66772" w:rsidR="00BB1C09" w:rsidRPr="00F578E1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0B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E02FF" w:rsidRPr="00120B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120B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67441" w:rsidRPr="00120B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20B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B2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14" w:type="dxa"/>
          </w:tcPr>
          <w:p w14:paraId="4E5877B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2F652D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315" w:type="dxa"/>
          </w:tcPr>
          <w:p w14:paraId="2ED40ED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184B268E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315" w:type="dxa"/>
          </w:tcPr>
          <w:p w14:paraId="1612C92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9BB1C5A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6D1BF91D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p w14:paraId="6530BC21" w14:textId="77777777" w:rsidR="00BB1C09" w:rsidRPr="00C20284" w:rsidRDefault="00BB1C09" w:rsidP="00BB1C09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19AE1BBA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53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500"/>
        <w:gridCol w:w="237"/>
        <w:gridCol w:w="933"/>
        <w:gridCol w:w="269"/>
        <w:gridCol w:w="990"/>
        <w:gridCol w:w="270"/>
        <w:gridCol w:w="990"/>
        <w:gridCol w:w="270"/>
        <w:gridCol w:w="1077"/>
      </w:tblGrid>
      <w:tr w:rsidR="00BB1C09" w:rsidRPr="00C20284" w14:paraId="728AA3FA" w14:textId="77777777" w:rsidTr="00247C9C">
        <w:trPr>
          <w:tblHeader/>
        </w:trPr>
        <w:tc>
          <w:tcPr>
            <w:tcW w:w="4500" w:type="dxa"/>
          </w:tcPr>
          <w:p w14:paraId="476A6AF6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9648A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2" w:type="dxa"/>
            <w:gridSpan w:val="3"/>
          </w:tcPr>
          <w:p w14:paraId="186D9D4A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7CDF7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37E54B6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B1C09" w:rsidRPr="00C20284" w14:paraId="305A8FB6" w14:textId="77777777" w:rsidTr="00247C9C">
        <w:trPr>
          <w:tblHeader/>
        </w:trPr>
        <w:tc>
          <w:tcPr>
            <w:tcW w:w="4500" w:type="dxa"/>
          </w:tcPr>
          <w:p w14:paraId="4BC1ADC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54E3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</w:tcPr>
          <w:p w14:paraId="78075FE9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2028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F7611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vAlign w:val="bottom"/>
          </w:tcPr>
          <w:p w14:paraId="2655459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028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BB1C09" w:rsidRPr="00C20284" w14:paraId="136A5041" w14:textId="77777777" w:rsidTr="00247C9C">
        <w:trPr>
          <w:tblHeader/>
        </w:trPr>
        <w:tc>
          <w:tcPr>
            <w:tcW w:w="4500" w:type="dxa"/>
          </w:tcPr>
          <w:p w14:paraId="1D48104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0A4975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6C2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C98BB29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F260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E6F4EF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A6B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1EC2CD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320F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591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BB1C09" w:rsidRPr="00C20284" w14:paraId="1EDAB91A" w14:textId="77777777" w:rsidTr="00247C9C">
        <w:tc>
          <w:tcPr>
            <w:tcW w:w="4500" w:type="dxa"/>
            <w:vAlign w:val="bottom"/>
          </w:tcPr>
          <w:p w14:paraId="7095892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237" w:type="dxa"/>
          </w:tcPr>
          <w:p w14:paraId="33BC9310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64628F46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1F4EB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1AA31C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0359A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12EA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356C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55CE5E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4108B96C" w14:textId="77777777" w:rsidTr="00247C9C">
        <w:tc>
          <w:tcPr>
            <w:tcW w:w="4500" w:type="dxa"/>
          </w:tcPr>
          <w:p w14:paraId="47FBE2D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237" w:type="dxa"/>
          </w:tcPr>
          <w:p w14:paraId="2539A454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F61DEAB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8A809C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C1852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DD36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9F34F62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95B5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70D783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36BB4BA3" w14:textId="77777777" w:rsidTr="00247C9C">
        <w:tc>
          <w:tcPr>
            <w:tcW w:w="4500" w:type="dxa"/>
          </w:tcPr>
          <w:p w14:paraId="06BE2F3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ตราสารทุนที่วัดมูลค่าด้วยมูลค่ายุติธรรมผ่าน</w:t>
            </w:r>
          </w:p>
        </w:tc>
        <w:tc>
          <w:tcPr>
            <w:tcW w:w="237" w:type="dxa"/>
          </w:tcPr>
          <w:p w14:paraId="49270A2E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9BE6A70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90641D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180E4D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E960D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35BD4C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AC0399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712C924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2720C699" w14:textId="77777777" w:rsidTr="00247C9C">
        <w:tc>
          <w:tcPr>
            <w:tcW w:w="4500" w:type="dxa"/>
          </w:tcPr>
          <w:p w14:paraId="4A5172B9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</w:tcPr>
          <w:p w14:paraId="31AAFA20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074A6C14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D20F58F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7954EE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BBEA1B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0D7C3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32386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3AA4B8A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5FDF4516" w14:textId="77777777" w:rsidTr="00247C9C">
        <w:trPr>
          <w:trHeight w:val="173"/>
        </w:trPr>
        <w:tc>
          <w:tcPr>
            <w:tcW w:w="4500" w:type="dxa"/>
          </w:tcPr>
          <w:p w14:paraId="2F6FB0C7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86A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7" w:type="dxa"/>
          </w:tcPr>
          <w:p w14:paraId="6ADD89EC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0011573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ind w:left="-35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3,517</w:t>
            </w:r>
          </w:p>
        </w:tc>
        <w:tc>
          <w:tcPr>
            <w:tcW w:w="269" w:type="dxa"/>
            <w:vAlign w:val="bottom"/>
          </w:tcPr>
          <w:p w14:paraId="54A0BA36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1496D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  <w:vAlign w:val="bottom"/>
          </w:tcPr>
          <w:p w14:paraId="71EC6FAD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85466C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EB596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CD198CA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1C09" w:rsidRPr="00C20284" w14:paraId="22CCD93E" w14:textId="77777777" w:rsidTr="00247C9C">
        <w:tc>
          <w:tcPr>
            <w:tcW w:w="4500" w:type="dxa"/>
          </w:tcPr>
          <w:p w14:paraId="136A56A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7" w:type="dxa"/>
          </w:tcPr>
          <w:p w14:paraId="718C0416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385A6A5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ind w:left="-35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69" w:type="dxa"/>
          </w:tcPr>
          <w:p w14:paraId="5956DC16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46112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3F0D0B37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74152B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5D0ACE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E74682A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1C09" w:rsidRPr="00C20284" w14:paraId="1B6DCCC3" w14:textId="77777777" w:rsidTr="00247C9C">
        <w:tc>
          <w:tcPr>
            <w:tcW w:w="4500" w:type="dxa"/>
            <w:vAlign w:val="bottom"/>
          </w:tcPr>
          <w:p w14:paraId="1278C021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237" w:type="dxa"/>
          </w:tcPr>
          <w:p w14:paraId="3D6F73B3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7B67F54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69" w:type="dxa"/>
          </w:tcPr>
          <w:p w14:paraId="2F3FA989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57B58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17DBBDD5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E5A49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A8E6B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B2667ED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1C09" w:rsidRPr="00C20284" w14:paraId="7B3600BD" w14:textId="77777777" w:rsidTr="00247C9C">
        <w:tc>
          <w:tcPr>
            <w:tcW w:w="4500" w:type="dxa"/>
          </w:tcPr>
          <w:p w14:paraId="5E550A43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11B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7" w:type="dxa"/>
          </w:tcPr>
          <w:p w14:paraId="7F7799BB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2A51A2A1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ind w:left="-35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3,585</w:t>
            </w:r>
          </w:p>
        </w:tc>
        <w:tc>
          <w:tcPr>
            <w:tcW w:w="269" w:type="dxa"/>
          </w:tcPr>
          <w:p w14:paraId="18D8D288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16F4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E75974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F7C60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3426C" w14:textId="77777777" w:rsidR="00BB1C09" w:rsidRPr="00C20284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587F103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74E37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10820D" w14:textId="77777777" w:rsidR="00BB1C09" w:rsidRPr="00C20284" w:rsidRDefault="00BB1C09" w:rsidP="00BB1C09">
      <w:pPr>
        <w:pStyle w:val="ListParagraph"/>
        <w:numPr>
          <w:ilvl w:val="0"/>
          <w:numId w:val="16"/>
        </w:numPr>
        <w:tabs>
          <w:tab w:val="left" w:pos="450"/>
        </w:tabs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325A000B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C07F3C" w14:textId="77777777" w:rsidR="00BB1C09" w:rsidRPr="00367ADF" w:rsidRDefault="00BB1C09" w:rsidP="00BB1C09">
      <w:pPr>
        <w:tabs>
          <w:tab w:val="clear" w:pos="680"/>
          <w:tab w:val="clear" w:pos="907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67ADF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ในตลาด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10DE0774" w14:textId="77777777" w:rsidR="00BB1C09" w:rsidRPr="00367ADF" w:rsidRDefault="00BB1C09" w:rsidP="00BB1C09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09AC6" w14:textId="72DF521A" w:rsidR="00BB1C09" w:rsidRPr="00367ADF" w:rsidRDefault="00BB1C09" w:rsidP="00BB1C09">
      <w:pPr>
        <w:tabs>
          <w:tab w:val="clear" w:pos="454"/>
          <w:tab w:val="clear" w:pos="680"/>
          <w:tab w:val="clear" w:pos="907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367ADF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="005747F4">
        <w:rPr>
          <w:rFonts w:asciiTheme="majorBidi" w:hAnsiTheme="majorBidi" w:cstheme="majorBidi"/>
          <w:sz w:val="30"/>
          <w:szCs w:val="30"/>
          <w:cs/>
        </w:rPr>
        <w:br/>
      </w:r>
      <w:r w:rsidRPr="00367ADF">
        <w:rPr>
          <w:rFonts w:asciiTheme="majorBidi" w:hAnsiTheme="majorBidi" w:cstheme="majorBidi"/>
          <w:sz w:val="30"/>
          <w:szCs w:val="30"/>
          <w:cs/>
        </w:rPr>
        <w:t>ความเสี่ยง  ผู้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DCE6928" w14:textId="77777777" w:rsidR="00BB1C09" w:rsidRPr="00C20284" w:rsidRDefault="00BB1C09" w:rsidP="00BB1C09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50B76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810" w:right="-117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9711B9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0B55EE0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0562EA" w14:textId="77777777" w:rsidR="00BB1C09" w:rsidRPr="00C20284" w:rsidRDefault="00BB1C09" w:rsidP="00BB1C09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EB06393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42E29" w14:textId="77777777" w:rsidR="00E977EE" w:rsidRDefault="00E97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E903ED" w14:textId="7F8A00B8" w:rsidR="00BB1C09" w:rsidRPr="00C20284" w:rsidRDefault="00BB1C09" w:rsidP="00614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14:paraId="1EA978E7" w14:textId="77777777" w:rsidR="00E977EE" w:rsidRPr="00C20284" w:rsidRDefault="00E977EE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868F3" w14:textId="77777777" w:rsidR="00BB1C09" w:rsidRPr="00367ADF" w:rsidRDefault="00BB1C09" w:rsidP="00BB1C09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67AD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ผู้บริหารได้กำหนดนโยบายควบคุมความเสี่ยงด้านเครดิตอย่างสม่ำเสมอ</w:t>
      </w:r>
      <w:r w:rsidRPr="00367ADF">
        <w:rPr>
          <w:rFonts w:asciiTheme="majorBidi" w:hAnsiTheme="majorBidi" w:cstheme="majorBidi"/>
          <w:sz w:val="30"/>
          <w:szCs w:val="30"/>
        </w:rPr>
        <w:t xml:space="preserve"> </w:t>
      </w:r>
      <w:r w:rsidRPr="00367ADF">
        <w:rPr>
          <w:rFonts w:asciiTheme="majorBidi" w:hAnsiTheme="majorBidi" w:cstheme="majorBidi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โดยการวิเคราะห์ฐานะทางการเงินของลูกค้าทุกรายที่ขอวงเงินสินเชื่อและพิจารณาปัจจัยอื่นๆ ที่อาจส่งผลต่อความเสี่ยงด้านเครดิตของลูกค้า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67ADF">
        <w:rPr>
          <w:rFonts w:asciiTheme="majorBidi" w:hAnsiTheme="majorBidi" w:cstheme="majorBidi"/>
          <w:sz w:val="30"/>
          <w:szCs w:val="30"/>
        </w:rPr>
        <w:t xml:space="preserve"> </w:t>
      </w:r>
      <w:r w:rsidRPr="00367ADF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</w:t>
      </w:r>
      <w:r w:rsidRPr="0040076B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Pr="0040076B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29EF018E" w14:textId="77777777" w:rsidR="00BB1C09" w:rsidRPr="00367ADF" w:rsidRDefault="00BB1C09" w:rsidP="00BB1C09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B5ECE" w14:textId="77777777" w:rsidR="00BB1C09" w:rsidRPr="00DE5621" w:rsidRDefault="00BB1C09" w:rsidP="00BB1C09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562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E5621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DE5621">
        <w:rPr>
          <w:rFonts w:asciiTheme="majorBidi" w:hAnsiTheme="majorBidi" w:cstheme="majorBidi"/>
          <w:sz w:val="30"/>
          <w:szCs w:val="30"/>
        </w:rPr>
        <w:t xml:space="preserve">3 </w:t>
      </w:r>
      <w:r w:rsidRPr="00DE5621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6" w:name="_Hlk59433075"/>
      <w:r w:rsidRPr="00DE562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E5621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</w:t>
      </w:r>
      <w:bookmarkEnd w:id="6"/>
      <w:r w:rsidRPr="00DE5621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DE5621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10E3D9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D01BB98" w14:textId="77777777" w:rsidR="00BB1C09" w:rsidRDefault="00BB1C09" w:rsidP="00BB1C09">
      <w:pPr>
        <w:tabs>
          <w:tab w:val="clear" w:pos="454"/>
          <w:tab w:val="clear" w:pos="680"/>
          <w:tab w:val="clear" w:pos="907"/>
          <w:tab w:val="clear" w:pos="1644"/>
        </w:tabs>
        <w:ind w:left="990" w:firstLine="64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4686A629" w14:textId="77777777" w:rsidR="00BB1C09" w:rsidRPr="002D103A" w:rsidRDefault="00BB1C09" w:rsidP="00BB1C09">
      <w:pPr>
        <w:tabs>
          <w:tab w:val="clear" w:pos="454"/>
          <w:tab w:val="clear" w:pos="680"/>
          <w:tab w:val="clear" w:pos="907"/>
          <w:tab w:val="clear" w:pos="1644"/>
        </w:tabs>
        <w:ind w:left="990" w:firstLine="64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30"/>
        <w:gridCol w:w="271"/>
        <w:gridCol w:w="1169"/>
        <w:gridCol w:w="261"/>
        <w:gridCol w:w="1179"/>
        <w:gridCol w:w="270"/>
        <w:gridCol w:w="1080"/>
        <w:gridCol w:w="270"/>
        <w:gridCol w:w="990"/>
      </w:tblGrid>
      <w:tr w:rsidR="00485B11" w14:paraId="0D2B4423" w14:textId="3C39DBB8" w:rsidTr="000D5423">
        <w:trPr>
          <w:trHeight w:hRule="exact" w:val="360"/>
        </w:trPr>
        <w:tc>
          <w:tcPr>
            <w:tcW w:w="3330" w:type="dxa"/>
          </w:tcPr>
          <w:p w14:paraId="36A15B1F" w14:textId="77777777" w:rsidR="00485B11" w:rsidRDefault="00485B11" w:rsidP="00247C9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67318123" w14:textId="77777777" w:rsidR="00485B11" w:rsidRDefault="00485B11" w:rsidP="00247C9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134037D" w14:textId="77777777" w:rsidR="00485B11" w:rsidRDefault="00485B11" w:rsidP="00247C9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376C233" w14:textId="77777777" w:rsidR="00485B11" w:rsidRDefault="00485B11" w:rsidP="00247C9C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E051F08" w14:textId="44F973B1" w:rsidR="00485B11" w:rsidRDefault="00485B11" w:rsidP="00247C9C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BFEC70" w14:textId="77777777" w:rsidR="00485B11" w:rsidRDefault="00485B11" w:rsidP="00247C9C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2AF0115" w14:textId="5CEA3B5E" w:rsidR="00485B11" w:rsidRDefault="00485B11" w:rsidP="000D5423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85B11" w14:paraId="2CAADB98" w14:textId="5EC930EF" w:rsidTr="00F3087D">
        <w:trPr>
          <w:trHeight w:hRule="exact" w:val="360"/>
        </w:trPr>
        <w:tc>
          <w:tcPr>
            <w:tcW w:w="3330" w:type="dxa"/>
          </w:tcPr>
          <w:p w14:paraId="4FE197F4" w14:textId="77777777" w:rsidR="00485B11" w:rsidRDefault="00485B11" w:rsidP="00485B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C8F500C" w14:textId="77777777" w:rsidR="00485B11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7F62C" w14:textId="77777777" w:rsidR="00485B11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61C3C8" w14:textId="77777777" w:rsidR="00485B11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672467" w14:textId="59AE5CB3" w:rsidR="00485B11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B11" w14:paraId="1E1D4135" w14:textId="06E44B5C" w:rsidTr="00AA42E4">
        <w:trPr>
          <w:trHeight w:hRule="exact" w:val="372"/>
        </w:trPr>
        <w:tc>
          <w:tcPr>
            <w:tcW w:w="3330" w:type="dxa"/>
          </w:tcPr>
          <w:p w14:paraId="1A3BE4DB" w14:textId="77777777" w:rsidR="00485B11" w:rsidRDefault="00485B11" w:rsidP="00485B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6C762A1" w14:textId="77777777" w:rsidR="00485B11" w:rsidRDefault="00485B11" w:rsidP="00485B1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F6F64" w14:textId="77777777" w:rsidR="00485B11" w:rsidRDefault="00485B11" w:rsidP="00485B11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13010BF3" w14:textId="77777777" w:rsidR="00485B11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41ABB" w14:textId="77777777" w:rsidR="00485B11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F2863A" w14:textId="77777777" w:rsidR="00485B11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7F77B" w14:textId="4058FB8B" w:rsidR="00485B11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E67507" w14:textId="77777777" w:rsidR="00485B11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BB753" w14:textId="30B6E641" w:rsidR="00485B11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85B11" w14:paraId="30584B98" w14:textId="4B24E01D" w:rsidTr="00AA42E4">
        <w:trPr>
          <w:trHeight w:hRule="exact" w:val="165"/>
        </w:trPr>
        <w:tc>
          <w:tcPr>
            <w:tcW w:w="3330" w:type="dxa"/>
          </w:tcPr>
          <w:p w14:paraId="635B62EC" w14:textId="77777777" w:rsidR="00485B11" w:rsidRDefault="00485B11" w:rsidP="00247C9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3EEDB50" w14:textId="77777777" w:rsidR="00485B11" w:rsidRDefault="00485B11" w:rsidP="00247C9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07543" w14:textId="77777777" w:rsidR="00485B11" w:rsidRDefault="00485B11" w:rsidP="00247C9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87F6614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0A7BE5D6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A654500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EC541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26B43C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6A734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5B11" w14:paraId="72432295" w14:textId="5A395A98" w:rsidTr="000D5423">
        <w:trPr>
          <w:trHeight w:hRule="exact" w:val="360"/>
        </w:trPr>
        <w:tc>
          <w:tcPr>
            <w:tcW w:w="3330" w:type="dxa"/>
            <w:hideMark/>
          </w:tcPr>
          <w:p w14:paraId="4658C742" w14:textId="77777777" w:rsidR="00485B11" w:rsidRPr="00724B51" w:rsidRDefault="00485B11" w:rsidP="00247C9C">
            <w:pPr>
              <w:ind w:left="-113" w:firstLine="65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271" w:type="dxa"/>
          </w:tcPr>
          <w:p w14:paraId="56E0FBED" w14:textId="77777777" w:rsidR="00485B11" w:rsidRDefault="00485B11" w:rsidP="00247C9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hideMark/>
          </w:tcPr>
          <w:p w14:paraId="102DA1D8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1A6A0C7" w14:textId="77777777" w:rsidR="00485B11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072CCCF" w14:textId="77777777" w:rsidR="00485B11" w:rsidRPr="00724B51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1D5DD" w14:textId="77777777" w:rsidR="00485B11" w:rsidRPr="00724B51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A289E" w14:textId="77777777" w:rsidR="00485B11" w:rsidRPr="00724B51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3E1BB" w14:textId="77777777" w:rsidR="00485B11" w:rsidRPr="00724B51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5557DA" w14:textId="77777777" w:rsidR="00485B11" w:rsidRPr="00724B51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5A1" w14:paraId="3A164CBE" w14:textId="16182FD9" w:rsidTr="000D5423">
        <w:trPr>
          <w:trHeight w:hRule="exact" w:val="360"/>
        </w:trPr>
        <w:tc>
          <w:tcPr>
            <w:tcW w:w="3330" w:type="dxa"/>
          </w:tcPr>
          <w:p w14:paraId="1492A2B8" w14:textId="77777777" w:rsidR="008145A1" w:rsidRPr="00724B51" w:rsidRDefault="008145A1" w:rsidP="008145A1">
            <w:pPr>
              <w:ind w:left="-113" w:firstLine="7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271" w:type="dxa"/>
          </w:tcPr>
          <w:p w14:paraId="58793898" w14:textId="77777777" w:rsidR="008145A1" w:rsidRDefault="008145A1" w:rsidP="008145A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D7D118F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34,310</w:t>
            </w:r>
          </w:p>
        </w:tc>
        <w:tc>
          <w:tcPr>
            <w:tcW w:w="261" w:type="dxa"/>
          </w:tcPr>
          <w:p w14:paraId="02177BD6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9F66EE6" w14:textId="2D8A3749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28,732</w:t>
            </w:r>
          </w:p>
        </w:tc>
        <w:tc>
          <w:tcPr>
            <w:tcW w:w="270" w:type="dxa"/>
          </w:tcPr>
          <w:p w14:paraId="12025A10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BA1CA" w14:textId="4EFD0603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  <w:tc>
          <w:tcPr>
            <w:tcW w:w="270" w:type="dxa"/>
          </w:tcPr>
          <w:p w14:paraId="787530D7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04FA8" w14:textId="5BDC77B2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</w:tr>
      <w:tr w:rsidR="008145A1" w14:paraId="3C7B9B40" w14:textId="762C9FDE" w:rsidTr="000D5423">
        <w:trPr>
          <w:trHeight w:hRule="exact" w:val="403"/>
        </w:trPr>
        <w:tc>
          <w:tcPr>
            <w:tcW w:w="3330" w:type="dxa"/>
            <w:hideMark/>
          </w:tcPr>
          <w:p w14:paraId="048ADD09" w14:textId="77777777" w:rsidR="008145A1" w:rsidRPr="00724B51" w:rsidRDefault="008145A1" w:rsidP="008145A1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5E4E44BC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BAFCF6A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6,259</w:t>
            </w:r>
          </w:p>
        </w:tc>
        <w:tc>
          <w:tcPr>
            <w:tcW w:w="261" w:type="dxa"/>
          </w:tcPr>
          <w:p w14:paraId="22B4FDA9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4740275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6,143</w:t>
            </w:r>
          </w:p>
        </w:tc>
        <w:tc>
          <w:tcPr>
            <w:tcW w:w="270" w:type="dxa"/>
          </w:tcPr>
          <w:p w14:paraId="336F493D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CB8A9" w14:textId="33E8D7AF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194E871E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FDFE90" w14:textId="06A71D42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56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8145A1" w14:paraId="3513974B" w14:textId="331B97FB" w:rsidTr="000D5423">
        <w:trPr>
          <w:trHeight w:hRule="exact" w:val="403"/>
        </w:trPr>
        <w:tc>
          <w:tcPr>
            <w:tcW w:w="3330" w:type="dxa"/>
            <w:hideMark/>
          </w:tcPr>
          <w:p w14:paraId="6CFFCB53" w14:textId="77777777" w:rsidR="008145A1" w:rsidRPr="00724B51" w:rsidRDefault="008145A1" w:rsidP="008145A1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2C2830A1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CDE6589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61" w:type="dxa"/>
          </w:tcPr>
          <w:p w14:paraId="1AE9F278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C0793D4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1,485</w:t>
            </w:r>
          </w:p>
        </w:tc>
        <w:tc>
          <w:tcPr>
            <w:tcW w:w="270" w:type="dxa"/>
          </w:tcPr>
          <w:p w14:paraId="347CD148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96B89" w14:textId="541A27CB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22FD9FC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A23E77" w14:textId="0A758724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8145A1" w14:paraId="28380895" w14:textId="1F43439C" w:rsidTr="00F3087D">
        <w:trPr>
          <w:trHeight w:hRule="exact" w:val="403"/>
        </w:trPr>
        <w:tc>
          <w:tcPr>
            <w:tcW w:w="3330" w:type="dxa"/>
            <w:hideMark/>
          </w:tcPr>
          <w:p w14:paraId="4B9FF010" w14:textId="77777777" w:rsidR="008145A1" w:rsidRPr="00724B51" w:rsidRDefault="008145A1" w:rsidP="008145A1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51C96B28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0B31A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2,554</w:t>
            </w:r>
          </w:p>
        </w:tc>
        <w:tc>
          <w:tcPr>
            <w:tcW w:w="261" w:type="dxa"/>
          </w:tcPr>
          <w:p w14:paraId="7C83B08D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915B2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AA6AEF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FC21F" w14:textId="59CE353C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E68761A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56C1E" w14:textId="56DD31BC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8145A1" w14:paraId="0A39BAB1" w14:textId="0391C0CD" w:rsidTr="00F3087D">
        <w:trPr>
          <w:trHeight w:hRule="exact" w:val="403"/>
        </w:trPr>
        <w:tc>
          <w:tcPr>
            <w:tcW w:w="3330" w:type="dxa"/>
            <w:hideMark/>
          </w:tcPr>
          <w:p w14:paraId="08AE14B3" w14:textId="77777777" w:rsidR="008145A1" w:rsidRPr="00724B51" w:rsidRDefault="008145A1" w:rsidP="008145A1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195CBEF8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6DC74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44,301</w:t>
            </w:r>
          </w:p>
        </w:tc>
        <w:tc>
          <w:tcPr>
            <w:tcW w:w="261" w:type="dxa"/>
          </w:tcPr>
          <w:p w14:paraId="06141600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CB8E5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C002B62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925E9" w14:textId="7EC9EB8F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3,166</w:t>
            </w:r>
          </w:p>
        </w:tc>
        <w:tc>
          <w:tcPr>
            <w:tcW w:w="270" w:type="dxa"/>
          </w:tcPr>
          <w:p w14:paraId="5D07766D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E1C5E" w14:textId="235ECD3B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 w:hanging="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</w:t>
            </w:r>
          </w:p>
        </w:tc>
      </w:tr>
      <w:tr w:rsidR="008145A1" w14:paraId="77C65190" w14:textId="11B2F5DA" w:rsidTr="000D5423">
        <w:trPr>
          <w:trHeight w:hRule="exact" w:val="403"/>
        </w:trPr>
        <w:tc>
          <w:tcPr>
            <w:tcW w:w="3330" w:type="dxa"/>
            <w:hideMark/>
          </w:tcPr>
          <w:p w14:paraId="63BBD7EA" w14:textId="77777777" w:rsidR="008145A1" w:rsidRPr="00724B51" w:rsidRDefault="008145A1" w:rsidP="008145A1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1" w:type="dxa"/>
          </w:tcPr>
          <w:p w14:paraId="38570E04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C17967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F5B6F55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1CB0717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AD28D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972D7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344EE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8E6C69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5A1" w14:paraId="79343FDC" w14:textId="07E1C52D" w:rsidTr="00F3087D">
        <w:trPr>
          <w:trHeight w:hRule="exact" w:val="403"/>
        </w:trPr>
        <w:tc>
          <w:tcPr>
            <w:tcW w:w="3330" w:type="dxa"/>
            <w:hideMark/>
          </w:tcPr>
          <w:p w14:paraId="0E33E7F8" w14:textId="77777777" w:rsidR="008145A1" w:rsidRPr="00724B51" w:rsidRDefault="008145A1" w:rsidP="008145A1">
            <w:pPr>
              <w:ind w:left="-113" w:firstLine="1092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7856C2DF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EE48A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(1,080)</w:t>
            </w:r>
          </w:p>
        </w:tc>
        <w:tc>
          <w:tcPr>
            <w:tcW w:w="261" w:type="dxa"/>
          </w:tcPr>
          <w:p w14:paraId="261261F8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526C9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027E65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835A9" w14:textId="06F402B7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7B48E95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5F855" w14:textId="5A18D562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110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8145A1" w14:paraId="1388DCAC" w14:textId="2C24BC6E" w:rsidTr="00F3087D">
        <w:trPr>
          <w:trHeight w:hRule="exact" w:val="403"/>
        </w:trPr>
        <w:tc>
          <w:tcPr>
            <w:tcW w:w="3330" w:type="dxa"/>
            <w:hideMark/>
          </w:tcPr>
          <w:p w14:paraId="6482E384" w14:textId="77777777" w:rsidR="008145A1" w:rsidRPr="00724B51" w:rsidRDefault="008145A1" w:rsidP="008145A1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0C5F1DE4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A6CA0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43,221</w:t>
            </w:r>
          </w:p>
        </w:tc>
        <w:tc>
          <w:tcPr>
            <w:tcW w:w="261" w:type="dxa"/>
          </w:tcPr>
          <w:p w14:paraId="02F603D4" w14:textId="77777777" w:rsidR="008145A1" w:rsidRDefault="008145A1" w:rsidP="0081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FD9D5B" w14:textId="77777777" w:rsidR="008145A1" w:rsidRPr="00724B5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F84CE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878BC" w14:textId="05BF0592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3,163</w:t>
            </w:r>
          </w:p>
        </w:tc>
        <w:tc>
          <w:tcPr>
            <w:tcW w:w="270" w:type="dxa"/>
          </w:tcPr>
          <w:p w14:paraId="4DCA758A" w14:textId="77777777" w:rsidR="008145A1" w:rsidRDefault="008145A1" w:rsidP="008145A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DA300" w14:textId="0C4553E9" w:rsidR="008145A1" w:rsidRDefault="008145A1" w:rsidP="000D542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3,425</w:t>
            </w:r>
          </w:p>
        </w:tc>
      </w:tr>
    </w:tbl>
    <w:p w14:paraId="4473A682" w14:textId="77777777" w:rsidR="00E43DC8" w:rsidRDefault="00E43DC8" w:rsidP="00BB1C09">
      <w:pPr>
        <w:pStyle w:val="block"/>
        <w:tabs>
          <w:tab w:val="left" w:pos="1080"/>
          <w:tab w:val="left" w:pos="153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4E2B9" w14:textId="39C2B503" w:rsidR="00BB1C09" w:rsidRDefault="00BB1C09" w:rsidP="00BB1C09">
      <w:pPr>
        <w:pStyle w:val="block"/>
        <w:tabs>
          <w:tab w:val="left" w:pos="1710"/>
        </w:tabs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DA7133F" w14:textId="77777777" w:rsidR="00931D30" w:rsidRPr="00A75FED" w:rsidRDefault="00931D30" w:rsidP="00BB1C09">
      <w:pPr>
        <w:pStyle w:val="block"/>
        <w:tabs>
          <w:tab w:val="left" w:pos="1710"/>
        </w:tabs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6B2A97EA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9711B9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C2028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C12DB80" w14:textId="77777777" w:rsidR="00BB1C09" w:rsidRPr="00A75FED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5A7BA221" w14:textId="77777777" w:rsidR="00BB1C09" w:rsidRPr="00C20284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F16FA95" w14:textId="77777777" w:rsidR="00E43DC8" w:rsidRPr="00A75FED" w:rsidRDefault="00E43DC8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441E2B70" w14:textId="74B8C2D2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 w:hint="cs"/>
          <w:sz w:val="30"/>
          <w:szCs w:val="30"/>
          <w:cs/>
        </w:rPr>
        <w:t>ยอดคงเหลือ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ของเงินให้กู้ยืม ณ 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3067AA">
        <w:rPr>
          <w:rFonts w:asciiTheme="majorBidi" w:hAnsiTheme="majorBidi" w:cstheme="majorBidi"/>
          <w:sz w:val="30"/>
          <w:szCs w:val="30"/>
          <w:cs/>
        </w:rPr>
        <w:t>ระยะเวลาที่ถึงกำหนดชำระมีดังนี้</w:t>
      </w:r>
    </w:p>
    <w:p w14:paraId="5475457F" w14:textId="77777777" w:rsidR="00BB1C09" w:rsidRPr="00A75FED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tbl>
      <w:tblPr>
        <w:tblW w:w="8977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0"/>
        <w:gridCol w:w="180"/>
        <w:gridCol w:w="1026"/>
        <w:gridCol w:w="180"/>
        <w:gridCol w:w="1161"/>
        <w:gridCol w:w="180"/>
        <w:gridCol w:w="1089"/>
        <w:gridCol w:w="180"/>
        <w:gridCol w:w="891"/>
      </w:tblGrid>
      <w:tr w:rsidR="00BB1C09" w:rsidRPr="00C20284" w14:paraId="3D18B578" w14:textId="77777777" w:rsidTr="00247C9C">
        <w:trPr>
          <w:cantSplit/>
          <w:trHeight w:hRule="exact" w:val="418"/>
          <w:tblHeader/>
        </w:trPr>
        <w:tc>
          <w:tcPr>
            <w:tcW w:w="4090" w:type="dxa"/>
            <w:shd w:val="clear" w:color="auto" w:fill="auto"/>
            <w:vAlign w:val="bottom"/>
          </w:tcPr>
          <w:p w14:paraId="31F802DD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80" w:type="dxa"/>
            <w:shd w:val="clear" w:color="auto" w:fill="auto"/>
          </w:tcPr>
          <w:p w14:paraId="12929714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shd w:val="clear" w:color="auto" w:fill="auto"/>
          </w:tcPr>
          <w:p w14:paraId="1CBA95FC" w14:textId="77777777" w:rsidR="00BB1C09" w:rsidRPr="003067AA" w:rsidRDefault="00BB1C09" w:rsidP="00247C9C">
            <w:pPr>
              <w:pStyle w:val="block"/>
              <w:spacing w:after="0" w:line="240" w:lineRule="auto"/>
              <w:ind w:left="-101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B1C09" w:rsidRPr="00C20284" w14:paraId="2743355B" w14:textId="77777777" w:rsidTr="00247C9C">
        <w:trPr>
          <w:cantSplit/>
          <w:tblHeader/>
        </w:trPr>
        <w:tc>
          <w:tcPr>
            <w:tcW w:w="4090" w:type="dxa"/>
            <w:shd w:val="clear" w:color="auto" w:fill="auto"/>
            <w:vAlign w:val="bottom"/>
          </w:tcPr>
          <w:p w14:paraId="77F69D06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F2E69D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86038D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1C09" w:rsidRPr="00C20284" w14:paraId="28B78199" w14:textId="77777777" w:rsidTr="00247C9C">
        <w:trPr>
          <w:cantSplit/>
          <w:tblHeader/>
        </w:trPr>
        <w:tc>
          <w:tcPr>
            <w:tcW w:w="4090" w:type="dxa"/>
            <w:shd w:val="clear" w:color="auto" w:fill="auto"/>
            <w:vAlign w:val="bottom"/>
          </w:tcPr>
          <w:p w14:paraId="5862A492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505DF0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530A56B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46BC8F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BC86C1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58A548F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6DABF80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F18244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0C1F52C8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BB1C09" w:rsidRPr="00C20284" w14:paraId="13464715" w14:textId="77777777" w:rsidTr="00247C9C">
        <w:trPr>
          <w:cantSplit/>
          <w:tblHeader/>
        </w:trPr>
        <w:tc>
          <w:tcPr>
            <w:tcW w:w="4090" w:type="dxa"/>
            <w:shd w:val="clear" w:color="auto" w:fill="auto"/>
            <w:vAlign w:val="bottom"/>
          </w:tcPr>
          <w:p w14:paraId="22F3943D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8AB0D6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4AF0949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A0425FD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C322709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B107317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11C05B5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B13CE1E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61D714CF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B1C09" w:rsidRPr="00C20284" w14:paraId="4C17112E" w14:textId="77777777" w:rsidTr="00247C9C">
        <w:trPr>
          <w:cantSplit/>
        </w:trPr>
        <w:tc>
          <w:tcPr>
            <w:tcW w:w="4090" w:type="dxa"/>
            <w:shd w:val="clear" w:color="auto" w:fill="auto"/>
          </w:tcPr>
          <w:p w14:paraId="0E0A6321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F898F6D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B502968" w14:textId="77777777" w:rsidR="00BB1C09" w:rsidRPr="003067AA" w:rsidRDefault="00BB1C09" w:rsidP="00247C9C">
            <w:pPr>
              <w:pStyle w:val="block"/>
              <w:tabs>
                <w:tab w:val="decimal" w:pos="762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514854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250BEA4" w14:textId="77777777" w:rsidR="00BB1C09" w:rsidRPr="003067AA" w:rsidRDefault="00BB1C09" w:rsidP="00247C9C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AE8ACB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90F7932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A938C7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53F3D3F4" w14:textId="77777777" w:rsidR="00BB1C09" w:rsidRPr="003067AA" w:rsidRDefault="00BB1C09" w:rsidP="00247C9C">
            <w:pPr>
              <w:pStyle w:val="block"/>
              <w:tabs>
                <w:tab w:val="decimal" w:pos="723"/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17490800" w14:textId="77777777" w:rsidTr="00247C9C">
        <w:trPr>
          <w:cantSplit/>
        </w:trPr>
        <w:tc>
          <w:tcPr>
            <w:tcW w:w="4090" w:type="dxa"/>
            <w:shd w:val="clear" w:color="auto" w:fill="auto"/>
          </w:tcPr>
          <w:p w14:paraId="2BFAF957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80" w:type="dxa"/>
            <w:shd w:val="clear" w:color="auto" w:fill="auto"/>
          </w:tcPr>
          <w:p w14:paraId="563C3A19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5F8DB376" w14:textId="77777777" w:rsidR="00BB1C09" w:rsidRPr="003067AA" w:rsidRDefault="00BB1C09" w:rsidP="00247C9C">
            <w:pPr>
              <w:pStyle w:val="block"/>
              <w:tabs>
                <w:tab w:val="decimal" w:pos="762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A2AA2A9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AF23B5" w14:textId="77777777" w:rsidR="00BB1C09" w:rsidRPr="003067AA" w:rsidRDefault="00BB1C09" w:rsidP="00247C9C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49F9A953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9E1B570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FA4CD3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47620AE7" w14:textId="77777777" w:rsidR="00BB1C09" w:rsidRPr="003067AA" w:rsidRDefault="00BB1C09" w:rsidP="00247C9C">
            <w:pPr>
              <w:pStyle w:val="block"/>
              <w:tabs>
                <w:tab w:val="decimal" w:pos="723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BB1C09" w:rsidRPr="00C20284" w14:paraId="236390FE" w14:textId="77777777" w:rsidTr="00247C9C">
        <w:trPr>
          <w:cantSplit/>
        </w:trPr>
        <w:tc>
          <w:tcPr>
            <w:tcW w:w="4090" w:type="dxa"/>
            <w:shd w:val="clear" w:color="auto" w:fill="auto"/>
          </w:tcPr>
          <w:p w14:paraId="67C4B7C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00CBF81C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A0C56" w14:textId="77777777" w:rsidR="00BB1C09" w:rsidRPr="003067AA" w:rsidRDefault="00BB1C09" w:rsidP="00247C9C">
            <w:pPr>
              <w:pStyle w:val="block"/>
              <w:tabs>
                <w:tab w:val="decimal" w:pos="762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2B801A2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36048" w14:textId="77777777" w:rsidR="00BB1C09" w:rsidRPr="003067AA" w:rsidRDefault="00BB1C09" w:rsidP="00247C9C">
            <w:pPr>
              <w:pStyle w:val="block"/>
              <w:tabs>
                <w:tab w:val="decimal" w:pos="912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603183BB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78FB9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719089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2B9ED" w14:textId="77777777" w:rsidR="00BB1C09" w:rsidRPr="003067AA" w:rsidRDefault="00BB1C09" w:rsidP="00247C9C">
            <w:pPr>
              <w:pStyle w:val="block"/>
              <w:tabs>
                <w:tab w:val="decimal" w:pos="723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14:paraId="3DBE1639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81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0"/>
        <w:gridCol w:w="179"/>
        <w:gridCol w:w="1030"/>
        <w:gridCol w:w="179"/>
        <w:gridCol w:w="1164"/>
        <w:gridCol w:w="179"/>
        <w:gridCol w:w="1084"/>
        <w:gridCol w:w="179"/>
        <w:gridCol w:w="897"/>
      </w:tblGrid>
      <w:tr w:rsidR="00BB1C09" w:rsidRPr="00C20284" w14:paraId="353071A0" w14:textId="77777777" w:rsidTr="00247C9C">
        <w:trPr>
          <w:cantSplit/>
          <w:trHeight w:hRule="exact" w:val="418"/>
          <w:tblHeader/>
        </w:trPr>
        <w:tc>
          <w:tcPr>
            <w:tcW w:w="4090" w:type="dxa"/>
            <w:shd w:val="clear" w:color="auto" w:fill="auto"/>
            <w:vAlign w:val="bottom"/>
          </w:tcPr>
          <w:p w14:paraId="40675A28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79" w:type="dxa"/>
            <w:shd w:val="clear" w:color="auto" w:fill="auto"/>
          </w:tcPr>
          <w:p w14:paraId="57FA7504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2" w:type="dxa"/>
            <w:gridSpan w:val="7"/>
            <w:shd w:val="clear" w:color="auto" w:fill="auto"/>
          </w:tcPr>
          <w:p w14:paraId="3E67F50B" w14:textId="77777777" w:rsidR="00BB1C09" w:rsidRPr="003067AA" w:rsidRDefault="00BB1C09" w:rsidP="00247C9C">
            <w:pPr>
              <w:pStyle w:val="block"/>
              <w:spacing w:after="0" w:line="240" w:lineRule="auto"/>
              <w:ind w:left="-101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B1C09" w:rsidRPr="00C20284" w14:paraId="64F8CF80" w14:textId="77777777" w:rsidTr="00247C9C">
        <w:trPr>
          <w:cantSplit/>
          <w:trHeight w:val="422"/>
          <w:tblHeader/>
        </w:trPr>
        <w:tc>
          <w:tcPr>
            <w:tcW w:w="4090" w:type="dxa"/>
            <w:shd w:val="clear" w:color="auto" w:fill="auto"/>
            <w:vAlign w:val="bottom"/>
          </w:tcPr>
          <w:p w14:paraId="1E83DDAB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43DBBB18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FA5569E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1C09" w:rsidRPr="00C20284" w14:paraId="1B97B9B3" w14:textId="77777777" w:rsidTr="00247C9C">
        <w:trPr>
          <w:cantSplit/>
          <w:trHeight w:val="402"/>
          <w:tblHeader/>
        </w:trPr>
        <w:tc>
          <w:tcPr>
            <w:tcW w:w="4090" w:type="dxa"/>
            <w:shd w:val="clear" w:color="auto" w:fill="auto"/>
            <w:vAlign w:val="bottom"/>
          </w:tcPr>
          <w:p w14:paraId="383D551D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23F71DCB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5A3EA992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0FC220D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3B328A9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 </w:t>
            </w:r>
          </w:p>
        </w:tc>
        <w:tc>
          <w:tcPr>
            <w:tcW w:w="179" w:type="dxa"/>
            <w:shd w:val="clear" w:color="auto" w:fill="auto"/>
          </w:tcPr>
          <w:p w14:paraId="1B2BB05E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619B8DF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3D64217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5DB24897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BB1C09" w:rsidRPr="00C20284" w14:paraId="7E28903F" w14:textId="77777777" w:rsidTr="00247C9C">
        <w:trPr>
          <w:cantSplit/>
          <w:trHeight w:val="402"/>
          <w:tblHeader/>
        </w:trPr>
        <w:tc>
          <w:tcPr>
            <w:tcW w:w="4090" w:type="dxa"/>
            <w:shd w:val="clear" w:color="auto" w:fill="auto"/>
            <w:vAlign w:val="bottom"/>
          </w:tcPr>
          <w:p w14:paraId="26BBD0A2" w14:textId="77777777" w:rsidR="00BB1C09" w:rsidRPr="003067AA" w:rsidRDefault="00BB1C09" w:rsidP="00247C9C">
            <w:pPr>
              <w:pStyle w:val="block"/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0E3FB112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C78A754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9" w:type="dxa"/>
            <w:shd w:val="clear" w:color="auto" w:fill="auto"/>
          </w:tcPr>
          <w:p w14:paraId="7BB8064C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DD68812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9" w:type="dxa"/>
            <w:shd w:val="clear" w:color="auto" w:fill="auto"/>
          </w:tcPr>
          <w:p w14:paraId="0A2EFB20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764B345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9" w:type="dxa"/>
            <w:shd w:val="clear" w:color="auto" w:fill="auto"/>
          </w:tcPr>
          <w:p w14:paraId="7D3E4431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58CAFBBE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B1C09" w:rsidRPr="00C20284" w14:paraId="07098F2F" w14:textId="77777777" w:rsidTr="00247C9C">
        <w:trPr>
          <w:cantSplit/>
          <w:trHeight w:val="422"/>
        </w:trPr>
        <w:tc>
          <w:tcPr>
            <w:tcW w:w="4090" w:type="dxa"/>
            <w:shd w:val="clear" w:color="auto" w:fill="auto"/>
          </w:tcPr>
          <w:p w14:paraId="7532B42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3535178D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50D553AA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22F779A0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B01B2F0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5B3A636C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A0515F3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602804CF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7A4D6ADD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2F6DD4E9" w14:textId="77777777" w:rsidTr="00247C9C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14C6AAF6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24994B47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27E9A734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179" w:type="dxa"/>
            <w:shd w:val="clear" w:color="auto" w:fill="auto"/>
          </w:tcPr>
          <w:p w14:paraId="49C04983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0D0F556" w14:textId="77777777" w:rsidR="00BB1C09" w:rsidRPr="003067AA" w:rsidRDefault="00BB1C09" w:rsidP="00247C9C">
            <w:pPr>
              <w:pStyle w:val="block"/>
              <w:tabs>
                <w:tab w:val="decimal" w:pos="9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B60E0C7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E9BE192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D298F7A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6E723BD2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</w:tr>
      <w:tr w:rsidR="00BB1C09" w:rsidRPr="00C20284" w14:paraId="52616A8B" w14:textId="77777777" w:rsidTr="00247C9C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238DBE9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0FD59FCB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115FE8AB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79" w:type="dxa"/>
            <w:shd w:val="clear" w:color="auto" w:fill="auto"/>
          </w:tcPr>
          <w:p w14:paraId="276DAB42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354FD33A" w14:textId="77777777" w:rsidR="00BB1C09" w:rsidRPr="003067AA" w:rsidRDefault="00BB1C09" w:rsidP="00247C9C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3,218</w:t>
            </w:r>
          </w:p>
        </w:tc>
        <w:tc>
          <w:tcPr>
            <w:tcW w:w="179" w:type="dxa"/>
            <w:shd w:val="clear" w:color="auto" w:fill="auto"/>
          </w:tcPr>
          <w:p w14:paraId="52672027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94947F7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B5AB9BA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1293FD19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3,758</w:t>
            </w:r>
          </w:p>
        </w:tc>
      </w:tr>
      <w:tr w:rsidR="00BB1C09" w:rsidRPr="00C20284" w14:paraId="15020A78" w14:textId="77777777" w:rsidTr="00247C9C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7E4134C1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  <w:shd w:val="clear" w:color="auto" w:fill="auto"/>
          </w:tcPr>
          <w:p w14:paraId="2691BD49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76606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8,560</w:t>
            </w:r>
          </w:p>
        </w:tc>
        <w:tc>
          <w:tcPr>
            <w:tcW w:w="179" w:type="dxa"/>
            <w:shd w:val="clear" w:color="auto" w:fill="auto"/>
          </w:tcPr>
          <w:p w14:paraId="5CB1B91D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76B92" w14:textId="77777777" w:rsidR="00BB1C09" w:rsidRPr="003067AA" w:rsidRDefault="00BB1C09" w:rsidP="00247C9C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179" w:type="dxa"/>
            <w:shd w:val="clear" w:color="auto" w:fill="auto"/>
          </w:tcPr>
          <w:p w14:paraId="0286984F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DC121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936CBD5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687BC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11,778</w:t>
            </w:r>
          </w:p>
        </w:tc>
      </w:tr>
      <w:tr w:rsidR="00BB1C09" w:rsidRPr="00F578F6" w14:paraId="45299CB5" w14:textId="77777777" w:rsidTr="00247C9C">
        <w:trPr>
          <w:cantSplit/>
          <w:trHeight w:hRule="exact" w:val="216"/>
        </w:trPr>
        <w:tc>
          <w:tcPr>
            <w:tcW w:w="4090" w:type="dxa"/>
            <w:shd w:val="clear" w:color="auto" w:fill="auto"/>
          </w:tcPr>
          <w:p w14:paraId="0A5868E6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7CBD0815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0" w:type="dxa"/>
            <w:shd w:val="clear" w:color="auto" w:fill="auto"/>
          </w:tcPr>
          <w:p w14:paraId="7AEC073C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4BDE8182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64" w:type="dxa"/>
            <w:shd w:val="clear" w:color="auto" w:fill="auto"/>
          </w:tcPr>
          <w:p w14:paraId="321B23AE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5634A0AD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84" w:type="dxa"/>
            <w:shd w:val="clear" w:color="auto" w:fill="auto"/>
          </w:tcPr>
          <w:p w14:paraId="3C04FE37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9" w:type="dxa"/>
            <w:shd w:val="clear" w:color="auto" w:fill="auto"/>
          </w:tcPr>
          <w:p w14:paraId="26995701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7" w:type="dxa"/>
            <w:shd w:val="clear" w:color="auto" w:fill="auto"/>
          </w:tcPr>
          <w:p w14:paraId="63AB7EBA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BB1C09" w:rsidRPr="00C20284" w14:paraId="21A77311" w14:textId="77777777" w:rsidTr="00247C9C">
        <w:trPr>
          <w:cantSplit/>
          <w:trHeight w:val="422"/>
        </w:trPr>
        <w:tc>
          <w:tcPr>
            <w:tcW w:w="4090" w:type="dxa"/>
            <w:shd w:val="clear" w:color="auto" w:fill="auto"/>
          </w:tcPr>
          <w:p w14:paraId="686D9E3F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9" w:type="dxa"/>
            <w:shd w:val="clear" w:color="auto" w:fill="auto"/>
          </w:tcPr>
          <w:p w14:paraId="505CD690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4A03FF0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62C183B2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4E635A2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7EA445E4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F1A24F3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2908787D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50310C7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0E5AD2EF" w14:textId="77777777" w:rsidTr="00247C9C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2FF625A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111010CD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30614FBB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6,876</w:t>
            </w:r>
          </w:p>
        </w:tc>
        <w:tc>
          <w:tcPr>
            <w:tcW w:w="179" w:type="dxa"/>
            <w:shd w:val="clear" w:color="auto" w:fill="auto"/>
          </w:tcPr>
          <w:p w14:paraId="203C88CF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D5938CD" w14:textId="77777777" w:rsidR="00BB1C09" w:rsidRPr="003067AA" w:rsidRDefault="00BB1C09" w:rsidP="00247C9C">
            <w:pPr>
              <w:pStyle w:val="block"/>
              <w:tabs>
                <w:tab w:val="decimal" w:pos="93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2E4F4E0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4931E80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B05E859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1CAF5BA0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6,876</w:t>
            </w:r>
          </w:p>
        </w:tc>
      </w:tr>
      <w:tr w:rsidR="00BB1C09" w:rsidRPr="00C20284" w14:paraId="06F8B61E" w14:textId="77777777" w:rsidTr="00247C9C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4D5ACB1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9" w:type="dxa"/>
            <w:shd w:val="clear" w:color="auto" w:fill="auto"/>
          </w:tcPr>
          <w:p w14:paraId="2F2D9735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030E9709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1C4F262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B9389B2" w14:textId="77777777" w:rsidR="00BB1C09" w:rsidRPr="003067AA" w:rsidRDefault="00BB1C09" w:rsidP="00247C9C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79" w:type="dxa"/>
            <w:shd w:val="clear" w:color="auto" w:fill="auto"/>
          </w:tcPr>
          <w:p w14:paraId="46165851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246EF6B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65BCD76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1AE60FCC" w14:textId="77777777" w:rsidR="00BB1C09" w:rsidRPr="003067AA" w:rsidRDefault="00BB1C09" w:rsidP="00247C9C">
            <w:pPr>
              <w:pStyle w:val="block"/>
              <w:tabs>
                <w:tab w:val="decimal" w:pos="760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</w:tr>
      <w:tr w:rsidR="00BB1C09" w:rsidRPr="00C20284" w14:paraId="1E17A7B3" w14:textId="77777777" w:rsidTr="00247C9C">
        <w:trPr>
          <w:cantSplit/>
          <w:trHeight w:val="402"/>
        </w:trPr>
        <w:tc>
          <w:tcPr>
            <w:tcW w:w="4090" w:type="dxa"/>
            <w:shd w:val="clear" w:color="auto" w:fill="auto"/>
          </w:tcPr>
          <w:p w14:paraId="0E6F486F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  <w:shd w:val="clear" w:color="auto" w:fill="auto"/>
          </w:tcPr>
          <w:p w14:paraId="5E3A9241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9AFD8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6,876</w:t>
            </w:r>
          </w:p>
        </w:tc>
        <w:tc>
          <w:tcPr>
            <w:tcW w:w="179" w:type="dxa"/>
            <w:shd w:val="clear" w:color="auto" w:fill="auto"/>
          </w:tcPr>
          <w:p w14:paraId="76AB97FB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25FF6" w14:textId="77777777" w:rsidR="00BB1C09" w:rsidRPr="003067AA" w:rsidRDefault="00BB1C09" w:rsidP="00247C9C">
            <w:pPr>
              <w:pStyle w:val="block"/>
              <w:tabs>
                <w:tab w:val="decimal" w:pos="920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79" w:type="dxa"/>
            <w:shd w:val="clear" w:color="auto" w:fill="auto"/>
          </w:tcPr>
          <w:p w14:paraId="005829E0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B311E" w14:textId="77777777" w:rsidR="00BB1C09" w:rsidRPr="003067AA" w:rsidRDefault="00BB1C09" w:rsidP="00247C9C">
            <w:pPr>
              <w:pStyle w:val="block"/>
              <w:tabs>
                <w:tab w:val="decimal" w:pos="85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CA83553" w14:textId="77777777" w:rsidR="00BB1C09" w:rsidRPr="003067AA" w:rsidRDefault="00BB1C09" w:rsidP="00247C9C">
            <w:pPr>
              <w:pStyle w:val="block"/>
              <w:tabs>
                <w:tab w:val="decimal" w:pos="78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288D1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7,446</w:t>
            </w:r>
          </w:p>
        </w:tc>
      </w:tr>
    </w:tbl>
    <w:p w14:paraId="12733CF9" w14:textId="77777777" w:rsidR="00931D30" w:rsidRDefault="00931D30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BE3C46" w14:textId="77777777" w:rsidR="0087557F" w:rsidRDefault="0087557F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2C6F8" w14:textId="77777777" w:rsidR="0087557F" w:rsidRDefault="0087557F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F5CF6" w14:textId="77777777" w:rsidR="0087557F" w:rsidRDefault="0087557F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1FE42" w14:textId="5367C50D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ยอดคงเหลือของหนี้สินทางการเงินที่มีภาระดอกเบี้ย ณ 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>ธันวาคม ตามระยะเวลาที่ถึงกำหนดชำระมีดังนี้</w:t>
      </w:r>
    </w:p>
    <w:p w14:paraId="4EF3E612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E0DF0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7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271"/>
        <w:gridCol w:w="1080"/>
        <w:gridCol w:w="180"/>
        <w:gridCol w:w="1260"/>
        <w:gridCol w:w="178"/>
        <w:gridCol w:w="1217"/>
        <w:gridCol w:w="225"/>
        <w:gridCol w:w="1080"/>
      </w:tblGrid>
      <w:tr w:rsidR="00BB1C09" w:rsidRPr="00C20284" w14:paraId="4D283A69" w14:textId="77777777" w:rsidTr="00764B84">
        <w:trPr>
          <w:cantSplit/>
          <w:trHeight w:hRule="exact" w:val="317"/>
          <w:tblHeader/>
        </w:trPr>
        <w:tc>
          <w:tcPr>
            <w:tcW w:w="3779" w:type="dxa"/>
            <w:shd w:val="clear" w:color="auto" w:fill="auto"/>
            <w:vAlign w:val="bottom"/>
          </w:tcPr>
          <w:p w14:paraId="64F9A260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7D7362F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A8937A4" w14:textId="77777777" w:rsidR="00BB1C09" w:rsidRPr="003067AA" w:rsidRDefault="00BB1C09" w:rsidP="00247C9C">
            <w:pPr>
              <w:pStyle w:val="block"/>
              <w:spacing w:after="0" w:line="240" w:lineRule="auto"/>
              <w:ind w:left="-101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B1C09" w:rsidRPr="00C20284" w14:paraId="45700E7D" w14:textId="77777777" w:rsidTr="00764B84">
        <w:trPr>
          <w:cantSplit/>
          <w:trHeight w:val="407"/>
          <w:tblHeader/>
        </w:trPr>
        <w:tc>
          <w:tcPr>
            <w:tcW w:w="3779" w:type="dxa"/>
            <w:shd w:val="clear" w:color="auto" w:fill="auto"/>
            <w:vAlign w:val="bottom"/>
          </w:tcPr>
          <w:p w14:paraId="1B55B1F4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E60D9BE" w14:textId="77777777" w:rsidR="00764B84" w:rsidRPr="003067AA" w:rsidRDefault="00764B84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14B38132" w14:textId="77777777" w:rsidR="00BB1C09" w:rsidRPr="003067AA" w:rsidRDefault="00BB1C09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1C09" w:rsidRPr="00C20284" w14:paraId="33AC20AD" w14:textId="77777777" w:rsidTr="00C11C71">
        <w:trPr>
          <w:cantSplit/>
          <w:trHeight w:val="393"/>
          <w:tblHeader/>
        </w:trPr>
        <w:tc>
          <w:tcPr>
            <w:tcW w:w="3779" w:type="dxa"/>
            <w:shd w:val="clear" w:color="auto" w:fill="auto"/>
            <w:vAlign w:val="bottom"/>
          </w:tcPr>
          <w:p w14:paraId="76E8BB81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96E4BDB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F56FB8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CBD70F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0645E5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03B44E2B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7277148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7F31B0B1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5478D4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1A7911D6" w14:textId="77777777" w:rsidTr="00C11C71">
        <w:trPr>
          <w:cantSplit/>
          <w:trHeight w:val="407"/>
          <w:tblHeader/>
        </w:trPr>
        <w:tc>
          <w:tcPr>
            <w:tcW w:w="3779" w:type="dxa"/>
            <w:shd w:val="clear" w:color="auto" w:fill="auto"/>
            <w:vAlign w:val="bottom"/>
          </w:tcPr>
          <w:p w14:paraId="6D6E6782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F85DE30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E90F24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7F69F56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4B761D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78FF287F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FC19AE7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5" w:type="dxa"/>
            <w:shd w:val="clear" w:color="auto" w:fill="auto"/>
          </w:tcPr>
          <w:p w14:paraId="7160790A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106ED8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B1C09" w:rsidRPr="00C20284" w14:paraId="0C55E09F" w14:textId="77777777" w:rsidTr="00C11C71">
        <w:trPr>
          <w:cantSplit/>
          <w:trHeight w:hRule="exact" w:val="143"/>
        </w:trPr>
        <w:tc>
          <w:tcPr>
            <w:tcW w:w="3779" w:type="dxa"/>
            <w:shd w:val="clear" w:color="auto" w:fill="auto"/>
          </w:tcPr>
          <w:p w14:paraId="31AE0F8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D960D72" w14:textId="77777777" w:rsidR="00BB1C09" w:rsidRPr="003067AA" w:rsidRDefault="00BB1C09" w:rsidP="00247C9C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8535FB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7487B1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868EC5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01FD14A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FACE6C9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571EA43B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8F44F9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55261E86" w14:textId="77777777" w:rsidTr="00C11C71">
        <w:trPr>
          <w:cantSplit/>
          <w:trHeight w:val="420"/>
        </w:trPr>
        <w:tc>
          <w:tcPr>
            <w:tcW w:w="3779" w:type="dxa"/>
            <w:shd w:val="clear" w:color="auto" w:fill="auto"/>
          </w:tcPr>
          <w:p w14:paraId="5596F74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1B990529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D97330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24AB78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D2C275" w14:textId="77777777" w:rsidR="00BB1C09" w:rsidRPr="003067AA" w:rsidRDefault="00BB1C09" w:rsidP="00247C9C">
            <w:pPr>
              <w:pStyle w:val="block"/>
              <w:tabs>
                <w:tab w:val="decimal" w:pos="92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57ACE42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13479453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3C11F1BE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73EBB4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1DF56255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4D0B29ED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1" w:type="dxa"/>
          </w:tcPr>
          <w:p w14:paraId="40543500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4F5BA7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7BC4A5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33E9E0" w14:textId="77777777" w:rsidR="00BB1C09" w:rsidRPr="00367ADF" w:rsidRDefault="00BB1C09" w:rsidP="00247C9C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F9FFAA3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075F04E7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634BC28B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34A46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75105431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69CA16F1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1" w:type="dxa"/>
          </w:tcPr>
          <w:p w14:paraId="08DF0102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4C2971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94,753</w:t>
            </w:r>
          </w:p>
        </w:tc>
        <w:tc>
          <w:tcPr>
            <w:tcW w:w="180" w:type="dxa"/>
            <w:shd w:val="clear" w:color="auto" w:fill="auto"/>
          </w:tcPr>
          <w:p w14:paraId="22DEB5FC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84788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DD1515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637E96F3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0A71DDB2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529AFA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94,753</w:t>
            </w:r>
          </w:p>
        </w:tc>
      </w:tr>
      <w:tr w:rsidR="00BB1C09" w:rsidRPr="00C20284" w14:paraId="1BEBAEE9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0E7AC0CF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1" w:type="dxa"/>
          </w:tcPr>
          <w:p w14:paraId="164372FC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119604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20,687</w:t>
            </w:r>
          </w:p>
        </w:tc>
        <w:tc>
          <w:tcPr>
            <w:tcW w:w="180" w:type="dxa"/>
            <w:shd w:val="clear" w:color="auto" w:fill="auto"/>
          </w:tcPr>
          <w:p w14:paraId="13B4EF92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577EE5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ABDC46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E2E5567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428F2084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DF4877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20,687</w:t>
            </w:r>
          </w:p>
        </w:tc>
      </w:tr>
      <w:tr w:rsidR="00BB1C09" w:rsidRPr="00C20284" w14:paraId="2AB23C14" w14:textId="77777777" w:rsidTr="00C11C71">
        <w:trPr>
          <w:cantSplit/>
          <w:trHeight w:val="407"/>
        </w:trPr>
        <w:tc>
          <w:tcPr>
            <w:tcW w:w="4050" w:type="dxa"/>
            <w:gridSpan w:val="2"/>
            <w:shd w:val="clear" w:color="auto" w:fill="auto"/>
          </w:tcPr>
          <w:p w14:paraId="3BA1E48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5DC9245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1,994</w:t>
            </w:r>
          </w:p>
        </w:tc>
        <w:tc>
          <w:tcPr>
            <w:tcW w:w="180" w:type="dxa"/>
            <w:shd w:val="clear" w:color="auto" w:fill="auto"/>
          </w:tcPr>
          <w:p w14:paraId="09E4349D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C332D2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5815636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DD5511A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B95131B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0AE9A5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1,994</w:t>
            </w:r>
          </w:p>
        </w:tc>
      </w:tr>
      <w:tr w:rsidR="00BB1C09" w:rsidRPr="00C20284" w14:paraId="630C5A37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12B79CA4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1" w:type="dxa"/>
          </w:tcPr>
          <w:p w14:paraId="2900FD19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522638" w14:textId="77777777" w:rsidR="00BB1C09" w:rsidRPr="00215040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5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46,727</w:t>
            </w:r>
          </w:p>
        </w:tc>
        <w:tc>
          <w:tcPr>
            <w:tcW w:w="180" w:type="dxa"/>
            <w:shd w:val="clear" w:color="auto" w:fill="auto"/>
          </w:tcPr>
          <w:p w14:paraId="1790E60C" w14:textId="77777777" w:rsidR="00BB1C09" w:rsidRPr="00215040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D61A93" w14:textId="77777777" w:rsidR="00BB1C09" w:rsidRPr="00215040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5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102,678</w:t>
            </w:r>
          </w:p>
        </w:tc>
        <w:tc>
          <w:tcPr>
            <w:tcW w:w="178" w:type="dxa"/>
            <w:shd w:val="clear" w:color="auto" w:fill="auto"/>
          </w:tcPr>
          <w:p w14:paraId="2CC6466E" w14:textId="77777777" w:rsidR="00BB1C09" w:rsidRPr="00215040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4D88B94F" w14:textId="4037F8C2" w:rsidR="00BB1C09" w:rsidRPr="00215040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5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5,99</w:t>
            </w:r>
            <w:r w:rsidR="00924A39" w:rsidRPr="00215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25" w:type="dxa"/>
            <w:shd w:val="clear" w:color="auto" w:fill="auto"/>
          </w:tcPr>
          <w:p w14:paraId="1139F341" w14:textId="77777777" w:rsidR="00BB1C09" w:rsidRPr="00215040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35B923" w14:textId="3513C871" w:rsidR="00BB1C09" w:rsidRPr="00215040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5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155,40</w:t>
            </w:r>
            <w:r w:rsidR="00FF2B15" w:rsidRPr="002150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B1C09" w:rsidRPr="00C20284" w14:paraId="74E56D16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6BEDDC66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1" w:type="dxa"/>
          </w:tcPr>
          <w:p w14:paraId="1F2D2EE4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87AEBB" w14:textId="77777777" w:rsidR="00BB1C09" w:rsidRPr="008E1F95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1F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19,390</w:t>
            </w:r>
          </w:p>
        </w:tc>
        <w:tc>
          <w:tcPr>
            <w:tcW w:w="180" w:type="dxa"/>
            <w:shd w:val="clear" w:color="auto" w:fill="auto"/>
          </w:tcPr>
          <w:p w14:paraId="05470870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1B75A0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86,678</w:t>
            </w:r>
          </w:p>
        </w:tc>
        <w:tc>
          <w:tcPr>
            <w:tcW w:w="178" w:type="dxa"/>
            <w:shd w:val="clear" w:color="auto" w:fill="auto"/>
          </w:tcPr>
          <w:p w14:paraId="657C32CB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68B5945F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106,147</w:t>
            </w:r>
          </w:p>
        </w:tc>
        <w:tc>
          <w:tcPr>
            <w:tcW w:w="225" w:type="dxa"/>
            <w:shd w:val="clear" w:color="auto" w:fill="auto"/>
          </w:tcPr>
          <w:p w14:paraId="1909FFAB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A1FFF7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212,215</w:t>
            </w:r>
          </w:p>
        </w:tc>
      </w:tr>
      <w:tr w:rsidR="00BB1C09" w:rsidRPr="00C20284" w14:paraId="1D5C20EA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2096D456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1" w:type="dxa"/>
          </w:tcPr>
          <w:p w14:paraId="555CBE15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DF1BBD" w14:textId="3FC5BCB3" w:rsidR="00BB1C09" w:rsidRPr="00974BA7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4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4,92</w:t>
            </w:r>
            <w:r w:rsidR="00554AAE" w:rsidRPr="00974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437E0E7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BBBD15" w14:textId="77777777" w:rsidR="00BB1C09" w:rsidRPr="00D66C4E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14,612</w:t>
            </w:r>
          </w:p>
        </w:tc>
        <w:tc>
          <w:tcPr>
            <w:tcW w:w="178" w:type="dxa"/>
            <w:shd w:val="clear" w:color="auto" w:fill="auto"/>
          </w:tcPr>
          <w:p w14:paraId="4351AD30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F6DED1F" w14:textId="77777777" w:rsidR="00BB1C09" w:rsidRPr="00D66C4E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15,969</w:t>
            </w:r>
          </w:p>
        </w:tc>
        <w:tc>
          <w:tcPr>
            <w:tcW w:w="225" w:type="dxa"/>
            <w:shd w:val="clear" w:color="auto" w:fill="auto"/>
          </w:tcPr>
          <w:p w14:paraId="272E7A35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302B8" w14:textId="105C0B03" w:rsidR="00BB1C09" w:rsidRPr="00D66C4E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35,50</w:t>
            </w:r>
            <w:r w:rsidR="002A63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B1C09" w:rsidRPr="00C20284" w14:paraId="7CBF92B9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72678334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082145B3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8528" w14:textId="67DDFD2D" w:rsidR="00BB1C09" w:rsidRPr="00974BA7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74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188,47</w:t>
            </w:r>
            <w:r w:rsidR="008E1F95" w:rsidRPr="00974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B44295F" w14:textId="77777777" w:rsidR="00BB1C09" w:rsidRPr="00C07C2D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3F32E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203,968</w:t>
            </w:r>
          </w:p>
        </w:tc>
        <w:tc>
          <w:tcPr>
            <w:tcW w:w="178" w:type="dxa"/>
            <w:shd w:val="clear" w:color="auto" w:fill="auto"/>
          </w:tcPr>
          <w:p w14:paraId="59C52B76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4287" w14:textId="5364AC4A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128,11</w:t>
            </w:r>
            <w:r w:rsidR="00D611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25" w:type="dxa"/>
            <w:shd w:val="clear" w:color="auto" w:fill="auto"/>
          </w:tcPr>
          <w:p w14:paraId="23022E21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06FD9" w14:textId="6448476E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520,55</w:t>
            </w:r>
            <w:r w:rsidR="002150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BB1C09" w:rsidRPr="00C20284" w14:paraId="23B1E964" w14:textId="77777777" w:rsidTr="00C11C71">
        <w:trPr>
          <w:cantSplit/>
          <w:trHeight w:hRule="exact" w:val="144"/>
        </w:trPr>
        <w:tc>
          <w:tcPr>
            <w:tcW w:w="3779" w:type="dxa"/>
            <w:shd w:val="clear" w:color="auto" w:fill="auto"/>
          </w:tcPr>
          <w:p w14:paraId="5C6CBA91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23E3427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19B869F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882115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F69F99F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F9A29A5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</w:tcPr>
          <w:p w14:paraId="683C7389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72292B61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072158F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64A82A44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7B535E0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71" w:type="dxa"/>
          </w:tcPr>
          <w:p w14:paraId="484AC49A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863C6E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44C95128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B357B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C7FBA9A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5B2676CB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DA82335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BA3CF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152</w:t>
            </w:r>
          </w:p>
        </w:tc>
      </w:tr>
      <w:tr w:rsidR="00BB1C09" w:rsidRPr="00C20284" w14:paraId="44AB6475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226A6C64" w14:textId="5BB9F00E" w:rsidR="00BB1C09" w:rsidRPr="00367ADF" w:rsidRDefault="004416EA" w:rsidP="0044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67CCEB34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F787E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5DCE4500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9F8ED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0F7377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D6E21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2706AFEC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7B299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</w:t>
            </w:r>
          </w:p>
        </w:tc>
      </w:tr>
      <w:tr w:rsidR="00BB1C09" w:rsidRPr="00C20284" w14:paraId="18AAC753" w14:textId="77777777" w:rsidTr="00C11C71">
        <w:trPr>
          <w:cantSplit/>
          <w:trHeight w:hRule="exact" w:val="144"/>
        </w:trPr>
        <w:tc>
          <w:tcPr>
            <w:tcW w:w="3779" w:type="dxa"/>
            <w:shd w:val="clear" w:color="auto" w:fill="auto"/>
          </w:tcPr>
          <w:p w14:paraId="7E39C447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2BC797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BCD109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AC0F52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CD4C0CF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8F5C781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</w:tcPr>
          <w:p w14:paraId="57F34E8B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2C190A8E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7B6BE2E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238DFDBF" w14:textId="77777777" w:rsidTr="00C11C71">
        <w:trPr>
          <w:cantSplit/>
          <w:trHeight w:hRule="exact" w:val="418"/>
        </w:trPr>
        <w:tc>
          <w:tcPr>
            <w:tcW w:w="3779" w:type="dxa"/>
            <w:shd w:val="clear" w:color="auto" w:fill="auto"/>
          </w:tcPr>
          <w:p w14:paraId="6AAD821B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1D65468A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32A176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692313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738FCF" w14:textId="77777777" w:rsidR="00BB1C09" w:rsidRPr="003067AA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760AE13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6302D961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7F5A4D34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0C478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7BE7EBAE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50DADE81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1" w:type="dxa"/>
          </w:tcPr>
          <w:p w14:paraId="7796D766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7D566A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690A3B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BA5E97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1CB8293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75D1253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0894DA97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927D90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2E66C14A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0B496168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1" w:type="dxa"/>
          </w:tcPr>
          <w:p w14:paraId="192A9B8A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B229A4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70,992</w:t>
            </w:r>
          </w:p>
        </w:tc>
        <w:tc>
          <w:tcPr>
            <w:tcW w:w="180" w:type="dxa"/>
            <w:shd w:val="clear" w:color="auto" w:fill="auto"/>
          </w:tcPr>
          <w:p w14:paraId="75F46479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BF6560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8A0F19C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1161D06E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7085CEDF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5E22B8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70,992</w:t>
            </w:r>
          </w:p>
        </w:tc>
      </w:tr>
      <w:tr w:rsidR="00BB1C09" w:rsidRPr="00C20284" w14:paraId="2A06B8CD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3712028F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1" w:type="dxa"/>
          </w:tcPr>
          <w:p w14:paraId="48F8F726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505A01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99997C0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5F9437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1C5D84D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E07BF0A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4A38BDE5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D9DD2B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BB1C09" w:rsidRPr="00C20284" w14:paraId="7FC77C5C" w14:textId="77777777" w:rsidTr="00C11C71">
        <w:trPr>
          <w:cantSplit/>
          <w:trHeight w:val="407"/>
        </w:trPr>
        <w:tc>
          <w:tcPr>
            <w:tcW w:w="4050" w:type="dxa"/>
            <w:gridSpan w:val="2"/>
            <w:shd w:val="clear" w:color="auto" w:fill="auto"/>
          </w:tcPr>
          <w:p w14:paraId="5EEC65D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120443E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14:paraId="7DE702FE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6ACFDF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6B572C1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A0040AA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6BD789F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954D1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F874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</w:p>
        </w:tc>
      </w:tr>
      <w:tr w:rsidR="00BB1C09" w:rsidRPr="00C20284" w14:paraId="42F31F08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22FADC98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1" w:type="dxa"/>
          </w:tcPr>
          <w:p w14:paraId="0CED80C6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918A95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27,465</w:t>
            </w:r>
          </w:p>
        </w:tc>
        <w:tc>
          <w:tcPr>
            <w:tcW w:w="180" w:type="dxa"/>
            <w:shd w:val="clear" w:color="auto" w:fill="auto"/>
          </w:tcPr>
          <w:p w14:paraId="077E53A5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B886E" w14:textId="77777777" w:rsidR="00BB1C09" w:rsidRPr="00D66C4E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94,942</w:t>
            </w:r>
          </w:p>
        </w:tc>
        <w:tc>
          <w:tcPr>
            <w:tcW w:w="178" w:type="dxa"/>
            <w:shd w:val="clear" w:color="auto" w:fill="auto"/>
          </w:tcPr>
          <w:p w14:paraId="168DB33D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5521E561" w14:textId="77777777" w:rsidR="00BB1C09" w:rsidRPr="00D66C4E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6,79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25" w:type="dxa"/>
            <w:shd w:val="clear" w:color="auto" w:fill="auto"/>
          </w:tcPr>
          <w:p w14:paraId="10699940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28EC04" w14:textId="77777777" w:rsidR="00BB1C09" w:rsidRPr="00D66C4E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</w:p>
        </w:tc>
      </w:tr>
      <w:tr w:rsidR="00BB1C09" w:rsidRPr="00C20284" w14:paraId="6F11301F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03FA5DFC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1" w:type="dxa"/>
          </w:tcPr>
          <w:p w14:paraId="36F44B7D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6E88DC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,600</w:t>
            </w:r>
          </w:p>
        </w:tc>
        <w:tc>
          <w:tcPr>
            <w:tcW w:w="180" w:type="dxa"/>
            <w:shd w:val="clear" w:color="auto" w:fill="auto"/>
          </w:tcPr>
          <w:p w14:paraId="40851ABE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5FB50D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,259</w:t>
            </w:r>
          </w:p>
        </w:tc>
        <w:tc>
          <w:tcPr>
            <w:tcW w:w="178" w:type="dxa"/>
            <w:shd w:val="clear" w:color="auto" w:fill="auto"/>
          </w:tcPr>
          <w:p w14:paraId="6BB19F3E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18370077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08,2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25" w:type="dxa"/>
            <w:shd w:val="clear" w:color="auto" w:fill="auto"/>
          </w:tcPr>
          <w:p w14:paraId="1119A149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4D2F02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</w:t>
            </w:r>
          </w:p>
        </w:tc>
      </w:tr>
      <w:tr w:rsidR="00BB1C09" w:rsidRPr="00C20284" w14:paraId="34C7AB91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017011A6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1" w:type="dxa"/>
          </w:tcPr>
          <w:p w14:paraId="4361AE7F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03B00D" w14:textId="77777777" w:rsidR="00BB1C09" w:rsidRPr="00D66C4E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4,439</w:t>
            </w:r>
          </w:p>
        </w:tc>
        <w:tc>
          <w:tcPr>
            <w:tcW w:w="180" w:type="dxa"/>
            <w:shd w:val="clear" w:color="auto" w:fill="auto"/>
          </w:tcPr>
          <w:p w14:paraId="27859A3F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7B2D37" w14:textId="77777777" w:rsidR="00BB1C09" w:rsidRPr="00D66C4E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2,652</w:t>
            </w:r>
          </w:p>
        </w:tc>
        <w:tc>
          <w:tcPr>
            <w:tcW w:w="178" w:type="dxa"/>
            <w:shd w:val="clear" w:color="auto" w:fill="auto"/>
          </w:tcPr>
          <w:p w14:paraId="4F827803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5B42ED8B" w14:textId="77777777" w:rsidR="00BB1C09" w:rsidRPr="00D66C4E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6,809</w:t>
            </w:r>
          </w:p>
        </w:tc>
        <w:tc>
          <w:tcPr>
            <w:tcW w:w="225" w:type="dxa"/>
            <w:shd w:val="clear" w:color="auto" w:fill="auto"/>
          </w:tcPr>
          <w:p w14:paraId="319FE143" w14:textId="77777777" w:rsidR="00BB1C09" w:rsidRPr="00D66C4E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1932A" w14:textId="77777777" w:rsidR="00BB1C09" w:rsidRPr="00D66C4E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6C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33,900</w:t>
            </w:r>
          </w:p>
        </w:tc>
      </w:tr>
      <w:tr w:rsidR="00BB1C09" w:rsidRPr="00C20284" w14:paraId="4A3A8CE3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6B0DB66F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081CBB96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FF4F5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25B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33,9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825B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D0532C0" w14:textId="77777777" w:rsidR="00BB1C09" w:rsidRPr="00C07C2D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897C4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853</w:t>
            </w:r>
          </w:p>
        </w:tc>
        <w:tc>
          <w:tcPr>
            <w:tcW w:w="178" w:type="dxa"/>
            <w:shd w:val="clear" w:color="auto" w:fill="auto"/>
          </w:tcPr>
          <w:p w14:paraId="7C62ED87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F3E23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25" w:type="dxa"/>
            <w:shd w:val="clear" w:color="auto" w:fill="auto"/>
          </w:tcPr>
          <w:p w14:paraId="673FCCB5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D2FAC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A90A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474D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BB1C09" w:rsidRPr="00C20284" w14:paraId="5C2CC67E" w14:textId="77777777" w:rsidTr="00C11C71">
        <w:trPr>
          <w:cantSplit/>
          <w:trHeight w:hRule="exact" w:val="144"/>
        </w:trPr>
        <w:tc>
          <w:tcPr>
            <w:tcW w:w="3779" w:type="dxa"/>
            <w:shd w:val="clear" w:color="auto" w:fill="auto"/>
          </w:tcPr>
          <w:p w14:paraId="433BAB2B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3226E21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BF7862A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E2D9D8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6CBEC30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830DA89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</w:tcPr>
          <w:p w14:paraId="253C7F3B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1CE9BC86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DF21C19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6A86F91F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3CC7C0B1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71" w:type="dxa"/>
          </w:tcPr>
          <w:p w14:paraId="563815E0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CDB21F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80" w:type="dxa"/>
            <w:shd w:val="clear" w:color="auto" w:fill="auto"/>
          </w:tcPr>
          <w:p w14:paraId="48371086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81C68A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</w:t>
            </w:r>
          </w:p>
        </w:tc>
        <w:tc>
          <w:tcPr>
            <w:tcW w:w="178" w:type="dxa"/>
            <w:shd w:val="clear" w:color="auto" w:fill="auto"/>
          </w:tcPr>
          <w:p w14:paraId="24AA5827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604969A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91261E4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4260C4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399</w:t>
            </w:r>
          </w:p>
        </w:tc>
      </w:tr>
      <w:tr w:rsidR="00BB1C09" w:rsidRPr="00C20284" w14:paraId="23BF2A12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571003C3" w14:textId="48CC5640" w:rsidR="00BB1C09" w:rsidRPr="00367ADF" w:rsidRDefault="004416EA" w:rsidP="0044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1C6D2B8E" w14:textId="77777777" w:rsidR="00BB1C09" w:rsidRPr="003067AA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213C3" w14:textId="77777777" w:rsidR="00BB1C09" w:rsidRPr="00367ADF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169</w:t>
            </w:r>
          </w:p>
        </w:tc>
        <w:tc>
          <w:tcPr>
            <w:tcW w:w="180" w:type="dxa"/>
            <w:shd w:val="clear" w:color="auto" w:fill="auto"/>
          </w:tcPr>
          <w:p w14:paraId="01BCD112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D5FFB" w14:textId="77777777" w:rsidR="00BB1C09" w:rsidRPr="00367ADF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230</w:t>
            </w:r>
          </w:p>
        </w:tc>
        <w:tc>
          <w:tcPr>
            <w:tcW w:w="178" w:type="dxa"/>
            <w:shd w:val="clear" w:color="auto" w:fill="auto"/>
          </w:tcPr>
          <w:p w14:paraId="6D47F2BF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8863" w14:textId="77777777" w:rsidR="00BB1C09" w:rsidRPr="00367ADF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1FD539AC" w14:textId="77777777" w:rsidR="00BB1C09" w:rsidRPr="00367ADF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25120" w14:textId="77777777" w:rsidR="00BB1C09" w:rsidRPr="00367ADF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399</w:t>
            </w:r>
          </w:p>
        </w:tc>
      </w:tr>
    </w:tbl>
    <w:p w14:paraId="77BDA829" w14:textId="77777777" w:rsidR="00BB1C09" w:rsidRPr="003067AA" w:rsidRDefault="00BB1C09" w:rsidP="00BB1C09">
      <w:pPr>
        <w:rPr>
          <w:rFonts w:asciiTheme="majorBidi" w:hAnsiTheme="majorBidi" w:cstheme="majorBidi"/>
        </w:rPr>
      </w:pPr>
    </w:p>
    <w:p w14:paraId="41E932DE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3067AA">
        <w:rPr>
          <w:rFonts w:asciiTheme="majorBidi" w:hAnsiTheme="majorBidi" w:cstheme="majorBidi"/>
        </w:rPr>
        <w:br w:type="page"/>
      </w:r>
    </w:p>
    <w:tbl>
      <w:tblPr>
        <w:tblW w:w="927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9"/>
        <w:gridCol w:w="208"/>
        <w:gridCol w:w="1123"/>
        <w:gridCol w:w="178"/>
        <w:gridCol w:w="1242"/>
        <w:gridCol w:w="204"/>
        <w:gridCol w:w="11"/>
        <w:gridCol w:w="1199"/>
        <w:gridCol w:w="219"/>
        <w:gridCol w:w="1067"/>
      </w:tblGrid>
      <w:tr w:rsidR="008736F9" w:rsidRPr="00C20284" w14:paraId="2F050713" w14:textId="77777777" w:rsidTr="00671A63">
        <w:trPr>
          <w:cantSplit/>
          <w:trHeight w:val="450"/>
          <w:tblHeader/>
        </w:trPr>
        <w:tc>
          <w:tcPr>
            <w:tcW w:w="9270" w:type="dxa"/>
            <w:gridSpan w:val="10"/>
            <w:shd w:val="clear" w:color="auto" w:fill="auto"/>
            <w:vAlign w:val="bottom"/>
          </w:tcPr>
          <w:p w14:paraId="6A1126A9" w14:textId="256CFFB3" w:rsidR="008736F9" w:rsidRPr="001A1F6E" w:rsidRDefault="001A1F6E" w:rsidP="001A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ยอดคงเหลือของหนี้สินทางการเงินที่มีภาระดอกเบี้ย ณ วันที่ 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 ตามระยะเวลาที่ถึงกำหนดชำระ</w:t>
            </w:r>
            <w:r w:rsidR="005A1F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FD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ต่อ)</w:t>
            </w:r>
          </w:p>
        </w:tc>
      </w:tr>
      <w:tr w:rsidR="00BB1C09" w:rsidRPr="00C20284" w14:paraId="46D7F685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2A513FCC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08" w:type="dxa"/>
            <w:shd w:val="clear" w:color="auto" w:fill="auto"/>
          </w:tcPr>
          <w:p w14:paraId="0A094416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3" w:type="dxa"/>
            <w:gridSpan w:val="8"/>
            <w:shd w:val="clear" w:color="auto" w:fill="auto"/>
          </w:tcPr>
          <w:p w14:paraId="2085C4B4" w14:textId="77777777" w:rsidR="00BB1C09" w:rsidRPr="003067AA" w:rsidRDefault="00BB1C09" w:rsidP="00247C9C">
            <w:pPr>
              <w:pStyle w:val="block"/>
              <w:spacing w:after="0" w:line="240" w:lineRule="auto"/>
              <w:ind w:left="-101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B1C09" w:rsidRPr="00C20284" w14:paraId="285F57A8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661930F1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</w:tcPr>
          <w:p w14:paraId="6F778B94" w14:textId="77777777" w:rsidR="00BB1C09" w:rsidRPr="003067AA" w:rsidRDefault="00BB1C09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3" w:type="dxa"/>
            <w:gridSpan w:val="8"/>
            <w:tcBorders>
              <w:bottom w:val="single" w:sz="4" w:space="0" w:color="auto"/>
            </w:tcBorders>
          </w:tcPr>
          <w:p w14:paraId="58329A89" w14:textId="77777777" w:rsidR="00BB1C09" w:rsidRPr="003067AA" w:rsidRDefault="00BB1C09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1C09" w:rsidRPr="00C20284" w14:paraId="209E1D14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6CB2925C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19A5B475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508A8AD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83BA2DB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E37343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4AC9CB06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A7E7E6C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" w:type="dxa"/>
            <w:shd w:val="clear" w:color="auto" w:fill="auto"/>
          </w:tcPr>
          <w:p w14:paraId="21C4B586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274A9AD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5B7DD3AC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6CCE49D3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40F32162" w14:textId="77777777" w:rsidR="00BB1C09" w:rsidRPr="003067AA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A547EA6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268B7C2D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02783F8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16FE8EB9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3EB60994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19" w:type="dxa"/>
            <w:shd w:val="clear" w:color="auto" w:fill="auto"/>
          </w:tcPr>
          <w:p w14:paraId="689A3959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F96E937" w14:textId="77777777" w:rsidR="00BB1C09" w:rsidRPr="003067AA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B1C09" w:rsidRPr="00C20284" w14:paraId="20D24C18" w14:textId="77777777" w:rsidTr="00C11C71">
        <w:trPr>
          <w:cantSplit/>
          <w:trHeight w:hRule="exact" w:val="131"/>
        </w:trPr>
        <w:tc>
          <w:tcPr>
            <w:tcW w:w="3819" w:type="dxa"/>
            <w:shd w:val="clear" w:color="auto" w:fill="auto"/>
          </w:tcPr>
          <w:p w14:paraId="052E4E8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5C870068" w14:textId="77777777" w:rsidR="00BB1C09" w:rsidRPr="003067AA" w:rsidRDefault="00BB1C09" w:rsidP="00247C9C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227898C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1D48BB1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FFB1E2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595807DD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132952F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" w:type="dxa"/>
            <w:shd w:val="clear" w:color="auto" w:fill="auto"/>
          </w:tcPr>
          <w:p w14:paraId="2C91F521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675D0A5" w14:textId="77777777" w:rsidR="00BB1C09" w:rsidRPr="003067AA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C20284" w14:paraId="074FA9A7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3EBDFBD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08" w:type="dxa"/>
            <w:shd w:val="clear" w:color="auto" w:fill="auto"/>
          </w:tcPr>
          <w:p w14:paraId="1972B5F5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0BB257C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699E9B5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A76832" w14:textId="77777777" w:rsidR="00BB1C09" w:rsidRPr="003067AA" w:rsidRDefault="00BB1C09" w:rsidP="00247C9C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06551CC9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0A3DFD9A" w14:textId="77777777" w:rsidR="00BB1C09" w:rsidRPr="003067AA" w:rsidRDefault="00BB1C09" w:rsidP="00247C9C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0736A15D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5D92AE6" w14:textId="77777777" w:rsidR="00BB1C09" w:rsidRPr="003067AA" w:rsidRDefault="00BB1C09" w:rsidP="00247C9C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40D794CB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73FCE75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08" w:type="dxa"/>
            <w:shd w:val="clear" w:color="auto" w:fill="auto"/>
          </w:tcPr>
          <w:p w14:paraId="48434F4B" w14:textId="77777777" w:rsidR="00BB1C09" w:rsidRPr="003067AA" w:rsidRDefault="00BB1C09" w:rsidP="00247C9C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945B8B3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3,545</w:t>
            </w:r>
          </w:p>
        </w:tc>
        <w:tc>
          <w:tcPr>
            <w:tcW w:w="178" w:type="dxa"/>
            <w:shd w:val="clear" w:color="auto" w:fill="auto"/>
          </w:tcPr>
          <w:p w14:paraId="62CB9DAA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86C7F84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3564AEFD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299F70D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17A79115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27580B7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3,545</w:t>
            </w:r>
          </w:p>
        </w:tc>
      </w:tr>
      <w:tr w:rsidR="00BB1C09" w:rsidRPr="00C20284" w14:paraId="7E4B2D38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2973FEF2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8" w:type="dxa"/>
            <w:shd w:val="clear" w:color="auto" w:fill="auto"/>
          </w:tcPr>
          <w:p w14:paraId="62086387" w14:textId="77777777" w:rsidR="00BB1C09" w:rsidRPr="003067AA" w:rsidRDefault="00BB1C09" w:rsidP="00247C9C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6DF152C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11,170</w:t>
            </w:r>
          </w:p>
        </w:tc>
        <w:tc>
          <w:tcPr>
            <w:tcW w:w="178" w:type="dxa"/>
            <w:shd w:val="clear" w:color="auto" w:fill="auto"/>
          </w:tcPr>
          <w:p w14:paraId="673C1EBC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87405EA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66139FE6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19EA15BF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4450F609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0FB9334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11,170</w:t>
            </w:r>
          </w:p>
        </w:tc>
      </w:tr>
      <w:tr w:rsidR="00BB1C09" w:rsidRPr="00C20284" w14:paraId="24BE86AE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2512BCF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8" w:type="dxa"/>
            <w:shd w:val="clear" w:color="auto" w:fill="auto"/>
          </w:tcPr>
          <w:p w14:paraId="5AE776A4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CBF4C8A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1,165</w:t>
            </w:r>
          </w:p>
        </w:tc>
        <w:tc>
          <w:tcPr>
            <w:tcW w:w="178" w:type="dxa"/>
            <w:shd w:val="clear" w:color="auto" w:fill="auto"/>
          </w:tcPr>
          <w:p w14:paraId="51E8379A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4A9F752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1,424</w:t>
            </w:r>
          </w:p>
        </w:tc>
        <w:tc>
          <w:tcPr>
            <w:tcW w:w="204" w:type="dxa"/>
            <w:shd w:val="clear" w:color="auto" w:fill="auto"/>
          </w:tcPr>
          <w:p w14:paraId="1781DF9B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C6BF67A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04DB96DE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7376F87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2,589</w:t>
            </w:r>
          </w:p>
        </w:tc>
      </w:tr>
      <w:tr w:rsidR="00BB1C09" w:rsidRPr="00C20284" w14:paraId="25478B6A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3C4185C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08" w:type="dxa"/>
            <w:shd w:val="clear" w:color="auto" w:fill="auto"/>
          </w:tcPr>
          <w:p w14:paraId="38B5B820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E656A22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9,940</w:t>
            </w:r>
          </w:p>
        </w:tc>
        <w:tc>
          <w:tcPr>
            <w:tcW w:w="178" w:type="dxa"/>
            <w:shd w:val="clear" w:color="auto" w:fill="auto"/>
          </w:tcPr>
          <w:p w14:paraId="03A57146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CF73283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55,154</w:t>
            </w:r>
          </w:p>
        </w:tc>
        <w:tc>
          <w:tcPr>
            <w:tcW w:w="204" w:type="dxa"/>
            <w:shd w:val="clear" w:color="auto" w:fill="auto"/>
          </w:tcPr>
          <w:p w14:paraId="3259D29D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3AF190CD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57,921</w:t>
            </w:r>
          </w:p>
        </w:tc>
        <w:tc>
          <w:tcPr>
            <w:tcW w:w="219" w:type="dxa"/>
            <w:shd w:val="clear" w:color="auto" w:fill="auto"/>
          </w:tcPr>
          <w:p w14:paraId="604CD20D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E2324CB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123,015</w:t>
            </w:r>
          </w:p>
        </w:tc>
      </w:tr>
      <w:tr w:rsidR="00BB1C09" w:rsidRPr="00C20284" w14:paraId="7307BC97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44BC2B2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08" w:type="dxa"/>
            <w:shd w:val="clear" w:color="auto" w:fill="auto"/>
          </w:tcPr>
          <w:p w14:paraId="01D0B2F1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E6D825F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78" w:type="dxa"/>
            <w:shd w:val="clear" w:color="auto" w:fill="auto"/>
          </w:tcPr>
          <w:p w14:paraId="0A2F408C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CBF0A8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426</w:t>
            </w:r>
          </w:p>
        </w:tc>
        <w:tc>
          <w:tcPr>
            <w:tcW w:w="204" w:type="dxa"/>
            <w:shd w:val="clear" w:color="auto" w:fill="auto"/>
          </w:tcPr>
          <w:p w14:paraId="17DC46E8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898FF01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19" w:type="dxa"/>
            <w:shd w:val="clear" w:color="auto" w:fill="auto"/>
          </w:tcPr>
          <w:p w14:paraId="207BC991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47F0916C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610</w:t>
            </w:r>
          </w:p>
        </w:tc>
      </w:tr>
      <w:tr w:rsidR="00BB1C09" w:rsidRPr="00C20284" w14:paraId="77B926F5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0ADADD5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0969855C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DC37C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26,002</w:t>
            </w:r>
          </w:p>
        </w:tc>
        <w:tc>
          <w:tcPr>
            <w:tcW w:w="178" w:type="dxa"/>
            <w:shd w:val="clear" w:color="auto" w:fill="auto"/>
          </w:tcPr>
          <w:p w14:paraId="66B13433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C85A9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57,004</w:t>
            </w:r>
          </w:p>
        </w:tc>
        <w:tc>
          <w:tcPr>
            <w:tcW w:w="204" w:type="dxa"/>
            <w:shd w:val="clear" w:color="auto" w:fill="auto"/>
          </w:tcPr>
          <w:p w14:paraId="421064E8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C012F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57,923</w:t>
            </w:r>
          </w:p>
        </w:tc>
        <w:tc>
          <w:tcPr>
            <w:tcW w:w="219" w:type="dxa"/>
            <w:shd w:val="clear" w:color="auto" w:fill="auto"/>
          </w:tcPr>
          <w:p w14:paraId="23C626F1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0AE3E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140,929</w:t>
            </w:r>
          </w:p>
        </w:tc>
      </w:tr>
      <w:tr w:rsidR="00BB1C09" w:rsidRPr="00C20284" w14:paraId="477562AD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15188C2D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69C667E5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B8CBC51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121607E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87F9F5C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3311613E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3CCC52AD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058C97CF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DA89552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5007092E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7D57524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08" w:type="dxa"/>
            <w:shd w:val="clear" w:color="auto" w:fill="auto"/>
          </w:tcPr>
          <w:p w14:paraId="19FD2A71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051FC35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044537DA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E7C5B51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33C82A50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210C0A84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65FC406B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9403A3E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 w:hanging="37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B1C09" w:rsidRPr="00C20284" w14:paraId="7B190EA5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38F80D71" w14:textId="1D5AE304" w:rsidR="00BB1C09" w:rsidRPr="003067AA" w:rsidRDefault="004416EA" w:rsidP="0044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1F2878D3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00925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25BD01E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BFC85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49234A44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4E546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0D3C8EB7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BC59D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BB1C09" w:rsidRPr="00C20284" w14:paraId="42356DAA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0B53BE6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26BBABEA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08BF0295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2D2C80D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0B515DDD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4B8A912B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F00D11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1D3214FA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55B7F75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0307A5FE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16BCFB8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08" w:type="dxa"/>
            <w:shd w:val="clear" w:color="auto" w:fill="auto"/>
          </w:tcPr>
          <w:p w14:paraId="6B098184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6BA963E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F22BAF1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26A710B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187F5D09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920D1EC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2B2238A8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AE44A6A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3B980B7F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4E013BA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08" w:type="dxa"/>
            <w:shd w:val="clear" w:color="auto" w:fill="auto"/>
          </w:tcPr>
          <w:p w14:paraId="205A8CE0" w14:textId="77777777" w:rsidR="00BB1C09" w:rsidRPr="003067AA" w:rsidRDefault="00BB1C09" w:rsidP="00247C9C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CDB35FB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8,488</w:t>
            </w:r>
          </w:p>
        </w:tc>
        <w:tc>
          <w:tcPr>
            <w:tcW w:w="178" w:type="dxa"/>
            <w:shd w:val="clear" w:color="auto" w:fill="auto"/>
          </w:tcPr>
          <w:p w14:paraId="10B2B867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358EF35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75DD8909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EDF14BB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5F2B2A84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60AE8F7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8,488</w:t>
            </w:r>
          </w:p>
        </w:tc>
      </w:tr>
      <w:tr w:rsidR="00BB1C09" w:rsidRPr="00C20284" w14:paraId="1FE39BC9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52FDD0B7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8" w:type="dxa"/>
            <w:shd w:val="clear" w:color="auto" w:fill="auto"/>
          </w:tcPr>
          <w:p w14:paraId="6E3CE48E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11900E4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178" w:type="dxa"/>
            <w:shd w:val="clear" w:color="auto" w:fill="auto"/>
          </w:tcPr>
          <w:p w14:paraId="2743F47C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50701B9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2,467</w:t>
            </w:r>
          </w:p>
        </w:tc>
        <w:tc>
          <w:tcPr>
            <w:tcW w:w="204" w:type="dxa"/>
            <w:shd w:val="clear" w:color="auto" w:fill="auto"/>
          </w:tcPr>
          <w:p w14:paraId="28DA1DC1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2B43F37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67EA1378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9F9D16A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BB1C09" w:rsidRPr="00C20284" w14:paraId="7F4D4D3A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79DC446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08" w:type="dxa"/>
            <w:shd w:val="clear" w:color="auto" w:fill="auto"/>
          </w:tcPr>
          <w:p w14:paraId="12395A8C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D535DA3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11,600</w:t>
            </w:r>
          </w:p>
        </w:tc>
        <w:tc>
          <w:tcPr>
            <w:tcW w:w="178" w:type="dxa"/>
            <w:shd w:val="clear" w:color="auto" w:fill="auto"/>
          </w:tcPr>
          <w:p w14:paraId="423C1992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6ADCA56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48,297</w:t>
            </w:r>
          </w:p>
        </w:tc>
        <w:tc>
          <w:tcPr>
            <w:tcW w:w="204" w:type="dxa"/>
            <w:shd w:val="clear" w:color="auto" w:fill="auto"/>
          </w:tcPr>
          <w:p w14:paraId="243805FB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144A45A1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62,843</w:t>
            </w:r>
          </w:p>
        </w:tc>
        <w:tc>
          <w:tcPr>
            <w:tcW w:w="219" w:type="dxa"/>
            <w:shd w:val="clear" w:color="auto" w:fill="auto"/>
          </w:tcPr>
          <w:p w14:paraId="005DE3FF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D004B16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22,740</w:t>
            </w:r>
          </w:p>
        </w:tc>
      </w:tr>
      <w:tr w:rsidR="00BB1C09" w:rsidRPr="00C20284" w14:paraId="49274512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5398A82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08" w:type="dxa"/>
            <w:shd w:val="clear" w:color="auto" w:fill="auto"/>
          </w:tcPr>
          <w:p w14:paraId="227894CD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6F136C5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78" w:type="dxa"/>
            <w:shd w:val="clear" w:color="auto" w:fill="auto"/>
          </w:tcPr>
          <w:p w14:paraId="6ECEE32E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EE3DB8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  <w:tc>
          <w:tcPr>
            <w:tcW w:w="204" w:type="dxa"/>
            <w:shd w:val="clear" w:color="auto" w:fill="auto"/>
          </w:tcPr>
          <w:p w14:paraId="7BC285CB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093C7A9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705F959A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DFB34DA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B1C09" w:rsidRPr="00C20284" w14:paraId="2C747700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02918E06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25021E6D" w14:textId="77777777" w:rsidR="00BB1C09" w:rsidRPr="003067AA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5EF73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20,917</w:t>
            </w:r>
          </w:p>
        </w:tc>
        <w:tc>
          <w:tcPr>
            <w:tcW w:w="178" w:type="dxa"/>
            <w:shd w:val="clear" w:color="auto" w:fill="auto"/>
          </w:tcPr>
          <w:p w14:paraId="44CFF3EE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DD38A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50,989</w:t>
            </w:r>
          </w:p>
        </w:tc>
        <w:tc>
          <w:tcPr>
            <w:tcW w:w="204" w:type="dxa"/>
            <w:shd w:val="clear" w:color="auto" w:fill="auto"/>
          </w:tcPr>
          <w:p w14:paraId="0B394C6C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5854E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62,843</w:t>
            </w:r>
          </w:p>
        </w:tc>
        <w:tc>
          <w:tcPr>
            <w:tcW w:w="219" w:type="dxa"/>
            <w:shd w:val="clear" w:color="auto" w:fill="auto"/>
          </w:tcPr>
          <w:p w14:paraId="1047D269" w14:textId="77777777" w:rsidR="00BB1C09" w:rsidRPr="003067AA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FCE27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34,749</w:t>
            </w:r>
          </w:p>
        </w:tc>
      </w:tr>
      <w:tr w:rsidR="00BB1C09" w:rsidRPr="00C20284" w14:paraId="641776BC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0B0603C2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00CAEB45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3B0559D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D12D92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CE0E97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51129B85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1E52B9C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5FC6E7E5" w14:textId="77777777" w:rsidR="00BB1C09" w:rsidRPr="003067AA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CBB2F6E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74E0BF6D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7332FA2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08" w:type="dxa"/>
            <w:shd w:val="clear" w:color="auto" w:fill="auto"/>
          </w:tcPr>
          <w:p w14:paraId="05B3FE5E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5321F35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78" w:type="dxa"/>
            <w:shd w:val="clear" w:color="auto" w:fill="auto"/>
          </w:tcPr>
          <w:p w14:paraId="4EE423E5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41FAC2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7B3DB3E6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092B6D14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620448BE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9678EDE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 w:hanging="377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BB1C09" w:rsidRPr="00C20284" w14:paraId="3EC52915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6D1C9E33" w14:textId="3F12447A" w:rsidR="00BB1C09" w:rsidRPr="003067AA" w:rsidRDefault="004416EA" w:rsidP="0044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7DEDF00D" w14:textId="77777777" w:rsidR="00BB1C09" w:rsidRPr="003067AA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27B9" w14:textId="77777777" w:rsidR="00BB1C09" w:rsidRPr="003067AA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78" w:type="dxa"/>
            <w:shd w:val="clear" w:color="auto" w:fill="auto"/>
          </w:tcPr>
          <w:p w14:paraId="4243A791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04AD4" w14:textId="77777777" w:rsidR="00BB1C09" w:rsidRPr="003067AA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2CC38919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F5501" w14:textId="77777777" w:rsidR="00BB1C09" w:rsidRPr="003067AA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1E1CE7CC" w14:textId="77777777" w:rsidR="00BB1C09" w:rsidRPr="003067AA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54E2E" w14:textId="77777777" w:rsidR="00BB1C09" w:rsidRPr="003067AA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</w:tbl>
    <w:p w14:paraId="2CC5D376" w14:textId="77777777" w:rsidR="00BB1C09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4E1EA0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F9A1EA" w14:textId="6C9D02C4" w:rsidR="00BB1C09" w:rsidRPr="008579CE" w:rsidRDefault="00BB1C09" w:rsidP="00D7515C">
      <w:pPr>
        <w:tabs>
          <w:tab w:val="clear" w:pos="454"/>
          <w:tab w:val="clear" w:pos="680"/>
          <w:tab w:val="clear" w:pos="907"/>
        </w:tabs>
        <w:spacing w:line="240" w:lineRule="auto"/>
        <w:ind w:left="900" w:right="-122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 w:hint="cs"/>
          <w:sz w:val="30"/>
          <w:szCs w:val="30"/>
          <w:cs/>
        </w:rPr>
        <w:t>อัตราดอกเบี้ยที่แท้จริงของหนี้สินทางการเงินที่มีภาระดอกเบี้ยไม่รวมเงินกู้ยืมจากกิจการที่เกี่ยวข้องกันและ</w:t>
      </w:r>
      <w:r>
        <w:rPr>
          <w:rFonts w:asciiTheme="majorBidi" w:hAnsiTheme="majorBidi"/>
          <w:sz w:val="30"/>
          <w:szCs w:val="30"/>
        </w:rPr>
        <w:br/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หุ้นกู้มีดังนี้</w:t>
      </w:r>
    </w:p>
    <w:p w14:paraId="52C553EA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7" w:type="dxa"/>
        <w:tblInd w:w="8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3"/>
        <w:gridCol w:w="187"/>
        <w:gridCol w:w="1051"/>
        <w:gridCol w:w="187"/>
        <w:gridCol w:w="1052"/>
        <w:gridCol w:w="187"/>
        <w:gridCol w:w="1051"/>
        <w:gridCol w:w="187"/>
        <w:gridCol w:w="1052"/>
      </w:tblGrid>
      <w:tr w:rsidR="00BB1C09" w:rsidRPr="007C4EAE" w14:paraId="7CC97D93" w14:textId="77777777" w:rsidTr="00247C9C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773123E7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</w:tcPr>
          <w:p w14:paraId="333B4456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03B974FB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B1C09" w:rsidRPr="007C4EAE" w14:paraId="0F5BE681" w14:textId="77777777" w:rsidTr="00247C9C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58E359AD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</w:tcPr>
          <w:p w14:paraId="24F423A2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7B2E7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3671279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C7B88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1C09" w:rsidRPr="008D3CB3" w14:paraId="5F10C95E" w14:textId="77777777" w:rsidTr="00247C9C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53A68B06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" w:type="dxa"/>
          </w:tcPr>
          <w:p w14:paraId="37304CCE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F5CB1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2993D4AF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30402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7" w:type="dxa"/>
            <w:shd w:val="clear" w:color="auto" w:fill="auto"/>
          </w:tcPr>
          <w:p w14:paraId="36CD90AD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7340F6C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7" w:type="dxa"/>
            <w:shd w:val="clear" w:color="auto" w:fill="auto"/>
          </w:tcPr>
          <w:p w14:paraId="73405C27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71C2DAC" w14:textId="77777777" w:rsidR="00BB1C09" w:rsidRPr="003067AA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BB1C09" w:rsidRPr="00C20284" w14:paraId="552CD2F3" w14:textId="77777777" w:rsidTr="00247C9C">
        <w:trPr>
          <w:cantSplit/>
        </w:trPr>
        <w:tc>
          <w:tcPr>
            <w:tcW w:w="4233" w:type="dxa"/>
            <w:shd w:val="clear" w:color="auto" w:fill="auto"/>
          </w:tcPr>
          <w:p w14:paraId="220A099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</w:tcPr>
          <w:p w14:paraId="761EDC0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8EB707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B45D44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0EE76B9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74D6E8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94EF6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B21B0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C329F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E367CD" w14:paraId="63832D42" w14:textId="77777777" w:rsidTr="00247C9C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33A58A4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 และเงินกู้ยืมจาก</w:t>
            </w:r>
          </w:p>
        </w:tc>
        <w:tc>
          <w:tcPr>
            <w:tcW w:w="187" w:type="dxa"/>
          </w:tcPr>
          <w:p w14:paraId="70B74D2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3183001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F677FF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663F1D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900E54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82A1B3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3825387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9CB337D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1C09" w:rsidRPr="00E367CD" w14:paraId="0127B3B4" w14:textId="77777777" w:rsidTr="00247C9C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3A6C1791" w14:textId="77777777" w:rsidR="00BB1C09" w:rsidRPr="0002489D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87" w:type="dxa"/>
          </w:tcPr>
          <w:p w14:paraId="5FD0E04E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39E6E0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4.89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5B17B6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11" w:right="59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CA9702A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3.31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B40ED4D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4DC6822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693ACED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A5DF25C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1.62</w:t>
            </w:r>
          </w:p>
        </w:tc>
      </w:tr>
      <w:tr w:rsidR="00BB1C09" w:rsidRPr="00E367CD" w14:paraId="72735CD7" w14:textId="77777777" w:rsidTr="00247C9C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6B25B2A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7" w:type="dxa"/>
          </w:tcPr>
          <w:p w14:paraId="20441F6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751977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6.55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75ED7C6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11" w:right="59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C88B658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6.57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3C851FE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6FE5936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6B14196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2DF094" w14:textId="77777777" w:rsidR="00BB1C09" w:rsidRPr="003067AA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3.03</w:t>
            </w:r>
          </w:p>
        </w:tc>
      </w:tr>
    </w:tbl>
    <w:p w14:paraId="4EBDA6B4" w14:textId="77777777" w:rsidR="00BB1C09" w:rsidRPr="00C20284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B1384E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9711B9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C2028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5C9FE47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C9987" w14:textId="340469A3" w:rsidR="00BB1C09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ความเสี่ยงด้านตลาดเป็นความเสี่ยงจากธุรกิจปกติซึ่งมาจากการเปลี่ยนแปลงของอัตราแลกเปลี่ยน อัตราดอกเบี้ยในตลาด 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70A7835" w14:textId="77777777" w:rsidR="00BB1C09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57B24A84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Pr="009711B9">
        <w:rPr>
          <w:rFonts w:asciiTheme="majorBidi" w:hAnsiTheme="majorBidi"/>
          <w:sz w:val="30"/>
          <w:szCs w:val="30"/>
        </w:rPr>
        <w:t>3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Pr="009711B9">
        <w:rPr>
          <w:rFonts w:asciiTheme="majorBidi" w:hAnsiTheme="majorBidi"/>
          <w:sz w:val="30"/>
          <w:szCs w:val="30"/>
        </w:rPr>
        <w:t>1</w:t>
      </w:r>
      <w:r w:rsidRPr="00C20284">
        <w:rPr>
          <w:rFonts w:asciiTheme="majorBidi" w:hAnsiTheme="majorBidi" w:cstheme="majorBidi"/>
          <w:sz w:val="30"/>
          <w:szCs w:val="30"/>
        </w:rPr>
        <w:t xml:space="preserve">)  </w:t>
      </w:r>
      <w:r w:rsidRPr="00C2028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6DE1974F" w14:textId="77777777" w:rsidR="00BB1C09" w:rsidRPr="00367ADF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6A2B2" w14:textId="77777777" w:rsidR="00BB1C09" w:rsidRPr="003067AA" w:rsidRDefault="00BB1C09" w:rsidP="00BB1C09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เพื่อป้องกันความเสี่ยงของสินทรัพย์และหนี้สินทางการเงินที่เป็นเงินตราต่างประเทศ รวมถึงรายการที่เกี่ยวข้องกับการซื้อและขายสินค้าที่เป็นเงินตราต่างประเทศในอนาคต สัญญาซื้อขายเงินตราต่างประเทศล่วงหน้าดังกล่าวมีอายุไม่เกิน </w:t>
      </w:r>
      <w:r w:rsidRPr="009711B9">
        <w:rPr>
          <w:rFonts w:asciiTheme="majorBidi" w:hAnsiTheme="majorBidi" w:cstheme="majorBidi"/>
          <w:sz w:val="30"/>
          <w:szCs w:val="30"/>
          <w:cs/>
        </w:rPr>
        <w:t>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C4C36D8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E0CE72" w14:textId="77777777" w:rsidR="00BB1C09" w:rsidRPr="00C20284" w:rsidRDefault="00BB1C09" w:rsidP="00BB1C09">
      <w:pPr>
        <w:tabs>
          <w:tab w:val="clear" w:pos="454"/>
          <w:tab w:val="clear" w:pos="680"/>
          <w:tab w:val="clear" w:pos="907"/>
          <w:tab w:val="clear" w:pos="1644"/>
          <w:tab w:val="decimal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11B9">
        <w:rPr>
          <w:rFonts w:asciiTheme="majorBidi" w:hAnsiTheme="majorBidi" w:cstheme="majorBidi"/>
          <w:sz w:val="30"/>
          <w:szCs w:val="30"/>
          <w:cs/>
        </w:rPr>
        <w:t>31</w:t>
      </w:r>
      <w:r w:rsidRPr="00C20284">
        <w:rPr>
          <w:rFonts w:asciiTheme="majorBidi" w:hAnsiTheme="majorBidi" w:cstheme="majorBidi"/>
          <w:sz w:val="30"/>
          <w:szCs w:val="30"/>
          <w:cs/>
        </w:rPr>
        <w:t xml:space="preserve"> ธันวาคม กลุ่มบริษัทมีความเสี่ยงจากอัตราแลกเปลี่ยนเงินตราต่างประเทศจากการมีสินทรัพย์และหนี้สินที่เป็นเงินตราต่างประเทศดังนี้</w:t>
      </w:r>
    </w:p>
    <w:p w14:paraId="7CC780F3" w14:textId="77777777" w:rsidR="008019ED" w:rsidRPr="00C20284" w:rsidRDefault="008019ED" w:rsidP="00BB1C09">
      <w:pPr>
        <w:tabs>
          <w:tab w:val="clear" w:pos="454"/>
          <w:tab w:val="clear" w:pos="680"/>
          <w:tab w:val="clear" w:pos="907"/>
          <w:tab w:val="clear" w:pos="1644"/>
          <w:tab w:val="decimal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642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00"/>
        <w:gridCol w:w="1006"/>
        <w:gridCol w:w="185"/>
        <w:gridCol w:w="969"/>
        <w:gridCol w:w="270"/>
        <w:gridCol w:w="967"/>
        <w:gridCol w:w="270"/>
        <w:gridCol w:w="925"/>
      </w:tblGrid>
      <w:tr w:rsidR="00BB1C09" w:rsidRPr="00C20284" w14:paraId="09774CE1" w14:textId="77777777" w:rsidTr="00247C9C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755CAAF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F172DAD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7403A5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60BC6A5" w14:textId="77777777" w:rsidR="00BB1C09" w:rsidRPr="003067AA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CD07F0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54C1C" w14:textId="77777777" w:rsidR="00BB1C09" w:rsidRPr="003067AA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shd w:val="clear" w:color="auto" w:fill="auto"/>
          </w:tcPr>
          <w:p w14:paraId="1165CD07" w14:textId="77777777" w:rsidR="00BB1C09" w:rsidRPr="003067AA" w:rsidRDefault="00BB1C09" w:rsidP="00247C9C">
            <w:pPr>
              <w:pStyle w:val="block"/>
              <w:spacing w:after="0" w:line="240" w:lineRule="auto"/>
              <w:ind w:left="-101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B1C09" w:rsidRPr="00C20284" w14:paraId="7ADF92A9" w14:textId="77777777" w:rsidTr="00247C9C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40CD043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279FD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2B466E" w14:textId="77777777" w:rsidR="00BB1C09" w:rsidRPr="003067AA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9CF90" w14:textId="77777777" w:rsidR="00BB1C09" w:rsidRPr="003067AA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CACD8" w14:textId="77777777" w:rsidR="00BB1C09" w:rsidRPr="003067AA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1C09" w:rsidRPr="00C20284" w14:paraId="4B6F1359" w14:textId="77777777" w:rsidTr="00247C9C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6E0A667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008B912" w14:textId="77777777" w:rsidR="00BB1C09" w:rsidRPr="003067AA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AE0D" w14:textId="77777777" w:rsidR="00BB1C09" w:rsidRPr="003067AA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5A11D946" w14:textId="77777777" w:rsidR="00BB1C09" w:rsidRPr="003067AA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9473D" w14:textId="77777777" w:rsidR="00BB1C09" w:rsidRPr="003067AA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9BEF62F" w14:textId="77777777" w:rsidR="00BB1C09" w:rsidRPr="003067AA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DF728D6" w14:textId="77777777" w:rsidR="00BB1C09" w:rsidRPr="003067AA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DE689AF" w14:textId="77777777" w:rsidR="00BB1C09" w:rsidRPr="003067AA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503CE6CC" w14:textId="77777777" w:rsidR="00BB1C09" w:rsidRPr="003067AA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BB1C09" w:rsidRPr="00C20284" w14:paraId="2AB05597" w14:textId="77777777" w:rsidTr="00247C9C">
        <w:trPr>
          <w:cantSplit/>
        </w:trPr>
        <w:tc>
          <w:tcPr>
            <w:tcW w:w="2250" w:type="dxa"/>
            <w:shd w:val="clear" w:color="auto" w:fill="auto"/>
          </w:tcPr>
          <w:p w14:paraId="7F46251B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10A6C9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F52A1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35C552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3C684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78555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36EA84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3A4BB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776D7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29F9959C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49D03B07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547545B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2009D4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C9F7DA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DA4FC2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99D9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7CF597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6DE5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ACF32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50E2F438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66ED452E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3783E8CD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วอน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A86DA4F" w14:textId="1912E1EE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27200B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A9305A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DFF2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C42D10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9495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E60567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B1C09" w:rsidRPr="00C20284" w14:paraId="7894E127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2DBFD71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3AB89E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6D59EF5" w14:textId="3A275DE8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C40008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E605D7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E305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9C237F9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A43B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834B1C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,340</w:t>
            </w:r>
          </w:p>
        </w:tc>
      </w:tr>
      <w:tr w:rsidR="00BB1C09" w:rsidRPr="00C20284" w14:paraId="220643DB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28E886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113E5B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360281F" w14:textId="354E4AE4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F0162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78F081F" w14:textId="0D7C6E92" w:rsidR="00BB1C09" w:rsidRPr="00952465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9524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7766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BC587B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5142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C12384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</w:tr>
      <w:tr w:rsidR="00BB1C09" w:rsidRPr="00C20284" w14:paraId="410D2051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6565DB4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F9A583D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F37D209" w14:textId="3016349F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B816DC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F5C275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EA84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6A539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53FE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741C41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1C09" w:rsidRPr="00C20284" w14:paraId="065DF3E1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2F9D9B7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C620E7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8D24DE3" w14:textId="57FDD4E3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02E90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5B3DE5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6373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C60A05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3999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95754D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B1C09" w:rsidRPr="00C20284" w14:paraId="7EE0E2B2" w14:textId="77777777" w:rsidTr="00247C9C">
        <w:trPr>
          <w:cantSplit/>
          <w:trHeight w:hRule="exact" w:val="128"/>
        </w:trPr>
        <w:tc>
          <w:tcPr>
            <w:tcW w:w="2250" w:type="dxa"/>
            <w:shd w:val="clear" w:color="auto" w:fill="auto"/>
          </w:tcPr>
          <w:p w14:paraId="5D61AE51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7694062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BD792B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825642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D7F2F69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ABEC9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586179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3A4F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21D736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B1C09" w:rsidRPr="00C20284" w14:paraId="78A453F8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1465D44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07" w:right="-349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218D8D5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วอน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E736159" w14:textId="499E32A4" w:rsidR="00BB1C09" w:rsidRPr="003067AA" w:rsidRDefault="007E5F12" w:rsidP="00247C9C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B6A760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E3E336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68F8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4FCB57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A490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460979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B1C09" w:rsidRPr="00C20284" w14:paraId="07D24D81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5336424F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right="-34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639ABC3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233A349" w14:textId="7B8A8FBB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20BF36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F86502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D9A7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ADADCA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0F42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1B42A9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</w:rPr>
              <w:t>,340</w:t>
            </w:r>
          </w:p>
        </w:tc>
      </w:tr>
      <w:tr w:rsidR="00BB1C09" w:rsidRPr="00C20284" w14:paraId="1E73D7AA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29F40A42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3A48E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10B0E2B" w14:textId="58953A60" w:rsidR="00BB1C09" w:rsidRPr="003067AA" w:rsidRDefault="007E5F12" w:rsidP="00247C9C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02B826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03784A3" w14:textId="60718A35" w:rsidR="00BB1C09" w:rsidRPr="003067AA" w:rsidRDefault="000B2936" w:rsidP="00247C9C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8306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2963A8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F6B9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DE411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</w:tr>
      <w:tr w:rsidR="00BB1C09" w:rsidRPr="00C20284" w14:paraId="55F258AA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5D25531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F1C4B7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5148A22" w14:textId="08B2B6E5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003F25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27427E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C9DC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3AD5ABC" w14:textId="7ED008E3" w:rsidR="00BB1C09" w:rsidRPr="003067AA" w:rsidRDefault="000B2936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E970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F75D17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1C09" w:rsidRPr="00C20284" w14:paraId="56B1EA91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4D404AB2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7E7FCF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DF9E651" w14:textId="6C8F4E93" w:rsidR="00BB1C09" w:rsidRPr="003067AA" w:rsidRDefault="007E5F12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057B2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8527D2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92AC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20AB85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E7CF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1C81F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B1C09" w:rsidRPr="00C20284" w14:paraId="1758265D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0280ABC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4B72E6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283A77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FBC5CC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3FB1A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8E52F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510BF2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1AEF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021AF8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AC46AD" w14:paraId="231BD1E2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2BC48079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800" w:type="dxa"/>
            <w:shd w:val="clear" w:color="auto" w:fill="auto"/>
          </w:tcPr>
          <w:p w14:paraId="2C816EC3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C82E948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53C6312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B18361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09F1EA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1925109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B947E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BC97E5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B1C09" w:rsidRPr="00AC46AD" w14:paraId="5C25CCEB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D4F8C96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6FD14D40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B8D8CB5" w14:textId="0FD4533B" w:rsidR="00BB1C09" w:rsidRPr="00367ADF" w:rsidRDefault="007E5F12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35,313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05BCA5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C6ECD4A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66D9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4682928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FA671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CA11EC2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</w:p>
        </w:tc>
      </w:tr>
      <w:tr w:rsidR="00BB1C09" w:rsidRPr="00AC46AD" w14:paraId="4F70689E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31334869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76DB359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6861095" w14:textId="2B7BA9C3" w:rsidR="00BB1C09" w:rsidRPr="00367ADF" w:rsidRDefault="007E5F12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370742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A1E54B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5570A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A08CA97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0BFEC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ADF9BF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AC46AD" w14:paraId="3143ACA0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266A4D37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7210C53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9E2A1B9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662FA50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E29D389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50E01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8171109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F5437C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72AD53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AC46AD" w14:paraId="4EB53060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C424EB2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right="-349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66D1AA99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48AA8AB" w14:textId="0703670A" w:rsidR="00BB1C09" w:rsidRPr="00367ADF" w:rsidRDefault="00F24446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30,866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6756FF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255AB15" w14:textId="32CC5E42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E1A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0EF44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237C4BE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390FA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5DACA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474D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</w:p>
        </w:tc>
      </w:tr>
      <w:tr w:rsidR="00BB1C09" w:rsidRPr="00AC46AD" w14:paraId="75E1D989" w14:textId="77777777" w:rsidTr="00247C9C">
        <w:trPr>
          <w:cantSplit/>
          <w:trHeight w:hRule="exact" w:val="362"/>
        </w:trPr>
        <w:tc>
          <w:tcPr>
            <w:tcW w:w="2250" w:type="dxa"/>
            <w:shd w:val="clear" w:color="auto" w:fill="auto"/>
          </w:tcPr>
          <w:p w14:paraId="180DA513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5E828758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08F12B6" w14:textId="37BF907B" w:rsidR="00BB1C09" w:rsidRPr="00367ADF" w:rsidRDefault="007E5F12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BCD9E7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A462177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E95F8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64C065D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CEB43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7FA3C23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AC46AD" w14:paraId="27C693A9" w14:textId="77777777" w:rsidTr="00247C9C">
        <w:trPr>
          <w:cantSplit/>
          <w:trHeight w:hRule="exact" w:val="425"/>
        </w:trPr>
        <w:tc>
          <w:tcPr>
            <w:tcW w:w="2250" w:type="dxa"/>
            <w:shd w:val="clear" w:color="auto" w:fill="auto"/>
          </w:tcPr>
          <w:p w14:paraId="74636044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และสัญญาแลกเปลี่ยน</w:t>
            </w:r>
          </w:p>
        </w:tc>
        <w:tc>
          <w:tcPr>
            <w:tcW w:w="1800" w:type="dxa"/>
            <w:shd w:val="clear" w:color="auto" w:fill="auto"/>
          </w:tcPr>
          <w:p w14:paraId="23710884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2607483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962A72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B32350" w14:textId="77777777" w:rsidR="00BB1C09" w:rsidRPr="00367ADF" w:rsidDel="009722D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5E8AFA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5068DA1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4609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6AA212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AC46AD" w14:paraId="4906974D" w14:textId="77777777" w:rsidTr="00247C9C">
        <w:trPr>
          <w:cantSplit/>
          <w:trHeight w:hRule="exact" w:val="425"/>
        </w:trPr>
        <w:tc>
          <w:tcPr>
            <w:tcW w:w="2250" w:type="dxa"/>
            <w:shd w:val="clear" w:color="auto" w:fill="auto"/>
          </w:tcPr>
          <w:p w14:paraId="081B809B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2221755B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9FDCA0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7DFEBA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4600D27" w14:textId="77777777" w:rsidR="00BB1C09" w:rsidRPr="00367ADF" w:rsidDel="009722D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E586C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7716D6C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7F80E1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7801DDE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AC46AD" w14:paraId="5B3E8AC7" w14:textId="77777777" w:rsidTr="00247C9C">
        <w:trPr>
          <w:cantSplit/>
          <w:trHeight w:val="144"/>
        </w:trPr>
        <w:tc>
          <w:tcPr>
            <w:tcW w:w="2250" w:type="dxa"/>
            <w:shd w:val="clear" w:color="auto" w:fill="auto"/>
          </w:tcPr>
          <w:p w14:paraId="1CE75405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ADF">
              <w:rPr>
                <w:rFonts w:asciiTheme="majorBidi" w:hAnsiTheme="majorBidi" w:cstheme="majorBidi"/>
                <w:sz w:val="30"/>
                <w:szCs w:val="30"/>
                <w:cs/>
              </w:rPr>
              <w:t>และอัตราดอกเบี้ย</w:t>
            </w:r>
          </w:p>
        </w:tc>
        <w:tc>
          <w:tcPr>
            <w:tcW w:w="1800" w:type="dxa"/>
            <w:shd w:val="clear" w:color="auto" w:fill="auto"/>
          </w:tcPr>
          <w:p w14:paraId="718EFEA2" w14:textId="77777777" w:rsidR="00BB1C09" w:rsidRPr="00367ADF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5CB7D3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A909F0C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9325BEF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FDD21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3719645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9EADB5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D7ACE06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27FDADE0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095EE2E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9" w:right="-34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832FC3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702134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5AA9A6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F34FB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47077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8F51E3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6001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B8E952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3FB34FAC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A042BA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1D0AEE1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5C0AE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11BC62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18E2F9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3C69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FA72EF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C1302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D60A55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7A546C94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D04504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09878E21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0644A87" w14:textId="0F4C4E6F" w:rsidR="00BB1C09" w:rsidRPr="003067AA" w:rsidRDefault="00E9550A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3,722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28BDBE9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A803C5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755A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CBED50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EEE5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0B65F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BB1C09" w:rsidRPr="00C20284" w14:paraId="30E5BDEB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13D6698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9AE19E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7CE3D1F" w14:textId="7C0D530F" w:rsidR="00BB1C09" w:rsidRPr="003067AA" w:rsidRDefault="00E9550A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E0B961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D8ADE2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9758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59EA38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3F93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7AD5D6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BB1C09" w:rsidRPr="00C20284" w14:paraId="30A7B6B8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8B3B75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18E403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941E76D" w14:textId="26385F16" w:rsidR="00BB1C09" w:rsidRPr="003067AA" w:rsidRDefault="00E9550A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05826F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0DB16C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5128E" w14:textId="77777777" w:rsidR="00BB1C09" w:rsidRPr="003067AA" w:rsidRDefault="00BB1C09" w:rsidP="00247C9C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DA591A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172C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52C543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C20284" w14:paraId="07B42764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2D198A8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E46D81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149CF7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7AA089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11941D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FF5735" w14:textId="77777777" w:rsidR="00BB1C09" w:rsidRPr="003067AA" w:rsidRDefault="00BB1C09" w:rsidP="00247C9C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EC1430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3534E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F3BE45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4BD70DA4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2557E0E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375AB80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E52EFC3" w14:textId="5E14ED8B" w:rsidR="00BB1C09" w:rsidRPr="003067AA" w:rsidRDefault="00AD7DE1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EC4D20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FBAF7C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FF92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9C592D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0691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3EBE5A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B1C09" w:rsidRPr="00C20284" w14:paraId="49D0A831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143326B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09612807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F495D72" w14:textId="5138A963" w:rsidR="00BB1C09" w:rsidRPr="003067AA" w:rsidRDefault="00AD7DE1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C92D48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7EF168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025C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9F5992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0276C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F931D1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C20284" w14:paraId="169F101E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64D144B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46871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BBA1A75" w14:textId="05C70B5E" w:rsidR="00BB1C09" w:rsidRPr="003067AA" w:rsidRDefault="00AD7DE1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D95D9D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8D1DC3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96FFD" w14:textId="77777777" w:rsidR="00BB1C09" w:rsidRPr="003067AA" w:rsidRDefault="00BB1C09" w:rsidP="00247C9C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D4A001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37C7B" w14:textId="77777777" w:rsidR="00BB1C09" w:rsidRPr="003067AA" w:rsidRDefault="00BB1C09" w:rsidP="00247C9C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9FB3EA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C20284" w14:paraId="4D92EF49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6F3A1002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185170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925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18B4C6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7FDFC3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C238DA" w14:textId="77777777" w:rsidR="00BB1C09" w:rsidRPr="003067AA" w:rsidRDefault="00BB1C09" w:rsidP="00247C9C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670BDFB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3194A705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C4FF25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800" w:type="dxa"/>
            <w:shd w:val="clear" w:color="auto" w:fill="auto"/>
          </w:tcPr>
          <w:p w14:paraId="221158BD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E860FD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819B7D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DAF8B8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897A2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F1F695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199D6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8B84DF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2830F597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2ED848ED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3A728B5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วอน 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758108C" w14:textId="2E08218C" w:rsidR="00BB1C09" w:rsidRPr="003067AA" w:rsidRDefault="00D91B4A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87FAE7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553E7E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3CA3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9A1057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B27F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1189C4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C20284" w14:paraId="325CD45A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94A5D7F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34F1CCF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B509FF5" w14:textId="597EB6F3" w:rsidR="00BB1C09" w:rsidRPr="003067AA" w:rsidRDefault="00D91B4A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4,701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F15426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DA0954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B78F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5AB9F93" w14:textId="5179956C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  <w:r w:rsidR="00C60C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5A511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D6A4EC6" w14:textId="20B24DC6" w:rsidR="00BB1C09" w:rsidRPr="003067AA" w:rsidRDefault="00C60C35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</w:tr>
      <w:tr w:rsidR="00BB1C09" w:rsidRPr="00C20284" w14:paraId="50720207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2E4B530B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BD986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68B6A5F" w14:textId="59E58FB0" w:rsidR="00BB1C09" w:rsidRPr="003067AA" w:rsidRDefault="005D2571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D7CB3F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41236A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73F3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BD0202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F555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C2988C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C20284" w14:paraId="0F6C1F2D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0C4B36A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23C06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799E40C" w14:textId="1D9D32B8" w:rsidR="00BB1C09" w:rsidRPr="003067AA" w:rsidRDefault="005D2571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5CE810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E385C6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EC9F7" w14:textId="77777777" w:rsidR="00BB1C09" w:rsidRPr="003067AA" w:rsidRDefault="00BB1C09" w:rsidP="00247C9C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AD6F90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D25FD" w14:textId="77777777" w:rsidR="00BB1C09" w:rsidRPr="003067AA" w:rsidRDefault="00BB1C09" w:rsidP="00247C9C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D47329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1C09" w:rsidRPr="00C20284" w14:paraId="78CA4865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1F4B8CB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622D78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57739C0" w14:textId="04520731" w:rsidR="00BB1C09" w:rsidRPr="003067AA" w:rsidRDefault="005D2571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9EF3677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9096A8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82A6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08EE90B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EECA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7191869" w14:textId="2A39A814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E117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BB1C09" w:rsidRPr="00C20284" w14:paraId="1F90C420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034839E4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E18239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A4D867F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B2D9309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E6EBA2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93E92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71221E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C9ED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55C5C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7492E304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FC0C3E3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ประมาณการยอดซื้อสินค้า </w:t>
            </w:r>
          </w:p>
        </w:tc>
        <w:tc>
          <w:tcPr>
            <w:tcW w:w="1800" w:type="dxa"/>
            <w:shd w:val="clear" w:color="auto" w:fill="auto"/>
          </w:tcPr>
          <w:p w14:paraId="7127A125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85E05C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A11389A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B54F74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B5D103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1201896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C0AB0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112AD65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1C09" w:rsidRPr="00C20284" w14:paraId="230681E8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21BFCE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46C0F0EC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2E75583" w14:textId="12D473FD" w:rsidR="00BB1C09" w:rsidRPr="003067AA" w:rsidRDefault="005D2571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FC8833E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A5FB6B8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1787B" w14:textId="77777777" w:rsidR="00BB1C09" w:rsidRPr="003067AA" w:rsidRDefault="00BB1C09" w:rsidP="00247C9C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EA7ACAC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81FD8" w14:textId="77777777" w:rsidR="00BB1C09" w:rsidRPr="003067AA" w:rsidRDefault="00BB1C09" w:rsidP="00247C9C">
            <w:pPr>
              <w:pStyle w:val="acctfourfigures"/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40A87C0" w14:textId="7E56D6E3" w:rsidR="00BB1C09" w:rsidRPr="003067AA" w:rsidRDefault="00E117B3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BB1C09" w:rsidRPr="00C20284" w14:paraId="230ACD83" w14:textId="77777777" w:rsidTr="00247C9C">
        <w:trPr>
          <w:cantSplit/>
          <w:trHeight w:hRule="exact" w:val="362"/>
        </w:trPr>
        <w:tc>
          <w:tcPr>
            <w:tcW w:w="2250" w:type="dxa"/>
            <w:shd w:val="clear" w:color="auto" w:fill="auto"/>
          </w:tcPr>
          <w:p w14:paraId="4BB25AC0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14505DCE" w14:textId="77777777" w:rsidR="00BB1C09" w:rsidRPr="003067AA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A2B6A72" w14:textId="5740CA67" w:rsidR="00BB1C09" w:rsidRPr="003067AA" w:rsidRDefault="00F24446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E9F839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888DC99" w14:textId="51C08F86" w:rsidR="00BB1C09" w:rsidRPr="003067AA" w:rsidRDefault="00F24446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3CD1F" w14:textId="77777777" w:rsidR="00BB1C09" w:rsidRPr="003067AA" w:rsidRDefault="00BB1C09" w:rsidP="00247C9C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C60FB8D" w14:textId="77777777" w:rsidR="00BB1C09" w:rsidRPr="003067AA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092A" w14:textId="77777777" w:rsidR="00BB1C09" w:rsidRPr="003067AA" w:rsidRDefault="00BB1C09" w:rsidP="00247C9C">
            <w:pPr>
              <w:pStyle w:val="acctfourfigures"/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32F9243" w14:textId="77852E9C" w:rsidR="00BB1C09" w:rsidRPr="003067AA" w:rsidRDefault="00B537BF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707AE4C4" w14:textId="77777777" w:rsidR="00BB1C09" w:rsidRPr="00367ADF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72CAA" w14:textId="77777777" w:rsidR="00BB1C09" w:rsidRPr="00367ADF" w:rsidRDefault="00BB1C09" w:rsidP="00BB1C09">
      <w:pPr>
        <w:tabs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7AD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367A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9693A2A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9573F" w14:textId="77777777" w:rsidR="00BB1C09" w:rsidRPr="005127C7" w:rsidRDefault="00BB1C09" w:rsidP="00BB1C09">
      <w:pPr>
        <w:tabs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530" w:right="-315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5127C7">
        <w:rPr>
          <w:rFonts w:asciiTheme="majorBidi" w:hAnsi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ที่เป็นไปได้อย่างสมเหตุสมผลของเงิน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บาทที่มีต่อ</w:t>
      </w:r>
      <w:r w:rsidRPr="003067AA">
        <w:rPr>
          <w:rFonts w:asciiTheme="majorBidi" w:hAnsiTheme="majorBidi" w:cstheme="majorBidi"/>
          <w:sz w:val="30"/>
          <w:szCs w:val="30"/>
          <w:cs/>
        </w:rPr>
        <w:t>เงินเหรียญสหรัฐ</w:t>
      </w:r>
      <w:r w:rsidRPr="003067AA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06C4B447" w14:textId="77777777" w:rsidR="00BB1C09" w:rsidRPr="00C20284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tbl>
      <w:tblPr>
        <w:tblW w:w="864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80"/>
        <w:gridCol w:w="1170"/>
        <w:gridCol w:w="180"/>
        <w:gridCol w:w="1080"/>
        <w:gridCol w:w="180"/>
        <w:gridCol w:w="1080"/>
        <w:gridCol w:w="184"/>
        <w:gridCol w:w="1166"/>
        <w:gridCol w:w="180"/>
        <w:gridCol w:w="1440"/>
      </w:tblGrid>
      <w:tr w:rsidR="00BB1C09" w:rsidRPr="00C20284" w14:paraId="7120BBF2" w14:textId="77777777" w:rsidTr="00247C9C">
        <w:trPr>
          <w:tblHeader/>
        </w:trPr>
        <w:tc>
          <w:tcPr>
            <w:tcW w:w="1980" w:type="dxa"/>
          </w:tcPr>
          <w:p w14:paraId="4344B799" w14:textId="77777777" w:rsidR="00BB1C09" w:rsidRPr="00C20284" w:rsidRDefault="00BB1C09" w:rsidP="00247C9C">
            <w:pPr>
              <w:spacing w:line="240" w:lineRule="auto"/>
              <w:ind w:left="15" w:right="-17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43E13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B0E4268" w14:textId="77777777" w:rsidR="00BB1C09" w:rsidRPr="003067AA" w:rsidRDefault="00BB1C09" w:rsidP="00247C9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4D167203" w14:textId="77777777" w:rsidR="00BB1C09" w:rsidRPr="00C20284" w:rsidRDefault="00BB1C09" w:rsidP="00247C9C">
            <w:pPr>
              <w:pStyle w:val="acctmergecolhdg"/>
              <w:spacing w:line="240" w:lineRule="auto"/>
              <w:ind w:right="96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67AD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: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B1C09" w:rsidRPr="00C20284" w14:paraId="58CFEA46" w14:textId="77777777" w:rsidTr="00247C9C">
        <w:trPr>
          <w:tblHeader/>
        </w:trPr>
        <w:tc>
          <w:tcPr>
            <w:tcW w:w="1980" w:type="dxa"/>
          </w:tcPr>
          <w:p w14:paraId="0FD73179" w14:textId="77777777" w:rsidR="00BB1C09" w:rsidRPr="00C20284" w:rsidRDefault="00BB1C09" w:rsidP="00247C9C">
            <w:pPr>
              <w:spacing w:line="240" w:lineRule="auto"/>
              <w:ind w:left="15" w:right="-171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19A7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5E09BB4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hideMark/>
          </w:tcPr>
          <w:p w14:paraId="74C2309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1C09" w:rsidRPr="00C20284" w14:paraId="705CED2B" w14:textId="77777777" w:rsidTr="00247C9C">
        <w:trPr>
          <w:trHeight w:val="218"/>
          <w:tblHeader/>
        </w:trPr>
        <w:tc>
          <w:tcPr>
            <w:tcW w:w="1980" w:type="dxa"/>
          </w:tcPr>
          <w:p w14:paraId="3B5B675B" w14:textId="77777777" w:rsidR="00BB1C09" w:rsidRPr="00C20284" w:rsidRDefault="00BB1C09" w:rsidP="00247C9C">
            <w:pPr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C98E56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80" w:type="dxa"/>
          </w:tcPr>
          <w:p w14:paraId="50A6587E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9DC812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78111C66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7B684B" w14:textId="77777777" w:rsidR="00BB1C09" w:rsidRPr="00C20284" w:rsidRDefault="00BB1C09" w:rsidP="00247C9C">
            <w:pPr>
              <w:pStyle w:val="acctmergecolhdg"/>
              <w:spacing w:line="240" w:lineRule="auto"/>
              <w:ind w:left="-83" w:right="-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ผู้ถือหุ้น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</w:t>
            </w:r>
          </w:p>
        </w:tc>
      </w:tr>
      <w:tr w:rsidR="00BB1C09" w:rsidRPr="00C20284" w14:paraId="603DD387" w14:textId="77777777" w:rsidTr="00247C9C">
        <w:trPr>
          <w:tblHeader/>
        </w:trPr>
        <w:tc>
          <w:tcPr>
            <w:tcW w:w="1980" w:type="dxa"/>
          </w:tcPr>
          <w:p w14:paraId="3803885A" w14:textId="77777777" w:rsidR="00BB1C09" w:rsidRPr="00C20284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7A92B6BD" w14:textId="77777777" w:rsidR="00BB1C09" w:rsidRPr="00C20284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0" w:type="dxa"/>
          </w:tcPr>
          <w:p w14:paraId="69796CE4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5346F5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D626E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A0511A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025427CB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18745F3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365C0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B36BD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26877B2B" w14:textId="77777777" w:rsidTr="00247C9C">
        <w:trPr>
          <w:tblHeader/>
        </w:trPr>
        <w:tc>
          <w:tcPr>
            <w:tcW w:w="1980" w:type="dxa"/>
          </w:tcPr>
          <w:p w14:paraId="3EE8BE81" w14:textId="77777777" w:rsidR="00BB1C09" w:rsidRPr="00C20284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E13A40" w14:textId="77777777" w:rsidR="00BB1C09" w:rsidRPr="00C20284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884657E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366E1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52B2920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D57B42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4" w:type="dxa"/>
          </w:tcPr>
          <w:p w14:paraId="2FE64328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FAB2781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4174EC3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572F2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B1C09" w:rsidRPr="00C20284" w14:paraId="007357F3" w14:textId="77777777" w:rsidTr="00247C9C">
        <w:tc>
          <w:tcPr>
            <w:tcW w:w="1980" w:type="dxa"/>
          </w:tcPr>
          <w:p w14:paraId="368CDE83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4122C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0084E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AB744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87666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03002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D296428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7F42EC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B3060C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BC2F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598A5F1B" w14:textId="77777777" w:rsidTr="00247C9C">
        <w:tc>
          <w:tcPr>
            <w:tcW w:w="1980" w:type="dxa"/>
            <w:hideMark/>
          </w:tcPr>
          <w:p w14:paraId="6401AD10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F5929F6" w14:textId="628A323D" w:rsidR="00BB1C09" w:rsidRPr="00C86DB2" w:rsidRDefault="00C86DB2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AAB9DEF" w14:textId="77777777" w:rsidR="00BB1C09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D68BF3" w14:textId="790162AE" w:rsidR="00BB1C09" w:rsidRPr="00C20284" w:rsidRDefault="00F24446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65C3D6F8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1AE54D" w14:textId="0434C371" w:rsidR="00BB1C09" w:rsidRPr="00C20284" w:rsidRDefault="00043156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4446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3DB8275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72880EB" w14:textId="600166A1" w:rsidR="00BB1C09" w:rsidRPr="00C20284" w:rsidRDefault="003D205C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80" w:type="dxa"/>
            <w:shd w:val="clear" w:color="auto" w:fill="auto"/>
          </w:tcPr>
          <w:p w14:paraId="17E69CFA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520E1FD" w14:textId="78661CCF" w:rsidR="00BB1C09" w:rsidRPr="00C20284" w:rsidRDefault="002E2B96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</w:tr>
      <w:tr w:rsidR="00BB1C09" w:rsidRPr="00C20284" w14:paraId="38321FDA" w14:textId="77777777" w:rsidTr="00247C9C">
        <w:tc>
          <w:tcPr>
            <w:tcW w:w="1980" w:type="dxa"/>
          </w:tcPr>
          <w:p w14:paraId="2C6F717E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61AAB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DF144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AEEC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46CDC3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095A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989B2AE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298B20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F270D7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DDFA7B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6CD3647C" w14:textId="77777777" w:rsidTr="00247C9C">
        <w:tc>
          <w:tcPr>
            <w:tcW w:w="1980" w:type="dxa"/>
          </w:tcPr>
          <w:p w14:paraId="75FCB826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B316E5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63904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2809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2C9678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95637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015BF52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D5986A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8EA02A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A31E6F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1412E6BC" w14:textId="77777777" w:rsidTr="00247C9C">
        <w:tc>
          <w:tcPr>
            <w:tcW w:w="1980" w:type="dxa"/>
          </w:tcPr>
          <w:p w14:paraId="04C2D2ED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122748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1DD8C93" w14:textId="77777777" w:rsidR="00BB1C09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6D752" w14:textId="593EF5FB" w:rsidR="00BB1C09" w:rsidRPr="00C20284" w:rsidRDefault="00FB37A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</w:tcPr>
          <w:p w14:paraId="035F1832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FDA80" w14:textId="1988FC7F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37A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30DE6460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EBD84B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180" w:type="dxa"/>
            <w:shd w:val="clear" w:color="auto" w:fill="auto"/>
          </w:tcPr>
          <w:p w14:paraId="2799A2D9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09190D" w14:textId="77777777" w:rsidR="00BB1C09" w:rsidRPr="00C20284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</w:tbl>
    <w:p w14:paraId="342A7A10" w14:textId="77777777" w:rsidR="00BB1C09" w:rsidRPr="003067AA" w:rsidRDefault="00BB1C09" w:rsidP="00BB1C09">
      <w:pPr>
        <w:rPr>
          <w:rFonts w:asciiTheme="majorBidi" w:hAnsiTheme="majorBidi" w:cstheme="majorBidi"/>
          <w:sz w:val="6"/>
          <w:szCs w:val="6"/>
        </w:rPr>
      </w:pPr>
    </w:p>
    <w:tbl>
      <w:tblPr>
        <w:tblW w:w="864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73"/>
        <w:gridCol w:w="1170"/>
        <w:gridCol w:w="187"/>
        <w:gridCol w:w="1080"/>
        <w:gridCol w:w="180"/>
        <w:gridCol w:w="1080"/>
        <w:gridCol w:w="180"/>
        <w:gridCol w:w="1163"/>
        <w:gridCol w:w="180"/>
        <w:gridCol w:w="1447"/>
      </w:tblGrid>
      <w:tr w:rsidR="00BB1C09" w:rsidRPr="00C20284" w14:paraId="1557D9F8" w14:textId="77777777" w:rsidTr="00247C9C">
        <w:trPr>
          <w:tblHeader/>
        </w:trPr>
        <w:tc>
          <w:tcPr>
            <w:tcW w:w="1973" w:type="dxa"/>
          </w:tcPr>
          <w:p w14:paraId="5C998164" w14:textId="77777777" w:rsidR="00BB1C09" w:rsidRPr="00C20284" w:rsidRDefault="00BB1C09" w:rsidP="00247C9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5C168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5FD971B8" w14:textId="77777777" w:rsidR="00BB1C09" w:rsidRPr="003067AA" w:rsidRDefault="00BB1C09" w:rsidP="00247C9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33EC8FDD" w14:textId="77777777" w:rsidR="00BB1C09" w:rsidRPr="00C20284" w:rsidRDefault="00BB1C09" w:rsidP="00247C9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3067AA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: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B1C09" w:rsidRPr="00C20284" w14:paraId="5CB2480E" w14:textId="77777777" w:rsidTr="00247C9C">
        <w:trPr>
          <w:tblHeader/>
        </w:trPr>
        <w:tc>
          <w:tcPr>
            <w:tcW w:w="1973" w:type="dxa"/>
          </w:tcPr>
          <w:p w14:paraId="6651B9E9" w14:textId="77777777" w:rsidR="00BB1C09" w:rsidRPr="00C20284" w:rsidRDefault="00BB1C09" w:rsidP="00247C9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61009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48B214CB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hideMark/>
          </w:tcPr>
          <w:p w14:paraId="72D47C52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B1C09" w:rsidRPr="00C20284" w14:paraId="1BCBB9B4" w14:textId="77777777" w:rsidTr="00247C9C">
        <w:trPr>
          <w:trHeight w:val="218"/>
          <w:tblHeader/>
        </w:trPr>
        <w:tc>
          <w:tcPr>
            <w:tcW w:w="1973" w:type="dxa"/>
          </w:tcPr>
          <w:p w14:paraId="3E831B13" w14:textId="77777777" w:rsidR="00BB1C09" w:rsidRPr="00C20284" w:rsidRDefault="00BB1C09" w:rsidP="00247C9C">
            <w:pPr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6B28783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87" w:type="dxa"/>
          </w:tcPr>
          <w:p w14:paraId="4A057DB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58AA2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29453EE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64743B" w14:textId="77777777" w:rsidR="00BB1C09" w:rsidRPr="00C20284" w:rsidRDefault="00BB1C09" w:rsidP="00247C9C">
            <w:pPr>
              <w:pStyle w:val="acctmergecolhdg"/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ผู้ถือหุ้น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</w:t>
            </w:r>
          </w:p>
        </w:tc>
      </w:tr>
      <w:tr w:rsidR="00BB1C09" w:rsidRPr="00C20284" w14:paraId="1D7BB7CF" w14:textId="77777777" w:rsidTr="00247C9C">
        <w:trPr>
          <w:tblHeader/>
        </w:trPr>
        <w:tc>
          <w:tcPr>
            <w:tcW w:w="1973" w:type="dxa"/>
          </w:tcPr>
          <w:p w14:paraId="719FF6B2" w14:textId="77777777" w:rsidR="00BB1C09" w:rsidRPr="00C20284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20C7EF5F" w14:textId="77777777" w:rsidR="00BB1C09" w:rsidRPr="00C20284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7" w:type="dxa"/>
          </w:tcPr>
          <w:p w14:paraId="3136C7C9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9B2D4F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525E785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2FBF84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D321DE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C6FF52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3D8CB6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</w:tcPr>
          <w:p w14:paraId="7F4BE421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551B72A9" w14:textId="77777777" w:rsidTr="00247C9C">
        <w:trPr>
          <w:tblHeader/>
        </w:trPr>
        <w:tc>
          <w:tcPr>
            <w:tcW w:w="1973" w:type="dxa"/>
          </w:tcPr>
          <w:p w14:paraId="2E473061" w14:textId="77777777" w:rsidR="00BB1C09" w:rsidRPr="00C20284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17CB35" w14:textId="77777777" w:rsidR="00BB1C09" w:rsidRPr="00C20284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7" w:type="dxa"/>
          </w:tcPr>
          <w:p w14:paraId="37DBA584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699D23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EBDF592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2C22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B5FFC03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C53B364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215D4ED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A965A84" w14:textId="77777777" w:rsidR="00BB1C09" w:rsidRPr="00C20284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B1C09" w:rsidRPr="00C20284" w14:paraId="266E792B" w14:textId="77777777" w:rsidTr="00247C9C">
        <w:tc>
          <w:tcPr>
            <w:tcW w:w="1973" w:type="dxa"/>
          </w:tcPr>
          <w:p w14:paraId="190AAF23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EDA137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3C4E8A1B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150075" w14:textId="77777777" w:rsidR="00BB1C09" w:rsidRPr="00367ADF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BF4964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6F66B6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C3FE60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6F0293CC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ECDABE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990789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7D1C81FE" w14:textId="77777777" w:rsidTr="00247C9C">
        <w:tc>
          <w:tcPr>
            <w:tcW w:w="1973" w:type="dxa"/>
            <w:hideMark/>
          </w:tcPr>
          <w:p w14:paraId="772B3152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F101AAA" w14:textId="6FC7E7BC" w:rsidR="00BB1C09" w:rsidRPr="004301D6" w:rsidRDefault="004301D6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</w:tcPr>
          <w:p w14:paraId="37DBB99C" w14:textId="77777777" w:rsidR="00BB1C09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6C64F3" w14:textId="224BE241" w:rsidR="00BB1C09" w:rsidRPr="00367ADF" w:rsidRDefault="004301D6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(74)</w:t>
            </w:r>
          </w:p>
        </w:tc>
        <w:tc>
          <w:tcPr>
            <w:tcW w:w="180" w:type="dxa"/>
            <w:shd w:val="clear" w:color="auto" w:fill="auto"/>
          </w:tcPr>
          <w:p w14:paraId="7069787E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407F26" w14:textId="5D458B28" w:rsidR="00BB1C09" w:rsidRPr="00C20284" w:rsidRDefault="004301D6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5A5A9491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0026E9E" w14:textId="437EEA5E" w:rsidR="00BB1C09" w:rsidRPr="00C20284" w:rsidRDefault="002C701D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shd w:val="clear" w:color="auto" w:fill="auto"/>
          </w:tcPr>
          <w:p w14:paraId="585A8B79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4A58643" w14:textId="76F1E58C" w:rsidR="00BB1C09" w:rsidRPr="00C20284" w:rsidRDefault="002C701D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B1C09" w:rsidRPr="00C20284" w14:paraId="4A283A93" w14:textId="77777777" w:rsidTr="00247C9C">
        <w:tc>
          <w:tcPr>
            <w:tcW w:w="1973" w:type="dxa"/>
          </w:tcPr>
          <w:p w14:paraId="49B3DC51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17F0C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57C1A7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F445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BD3E48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B1BFB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3D657F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76B6F8A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A2AFAA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F39DEE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013C9955" w14:textId="77777777" w:rsidTr="00247C9C">
        <w:tc>
          <w:tcPr>
            <w:tcW w:w="1973" w:type="dxa"/>
          </w:tcPr>
          <w:p w14:paraId="045BF545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11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56DCFFB4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74A799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7E148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A8D5B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D9BD3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1FB73A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EC53A81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62729A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ED37502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1C09" w:rsidRPr="00C20284" w14:paraId="6DC33956" w14:textId="77777777" w:rsidTr="00247C9C">
        <w:tc>
          <w:tcPr>
            <w:tcW w:w="1973" w:type="dxa"/>
          </w:tcPr>
          <w:p w14:paraId="0CD30FEC" w14:textId="77777777" w:rsidR="00BB1C09" w:rsidRPr="00C20284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C2028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C20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169380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" w:type="dxa"/>
          </w:tcPr>
          <w:p w14:paraId="35254E69" w14:textId="77777777" w:rsidR="00BB1C09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DD71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72683D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5AF39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EFE6FC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7D441D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180" w:type="dxa"/>
            <w:shd w:val="clear" w:color="auto" w:fill="auto"/>
          </w:tcPr>
          <w:p w14:paraId="66AADC08" w14:textId="77777777" w:rsidR="00BB1C09" w:rsidRPr="00C20284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3C81465" w14:textId="77777777" w:rsidR="00BB1C09" w:rsidRPr="00C20284" w:rsidRDefault="00BB1C09" w:rsidP="00247C9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</w:tbl>
    <w:p w14:paraId="757B7F7E" w14:textId="77777777" w:rsidR="00BB1C09" w:rsidRPr="00BA7D96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D6EA4E" w14:textId="77777777" w:rsidR="00BB1C09" w:rsidRPr="00C2028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  <w:tab w:val="left" w:pos="1620"/>
        </w:tabs>
        <w:spacing w:line="240" w:lineRule="auto"/>
        <w:ind w:left="1080" w:right="-117" w:hanging="99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</w:rPr>
        <w:t>(</w:t>
      </w:r>
      <w:r w:rsidRPr="00C20284">
        <w:rPr>
          <w:rFonts w:asciiTheme="majorBidi" w:hAnsiTheme="majorBidi" w:cstheme="majorBidi"/>
          <w:sz w:val="30"/>
          <w:szCs w:val="30"/>
          <w:cs/>
        </w:rPr>
        <w:t>ค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Pr="009711B9">
        <w:rPr>
          <w:rFonts w:asciiTheme="majorBidi" w:hAnsiTheme="majorBidi"/>
          <w:sz w:val="30"/>
          <w:szCs w:val="30"/>
        </w:rPr>
        <w:t>3</w:t>
      </w:r>
      <w:r w:rsidRPr="00C20284">
        <w:rPr>
          <w:rFonts w:asciiTheme="majorBidi" w:hAnsiTheme="majorBidi" w:cstheme="majorBidi"/>
          <w:sz w:val="30"/>
          <w:szCs w:val="30"/>
        </w:rPr>
        <w:t>.</w:t>
      </w:r>
      <w:r w:rsidRPr="009711B9">
        <w:rPr>
          <w:rFonts w:asciiTheme="majorBidi" w:hAnsiTheme="majorBidi"/>
          <w:sz w:val="30"/>
          <w:szCs w:val="30"/>
        </w:rPr>
        <w:t>2</w:t>
      </w:r>
      <w:r w:rsidRPr="00C20284">
        <w:rPr>
          <w:rFonts w:asciiTheme="majorBidi" w:hAnsiTheme="majorBidi" w:cstheme="majorBidi"/>
          <w:sz w:val="30"/>
          <w:szCs w:val="30"/>
        </w:rPr>
        <w:t xml:space="preserve">)  </w:t>
      </w:r>
      <w:r w:rsidRPr="00C2028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</w:p>
    <w:p w14:paraId="58E76A9B" w14:textId="77777777" w:rsidR="00BB1C09" w:rsidRPr="00BA7D96" w:rsidRDefault="00BB1C09" w:rsidP="00BB1C0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40F1A5F5" w14:textId="3CB96CB9" w:rsidR="00BB1C09" w:rsidRPr="00C20284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ความเสี่ยงที่เกิดจากการเปลี่ยนแปลงในอนาคตของอัตราดอกเบี้ยในตลาด ซึ่งมีผลกระทบต่อการดำเนินงานและกระแสเงินสดของกลุ่มบริษัท กลุ่มบริษัทบริหารความเสี่ยงของอัตราดอกเบี้ยของสินทรัพย์และหนี้สินทางการเงินโดยพิจารณาเงินให้กู้ยืมหรือเงินกู้ยืมทั้งอัตราดอกเบี้ยคงที่และอัตราลอยตัวตามความเหมาะสมของสภาพตลาด อย่างไรก็ตาม หนี้สินที่มีภาระดอกเบี้ยโดยส่วนใหญ่ของกลุ่มบริษัทมีอัตราดอกเบี้ยคงที่ กลุ่มบริษัทพิจารณาเข้าทำสัญญาแลกเปลี่ยนอัตราดอกเบี้ยเพื่อช่วยในการบริหารความเสี่ยงที่เกิดจากความผันผวนของอัตราดอกเบี้ยสำหรับหนี้สินดังกล่าวบางรายการตามความเหมาะสม</w:t>
      </w:r>
    </w:p>
    <w:p w14:paraId="11788631" w14:textId="77777777" w:rsidR="00BB1C09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C0C5A3" w14:textId="77777777" w:rsidR="00BB1C09" w:rsidRPr="00367ADF" w:rsidRDefault="00BB1C09" w:rsidP="00BB1C09">
      <w:pPr>
        <w:tabs>
          <w:tab w:val="clear" w:pos="454"/>
          <w:tab w:val="clear" w:pos="907"/>
          <w:tab w:val="clear" w:pos="1644"/>
          <w:tab w:val="left" w:pos="630"/>
          <w:tab w:val="left" w:pos="1620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367ADF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สัญญาแลกเปลี่ยนเงินตราต่างประเทศ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และอัตราดอกเบี้ย</w:t>
      </w:r>
    </w:p>
    <w:p w14:paraId="196AF521" w14:textId="77777777" w:rsidR="00BB1C09" w:rsidRPr="00367ADF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 w:right="-2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AB095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067AA">
        <w:rPr>
          <w:rFonts w:asciiTheme="majorBidi" w:hAnsiTheme="majorBidi" w:cstheme="majorBidi"/>
          <w:sz w:val="30"/>
          <w:szCs w:val="30"/>
        </w:rPr>
        <w:t>2565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067AA">
        <w:rPr>
          <w:rFonts w:asciiTheme="majorBidi" w:hAnsiTheme="majorBidi" w:cstheme="majorBidi"/>
          <w:sz w:val="30"/>
          <w:szCs w:val="30"/>
          <w:cs/>
        </w:rPr>
        <w:t>มีสัญญาแลกเปลี่ยนเงินตราต่างประเทศ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และอัตราดอกเบี้ย</w:t>
      </w:r>
      <w:r w:rsidRPr="003067AA">
        <w:rPr>
          <w:rFonts w:asciiTheme="majorBidi" w:hAnsiTheme="majorBidi" w:cstheme="majorBidi"/>
          <w:sz w:val="30"/>
          <w:szCs w:val="30"/>
          <w:cs/>
        </w:rPr>
        <w:t>กับสถาบันการเงินเพื่อช่วยในการบริหารความเสี่ยงที่เกิดจากความผันผวนของอัตราแลกเปลี่ยนเงินตราต่างประเทศ</w:t>
      </w:r>
      <w:r w:rsidRPr="003067AA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และอัตราดอกเบี้ย</w:t>
      </w:r>
      <w:r w:rsidRPr="003067AA">
        <w:rPr>
          <w:rFonts w:asciiTheme="majorBidi" w:hAnsiTheme="majorBidi" w:cstheme="majorBidi"/>
          <w:sz w:val="30"/>
          <w:szCs w:val="30"/>
        </w:rPr>
        <w:t> </w:t>
      </w:r>
      <w:r w:rsidRPr="003067A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7650371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225" w:hanging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41F28D" w14:textId="0551CE13" w:rsidR="00BB1C09" w:rsidRPr="003067AA" w:rsidRDefault="00BB1C09" w:rsidP="00BB1C09">
      <w:pPr>
        <w:pStyle w:val="ListParagraph"/>
        <w:numPr>
          <w:ilvl w:val="0"/>
          <w:numId w:val="13"/>
        </w:numPr>
        <w:tabs>
          <w:tab w:val="left" w:pos="1260"/>
        </w:tabs>
        <w:ind w:left="1620" w:right="-225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บริษัทมีสัญญาแลกเปลี่ยนเงินตราต่างประเทศ</w:t>
      </w:r>
      <w:r w:rsidRPr="003067AA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และอัตราดอกเบี้ย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กับสถาบันการเงินบางแห่ง สำหรับเงินกู้ยืมระยะยาวคงเหลือ</w:t>
      </w:r>
      <w:r w:rsidRPr="003067AA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C842CA" w:rsidRPr="003067AA">
        <w:rPr>
          <w:rFonts w:asciiTheme="majorBidi" w:hAnsiTheme="majorBidi" w:cstheme="majorBidi"/>
          <w:sz w:val="30"/>
          <w:szCs w:val="30"/>
        </w:rPr>
        <w:t>75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(2564: 95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067AA">
        <w:rPr>
          <w:rFonts w:asciiTheme="majorBidi" w:hAnsiTheme="majorBidi" w:cstheme="majorBidi"/>
          <w:sz w:val="30"/>
          <w:szCs w:val="30"/>
          <w:cs/>
        </w:rPr>
        <w:t>โดยบริษัทมีภาระผูกพันที่ต้องจ่ายอัตราดอกเบี้ยคงที่เป็นสกุลเงินบาท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และคู่สัญญามีภาระผูกพันที่ต้องจ่ายอัตราดอกเบี้ยอ้างอิง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>LIBOR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บวกอัตราที่กำหนด</w:t>
      </w:r>
      <w:r w:rsidRPr="003067AA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</w:t>
      </w:r>
      <w:r w:rsidRPr="003067AA">
        <w:rPr>
          <w:rFonts w:asciiTheme="majorBidi" w:hAnsiTheme="majorBidi" w:cstheme="majorBidi"/>
          <w:sz w:val="30"/>
          <w:szCs w:val="30"/>
          <w:cs/>
        </w:rPr>
        <w:t>เหรียญสหรัฐ</w:t>
      </w:r>
    </w:p>
    <w:p w14:paraId="4202BF4C" w14:textId="77777777" w:rsidR="00BB1C09" w:rsidRPr="003067AA" w:rsidRDefault="00BB1C09" w:rsidP="00BB1C09">
      <w:pPr>
        <w:tabs>
          <w:tab w:val="left" w:pos="1260"/>
        </w:tabs>
        <w:ind w:left="540" w:right="-27" w:firstLine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1A9A9" w14:textId="278F813C" w:rsidR="00BB1C09" w:rsidRPr="003067AA" w:rsidRDefault="00BB1C09" w:rsidP="00BB1C09">
      <w:pPr>
        <w:pStyle w:val="ListParagraph"/>
        <w:numPr>
          <w:ilvl w:val="0"/>
          <w:numId w:val="13"/>
        </w:numPr>
        <w:tabs>
          <w:tab w:val="left" w:pos="1260"/>
        </w:tabs>
        <w:ind w:left="1620" w:right="-27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บริษัทย่อยแห่งหนึ่งมีสัญญาแลกเปลี่ยนเงินตราต่างประเทศ</w:t>
      </w:r>
      <w:r w:rsidRPr="003067AA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และอัตราดอกเบี้ย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กับสถาบันการเงินแห่งหนึ่ง สำหรับเงินกู้ยืมระยะยาวคงเหลือจำนวนเงินรวม </w:t>
      </w:r>
      <w:r w:rsidR="008862BF" w:rsidRPr="003067AA">
        <w:rPr>
          <w:rFonts w:asciiTheme="majorBidi" w:hAnsiTheme="majorBidi" w:cstheme="majorBidi"/>
          <w:sz w:val="30"/>
          <w:szCs w:val="30"/>
        </w:rPr>
        <w:t>67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 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2564: 67 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i/>
          <w:iCs/>
          <w:spacing w:val="-6"/>
          <w:sz w:val="30"/>
          <w:szCs w:val="30"/>
        </w:rPr>
        <w:t>)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โดยบริษัทย่อยมีภาระผูกพันที่ต้องจ่ายอัตราดอกเบี้ยคงที่เป็นสกุลเงิน</w:t>
      </w:r>
      <w:r w:rsidRPr="003067AA">
        <w:rPr>
          <w:rFonts w:asciiTheme="majorBidi" w:hAnsiTheme="majorBidi" w:cstheme="majorBidi" w:hint="cs"/>
          <w:spacing w:val="-6"/>
          <w:sz w:val="30"/>
          <w:szCs w:val="30"/>
          <w:cs/>
        </w:rPr>
        <w:t>เวียดนามดอง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และคู่สัญญามีภาระผูกพันที่ต้องจ่ายอัตราดอกเบี้ยอ้างอิง </w:t>
      </w:r>
      <w:r w:rsidRPr="003067AA">
        <w:rPr>
          <w:rFonts w:asciiTheme="majorBidi" w:hAnsiTheme="majorBidi" w:cstheme="majorBidi"/>
          <w:spacing w:val="-6"/>
          <w:sz w:val="30"/>
          <w:szCs w:val="30"/>
        </w:rPr>
        <w:t xml:space="preserve">LIBOR 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บวกอัตราที่กำหนดเป็นสกุลเงินเหรียญสหรัฐ</w:t>
      </w:r>
    </w:p>
    <w:p w14:paraId="6986BD8A" w14:textId="77777777" w:rsidR="00BB1C09" w:rsidRPr="003067AA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1224ECA" w14:textId="77777777" w:rsidR="00BB1C09" w:rsidRPr="00367ADF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367ADF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4C359EA8" w14:textId="77777777" w:rsidR="00BB1C09" w:rsidRPr="00A952BA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475DD" w14:textId="77777777" w:rsidR="00BB1C09" w:rsidRPr="003067AA" w:rsidRDefault="00BB1C09" w:rsidP="00BB1C09">
      <w:pPr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sz w:val="30"/>
          <w:szCs w:val="30"/>
        </w:rPr>
        <w:t xml:space="preserve">31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067AA">
        <w:rPr>
          <w:rFonts w:asciiTheme="majorBidi" w:hAnsiTheme="majorBidi" w:cstheme="majorBidi"/>
          <w:sz w:val="30"/>
          <w:szCs w:val="30"/>
        </w:rPr>
        <w:t xml:space="preserve">2565 </w:t>
      </w: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กลุ่มบริษัทมีสัญญาแลกเปลี่ยน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อัตราดอกเบี้ย</w:t>
      </w:r>
      <w:r w:rsidRPr="003067AA">
        <w:rPr>
          <w:rFonts w:asciiTheme="majorBidi" w:hAnsiTheme="majorBidi" w:cstheme="majorBidi"/>
          <w:sz w:val="30"/>
          <w:szCs w:val="30"/>
          <w:cs/>
        </w:rPr>
        <w:t>กับสถาบันการเงินเพื่อช่วยในการบริหารความเสี่ยงที่เกิดจากความผันผวนของอัตราดอกเบี้ย</w:t>
      </w:r>
      <w:r w:rsidRPr="003067AA">
        <w:rPr>
          <w:rFonts w:asciiTheme="majorBidi" w:hAnsiTheme="majorBidi" w:cstheme="majorBidi"/>
          <w:sz w:val="30"/>
          <w:szCs w:val="30"/>
        </w:rPr>
        <w:t> </w:t>
      </w:r>
      <w:r w:rsidRPr="003067A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BFA6929" w14:textId="77777777" w:rsidR="00BB1C09" w:rsidRPr="003067AA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A14DD9" w14:textId="367DCE01" w:rsidR="00BB1C09" w:rsidRPr="003067AA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บริษัทย่อยแห่งหนึ่ง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มี</w:t>
      </w:r>
      <w:r w:rsidRPr="003067AA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สัญญาแลกเปลี่ยนอัตราดอกเบี้ยกับสถาบันการเงินแห่งหนึ่ง สำหรับเงินกู้ยืมระยะยาว</w:t>
      </w:r>
      <w:r w:rsidRPr="003067AA">
        <w:rPr>
          <w:rFonts w:asciiTheme="majorBidi" w:hAnsiTheme="majorBidi" w:cstheme="majorBidi"/>
          <w:spacing w:val="-6"/>
          <w:sz w:val="30"/>
          <w:szCs w:val="30"/>
          <w:cs/>
        </w:rPr>
        <w:t>คงเหลือ</w:t>
      </w:r>
      <w:r w:rsidRPr="003067AA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Pr="003067AA">
        <w:rPr>
          <w:rFonts w:asciiTheme="majorBidi" w:hAnsiTheme="majorBidi" w:cstheme="majorBidi"/>
          <w:sz w:val="30"/>
          <w:szCs w:val="30"/>
        </w:rPr>
        <w:t xml:space="preserve"> 1,637 </w:t>
      </w:r>
      <w:r w:rsidRPr="003067AA">
        <w:rPr>
          <w:rFonts w:asciiTheme="majorBidi" w:hAnsiTheme="majorBidi" w:cstheme="majorBidi"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(2564: 1,372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โดยบริษัทย่อยมีภาระผูกพันที่ต้องจ่ายอัตราดอกเบี้ยคงที่เป็นสกุลเงินเหรียญสหรัฐ และคู่สัญญามีภาระผูกพันที่ต้องจ่ายอัตราดอกเบี้ยอ้างอิง </w:t>
      </w:r>
      <w:r w:rsidRPr="003067AA">
        <w:rPr>
          <w:rFonts w:asciiTheme="majorBidi" w:hAnsiTheme="majorBidi" w:cstheme="majorBidi"/>
          <w:sz w:val="30"/>
          <w:szCs w:val="30"/>
        </w:rPr>
        <w:t xml:space="preserve">LIBOR </w:t>
      </w:r>
      <w:r w:rsidR="00B203F3" w:rsidRPr="003067A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A4AAE" w:rsidRPr="00BD4745">
        <w:rPr>
          <w:rFonts w:asciiTheme="majorBidi" w:hAnsiTheme="majorBidi" w:cstheme="majorBidi"/>
          <w:sz w:val="30"/>
          <w:szCs w:val="30"/>
        </w:rPr>
        <w:t>SOFR</w:t>
      </w:r>
      <w:r w:rsidR="00B203F3"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เป็นสกุลเงินเหรียญสหรัฐ</w:t>
      </w:r>
    </w:p>
    <w:p w14:paraId="47342C5D" w14:textId="77777777" w:rsidR="00BB1C09" w:rsidRPr="003067AA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6BDE9" w14:textId="77777777" w:rsidR="00BB1C09" w:rsidRPr="007E7E5A" w:rsidRDefault="00BB1C09" w:rsidP="00BB1C0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755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(ค.</w:t>
      </w:r>
      <w:r w:rsidRPr="007E7E5A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D7558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</w:t>
      </w:r>
      <w:r w:rsidRPr="004959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ในกระแสเงินสด</w:t>
      </w:r>
    </w:p>
    <w:p w14:paraId="2D005595" w14:textId="77777777" w:rsidR="00BB1C09" w:rsidRPr="00CE0C3B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008FA" w14:textId="07D84D76" w:rsidR="00BB1C09" w:rsidRDefault="00BB1C09" w:rsidP="005F5493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990" w:right="-225"/>
        <w:jc w:val="thaiDistribute"/>
        <w:rPr>
          <w:rFonts w:asciiTheme="majorBidi" w:hAnsi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กลุ่มบริษัทมีการนำการบัญชีป้องกันความเสี่ยงมาถือปฏิบัติสำหรับสัญญาอนุพันธ์บางสัญญา ซึ่งเข้าเงื่อนไข</w:t>
      </w:r>
      <w:r w:rsidR="009A6AD4">
        <w:rPr>
          <w:rFonts w:asciiTheme="majorBidi" w:hAnsiTheme="majorBidi"/>
          <w:sz w:val="30"/>
          <w:szCs w:val="30"/>
        </w:rPr>
        <w:br/>
      </w:r>
      <w:r w:rsidRPr="003067AA">
        <w:rPr>
          <w:rFonts w:asciiTheme="majorBidi" w:hAnsiTheme="majorBidi" w:cstheme="majorBidi"/>
          <w:sz w:val="30"/>
          <w:szCs w:val="30"/>
          <w:cs/>
        </w:rPr>
        <w:t>การเป็นเครื่องมือป้องกันความเสี่ยงกระแสเงินสดและกำหนดอัตราส่วนการป้องกันความเสี่ยง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</w:t>
      </w:r>
    </w:p>
    <w:p w14:paraId="2DC51C1D" w14:textId="77777777" w:rsidR="00BB1C09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 w:right="-225"/>
        <w:jc w:val="thaiDistribute"/>
        <w:rPr>
          <w:rFonts w:asciiTheme="majorBidi" w:hAnsiTheme="majorBidi"/>
          <w:sz w:val="30"/>
          <w:szCs w:val="30"/>
        </w:rPr>
      </w:pPr>
    </w:p>
    <w:p w14:paraId="7DD44E56" w14:textId="10205D72" w:rsidR="00BB1C09" w:rsidRDefault="00BB1C09" w:rsidP="005F5493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990" w:right="-225"/>
        <w:jc w:val="thaiDistribute"/>
        <w:rPr>
          <w:rFonts w:asciiTheme="majorBidi" w:hAnsiTheme="majorBidi" w:cstheme="majorBidi"/>
          <w:sz w:val="30"/>
          <w:szCs w:val="30"/>
        </w:rPr>
      </w:pPr>
      <w:r w:rsidRPr="0049593E">
        <w:rPr>
          <w:rFonts w:asciiTheme="majorBidi" w:hAnsiTheme="majorBidi" w:cstheme="majorBidi"/>
          <w:sz w:val="30"/>
          <w:szCs w:val="30"/>
          <w:cs/>
        </w:rPr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</w:t>
      </w:r>
      <w:r w:rsidR="009A6AD4">
        <w:rPr>
          <w:rFonts w:asciiTheme="majorBidi" w:hAnsiTheme="majorBidi" w:cstheme="majorBidi"/>
          <w:sz w:val="30"/>
          <w:szCs w:val="30"/>
        </w:rPr>
        <w:br/>
      </w:r>
      <w:r w:rsidRPr="0049593E">
        <w:rPr>
          <w:rFonts w:asciiTheme="majorBidi" w:hAnsiTheme="majorBidi" w:cstheme="majorBidi"/>
          <w:sz w:val="30"/>
          <w:szCs w:val="30"/>
          <w:cs/>
        </w:rPr>
        <w:t>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 ความไม่มีประสิทธิผลส่วนใหญ่อาจเกิดจาก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เงินตราต่างประเทศและ/หรือสัญญาแลกเปลี่ยนอัตราดอกเบี้ยซึ่งไม่สะท้อนในการเปลี่ยนแปลงมูลค่ายุติธรรมของกระแสเงินสดที่มีการป้องกันความเสี่ยงซึ่งเกิดจากการเปลี่ยนแปลงในอัตราแลกเปลี่ยนและ/หรืออัตราดอกเบี้ย ตลอดจนความแตกต่างของช่วงระยะเวลาของธุรกรรมที่ป้องกันความเสี่ยงและ/หรือความแตกต่างของวันที่กำหนดราคาใหม่ระหว่างสัญญาแลกเปลี่ยนและกู้ยืม</w:t>
      </w:r>
    </w:p>
    <w:p w14:paraId="54CE41B9" w14:textId="77777777" w:rsidR="00BB1C09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C3DD6" w14:textId="77777777" w:rsidR="00BB1C09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CF63C" w14:textId="77777777" w:rsidR="00BB1C09" w:rsidRDefault="00BB1C09" w:rsidP="00BB1C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sectPr w:rsidR="00BB1C09" w:rsidSect="00017A7A">
          <w:headerReference w:type="default" r:id="rId36"/>
          <w:pgSz w:w="11907" w:h="16840" w:code="9"/>
          <w:pgMar w:top="691" w:right="1152" w:bottom="576" w:left="1166" w:header="720" w:footer="720" w:gutter="0"/>
          <w:cols w:space="708"/>
          <w:docGrid w:linePitch="360"/>
        </w:sectPr>
      </w:pPr>
    </w:p>
    <w:p w14:paraId="2F9F3E2E" w14:textId="77777777" w:rsidR="00BB1C09" w:rsidRPr="008776FD" w:rsidRDefault="00BB1C09" w:rsidP="009A6AD4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990" w:right="-225"/>
        <w:jc w:val="thaiDistribute"/>
        <w:rPr>
          <w:rFonts w:asciiTheme="majorBidi" w:hAnsiTheme="majorBidi"/>
          <w:sz w:val="30"/>
          <w:szCs w:val="30"/>
        </w:rPr>
      </w:pPr>
      <w:bookmarkStart w:id="7" w:name="_Hlk127374142"/>
      <w:r w:rsidRPr="0049593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711B9">
        <w:rPr>
          <w:rFonts w:asciiTheme="majorBidi" w:hAnsiTheme="majorBidi"/>
          <w:sz w:val="30"/>
          <w:szCs w:val="30"/>
        </w:rPr>
        <w:t>31</w:t>
      </w:r>
      <w:r w:rsidRPr="0049593E">
        <w:rPr>
          <w:rFonts w:asciiTheme="majorBidi" w:hAnsiTheme="majorBidi" w:cstheme="majorBidi"/>
          <w:sz w:val="30"/>
          <w:szCs w:val="30"/>
        </w:rPr>
        <w:t xml:space="preserve"> </w:t>
      </w:r>
      <w:r w:rsidRPr="0049593E">
        <w:rPr>
          <w:rFonts w:asciiTheme="majorBidi" w:hAnsiTheme="majorBidi" w:cstheme="majorBidi"/>
          <w:sz w:val="30"/>
          <w:szCs w:val="30"/>
          <w:cs/>
        </w:rPr>
        <w:t>ธันวาคม กลุ่มบริษัทและบริษัทมีสำรองการป้องกันความเสี่ยงในกระแสเงินสดที่แสดงอยู่ในองค์ประกอบอื่นของส่วนของผู้ถือหุ้น ดังต่อไปนี้</w:t>
      </w:r>
    </w:p>
    <w:bookmarkEnd w:id="7"/>
    <w:p w14:paraId="0B213126" w14:textId="77777777" w:rsidR="00BB1C09" w:rsidRPr="009A6AD4" w:rsidRDefault="00BB1C09" w:rsidP="00BB1C09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625"/>
        <w:gridCol w:w="259"/>
        <w:gridCol w:w="2966"/>
        <w:gridCol w:w="270"/>
        <w:gridCol w:w="2700"/>
      </w:tblGrid>
      <w:tr w:rsidR="006230BB" w:rsidRPr="0049593E" w14:paraId="487732D5" w14:textId="77777777" w:rsidTr="00752E20">
        <w:trPr>
          <w:trHeight w:val="321"/>
        </w:trPr>
        <w:tc>
          <w:tcPr>
            <w:tcW w:w="2625" w:type="dxa"/>
          </w:tcPr>
          <w:p w14:paraId="13672865" w14:textId="77777777" w:rsidR="006230BB" w:rsidRPr="0049593E" w:rsidRDefault="006230BB" w:rsidP="00247C9C">
            <w:pPr>
              <w:tabs>
                <w:tab w:val="left" w:pos="34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59" w:type="dxa"/>
          </w:tcPr>
          <w:p w14:paraId="778556E5" w14:textId="77777777" w:rsidR="006230BB" w:rsidRPr="0049593E" w:rsidRDefault="006230BB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6" w:type="dxa"/>
          </w:tcPr>
          <w:p w14:paraId="3EE326A5" w14:textId="77777777" w:rsidR="006230BB" w:rsidRPr="0049593E" w:rsidRDefault="006230BB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E4BE7" w14:textId="77777777" w:rsidR="006230BB" w:rsidRPr="0049593E" w:rsidRDefault="006230BB" w:rsidP="00247C9C">
            <w:pPr>
              <w:tabs>
                <w:tab w:val="clear" w:pos="3515"/>
                <w:tab w:val="left" w:pos="540"/>
                <w:tab w:val="left" w:pos="3043"/>
              </w:tabs>
              <w:spacing w:line="320" w:lineRule="exact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75C2AD17" w14:textId="77777777" w:rsidR="006230BB" w:rsidRPr="0049593E" w:rsidRDefault="006230BB" w:rsidP="00247C9C">
            <w:pPr>
              <w:tabs>
                <w:tab w:val="clear" w:pos="3515"/>
                <w:tab w:val="left" w:pos="540"/>
                <w:tab w:val="left" w:pos="3043"/>
              </w:tabs>
              <w:spacing w:line="320" w:lineRule="exact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49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B1C09" w:rsidRPr="0049593E" w14:paraId="01CF2926" w14:textId="77777777" w:rsidTr="006230BB">
        <w:trPr>
          <w:trHeight w:val="333"/>
        </w:trPr>
        <w:tc>
          <w:tcPr>
            <w:tcW w:w="2625" w:type="dxa"/>
          </w:tcPr>
          <w:p w14:paraId="1FE5E960" w14:textId="77777777" w:rsidR="00BB1C09" w:rsidRPr="0049593E" w:rsidRDefault="00BB1C09" w:rsidP="00247C9C">
            <w:pPr>
              <w:tabs>
                <w:tab w:val="left" w:pos="342"/>
              </w:tabs>
              <w:spacing w:line="320" w:lineRule="exact"/>
              <w:ind w:lef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236D31A" w14:textId="77777777" w:rsidR="00BB1C09" w:rsidRPr="0049593E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6" w:type="dxa"/>
            <w:tcBorders>
              <w:bottom w:val="single" w:sz="4" w:space="0" w:color="auto"/>
            </w:tcBorders>
          </w:tcPr>
          <w:p w14:paraId="1C4D7460" w14:textId="77777777" w:rsidR="00BB1C09" w:rsidRPr="0049593E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7637E0" w14:textId="77777777" w:rsidR="00BB1C09" w:rsidRPr="0049593E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6C4A84A2" w14:textId="77777777" w:rsidR="00BB1C09" w:rsidRPr="0049593E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0BB" w:rsidRPr="0049593E" w14:paraId="5C59B5E8" w14:textId="77777777" w:rsidTr="003E3DD5">
        <w:trPr>
          <w:trHeight w:hRule="exact" w:val="144"/>
        </w:trPr>
        <w:tc>
          <w:tcPr>
            <w:tcW w:w="2625" w:type="dxa"/>
          </w:tcPr>
          <w:p w14:paraId="7085CB39" w14:textId="77777777" w:rsidR="006230BB" w:rsidRPr="0049593E" w:rsidRDefault="006230BB" w:rsidP="00247C9C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7D239E0" w14:textId="77777777" w:rsidR="006230BB" w:rsidRPr="0049593E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</w:tcPr>
          <w:p w14:paraId="5A8D13A6" w14:textId="77777777" w:rsidR="006230BB" w:rsidRPr="0049593E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7AC28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747C3712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30BB" w:rsidRPr="0049593E" w14:paraId="1F232749" w14:textId="77777777" w:rsidTr="006230BB">
        <w:trPr>
          <w:trHeight w:val="321"/>
        </w:trPr>
        <w:tc>
          <w:tcPr>
            <w:tcW w:w="2625" w:type="dxa"/>
          </w:tcPr>
          <w:p w14:paraId="78A47598" w14:textId="77777777" w:rsidR="006230BB" w:rsidRPr="0049593E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59" w:type="dxa"/>
          </w:tcPr>
          <w:p w14:paraId="58405322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6" w:type="dxa"/>
          </w:tcPr>
          <w:p w14:paraId="3D34A67D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0671B6B2" w14:textId="77777777" w:rsidR="006230BB" w:rsidRPr="0049593E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537A8A94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0BB" w:rsidRPr="0049593E" w14:paraId="1BFF494F" w14:textId="77777777" w:rsidTr="006230BB">
        <w:trPr>
          <w:trHeight w:val="321"/>
        </w:trPr>
        <w:tc>
          <w:tcPr>
            <w:tcW w:w="2625" w:type="dxa"/>
          </w:tcPr>
          <w:p w14:paraId="22A6D4FE" w14:textId="77777777" w:rsidR="006230BB" w:rsidRPr="0049593E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9" w:type="dxa"/>
          </w:tcPr>
          <w:p w14:paraId="7545D3F6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6" w:type="dxa"/>
            <w:shd w:val="clear" w:color="auto" w:fill="auto"/>
          </w:tcPr>
          <w:p w14:paraId="61721345" w14:textId="62352009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4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  <w:vMerge/>
            <w:shd w:val="clear" w:color="auto" w:fill="FFFF00"/>
          </w:tcPr>
          <w:p w14:paraId="7D86BAB0" w14:textId="77777777" w:rsidR="006230BB" w:rsidRPr="0049593E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shd w:val="clear" w:color="auto" w:fill="auto"/>
          </w:tcPr>
          <w:p w14:paraId="34B4ED45" w14:textId="6FE38A53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230BB" w:rsidRPr="0049593E" w14:paraId="38E6B9AF" w14:textId="77777777" w:rsidTr="006230BB">
        <w:trPr>
          <w:trHeight w:val="321"/>
        </w:trPr>
        <w:tc>
          <w:tcPr>
            <w:tcW w:w="2625" w:type="dxa"/>
          </w:tcPr>
          <w:p w14:paraId="2BAC1BFD" w14:textId="77777777" w:rsidR="006230BB" w:rsidRPr="0049593E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59" w:type="dxa"/>
          </w:tcPr>
          <w:p w14:paraId="04BA8CE9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auto"/>
          </w:tcPr>
          <w:p w14:paraId="2377A989" w14:textId="381EF586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  <w:tc>
          <w:tcPr>
            <w:tcW w:w="270" w:type="dxa"/>
            <w:vMerge/>
            <w:shd w:val="clear" w:color="auto" w:fill="FFFF00"/>
          </w:tcPr>
          <w:p w14:paraId="5341A4BA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18596790" w14:textId="073E8D30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230BB" w:rsidRPr="0049593E" w14:paraId="60A0E8DC" w14:textId="77777777" w:rsidTr="006230BB">
        <w:trPr>
          <w:trHeight w:val="321"/>
        </w:trPr>
        <w:tc>
          <w:tcPr>
            <w:tcW w:w="2625" w:type="dxa"/>
          </w:tcPr>
          <w:p w14:paraId="066E3529" w14:textId="77777777" w:rsidR="006230BB" w:rsidRPr="0049593E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4CFA1D6A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7DD68" w14:textId="4480F729" w:rsidR="006230BB" w:rsidRPr="00A55A04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2,865</w:t>
            </w:r>
          </w:p>
        </w:tc>
        <w:tc>
          <w:tcPr>
            <w:tcW w:w="270" w:type="dxa"/>
            <w:vMerge/>
          </w:tcPr>
          <w:p w14:paraId="1A250EA6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FAD88" w14:textId="05BB27CF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6230BB" w:rsidRPr="00FC6C7D" w14:paraId="4A32171F" w14:textId="77777777" w:rsidTr="006230BB">
        <w:trPr>
          <w:trHeight w:val="321"/>
        </w:trPr>
        <w:tc>
          <w:tcPr>
            <w:tcW w:w="2625" w:type="dxa"/>
          </w:tcPr>
          <w:p w14:paraId="18123171" w14:textId="77777777" w:rsidR="006230BB" w:rsidRPr="003067AA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CFF76A6" w14:textId="77777777" w:rsidR="006230BB" w:rsidRPr="003067AA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6" w:type="dxa"/>
            <w:tcBorders>
              <w:top w:val="double" w:sz="4" w:space="0" w:color="auto"/>
            </w:tcBorders>
          </w:tcPr>
          <w:p w14:paraId="1FE2A480" w14:textId="77777777" w:rsidR="006230BB" w:rsidRPr="00FC6C7D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2D38EB1B" w14:textId="77777777" w:rsidR="006230BB" w:rsidRPr="003067AA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double" w:sz="4" w:space="0" w:color="auto"/>
            </w:tcBorders>
          </w:tcPr>
          <w:p w14:paraId="7BA0282C" w14:textId="77777777" w:rsidR="006230BB" w:rsidRPr="003067AA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230BB" w:rsidRPr="00FC6C7D" w14:paraId="1DE6AFBC" w14:textId="77777777" w:rsidTr="006230BB">
        <w:trPr>
          <w:trHeight w:val="321"/>
        </w:trPr>
        <w:tc>
          <w:tcPr>
            <w:tcW w:w="2625" w:type="dxa"/>
          </w:tcPr>
          <w:p w14:paraId="7EADD2E7" w14:textId="77777777" w:rsidR="006230BB" w:rsidRPr="003067AA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59" w:type="dxa"/>
          </w:tcPr>
          <w:p w14:paraId="6D80F588" w14:textId="77777777" w:rsidR="006230BB" w:rsidRPr="003067AA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6" w:type="dxa"/>
          </w:tcPr>
          <w:p w14:paraId="1F82C428" w14:textId="77777777" w:rsidR="006230BB" w:rsidRPr="00FC6C7D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0D0D9C1B" w14:textId="77777777" w:rsidR="006230BB" w:rsidRPr="003067AA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</w:tcPr>
          <w:p w14:paraId="5E2A7566" w14:textId="77777777" w:rsidR="006230BB" w:rsidRPr="003067AA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230BB" w:rsidRPr="0049593E" w14:paraId="0ADE14A5" w14:textId="77777777" w:rsidTr="006230BB">
        <w:trPr>
          <w:trHeight w:val="321"/>
        </w:trPr>
        <w:tc>
          <w:tcPr>
            <w:tcW w:w="2625" w:type="dxa"/>
          </w:tcPr>
          <w:p w14:paraId="35F0856E" w14:textId="77777777" w:rsidR="006230BB" w:rsidRPr="00DD3A6C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9" w:type="dxa"/>
          </w:tcPr>
          <w:p w14:paraId="673BA766" w14:textId="77777777" w:rsidR="006230BB" w:rsidRPr="00FC6C7D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6" w:type="dxa"/>
          </w:tcPr>
          <w:p w14:paraId="2601274E" w14:textId="77777777" w:rsidR="006230BB" w:rsidRPr="00FC6C7D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70" w:type="dxa"/>
            <w:vMerge/>
          </w:tcPr>
          <w:p w14:paraId="18A033B5" w14:textId="77777777" w:rsidR="006230BB" w:rsidRPr="0049593E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54EC5DFA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17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6230BB" w:rsidRPr="0049593E" w14:paraId="67484053" w14:textId="77777777" w:rsidTr="006230BB">
        <w:trPr>
          <w:trHeight w:val="321"/>
        </w:trPr>
        <w:tc>
          <w:tcPr>
            <w:tcW w:w="2625" w:type="dxa"/>
          </w:tcPr>
          <w:p w14:paraId="04CAA2BC" w14:textId="77777777" w:rsidR="006230BB" w:rsidRPr="00DD3A6C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59" w:type="dxa"/>
          </w:tcPr>
          <w:p w14:paraId="6CD1C0E3" w14:textId="77777777" w:rsidR="006230BB" w:rsidRPr="00FC6C7D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6" w:type="dxa"/>
            <w:tcBorders>
              <w:bottom w:val="single" w:sz="4" w:space="0" w:color="auto"/>
            </w:tcBorders>
          </w:tcPr>
          <w:p w14:paraId="6EEF2F99" w14:textId="77777777" w:rsidR="006230BB" w:rsidRPr="00FC6C7D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270" w:type="dxa"/>
            <w:vMerge/>
          </w:tcPr>
          <w:p w14:paraId="342EBE94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0052104E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17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</w:tr>
      <w:tr w:rsidR="006230BB" w:rsidRPr="0049593E" w14:paraId="0E1A645C" w14:textId="77777777" w:rsidTr="006230BB">
        <w:trPr>
          <w:trHeight w:val="321"/>
        </w:trPr>
        <w:tc>
          <w:tcPr>
            <w:tcW w:w="2625" w:type="dxa"/>
          </w:tcPr>
          <w:p w14:paraId="59D88EA3" w14:textId="77777777" w:rsidR="006230BB" w:rsidRPr="0049593E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63E4ED50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6" w:type="dxa"/>
            <w:tcBorders>
              <w:top w:val="single" w:sz="4" w:space="0" w:color="auto"/>
              <w:bottom w:val="double" w:sz="4" w:space="0" w:color="auto"/>
            </w:tcBorders>
          </w:tcPr>
          <w:p w14:paraId="3C9278E0" w14:textId="77777777" w:rsidR="006230BB" w:rsidRPr="000D2B5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(227)</w:t>
            </w:r>
          </w:p>
        </w:tc>
        <w:tc>
          <w:tcPr>
            <w:tcW w:w="270" w:type="dxa"/>
            <w:vMerge/>
          </w:tcPr>
          <w:p w14:paraId="35A4E022" w14:textId="77777777" w:rsidR="006230BB" w:rsidRPr="0049593E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113735DF" w14:textId="77777777" w:rsidR="006230BB" w:rsidRPr="000D2B5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17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(54)</w:t>
            </w:r>
          </w:p>
        </w:tc>
      </w:tr>
    </w:tbl>
    <w:p w14:paraId="2588E7AE" w14:textId="77777777" w:rsidR="00BB1C09" w:rsidRPr="009A6AD4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068F4A92" w14:textId="77777777" w:rsidR="006C72E9" w:rsidRPr="00C20284" w:rsidRDefault="006C72E9" w:rsidP="006C72E9">
      <w:pPr>
        <w:pStyle w:val="Heading1"/>
        <w:shd w:val="clear" w:color="auto" w:fill="auto"/>
        <w:tabs>
          <w:tab w:val="clear" w:pos="283"/>
          <w:tab w:val="left" w:pos="540"/>
        </w:tabs>
        <w:ind w:left="540" w:hanging="540"/>
        <w:rPr>
          <w:rFonts w:cstheme="majorBidi"/>
          <w:b w:val="0"/>
          <w:bCs w:val="0"/>
          <w:szCs w:val="30"/>
        </w:rPr>
      </w:pPr>
      <w:r w:rsidRPr="00C20284">
        <w:rPr>
          <w:rFonts w:cstheme="majorBidi"/>
          <w:szCs w:val="30"/>
          <w:cs/>
        </w:rPr>
        <w:t>การบริหารจัดการทุน</w:t>
      </w:r>
    </w:p>
    <w:p w14:paraId="422C86D9" w14:textId="77777777" w:rsidR="006C72E9" w:rsidRPr="00C20284" w:rsidRDefault="006C72E9" w:rsidP="006C72E9">
      <w:pPr>
        <w:pStyle w:val="block"/>
        <w:spacing w:after="0" w:line="240" w:lineRule="atLeast"/>
        <w:ind w:right="-7" w:hanging="567"/>
        <w:jc w:val="thaiDistribute"/>
        <w:rPr>
          <w:rFonts w:asciiTheme="majorBidi" w:hAnsiTheme="majorBidi" w:cstheme="majorBidi"/>
          <w:b/>
          <w:bCs/>
          <w:szCs w:val="30"/>
        </w:rPr>
      </w:pPr>
    </w:p>
    <w:p w14:paraId="413E1B6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 w:hanging="7"/>
        <w:jc w:val="thaiDistribute"/>
        <w:rPr>
          <w:rFonts w:asciiTheme="majorBidi" w:hAnsiTheme="majorBidi" w:cstheme="majorBidi"/>
          <w:szCs w:val="30"/>
          <w:cs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</w:t>
      </w:r>
      <w:r w:rsidRPr="00C20284">
        <w:rPr>
          <w:rFonts w:asciiTheme="majorBidi" w:hAnsiTheme="majorBidi" w:cstheme="majorBidi"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</w:rPr>
        <w:t>ต่อเนื่อง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C20284">
        <w:rPr>
          <w:rFonts w:asciiTheme="majorBidi" w:hAnsiTheme="majorBidi" w:cstheme="majorBidi"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</w:rPr>
        <w:t>ผู้บริหารได้มีการ</w:t>
      </w:r>
      <w:r w:rsidRPr="00C20284">
        <w:rPr>
          <w:rFonts w:asciiTheme="majorBidi" w:hAnsiTheme="majorBidi" w:cstheme="majorBidi"/>
          <w:spacing w:val="-2"/>
          <w:sz w:val="30"/>
          <w:szCs w:val="30"/>
          <w:cs/>
        </w:rPr>
        <w:t>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</w:t>
      </w:r>
      <w:r w:rsidRPr="00C20284">
        <w:rPr>
          <w:rFonts w:asciiTheme="majorBidi" w:hAnsiTheme="majorBidi" w:cstheme="majorBidi"/>
          <w:sz w:val="30"/>
          <w:szCs w:val="30"/>
        </w:rPr>
        <w:t xml:space="preserve">  </w:t>
      </w:r>
      <w:r w:rsidRPr="00C20284">
        <w:rPr>
          <w:rFonts w:asciiTheme="majorBidi" w:hAnsiTheme="majorBidi" w:cstheme="majorBidi"/>
          <w:sz w:val="30"/>
          <w:szCs w:val="30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06AF3AAF" w14:textId="28E63DA2" w:rsidR="006C72E9" w:rsidRDefault="005C3C2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0B6AF863" w14:textId="77777777" w:rsidR="006C72E9" w:rsidRPr="00C20284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 w:val="0"/>
          <w:bCs w:val="0"/>
          <w:szCs w:val="30"/>
        </w:rPr>
      </w:pPr>
      <w:r w:rsidRPr="00C20284">
        <w:rPr>
          <w:rFonts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21C792E8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B96D1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</w:rPr>
        <w:tab/>
      </w:r>
      <w:r w:rsidRPr="003067AA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ดังนี้</w:t>
      </w:r>
    </w:p>
    <w:p w14:paraId="54B57CCF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181E379" w14:textId="6F90FD90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70105"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ภาระผูกพันตามสัญญาที่เป็นรายจ่ายฝ่ายทุน</w:t>
      </w:r>
    </w:p>
    <w:p w14:paraId="7F006BC0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990"/>
      </w:tblGrid>
      <w:tr w:rsidR="006C72E9" w:rsidRPr="00C20284" w14:paraId="022F7AAA" w14:textId="77777777" w:rsidTr="00387CAF">
        <w:trPr>
          <w:trHeight w:hRule="exact" w:val="360"/>
        </w:trPr>
        <w:tc>
          <w:tcPr>
            <w:tcW w:w="4230" w:type="dxa"/>
          </w:tcPr>
          <w:p w14:paraId="4E3299F0" w14:textId="77777777" w:rsidR="006C72E9" w:rsidRPr="003067AA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486954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FD6687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53068E" w14:textId="77777777" w:rsidR="006C72E9" w:rsidRPr="003067AA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C72E9" w:rsidRPr="00C20284" w14:paraId="25C6BC42" w14:textId="77777777" w:rsidTr="00387CAF">
        <w:trPr>
          <w:trHeight w:hRule="exact" w:val="360"/>
        </w:trPr>
        <w:tc>
          <w:tcPr>
            <w:tcW w:w="4230" w:type="dxa"/>
          </w:tcPr>
          <w:p w14:paraId="72816FA5" w14:textId="77777777" w:rsidR="006C72E9" w:rsidRPr="003067AA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AA50D5E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FECCCD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203C5C4" w14:textId="77777777" w:rsidR="006C72E9" w:rsidRPr="003067AA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5BE" w:rsidRPr="00C20284" w14:paraId="127C2CFB" w14:textId="77777777" w:rsidTr="00387CAF">
        <w:trPr>
          <w:trHeight w:hRule="exact" w:val="360"/>
        </w:trPr>
        <w:tc>
          <w:tcPr>
            <w:tcW w:w="4230" w:type="dxa"/>
          </w:tcPr>
          <w:p w14:paraId="5430F177" w14:textId="77777777" w:rsidR="001445BE" w:rsidRPr="003067AA" w:rsidRDefault="001445BE" w:rsidP="001445B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C32A0" w14:textId="4AF94167" w:rsidR="001445BE" w:rsidRPr="003067AA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1F2082" w14:textId="77777777" w:rsidR="001445BE" w:rsidRPr="003067AA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2EE2C8" w14:textId="6AF5E07B" w:rsidR="001445BE" w:rsidRPr="003067AA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BEFE67" w14:textId="77777777" w:rsidR="001445BE" w:rsidRPr="003067AA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32970D" w14:textId="6D7D1B49" w:rsidR="001445BE" w:rsidRPr="003067AA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99B33" w14:textId="77777777" w:rsidR="001445BE" w:rsidRPr="003067AA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23C652" w14:textId="738C9F5A" w:rsidR="001445BE" w:rsidRPr="003067AA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445BE" w:rsidRPr="00C20284" w14:paraId="1B9E54B9" w14:textId="77777777" w:rsidTr="00387CAF">
        <w:trPr>
          <w:trHeight w:hRule="exact" w:val="144"/>
        </w:trPr>
        <w:tc>
          <w:tcPr>
            <w:tcW w:w="4230" w:type="dxa"/>
          </w:tcPr>
          <w:p w14:paraId="40D64FF5" w14:textId="77777777" w:rsidR="001445BE" w:rsidRPr="003067AA" w:rsidRDefault="001445BE" w:rsidP="0014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C63B5F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0B5C1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98BE6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8C7C7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C4F33D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42BC0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FF2E42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5BE" w:rsidRPr="00C20284" w14:paraId="7DAB806E" w14:textId="77777777" w:rsidTr="00387CAF">
        <w:trPr>
          <w:trHeight w:hRule="exact" w:val="403"/>
        </w:trPr>
        <w:tc>
          <w:tcPr>
            <w:tcW w:w="4230" w:type="dxa"/>
          </w:tcPr>
          <w:p w14:paraId="24250045" w14:textId="77777777" w:rsidR="001445BE" w:rsidRPr="003067AA" w:rsidRDefault="001445BE" w:rsidP="0014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3A882059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DC28A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CD132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23352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7A78E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3D977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A6CC5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5BE" w:rsidRPr="00C20284" w14:paraId="69F80EFD" w14:textId="77777777" w:rsidTr="00387CAF">
        <w:trPr>
          <w:trHeight w:hRule="exact" w:val="403"/>
        </w:trPr>
        <w:tc>
          <w:tcPr>
            <w:tcW w:w="4230" w:type="dxa"/>
          </w:tcPr>
          <w:p w14:paraId="376AE503" w14:textId="77777777" w:rsidR="001445BE" w:rsidRPr="003067AA" w:rsidRDefault="001445BE" w:rsidP="0014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1AE0710B" w14:textId="15BCAC23" w:rsidR="001445BE" w:rsidRPr="003067AA" w:rsidRDefault="00F5562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3,664</w:t>
            </w:r>
          </w:p>
        </w:tc>
        <w:tc>
          <w:tcPr>
            <w:tcW w:w="270" w:type="dxa"/>
          </w:tcPr>
          <w:p w14:paraId="2F5D7B61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2FD8C" w14:textId="63D88A06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3,541</w:t>
            </w:r>
          </w:p>
        </w:tc>
        <w:tc>
          <w:tcPr>
            <w:tcW w:w="270" w:type="dxa"/>
          </w:tcPr>
          <w:p w14:paraId="7AD5BE5F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52C88" w14:textId="6491E990" w:rsidR="001445BE" w:rsidRPr="003067AA" w:rsidRDefault="00F5562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A5E81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C879DF" w14:textId="6401E715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5BE" w:rsidRPr="00C20284" w14:paraId="1484C437" w14:textId="77777777" w:rsidTr="00387CAF">
        <w:trPr>
          <w:trHeight w:hRule="exact" w:val="403"/>
        </w:trPr>
        <w:tc>
          <w:tcPr>
            <w:tcW w:w="4230" w:type="dxa"/>
          </w:tcPr>
          <w:p w14:paraId="6C63FBD7" w14:textId="77777777" w:rsidR="001445BE" w:rsidRPr="003067AA" w:rsidRDefault="001445BE" w:rsidP="0014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52C15194" w14:textId="17AF5C50" w:rsidR="001445BE" w:rsidRPr="003067AA" w:rsidRDefault="00F5562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5,511</w:t>
            </w:r>
          </w:p>
        </w:tc>
        <w:tc>
          <w:tcPr>
            <w:tcW w:w="270" w:type="dxa"/>
          </w:tcPr>
          <w:p w14:paraId="5D6378F3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E87B" w14:textId="334761EB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5,293</w:t>
            </w:r>
          </w:p>
        </w:tc>
        <w:tc>
          <w:tcPr>
            <w:tcW w:w="270" w:type="dxa"/>
          </w:tcPr>
          <w:p w14:paraId="189A873C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42C662" w14:textId="1B749A36" w:rsidR="001445BE" w:rsidRPr="003067AA" w:rsidRDefault="00F5562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BC1A9A4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5E526" w14:textId="15D78F03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1445BE" w:rsidRPr="00C20284" w14:paraId="4B863AFF" w14:textId="77777777" w:rsidTr="00387CAF">
        <w:trPr>
          <w:trHeight w:hRule="exact" w:val="403"/>
        </w:trPr>
        <w:tc>
          <w:tcPr>
            <w:tcW w:w="4230" w:type="dxa"/>
          </w:tcPr>
          <w:p w14:paraId="44682A8D" w14:textId="77777777" w:rsidR="001445BE" w:rsidRPr="003067AA" w:rsidRDefault="001445BE" w:rsidP="0014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354261" w14:textId="0A0B0A2C" w:rsidR="001445BE" w:rsidRPr="003067AA" w:rsidRDefault="00F5562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9,175</w:t>
            </w:r>
          </w:p>
        </w:tc>
        <w:tc>
          <w:tcPr>
            <w:tcW w:w="270" w:type="dxa"/>
          </w:tcPr>
          <w:p w14:paraId="7540774D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2DACC0" w14:textId="72F2BCB3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8,834</w:t>
            </w:r>
          </w:p>
        </w:tc>
        <w:tc>
          <w:tcPr>
            <w:tcW w:w="270" w:type="dxa"/>
          </w:tcPr>
          <w:p w14:paraId="04490B42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419DB9" w14:textId="1315E6D9" w:rsidR="001445BE" w:rsidRPr="003067AA" w:rsidRDefault="00F5562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D4C8544" w14:textId="77777777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A1715A" w14:textId="5D123059" w:rsidR="001445BE" w:rsidRPr="003067AA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</w:tbl>
    <w:p w14:paraId="77923667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3E1198" w14:textId="7FE33BB6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70105"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4B35B794" w14:textId="77777777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08DEB" w14:textId="314F8DC6" w:rsidR="006C72E9" w:rsidRDefault="00714583" w:rsidP="00714583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MS Mincho" w:hAnsiTheme="majorBidi" w:cstheme="majorBidi"/>
          <w:i/>
          <w:iCs/>
        </w:rPr>
      </w:pPr>
      <w:r w:rsidRPr="003067AA">
        <w:rPr>
          <w:rFonts w:asciiTheme="majorBidi" w:eastAsia="MS Mincho" w:hAnsiTheme="majorBidi" w:cstheme="majorBidi"/>
          <w:spacing w:val="-4"/>
          <w:lang w:val="en-US"/>
        </w:rPr>
        <w:t>(</w:t>
      </w:r>
      <w:r w:rsidRPr="003067AA">
        <w:rPr>
          <w:rFonts w:asciiTheme="majorBidi" w:eastAsia="MS Mincho" w:hAnsiTheme="majorBidi" w:cstheme="majorBidi"/>
          <w:spacing w:val="-4"/>
          <w:cs/>
          <w:lang w:val="en-US"/>
        </w:rPr>
        <w:t>ก)</w:t>
      </w:r>
      <w:r w:rsidRPr="003067AA">
        <w:rPr>
          <w:rFonts w:asciiTheme="majorBidi" w:eastAsia="MS Mincho" w:hAnsiTheme="majorBidi" w:cstheme="majorBidi"/>
          <w:spacing w:val="-4"/>
          <w:cs/>
          <w:lang w:val="en-US"/>
        </w:rPr>
        <w:tab/>
      </w:r>
      <w:r w:rsidR="006C72E9" w:rsidRPr="007058B8">
        <w:rPr>
          <w:rFonts w:asciiTheme="majorBidi" w:hAnsiTheme="majorBidi" w:cstheme="majorBidi"/>
          <w:spacing w:val="-4"/>
          <w:cs/>
        </w:rPr>
        <w:t>บริษัทมีสัญญาว่าด้วยความร่วมมือทางวิชาการกับมหาวิทยาลัยแม่โจ้ (</w:t>
      </w:r>
      <w:r w:rsidR="006C72E9" w:rsidRPr="007058B8">
        <w:rPr>
          <w:rFonts w:asciiTheme="majorBidi" w:hAnsiTheme="majorBidi" w:cstheme="majorBidi"/>
          <w:spacing w:val="-4"/>
        </w:rPr>
        <w:t>“</w:t>
      </w:r>
      <w:r w:rsidR="006C72E9" w:rsidRPr="007058B8">
        <w:rPr>
          <w:rFonts w:asciiTheme="majorBidi" w:hAnsiTheme="majorBidi" w:cstheme="majorBidi"/>
          <w:spacing w:val="-4"/>
          <w:cs/>
        </w:rPr>
        <w:t>มหาวิทยาลัย</w:t>
      </w:r>
      <w:r w:rsidR="006C72E9" w:rsidRPr="007058B8">
        <w:rPr>
          <w:rFonts w:asciiTheme="majorBidi" w:hAnsiTheme="majorBidi" w:cstheme="majorBidi"/>
          <w:spacing w:val="-4"/>
        </w:rPr>
        <w:t>”</w:t>
      </w:r>
      <w:r w:rsidR="006C72E9" w:rsidRPr="007058B8">
        <w:rPr>
          <w:rFonts w:asciiTheme="majorBidi" w:hAnsiTheme="majorBidi" w:cstheme="majorBidi"/>
          <w:spacing w:val="-4"/>
          <w:cs/>
        </w:rPr>
        <w:t>) โดยทางมหาวิทยาลัย</w:t>
      </w:r>
      <w:r w:rsidR="006C72E9" w:rsidRPr="005F5F53">
        <w:rPr>
          <w:rFonts w:asciiTheme="majorBidi" w:hAnsiTheme="majorBidi" w:cstheme="majorBidi"/>
          <w:cs/>
        </w:rPr>
        <w:t xml:space="preserve">อนุญาตให้บริษัทใช้ที่ดินและสิ่งปลูกสร้างในการสร้างบ่อเลี้ยงกุ้ง  และใช้เป็นศูนย์วิจัยและฝึกอบรมแก่อาจารย์และนักวิชาการ </w:t>
      </w:r>
      <w:r w:rsidR="006C72E9" w:rsidRPr="004927E5">
        <w:rPr>
          <w:rFonts w:asciiTheme="majorBidi" w:hAnsiTheme="majorBidi" w:cstheme="majorBidi"/>
          <w:cs/>
        </w:rPr>
        <w:t xml:space="preserve">ซึ่งจะสิ้นสุดวันที่ </w:t>
      </w:r>
      <w:r w:rsidR="006C72E9" w:rsidRPr="004927E5">
        <w:rPr>
          <w:rFonts w:asciiTheme="majorBidi" w:hAnsiTheme="majorBidi" w:cstheme="majorBidi"/>
        </w:rPr>
        <w:t>31</w:t>
      </w:r>
      <w:r w:rsidR="006C72E9" w:rsidRPr="004927E5">
        <w:rPr>
          <w:rFonts w:asciiTheme="majorBidi" w:hAnsiTheme="majorBidi" w:cstheme="majorBidi"/>
          <w:cs/>
        </w:rPr>
        <w:t xml:space="preserve"> ธันวาคม </w:t>
      </w:r>
      <w:r w:rsidR="00193857" w:rsidRPr="004927E5">
        <w:rPr>
          <w:rFonts w:asciiTheme="majorBidi" w:hAnsiTheme="majorBidi" w:cstheme="majorBidi"/>
          <w:spacing w:val="-2"/>
        </w:rPr>
        <w:t>256</w:t>
      </w:r>
      <w:r w:rsidR="000F149F" w:rsidRPr="004927E5">
        <w:rPr>
          <w:rFonts w:asciiTheme="majorBidi" w:hAnsiTheme="majorBidi" w:cstheme="majorBidi"/>
          <w:spacing w:val="-2"/>
          <w:lang w:val="en-US"/>
        </w:rPr>
        <w:t>8</w:t>
      </w:r>
      <w:r w:rsidR="00193857" w:rsidRPr="005F5F53">
        <w:rPr>
          <w:rFonts w:asciiTheme="majorBidi" w:hAnsiTheme="majorBidi" w:cstheme="majorBidi"/>
          <w:spacing w:val="-2"/>
        </w:rPr>
        <w:t xml:space="preserve"> </w:t>
      </w:r>
      <w:r w:rsidR="006C72E9" w:rsidRPr="005F5F53">
        <w:rPr>
          <w:rFonts w:asciiTheme="majorBidi" w:hAnsiTheme="majorBidi" w:cstheme="majorBidi"/>
          <w:spacing w:val="-4"/>
          <w:cs/>
        </w:rPr>
        <w:t>ภายใต้เงื่อนไขของสัญญาดังกล่าว บริษัทมีภาระผูกพันที่จะต้อง</w:t>
      </w:r>
      <w:r w:rsidR="006C72E9" w:rsidRPr="005F5F53">
        <w:rPr>
          <w:rFonts w:asciiTheme="majorBidi" w:hAnsiTheme="majorBidi" w:cstheme="majorBidi"/>
          <w:cs/>
        </w:rPr>
        <w:t>จ่ายค่าตอบแทนให้กับมหาวิทยาลัยเป็นจำนวนเงิน</w:t>
      </w:r>
      <w:r w:rsidR="006C72E9" w:rsidRPr="005F5F53">
        <w:rPr>
          <w:rFonts w:asciiTheme="majorBidi" w:hAnsiTheme="majorBidi" w:cstheme="majorBidi"/>
        </w:rPr>
        <w:t xml:space="preserve"> </w:t>
      </w:r>
      <w:r w:rsidR="006C72E9" w:rsidRPr="005F5F53">
        <w:rPr>
          <w:rFonts w:asciiTheme="majorBidi" w:hAnsiTheme="majorBidi" w:cstheme="majorBidi"/>
          <w:spacing w:val="-4"/>
        </w:rPr>
        <w:t>2</w:t>
      </w:r>
      <w:r w:rsidR="006C72E9" w:rsidRPr="005F5F53">
        <w:rPr>
          <w:rFonts w:asciiTheme="majorBidi" w:hAnsiTheme="majorBidi" w:cstheme="majorBidi"/>
          <w:spacing w:val="-4"/>
          <w:cs/>
        </w:rPr>
        <w:t>.</w:t>
      </w:r>
      <w:r w:rsidR="006C72E9" w:rsidRPr="005F5F53">
        <w:rPr>
          <w:rFonts w:asciiTheme="majorBidi" w:hAnsiTheme="majorBidi" w:cstheme="majorBidi"/>
          <w:spacing w:val="-4"/>
        </w:rPr>
        <w:t xml:space="preserve">2 </w:t>
      </w:r>
      <w:r w:rsidR="006C72E9" w:rsidRPr="005F5F53">
        <w:rPr>
          <w:rFonts w:asciiTheme="majorBidi" w:hAnsiTheme="majorBidi" w:cstheme="majorBidi"/>
          <w:spacing w:val="-4"/>
          <w:cs/>
        </w:rPr>
        <w:t>ล้านบาทต่อปี</w:t>
      </w:r>
      <w:r w:rsidR="006C72E9" w:rsidRPr="005F5F53">
        <w:rPr>
          <w:rFonts w:asciiTheme="majorBidi" w:hAnsiTheme="majorBidi" w:cstheme="majorBidi"/>
          <w:spacing w:val="-4"/>
        </w:rPr>
        <w:t xml:space="preserve"> </w:t>
      </w:r>
      <w:r w:rsidR="006C72E9" w:rsidRPr="005F5F53">
        <w:rPr>
          <w:rFonts w:asciiTheme="majorBidi" w:hAnsiTheme="majorBidi" w:cstheme="majorBidi"/>
          <w:spacing w:val="-4"/>
          <w:cs/>
        </w:rPr>
        <w:t>และจะต้องโอน</w:t>
      </w:r>
      <w:r w:rsidR="006C72E9" w:rsidRPr="0054296E">
        <w:rPr>
          <w:rFonts w:asciiTheme="majorBidi" w:hAnsiTheme="majorBidi" w:cstheme="majorBidi"/>
          <w:spacing w:val="-4"/>
          <w:cs/>
        </w:rPr>
        <w:t>กรรมสิทธิ์ในสินทรัพย์ทั้งหมดของโครงการให้กับมหาวิทยาลัยเมื่ออายุของสัญญาสิ้นสุดลง ทั้งนี้ราคาตาม</w:t>
      </w:r>
      <w:r w:rsidR="006C72E9" w:rsidRPr="005F5F53">
        <w:rPr>
          <w:rFonts w:asciiTheme="majorBidi" w:hAnsiTheme="majorBidi" w:cstheme="majorBidi"/>
          <w:cs/>
        </w:rPr>
        <w:t>บัญชีของ</w:t>
      </w:r>
      <w:r w:rsidR="006C72E9" w:rsidRPr="005F5F53">
        <w:rPr>
          <w:rFonts w:asciiTheme="majorBidi" w:hAnsiTheme="majorBidi" w:cstheme="majorBidi"/>
          <w:spacing w:val="-2"/>
          <w:cs/>
        </w:rPr>
        <w:t xml:space="preserve">สินทรัพย์ของบริษัทภายใต้สัญญาดังกล่าว ณ วันที่ </w:t>
      </w:r>
      <w:r w:rsidR="006C72E9" w:rsidRPr="005F5F53">
        <w:rPr>
          <w:rFonts w:asciiTheme="majorBidi" w:hAnsiTheme="majorBidi" w:cstheme="majorBidi"/>
          <w:spacing w:val="-2"/>
        </w:rPr>
        <w:t>31</w:t>
      </w:r>
      <w:r w:rsidR="006C72E9" w:rsidRPr="005F5F53">
        <w:rPr>
          <w:rFonts w:asciiTheme="majorBidi" w:hAnsiTheme="majorBidi" w:cstheme="majorBidi"/>
          <w:spacing w:val="-2"/>
          <w:cs/>
        </w:rPr>
        <w:t xml:space="preserve"> ธันวาคม </w:t>
      </w:r>
      <w:r w:rsidR="006C72E9" w:rsidRPr="005F5F53">
        <w:rPr>
          <w:rFonts w:asciiTheme="majorBidi" w:hAnsiTheme="majorBidi" w:cstheme="majorBidi"/>
          <w:spacing w:val="-2"/>
        </w:rPr>
        <w:t>256</w:t>
      </w:r>
      <w:r w:rsidR="001445BE" w:rsidRPr="005F5F53">
        <w:rPr>
          <w:rFonts w:asciiTheme="majorBidi" w:hAnsiTheme="majorBidi" w:cstheme="majorBidi"/>
          <w:spacing w:val="-2"/>
        </w:rPr>
        <w:t>5</w:t>
      </w:r>
      <w:r w:rsidR="006C72E9" w:rsidRPr="005F5F53">
        <w:rPr>
          <w:rFonts w:asciiTheme="majorBidi" w:hAnsiTheme="majorBidi" w:cstheme="majorBidi"/>
          <w:spacing w:val="-2"/>
        </w:rPr>
        <w:t xml:space="preserve"> </w:t>
      </w:r>
      <w:r w:rsidR="006C72E9" w:rsidRPr="005F5F53">
        <w:rPr>
          <w:rFonts w:asciiTheme="majorBidi" w:hAnsiTheme="majorBidi" w:cstheme="majorBidi"/>
          <w:spacing w:val="-2"/>
          <w:cs/>
        </w:rPr>
        <w:t>มีจำนวนเงินรวม</w:t>
      </w:r>
      <w:r w:rsidR="006C72E9" w:rsidRPr="005F5F53">
        <w:rPr>
          <w:rFonts w:asciiTheme="majorBidi" w:hAnsiTheme="majorBidi" w:cstheme="majorBidi"/>
          <w:spacing w:val="-2"/>
        </w:rPr>
        <w:t xml:space="preserve"> </w:t>
      </w:r>
      <w:r w:rsidR="00687F81" w:rsidRPr="005F5F53">
        <w:rPr>
          <w:rFonts w:asciiTheme="majorBidi" w:hAnsiTheme="majorBidi" w:cstheme="majorBidi"/>
          <w:spacing w:val="-2"/>
        </w:rPr>
        <w:t>15</w:t>
      </w:r>
      <w:r w:rsidR="006C72E9" w:rsidRPr="005F5F53">
        <w:rPr>
          <w:rFonts w:asciiTheme="majorBidi" w:hAnsiTheme="majorBidi" w:cstheme="majorBidi"/>
          <w:spacing w:val="-2"/>
        </w:rPr>
        <w:t xml:space="preserve"> </w:t>
      </w:r>
      <w:r w:rsidR="000837C6">
        <w:rPr>
          <w:rFonts w:asciiTheme="majorBidi" w:hAnsiTheme="majorBidi" w:cstheme="majorBidi"/>
          <w:spacing w:val="-2"/>
          <w:cs/>
        </w:rPr>
        <w:br/>
      </w:r>
      <w:r w:rsidR="006C72E9" w:rsidRPr="005F5F53">
        <w:rPr>
          <w:rFonts w:asciiTheme="majorBidi" w:hAnsiTheme="majorBidi" w:cstheme="majorBidi"/>
          <w:spacing w:val="-2"/>
          <w:cs/>
        </w:rPr>
        <w:t>ล้านบาท</w:t>
      </w:r>
      <w:r w:rsidR="006C72E9" w:rsidRPr="005F5F53">
        <w:rPr>
          <w:rFonts w:asciiTheme="majorBidi" w:hAnsiTheme="majorBidi" w:cstheme="majorBidi"/>
          <w:cs/>
        </w:rPr>
        <w:t xml:space="preserve"> </w:t>
      </w:r>
      <w:r w:rsidR="006C72E9" w:rsidRPr="005F5F53">
        <w:rPr>
          <w:rFonts w:asciiTheme="majorBidi" w:eastAsia="MS Mincho" w:hAnsiTheme="majorBidi" w:cstheme="majorBidi"/>
          <w:i/>
          <w:iCs/>
          <w:cs/>
        </w:rPr>
        <w:t>(</w:t>
      </w:r>
      <w:r w:rsidR="006C72E9" w:rsidRPr="005F5F53">
        <w:rPr>
          <w:rFonts w:asciiTheme="majorBidi" w:eastAsia="MS Mincho" w:hAnsiTheme="majorBidi" w:cstheme="majorBidi"/>
          <w:i/>
          <w:iCs/>
        </w:rPr>
        <w:t>256</w:t>
      </w:r>
      <w:r w:rsidR="001445BE" w:rsidRPr="005F5F53">
        <w:rPr>
          <w:rFonts w:asciiTheme="majorBidi" w:eastAsia="MS Mincho" w:hAnsiTheme="majorBidi" w:cstheme="majorBidi"/>
          <w:i/>
          <w:iCs/>
        </w:rPr>
        <w:t>4</w:t>
      </w:r>
      <w:r w:rsidR="006C72E9" w:rsidRPr="005F5F53">
        <w:rPr>
          <w:rFonts w:asciiTheme="majorBidi" w:eastAsia="MS Mincho" w:hAnsiTheme="majorBidi" w:cstheme="majorBidi"/>
          <w:i/>
          <w:iCs/>
        </w:rPr>
        <w:t>: 1</w:t>
      </w:r>
      <w:r w:rsidR="001445BE" w:rsidRPr="005F5F53">
        <w:rPr>
          <w:rFonts w:asciiTheme="majorBidi" w:eastAsia="MS Mincho" w:hAnsiTheme="majorBidi" w:cstheme="majorBidi"/>
          <w:i/>
          <w:iCs/>
        </w:rPr>
        <w:t>5</w:t>
      </w:r>
      <w:r w:rsidR="006C72E9" w:rsidRPr="005F5F53">
        <w:rPr>
          <w:rFonts w:asciiTheme="majorBidi" w:eastAsia="MS Mincho" w:hAnsiTheme="majorBidi" w:cstheme="majorBidi"/>
          <w:i/>
          <w:iCs/>
        </w:rPr>
        <w:t xml:space="preserve"> </w:t>
      </w:r>
      <w:r w:rsidR="006C72E9" w:rsidRPr="005F5F53">
        <w:rPr>
          <w:rFonts w:asciiTheme="majorBidi" w:eastAsia="MS Mincho" w:hAnsiTheme="majorBidi" w:cstheme="majorBidi"/>
          <w:i/>
          <w:iCs/>
          <w:cs/>
        </w:rPr>
        <w:t>ล้านบาท)</w:t>
      </w:r>
    </w:p>
    <w:p w14:paraId="1E5D0E80" w14:textId="77777777" w:rsidR="00714583" w:rsidRPr="003067AA" w:rsidRDefault="00714583" w:rsidP="00714583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MS Mincho" w:hAnsiTheme="majorBidi" w:cstheme="majorBidi"/>
          <w:lang w:val="en-US"/>
        </w:rPr>
      </w:pPr>
    </w:p>
    <w:p w14:paraId="5B6E59C4" w14:textId="0224D0DB" w:rsidR="0054296E" w:rsidRPr="003067AA" w:rsidRDefault="00136460" w:rsidP="00136460">
      <w:pPr>
        <w:pStyle w:val="a"/>
        <w:tabs>
          <w:tab w:val="clear" w:pos="1080"/>
          <w:tab w:val="left" w:pos="1620"/>
        </w:tabs>
        <w:ind w:left="1440" w:hanging="360"/>
        <w:jc w:val="thaiDistribute"/>
        <w:rPr>
          <w:rFonts w:asciiTheme="majorBidi" w:eastAsia="MS Mincho" w:hAnsiTheme="majorBidi" w:cstheme="majorBidi"/>
          <w:i/>
          <w:iCs/>
          <w:spacing w:val="-4"/>
          <w:cs/>
          <w:lang w:val="en-US"/>
        </w:rPr>
      </w:pPr>
      <w:r w:rsidRPr="003067AA">
        <w:rPr>
          <w:rFonts w:asciiTheme="majorBidi" w:eastAsia="MS Mincho" w:hAnsiTheme="majorBidi" w:cstheme="majorBidi"/>
          <w:spacing w:val="-4"/>
          <w:cs/>
          <w:lang w:val="en-US"/>
        </w:rPr>
        <w:t>(ข)</w:t>
      </w:r>
      <w:r w:rsidRPr="003067AA">
        <w:rPr>
          <w:rFonts w:asciiTheme="majorBidi" w:eastAsia="MS Mincho" w:hAnsiTheme="majorBidi" w:cstheme="majorBidi"/>
          <w:spacing w:val="-4"/>
          <w:cs/>
          <w:lang w:val="en-US"/>
        </w:rPr>
        <w:tab/>
      </w:r>
      <w:r w:rsidR="00225E0C" w:rsidRPr="003067AA">
        <w:rPr>
          <w:rFonts w:asciiTheme="majorBidi" w:eastAsia="MS Mincho" w:hAnsiTheme="majorBidi" w:cstheme="majorBidi"/>
          <w:cs/>
          <w:lang w:val="en-US"/>
        </w:rPr>
        <w:t xml:space="preserve"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 เป็นจำนวนเงินรวม </w:t>
      </w:r>
      <w:r w:rsidR="00E07F5D">
        <w:rPr>
          <w:rFonts w:asciiTheme="majorBidi" w:eastAsia="MS Mincho" w:hAnsiTheme="majorBidi" w:cstheme="majorBidi"/>
          <w:lang w:val="en-US"/>
        </w:rPr>
        <w:t>11</w:t>
      </w:r>
      <w:r w:rsidR="00225E0C" w:rsidRPr="00225E0C">
        <w:rPr>
          <w:rFonts w:asciiTheme="majorBidi" w:eastAsia="MS Mincho" w:hAnsiTheme="majorBidi" w:cstheme="majorBidi"/>
          <w:lang w:val="en-US"/>
        </w:rPr>
        <w:t xml:space="preserve"> </w:t>
      </w:r>
      <w:r w:rsidR="00225E0C" w:rsidRPr="003067AA">
        <w:rPr>
          <w:rFonts w:asciiTheme="majorBidi" w:eastAsia="MS Mincho" w:hAnsiTheme="majorBidi" w:cstheme="majorBidi"/>
          <w:cs/>
          <w:lang w:val="en-US"/>
        </w:rPr>
        <w:t xml:space="preserve">ล้านบาท และ </w:t>
      </w:r>
      <w:r w:rsidR="00E07F5D">
        <w:rPr>
          <w:rFonts w:asciiTheme="majorBidi" w:eastAsia="MS Mincho" w:hAnsiTheme="majorBidi" w:cs="Univers LT Std 45 Light"/>
          <w:lang w:val="en-US"/>
        </w:rPr>
        <w:t>193</w:t>
      </w:r>
      <w:r w:rsidR="00225E0C">
        <w:rPr>
          <w:rFonts w:asciiTheme="majorBidi" w:eastAsia="MS Mincho" w:hAnsiTheme="majorBidi" w:cstheme="majorBidi"/>
          <w:lang w:val="en-US"/>
        </w:rPr>
        <w:t xml:space="preserve"> </w:t>
      </w:r>
      <w:r w:rsidR="00225E0C" w:rsidRPr="003067AA">
        <w:rPr>
          <w:rFonts w:asciiTheme="majorBidi" w:eastAsia="MS Mincho" w:hAnsiTheme="majorBidi" w:cstheme="majorBidi"/>
          <w:cs/>
          <w:lang w:val="en-US"/>
        </w:rPr>
        <w:t xml:space="preserve">ล้านบาท ตามลำดับ </w:t>
      </w:r>
      <w:r w:rsidR="00225E0C" w:rsidRPr="003067AA">
        <w:rPr>
          <w:rFonts w:asciiTheme="majorBidi" w:eastAsia="MS Mincho" w:hAnsiTheme="majorBidi" w:cstheme="majorBidi"/>
          <w:i/>
          <w:iCs/>
          <w:cs/>
          <w:lang w:val="en-US"/>
        </w:rPr>
        <w:t>(</w:t>
      </w:r>
      <w:r w:rsidR="00225E0C" w:rsidRPr="00225E0C">
        <w:rPr>
          <w:rFonts w:asciiTheme="majorBidi" w:eastAsia="MS Mincho" w:hAnsiTheme="majorBidi" w:cstheme="majorBidi"/>
          <w:i/>
          <w:iCs/>
          <w:lang w:val="en-US"/>
        </w:rPr>
        <w:t xml:space="preserve">2564: 11 </w:t>
      </w:r>
      <w:r w:rsidR="00225E0C" w:rsidRPr="003067AA">
        <w:rPr>
          <w:rFonts w:asciiTheme="majorBidi" w:eastAsia="MS Mincho" w:hAnsiTheme="majorBidi" w:cstheme="majorBidi"/>
          <w:i/>
          <w:iCs/>
          <w:cs/>
          <w:lang w:val="en-US"/>
        </w:rPr>
        <w:t xml:space="preserve">ล้านบาท  และ </w:t>
      </w:r>
      <w:r w:rsidR="00A353EF">
        <w:rPr>
          <w:rFonts w:asciiTheme="majorBidi" w:eastAsia="MS Mincho" w:hAnsiTheme="majorBidi" w:cstheme="majorBidi"/>
          <w:i/>
          <w:iCs/>
          <w:lang w:val="en-US"/>
        </w:rPr>
        <w:t>874</w:t>
      </w:r>
      <w:r w:rsidR="00225E0C" w:rsidRPr="00225E0C">
        <w:rPr>
          <w:rFonts w:asciiTheme="majorBidi" w:eastAsia="MS Mincho" w:hAnsiTheme="majorBidi" w:cstheme="majorBidi"/>
          <w:i/>
          <w:iCs/>
          <w:lang w:val="en-US"/>
        </w:rPr>
        <w:t xml:space="preserve"> </w:t>
      </w:r>
      <w:r w:rsidR="00225E0C" w:rsidRPr="003067AA">
        <w:rPr>
          <w:rFonts w:asciiTheme="majorBidi" w:eastAsia="MS Mincho" w:hAnsiTheme="majorBidi" w:cstheme="majorBidi"/>
          <w:i/>
          <w:iCs/>
          <w:cs/>
          <w:lang w:val="en-US"/>
        </w:rPr>
        <w:t>ล้านบาท ตามลำดับ)</w:t>
      </w:r>
      <w:r w:rsidR="00225E0C" w:rsidRPr="003067AA">
        <w:rPr>
          <w:rFonts w:asciiTheme="majorBidi" w:eastAsia="MS Mincho" w:hAnsiTheme="majorBidi" w:cstheme="majorBidi"/>
          <w:cs/>
          <w:lang w:val="en-US"/>
        </w:rPr>
        <w:t xml:space="preserve"> </w:t>
      </w:r>
      <w:r w:rsidR="004004D6" w:rsidRPr="003067AA">
        <w:rPr>
          <w:rFonts w:asciiTheme="majorBidi" w:eastAsia="MS Mincho" w:hAnsiTheme="majorBidi" w:cstheme="majorBidi"/>
          <w:cs/>
          <w:lang w:val="en-US"/>
        </w:rPr>
        <w:t>หนังสือค้ำประกันเหล่านี้ส่วนใหญ่เป็นการค้ำประกันการขายสินค้า ค่าภาษี และค่าอากรต่างๆ</w:t>
      </w:r>
    </w:p>
    <w:p w14:paraId="052A6E4B" w14:textId="77777777" w:rsidR="001445BE" w:rsidRPr="003067AA" w:rsidRDefault="001445BE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0424FD11" w14:textId="26362405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70105"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.3</w:t>
      </w: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1A0D2F3F" w14:textId="77777777" w:rsidR="006C72E9" w:rsidRPr="003067AA" w:rsidRDefault="006C72E9" w:rsidP="006C72E9">
      <w:pPr>
        <w:pStyle w:val="BodyText2"/>
        <w:ind w:left="1080" w:right="63" w:hanging="53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6DA54F7" w14:textId="07AC8A5D" w:rsidR="006C72E9" w:rsidRPr="003067AA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บริษัทย่อยบางแห่งมีภาระผูกพันภายใต้เลตเตอร์ออฟเครดิตที่ออกแล้วเป็นจำนวนเงินรวม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E07F5D" w:rsidRPr="003067AA">
        <w:rPr>
          <w:rFonts w:asciiTheme="majorBidi" w:hAnsiTheme="majorBidi" w:cstheme="majorBidi"/>
          <w:sz w:val="30"/>
          <w:szCs w:val="30"/>
        </w:rPr>
        <w:t>1,</w:t>
      </w:r>
      <w:r w:rsidR="00C57F82" w:rsidRPr="003067AA">
        <w:rPr>
          <w:rFonts w:asciiTheme="majorBidi" w:hAnsiTheme="majorBidi" w:cstheme="majorBidi"/>
          <w:sz w:val="30"/>
          <w:szCs w:val="30"/>
        </w:rPr>
        <w:t>994</w:t>
      </w:r>
      <w:r w:rsidR="00B469EA" w:rsidRPr="003067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067AA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(256</w:t>
      </w:r>
      <w:r w:rsidR="001445BE" w:rsidRPr="003067AA">
        <w:rPr>
          <w:rFonts w:asciiTheme="majorBidi" w:eastAsia="MS Mincho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: </w:t>
      </w:r>
      <w:r w:rsidRPr="003067AA">
        <w:rPr>
          <w:rFonts w:asciiTheme="majorBidi" w:eastAsia="MS Mincho" w:hAnsiTheme="majorBidi" w:cstheme="majorBidi"/>
          <w:i/>
          <w:iCs/>
          <w:sz w:val="30"/>
          <w:szCs w:val="30"/>
        </w:rPr>
        <w:t>2,</w:t>
      </w:r>
      <w:r w:rsidR="001445BE" w:rsidRPr="003067AA">
        <w:rPr>
          <w:rFonts w:asciiTheme="majorBidi" w:eastAsia="MS Mincho" w:hAnsiTheme="majorBidi" w:cstheme="majorBidi"/>
          <w:i/>
          <w:iCs/>
          <w:sz w:val="30"/>
          <w:szCs w:val="30"/>
        </w:rPr>
        <w:t>658</w:t>
      </w:r>
      <w:r w:rsidRPr="003067AA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ล้านบาท)</w:t>
      </w:r>
    </w:p>
    <w:p w14:paraId="27D5849A" w14:textId="47140C86" w:rsidR="00196968" w:rsidRPr="003067AA" w:rsidRDefault="006C72E9" w:rsidP="00196968">
      <w:pPr>
        <w:pStyle w:val="BodyText2"/>
        <w:ind w:left="1080" w:right="63" w:hanging="53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70105"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.4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ab/>
      </w:r>
      <w:r w:rsidR="00196968" w:rsidRPr="003067AA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31124632" w14:textId="77777777" w:rsidR="00196968" w:rsidRPr="003067AA" w:rsidRDefault="00196968" w:rsidP="0019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0BABFB8F" w14:textId="2E867240" w:rsidR="006C72E9" w:rsidRPr="003067AA" w:rsidRDefault="006C72E9" w:rsidP="0019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</w:t>
      </w:r>
      <w:r w:rsidRPr="003067AA">
        <w:rPr>
          <w:rFonts w:asciiTheme="majorBidi" w:hAnsiTheme="majorBidi" w:cstheme="majorBidi" w:hint="cs"/>
          <w:sz w:val="30"/>
          <w:szCs w:val="30"/>
          <w:cs/>
        </w:rPr>
        <w:t>บาง</w:t>
      </w:r>
      <w:r w:rsidRPr="003067AA">
        <w:rPr>
          <w:rFonts w:asciiTheme="majorBidi" w:hAnsiTheme="majorBidi" w:cstheme="majorBidi"/>
          <w:sz w:val="30"/>
          <w:szCs w:val="30"/>
          <w:cs/>
        </w:rPr>
        <w:t>แห่งมีภาระผูกพันจากการออกหนังสือค้ำประกันให้กับสถาบันการเงิน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="00E07F5D" w:rsidRPr="003067AA">
        <w:rPr>
          <w:rFonts w:asciiTheme="majorBidi" w:hAnsiTheme="majorBidi" w:cstheme="majorBidi"/>
          <w:sz w:val="30"/>
          <w:szCs w:val="30"/>
        </w:rPr>
        <w:t>116</w:t>
      </w:r>
      <w:r w:rsidR="00B469EA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445BE" w:rsidRPr="003067A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445BE" w:rsidRPr="003067AA">
        <w:rPr>
          <w:rFonts w:asciiTheme="majorBidi" w:hAnsiTheme="majorBidi" w:cstheme="majorBidi"/>
          <w:i/>
          <w:iCs/>
          <w:sz w:val="30"/>
          <w:szCs w:val="30"/>
        </w:rPr>
        <w:t>253</w:t>
      </w:r>
      <w:r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427D77A" w14:textId="77777777" w:rsidR="00570105" w:rsidRPr="003067AA" w:rsidRDefault="00570105" w:rsidP="006C72E9">
      <w:pPr>
        <w:pStyle w:val="a"/>
        <w:tabs>
          <w:tab w:val="clear" w:pos="1080"/>
          <w:tab w:val="left" w:pos="1620"/>
        </w:tabs>
        <w:ind w:left="1080" w:right="-27"/>
        <w:jc w:val="thaiDistribute"/>
        <w:rPr>
          <w:rFonts w:asciiTheme="majorBidi" w:eastAsia="MS Mincho" w:hAnsiTheme="majorBidi" w:cstheme="majorBidi"/>
          <w:spacing w:val="-4"/>
          <w:lang w:val="en-US"/>
        </w:rPr>
      </w:pPr>
    </w:p>
    <w:p w14:paraId="33613CD0" w14:textId="77777777" w:rsidR="006C72E9" w:rsidRPr="003067AA" w:rsidRDefault="006C72E9" w:rsidP="006C72E9">
      <w:pPr>
        <w:pStyle w:val="Heading1"/>
        <w:tabs>
          <w:tab w:val="clear" w:pos="283"/>
        </w:tabs>
        <w:ind w:left="540" w:hanging="540"/>
        <w:rPr>
          <w:rFonts w:cstheme="majorBidi"/>
          <w:cs/>
          <w:lang w:val="en-GB"/>
        </w:rPr>
      </w:pPr>
      <w:r w:rsidRPr="003067AA">
        <w:rPr>
          <w:rFonts w:cstheme="majorBidi" w:hint="cs"/>
          <w:szCs w:val="30"/>
          <w:cs/>
        </w:rPr>
        <w:t>เหตุการณ์ภายหลังรอบระยะเวลารายงาน</w:t>
      </w:r>
    </w:p>
    <w:p w14:paraId="3466C809" w14:textId="77777777" w:rsidR="006C72E9" w:rsidRPr="003067AA" w:rsidRDefault="006C72E9" w:rsidP="006C72E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C980D2" w14:textId="1E07BC04" w:rsidR="00867D63" w:rsidRPr="00867D63" w:rsidRDefault="006C72E9" w:rsidP="00093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927E5">
        <w:rPr>
          <w:rFonts w:asciiTheme="majorBidi" w:hAnsiTheme="majorBidi" w:cstheme="majorBidi"/>
          <w:sz w:val="30"/>
          <w:szCs w:val="30"/>
        </w:rPr>
        <w:t>3</w:t>
      </w:r>
      <w:r w:rsidR="00776DC0" w:rsidRPr="004927E5">
        <w:rPr>
          <w:rFonts w:asciiTheme="majorBidi" w:hAnsiTheme="majorBidi" w:cstheme="majorBidi"/>
          <w:sz w:val="30"/>
          <w:szCs w:val="30"/>
        </w:rPr>
        <w:t>3</w:t>
      </w:r>
      <w:r w:rsidRPr="004927E5">
        <w:rPr>
          <w:rFonts w:asciiTheme="majorBidi" w:hAnsiTheme="majorBidi" w:cstheme="majorBidi"/>
          <w:sz w:val="30"/>
          <w:szCs w:val="30"/>
        </w:rPr>
        <w:t>.1</w:t>
      </w:r>
      <w:r w:rsidRPr="00A55526">
        <w:rPr>
          <w:rFonts w:asciiTheme="majorBidi" w:hAnsiTheme="majorBidi" w:cstheme="majorBidi"/>
          <w:sz w:val="30"/>
          <w:szCs w:val="30"/>
        </w:rPr>
        <w:tab/>
      </w:r>
      <w:r w:rsidR="00867D63" w:rsidRPr="003067A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D42B9">
        <w:rPr>
          <w:rFonts w:asciiTheme="majorBidi" w:hAnsiTheme="majorBidi" w:cstheme="majorBidi"/>
          <w:sz w:val="30"/>
          <w:szCs w:val="30"/>
        </w:rPr>
        <w:t>31</w:t>
      </w:r>
      <w:r w:rsidR="00867D63" w:rsidRPr="00DE67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670F" w:rsidRPr="00DE670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DE670F" w:rsidRPr="00DE670F">
        <w:rPr>
          <w:rFonts w:asciiTheme="majorBidi" w:hAnsiTheme="majorBidi" w:cstheme="majorBidi"/>
          <w:sz w:val="30"/>
          <w:szCs w:val="30"/>
        </w:rPr>
        <w:t>2566</w:t>
      </w:r>
      <w:r w:rsidR="00867D63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24D0" w:rsidRPr="003067AA">
        <w:rPr>
          <w:rFonts w:asciiTheme="majorBidi" w:hAnsiTheme="majorBidi" w:cstheme="majorBidi"/>
          <w:sz w:val="30"/>
          <w:szCs w:val="30"/>
          <w:cs/>
        </w:rPr>
        <w:t>บริษัท ซีพีเอฟ (ประเทศไทย) จำกัด (มหาชน) (“</w:t>
      </w:r>
      <w:r w:rsidR="00BD24D0" w:rsidRPr="00BD24D0">
        <w:rPr>
          <w:rFonts w:asciiTheme="majorBidi" w:hAnsiTheme="majorBidi"/>
          <w:sz w:val="30"/>
          <w:szCs w:val="30"/>
        </w:rPr>
        <w:t>CPFTH”)</w:t>
      </w:r>
      <w:r w:rsidR="00651AEC" w:rsidRPr="003067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D63" w:rsidRPr="003067AA">
        <w:rPr>
          <w:rFonts w:asciiTheme="majorBidi" w:hAnsiTheme="majorBidi" w:cstheme="majorBidi"/>
          <w:sz w:val="30"/>
          <w:szCs w:val="30"/>
          <w:cs/>
        </w:rPr>
        <w:t xml:space="preserve">ได้ออกหุ้นกู้ครั้งที่ </w:t>
      </w:r>
      <w:r w:rsidR="00867D63" w:rsidRPr="00DE670F">
        <w:rPr>
          <w:rFonts w:asciiTheme="majorBidi" w:hAnsiTheme="majorBidi" w:cstheme="majorBidi"/>
          <w:sz w:val="30"/>
          <w:szCs w:val="30"/>
        </w:rPr>
        <w:t>1/256</w:t>
      </w:r>
      <w:r w:rsidR="00DE670F" w:rsidRPr="00DE670F">
        <w:rPr>
          <w:rFonts w:asciiTheme="majorBidi" w:hAnsiTheme="majorBidi" w:cstheme="majorBidi"/>
          <w:sz w:val="30"/>
          <w:szCs w:val="30"/>
        </w:rPr>
        <w:t>6</w:t>
      </w:r>
      <w:r w:rsidR="00867D63" w:rsidRPr="003067AA">
        <w:rPr>
          <w:rFonts w:asciiTheme="majorBidi" w:hAnsiTheme="majorBidi" w:cstheme="majorBidi"/>
          <w:sz w:val="30"/>
          <w:szCs w:val="30"/>
          <w:cs/>
        </w:rPr>
        <w:t xml:space="preserve"> ประเภทไม่ด้อยสิทธิ ไม่มีหลักประกัน ระบุชื่อผู้ถือ และมีผู้แทนผู้ถือหุ้นกู้ เป็นจำนวนเงินรวม </w:t>
      </w:r>
      <w:r w:rsidR="00867D63" w:rsidRPr="00DE670F">
        <w:rPr>
          <w:rFonts w:asciiTheme="majorBidi" w:hAnsiTheme="majorBidi" w:cstheme="majorBidi"/>
          <w:sz w:val="30"/>
          <w:szCs w:val="30"/>
        </w:rPr>
        <w:t>1</w:t>
      </w:r>
      <w:r w:rsidR="00DE670F" w:rsidRPr="00DE670F">
        <w:rPr>
          <w:rFonts w:asciiTheme="majorBidi" w:hAnsiTheme="majorBidi" w:cstheme="majorBidi"/>
          <w:sz w:val="30"/>
          <w:szCs w:val="30"/>
        </w:rPr>
        <w:t>0,000</w:t>
      </w:r>
      <w:r w:rsidR="00867D63" w:rsidRPr="00DE670F">
        <w:rPr>
          <w:rFonts w:asciiTheme="majorBidi" w:hAnsiTheme="majorBidi" w:cstheme="majorBidi"/>
          <w:sz w:val="30"/>
          <w:szCs w:val="30"/>
        </w:rPr>
        <w:t xml:space="preserve"> </w:t>
      </w:r>
      <w:r w:rsidR="00867D63" w:rsidRPr="003067AA">
        <w:rPr>
          <w:rFonts w:asciiTheme="majorBidi" w:hAnsiTheme="majorBidi" w:cstheme="majorBidi"/>
          <w:sz w:val="30"/>
          <w:szCs w:val="30"/>
          <w:cs/>
        </w:rPr>
        <w:t xml:space="preserve">ล้านบาท อายุหุ้นกู้ </w:t>
      </w:r>
      <w:r w:rsidR="00DE670F" w:rsidRPr="00DE670F">
        <w:rPr>
          <w:rFonts w:asciiTheme="majorBidi" w:hAnsiTheme="majorBidi" w:cstheme="majorBidi"/>
          <w:sz w:val="30"/>
          <w:szCs w:val="30"/>
        </w:rPr>
        <w:t>5</w:t>
      </w:r>
      <w:r w:rsidR="005701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670F" w:rsidRPr="00DE670F">
        <w:rPr>
          <w:rFonts w:asciiTheme="majorBidi" w:hAnsiTheme="majorBidi" w:cstheme="majorBidi"/>
          <w:sz w:val="30"/>
          <w:szCs w:val="30"/>
        </w:rPr>
        <w:t>-</w:t>
      </w:r>
      <w:r w:rsidR="005701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670F" w:rsidRPr="00DE670F">
        <w:rPr>
          <w:rFonts w:asciiTheme="majorBidi" w:hAnsiTheme="majorBidi" w:cstheme="majorBidi"/>
          <w:sz w:val="30"/>
          <w:szCs w:val="30"/>
        </w:rPr>
        <w:t xml:space="preserve">10 </w:t>
      </w:r>
      <w:r w:rsidR="00867D63" w:rsidRPr="003067AA">
        <w:rPr>
          <w:rFonts w:asciiTheme="majorBidi" w:hAnsiTheme="majorBidi" w:cstheme="majorBidi"/>
          <w:sz w:val="30"/>
          <w:szCs w:val="30"/>
          <w:cs/>
        </w:rPr>
        <w:t xml:space="preserve"> ปี โดยมีอัตราดอกเบี้ยคงที่ร้อยละ </w:t>
      </w:r>
      <w:r w:rsidR="00867D63" w:rsidRPr="00DE670F">
        <w:rPr>
          <w:rFonts w:asciiTheme="majorBidi" w:hAnsiTheme="majorBidi" w:cstheme="majorBidi"/>
          <w:sz w:val="30"/>
          <w:szCs w:val="30"/>
        </w:rPr>
        <w:t>3.</w:t>
      </w:r>
      <w:r w:rsidR="00DE670F" w:rsidRPr="00DE670F">
        <w:rPr>
          <w:rFonts w:asciiTheme="majorBidi" w:hAnsiTheme="majorBidi" w:cstheme="majorBidi"/>
          <w:sz w:val="30"/>
          <w:szCs w:val="30"/>
        </w:rPr>
        <w:t>20</w:t>
      </w:r>
      <w:r w:rsidR="00867D63" w:rsidRPr="00DE670F">
        <w:rPr>
          <w:rFonts w:asciiTheme="majorBidi" w:hAnsiTheme="majorBidi" w:cstheme="majorBidi"/>
          <w:sz w:val="30"/>
          <w:szCs w:val="30"/>
        </w:rPr>
        <w:t xml:space="preserve"> - 4.00</w:t>
      </w:r>
      <w:r w:rsidR="00867D63" w:rsidRPr="003067AA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2D5FE7A2" w14:textId="77777777" w:rsidR="00867D63" w:rsidRPr="00867D63" w:rsidRDefault="00867D63" w:rsidP="00867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4DE41" w14:textId="1AAE1FF2" w:rsidR="006C72E9" w:rsidRDefault="00867D63" w:rsidP="00867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67D63">
        <w:rPr>
          <w:rFonts w:asciiTheme="majorBidi" w:hAnsiTheme="majorBidi" w:cstheme="majorBidi"/>
          <w:sz w:val="30"/>
          <w:szCs w:val="30"/>
        </w:rPr>
        <w:tab/>
      </w:r>
      <w:r w:rsidRPr="003067AA">
        <w:rPr>
          <w:rFonts w:asciiTheme="majorBidi" w:hAnsiTheme="majorBidi" w:cstheme="majorBidi"/>
          <w:sz w:val="30"/>
          <w:szCs w:val="30"/>
          <w:cs/>
        </w:rPr>
        <w:t>หุ้นกู้ดังกล่าวได้รับการ</w:t>
      </w:r>
      <w:r w:rsidR="00975DEE" w:rsidRPr="003067AA">
        <w:rPr>
          <w:rFonts w:asciiTheme="majorBidi" w:hAnsiTheme="majorBidi" w:cstheme="majorBidi" w:hint="cs"/>
          <w:sz w:val="30"/>
          <w:szCs w:val="30"/>
          <w:cs/>
        </w:rPr>
        <w:t>ทบทวน</w:t>
      </w:r>
      <w:r w:rsidRPr="003067AA">
        <w:rPr>
          <w:rFonts w:asciiTheme="majorBidi" w:hAnsiTheme="majorBidi" w:cstheme="majorBidi"/>
          <w:sz w:val="30"/>
          <w:szCs w:val="30"/>
          <w:cs/>
        </w:rPr>
        <w:t>อันดับเครดิตไว้ที่ระดับ “</w:t>
      </w:r>
      <w:r w:rsidRPr="00867D63">
        <w:rPr>
          <w:rFonts w:asciiTheme="majorBidi" w:hAnsiTheme="majorBidi" w:cstheme="majorBidi"/>
          <w:sz w:val="30"/>
          <w:szCs w:val="30"/>
        </w:rPr>
        <w:t xml:space="preserve">A+” 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FD5528">
        <w:rPr>
          <w:rFonts w:asciiTheme="majorBidi" w:hAnsiTheme="majorBidi"/>
          <w:sz w:val="30"/>
          <w:szCs w:val="30"/>
        </w:rPr>
        <w:br/>
      </w:r>
      <w:r w:rsidRPr="00DE670F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DE670F">
        <w:rPr>
          <w:rFonts w:asciiTheme="majorBidi" w:hAnsiTheme="majorBidi" w:cstheme="majorBidi"/>
          <w:sz w:val="30"/>
          <w:szCs w:val="30"/>
        </w:rPr>
        <w:t>2565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ทั้งนี้ </w:t>
      </w:r>
      <w:r w:rsidR="00FD5528">
        <w:rPr>
          <w:rFonts w:asciiTheme="majorBidi" w:hAnsiTheme="majorBidi"/>
          <w:sz w:val="30"/>
          <w:szCs w:val="30"/>
        </w:rPr>
        <w:t xml:space="preserve">CPFTH </w:t>
      </w:r>
      <w:r w:rsidRPr="003067AA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</w:t>
      </w:r>
      <w:r w:rsidR="00253A75" w:rsidRPr="003067A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DE670F" w:rsidRPr="00DE670F">
        <w:rPr>
          <w:rFonts w:asciiTheme="majorBidi" w:hAnsiTheme="majorBidi"/>
          <w:sz w:val="30"/>
          <w:szCs w:val="30"/>
        </w:rPr>
        <w:t xml:space="preserve">31 </w:t>
      </w:r>
      <w:r w:rsidR="00DE670F" w:rsidRPr="003067A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DE670F" w:rsidRPr="00DE670F">
        <w:rPr>
          <w:rFonts w:asciiTheme="majorBidi" w:hAnsiTheme="majorBidi"/>
          <w:sz w:val="30"/>
          <w:szCs w:val="30"/>
        </w:rPr>
        <w:t>2566</w:t>
      </w:r>
    </w:p>
    <w:p w14:paraId="7365FBD3" w14:textId="77777777" w:rsidR="00B469EA" w:rsidRDefault="00B469E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469EA" w:rsidSect="00017A7A">
      <w:headerReference w:type="default" r:id="rId37"/>
      <w:pgSz w:w="11907" w:h="16840" w:code="9"/>
      <w:pgMar w:top="691" w:right="1152" w:bottom="576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10E7F" w14:textId="77777777" w:rsidR="00B12261" w:rsidRDefault="00B12261" w:rsidP="004956B4">
      <w:r>
        <w:separator/>
      </w:r>
    </w:p>
  </w:endnote>
  <w:endnote w:type="continuationSeparator" w:id="0">
    <w:p w14:paraId="0C62B2BD" w14:textId="77777777" w:rsidR="00B12261" w:rsidRDefault="00B12261" w:rsidP="004956B4">
      <w:r>
        <w:continuationSeparator/>
      </w:r>
    </w:p>
  </w:endnote>
  <w:endnote w:type="continuationNotice" w:id="1">
    <w:p w14:paraId="77967FEC" w14:textId="77777777" w:rsidR="00B12261" w:rsidRDefault="00B122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2094B" w14:textId="77777777" w:rsidR="006141FC" w:rsidRDefault="006141FC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EE53" w14:textId="77777777" w:rsidR="006C72E9" w:rsidRPr="00F54077" w:rsidRDefault="006C72E9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F54077">
      <w:rPr>
        <w:rFonts w:asciiTheme="majorBidi" w:hAnsiTheme="majorBidi" w:cstheme="majorBidi"/>
        <w:sz w:val="30"/>
        <w:szCs w:val="30"/>
      </w:rPr>
      <w:fldChar w:fldCharType="begin"/>
    </w:r>
    <w:r w:rsidRPr="00F54077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F54077">
      <w:rPr>
        <w:rFonts w:asciiTheme="majorBidi" w:hAnsiTheme="majorBidi" w:cstheme="majorBidi"/>
        <w:sz w:val="30"/>
        <w:szCs w:val="30"/>
      </w:rPr>
      <w:fldChar w:fldCharType="separate"/>
    </w:r>
    <w:r w:rsidRPr="00F54077">
      <w:rPr>
        <w:rFonts w:asciiTheme="majorBidi" w:hAnsiTheme="majorBidi" w:cstheme="majorBidi"/>
        <w:sz w:val="30"/>
        <w:szCs w:val="30"/>
      </w:rPr>
      <w:t>186</w:t>
    </w:r>
    <w:r w:rsidRPr="00F54077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95C6" w14:textId="77777777" w:rsidR="006C72E9" w:rsidRPr="002D6F94" w:rsidRDefault="006C72E9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sz w:val="30"/>
        <w:szCs w:val="30"/>
      </w:rPr>
    </w:pPr>
    <w:r w:rsidRPr="002D6F94">
      <w:rPr>
        <w:rFonts w:asciiTheme="majorBidi" w:hAnsiTheme="majorBidi" w:cstheme="majorBidi"/>
        <w:caps/>
        <w:sz w:val="30"/>
        <w:szCs w:val="30"/>
      </w:rPr>
      <w:fldChar w:fldCharType="begin"/>
    </w:r>
    <w:r w:rsidRPr="002D6F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D6F94">
      <w:rPr>
        <w:rFonts w:asciiTheme="majorBidi" w:hAnsiTheme="majorBidi" w:cstheme="majorBidi"/>
        <w:caps/>
        <w:sz w:val="30"/>
        <w:szCs w:val="30"/>
      </w:rPr>
      <w:fldChar w:fldCharType="separate"/>
    </w:r>
    <w:r w:rsidRPr="002D6F94">
      <w:rPr>
        <w:rFonts w:asciiTheme="majorBidi" w:hAnsiTheme="majorBidi" w:cstheme="majorBidi"/>
        <w:caps/>
        <w:sz w:val="30"/>
        <w:szCs w:val="30"/>
      </w:rPr>
      <w:t>6</w:t>
    </w:r>
    <w:r w:rsidRPr="002D6F94">
      <w:rPr>
        <w:rFonts w:asciiTheme="majorBidi" w:hAnsiTheme="majorBidi" w:cstheme="majorBidi"/>
        <w:caps/>
        <w:sz w:val="30"/>
        <w:szCs w:val="30"/>
      </w:rPr>
      <w:fldChar w:fldCharType="end"/>
    </w:r>
  </w:p>
  <w:p w14:paraId="6BF5AB0A" w14:textId="77777777" w:rsidR="006C72E9" w:rsidRPr="00DF155E" w:rsidRDefault="006C72E9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Univers LT Std 45 Light" w:hAnsi="Univers LT Std 45 Light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8B67" w14:textId="77777777" w:rsidR="006141FC" w:rsidRDefault="006141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C8F3" w14:textId="77777777" w:rsidR="006C72E9" w:rsidRPr="000E2ADD" w:rsidRDefault="006C72E9" w:rsidP="000E2ADD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E2ADD">
      <w:rPr>
        <w:rFonts w:asciiTheme="majorBidi" w:hAnsiTheme="majorBidi" w:cstheme="majorBidi"/>
        <w:caps/>
        <w:sz w:val="30"/>
        <w:szCs w:val="30"/>
      </w:rPr>
      <w:fldChar w:fldCharType="begin"/>
    </w:r>
    <w:r w:rsidRPr="000E2ADD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E2ADD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10</w:t>
    </w:r>
    <w:r w:rsidRPr="009711B9">
      <w:rPr>
        <w:rFonts w:asciiTheme="majorBidi" w:hAnsiTheme="majorBidi"/>
        <w:caps/>
        <w:noProof/>
        <w:sz w:val="30"/>
        <w:szCs w:val="30"/>
      </w:rPr>
      <w:t>1</w:t>
    </w:r>
    <w:r w:rsidRPr="000E2ADD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302F" w14:textId="77777777" w:rsidR="006C72E9" w:rsidRPr="00AA0099" w:rsidRDefault="006C72E9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  <w:r w:rsidRPr="00AA0099">
      <w:rPr>
        <w:rFonts w:asciiTheme="majorBidi" w:hAnsiTheme="majorBidi" w:cstheme="majorBidi"/>
        <w:sz w:val="30"/>
        <w:szCs w:val="30"/>
      </w:rPr>
      <w:fldChar w:fldCharType="begin"/>
    </w:r>
    <w:r w:rsidRPr="00AA0099">
      <w:rPr>
        <w:rFonts w:asciiTheme="majorBidi" w:hAnsiTheme="majorBidi" w:cstheme="majorBidi"/>
        <w:sz w:val="30"/>
        <w:szCs w:val="30"/>
      </w:rPr>
      <w:instrText xml:space="preserve">PAGE  </w:instrText>
    </w:r>
    <w:r w:rsidRPr="00AA0099">
      <w:rPr>
        <w:rFonts w:asciiTheme="majorBidi" w:hAnsiTheme="majorBidi" w:cstheme="majorBidi"/>
        <w:sz w:val="30"/>
        <w:szCs w:val="30"/>
      </w:rPr>
      <w:fldChar w:fldCharType="separate"/>
    </w:r>
    <w:r w:rsidRPr="00AA0099">
      <w:rPr>
        <w:rFonts w:asciiTheme="majorBidi" w:hAnsiTheme="majorBidi" w:cstheme="majorBidi"/>
        <w:sz w:val="30"/>
        <w:szCs w:val="30"/>
      </w:rPr>
      <w:t>102</w:t>
    </w:r>
    <w:r w:rsidRPr="00AA0099">
      <w:rPr>
        <w:rFonts w:asciiTheme="majorBidi" w:hAnsiTheme="majorBidi" w:cstheme="majorBidi"/>
        <w:sz w:val="30"/>
        <w:szCs w:val="30"/>
      </w:rPr>
      <w:fldChar w:fldCharType="end"/>
    </w:r>
  </w:p>
  <w:p w14:paraId="74895C67" w14:textId="77777777" w:rsidR="006C72E9" w:rsidRPr="00DF155E" w:rsidRDefault="006C72E9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MS Gothic" w:hAnsi="MS Gothic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3379D" w14:textId="77777777" w:rsidR="006C72E9" w:rsidRPr="00054288" w:rsidRDefault="006C72E9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  <w:r w:rsidRPr="00054288">
      <w:rPr>
        <w:rFonts w:asciiTheme="majorBidi" w:hAnsiTheme="majorBidi" w:cstheme="majorBidi"/>
        <w:sz w:val="30"/>
        <w:szCs w:val="30"/>
      </w:rPr>
      <w:fldChar w:fldCharType="begin"/>
    </w:r>
    <w:r w:rsidRPr="00054288">
      <w:rPr>
        <w:rFonts w:asciiTheme="majorBidi" w:hAnsiTheme="majorBidi" w:cstheme="majorBidi"/>
        <w:sz w:val="30"/>
        <w:szCs w:val="30"/>
      </w:rPr>
      <w:instrText xml:space="preserve">PAGE  </w:instrText>
    </w:r>
    <w:r w:rsidRPr="00054288">
      <w:rPr>
        <w:rFonts w:asciiTheme="majorBidi" w:hAnsiTheme="majorBidi" w:cstheme="majorBidi"/>
        <w:sz w:val="30"/>
        <w:szCs w:val="30"/>
      </w:rPr>
      <w:fldChar w:fldCharType="separate"/>
    </w:r>
    <w:r w:rsidRPr="00054288">
      <w:rPr>
        <w:rFonts w:asciiTheme="majorBidi" w:hAnsiTheme="majorBidi" w:cstheme="majorBidi"/>
        <w:sz w:val="30"/>
        <w:szCs w:val="30"/>
      </w:rPr>
      <w:t>107</w:t>
    </w:r>
    <w:r w:rsidRPr="00054288">
      <w:rPr>
        <w:rFonts w:asciiTheme="majorBidi" w:hAnsiTheme="majorBidi" w:cstheme="majorBidi"/>
        <w:sz w:val="30"/>
        <w:szCs w:val="30"/>
      </w:rPr>
      <w:fldChar w:fldCharType="end"/>
    </w:r>
  </w:p>
  <w:p w14:paraId="14295236" w14:textId="77777777" w:rsidR="006C72E9" w:rsidRPr="00DF155E" w:rsidRDefault="006C72E9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Univers LT Std 45 Light" w:hAnsi="Univers LT Std 45 Light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6B3DB" w14:textId="77777777" w:rsidR="006C72E9" w:rsidRPr="00E1114A" w:rsidRDefault="006C72E9" w:rsidP="000E2ADD">
    <w:pPr>
      <w:pStyle w:val="Footer"/>
      <w:jc w:val="center"/>
      <w:rPr>
        <w:rFonts w:asciiTheme="majorBidi" w:hAnsiTheme="majorBidi" w:cstheme="majorBidi"/>
      </w:rPr>
    </w:pPr>
    <w:r w:rsidRPr="00E1114A">
      <w:rPr>
        <w:rFonts w:asciiTheme="majorBidi" w:hAnsiTheme="majorBidi" w:cstheme="majorBidi"/>
        <w:sz w:val="30"/>
        <w:szCs w:val="30"/>
      </w:rPr>
      <w:fldChar w:fldCharType="begin"/>
    </w:r>
    <w:r w:rsidRPr="00E1114A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E1114A">
      <w:rPr>
        <w:rFonts w:asciiTheme="majorBidi" w:hAnsiTheme="majorBidi" w:cstheme="majorBidi"/>
        <w:sz w:val="30"/>
        <w:szCs w:val="30"/>
      </w:rPr>
      <w:fldChar w:fldCharType="separate"/>
    </w:r>
    <w:r w:rsidRPr="00E1114A">
      <w:rPr>
        <w:rFonts w:asciiTheme="majorBidi" w:hAnsiTheme="majorBidi" w:cstheme="majorBidi"/>
        <w:sz w:val="30"/>
        <w:szCs w:val="30"/>
      </w:rPr>
      <w:t>122</w:t>
    </w:r>
    <w:r w:rsidRPr="00E1114A">
      <w:rPr>
        <w:rFonts w:asciiTheme="majorBidi" w:hAnsiTheme="majorBidi" w:cstheme="maj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E9F9" w14:textId="37A67C4A" w:rsidR="006C72E9" w:rsidRPr="00D83FF5" w:rsidRDefault="006C72E9" w:rsidP="00305033">
    <w:pPr>
      <w:tabs>
        <w:tab w:val="left" w:pos="9000"/>
      </w:tabs>
      <w:rPr>
        <w:rFonts w:ascii="Univers LT Std 45 Light" w:hAnsi="Univers LT Std 45 Light"/>
        <w:sz w:val="30"/>
        <w:szCs w:val="30"/>
      </w:rPr>
    </w:pPr>
    <w:r>
      <w:rPr>
        <w:rFonts w:ascii="Univers LT Std 45 Light" w:hAnsi="Univers LT Std 45 Light"/>
        <w:sz w:val="30"/>
        <w:szCs w:val="30"/>
      </w:rPr>
      <w:fldChar w:fldCharType="begin"/>
    </w:r>
    <w:r>
      <w:rPr>
        <w:rFonts w:ascii="Univers LT Std 45 Light" w:hAnsi="Univers LT Std 45 Light"/>
        <w:sz w:val="30"/>
        <w:szCs w:val="30"/>
      </w:rPr>
      <w:instrText xml:space="preserve"> FILENAME </w:instrText>
    </w:r>
    <w:r>
      <w:rPr>
        <w:rFonts w:ascii="Univers LT Std 45 Light" w:hAnsi="Univers LT Std 45 Light"/>
        <w:sz w:val="30"/>
        <w:szCs w:val="30"/>
      </w:rPr>
      <w:fldChar w:fldCharType="separate"/>
    </w:r>
    <w:r w:rsidR="000D3138">
      <w:rPr>
        <w:rFonts w:ascii="Univers LT Std 45 Light" w:hAnsi="Univers LT Std 45 Light"/>
        <w:noProof/>
        <w:sz w:val="30"/>
        <w:szCs w:val="30"/>
      </w:rPr>
      <w:t>CPFt3-YE'22-set</w:t>
    </w:r>
    <w:r>
      <w:rPr>
        <w:rFonts w:ascii="Univers LT Std 45 Light" w:hAnsi="Univers LT Std 45 Light"/>
        <w:sz w:val="30"/>
        <w:szCs w:val="30"/>
      </w:rPr>
      <w:fldChar w:fldCharType="end"/>
    </w:r>
    <w:r>
      <w:rPr>
        <w:rFonts w:ascii="Univers LT Std 45 Light" w:hAnsi="Univers LT Std 45 Light" w:hint="cs"/>
        <w:sz w:val="30"/>
        <w:szCs w:val="30"/>
        <w:cs/>
      </w:rPr>
      <w:t xml:space="preserve">                                     </w:t>
    </w:r>
    <w:r>
      <w:rPr>
        <w:rFonts w:ascii="Univers LT Std 45 Light" w:hAnsi="Univers LT Std 45 Light"/>
        <w:sz w:val="30"/>
        <w:szCs w:val="30"/>
      </w:rPr>
      <w:tab/>
    </w:r>
    <w:r>
      <w:rPr>
        <w:rFonts w:ascii="Univers LT Std 45 Light" w:hAnsi="Univers LT Std 45 Light" w:hint="cs"/>
        <w:sz w:val="30"/>
        <w:szCs w:val="30"/>
        <w:cs/>
      </w:rPr>
      <w:tab/>
    </w:r>
    <w:r>
      <w:rPr>
        <w:rFonts w:ascii="Univers LT Std 45 Light" w:hAnsi="Univers LT Std 45 Light" w:hint="cs"/>
        <w:sz w:val="30"/>
        <w:szCs w:val="30"/>
        <w:cs/>
      </w:rPr>
      <w:tab/>
    </w:r>
    <w:r>
      <w:rPr>
        <w:rFonts w:ascii="Univers LT Std 45 Light" w:hAnsi="Univers LT Std 45 Light" w:hint="cs"/>
        <w:sz w:val="30"/>
        <w:szCs w:val="30"/>
        <w:cs/>
      </w:rPr>
      <w:tab/>
    </w:r>
    <w:r>
      <w:rPr>
        <w:rFonts w:ascii="Univers LT Std 45 Light" w:hAnsi="Univers LT Std 45 Light" w:hint="cs"/>
        <w:sz w:val="30"/>
        <w:szCs w:val="30"/>
        <w:cs/>
      </w:rPr>
      <w:tab/>
      <w:t xml:space="preserve">                                 </w:t>
    </w:r>
    <w:r>
      <w:rPr>
        <w:rFonts w:ascii="Univers LT Std 45 Light" w:hAnsi="Univers LT Std 45 Light"/>
        <w:sz w:val="30"/>
        <w:szCs w:val="30"/>
        <w:lang w:val="nl-NL"/>
      </w:rPr>
      <w:fldChar w:fldCharType="begin"/>
    </w:r>
    <w:r w:rsidRPr="00167857">
      <w:rPr>
        <w:rFonts w:ascii="Univers LT Std 45 Light" w:hAnsi="Univers LT Std 45 Light"/>
        <w:sz w:val="30"/>
        <w:szCs w:val="30"/>
      </w:rPr>
      <w:instrText xml:space="preserve"> PAGE  \* MERGEFORMAT </w:instrText>
    </w:r>
    <w:r>
      <w:rPr>
        <w:rFonts w:ascii="Univers LT Std 45 Light" w:hAnsi="Univers LT Std 45 Light"/>
        <w:sz w:val="30"/>
        <w:szCs w:val="30"/>
        <w:lang w:val="nl-NL"/>
      </w:rPr>
      <w:fldChar w:fldCharType="separate"/>
    </w:r>
    <w:r>
      <w:rPr>
        <w:rFonts w:ascii="Univers LT Std 45 Light" w:hAnsi="Univers LT Std 45 Light"/>
        <w:sz w:val="30"/>
        <w:szCs w:val="30"/>
      </w:rPr>
      <w:t>12</w:t>
    </w:r>
    <w:r w:rsidRPr="009711B9">
      <w:rPr>
        <w:rFonts w:ascii="Univers LT Std 45 Light" w:hAnsi="Univers LT Std 45 Light"/>
        <w:sz w:val="30"/>
        <w:szCs w:val="30"/>
      </w:rPr>
      <w:t>3</w:t>
    </w:r>
    <w:r>
      <w:rPr>
        <w:rFonts w:ascii="Univers LT Std 45 Light" w:hAnsi="Univers LT Std 45 Light"/>
        <w:sz w:val="30"/>
        <w:szCs w:val="30"/>
        <w:lang w:val="nl-NL"/>
      </w:rPr>
      <w:fldChar w:fldCharType="end"/>
    </w:r>
  </w:p>
  <w:p w14:paraId="3DD6CC73" w14:textId="77777777" w:rsidR="006C72E9" w:rsidRDefault="006C72E9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5ADC" w14:textId="77777777" w:rsidR="006C72E9" w:rsidRPr="00F54077" w:rsidRDefault="006C72E9" w:rsidP="000E2ADD">
    <w:pPr>
      <w:pStyle w:val="Footer"/>
      <w:jc w:val="center"/>
      <w:rPr>
        <w:rFonts w:asciiTheme="majorBidi" w:hAnsiTheme="majorBidi" w:cstheme="majorBidi"/>
        <w:i/>
        <w:iCs/>
        <w:sz w:val="30"/>
        <w:szCs w:val="30"/>
      </w:rPr>
    </w:pPr>
    <w:r w:rsidRPr="00F54077">
      <w:rPr>
        <w:rFonts w:asciiTheme="majorBidi" w:hAnsiTheme="majorBidi" w:cstheme="majorBidi"/>
      </w:rPr>
      <w:fldChar w:fldCharType="begin"/>
    </w:r>
    <w:r w:rsidRPr="00F54077">
      <w:rPr>
        <w:rFonts w:asciiTheme="majorBidi" w:hAnsiTheme="majorBidi" w:cstheme="majorBidi"/>
      </w:rPr>
      <w:instrText xml:space="preserve"> PAGE   \* MERGEFORMAT </w:instrText>
    </w:r>
    <w:r w:rsidRPr="00F54077">
      <w:rPr>
        <w:rFonts w:asciiTheme="majorBidi" w:hAnsiTheme="majorBidi" w:cstheme="majorBidi"/>
      </w:rPr>
      <w:fldChar w:fldCharType="separate"/>
    </w:r>
    <w:r w:rsidRPr="00F54077">
      <w:rPr>
        <w:rFonts w:asciiTheme="majorBidi" w:hAnsiTheme="majorBidi" w:cstheme="majorBidi"/>
        <w:sz w:val="30"/>
        <w:szCs w:val="30"/>
      </w:rPr>
      <w:t>166</w:t>
    </w:r>
    <w:r w:rsidRPr="00F54077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1FAE4" w14:textId="77777777" w:rsidR="00B12261" w:rsidRDefault="00B12261" w:rsidP="004956B4">
      <w:r>
        <w:separator/>
      </w:r>
    </w:p>
  </w:footnote>
  <w:footnote w:type="continuationSeparator" w:id="0">
    <w:p w14:paraId="1390E62B" w14:textId="77777777" w:rsidR="00B12261" w:rsidRDefault="00B12261" w:rsidP="004956B4">
      <w:r>
        <w:continuationSeparator/>
      </w:r>
    </w:p>
  </w:footnote>
  <w:footnote w:type="continuationNotice" w:id="1">
    <w:p w14:paraId="3C5FD1DD" w14:textId="77777777" w:rsidR="00B12261" w:rsidRDefault="00B122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0E010" w14:textId="77777777" w:rsidR="006141FC" w:rsidRDefault="006141F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BAB2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270"/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322B4054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270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4FA9E9" w14:textId="1F0420F2" w:rsidR="00C16183" w:rsidRPr="00E1114A" w:rsidRDefault="00C16183" w:rsidP="00C16183">
    <w:pPr>
      <w:tabs>
        <w:tab w:val="left" w:pos="540"/>
      </w:tabs>
      <w:ind w:firstLine="270"/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E1114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/>
        <w:b/>
        <w:bCs/>
        <w:sz w:val="32"/>
        <w:szCs w:val="32"/>
      </w:rPr>
      <w:t>2565</w:t>
    </w:r>
  </w:p>
  <w:p w14:paraId="4B362FDA" w14:textId="77777777" w:rsidR="00CC58BB" w:rsidRDefault="00CC58B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3436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58"/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0D66EE90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58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DAB000" w14:textId="77777777" w:rsidR="00C16183" w:rsidRPr="00E1114A" w:rsidRDefault="00C16183" w:rsidP="00C16183">
    <w:pPr>
      <w:tabs>
        <w:tab w:val="left" w:pos="540"/>
      </w:tabs>
      <w:ind w:firstLine="558"/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31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256</w:t>
    </w:r>
    <w:r w:rsidRPr="00E1114A">
      <w:rPr>
        <w:rFonts w:asciiTheme="majorBidi" w:hAnsiTheme="majorBidi" w:cstheme="majorBidi"/>
        <w:b/>
        <w:bCs/>
        <w:sz w:val="32"/>
        <w:szCs w:val="32"/>
      </w:rPr>
      <w:t>5</w:t>
    </w:r>
  </w:p>
  <w:p w14:paraId="209ED7DA" w14:textId="77777777" w:rsidR="00CC58BB" w:rsidRDefault="00CC58B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B5C5" w14:textId="77777777" w:rsidR="00320254" w:rsidRPr="00E1114A" w:rsidRDefault="00320254" w:rsidP="00320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64E1A6A" w14:textId="77777777" w:rsidR="00320254" w:rsidRPr="00E1114A" w:rsidRDefault="00320254" w:rsidP="00320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D5811CD" w14:textId="77777777" w:rsidR="00320254" w:rsidRPr="00E1114A" w:rsidRDefault="00320254" w:rsidP="00320254">
    <w:pPr>
      <w:tabs>
        <w:tab w:val="left" w:pos="540"/>
      </w:tabs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396E2D" w:rsidRPr="00E1114A">
      <w:rPr>
        <w:rFonts w:asciiTheme="majorBidi" w:hAnsiTheme="majorBidi" w:cstheme="majorBidi"/>
        <w:b/>
        <w:bCs/>
        <w:sz w:val="32"/>
        <w:szCs w:val="32"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396E2D" w:rsidRPr="00E1114A">
      <w:rPr>
        <w:rFonts w:asciiTheme="majorBidi" w:hAnsiTheme="majorBidi" w:cstheme="majorBidi"/>
        <w:b/>
        <w:bCs/>
        <w:sz w:val="32"/>
        <w:szCs w:val="32"/>
      </w:rPr>
      <w:t>256</w:t>
    </w:r>
    <w:r w:rsidRPr="00E1114A">
      <w:rPr>
        <w:rFonts w:asciiTheme="majorBidi" w:hAnsiTheme="majorBidi" w:cstheme="majorBidi"/>
        <w:b/>
        <w:bCs/>
        <w:sz w:val="32"/>
        <w:szCs w:val="32"/>
      </w:rPr>
      <w:t>5</w:t>
    </w:r>
  </w:p>
  <w:p w14:paraId="56AFAF47" w14:textId="77777777" w:rsidR="00565F3D" w:rsidRDefault="00565F3D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B3B3" w14:textId="7C3FD06B" w:rsidR="006C72E9" w:rsidRPr="007B106A" w:rsidRDefault="006C72E9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7B106A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7B106A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7B106A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7B106A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7B106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4BA2C074" w14:textId="77777777" w:rsidR="006C72E9" w:rsidRPr="007B106A" w:rsidRDefault="006C72E9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7B106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DBE0798" w14:textId="520E5CFC" w:rsidR="006C72E9" w:rsidRPr="007B106A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7B106A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61376E">
      <w:rPr>
        <w:rFonts w:asciiTheme="majorBidi" w:hAnsiTheme="majorBidi" w:cstheme="majorBidi"/>
        <w:b/>
        <w:bCs/>
        <w:sz w:val="32"/>
        <w:szCs w:val="32"/>
      </w:rPr>
      <w:t>31</w:t>
    </w:r>
    <w:r w:rsidRPr="007B106A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="00D83C30">
      <w:rPr>
        <w:rFonts w:asciiTheme="majorBidi" w:hAnsiTheme="majorBidi" w:cstheme="majorBidi"/>
        <w:b/>
        <w:bCs/>
        <w:sz w:val="32"/>
        <w:szCs w:val="32"/>
      </w:rPr>
      <w:t>2565</w:t>
    </w:r>
  </w:p>
  <w:p w14:paraId="3E3629CF" w14:textId="77777777" w:rsidR="006C72E9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69D0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60CF1306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0319AB72" w14:textId="3811A735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F54077">
      <w:rPr>
        <w:rFonts w:asciiTheme="majorBidi" w:hAnsiTheme="majorBidi" w:cstheme="majorBidi"/>
        <w:b/>
        <w:bCs/>
        <w:sz w:val="32"/>
        <w:szCs w:val="32"/>
      </w:rPr>
      <w:t>31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F54077">
      <w:rPr>
        <w:rFonts w:asciiTheme="majorBidi" w:hAnsiTheme="majorBidi" w:cstheme="majorBidi"/>
        <w:b/>
        <w:bCs/>
        <w:sz w:val="32"/>
        <w:szCs w:val="32"/>
      </w:rPr>
      <w:t>256</w:t>
    </w:r>
    <w:r w:rsidR="00972BF0" w:rsidRPr="00F54077">
      <w:rPr>
        <w:rFonts w:asciiTheme="majorBidi" w:hAnsiTheme="majorBidi" w:cstheme="majorBidi"/>
        <w:b/>
        <w:bCs/>
        <w:sz w:val="32"/>
        <w:szCs w:val="32"/>
      </w:rPr>
      <w:t>5</w:t>
    </w:r>
  </w:p>
  <w:p w14:paraId="0AD2E053" w14:textId="77777777" w:rsidR="006C72E9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56F49490" w14:textId="77777777" w:rsidR="006C72E9" w:rsidRDefault="006C72E9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DA9CA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2E777EFA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394F196F" w14:textId="2F8B2105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F54077">
      <w:rPr>
        <w:rFonts w:asciiTheme="majorBidi" w:hAnsiTheme="majorBidi" w:cstheme="majorBidi"/>
        <w:b/>
        <w:bCs/>
        <w:sz w:val="32"/>
        <w:szCs w:val="32"/>
      </w:rPr>
      <w:t>31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F54077">
      <w:rPr>
        <w:rFonts w:asciiTheme="majorBidi" w:hAnsiTheme="majorBidi" w:cstheme="majorBidi"/>
        <w:b/>
        <w:bCs/>
        <w:sz w:val="32"/>
        <w:szCs w:val="32"/>
      </w:rPr>
      <w:t>256</w:t>
    </w:r>
    <w:r w:rsidR="00972BF0" w:rsidRPr="00F54077">
      <w:rPr>
        <w:rFonts w:asciiTheme="majorBidi" w:hAnsiTheme="majorBidi" w:cstheme="majorBidi"/>
        <w:b/>
        <w:bCs/>
        <w:sz w:val="32"/>
        <w:szCs w:val="32"/>
      </w:rPr>
      <w:t>5</w:t>
    </w:r>
  </w:p>
  <w:p w14:paraId="2A8F7E48" w14:textId="77777777" w:rsidR="006C72E9" w:rsidRPr="00935095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3DBB" w14:textId="77777777" w:rsidR="00BB1C09" w:rsidRPr="00AA4345" w:rsidRDefault="00BB1C0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AA434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AA434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4FD324A5" w14:textId="77777777" w:rsidR="00BB1C09" w:rsidRPr="00AA4345" w:rsidRDefault="00BB1C0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7231B57D" w14:textId="77777777" w:rsidR="00BB1C09" w:rsidRPr="00AA4345" w:rsidRDefault="00BB1C0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AA4345">
      <w:rPr>
        <w:rFonts w:asciiTheme="majorBidi" w:hAnsiTheme="majorBidi" w:cstheme="majorBidi"/>
        <w:b/>
        <w:bCs/>
        <w:sz w:val="32"/>
        <w:szCs w:val="32"/>
      </w:rPr>
      <w:t>31</w:t>
    </w: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AA4345">
      <w:rPr>
        <w:rFonts w:asciiTheme="majorBidi" w:hAnsiTheme="majorBidi" w:cstheme="majorBidi"/>
        <w:b/>
        <w:bCs/>
        <w:sz w:val="32"/>
        <w:szCs w:val="32"/>
      </w:rPr>
      <w:t>2565</w:t>
    </w:r>
  </w:p>
  <w:p w14:paraId="780C7DA9" w14:textId="77777777" w:rsidR="00BB1C09" w:rsidRPr="00935095" w:rsidRDefault="00BB1C0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A9A1" w14:textId="77777777" w:rsidR="00017A7A" w:rsidRPr="00112F24" w:rsidRDefault="00017A7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112F24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112F24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3A314EC5" w14:textId="77777777" w:rsidR="00017A7A" w:rsidRPr="00112F24" w:rsidRDefault="00017A7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10A7A7C6" w14:textId="3BA401BA" w:rsidR="00017A7A" w:rsidRPr="00112F24" w:rsidRDefault="00017A7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112F24">
      <w:rPr>
        <w:rFonts w:asciiTheme="majorBidi" w:hAnsiTheme="majorBidi" w:cstheme="majorBidi"/>
        <w:b/>
        <w:bCs/>
        <w:sz w:val="32"/>
        <w:szCs w:val="32"/>
        <w:cs/>
      </w:rPr>
      <w:t>31</w:t>
    </w: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112F24">
      <w:rPr>
        <w:rFonts w:asciiTheme="majorBidi" w:hAnsiTheme="majorBidi" w:cstheme="majorBidi"/>
        <w:b/>
        <w:bCs/>
        <w:sz w:val="32"/>
        <w:szCs w:val="32"/>
        <w:cs/>
      </w:rPr>
      <w:t>2565</w:t>
    </w:r>
  </w:p>
  <w:p w14:paraId="0ADBFFFE" w14:textId="20167146" w:rsidR="00017A7A" w:rsidRPr="00935095" w:rsidRDefault="00017A7A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0DD2" w14:textId="77777777" w:rsidR="00BF2299" w:rsidRPr="00E1114A" w:rsidRDefault="00BF2299" w:rsidP="00BF22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57A1158B" w14:textId="77777777" w:rsidR="00BF2299" w:rsidRPr="00E1114A" w:rsidRDefault="00BF2299" w:rsidP="00BF22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9C450AF" w14:textId="77777777" w:rsidR="00BF2299" w:rsidRPr="00E1114A" w:rsidRDefault="00BF2299" w:rsidP="00BF2299">
    <w:pPr>
      <w:tabs>
        <w:tab w:val="left" w:pos="540"/>
      </w:tabs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E1114A">
      <w:rPr>
        <w:rFonts w:asciiTheme="majorBidi" w:hAnsiTheme="majorBidi" w:cstheme="majorBidi"/>
        <w:b/>
        <w:bCs/>
        <w:sz w:val="32"/>
        <w:szCs w:val="32"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/>
        <w:b/>
        <w:bCs/>
        <w:sz w:val="32"/>
        <w:szCs w:val="32"/>
      </w:rPr>
      <w:t>2565</w:t>
    </w:r>
  </w:p>
  <w:p w14:paraId="2EB35F9D" w14:textId="77777777" w:rsidR="006C72E9" w:rsidRPr="00D75587" w:rsidRDefault="006C72E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1056" w14:textId="77777777" w:rsidR="006141FC" w:rsidRDefault="006141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226" w14:textId="77777777" w:rsidR="00BF2299" w:rsidRPr="00E1114A" w:rsidRDefault="00BF2299" w:rsidP="00DC11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810"/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1C1DABF1" w14:textId="77777777" w:rsidR="00BF2299" w:rsidRPr="00E1114A" w:rsidRDefault="00BF2299" w:rsidP="00DC11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810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959F1D3" w14:textId="77777777" w:rsidR="00BF2299" w:rsidRPr="00E1114A" w:rsidRDefault="00BF2299" w:rsidP="00DC11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810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E1114A">
      <w:rPr>
        <w:rFonts w:asciiTheme="majorBidi" w:hAnsiTheme="majorBidi" w:cstheme="majorBidi"/>
        <w:b/>
        <w:bCs/>
        <w:sz w:val="32"/>
        <w:szCs w:val="32"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/>
        <w:b/>
        <w:bCs/>
        <w:sz w:val="32"/>
        <w:szCs w:val="32"/>
      </w:rPr>
      <w:t>2565</w:t>
    </w:r>
  </w:p>
  <w:p w14:paraId="4A9F0B1C" w14:textId="77777777" w:rsidR="00BF2299" w:rsidRPr="00D75587" w:rsidRDefault="00BF229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7D58" w14:textId="77777777" w:rsidR="00BF2299" w:rsidRPr="00E1114A" w:rsidRDefault="00BF2299" w:rsidP="00BF22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B1878A7" w14:textId="77777777" w:rsidR="00BF2299" w:rsidRPr="00E1114A" w:rsidRDefault="00BF2299" w:rsidP="00BF22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4D976C8" w14:textId="77777777" w:rsidR="00BF2299" w:rsidRPr="00E1114A" w:rsidRDefault="00BF2299" w:rsidP="00BF2299">
    <w:pPr>
      <w:tabs>
        <w:tab w:val="left" w:pos="540"/>
      </w:tabs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E1114A">
      <w:rPr>
        <w:rFonts w:asciiTheme="majorBidi" w:hAnsiTheme="majorBidi" w:cstheme="majorBidi"/>
        <w:b/>
        <w:bCs/>
        <w:sz w:val="32"/>
        <w:szCs w:val="32"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/>
        <w:b/>
        <w:bCs/>
        <w:sz w:val="32"/>
        <w:szCs w:val="32"/>
      </w:rPr>
      <w:t>2565</w:t>
    </w:r>
  </w:p>
  <w:p w14:paraId="05AEC7E0" w14:textId="77777777" w:rsidR="00BF2299" w:rsidRPr="00D75587" w:rsidRDefault="00BF229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C8264" w14:textId="77777777" w:rsidR="006C72E9" w:rsidRPr="00CF38BE" w:rsidRDefault="006C72E9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CF38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CF38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48A320E0" w14:textId="77777777" w:rsidR="006C72E9" w:rsidRPr="00CF38BE" w:rsidRDefault="006C72E9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35311674" w14:textId="287A0C03" w:rsidR="006C72E9" w:rsidRPr="00CF38BE" w:rsidRDefault="006C72E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CF38BE">
      <w:rPr>
        <w:rFonts w:asciiTheme="majorBidi" w:hAnsiTheme="majorBidi" w:cstheme="majorBidi"/>
        <w:b/>
        <w:bCs/>
        <w:sz w:val="32"/>
        <w:szCs w:val="32"/>
      </w:rPr>
      <w:t>31</w:t>
    </w: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CF38BE">
      <w:rPr>
        <w:rFonts w:asciiTheme="majorBidi" w:hAnsiTheme="majorBidi" w:cstheme="majorBidi"/>
        <w:b/>
        <w:bCs/>
        <w:sz w:val="32"/>
        <w:szCs w:val="32"/>
      </w:rPr>
      <w:t>256</w:t>
    </w:r>
    <w:r w:rsidR="00684610" w:rsidRPr="00CF38BE">
      <w:rPr>
        <w:rFonts w:asciiTheme="majorBidi" w:hAnsiTheme="majorBidi" w:cstheme="majorBidi"/>
        <w:b/>
        <w:bCs/>
        <w:sz w:val="32"/>
        <w:szCs w:val="32"/>
      </w:rPr>
      <w:t>5</w:t>
    </w:r>
  </w:p>
  <w:p w14:paraId="37373B41" w14:textId="77777777" w:rsidR="006C72E9" w:rsidRPr="005430B5" w:rsidRDefault="006C72E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  <w:p w14:paraId="5CE901A8" w14:textId="77777777" w:rsidR="006C72E9" w:rsidRDefault="006C72E9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C6F5" w14:textId="77777777" w:rsidR="006C72E9" w:rsidRPr="003904F3" w:rsidRDefault="006C72E9" w:rsidP="00D036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3904F3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41668536" w14:textId="77777777" w:rsidR="006C72E9" w:rsidRPr="003904F3" w:rsidRDefault="006C72E9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3904F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5114B27" w14:textId="77777777" w:rsidR="006C72E9" w:rsidRPr="003904F3" w:rsidRDefault="006C72E9" w:rsidP="00C16183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3904F3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3904F3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3904F3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0979F0" w:rsidRPr="003904F3">
      <w:rPr>
        <w:rFonts w:asciiTheme="majorBidi" w:hAnsiTheme="majorBidi" w:cstheme="majorBidi"/>
        <w:b/>
        <w:bCs/>
        <w:sz w:val="32"/>
        <w:szCs w:val="32"/>
      </w:rPr>
      <w:t>31</w:t>
    </w:r>
    <w:r w:rsidRPr="003904F3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904F3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904F3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0979F0" w:rsidRPr="003904F3">
      <w:rPr>
        <w:rFonts w:asciiTheme="majorBidi" w:hAnsiTheme="majorBidi" w:cstheme="majorBidi"/>
        <w:b/>
        <w:bCs/>
        <w:sz w:val="32"/>
        <w:szCs w:val="32"/>
      </w:rPr>
      <w:t>256</w:t>
    </w:r>
    <w:r w:rsidR="00684610" w:rsidRPr="003904F3">
      <w:rPr>
        <w:rFonts w:asciiTheme="majorBidi" w:hAnsiTheme="majorBidi" w:cstheme="majorBidi"/>
        <w:b/>
        <w:bCs/>
        <w:sz w:val="32"/>
        <w:szCs w:val="32"/>
      </w:rPr>
      <w:t>5</w:t>
    </w:r>
  </w:p>
  <w:p w14:paraId="63D0ED1D" w14:textId="77777777" w:rsidR="006C72E9" w:rsidRDefault="006C72E9" w:rsidP="009502B8">
    <w:pPr>
      <w:ind w:left="61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78E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94"/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41CD7AC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94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18AA719" w14:textId="25AA27C0" w:rsidR="00C16183" w:rsidRPr="00E1114A" w:rsidRDefault="00C16183" w:rsidP="00C16183">
    <w:pPr>
      <w:tabs>
        <w:tab w:val="left" w:pos="540"/>
      </w:tabs>
      <w:ind w:firstLine="594"/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cs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9A4896">
      <w:rPr>
        <w:rFonts w:asciiTheme="majorBidi" w:hAnsiTheme="majorBidi" w:cstheme="majorBidi"/>
        <w:b/>
        <w:bCs/>
        <w:sz w:val="32"/>
        <w:szCs w:val="32"/>
        <w:cs/>
      </w:rPr>
      <w:t>2</w:t>
    </w:r>
    <w:r>
      <w:rPr>
        <w:rFonts w:asciiTheme="majorBidi" w:hAnsiTheme="majorBidi" w:cstheme="majorBidi"/>
        <w:b/>
        <w:bCs/>
        <w:sz w:val="32"/>
        <w:szCs w:val="32"/>
        <w:cs/>
      </w:rPr>
      <w:t>5</w:t>
    </w:r>
    <w:r w:rsidR="009A4896">
      <w:rPr>
        <w:rFonts w:asciiTheme="majorBidi" w:hAnsiTheme="majorBidi" w:cstheme="majorBidi"/>
        <w:b/>
        <w:bCs/>
        <w:sz w:val="32"/>
        <w:szCs w:val="32"/>
        <w:cs/>
      </w:rPr>
      <w:t>65</w:t>
    </w:r>
  </w:p>
  <w:p w14:paraId="3F3913BE" w14:textId="134D0592" w:rsidR="00CC58BB" w:rsidRDefault="00CC58B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FEFD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58"/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E92FAEA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58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7B0B607" w14:textId="77777777" w:rsidR="00C16183" w:rsidRPr="00E1114A" w:rsidRDefault="00C16183" w:rsidP="00C16183">
    <w:pPr>
      <w:tabs>
        <w:tab w:val="left" w:pos="540"/>
      </w:tabs>
      <w:ind w:firstLine="558"/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cs/>
      </w:rPr>
      <w:t xml:space="preserve">31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cs/>
      </w:rPr>
      <w:t>256</w:t>
    </w:r>
    <w:r w:rsidRPr="00E1114A">
      <w:rPr>
        <w:rFonts w:asciiTheme="majorBidi" w:hAnsiTheme="majorBidi" w:cstheme="majorBidi"/>
        <w:b/>
        <w:bCs/>
        <w:sz w:val="32"/>
        <w:szCs w:val="32"/>
      </w:rPr>
      <w:t>5</w:t>
    </w:r>
  </w:p>
  <w:p w14:paraId="31440E46" w14:textId="77777777" w:rsidR="00CC58BB" w:rsidRDefault="00CC5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MS Mincho" w:hAnsi="MS Mincho" w:hint="default"/>
        <w:color w:val="auto"/>
        <w:sz w:val="24"/>
      </w:rPr>
    </w:lvl>
  </w:abstractNum>
  <w:abstractNum w:abstractNumId="3" w15:restartNumberingAfterBreak="0">
    <w:nsid w:val="0C636B12"/>
    <w:multiLevelType w:val="hybridMultilevel"/>
    <w:tmpl w:val="D974F6E2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D2F6850"/>
    <w:multiLevelType w:val="hybridMultilevel"/>
    <w:tmpl w:val="3DC61E0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Univers LT Std 45 Light" w:hAnsi="Univers LT Std 45 Light" w:cs="Calibri Light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5" w15:restartNumberingAfterBreak="0">
    <w:nsid w:val="0DD60216"/>
    <w:multiLevelType w:val="singleLevel"/>
    <w:tmpl w:val="C1EAB3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3807CA"/>
    <w:multiLevelType w:val="hybridMultilevel"/>
    <w:tmpl w:val="D0D63200"/>
    <w:lvl w:ilvl="0" w:tplc="813091D4">
      <w:start w:val="1"/>
      <w:numFmt w:val="thaiLetters"/>
      <w:lvlText w:val="(%1)"/>
      <w:lvlJc w:val="left"/>
      <w:pPr>
        <w:ind w:left="1440" w:hanging="360"/>
      </w:pPr>
      <w:rPr>
        <w:rFonts w:ascii="Univers LT Std 45 Light" w:hAnsi="Univers LT Std 45 Light" w:cs="Univers LT Std 45 Light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7E4FA4"/>
    <w:multiLevelType w:val="hybridMultilevel"/>
    <w:tmpl w:val="0310F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12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5" w15:restartNumberingAfterBreak="0">
    <w:nsid w:val="3FC94AA7"/>
    <w:multiLevelType w:val="hybridMultilevel"/>
    <w:tmpl w:val="40DE01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16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10025A"/>
    <w:multiLevelType w:val="hybridMultilevel"/>
    <w:tmpl w:val="CF847B94"/>
    <w:lvl w:ilvl="0" w:tplc="F6C8F1BE">
      <w:start w:val="15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0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S Mincho" w:hAnsi="MS Mincho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2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10933"/>
    <w:multiLevelType w:val="hybridMultilevel"/>
    <w:tmpl w:val="239A5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4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150C68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Univers LT Std 45 Light" w:hAnsi="Univers LT Std 45 Light" w:hint="default"/>
        <w:color w:val="auto"/>
        <w:sz w:val="22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Univers LT Std 45 Light" w:hAnsi="Univers LT Std 45 Light" w:cs="Calibri Light" w:hint="default"/>
        <w:color w:val="auto"/>
        <w:sz w:val="22"/>
      </w:rPr>
    </w:lvl>
  </w:abstractNum>
  <w:num w:numId="1" w16cid:durableId="20131774">
    <w:abstractNumId w:val="14"/>
  </w:num>
  <w:num w:numId="2" w16cid:durableId="1916159699">
    <w:abstractNumId w:val="16"/>
  </w:num>
  <w:num w:numId="3" w16cid:durableId="1746223714">
    <w:abstractNumId w:val="0"/>
  </w:num>
  <w:num w:numId="4" w16cid:durableId="474640085">
    <w:abstractNumId w:val="17"/>
  </w:num>
  <w:num w:numId="5" w16cid:durableId="1719817601">
    <w:abstractNumId w:val="15"/>
  </w:num>
  <w:num w:numId="6" w16cid:durableId="1900241312">
    <w:abstractNumId w:val="23"/>
  </w:num>
  <w:num w:numId="7" w16cid:durableId="346686745">
    <w:abstractNumId w:val="20"/>
  </w:num>
  <w:num w:numId="8" w16cid:durableId="225995525">
    <w:abstractNumId w:val="11"/>
  </w:num>
  <w:num w:numId="9" w16cid:durableId="1816755459">
    <w:abstractNumId w:val="13"/>
  </w:num>
  <w:num w:numId="10" w16cid:durableId="898397282">
    <w:abstractNumId w:val="19"/>
  </w:num>
  <w:num w:numId="11" w16cid:durableId="500657880">
    <w:abstractNumId w:val="6"/>
  </w:num>
  <w:num w:numId="12" w16cid:durableId="172571557">
    <w:abstractNumId w:val="10"/>
  </w:num>
  <w:num w:numId="13" w16cid:durableId="719986177">
    <w:abstractNumId w:val="7"/>
  </w:num>
  <w:num w:numId="14" w16cid:durableId="764039446">
    <w:abstractNumId w:val="26"/>
  </w:num>
  <w:num w:numId="15" w16cid:durableId="1815751157">
    <w:abstractNumId w:val="8"/>
  </w:num>
  <w:num w:numId="16" w16cid:durableId="267271502">
    <w:abstractNumId w:val="22"/>
  </w:num>
  <w:num w:numId="17" w16cid:durableId="1942032665">
    <w:abstractNumId w:val="24"/>
  </w:num>
  <w:num w:numId="18" w16cid:durableId="764575742">
    <w:abstractNumId w:val="1"/>
  </w:num>
  <w:num w:numId="19" w16cid:durableId="1802189127">
    <w:abstractNumId w:val="2"/>
  </w:num>
  <w:num w:numId="20" w16cid:durableId="1998456809">
    <w:abstractNumId w:val="12"/>
  </w:num>
  <w:num w:numId="21" w16cid:durableId="292519004">
    <w:abstractNumId w:val="21"/>
  </w:num>
  <w:num w:numId="22" w16cid:durableId="817497777">
    <w:abstractNumId w:val="14"/>
  </w:num>
  <w:num w:numId="23" w16cid:durableId="155807089">
    <w:abstractNumId w:val="4"/>
  </w:num>
  <w:num w:numId="24" w16cid:durableId="1398091960">
    <w:abstractNumId w:val="9"/>
  </w:num>
  <w:num w:numId="25" w16cid:durableId="301882894">
    <w:abstractNumId w:val="14"/>
  </w:num>
  <w:num w:numId="26" w16cid:durableId="737944373">
    <w:abstractNumId w:val="5"/>
  </w:num>
  <w:num w:numId="27" w16cid:durableId="1340617226">
    <w:abstractNumId w:val="25"/>
  </w:num>
  <w:num w:numId="28" w16cid:durableId="51776463">
    <w:abstractNumId w:val="3"/>
  </w:num>
  <w:num w:numId="29" w16cid:durableId="74294601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062"/>
    <w:rsid w:val="00000117"/>
    <w:rsid w:val="000002D9"/>
    <w:rsid w:val="00000448"/>
    <w:rsid w:val="00000599"/>
    <w:rsid w:val="00000896"/>
    <w:rsid w:val="00000910"/>
    <w:rsid w:val="0000091F"/>
    <w:rsid w:val="00000924"/>
    <w:rsid w:val="000009C6"/>
    <w:rsid w:val="000009E4"/>
    <w:rsid w:val="00000B4F"/>
    <w:rsid w:val="00000B80"/>
    <w:rsid w:val="00000C69"/>
    <w:rsid w:val="00000CFF"/>
    <w:rsid w:val="00000D21"/>
    <w:rsid w:val="00000D4D"/>
    <w:rsid w:val="00000DE4"/>
    <w:rsid w:val="00000E59"/>
    <w:rsid w:val="00000EC8"/>
    <w:rsid w:val="00000FCF"/>
    <w:rsid w:val="00001054"/>
    <w:rsid w:val="000013EE"/>
    <w:rsid w:val="00001434"/>
    <w:rsid w:val="000014C4"/>
    <w:rsid w:val="000015DB"/>
    <w:rsid w:val="0000174B"/>
    <w:rsid w:val="0000184C"/>
    <w:rsid w:val="000019A2"/>
    <w:rsid w:val="000019C7"/>
    <w:rsid w:val="000019E4"/>
    <w:rsid w:val="00001A27"/>
    <w:rsid w:val="00001B2E"/>
    <w:rsid w:val="00001C23"/>
    <w:rsid w:val="00001D28"/>
    <w:rsid w:val="00001E22"/>
    <w:rsid w:val="000022C2"/>
    <w:rsid w:val="00002354"/>
    <w:rsid w:val="000023E5"/>
    <w:rsid w:val="000023F8"/>
    <w:rsid w:val="0000272C"/>
    <w:rsid w:val="0000273C"/>
    <w:rsid w:val="00002839"/>
    <w:rsid w:val="000029EF"/>
    <w:rsid w:val="00002AC2"/>
    <w:rsid w:val="00002BEE"/>
    <w:rsid w:val="00002C79"/>
    <w:rsid w:val="00002D4D"/>
    <w:rsid w:val="00002E70"/>
    <w:rsid w:val="00002EDD"/>
    <w:rsid w:val="00002F04"/>
    <w:rsid w:val="00002FF7"/>
    <w:rsid w:val="00003007"/>
    <w:rsid w:val="000031FB"/>
    <w:rsid w:val="000031FC"/>
    <w:rsid w:val="00003484"/>
    <w:rsid w:val="000034AB"/>
    <w:rsid w:val="00003525"/>
    <w:rsid w:val="00003575"/>
    <w:rsid w:val="00003586"/>
    <w:rsid w:val="000035D0"/>
    <w:rsid w:val="0000362B"/>
    <w:rsid w:val="0000366F"/>
    <w:rsid w:val="000038B3"/>
    <w:rsid w:val="00003A39"/>
    <w:rsid w:val="00003CB1"/>
    <w:rsid w:val="00003CF4"/>
    <w:rsid w:val="00003EF1"/>
    <w:rsid w:val="00003F1C"/>
    <w:rsid w:val="0000410B"/>
    <w:rsid w:val="000041F4"/>
    <w:rsid w:val="000043A2"/>
    <w:rsid w:val="000043C7"/>
    <w:rsid w:val="0000455B"/>
    <w:rsid w:val="00004566"/>
    <w:rsid w:val="0000467F"/>
    <w:rsid w:val="00004699"/>
    <w:rsid w:val="000046B0"/>
    <w:rsid w:val="00004868"/>
    <w:rsid w:val="0000488E"/>
    <w:rsid w:val="000048DE"/>
    <w:rsid w:val="00004BE1"/>
    <w:rsid w:val="00004C17"/>
    <w:rsid w:val="00004DB5"/>
    <w:rsid w:val="00004DB6"/>
    <w:rsid w:val="00004F39"/>
    <w:rsid w:val="00004FD7"/>
    <w:rsid w:val="0000504F"/>
    <w:rsid w:val="00005053"/>
    <w:rsid w:val="000050ED"/>
    <w:rsid w:val="0000513A"/>
    <w:rsid w:val="0000525D"/>
    <w:rsid w:val="0000536D"/>
    <w:rsid w:val="00005420"/>
    <w:rsid w:val="00005785"/>
    <w:rsid w:val="000057BD"/>
    <w:rsid w:val="000058EE"/>
    <w:rsid w:val="00005965"/>
    <w:rsid w:val="0000597F"/>
    <w:rsid w:val="000059C8"/>
    <w:rsid w:val="00005ADB"/>
    <w:rsid w:val="00005BDC"/>
    <w:rsid w:val="00005CCA"/>
    <w:rsid w:val="00005CEA"/>
    <w:rsid w:val="00005D6D"/>
    <w:rsid w:val="00005EF3"/>
    <w:rsid w:val="00005F38"/>
    <w:rsid w:val="00005FD4"/>
    <w:rsid w:val="000060E7"/>
    <w:rsid w:val="0000620C"/>
    <w:rsid w:val="00006276"/>
    <w:rsid w:val="000062A7"/>
    <w:rsid w:val="00006317"/>
    <w:rsid w:val="000065DA"/>
    <w:rsid w:val="000065E3"/>
    <w:rsid w:val="00006607"/>
    <w:rsid w:val="000066BE"/>
    <w:rsid w:val="0000695D"/>
    <w:rsid w:val="00006A08"/>
    <w:rsid w:val="00006A1C"/>
    <w:rsid w:val="00006AE2"/>
    <w:rsid w:val="00006AFB"/>
    <w:rsid w:val="00006C3F"/>
    <w:rsid w:val="00006C53"/>
    <w:rsid w:val="00006CCA"/>
    <w:rsid w:val="00006DA5"/>
    <w:rsid w:val="00006E19"/>
    <w:rsid w:val="00006E72"/>
    <w:rsid w:val="00007201"/>
    <w:rsid w:val="0000723D"/>
    <w:rsid w:val="00007259"/>
    <w:rsid w:val="000072A5"/>
    <w:rsid w:val="000073A3"/>
    <w:rsid w:val="00007622"/>
    <w:rsid w:val="00007869"/>
    <w:rsid w:val="000078EF"/>
    <w:rsid w:val="00007A3C"/>
    <w:rsid w:val="00007A6D"/>
    <w:rsid w:val="00007AEB"/>
    <w:rsid w:val="00007BA8"/>
    <w:rsid w:val="00007CE2"/>
    <w:rsid w:val="00007DEF"/>
    <w:rsid w:val="00007EC7"/>
    <w:rsid w:val="000101AE"/>
    <w:rsid w:val="000102A1"/>
    <w:rsid w:val="0001036E"/>
    <w:rsid w:val="00010613"/>
    <w:rsid w:val="0001090D"/>
    <w:rsid w:val="00010A3F"/>
    <w:rsid w:val="00010AAE"/>
    <w:rsid w:val="00010C2B"/>
    <w:rsid w:val="00010CEF"/>
    <w:rsid w:val="00010D91"/>
    <w:rsid w:val="000110EC"/>
    <w:rsid w:val="00011108"/>
    <w:rsid w:val="00011192"/>
    <w:rsid w:val="000111A0"/>
    <w:rsid w:val="00011239"/>
    <w:rsid w:val="000112F0"/>
    <w:rsid w:val="00011350"/>
    <w:rsid w:val="0001146B"/>
    <w:rsid w:val="000115A5"/>
    <w:rsid w:val="0001160C"/>
    <w:rsid w:val="000116A0"/>
    <w:rsid w:val="00011734"/>
    <w:rsid w:val="00011746"/>
    <w:rsid w:val="00011D4B"/>
    <w:rsid w:val="00011E28"/>
    <w:rsid w:val="00011E44"/>
    <w:rsid w:val="00011ED1"/>
    <w:rsid w:val="00012007"/>
    <w:rsid w:val="0001236F"/>
    <w:rsid w:val="000123CF"/>
    <w:rsid w:val="00012414"/>
    <w:rsid w:val="0001281B"/>
    <w:rsid w:val="0001288E"/>
    <w:rsid w:val="000128D3"/>
    <w:rsid w:val="00012973"/>
    <w:rsid w:val="00012A1C"/>
    <w:rsid w:val="00012B60"/>
    <w:rsid w:val="00012BAD"/>
    <w:rsid w:val="00012BFB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73F"/>
    <w:rsid w:val="000137C6"/>
    <w:rsid w:val="0001385E"/>
    <w:rsid w:val="0001387D"/>
    <w:rsid w:val="000139A4"/>
    <w:rsid w:val="00013AF4"/>
    <w:rsid w:val="00013C42"/>
    <w:rsid w:val="00013CB1"/>
    <w:rsid w:val="00013D40"/>
    <w:rsid w:val="00013D52"/>
    <w:rsid w:val="00013DDD"/>
    <w:rsid w:val="00013E8C"/>
    <w:rsid w:val="00013EA3"/>
    <w:rsid w:val="00013F46"/>
    <w:rsid w:val="00013FBB"/>
    <w:rsid w:val="00014102"/>
    <w:rsid w:val="00014507"/>
    <w:rsid w:val="00014673"/>
    <w:rsid w:val="00014826"/>
    <w:rsid w:val="0001498C"/>
    <w:rsid w:val="000149B9"/>
    <w:rsid w:val="00014B39"/>
    <w:rsid w:val="00014C1D"/>
    <w:rsid w:val="00014C67"/>
    <w:rsid w:val="00014E30"/>
    <w:rsid w:val="00014F05"/>
    <w:rsid w:val="00014F8A"/>
    <w:rsid w:val="00015077"/>
    <w:rsid w:val="0001520F"/>
    <w:rsid w:val="00015237"/>
    <w:rsid w:val="00015282"/>
    <w:rsid w:val="00015357"/>
    <w:rsid w:val="00015393"/>
    <w:rsid w:val="000153B7"/>
    <w:rsid w:val="0001545B"/>
    <w:rsid w:val="0001565F"/>
    <w:rsid w:val="0001573D"/>
    <w:rsid w:val="00015815"/>
    <w:rsid w:val="000158EC"/>
    <w:rsid w:val="00015957"/>
    <w:rsid w:val="00015C11"/>
    <w:rsid w:val="00015C15"/>
    <w:rsid w:val="00015D4F"/>
    <w:rsid w:val="00015DC2"/>
    <w:rsid w:val="00015E76"/>
    <w:rsid w:val="00015EDD"/>
    <w:rsid w:val="00015F18"/>
    <w:rsid w:val="0001602E"/>
    <w:rsid w:val="0001607F"/>
    <w:rsid w:val="000160E6"/>
    <w:rsid w:val="0001615D"/>
    <w:rsid w:val="00016172"/>
    <w:rsid w:val="000161EB"/>
    <w:rsid w:val="00016485"/>
    <w:rsid w:val="000164A3"/>
    <w:rsid w:val="000165A4"/>
    <w:rsid w:val="000165DD"/>
    <w:rsid w:val="00016938"/>
    <w:rsid w:val="00016A0B"/>
    <w:rsid w:val="00016A4F"/>
    <w:rsid w:val="00016B9C"/>
    <w:rsid w:val="00016BC9"/>
    <w:rsid w:val="00016DC9"/>
    <w:rsid w:val="00016F6D"/>
    <w:rsid w:val="0001706B"/>
    <w:rsid w:val="00017136"/>
    <w:rsid w:val="000171A4"/>
    <w:rsid w:val="000171D8"/>
    <w:rsid w:val="0001725E"/>
    <w:rsid w:val="00017288"/>
    <w:rsid w:val="000172E6"/>
    <w:rsid w:val="000177EA"/>
    <w:rsid w:val="000177FC"/>
    <w:rsid w:val="000178ED"/>
    <w:rsid w:val="00017A0B"/>
    <w:rsid w:val="00017A7A"/>
    <w:rsid w:val="00017ABE"/>
    <w:rsid w:val="00017C84"/>
    <w:rsid w:val="00017D92"/>
    <w:rsid w:val="00017E6F"/>
    <w:rsid w:val="00017EB9"/>
    <w:rsid w:val="00017EEF"/>
    <w:rsid w:val="00017FE8"/>
    <w:rsid w:val="000200E3"/>
    <w:rsid w:val="00020190"/>
    <w:rsid w:val="000203A4"/>
    <w:rsid w:val="00020454"/>
    <w:rsid w:val="0002049C"/>
    <w:rsid w:val="000205A0"/>
    <w:rsid w:val="000206B1"/>
    <w:rsid w:val="000207D5"/>
    <w:rsid w:val="00020955"/>
    <w:rsid w:val="00020AAD"/>
    <w:rsid w:val="00020AE5"/>
    <w:rsid w:val="00020B21"/>
    <w:rsid w:val="00020C9C"/>
    <w:rsid w:val="00020DF6"/>
    <w:rsid w:val="00020F6C"/>
    <w:rsid w:val="00020F76"/>
    <w:rsid w:val="0002112C"/>
    <w:rsid w:val="0002123C"/>
    <w:rsid w:val="00021310"/>
    <w:rsid w:val="0002133A"/>
    <w:rsid w:val="000213A0"/>
    <w:rsid w:val="000213E7"/>
    <w:rsid w:val="00021433"/>
    <w:rsid w:val="000215E4"/>
    <w:rsid w:val="0002160C"/>
    <w:rsid w:val="00021927"/>
    <w:rsid w:val="00021933"/>
    <w:rsid w:val="000219AD"/>
    <w:rsid w:val="00021A69"/>
    <w:rsid w:val="00021AD6"/>
    <w:rsid w:val="00021BC1"/>
    <w:rsid w:val="00021ECF"/>
    <w:rsid w:val="00022029"/>
    <w:rsid w:val="0002206A"/>
    <w:rsid w:val="00022163"/>
    <w:rsid w:val="00022252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987"/>
    <w:rsid w:val="00022BD2"/>
    <w:rsid w:val="00022C95"/>
    <w:rsid w:val="00022CF8"/>
    <w:rsid w:val="00022D27"/>
    <w:rsid w:val="00022E97"/>
    <w:rsid w:val="00022EF3"/>
    <w:rsid w:val="000231F6"/>
    <w:rsid w:val="0002327A"/>
    <w:rsid w:val="000232A2"/>
    <w:rsid w:val="000232AF"/>
    <w:rsid w:val="00023377"/>
    <w:rsid w:val="00023390"/>
    <w:rsid w:val="000233ED"/>
    <w:rsid w:val="0002369A"/>
    <w:rsid w:val="00023744"/>
    <w:rsid w:val="0002379B"/>
    <w:rsid w:val="000237C4"/>
    <w:rsid w:val="000238E9"/>
    <w:rsid w:val="00023B20"/>
    <w:rsid w:val="00023B37"/>
    <w:rsid w:val="00023CBB"/>
    <w:rsid w:val="00023DEA"/>
    <w:rsid w:val="00023E11"/>
    <w:rsid w:val="00023E63"/>
    <w:rsid w:val="00023ECF"/>
    <w:rsid w:val="00023F18"/>
    <w:rsid w:val="00023F24"/>
    <w:rsid w:val="00023F8C"/>
    <w:rsid w:val="00024053"/>
    <w:rsid w:val="00024088"/>
    <w:rsid w:val="000241E1"/>
    <w:rsid w:val="0002426A"/>
    <w:rsid w:val="0002426C"/>
    <w:rsid w:val="0002439B"/>
    <w:rsid w:val="000243FF"/>
    <w:rsid w:val="0002447A"/>
    <w:rsid w:val="0002458F"/>
    <w:rsid w:val="000245B2"/>
    <w:rsid w:val="000246C7"/>
    <w:rsid w:val="00024810"/>
    <w:rsid w:val="0002489D"/>
    <w:rsid w:val="000248FD"/>
    <w:rsid w:val="00024AC0"/>
    <w:rsid w:val="00024B70"/>
    <w:rsid w:val="00024BE6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34B"/>
    <w:rsid w:val="000253F7"/>
    <w:rsid w:val="00025425"/>
    <w:rsid w:val="000255C8"/>
    <w:rsid w:val="00025719"/>
    <w:rsid w:val="0002582F"/>
    <w:rsid w:val="000259A7"/>
    <w:rsid w:val="000259BB"/>
    <w:rsid w:val="000259F5"/>
    <w:rsid w:val="00025A3A"/>
    <w:rsid w:val="00025B96"/>
    <w:rsid w:val="00025C1E"/>
    <w:rsid w:val="00025C26"/>
    <w:rsid w:val="00025CDF"/>
    <w:rsid w:val="00025D14"/>
    <w:rsid w:val="00025EFC"/>
    <w:rsid w:val="00025FD3"/>
    <w:rsid w:val="000261B7"/>
    <w:rsid w:val="0002623D"/>
    <w:rsid w:val="0002632C"/>
    <w:rsid w:val="00026455"/>
    <w:rsid w:val="0002651B"/>
    <w:rsid w:val="00026533"/>
    <w:rsid w:val="000265B2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D61"/>
    <w:rsid w:val="00026FA3"/>
    <w:rsid w:val="00027026"/>
    <w:rsid w:val="00027039"/>
    <w:rsid w:val="000271CE"/>
    <w:rsid w:val="00027237"/>
    <w:rsid w:val="000272FE"/>
    <w:rsid w:val="00027310"/>
    <w:rsid w:val="000273E2"/>
    <w:rsid w:val="00027410"/>
    <w:rsid w:val="000275BC"/>
    <w:rsid w:val="00027695"/>
    <w:rsid w:val="0002777E"/>
    <w:rsid w:val="00027953"/>
    <w:rsid w:val="000279CF"/>
    <w:rsid w:val="00027A5B"/>
    <w:rsid w:val="00027B24"/>
    <w:rsid w:val="00027B55"/>
    <w:rsid w:val="00027B7A"/>
    <w:rsid w:val="00027C1D"/>
    <w:rsid w:val="00027D0B"/>
    <w:rsid w:val="00027D8A"/>
    <w:rsid w:val="00027DFE"/>
    <w:rsid w:val="00027F4D"/>
    <w:rsid w:val="00027F72"/>
    <w:rsid w:val="00027F80"/>
    <w:rsid w:val="00027FB3"/>
    <w:rsid w:val="0003005D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CCC"/>
    <w:rsid w:val="00030D07"/>
    <w:rsid w:val="00030D83"/>
    <w:rsid w:val="00031071"/>
    <w:rsid w:val="0003128D"/>
    <w:rsid w:val="00031375"/>
    <w:rsid w:val="000313AE"/>
    <w:rsid w:val="000313F3"/>
    <w:rsid w:val="000314FB"/>
    <w:rsid w:val="00031597"/>
    <w:rsid w:val="000315A7"/>
    <w:rsid w:val="00031664"/>
    <w:rsid w:val="00031757"/>
    <w:rsid w:val="00031951"/>
    <w:rsid w:val="00031A1D"/>
    <w:rsid w:val="00031BD4"/>
    <w:rsid w:val="00031C38"/>
    <w:rsid w:val="00031C43"/>
    <w:rsid w:val="00031D36"/>
    <w:rsid w:val="00031E74"/>
    <w:rsid w:val="00031EEC"/>
    <w:rsid w:val="000321EE"/>
    <w:rsid w:val="0003233F"/>
    <w:rsid w:val="000323CA"/>
    <w:rsid w:val="00032551"/>
    <w:rsid w:val="000325F7"/>
    <w:rsid w:val="000325FF"/>
    <w:rsid w:val="00032700"/>
    <w:rsid w:val="00032788"/>
    <w:rsid w:val="00032985"/>
    <w:rsid w:val="00032A39"/>
    <w:rsid w:val="00032B75"/>
    <w:rsid w:val="00032EEC"/>
    <w:rsid w:val="00032F4D"/>
    <w:rsid w:val="0003302D"/>
    <w:rsid w:val="00033033"/>
    <w:rsid w:val="00033047"/>
    <w:rsid w:val="00033069"/>
    <w:rsid w:val="000330AA"/>
    <w:rsid w:val="000332A5"/>
    <w:rsid w:val="000332D1"/>
    <w:rsid w:val="000332DD"/>
    <w:rsid w:val="0003341D"/>
    <w:rsid w:val="00033493"/>
    <w:rsid w:val="0003353C"/>
    <w:rsid w:val="00033666"/>
    <w:rsid w:val="0003373C"/>
    <w:rsid w:val="0003376D"/>
    <w:rsid w:val="00033803"/>
    <w:rsid w:val="00033995"/>
    <w:rsid w:val="000339B8"/>
    <w:rsid w:val="00033A15"/>
    <w:rsid w:val="00033BBF"/>
    <w:rsid w:val="00033CE1"/>
    <w:rsid w:val="00033DC9"/>
    <w:rsid w:val="00034031"/>
    <w:rsid w:val="000340BF"/>
    <w:rsid w:val="000340D2"/>
    <w:rsid w:val="0003418E"/>
    <w:rsid w:val="00034263"/>
    <w:rsid w:val="000342DF"/>
    <w:rsid w:val="00034391"/>
    <w:rsid w:val="0003445F"/>
    <w:rsid w:val="0003450C"/>
    <w:rsid w:val="0003483C"/>
    <w:rsid w:val="00034853"/>
    <w:rsid w:val="0003490D"/>
    <w:rsid w:val="000349DE"/>
    <w:rsid w:val="00034AAD"/>
    <w:rsid w:val="00034BEA"/>
    <w:rsid w:val="00034C18"/>
    <w:rsid w:val="00034F80"/>
    <w:rsid w:val="00035031"/>
    <w:rsid w:val="00035298"/>
    <w:rsid w:val="0003540A"/>
    <w:rsid w:val="000354B7"/>
    <w:rsid w:val="000354D7"/>
    <w:rsid w:val="0003552A"/>
    <w:rsid w:val="0003557D"/>
    <w:rsid w:val="000355B9"/>
    <w:rsid w:val="0003567D"/>
    <w:rsid w:val="00035680"/>
    <w:rsid w:val="000356CC"/>
    <w:rsid w:val="0003578C"/>
    <w:rsid w:val="000357A4"/>
    <w:rsid w:val="00035920"/>
    <w:rsid w:val="0003594D"/>
    <w:rsid w:val="00035AA5"/>
    <w:rsid w:val="00035AF9"/>
    <w:rsid w:val="00035CAF"/>
    <w:rsid w:val="00035CC6"/>
    <w:rsid w:val="00035ED1"/>
    <w:rsid w:val="00036114"/>
    <w:rsid w:val="00036141"/>
    <w:rsid w:val="000363B5"/>
    <w:rsid w:val="00036643"/>
    <w:rsid w:val="00036803"/>
    <w:rsid w:val="00036902"/>
    <w:rsid w:val="00036927"/>
    <w:rsid w:val="00036A93"/>
    <w:rsid w:val="00036BA5"/>
    <w:rsid w:val="00036C5D"/>
    <w:rsid w:val="00036E3F"/>
    <w:rsid w:val="00036EAF"/>
    <w:rsid w:val="00036FDA"/>
    <w:rsid w:val="00037043"/>
    <w:rsid w:val="00037155"/>
    <w:rsid w:val="000371F5"/>
    <w:rsid w:val="00037293"/>
    <w:rsid w:val="00037345"/>
    <w:rsid w:val="000373E1"/>
    <w:rsid w:val="00037416"/>
    <w:rsid w:val="0003747C"/>
    <w:rsid w:val="000374B2"/>
    <w:rsid w:val="00037583"/>
    <w:rsid w:val="000376B9"/>
    <w:rsid w:val="000376F9"/>
    <w:rsid w:val="000377D1"/>
    <w:rsid w:val="00037841"/>
    <w:rsid w:val="00037985"/>
    <w:rsid w:val="00037B04"/>
    <w:rsid w:val="00037B2F"/>
    <w:rsid w:val="00037C89"/>
    <w:rsid w:val="00037DC2"/>
    <w:rsid w:val="00037E53"/>
    <w:rsid w:val="00037EFC"/>
    <w:rsid w:val="00037FCC"/>
    <w:rsid w:val="0004001F"/>
    <w:rsid w:val="00040082"/>
    <w:rsid w:val="000400C7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917"/>
    <w:rsid w:val="00040AB0"/>
    <w:rsid w:val="00040E36"/>
    <w:rsid w:val="00040FD1"/>
    <w:rsid w:val="00040FFD"/>
    <w:rsid w:val="0004111B"/>
    <w:rsid w:val="000411E2"/>
    <w:rsid w:val="000411E7"/>
    <w:rsid w:val="00041224"/>
    <w:rsid w:val="000412C6"/>
    <w:rsid w:val="000412DE"/>
    <w:rsid w:val="0004152F"/>
    <w:rsid w:val="00041776"/>
    <w:rsid w:val="00041792"/>
    <w:rsid w:val="0004189C"/>
    <w:rsid w:val="000418C1"/>
    <w:rsid w:val="000418D6"/>
    <w:rsid w:val="00041E2D"/>
    <w:rsid w:val="00041EA9"/>
    <w:rsid w:val="00041F37"/>
    <w:rsid w:val="00041F62"/>
    <w:rsid w:val="00042080"/>
    <w:rsid w:val="000422D2"/>
    <w:rsid w:val="00042339"/>
    <w:rsid w:val="000423AF"/>
    <w:rsid w:val="000423B6"/>
    <w:rsid w:val="0004259D"/>
    <w:rsid w:val="00042673"/>
    <w:rsid w:val="00042827"/>
    <w:rsid w:val="00042884"/>
    <w:rsid w:val="000428A6"/>
    <w:rsid w:val="00042932"/>
    <w:rsid w:val="00042A11"/>
    <w:rsid w:val="00042AE7"/>
    <w:rsid w:val="00042C04"/>
    <w:rsid w:val="00042C08"/>
    <w:rsid w:val="00042D4E"/>
    <w:rsid w:val="00042EB5"/>
    <w:rsid w:val="00042F22"/>
    <w:rsid w:val="00043156"/>
    <w:rsid w:val="000431DF"/>
    <w:rsid w:val="000431EA"/>
    <w:rsid w:val="0004340C"/>
    <w:rsid w:val="0004352B"/>
    <w:rsid w:val="00043580"/>
    <w:rsid w:val="000435F9"/>
    <w:rsid w:val="0004368E"/>
    <w:rsid w:val="000436F7"/>
    <w:rsid w:val="00043788"/>
    <w:rsid w:val="00043916"/>
    <w:rsid w:val="00043A7D"/>
    <w:rsid w:val="00043C2F"/>
    <w:rsid w:val="00043CEE"/>
    <w:rsid w:val="00043D40"/>
    <w:rsid w:val="00043EE6"/>
    <w:rsid w:val="00044057"/>
    <w:rsid w:val="000440C8"/>
    <w:rsid w:val="000440E6"/>
    <w:rsid w:val="000440FA"/>
    <w:rsid w:val="000442A4"/>
    <w:rsid w:val="00044393"/>
    <w:rsid w:val="000443A4"/>
    <w:rsid w:val="000444D8"/>
    <w:rsid w:val="00044588"/>
    <w:rsid w:val="000445A4"/>
    <w:rsid w:val="000445A8"/>
    <w:rsid w:val="0004472E"/>
    <w:rsid w:val="000447BB"/>
    <w:rsid w:val="000447F9"/>
    <w:rsid w:val="00044923"/>
    <w:rsid w:val="00044AAB"/>
    <w:rsid w:val="00044B9A"/>
    <w:rsid w:val="00044C03"/>
    <w:rsid w:val="00044CDB"/>
    <w:rsid w:val="00044E28"/>
    <w:rsid w:val="00044EC0"/>
    <w:rsid w:val="00045125"/>
    <w:rsid w:val="00045149"/>
    <w:rsid w:val="000451D5"/>
    <w:rsid w:val="000451F6"/>
    <w:rsid w:val="000452FE"/>
    <w:rsid w:val="000453AB"/>
    <w:rsid w:val="00045428"/>
    <w:rsid w:val="00045501"/>
    <w:rsid w:val="00045608"/>
    <w:rsid w:val="00045665"/>
    <w:rsid w:val="00045728"/>
    <w:rsid w:val="000457D0"/>
    <w:rsid w:val="0004585D"/>
    <w:rsid w:val="000459BD"/>
    <w:rsid w:val="00045A27"/>
    <w:rsid w:val="00045A2B"/>
    <w:rsid w:val="00045A6A"/>
    <w:rsid w:val="00045A97"/>
    <w:rsid w:val="00045AFD"/>
    <w:rsid w:val="00045B04"/>
    <w:rsid w:val="00045B6D"/>
    <w:rsid w:val="00045C41"/>
    <w:rsid w:val="00045DCA"/>
    <w:rsid w:val="00045E37"/>
    <w:rsid w:val="00045EA4"/>
    <w:rsid w:val="0004618E"/>
    <w:rsid w:val="00046358"/>
    <w:rsid w:val="0004635A"/>
    <w:rsid w:val="00046419"/>
    <w:rsid w:val="000464C9"/>
    <w:rsid w:val="0004660E"/>
    <w:rsid w:val="0004665A"/>
    <w:rsid w:val="00046907"/>
    <w:rsid w:val="00046BA8"/>
    <w:rsid w:val="00046D78"/>
    <w:rsid w:val="00046D91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E4"/>
    <w:rsid w:val="000474F2"/>
    <w:rsid w:val="00047560"/>
    <w:rsid w:val="00047617"/>
    <w:rsid w:val="0004781A"/>
    <w:rsid w:val="000478E8"/>
    <w:rsid w:val="00047921"/>
    <w:rsid w:val="00047969"/>
    <w:rsid w:val="000479BE"/>
    <w:rsid w:val="000479DD"/>
    <w:rsid w:val="00047A6D"/>
    <w:rsid w:val="00047CB0"/>
    <w:rsid w:val="00047CE3"/>
    <w:rsid w:val="00047D77"/>
    <w:rsid w:val="00047E2D"/>
    <w:rsid w:val="00047EF9"/>
    <w:rsid w:val="00047F8A"/>
    <w:rsid w:val="00047FFC"/>
    <w:rsid w:val="00050197"/>
    <w:rsid w:val="00050203"/>
    <w:rsid w:val="00050237"/>
    <w:rsid w:val="0005024C"/>
    <w:rsid w:val="00050460"/>
    <w:rsid w:val="00050469"/>
    <w:rsid w:val="000506F1"/>
    <w:rsid w:val="000508AF"/>
    <w:rsid w:val="00050A70"/>
    <w:rsid w:val="00050B02"/>
    <w:rsid w:val="00050B30"/>
    <w:rsid w:val="00050DDD"/>
    <w:rsid w:val="00050ECD"/>
    <w:rsid w:val="00050F58"/>
    <w:rsid w:val="00050F74"/>
    <w:rsid w:val="000510DE"/>
    <w:rsid w:val="00051103"/>
    <w:rsid w:val="000512B8"/>
    <w:rsid w:val="0005136A"/>
    <w:rsid w:val="00051378"/>
    <w:rsid w:val="00051452"/>
    <w:rsid w:val="0005159D"/>
    <w:rsid w:val="00051833"/>
    <w:rsid w:val="000518F3"/>
    <w:rsid w:val="00051957"/>
    <w:rsid w:val="0005195B"/>
    <w:rsid w:val="00051C8E"/>
    <w:rsid w:val="00051CA7"/>
    <w:rsid w:val="00051D91"/>
    <w:rsid w:val="00051E59"/>
    <w:rsid w:val="00051F4C"/>
    <w:rsid w:val="000521F0"/>
    <w:rsid w:val="000522F0"/>
    <w:rsid w:val="00052341"/>
    <w:rsid w:val="00052557"/>
    <w:rsid w:val="0005263E"/>
    <w:rsid w:val="00052886"/>
    <w:rsid w:val="00052908"/>
    <w:rsid w:val="00052B13"/>
    <w:rsid w:val="00052B29"/>
    <w:rsid w:val="00052C0C"/>
    <w:rsid w:val="00052CA8"/>
    <w:rsid w:val="00052EAE"/>
    <w:rsid w:val="00052EF0"/>
    <w:rsid w:val="00052F9B"/>
    <w:rsid w:val="00053055"/>
    <w:rsid w:val="000531A8"/>
    <w:rsid w:val="000532B3"/>
    <w:rsid w:val="000532D6"/>
    <w:rsid w:val="0005332B"/>
    <w:rsid w:val="00053471"/>
    <w:rsid w:val="00053495"/>
    <w:rsid w:val="000535E5"/>
    <w:rsid w:val="000535E6"/>
    <w:rsid w:val="00053645"/>
    <w:rsid w:val="00053680"/>
    <w:rsid w:val="00053871"/>
    <w:rsid w:val="00053885"/>
    <w:rsid w:val="00053A0B"/>
    <w:rsid w:val="00053A9A"/>
    <w:rsid w:val="00053C25"/>
    <w:rsid w:val="00053E0A"/>
    <w:rsid w:val="00053E45"/>
    <w:rsid w:val="00053FCD"/>
    <w:rsid w:val="00054067"/>
    <w:rsid w:val="0005412C"/>
    <w:rsid w:val="0005417F"/>
    <w:rsid w:val="000541FB"/>
    <w:rsid w:val="00054288"/>
    <w:rsid w:val="00054376"/>
    <w:rsid w:val="000543B5"/>
    <w:rsid w:val="000543B8"/>
    <w:rsid w:val="00054411"/>
    <w:rsid w:val="0005458C"/>
    <w:rsid w:val="00054674"/>
    <w:rsid w:val="0005472E"/>
    <w:rsid w:val="0005478B"/>
    <w:rsid w:val="00054797"/>
    <w:rsid w:val="00054B42"/>
    <w:rsid w:val="00054C6D"/>
    <w:rsid w:val="00054D6A"/>
    <w:rsid w:val="00054E4F"/>
    <w:rsid w:val="00054E5A"/>
    <w:rsid w:val="0005502B"/>
    <w:rsid w:val="0005505B"/>
    <w:rsid w:val="000550B7"/>
    <w:rsid w:val="0005514A"/>
    <w:rsid w:val="0005521E"/>
    <w:rsid w:val="00055234"/>
    <w:rsid w:val="00055361"/>
    <w:rsid w:val="000553ED"/>
    <w:rsid w:val="00055412"/>
    <w:rsid w:val="00055421"/>
    <w:rsid w:val="00055530"/>
    <w:rsid w:val="0005559F"/>
    <w:rsid w:val="00055610"/>
    <w:rsid w:val="0005565E"/>
    <w:rsid w:val="000556E7"/>
    <w:rsid w:val="0005578F"/>
    <w:rsid w:val="000557E1"/>
    <w:rsid w:val="00055818"/>
    <w:rsid w:val="00055960"/>
    <w:rsid w:val="00055963"/>
    <w:rsid w:val="000559A7"/>
    <w:rsid w:val="00055BA5"/>
    <w:rsid w:val="00055C06"/>
    <w:rsid w:val="00055D63"/>
    <w:rsid w:val="00055F7D"/>
    <w:rsid w:val="00056316"/>
    <w:rsid w:val="00056598"/>
    <w:rsid w:val="000565C2"/>
    <w:rsid w:val="00056636"/>
    <w:rsid w:val="0005678F"/>
    <w:rsid w:val="00056906"/>
    <w:rsid w:val="00056ACA"/>
    <w:rsid w:val="00056B46"/>
    <w:rsid w:val="00056BC9"/>
    <w:rsid w:val="00056E15"/>
    <w:rsid w:val="00056E44"/>
    <w:rsid w:val="00056E9F"/>
    <w:rsid w:val="0005708C"/>
    <w:rsid w:val="000570B0"/>
    <w:rsid w:val="000570CD"/>
    <w:rsid w:val="000570D4"/>
    <w:rsid w:val="00057136"/>
    <w:rsid w:val="00057143"/>
    <w:rsid w:val="00057339"/>
    <w:rsid w:val="000573C0"/>
    <w:rsid w:val="00057407"/>
    <w:rsid w:val="000574DA"/>
    <w:rsid w:val="0005761E"/>
    <w:rsid w:val="00057641"/>
    <w:rsid w:val="000576F7"/>
    <w:rsid w:val="000577A2"/>
    <w:rsid w:val="0005799C"/>
    <w:rsid w:val="000579B2"/>
    <w:rsid w:val="000579BE"/>
    <w:rsid w:val="00057AC5"/>
    <w:rsid w:val="00057B3E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54"/>
    <w:rsid w:val="00060BFD"/>
    <w:rsid w:val="00060C24"/>
    <w:rsid w:val="00060CD1"/>
    <w:rsid w:val="00060D12"/>
    <w:rsid w:val="00060D5E"/>
    <w:rsid w:val="00060D77"/>
    <w:rsid w:val="00060DB6"/>
    <w:rsid w:val="00060DC0"/>
    <w:rsid w:val="00060E77"/>
    <w:rsid w:val="00060EB2"/>
    <w:rsid w:val="00060F33"/>
    <w:rsid w:val="00061037"/>
    <w:rsid w:val="0006132F"/>
    <w:rsid w:val="000613C2"/>
    <w:rsid w:val="0006142F"/>
    <w:rsid w:val="00061511"/>
    <w:rsid w:val="000615D9"/>
    <w:rsid w:val="00061810"/>
    <w:rsid w:val="0006192B"/>
    <w:rsid w:val="00061CD9"/>
    <w:rsid w:val="00061D3C"/>
    <w:rsid w:val="00061F19"/>
    <w:rsid w:val="00061F9F"/>
    <w:rsid w:val="00062020"/>
    <w:rsid w:val="0006229F"/>
    <w:rsid w:val="000622B0"/>
    <w:rsid w:val="00062378"/>
    <w:rsid w:val="0006244A"/>
    <w:rsid w:val="000626AD"/>
    <w:rsid w:val="000626C9"/>
    <w:rsid w:val="000626CB"/>
    <w:rsid w:val="00062B71"/>
    <w:rsid w:val="00062CEC"/>
    <w:rsid w:val="00062D8F"/>
    <w:rsid w:val="00062F3E"/>
    <w:rsid w:val="0006310B"/>
    <w:rsid w:val="0006312C"/>
    <w:rsid w:val="00063137"/>
    <w:rsid w:val="0006329D"/>
    <w:rsid w:val="00063428"/>
    <w:rsid w:val="0006354B"/>
    <w:rsid w:val="00063794"/>
    <w:rsid w:val="00063822"/>
    <w:rsid w:val="00063897"/>
    <w:rsid w:val="000638D7"/>
    <w:rsid w:val="00063D62"/>
    <w:rsid w:val="00063DD0"/>
    <w:rsid w:val="00063F67"/>
    <w:rsid w:val="00063F6E"/>
    <w:rsid w:val="00063FA7"/>
    <w:rsid w:val="000640A0"/>
    <w:rsid w:val="00064314"/>
    <w:rsid w:val="00064471"/>
    <w:rsid w:val="00064599"/>
    <w:rsid w:val="00064643"/>
    <w:rsid w:val="000646A7"/>
    <w:rsid w:val="000646FB"/>
    <w:rsid w:val="00064711"/>
    <w:rsid w:val="00064812"/>
    <w:rsid w:val="000649C7"/>
    <w:rsid w:val="00064A95"/>
    <w:rsid w:val="00064B78"/>
    <w:rsid w:val="00064BFE"/>
    <w:rsid w:val="00064C17"/>
    <w:rsid w:val="00064E2B"/>
    <w:rsid w:val="00064EE0"/>
    <w:rsid w:val="00064F02"/>
    <w:rsid w:val="00065296"/>
    <w:rsid w:val="000652A4"/>
    <w:rsid w:val="000656E1"/>
    <w:rsid w:val="000657BB"/>
    <w:rsid w:val="00065807"/>
    <w:rsid w:val="00065846"/>
    <w:rsid w:val="0006586C"/>
    <w:rsid w:val="000658EA"/>
    <w:rsid w:val="0006594B"/>
    <w:rsid w:val="00065ADE"/>
    <w:rsid w:val="00065BDC"/>
    <w:rsid w:val="00065C80"/>
    <w:rsid w:val="00065C96"/>
    <w:rsid w:val="00065D6B"/>
    <w:rsid w:val="00065F1D"/>
    <w:rsid w:val="000664C6"/>
    <w:rsid w:val="000665D4"/>
    <w:rsid w:val="0006674A"/>
    <w:rsid w:val="000667A3"/>
    <w:rsid w:val="0006680F"/>
    <w:rsid w:val="00066962"/>
    <w:rsid w:val="00066AF6"/>
    <w:rsid w:val="00066B5D"/>
    <w:rsid w:val="00066B9F"/>
    <w:rsid w:val="00066F25"/>
    <w:rsid w:val="000671D7"/>
    <w:rsid w:val="0006723F"/>
    <w:rsid w:val="000672D2"/>
    <w:rsid w:val="0006733F"/>
    <w:rsid w:val="0006741C"/>
    <w:rsid w:val="00067A06"/>
    <w:rsid w:val="00067A7C"/>
    <w:rsid w:val="00067AB5"/>
    <w:rsid w:val="00067B8F"/>
    <w:rsid w:val="00067BC0"/>
    <w:rsid w:val="00067C82"/>
    <w:rsid w:val="00067D18"/>
    <w:rsid w:val="00067D22"/>
    <w:rsid w:val="00067D23"/>
    <w:rsid w:val="00067D6A"/>
    <w:rsid w:val="00067ED8"/>
    <w:rsid w:val="00067EE6"/>
    <w:rsid w:val="00070088"/>
    <w:rsid w:val="0007023C"/>
    <w:rsid w:val="000702F1"/>
    <w:rsid w:val="000703C3"/>
    <w:rsid w:val="00070589"/>
    <w:rsid w:val="0007063C"/>
    <w:rsid w:val="0007068E"/>
    <w:rsid w:val="000706B9"/>
    <w:rsid w:val="00070754"/>
    <w:rsid w:val="0007077B"/>
    <w:rsid w:val="0007079D"/>
    <w:rsid w:val="00070861"/>
    <w:rsid w:val="00070908"/>
    <w:rsid w:val="00070B1B"/>
    <w:rsid w:val="00070B9B"/>
    <w:rsid w:val="00070BFF"/>
    <w:rsid w:val="00070CE6"/>
    <w:rsid w:val="00070D0D"/>
    <w:rsid w:val="00070F1A"/>
    <w:rsid w:val="000710D8"/>
    <w:rsid w:val="000711BD"/>
    <w:rsid w:val="0007126C"/>
    <w:rsid w:val="00071296"/>
    <w:rsid w:val="0007143A"/>
    <w:rsid w:val="000715AA"/>
    <w:rsid w:val="000715C0"/>
    <w:rsid w:val="0007168B"/>
    <w:rsid w:val="000716D7"/>
    <w:rsid w:val="000717F6"/>
    <w:rsid w:val="0007186D"/>
    <w:rsid w:val="000719AE"/>
    <w:rsid w:val="000719CC"/>
    <w:rsid w:val="00071D72"/>
    <w:rsid w:val="00071DCC"/>
    <w:rsid w:val="00071EDD"/>
    <w:rsid w:val="00071F77"/>
    <w:rsid w:val="00071F95"/>
    <w:rsid w:val="00071FC1"/>
    <w:rsid w:val="00072004"/>
    <w:rsid w:val="00072122"/>
    <w:rsid w:val="000721E4"/>
    <w:rsid w:val="00072306"/>
    <w:rsid w:val="00072381"/>
    <w:rsid w:val="00072393"/>
    <w:rsid w:val="00072485"/>
    <w:rsid w:val="00072610"/>
    <w:rsid w:val="000726AA"/>
    <w:rsid w:val="00072713"/>
    <w:rsid w:val="0007277C"/>
    <w:rsid w:val="000727A4"/>
    <w:rsid w:val="000727BD"/>
    <w:rsid w:val="0007296E"/>
    <w:rsid w:val="00072A1D"/>
    <w:rsid w:val="00072BB7"/>
    <w:rsid w:val="00072C0A"/>
    <w:rsid w:val="00072D01"/>
    <w:rsid w:val="0007302E"/>
    <w:rsid w:val="00073094"/>
    <w:rsid w:val="000730CF"/>
    <w:rsid w:val="00073441"/>
    <w:rsid w:val="000735C7"/>
    <w:rsid w:val="0007367C"/>
    <w:rsid w:val="0007372A"/>
    <w:rsid w:val="000737F4"/>
    <w:rsid w:val="000738D7"/>
    <w:rsid w:val="00073ACD"/>
    <w:rsid w:val="00073B32"/>
    <w:rsid w:val="00073BC4"/>
    <w:rsid w:val="00073C86"/>
    <w:rsid w:val="00073EE0"/>
    <w:rsid w:val="00073F20"/>
    <w:rsid w:val="000741B5"/>
    <w:rsid w:val="0007430E"/>
    <w:rsid w:val="00074358"/>
    <w:rsid w:val="000743D3"/>
    <w:rsid w:val="00074411"/>
    <w:rsid w:val="000744FA"/>
    <w:rsid w:val="000745D6"/>
    <w:rsid w:val="000747BC"/>
    <w:rsid w:val="00074997"/>
    <w:rsid w:val="00074B22"/>
    <w:rsid w:val="00074CEA"/>
    <w:rsid w:val="00074EB9"/>
    <w:rsid w:val="00074FF5"/>
    <w:rsid w:val="00075066"/>
    <w:rsid w:val="0007509B"/>
    <w:rsid w:val="00075189"/>
    <w:rsid w:val="000751B4"/>
    <w:rsid w:val="0007539F"/>
    <w:rsid w:val="000753E9"/>
    <w:rsid w:val="000754C0"/>
    <w:rsid w:val="000754D3"/>
    <w:rsid w:val="0007557D"/>
    <w:rsid w:val="00075603"/>
    <w:rsid w:val="0007572F"/>
    <w:rsid w:val="00075740"/>
    <w:rsid w:val="000757CB"/>
    <w:rsid w:val="000758FD"/>
    <w:rsid w:val="000759B4"/>
    <w:rsid w:val="000759BC"/>
    <w:rsid w:val="000759D6"/>
    <w:rsid w:val="00075A40"/>
    <w:rsid w:val="00075A8B"/>
    <w:rsid w:val="00075BA6"/>
    <w:rsid w:val="00075C9A"/>
    <w:rsid w:val="00075CAB"/>
    <w:rsid w:val="00075D73"/>
    <w:rsid w:val="00075E03"/>
    <w:rsid w:val="00075E55"/>
    <w:rsid w:val="00075EB9"/>
    <w:rsid w:val="00075EF6"/>
    <w:rsid w:val="00075FA8"/>
    <w:rsid w:val="00076003"/>
    <w:rsid w:val="0007601B"/>
    <w:rsid w:val="0007616E"/>
    <w:rsid w:val="0007619E"/>
    <w:rsid w:val="0007638C"/>
    <w:rsid w:val="000763BF"/>
    <w:rsid w:val="000764E8"/>
    <w:rsid w:val="000765AC"/>
    <w:rsid w:val="0007679B"/>
    <w:rsid w:val="00076805"/>
    <w:rsid w:val="00076934"/>
    <w:rsid w:val="00076946"/>
    <w:rsid w:val="00076AA5"/>
    <w:rsid w:val="00076AB9"/>
    <w:rsid w:val="00076B0B"/>
    <w:rsid w:val="00076B2F"/>
    <w:rsid w:val="00076C11"/>
    <w:rsid w:val="000770F6"/>
    <w:rsid w:val="000771C3"/>
    <w:rsid w:val="00077255"/>
    <w:rsid w:val="000772FF"/>
    <w:rsid w:val="000774AC"/>
    <w:rsid w:val="000774FF"/>
    <w:rsid w:val="0007754A"/>
    <w:rsid w:val="00077683"/>
    <w:rsid w:val="000777FC"/>
    <w:rsid w:val="00077862"/>
    <w:rsid w:val="0007787C"/>
    <w:rsid w:val="0007794B"/>
    <w:rsid w:val="00077A99"/>
    <w:rsid w:val="00077B43"/>
    <w:rsid w:val="00077B85"/>
    <w:rsid w:val="00077D95"/>
    <w:rsid w:val="00077F0B"/>
    <w:rsid w:val="00077FA2"/>
    <w:rsid w:val="00077FB7"/>
    <w:rsid w:val="00080125"/>
    <w:rsid w:val="0008035C"/>
    <w:rsid w:val="00080481"/>
    <w:rsid w:val="000804DE"/>
    <w:rsid w:val="0008054A"/>
    <w:rsid w:val="0008057E"/>
    <w:rsid w:val="000805D9"/>
    <w:rsid w:val="00080731"/>
    <w:rsid w:val="0008078C"/>
    <w:rsid w:val="0008079C"/>
    <w:rsid w:val="000808CD"/>
    <w:rsid w:val="00080905"/>
    <w:rsid w:val="000809A5"/>
    <w:rsid w:val="000809CC"/>
    <w:rsid w:val="00080ACA"/>
    <w:rsid w:val="00080ADD"/>
    <w:rsid w:val="00080B29"/>
    <w:rsid w:val="00080C50"/>
    <w:rsid w:val="00080C70"/>
    <w:rsid w:val="00080D4C"/>
    <w:rsid w:val="00080D4E"/>
    <w:rsid w:val="00080D81"/>
    <w:rsid w:val="00080DB8"/>
    <w:rsid w:val="00080E4B"/>
    <w:rsid w:val="00080FFB"/>
    <w:rsid w:val="000810CD"/>
    <w:rsid w:val="000810E5"/>
    <w:rsid w:val="000810F7"/>
    <w:rsid w:val="000813B8"/>
    <w:rsid w:val="00081428"/>
    <w:rsid w:val="0008146C"/>
    <w:rsid w:val="0008166C"/>
    <w:rsid w:val="000817CD"/>
    <w:rsid w:val="00081808"/>
    <w:rsid w:val="00081840"/>
    <w:rsid w:val="0008188B"/>
    <w:rsid w:val="000818FE"/>
    <w:rsid w:val="00081915"/>
    <w:rsid w:val="00081DA4"/>
    <w:rsid w:val="00081F54"/>
    <w:rsid w:val="00082089"/>
    <w:rsid w:val="00082134"/>
    <w:rsid w:val="0008214B"/>
    <w:rsid w:val="0008217A"/>
    <w:rsid w:val="000821C3"/>
    <w:rsid w:val="00082379"/>
    <w:rsid w:val="000823E4"/>
    <w:rsid w:val="000824C7"/>
    <w:rsid w:val="000824FE"/>
    <w:rsid w:val="0008250C"/>
    <w:rsid w:val="0008264F"/>
    <w:rsid w:val="0008269E"/>
    <w:rsid w:val="00082707"/>
    <w:rsid w:val="00082722"/>
    <w:rsid w:val="00082726"/>
    <w:rsid w:val="00082872"/>
    <w:rsid w:val="000829A4"/>
    <w:rsid w:val="000829E6"/>
    <w:rsid w:val="00082A1E"/>
    <w:rsid w:val="00082B1F"/>
    <w:rsid w:val="00082B84"/>
    <w:rsid w:val="00082BA9"/>
    <w:rsid w:val="00082C40"/>
    <w:rsid w:val="00082CC0"/>
    <w:rsid w:val="00082EAD"/>
    <w:rsid w:val="00082F02"/>
    <w:rsid w:val="00083117"/>
    <w:rsid w:val="00083241"/>
    <w:rsid w:val="0008349C"/>
    <w:rsid w:val="00083535"/>
    <w:rsid w:val="0008356D"/>
    <w:rsid w:val="00083654"/>
    <w:rsid w:val="000837A4"/>
    <w:rsid w:val="000837C6"/>
    <w:rsid w:val="0008383D"/>
    <w:rsid w:val="000838F4"/>
    <w:rsid w:val="0008398C"/>
    <w:rsid w:val="00083ACC"/>
    <w:rsid w:val="00083CB0"/>
    <w:rsid w:val="00083D03"/>
    <w:rsid w:val="00083E87"/>
    <w:rsid w:val="00083FB7"/>
    <w:rsid w:val="000840A6"/>
    <w:rsid w:val="000840AB"/>
    <w:rsid w:val="000840F7"/>
    <w:rsid w:val="00084107"/>
    <w:rsid w:val="0008417E"/>
    <w:rsid w:val="0008419D"/>
    <w:rsid w:val="000841D5"/>
    <w:rsid w:val="000841FA"/>
    <w:rsid w:val="0008424C"/>
    <w:rsid w:val="00084539"/>
    <w:rsid w:val="000845C0"/>
    <w:rsid w:val="000845C1"/>
    <w:rsid w:val="0008466E"/>
    <w:rsid w:val="0008471E"/>
    <w:rsid w:val="00084837"/>
    <w:rsid w:val="0008487E"/>
    <w:rsid w:val="000849C5"/>
    <w:rsid w:val="00084B02"/>
    <w:rsid w:val="00084BDF"/>
    <w:rsid w:val="00084D0F"/>
    <w:rsid w:val="000850AF"/>
    <w:rsid w:val="000851B5"/>
    <w:rsid w:val="00085279"/>
    <w:rsid w:val="00085384"/>
    <w:rsid w:val="000855BE"/>
    <w:rsid w:val="000856A2"/>
    <w:rsid w:val="000856CA"/>
    <w:rsid w:val="000857D8"/>
    <w:rsid w:val="000857F9"/>
    <w:rsid w:val="00085B70"/>
    <w:rsid w:val="00085B73"/>
    <w:rsid w:val="00085B90"/>
    <w:rsid w:val="00085C06"/>
    <w:rsid w:val="00085E8B"/>
    <w:rsid w:val="00085F4E"/>
    <w:rsid w:val="00086032"/>
    <w:rsid w:val="00086033"/>
    <w:rsid w:val="000860CF"/>
    <w:rsid w:val="00086108"/>
    <w:rsid w:val="0008614F"/>
    <w:rsid w:val="000861BE"/>
    <w:rsid w:val="00086276"/>
    <w:rsid w:val="0008627F"/>
    <w:rsid w:val="00086302"/>
    <w:rsid w:val="00086316"/>
    <w:rsid w:val="0008635F"/>
    <w:rsid w:val="000864E1"/>
    <w:rsid w:val="00086670"/>
    <w:rsid w:val="00086772"/>
    <w:rsid w:val="0008687C"/>
    <w:rsid w:val="000868B6"/>
    <w:rsid w:val="000868ED"/>
    <w:rsid w:val="00086A48"/>
    <w:rsid w:val="00086B64"/>
    <w:rsid w:val="00086C61"/>
    <w:rsid w:val="00086C72"/>
    <w:rsid w:val="00086C9B"/>
    <w:rsid w:val="00086E34"/>
    <w:rsid w:val="00087074"/>
    <w:rsid w:val="000871CF"/>
    <w:rsid w:val="00087387"/>
    <w:rsid w:val="000873D6"/>
    <w:rsid w:val="000875A9"/>
    <w:rsid w:val="000877B0"/>
    <w:rsid w:val="00087907"/>
    <w:rsid w:val="00087A25"/>
    <w:rsid w:val="00087A95"/>
    <w:rsid w:val="00087BEA"/>
    <w:rsid w:val="00087C19"/>
    <w:rsid w:val="00087C9A"/>
    <w:rsid w:val="00087CD7"/>
    <w:rsid w:val="00087E93"/>
    <w:rsid w:val="0009009C"/>
    <w:rsid w:val="00090170"/>
    <w:rsid w:val="000901EB"/>
    <w:rsid w:val="00090217"/>
    <w:rsid w:val="0009029C"/>
    <w:rsid w:val="00090353"/>
    <w:rsid w:val="00090389"/>
    <w:rsid w:val="0009046A"/>
    <w:rsid w:val="000904F6"/>
    <w:rsid w:val="00090634"/>
    <w:rsid w:val="0009077E"/>
    <w:rsid w:val="00090885"/>
    <w:rsid w:val="0009091F"/>
    <w:rsid w:val="000909FD"/>
    <w:rsid w:val="00090A67"/>
    <w:rsid w:val="00090A71"/>
    <w:rsid w:val="00090A82"/>
    <w:rsid w:val="00090B60"/>
    <w:rsid w:val="00090BE9"/>
    <w:rsid w:val="00090CCA"/>
    <w:rsid w:val="00090D59"/>
    <w:rsid w:val="00090E3E"/>
    <w:rsid w:val="000910DB"/>
    <w:rsid w:val="0009121E"/>
    <w:rsid w:val="000912F6"/>
    <w:rsid w:val="000913D3"/>
    <w:rsid w:val="00091527"/>
    <w:rsid w:val="000915F7"/>
    <w:rsid w:val="00091608"/>
    <w:rsid w:val="00091779"/>
    <w:rsid w:val="00091840"/>
    <w:rsid w:val="00091A6F"/>
    <w:rsid w:val="00091AC9"/>
    <w:rsid w:val="00091BE7"/>
    <w:rsid w:val="00091C07"/>
    <w:rsid w:val="00091D45"/>
    <w:rsid w:val="00091D88"/>
    <w:rsid w:val="00091F7D"/>
    <w:rsid w:val="00092046"/>
    <w:rsid w:val="000920AA"/>
    <w:rsid w:val="00092134"/>
    <w:rsid w:val="00092162"/>
    <w:rsid w:val="00092227"/>
    <w:rsid w:val="0009224F"/>
    <w:rsid w:val="000923B3"/>
    <w:rsid w:val="00092452"/>
    <w:rsid w:val="00092474"/>
    <w:rsid w:val="00092535"/>
    <w:rsid w:val="0009258B"/>
    <w:rsid w:val="000925A6"/>
    <w:rsid w:val="0009260C"/>
    <w:rsid w:val="00092641"/>
    <w:rsid w:val="00092661"/>
    <w:rsid w:val="000926B2"/>
    <w:rsid w:val="000927DB"/>
    <w:rsid w:val="00092943"/>
    <w:rsid w:val="00092A1F"/>
    <w:rsid w:val="00092A2C"/>
    <w:rsid w:val="00092AC3"/>
    <w:rsid w:val="00092B2C"/>
    <w:rsid w:val="00092C16"/>
    <w:rsid w:val="00092D62"/>
    <w:rsid w:val="00092DD9"/>
    <w:rsid w:val="00092EE0"/>
    <w:rsid w:val="0009332F"/>
    <w:rsid w:val="0009345A"/>
    <w:rsid w:val="00093722"/>
    <w:rsid w:val="00093807"/>
    <w:rsid w:val="0009394F"/>
    <w:rsid w:val="00093956"/>
    <w:rsid w:val="00093972"/>
    <w:rsid w:val="00093A25"/>
    <w:rsid w:val="00093B2C"/>
    <w:rsid w:val="00093B91"/>
    <w:rsid w:val="00093BAF"/>
    <w:rsid w:val="00093BD3"/>
    <w:rsid w:val="00093C54"/>
    <w:rsid w:val="00093D33"/>
    <w:rsid w:val="00093FE7"/>
    <w:rsid w:val="00093FF5"/>
    <w:rsid w:val="00093FF8"/>
    <w:rsid w:val="00094005"/>
    <w:rsid w:val="000940B1"/>
    <w:rsid w:val="000940BD"/>
    <w:rsid w:val="000943D5"/>
    <w:rsid w:val="000943E6"/>
    <w:rsid w:val="00094649"/>
    <w:rsid w:val="0009499E"/>
    <w:rsid w:val="00094AA8"/>
    <w:rsid w:val="00094BE1"/>
    <w:rsid w:val="00094CE7"/>
    <w:rsid w:val="00094D35"/>
    <w:rsid w:val="00094DD8"/>
    <w:rsid w:val="00094DFE"/>
    <w:rsid w:val="00094E36"/>
    <w:rsid w:val="00094ED3"/>
    <w:rsid w:val="00094EFF"/>
    <w:rsid w:val="0009507E"/>
    <w:rsid w:val="00095185"/>
    <w:rsid w:val="000951CE"/>
    <w:rsid w:val="000952C9"/>
    <w:rsid w:val="000952EF"/>
    <w:rsid w:val="000953D3"/>
    <w:rsid w:val="0009544C"/>
    <w:rsid w:val="00095717"/>
    <w:rsid w:val="000957CE"/>
    <w:rsid w:val="00095924"/>
    <w:rsid w:val="00095A7D"/>
    <w:rsid w:val="00095DFE"/>
    <w:rsid w:val="0009601F"/>
    <w:rsid w:val="0009610B"/>
    <w:rsid w:val="0009614E"/>
    <w:rsid w:val="0009630F"/>
    <w:rsid w:val="0009631A"/>
    <w:rsid w:val="000963EC"/>
    <w:rsid w:val="000963F8"/>
    <w:rsid w:val="000964F0"/>
    <w:rsid w:val="000967EC"/>
    <w:rsid w:val="000968D9"/>
    <w:rsid w:val="00096A89"/>
    <w:rsid w:val="00096A8B"/>
    <w:rsid w:val="00096B71"/>
    <w:rsid w:val="00096BCA"/>
    <w:rsid w:val="00096BF3"/>
    <w:rsid w:val="00096DC6"/>
    <w:rsid w:val="00096E92"/>
    <w:rsid w:val="00096F54"/>
    <w:rsid w:val="00096FCD"/>
    <w:rsid w:val="000970CE"/>
    <w:rsid w:val="000971EF"/>
    <w:rsid w:val="0009721E"/>
    <w:rsid w:val="00097272"/>
    <w:rsid w:val="0009727B"/>
    <w:rsid w:val="00097398"/>
    <w:rsid w:val="000974DD"/>
    <w:rsid w:val="0009756E"/>
    <w:rsid w:val="0009759B"/>
    <w:rsid w:val="000975CD"/>
    <w:rsid w:val="000976EE"/>
    <w:rsid w:val="000979E3"/>
    <w:rsid w:val="000979F0"/>
    <w:rsid w:val="00097CA0"/>
    <w:rsid w:val="00097FE2"/>
    <w:rsid w:val="000A0067"/>
    <w:rsid w:val="000A01A5"/>
    <w:rsid w:val="000A0218"/>
    <w:rsid w:val="000A0294"/>
    <w:rsid w:val="000A02B9"/>
    <w:rsid w:val="000A045D"/>
    <w:rsid w:val="000A059B"/>
    <w:rsid w:val="000A0653"/>
    <w:rsid w:val="000A0686"/>
    <w:rsid w:val="000A072D"/>
    <w:rsid w:val="000A0964"/>
    <w:rsid w:val="000A09E3"/>
    <w:rsid w:val="000A0B37"/>
    <w:rsid w:val="000A0B5F"/>
    <w:rsid w:val="000A0B64"/>
    <w:rsid w:val="000A0D40"/>
    <w:rsid w:val="000A0D6E"/>
    <w:rsid w:val="000A0D81"/>
    <w:rsid w:val="000A0DB1"/>
    <w:rsid w:val="000A0EA3"/>
    <w:rsid w:val="000A10A9"/>
    <w:rsid w:val="000A1170"/>
    <w:rsid w:val="000A11EB"/>
    <w:rsid w:val="000A129B"/>
    <w:rsid w:val="000A12F2"/>
    <w:rsid w:val="000A1572"/>
    <w:rsid w:val="000A1585"/>
    <w:rsid w:val="000A1623"/>
    <w:rsid w:val="000A1713"/>
    <w:rsid w:val="000A1783"/>
    <w:rsid w:val="000A18AB"/>
    <w:rsid w:val="000A199E"/>
    <w:rsid w:val="000A1A9C"/>
    <w:rsid w:val="000A1CC2"/>
    <w:rsid w:val="000A1DEA"/>
    <w:rsid w:val="000A1E17"/>
    <w:rsid w:val="000A1ED3"/>
    <w:rsid w:val="000A1F96"/>
    <w:rsid w:val="000A2213"/>
    <w:rsid w:val="000A231A"/>
    <w:rsid w:val="000A25C9"/>
    <w:rsid w:val="000A2648"/>
    <w:rsid w:val="000A2686"/>
    <w:rsid w:val="000A2691"/>
    <w:rsid w:val="000A273E"/>
    <w:rsid w:val="000A2788"/>
    <w:rsid w:val="000A288F"/>
    <w:rsid w:val="000A2980"/>
    <w:rsid w:val="000A2A0A"/>
    <w:rsid w:val="000A2A8B"/>
    <w:rsid w:val="000A2B90"/>
    <w:rsid w:val="000A2CBC"/>
    <w:rsid w:val="000A2CFD"/>
    <w:rsid w:val="000A2DBE"/>
    <w:rsid w:val="000A2E2B"/>
    <w:rsid w:val="000A2F68"/>
    <w:rsid w:val="000A30E3"/>
    <w:rsid w:val="000A31CD"/>
    <w:rsid w:val="000A31D8"/>
    <w:rsid w:val="000A337B"/>
    <w:rsid w:val="000A33BB"/>
    <w:rsid w:val="000A341D"/>
    <w:rsid w:val="000A3466"/>
    <w:rsid w:val="000A34CA"/>
    <w:rsid w:val="000A3572"/>
    <w:rsid w:val="000A3662"/>
    <w:rsid w:val="000A3788"/>
    <w:rsid w:val="000A37E0"/>
    <w:rsid w:val="000A3816"/>
    <w:rsid w:val="000A388B"/>
    <w:rsid w:val="000A391D"/>
    <w:rsid w:val="000A3924"/>
    <w:rsid w:val="000A3941"/>
    <w:rsid w:val="000A3A41"/>
    <w:rsid w:val="000A3AB9"/>
    <w:rsid w:val="000A3C4A"/>
    <w:rsid w:val="000A3C70"/>
    <w:rsid w:val="000A3CF4"/>
    <w:rsid w:val="000A3D10"/>
    <w:rsid w:val="000A3DD8"/>
    <w:rsid w:val="000A3F89"/>
    <w:rsid w:val="000A3FCA"/>
    <w:rsid w:val="000A3FCB"/>
    <w:rsid w:val="000A40A9"/>
    <w:rsid w:val="000A423A"/>
    <w:rsid w:val="000A429A"/>
    <w:rsid w:val="000A4308"/>
    <w:rsid w:val="000A4409"/>
    <w:rsid w:val="000A44FC"/>
    <w:rsid w:val="000A4561"/>
    <w:rsid w:val="000A467A"/>
    <w:rsid w:val="000A47EC"/>
    <w:rsid w:val="000A4817"/>
    <w:rsid w:val="000A49E8"/>
    <w:rsid w:val="000A4B51"/>
    <w:rsid w:val="000A4CCA"/>
    <w:rsid w:val="000A4CD3"/>
    <w:rsid w:val="000A4E7C"/>
    <w:rsid w:val="000A4EFE"/>
    <w:rsid w:val="000A5029"/>
    <w:rsid w:val="000A52A8"/>
    <w:rsid w:val="000A530C"/>
    <w:rsid w:val="000A5367"/>
    <w:rsid w:val="000A54F0"/>
    <w:rsid w:val="000A5596"/>
    <w:rsid w:val="000A580D"/>
    <w:rsid w:val="000A588C"/>
    <w:rsid w:val="000A588E"/>
    <w:rsid w:val="000A58D5"/>
    <w:rsid w:val="000A5988"/>
    <w:rsid w:val="000A59FB"/>
    <w:rsid w:val="000A5B0B"/>
    <w:rsid w:val="000A5BBE"/>
    <w:rsid w:val="000A5CA8"/>
    <w:rsid w:val="000A5D08"/>
    <w:rsid w:val="000A5D68"/>
    <w:rsid w:val="000A5D75"/>
    <w:rsid w:val="000A5E29"/>
    <w:rsid w:val="000A6050"/>
    <w:rsid w:val="000A6250"/>
    <w:rsid w:val="000A62C5"/>
    <w:rsid w:val="000A65BB"/>
    <w:rsid w:val="000A6777"/>
    <w:rsid w:val="000A67A9"/>
    <w:rsid w:val="000A67CE"/>
    <w:rsid w:val="000A67DA"/>
    <w:rsid w:val="000A681F"/>
    <w:rsid w:val="000A68A7"/>
    <w:rsid w:val="000A6A40"/>
    <w:rsid w:val="000A6A5A"/>
    <w:rsid w:val="000A6A7B"/>
    <w:rsid w:val="000A6C35"/>
    <w:rsid w:val="000A6C59"/>
    <w:rsid w:val="000A6E9E"/>
    <w:rsid w:val="000A6EB7"/>
    <w:rsid w:val="000A6F7B"/>
    <w:rsid w:val="000A700F"/>
    <w:rsid w:val="000A703D"/>
    <w:rsid w:val="000A70CB"/>
    <w:rsid w:val="000A7225"/>
    <w:rsid w:val="000A72CF"/>
    <w:rsid w:val="000A7375"/>
    <w:rsid w:val="000A74B1"/>
    <w:rsid w:val="000A74B7"/>
    <w:rsid w:val="000A7521"/>
    <w:rsid w:val="000A768C"/>
    <w:rsid w:val="000A76CF"/>
    <w:rsid w:val="000A7929"/>
    <w:rsid w:val="000A7937"/>
    <w:rsid w:val="000A7987"/>
    <w:rsid w:val="000A799E"/>
    <w:rsid w:val="000A7B23"/>
    <w:rsid w:val="000A7BD8"/>
    <w:rsid w:val="000A7C34"/>
    <w:rsid w:val="000A7CAC"/>
    <w:rsid w:val="000A7CC8"/>
    <w:rsid w:val="000A7F01"/>
    <w:rsid w:val="000A7F90"/>
    <w:rsid w:val="000B0055"/>
    <w:rsid w:val="000B0105"/>
    <w:rsid w:val="000B01C9"/>
    <w:rsid w:val="000B01F4"/>
    <w:rsid w:val="000B02E0"/>
    <w:rsid w:val="000B03A0"/>
    <w:rsid w:val="000B06BC"/>
    <w:rsid w:val="000B0703"/>
    <w:rsid w:val="000B0720"/>
    <w:rsid w:val="000B07B3"/>
    <w:rsid w:val="000B0819"/>
    <w:rsid w:val="000B08E5"/>
    <w:rsid w:val="000B0A5B"/>
    <w:rsid w:val="000B0A7A"/>
    <w:rsid w:val="000B0C76"/>
    <w:rsid w:val="000B0D21"/>
    <w:rsid w:val="000B0E74"/>
    <w:rsid w:val="000B0FED"/>
    <w:rsid w:val="000B1046"/>
    <w:rsid w:val="000B1236"/>
    <w:rsid w:val="000B126D"/>
    <w:rsid w:val="000B13E9"/>
    <w:rsid w:val="000B13F3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79"/>
    <w:rsid w:val="000B1E9A"/>
    <w:rsid w:val="000B1EFE"/>
    <w:rsid w:val="000B1F50"/>
    <w:rsid w:val="000B203D"/>
    <w:rsid w:val="000B205D"/>
    <w:rsid w:val="000B209A"/>
    <w:rsid w:val="000B20D2"/>
    <w:rsid w:val="000B20FB"/>
    <w:rsid w:val="000B2105"/>
    <w:rsid w:val="000B23FD"/>
    <w:rsid w:val="000B2720"/>
    <w:rsid w:val="000B27A1"/>
    <w:rsid w:val="000B2809"/>
    <w:rsid w:val="000B2839"/>
    <w:rsid w:val="000B2936"/>
    <w:rsid w:val="000B2957"/>
    <w:rsid w:val="000B2B29"/>
    <w:rsid w:val="000B2BD9"/>
    <w:rsid w:val="000B2C78"/>
    <w:rsid w:val="000B2CBF"/>
    <w:rsid w:val="000B2F59"/>
    <w:rsid w:val="000B2FAF"/>
    <w:rsid w:val="000B2FDD"/>
    <w:rsid w:val="000B3046"/>
    <w:rsid w:val="000B30F6"/>
    <w:rsid w:val="000B328E"/>
    <w:rsid w:val="000B331F"/>
    <w:rsid w:val="000B33FE"/>
    <w:rsid w:val="000B3408"/>
    <w:rsid w:val="000B3411"/>
    <w:rsid w:val="000B345A"/>
    <w:rsid w:val="000B34C7"/>
    <w:rsid w:val="000B366A"/>
    <w:rsid w:val="000B3763"/>
    <w:rsid w:val="000B38D2"/>
    <w:rsid w:val="000B38F3"/>
    <w:rsid w:val="000B3981"/>
    <w:rsid w:val="000B39E3"/>
    <w:rsid w:val="000B3A15"/>
    <w:rsid w:val="000B3AB2"/>
    <w:rsid w:val="000B3AE6"/>
    <w:rsid w:val="000B3C89"/>
    <w:rsid w:val="000B3F01"/>
    <w:rsid w:val="000B3F82"/>
    <w:rsid w:val="000B4098"/>
    <w:rsid w:val="000B412F"/>
    <w:rsid w:val="000B4134"/>
    <w:rsid w:val="000B421C"/>
    <w:rsid w:val="000B42F2"/>
    <w:rsid w:val="000B4323"/>
    <w:rsid w:val="000B4425"/>
    <w:rsid w:val="000B47D0"/>
    <w:rsid w:val="000B4886"/>
    <w:rsid w:val="000B49B3"/>
    <w:rsid w:val="000B49F3"/>
    <w:rsid w:val="000B4AE1"/>
    <w:rsid w:val="000B4BCD"/>
    <w:rsid w:val="000B4C58"/>
    <w:rsid w:val="000B4E11"/>
    <w:rsid w:val="000B4E88"/>
    <w:rsid w:val="000B4FBA"/>
    <w:rsid w:val="000B50DB"/>
    <w:rsid w:val="000B52C4"/>
    <w:rsid w:val="000B5461"/>
    <w:rsid w:val="000B558C"/>
    <w:rsid w:val="000B564D"/>
    <w:rsid w:val="000B56F9"/>
    <w:rsid w:val="000B575B"/>
    <w:rsid w:val="000B5785"/>
    <w:rsid w:val="000B58DC"/>
    <w:rsid w:val="000B590B"/>
    <w:rsid w:val="000B59B2"/>
    <w:rsid w:val="000B59B3"/>
    <w:rsid w:val="000B5A5F"/>
    <w:rsid w:val="000B5C7E"/>
    <w:rsid w:val="000B5DAF"/>
    <w:rsid w:val="000B5E80"/>
    <w:rsid w:val="000B603E"/>
    <w:rsid w:val="000B6057"/>
    <w:rsid w:val="000B6090"/>
    <w:rsid w:val="000B62BF"/>
    <w:rsid w:val="000B644B"/>
    <w:rsid w:val="000B65CF"/>
    <w:rsid w:val="000B695E"/>
    <w:rsid w:val="000B6A47"/>
    <w:rsid w:val="000B6DB8"/>
    <w:rsid w:val="000B6DE0"/>
    <w:rsid w:val="000B6F48"/>
    <w:rsid w:val="000B71CC"/>
    <w:rsid w:val="000B7206"/>
    <w:rsid w:val="000B7218"/>
    <w:rsid w:val="000B7226"/>
    <w:rsid w:val="000B7297"/>
    <w:rsid w:val="000B750A"/>
    <w:rsid w:val="000B770A"/>
    <w:rsid w:val="000B78AD"/>
    <w:rsid w:val="000B78C6"/>
    <w:rsid w:val="000B78D0"/>
    <w:rsid w:val="000B7A60"/>
    <w:rsid w:val="000B7EEE"/>
    <w:rsid w:val="000B7F82"/>
    <w:rsid w:val="000C0034"/>
    <w:rsid w:val="000C005D"/>
    <w:rsid w:val="000C01C0"/>
    <w:rsid w:val="000C01FD"/>
    <w:rsid w:val="000C0365"/>
    <w:rsid w:val="000C0370"/>
    <w:rsid w:val="000C0387"/>
    <w:rsid w:val="000C04B1"/>
    <w:rsid w:val="000C051C"/>
    <w:rsid w:val="000C051E"/>
    <w:rsid w:val="000C0580"/>
    <w:rsid w:val="000C06B3"/>
    <w:rsid w:val="000C06CA"/>
    <w:rsid w:val="000C0738"/>
    <w:rsid w:val="000C0759"/>
    <w:rsid w:val="000C0776"/>
    <w:rsid w:val="000C07BF"/>
    <w:rsid w:val="000C0864"/>
    <w:rsid w:val="000C088E"/>
    <w:rsid w:val="000C0946"/>
    <w:rsid w:val="000C099A"/>
    <w:rsid w:val="000C0B10"/>
    <w:rsid w:val="000C0C66"/>
    <w:rsid w:val="000C0C94"/>
    <w:rsid w:val="000C0C9D"/>
    <w:rsid w:val="000C0FD3"/>
    <w:rsid w:val="000C134E"/>
    <w:rsid w:val="000C16D5"/>
    <w:rsid w:val="000C1771"/>
    <w:rsid w:val="000C1822"/>
    <w:rsid w:val="000C18BA"/>
    <w:rsid w:val="000C193C"/>
    <w:rsid w:val="000C194F"/>
    <w:rsid w:val="000C1C2C"/>
    <w:rsid w:val="000C1C85"/>
    <w:rsid w:val="000C1CC9"/>
    <w:rsid w:val="000C1D48"/>
    <w:rsid w:val="000C1E68"/>
    <w:rsid w:val="000C2123"/>
    <w:rsid w:val="000C21FE"/>
    <w:rsid w:val="000C226B"/>
    <w:rsid w:val="000C22C7"/>
    <w:rsid w:val="000C2333"/>
    <w:rsid w:val="000C23D5"/>
    <w:rsid w:val="000C2450"/>
    <w:rsid w:val="000C25A4"/>
    <w:rsid w:val="000C26C0"/>
    <w:rsid w:val="000C2842"/>
    <w:rsid w:val="000C2A4A"/>
    <w:rsid w:val="000C2C47"/>
    <w:rsid w:val="000C2CC1"/>
    <w:rsid w:val="000C2DC2"/>
    <w:rsid w:val="000C2E8F"/>
    <w:rsid w:val="000C2FDA"/>
    <w:rsid w:val="000C3347"/>
    <w:rsid w:val="000C33F8"/>
    <w:rsid w:val="000C3459"/>
    <w:rsid w:val="000C352C"/>
    <w:rsid w:val="000C367D"/>
    <w:rsid w:val="000C3793"/>
    <w:rsid w:val="000C382A"/>
    <w:rsid w:val="000C393A"/>
    <w:rsid w:val="000C3986"/>
    <w:rsid w:val="000C39A9"/>
    <w:rsid w:val="000C3A6A"/>
    <w:rsid w:val="000C3AC8"/>
    <w:rsid w:val="000C3B41"/>
    <w:rsid w:val="000C3D0A"/>
    <w:rsid w:val="000C3D32"/>
    <w:rsid w:val="000C3D47"/>
    <w:rsid w:val="000C3DE0"/>
    <w:rsid w:val="000C3E03"/>
    <w:rsid w:val="000C3EEF"/>
    <w:rsid w:val="000C3F8E"/>
    <w:rsid w:val="000C432D"/>
    <w:rsid w:val="000C4478"/>
    <w:rsid w:val="000C45E1"/>
    <w:rsid w:val="000C45E2"/>
    <w:rsid w:val="000C45E3"/>
    <w:rsid w:val="000C4788"/>
    <w:rsid w:val="000C479F"/>
    <w:rsid w:val="000C4846"/>
    <w:rsid w:val="000C4A0A"/>
    <w:rsid w:val="000C4A22"/>
    <w:rsid w:val="000C4D41"/>
    <w:rsid w:val="000C4D8A"/>
    <w:rsid w:val="000C4E1A"/>
    <w:rsid w:val="000C4F26"/>
    <w:rsid w:val="000C4F5E"/>
    <w:rsid w:val="000C519B"/>
    <w:rsid w:val="000C51D9"/>
    <w:rsid w:val="000C534B"/>
    <w:rsid w:val="000C53C3"/>
    <w:rsid w:val="000C5437"/>
    <w:rsid w:val="000C5514"/>
    <w:rsid w:val="000C564A"/>
    <w:rsid w:val="000C572B"/>
    <w:rsid w:val="000C5765"/>
    <w:rsid w:val="000C57CA"/>
    <w:rsid w:val="000C5851"/>
    <w:rsid w:val="000C5956"/>
    <w:rsid w:val="000C5966"/>
    <w:rsid w:val="000C5B66"/>
    <w:rsid w:val="000C5CC3"/>
    <w:rsid w:val="000C5D71"/>
    <w:rsid w:val="000C5DB2"/>
    <w:rsid w:val="000C5DC6"/>
    <w:rsid w:val="000C5E54"/>
    <w:rsid w:val="000C5E65"/>
    <w:rsid w:val="000C5EE7"/>
    <w:rsid w:val="000C5FAF"/>
    <w:rsid w:val="000C6110"/>
    <w:rsid w:val="000C6162"/>
    <w:rsid w:val="000C61AE"/>
    <w:rsid w:val="000C61BB"/>
    <w:rsid w:val="000C63D6"/>
    <w:rsid w:val="000C651F"/>
    <w:rsid w:val="000C65AB"/>
    <w:rsid w:val="000C666A"/>
    <w:rsid w:val="000C670E"/>
    <w:rsid w:val="000C6999"/>
    <w:rsid w:val="000C69C6"/>
    <w:rsid w:val="000C6A49"/>
    <w:rsid w:val="000C6B5A"/>
    <w:rsid w:val="000C6D34"/>
    <w:rsid w:val="000C6DF0"/>
    <w:rsid w:val="000C6F68"/>
    <w:rsid w:val="000C6FAE"/>
    <w:rsid w:val="000C6FEC"/>
    <w:rsid w:val="000C708F"/>
    <w:rsid w:val="000C7095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6B"/>
    <w:rsid w:val="000C7BF5"/>
    <w:rsid w:val="000C7C24"/>
    <w:rsid w:val="000C7C83"/>
    <w:rsid w:val="000C7CB3"/>
    <w:rsid w:val="000C7E14"/>
    <w:rsid w:val="000C7F8A"/>
    <w:rsid w:val="000D0081"/>
    <w:rsid w:val="000D00F5"/>
    <w:rsid w:val="000D03E3"/>
    <w:rsid w:val="000D049C"/>
    <w:rsid w:val="000D0538"/>
    <w:rsid w:val="000D05B3"/>
    <w:rsid w:val="000D05F1"/>
    <w:rsid w:val="000D06C2"/>
    <w:rsid w:val="000D06DE"/>
    <w:rsid w:val="000D073C"/>
    <w:rsid w:val="000D0745"/>
    <w:rsid w:val="000D07D8"/>
    <w:rsid w:val="000D08B5"/>
    <w:rsid w:val="000D0ACA"/>
    <w:rsid w:val="000D0B6E"/>
    <w:rsid w:val="000D0B78"/>
    <w:rsid w:val="000D0B9E"/>
    <w:rsid w:val="000D0C19"/>
    <w:rsid w:val="000D0CCC"/>
    <w:rsid w:val="000D0D00"/>
    <w:rsid w:val="000D0DB8"/>
    <w:rsid w:val="000D0DE3"/>
    <w:rsid w:val="000D0E55"/>
    <w:rsid w:val="000D0E73"/>
    <w:rsid w:val="000D0EC6"/>
    <w:rsid w:val="000D10C0"/>
    <w:rsid w:val="000D11D3"/>
    <w:rsid w:val="000D1254"/>
    <w:rsid w:val="000D14CC"/>
    <w:rsid w:val="000D1692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1E8"/>
    <w:rsid w:val="000D221C"/>
    <w:rsid w:val="000D2298"/>
    <w:rsid w:val="000D22D9"/>
    <w:rsid w:val="000D2333"/>
    <w:rsid w:val="000D2335"/>
    <w:rsid w:val="000D248B"/>
    <w:rsid w:val="000D24CD"/>
    <w:rsid w:val="000D26E2"/>
    <w:rsid w:val="000D2753"/>
    <w:rsid w:val="000D280F"/>
    <w:rsid w:val="000D28AF"/>
    <w:rsid w:val="000D2979"/>
    <w:rsid w:val="000D2A24"/>
    <w:rsid w:val="000D2B5B"/>
    <w:rsid w:val="000D2B86"/>
    <w:rsid w:val="000D2BAF"/>
    <w:rsid w:val="000D30FB"/>
    <w:rsid w:val="000D312D"/>
    <w:rsid w:val="000D3138"/>
    <w:rsid w:val="000D323B"/>
    <w:rsid w:val="000D3362"/>
    <w:rsid w:val="000D33B4"/>
    <w:rsid w:val="000D3455"/>
    <w:rsid w:val="000D37DE"/>
    <w:rsid w:val="000D38B2"/>
    <w:rsid w:val="000D3911"/>
    <w:rsid w:val="000D3952"/>
    <w:rsid w:val="000D3995"/>
    <w:rsid w:val="000D39FD"/>
    <w:rsid w:val="000D3A44"/>
    <w:rsid w:val="000D3A8E"/>
    <w:rsid w:val="000D3A8F"/>
    <w:rsid w:val="000D3B0A"/>
    <w:rsid w:val="000D3D56"/>
    <w:rsid w:val="000D3D65"/>
    <w:rsid w:val="000D3EDB"/>
    <w:rsid w:val="000D3F15"/>
    <w:rsid w:val="000D3F5A"/>
    <w:rsid w:val="000D4017"/>
    <w:rsid w:val="000D403E"/>
    <w:rsid w:val="000D4071"/>
    <w:rsid w:val="000D41FB"/>
    <w:rsid w:val="000D42B9"/>
    <w:rsid w:val="000D4418"/>
    <w:rsid w:val="000D46E0"/>
    <w:rsid w:val="000D47FF"/>
    <w:rsid w:val="000D48AC"/>
    <w:rsid w:val="000D4901"/>
    <w:rsid w:val="000D4ACB"/>
    <w:rsid w:val="000D4C5D"/>
    <w:rsid w:val="000D4EDF"/>
    <w:rsid w:val="000D5008"/>
    <w:rsid w:val="000D50A0"/>
    <w:rsid w:val="000D511E"/>
    <w:rsid w:val="000D5187"/>
    <w:rsid w:val="000D52C4"/>
    <w:rsid w:val="000D5423"/>
    <w:rsid w:val="000D54AE"/>
    <w:rsid w:val="000D5565"/>
    <w:rsid w:val="000D5729"/>
    <w:rsid w:val="000D575F"/>
    <w:rsid w:val="000D58B8"/>
    <w:rsid w:val="000D596B"/>
    <w:rsid w:val="000D5AB7"/>
    <w:rsid w:val="000D5E25"/>
    <w:rsid w:val="000D5E5A"/>
    <w:rsid w:val="000D5E9D"/>
    <w:rsid w:val="000D5FC5"/>
    <w:rsid w:val="000D6058"/>
    <w:rsid w:val="000D6121"/>
    <w:rsid w:val="000D6484"/>
    <w:rsid w:val="000D654C"/>
    <w:rsid w:val="000D6601"/>
    <w:rsid w:val="000D66D1"/>
    <w:rsid w:val="000D673E"/>
    <w:rsid w:val="000D6854"/>
    <w:rsid w:val="000D6971"/>
    <w:rsid w:val="000D6976"/>
    <w:rsid w:val="000D6AF0"/>
    <w:rsid w:val="000D6B8C"/>
    <w:rsid w:val="000D6BC5"/>
    <w:rsid w:val="000D6C51"/>
    <w:rsid w:val="000D7081"/>
    <w:rsid w:val="000D7101"/>
    <w:rsid w:val="000D71CC"/>
    <w:rsid w:val="000D723F"/>
    <w:rsid w:val="000D728A"/>
    <w:rsid w:val="000D72A9"/>
    <w:rsid w:val="000D72B1"/>
    <w:rsid w:val="000D7391"/>
    <w:rsid w:val="000D7459"/>
    <w:rsid w:val="000D7520"/>
    <w:rsid w:val="000D7593"/>
    <w:rsid w:val="000D7604"/>
    <w:rsid w:val="000D7655"/>
    <w:rsid w:val="000D765E"/>
    <w:rsid w:val="000D76A3"/>
    <w:rsid w:val="000D76D6"/>
    <w:rsid w:val="000D7710"/>
    <w:rsid w:val="000D7896"/>
    <w:rsid w:val="000D79DC"/>
    <w:rsid w:val="000D79F2"/>
    <w:rsid w:val="000D7C67"/>
    <w:rsid w:val="000D7C94"/>
    <w:rsid w:val="000D7E51"/>
    <w:rsid w:val="000E0062"/>
    <w:rsid w:val="000E0302"/>
    <w:rsid w:val="000E034D"/>
    <w:rsid w:val="000E0369"/>
    <w:rsid w:val="000E04A4"/>
    <w:rsid w:val="000E0568"/>
    <w:rsid w:val="000E06F1"/>
    <w:rsid w:val="000E0773"/>
    <w:rsid w:val="000E0CD0"/>
    <w:rsid w:val="000E0D18"/>
    <w:rsid w:val="000E0D44"/>
    <w:rsid w:val="000E0EB6"/>
    <w:rsid w:val="000E1019"/>
    <w:rsid w:val="000E10F4"/>
    <w:rsid w:val="000E11C6"/>
    <w:rsid w:val="000E11F9"/>
    <w:rsid w:val="000E12F8"/>
    <w:rsid w:val="000E140C"/>
    <w:rsid w:val="000E154B"/>
    <w:rsid w:val="000E1718"/>
    <w:rsid w:val="000E1A14"/>
    <w:rsid w:val="000E1A82"/>
    <w:rsid w:val="000E1B04"/>
    <w:rsid w:val="000E1C17"/>
    <w:rsid w:val="000E1CA2"/>
    <w:rsid w:val="000E1D2C"/>
    <w:rsid w:val="000E1DAC"/>
    <w:rsid w:val="000E20ED"/>
    <w:rsid w:val="000E2166"/>
    <w:rsid w:val="000E22C2"/>
    <w:rsid w:val="000E2395"/>
    <w:rsid w:val="000E2474"/>
    <w:rsid w:val="000E24D0"/>
    <w:rsid w:val="000E251D"/>
    <w:rsid w:val="000E2578"/>
    <w:rsid w:val="000E26F6"/>
    <w:rsid w:val="000E27F4"/>
    <w:rsid w:val="000E28CB"/>
    <w:rsid w:val="000E29CA"/>
    <w:rsid w:val="000E2A6E"/>
    <w:rsid w:val="000E2ADD"/>
    <w:rsid w:val="000E2B53"/>
    <w:rsid w:val="000E2C09"/>
    <w:rsid w:val="000E2C1F"/>
    <w:rsid w:val="000E2DF5"/>
    <w:rsid w:val="000E3120"/>
    <w:rsid w:val="000E3149"/>
    <w:rsid w:val="000E3196"/>
    <w:rsid w:val="000E3255"/>
    <w:rsid w:val="000E3286"/>
    <w:rsid w:val="000E32C6"/>
    <w:rsid w:val="000E338D"/>
    <w:rsid w:val="000E341C"/>
    <w:rsid w:val="000E35BC"/>
    <w:rsid w:val="000E387C"/>
    <w:rsid w:val="000E391A"/>
    <w:rsid w:val="000E3A06"/>
    <w:rsid w:val="000E3A15"/>
    <w:rsid w:val="000E3B6C"/>
    <w:rsid w:val="000E3D1D"/>
    <w:rsid w:val="000E3E2D"/>
    <w:rsid w:val="000E3EE5"/>
    <w:rsid w:val="000E3FCF"/>
    <w:rsid w:val="000E4011"/>
    <w:rsid w:val="000E40AA"/>
    <w:rsid w:val="000E4210"/>
    <w:rsid w:val="000E42AE"/>
    <w:rsid w:val="000E42BD"/>
    <w:rsid w:val="000E4490"/>
    <w:rsid w:val="000E4654"/>
    <w:rsid w:val="000E4880"/>
    <w:rsid w:val="000E489D"/>
    <w:rsid w:val="000E48A5"/>
    <w:rsid w:val="000E4918"/>
    <w:rsid w:val="000E49CB"/>
    <w:rsid w:val="000E4B78"/>
    <w:rsid w:val="000E4BB5"/>
    <w:rsid w:val="000E4BF4"/>
    <w:rsid w:val="000E511E"/>
    <w:rsid w:val="000E51C9"/>
    <w:rsid w:val="000E53FE"/>
    <w:rsid w:val="000E551D"/>
    <w:rsid w:val="000E5545"/>
    <w:rsid w:val="000E5599"/>
    <w:rsid w:val="000E55C6"/>
    <w:rsid w:val="000E57A8"/>
    <w:rsid w:val="000E57CD"/>
    <w:rsid w:val="000E581A"/>
    <w:rsid w:val="000E5900"/>
    <w:rsid w:val="000E592C"/>
    <w:rsid w:val="000E5C0A"/>
    <w:rsid w:val="000E5CB4"/>
    <w:rsid w:val="000E5CB8"/>
    <w:rsid w:val="000E5D03"/>
    <w:rsid w:val="000E5DCC"/>
    <w:rsid w:val="000E5EB1"/>
    <w:rsid w:val="000E5F00"/>
    <w:rsid w:val="000E5FA0"/>
    <w:rsid w:val="000E5FA9"/>
    <w:rsid w:val="000E5FB9"/>
    <w:rsid w:val="000E6133"/>
    <w:rsid w:val="000E626A"/>
    <w:rsid w:val="000E62EB"/>
    <w:rsid w:val="000E64E7"/>
    <w:rsid w:val="000E6538"/>
    <w:rsid w:val="000E6570"/>
    <w:rsid w:val="000E65C0"/>
    <w:rsid w:val="000E6615"/>
    <w:rsid w:val="000E6744"/>
    <w:rsid w:val="000E68B4"/>
    <w:rsid w:val="000E6969"/>
    <w:rsid w:val="000E6A6E"/>
    <w:rsid w:val="000E6A79"/>
    <w:rsid w:val="000E6BF9"/>
    <w:rsid w:val="000E6CE2"/>
    <w:rsid w:val="000E6CEA"/>
    <w:rsid w:val="000E6D06"/>
    <w:rsid w:val="000E6F77"/>
    <w:rsid w:val="000E705D"/>
    <w:rsid w:val="000E7272"/>
    <w:rsid w:val="000E72B1"/>
    <w:rsid w:val="000E72BC"/>
    <w:rsid w:val="000E73AD"/>
    <w:rsid w:val="000E746C"/>
    <w:rsid w:val="000E74E0"/>
    <w:rsid w:val="000E74E2"/>
    <w:rsid w:val="000E7584"/>
    <w:rsid w:val="000E7618"/>
    <w:rsid w:val="000E76A5"/>
    <w:rsid w:val="000E7823"/>
    <w:rsid w:val="000E79EC"/>
    <w:rsid w:val="000E7CF4"/>
    <w:rsid w:val="000E7D39"/>
    <w:rsid w:val="000E7D68"/>
    <w:rsid w:val="000E7E13"/>
    <w:rsid w:val="000E7E2F"/>
    <w:rsid w:val="000E7E65"/>
    <w:rsid w:val="000E7E81"/>
    <w:rsid w:val="000E7FCD"/>
    <w:rsid w:val="000F004B"/>
    <w:rsid w:val="000F0284"/>
    <w:rsid w:val="000F02B5"/>
    <w:rsid w:val="000F0350"/>
    <w:rsid w:val="000F0516"/>
    <w:rsid w:val="000F0569"/>
    <w:rsid w:val="000F05D2"/>
    <w:rsid w:val="000F0606"/>
    <w:rsid w:val="000F06A1"/>
    <w:rsid w:val="000F06B1"/>
    <w:rsid w:val="000F0711"/>
    <w:rsid w:val="000F0848"/>
    <w:rsid w:val="000F0881"/>
    <w:rsid w:val="000F08E7"/>
    <w:rsid w:val="000F0A90"/>
    <w:rsid w:val="000F0AFE"/>
    <w:rsid w:val="000F0C4D"/>
    <w:rsid w:val="000F0C4F"/>
    <w:rsid w:val="000F0CAA"/>
    <w:rsid w:val="000F0DAC"/>
    <w:rsid w:val="000F0DBD"/>
    <w:rsid w:val="000F0E69"/>
    <w:rsid w:val="000F0F60"/>
    <w:rsid w:val="000F0FB0"/>
    <w:rsid w:val="000F0FC2"/>
    <w:rsid w:val="000F11A5"/>
    <w:rsid w:val="000F1205"/>
    <w:rsid w:val="000F12C8"/>
    <w:rsid w:val="000F136A"/>
    <w:rsid w:val="000F13C0"/>
    <w:rsid w:val="000F13F8"/>
    <w:rsid w:val="000F149F"/>
    <w:rsid w:val="000F15DD"/>
    <w:rsid w:val="000F176F"/>
    <w:rsid w:val="000F1898"/>
    <w:rsid w:val="000F18A9"/>
    <w:rsid w:val="000F1C35"/>
    <w:rsid w:val="000F1C46"/>
    <w:rsid w:val="000F1CB8"/>
    <w:rsid w:val="000F1CF1"/>
    <w:rsid w:val="000F1DB8"/>
    <w:rsid w:val="000F1E8A"/>
    <w:rsid w:val="000F2096"/>
    <w:rsid w:val="000F2109"/>
    <w:rsid w:val="000F22C4"/>
    <w:rsid w:val="000F233E"/>
    <w:rsid w:val="000F2423"/>
    <w:rsid w:val="000F24E3"/>
    <w:rsid w:val="000F2553"/>
    <w:rsid w:val="000F25E8"/>
    <w:rsid w:val="000F2682"/>
    <w:rsid w:val="000F26ED"/>
    <w:rsid w:val="000F280C"/>
    <w:rsid w:val="000F28EA"/>
    <w:rsid w:val="000F29D8"/>
    <w:rsid w:val="000F2A46"/>
    <w:rsid w:val="000F2B7F"/>
    <w:rsid w:val="000F2C65"/>
    <w:rsid w:val="000F2CA9"/>
    <w:rsid w:val="000F2CF7"/>
    <w:rsid w:val="000F2D73"/>
    <w:rsid w:val="000F2E2E"/>
    <w:rsid w:val="000F2E90"/>
    <w:rsid w:val="000F2F42"/>
    <w:rsid w:val="000F3206"/>
    <w:rsid w:val="000F3309"/>
    <w:rsid w:val="000F3447"/>
    <w:rsid w:val="000F3449"/>
    <w:rsid w:val="000F346F"/>
    <w:rsid w:val="000F348B"/>
    <w:rsid w:val="000F3498"/>
    <w:rsid w:val="000F371E"/>
    <w:rsid w:val="000F3817"/>
    <w:rsid w:val="000F3899"/>
    <w:rsid w:val="000F389A"/>
    <w:rsid w:val="000F3903"/>
    <w:rsid w:val="000F3947"/>
    <w:rsid w:val="000F3A21"/>
    <w:rsid w:val="000F3A78"/>
    <w:rsid w:val="000F3BB8"/>
    <w:rsid w:val="000F3D72"/>
    <w:rsid w:val="000F3DEB"/>
    <w:rsid w:val="000F3E52"/>
    <w:rsid w:val="000F3F2C"/>
    <w:rsid w:val="000F3FEC"/>
    <w:rsid w:val="000F410E"/>
    <w:rsid w:val="000F41CD"/>
    <w:rsid w:val="000F4234"/>
    <w:rsid w:val="000F42B7"/>
    <w:rsid w:val="000F461B"/>
    <w:rsid w:val="000F4731"/>
    <w:rsid w:val="000F4764"/>
    <w:rsid w:val="000F47B7"/>
    <w:rsid w:val="000F47E7"/>
    <w:rsid w:val="000F480A"/>
    <w:rsid w:val="000F48FB"/>
    <w:rsid w:val="000F4B22"/>
    <w:rsid w:val="000F4C13"/>
    <w:rsid w:val="000F4CEF"/>
    <w:rsid w:val="000F4E6E"/>
    <w:rsid w:val="000F5130"/>
    <w:rsid w:val="000F51F7"/>
    <w:rsid w:val="000F5207"/>
    <w:rsid w:val="000F5256"/>
    <w:rsid w:val="000F525A"/>
    <w:rsid w:val="000F52B1"/>
    <w:rsid w:val="000F54D1"/>
    <w:rsid w:val="000F551B"/>
    <w:rsid w:val="000F55B7"/>
    <w:rsid w:val="000F5786"/>
    <w:rsid w:val="000F5AA8"/>
    <w:rsid w:val="000F5AE0"/>
    <w:rsid w:val="000F5AE7"/>
    <w:rsid w:val="000F5C04"/>
    <w:rsid w:val="000F5C66"/>
    <w:rsid w:val="000F5C75"/>
    <w:rsid w:val="000F5F20"/>
    <w:rsid w:val="000F6205"/>
    <w:rsid w:val="000F629E"/>
    <w:rsid w:val="000F65C7"/>
    <w:rsid w:val="000F6AD7"/>
    <w:rsid w:val="000F6B44"/>
    <w:rsid w:val="000F6C5D"/>
    <w:rsid w:val="000F6C82"/>
    <w:rsid w:val="000F6CD8"/>
    <w:rsid w:val="000F6CDE"/>
    <w:rsid w:val="000F6D91"/>
    <w:rsid w:val="000F6F49"/>
    <w:rsid w:val="000F70F9"/>
    <w:rsid w:val="000F71D4"/>
    <w:rsid w:val="000F732D"/>
    <w:rsid w:val="000F733C"/>
    <w:rsid w:val="000F7571"/>
    <w:rsid w:val="000F7582"/>
    <w:rsid w:val="000F785F"/>
    <w:rsid w:val="000F7869"/>
    <w:rsid w:val="000F78AF"/>
    <w:rsid w:val="000F7975"/>
    <w:rsid w:val="000F79AE"/>
    <w:rsid w:val="000F7B82"/>
    <w:rsid w:val="000F7BC2"/>
    <w:rsid w:val="000F7C54"/>
    <w:rsid w:val="000F7D59"/>
    <w:rsid w:val="000F7D97"/>
    <w:rsid w:val="000F7DA6"/>
    <w:rsid w:val="000F7EC9"/>
    <w:rsid w:val="00100014"/>
    <w:rsid w:val="001000E2"/>
    <w:rsid w:val="00100273"/>
    <w:rsid w:val="0010029B"/>
    <w:rsid w:val="0010041F"/>
    <w:rsid w:val="0010047C"/>
    <w:rsid w:val="001004C0"/>
    <w:rsid w:val="0010056C"/>
    <w:rsid w:val="00100600"/>
    <w:rsid w:val="0010066B"/>
    <w:rsid w:val="001006B5"/>
    <w:rsid w:val="001006F6"/>
    <w:rsid w:val="0010072C"/>
    <w:rsid w:val="0010081C"/>
    <w:rsid w:val="00100876"/>
    <w:rsid w:val="001009DE"/>
    <w:rsid w:val="00100A2B"/>
    <w:rsid w:val="00100BA9"/>
    <w:rsid w:val="00100BB0"/>
    <w:rsid w:val="00100C4A"/>
    <w:rsid w:val="00100CE0"/>
    <w:rsid w:val="00100D2A"/>
    <w:rsid w:val="00100DC2"/>
    <w:rsid w:val="00100E79"/>
    <w:rsid w:val="00100F9B"/>
    <w:rsid w:val="00100FFF"/>
    <w:rsid w:val="00101222"/>
    <w:rsid w:val="0010138E"/>
    <w:rsid w:val="0010152C"/>
    <w:rsid w:val="00101561"/>
    <w:rsid w:val="001017F8"/>
    <w:rsid w:val="001018D1"/>
    <w:rsid w:val="00101941"/>
    <w:rsid w:val="00101B3F"/>
    <w:rsid w:val="00101C0D"/>
    <w:rsid w:val="00101C1F"/>
    <w:rsid w:val="00101C5D"/>
    <w:rsid w:val="00101CB0"/>
    <w:rsid w:val="00101E96"/>
    <w:rsid w:val="00101EE5"/>
    <w:rsid w:val="00101F5B"/>
    <w:rsid w:val="00101FA3"/>
    <w:rsid w:val="00102046"/>
    <w:rsid w:val="00102136"/>
    <w:rsid w:val="0010216D"/>
    <w:rsid w:val="00102216"/>
    <w:rsid w:val="00102319"/>
    <w:rsid w:val="0010248F"/>
    <w:rsid w:val="00102494"/>
    <w:rsid w:val="00102516"/>
    <w:rsid w:val="001027FA"/>
    <w:rsid w:val="0010291D"/>
    <w:rsid w:val="00102B90"/>
    <w:rsid w:val="00102C47"/>
    <w:rsid w:val="00102CB5"/>
    <w:rsid w:val="00102D5E"/>
    <w:rsid w:val="00102DEC"/>
    <w:rsid w:val="00102E41"/>
    <w:rsid w:val="00102EB7"/>
    <w:rsid w:val="00102FAD"/>
    <w:rsid w:val="00103021"/>
    <w:rsid w:val="001030A2"/>
    <w:rsid w:val="001031AD"/>
    <w:rsid w:val="001032BF"/>
    <w:rsid w:val="00103322"/>
    <w:rsid w:val="00103403"/>
    <w:rsid w:val="001034C3"/>
    <w:rsid w:val="001034F3"/>
    <w:rsid w:val="0010358E"/>
    <w:rsid w:val="00103657"/>
    <w:rsid w:val="001036DF"/>
    <w:rsid w:val="001036F6"/>
    <w:rsid w:val="001037B9"/>
    <w:rsid w:val="00103AB0"/>
    <w:rsid w:val="00103B58"/>
    <w:rsid w:val="00103C1C"/>
    <w:rsid w:val="00103C2A"/>
    <w:rsid w:val="00103C6B"/>
    <w:rsid w:val="00103D6F"/>
    <w:rsid w:val="00103E5D"/>
    <w:rsid w:val="00103F39"/>
    <w:rsid w:val="0010415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A5C"/>
    <w:rsid w:val="00104C1B"/>
    <w:rsid w:val="00104EFB"/>
    <w:rsid w:val="0010506F"/>
    <w:rsid w:val="001051E3"/>
    <w:rsid w:val="001051FF"/>
    <w:rsid w:val="00105243"/>
    <w:rsid w:val="00105269"/>
    <w:rsid w:val="001053C1"/>
    <w:rsid w:val="001053E5"/>
    <w:rsid w:val="00105480"/>
    <w:rsid w:val="001055C8"/>
    <w:rsid w:val="001055D4"/>
    <w:rsid w:val="00105666"/>
    <w:rsid w:val="001056A2"/>
    <w:rsid w:val="001058C7"/>
    <w:rsid w:val="001058F4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1D1"/>
    <w:rsid w:val="001062F2"/>
    <w:rsid w:val="00106321"/>
    <w:rsid w:val="001063FE"/>
    <w:rsid w:val="00106409"/>
    <w:rsid w:val="001065C3"/>
    <w:rsid w:val="0010666F"/>
    <w:rsid w:val="001066CD"/>
    <w:rsid w:val="001069B1"/>
    <w:rsid w:val="00106ABC"/>
    <w:rsid w:val="00106B48"/>
    <w:rsid w:val="00106BFA"/>
    <w:rsid w:val="00106C03"/>
    <w:rsid w:val="00106C7C"/>
    <w:rsid w:val="00106D89"/>
    <w:rsid w:val="00106D90"/>
    <w:rsid w:val="00106F27"/>
    <w:rsid w:val="00107019"/>
    <w:rsid w:val="001070D4"/>
    <w:rsid w:val="0010712D"/>
    <w:rsid w:val="0010723A"/>
    <w:rsid w:val="00107293"/>
    <w:rsid w:val="001072DA"/>
    <w:rsid w:val="00107386"/>
    <w:rsid w:val="00107417"/>
    <w:rsid w:val="0010743B"/>
    <w:rsid w:val="00107535"/>
    <w:rsid w:val="001077C4"/>
    <w:rsid w:val="00107886"/>
    <w:rsid w:val="00107A03"/>
    <w:rsid w:val="00107A0C"/>
    <w:rsid w:val="00107B30"/>
    <w:rsid w:val="00107B41"/>
    <w:rsid w:val="00107BA9"/>
    <w:rsid w:val="00107BE3"/>
    <w:rsid w:val="00107C3B"/>
    <w:rsid w:val="00107D8B"/>
    <w:rsid w:val="00107F8D"/>
    <w:rsid w:val="0011000C"/>
    <w:rsid w:val="001101AA"/>
    <w:rsid w:val="00110331"/>
    <w:rsid w:val="00110397"/>
    <w:rsid w:val="001103BB"/>
    <w:rsid w:val="001103D1"/>
    <w:rsid w:val="0011068A"/>
    <w:rsid w:val="001107EC"/>
    <w:rsid w:val="001107EF"/>
    <w:rsid w:val="00110835"/>
    <w:rsid w:val="00110987"/>
    <w:rsid w:val="001109CD"/>
    <w:rsid w:val="00110A4B"/>
    <w:rsid w:val="00110C1F"/>
    <w:rsid w:val="00110CE0"/>
    <w:rsid w:val="00110DA3"/>
    <w:rsid w:val="00111047"/>
    <w:rsid w:val="001111E5"/>
    <w:rsid w:val="0011120E"/>
    <w:rsid w:val="0011122A"/>
    <w:rsid w:val="00111265"/>
    <w:rsid w:val="001112BF"/>
    <w:rsid w:val="00111499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3AE"/>
    <w:rsid w:val="00112539"/>
    <w:rsid w:val="00112593"/>
    <w:rsid w:val="00112726"/>
    <w:rsid w:val="001129B5"/>
    <w:rsid w:val="001129F7"/>
    <w:rsid w:val="00112B16"/>
    <w:rsid w:val="00112BF8"/>
    <w:rsid w:val="00112D14"/>
    <w:rsid w:val="00112E00"/>
    <w:rsid w:val="00112E50"/>
    <w:rsid w:val="00112E63"/>
    <w:rsid w:val="00112EB9"/>
    <w:rsid w:val="00112EFD"/>
    <w:rsid w:val="00112F24"/>
    <w:rsid w:val="00112F28"/>
    <w:rsid w:val="00112F9E"/>
    <w:rsid w:val="001132FE"/>
    <w:rsid w:val="00113313"/>
    <w:rsid w:val="0011333C"/>
    <w:rsid w:val="001133B5"/>
    <w:rsid w:val="00113477"/>
    <w:rsid w:val="00113856"/>
    <w:rsid w:val="001138E7"/>
    <w:rsid w:val="00113AB8"/>
    <w:rsid w:val="00113E48"/>
    <w:rsid w:val="001140D8"/>
    <w:rsid w:val="00114247"/>
    <w:rsid w:val="00114296"/>
    <w:rsid w:val="00114313"/>
    <w:rsid w:val="00114378"/>
    <w:rsid w:val="001143CC"/>
    <w:rsid w:val="001144C0"/>
    <w:rsid w:val="001144CE"/>
    <w:rsid w:val="001144DE"/>
    <w:rsid w:val="001145BC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7C"/>
    <w:rsid w:val="00114ACB"/>
    <w:rsid w:val="00114BAD"/>
    <w:rsid w:val="00114C62"/>
    <w:rsid w:val="00114FE2"/>
    <w:rsid w:val="00115024"/>
    <w:rsid w:val="001150B5"/>
    <w:rsid w:val="00115184"/>
    <w:rsid w:val="001151D7"/>
    <w:rsid w:val="00115252"/>
    <w:rsid w:val="001153E5"/>
    <w:rsid w:val="0011544A"/>
    <w:rsid w:val="001154AC"/>
    <w:rsid w:val="00115514"/>
    <w:rsid w:val="001156A8"/>
    <w:rsid w:val="0011571E"/>
    <w:rsid w:val="00115B37"/>
    <w:rsid w:val="00115C70"/>
    <w:rsid w:val="00115C76"/>
    <w:rsid w:val="00115CBC"/>
    <w:rsid w:val="00115CD6"/>
    <w:rsid w:val="00115DC1"/>
    <w:rsid w:val="00115DD8"/>
    <w:rsid w:val="00115E56"/>
    <w:rsid w:val="00115F5B"/>
    <w:rsid w:val="00115FC5"/>
    <w:rsid w:val="001160E2"/>
    <w:rsid w:val="001161C7"/>
    <w:rsid w:val="001162EC"/>
    <w:rsid w:val="00116421"/>
    <w:rsid w:val="0011643A"/>
    <w:rsid w:val="001165AA"/>
    <w:rsid w:val="001166A4"/>
    <w:rsid w:val="001167B7"/>
    <w:rsid w:val="00116826"/>
    <w:rsid w:val="00116927"/>
    <w:rsid w:val="00116948"/>
    <w:rsid w:val="00116A99"/>
    <w:rsid w:val="00116CE6"/>
    <w:rsid w:val="00116D3E"/>
    <w:rsid w:val="00116E76"/>
    <w:rsid w:val="00116FE2"/>
    <w:rsid w:val="0011703C"/>
    <w:rsid w:val="0011710C"/>
    <w:rsid w:val="00117156"/>
    <w:rsid w:val="0011719C"/>
    <w:rsid w:val="0011741A"/>
    <w:rsid w:val="0011743D"/>
    <w:rsid w:val="001174EC"/>
    <w:rsid w:val="0011754C"/>
    <w:rsid w:val="001177EF"/>
    <w:rsid w:val="0011799D"/>
    <w:rsid w:val="00117ABF"/>
    <w:rsid w:val="00117B45"/>
    <w:rsid w:val="00117D72"/>
    <w:rsid w:val="00117DA0"/>
    <w:rsid w:val="00117E35"/>
    <w:rsid w:val="00117F4A"/>
    <w:rsid w:val="00117F7C"/>
    <w:rsid w:val="00117FE4"/>
    <w:rsid w:val="0012015C"/>
    <w:rsid w:val="00120256"/>
    <w:rsid w:val="0012028D"/>
    <w:rsid w:val="001202F2"/>
    <w:rsid w:val="001202FE"/>
    <w:rsid w:val="00120302"/>
    <w:rsid w:val="001205EC"/>
    <w:rsid w:val="00120639"/>
    <w:rsid w:val="00120818"/>
    <w:rsid w:val="00120847"/>
    <w:rsid w:val="001209AB"/>
    <w:rsid w:val="001209B0"/>
    <w:rsid w:val="00120BD2"/>
    <w:rsid w:val="00120E15"/>
    <w:rsid w:val="00120F2F"/>
    <w:rsid w:val="00120FD9"/>
    <w:rsid w:val="0012124C"/>
    <w:rsid w:val="00121317"/>
    <w:rsid w:val="0012133B"/>
    <w:rsid w:val="001213D6"/>
    <w:rsid w:val="001214B1"/>
    <w:rsid w:val="0012152C"/>
    <w:rsid w:val="00121626"/>
    <w:rsid w:val="001216B7"/>
    <w:rsid w:val="001216D8"/>
    <w:rsid w:val="00121707"/>
    <w:rsid w:val="00121934"/>
    <w:rsid w:val="001219E5"/>
    <w:rsid w:val="001219F2"/>
    <w:rsid w:val="00121A95"/>
    <w:rsid w:val="00121AA2"/>
    <w:rsid w:val="00121B70"/>
    <w:rsid w:val="00121C08"/>
    <w:rsid w:val="00121C61"/>
    <w:rsid w:val="00121EB0"/>
    <w:rsid w:val="00121F6A"/>
    <w:rsid w:val="00121F94"/>
    <w:rsid w:val="0012209C"/>
    <w:rsid w:val="00122195"/>
    <w:rsid w:val="0012229C"/>
    <w:rsid w:val="001222AB"/>
    <w:rsid w:val="00122431"/>
    <w:rsid w:val="0012243A"/>
    <w:rsid w:val="00122516"/>
    <w:rsid w:val="00122560"/>
    <w:rsid w:val="001225D4"/>
    <w:rsid w:val="0012266A"/>
    <w:rsid w:val="001226E3"/>
    <w:rsid w:val="00122764"/>
    <w:rsid w:val="00122809"/>
    <w:rsid w:val="00122A79"/>
    <w:rsid w:val="00122AEA"/>
    <w:rsid w:val="00122BD6"/>
    <w:rsid w:val="00122C3F"/>
    <w:rsid w:val="00122CB0"/>
    <w:rsid w:val="00122D5B"/>
    <w:rsid w:val="00122E83"/>
    <w:rsid w:val="00122EA9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9B3"/>
    <w:rsid w:val="00123C4C"/>
    <w:rsid w:val="00123C66"/>
    <w:rsid w:val="00123C77"/>
    <w:rsid w:val="00123DB8"/>
    <w:rsid w:val="00123DC8"/>
    <w:rsid w:val="00123DD4"/>
    <w:rsid w:val="001240A7"/>
    <w:rsid w:val="00124103"/>
    <w:rsid w:val="00124125"/>
    <w:rsid w:val="0012427D"/>
    <w:rsid w:val="001242B0"/>
    <w:rsid w:val="001242C0"/>
    <w:rsid w:val="001242F6"/>
    <w:rsid w:val="001243A1"/>
    <w:rsid w:val="001243CF"/>
    <w:rsid w:val="0012442E"/>
    <w:rsid w:val="00124476"/>
    <w:rsid w:val="00124481"/>
    <w:rsid w:val="00124503"/>
    <w:rsid w:val="001245F1"/>
    <w:rsid w:val="00124623"/>
    <w:rsid w:val="00124693"/>
    <w:rsid w:val="0012469B"/>
    <w:rsid w:val="001248EE"/>
    <w:rsid w:val="0012498F"/>
    <w:rsid w:val="00124A1E"/>
    <w:rsid w:val="00124A3F"/>
    <w:rsid w:val="00124BD3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48E"/>
    <w:rsid w:val="00125713"/>
    <w:rsid w:val="0012587D"/>
    <w:rsid w:val="00125919"/>
    <w:rsid w:val="00125938"/>
    <w:rsid w:val="001259DD"/>
    <w:rsid w:val="00125B3D"/>
    <w:rsid w:val="00125B59"/>
    <w:rsid w:val="00125C60"/>
    <w:rsid w:val="00125CB4"/>
    <w:rsid w:val="00125E1A"/>
    <w:rsid w:val="0012605A"/>
    <w:rsid w:val="00126152"/>
    <w:rsid w:val="001261B1"/>
    <w:rsid w:val="001262F3"/>
    <w:rsid w:val="001264E9"/>
    <w:rsid w:val="00126639"/>
    <w:rsid w:val="0012668E"/>
    <w:rsid w:val="001267E1"/>
    <w:rsid w:val="0012690D"/>
    <w:rsid w:val="00126B28"/>
    <w:rsid w:val="00126BBF"/>
    <w:rsid w:val="00126C10"/>
    <w:rsid w:val="00126CA4"/>
    <w:rsid w:val="00126CCF"/>
    <w:rsid w:val="00126E1A"/>
    <w:rsid w:val="00126F66"/>
    <w:rsid w:val="00126F95"/>
    <w:rsid w:val="001270E0"/>
    <w:rsid w:val="00127173"/>
    <w:rsid w:val="00127299"/>
    <w:rsid w:val="00127317"/>
    <w:rsid w:val="00127356"/>
    <w:rsid w:val="00127419"/>
    <w:rsid w:val="001274E9"/>
    <w:rsid w:val="00127579"/>
    <w:rsid w:val="001278CD"/>
    <w:rsid w:val="00127929"/>
    <w:rsid w:val="00127BFD"/>
    <w:rsid w:val="00127D45"/>
    <w:rsid w:val="00127D75"/>
    <w:rsid w:val="00127EA3"/>
    <w:rsid w:val="00130144"/>
    <w:rsid w:val="0013020B"/>
    <w:rsid w:val="0013020D"/>
    <w:rsid w:val="0013034D"/>
    <w:rsid w:val="0013034F"/>
    <w:rsid w:val="0013039B"/>
    <w:rsid w:val="001303D4"/>
    <w:rsid w:val="0013046F"/>
    <w:rsid w:val="0013055F"/>
    <w:rsid w:val="00130595"/>
    <w:rsid w:val="00130667"/>
    <w:rsid w:val="00130853"/>
    <w:rsid w:val="00130874"/>
    <w:rsid w:val="001309E6"/>
    <w:rsid w:val="00130A05"/>
    <w:rsid w:val="00130A77"/>
    <w:rsid w:val="00130ADC"/>
    <w:rsid w:val="00130E86"/>
    <w:rsid w:val="00130F0C"/>
    <w:rsid w:val="00130FB2"/>
    <w:rsid w:val="00130FBC"/>
    <w:rsid w:val="00130FE4"/>
    <w:rsid w:val="00131059"/>
    <w:rsid w:val="0013115D"/>
    <w:rsid w:val="00131301"/>
    <w:rsid w:val="00131318"/>
    <w:rsid w:val="001313F5"/>
    <w:rsid w:val="00131410"/>
    <w:rsid w:val="001314C0"/>
    <w:rsid w:val="00131779"/>
    <w:rsid w:val="0013183D"/>
    <w:rsid w:val="001319E4"/>
    <w:rsid w:val="00131A42"/>
    <w:rsid w:val="00131AA7"/>
    <w:rsid w:val="00131C7F"/>
    <w:rsid w:val="00131CCD"/>
    <w:rsid w:val="00131DCB"/>
    <w:rsid w:val="00131E42"/>
    <w:rsid w:val="00132190"/>
    <w:rsid w:val="001321BF"/>
    <w:rsid w:val="001321CE"/>
    <w:rsid w:val="001321E1"/>
    <w:rsid w:val="00132269"/>
    <w:rsid w:val="0013229F"/>
    <w:rsid w:val="00132529"/>
    <w:rsid w:val="001326C8"/>
    <w:rsid w:val="001329B6"/>
    <w:rsid w:val="00132EA0"/>
    <w:rsid w:val="00132F1B"/>
    <w:rsid w:val="00132FA8"/>
    <w:rsid w:val="00132FD2"/>
    <w:rsid w:val="0013302E"/>
    <w:rsid w:val="0013310F"/>
    <w:rsid w:val="00133176"/>
    <w:rsid w:val="00133488"/>
    <w:rsid w:val="001334A2"/>
    <w:rsid w:val="0013362D"/>
    <w:rsid w:val="0013377B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47"/>
    <w:rsid w:val="001341CC"/>
    <w:rsid w:val="001341DF"/>
    <w:rsid w:val="001341ED"/>
    <w:rsid w:val="00134438"/>
    <w:rsid w:val="00134459"/>
    <w:rsid w:val="001344B6"/>
    <w:rsid w:val="00134578"/>
    <w:rsid w:val="00134669"/>
    <w:rsid w:val="00134861"/>
    <w:rsid w:val="0013486F"/>
    <w:rsid w:val="001349BC"/>
    <w:rsid w:val="00134AB5"/>
    <w:rsid w:val="0013509D"/>
    <w:rsid w:val="001350E9"/>
    <w:rsid w:val="0013524D"/>
    <w:rsid w:val="0013526B"/>
    <w:rsid w:val="00135272"/>
    <w:rsid w:val="0013532A"/>
    <w:rsid w:val="00135413"/>
    <w:rsid w:val="001354B4"/>
    <w:rsid w:val="0013555C"/>
    <w:rsid w:val="001356F5"/>
    <w:rsid w:val="0013579E"/>
    <w:rsid w:val="001357DA"/>
    <w:rsid w:val="00135833"/>
    <w:rsid w:val="00135A66"/>
    <w:rsid w:val="00135BBB"/>
    <w:rsid w:val="00135BE7"/>
    <w:rsid w:val="00135C92"/>
    <w:rsid w:val="00135D85"/>
    <w:rsid w:val="00135E7B"/>
    <w:rsid w:val="00135E9D"/>
    <w:rsid w:val="00135FE0"/>
    <w:rsid w:val="0013621D"/>
    <w:rsid w:val="00136242"/>
    <w:rsid w:val="0013637E"/>
    <w:rsid w:val="001363BE"/>
    <w:rsid w:val="00136460"/>
    <w:rsid w:val="001364A7"/>
    <w:rsid w:val="0013654C"/>
    <w:rsid w:val="0013679B"/>
    <w:rsid w:val="00136874"/>
    <w:rsid w:val="00136A88"/>
    <w:rsid w:val="00136ACE"/>
    <w:rsid w:val="00136AFE"/>
    <w:rsid w:val="00136C2F"/>
    <w:rsid w:val="00136E6D"/>
    <w:rsid w:val="00137186"/>
    <w:rsid w:val="001371BA"/>
    <w:rsid w:val="001372A1"/>
    <w:rsid w:val="001372E4"/>
    <w:rsid w:val="00137308"/>
    <w:rsid w:val="0013734E"/>
    <w:rsid w:val="00137355"/>
    <w:rsid w:val="0013738F"/>
    <w:rsid w:val="001373D6"/>
    <w:rsid w:val="001373DE"/>
    <w:rsid w:val="001374A0"/>
    <w:rsid w:val="00137590"/>
    <w:rsid w:val="001375AB"/>
    <w:rsid w:val="00137628"/>
    <w:rsid w:val="00137742"/>
    <w:rsid w:val="00137780"/>
    <w:rsid w:val="00137B14"/>
    <w:rsid w:val="00137C27"/>
    <w:rsid w:val="00137CFC"/>
    <w:rsid w:val="00137F2B"/>
    <w:rsid w:val="0014006E"/>
    <w:rsid w:val="001400E7"/>
    <w:rsid w:val="001400ED"/>
    <w:rsid w:val="001401F3"/>
    <w:rsid w:val="00140227"/>
    <w:rsid w:val="001402B5"/>
    <w:rsid w:val="001402D7"/>
    <w:rsid w:val="001402EA"/>
    <w:rsid w:val="001404C1"/>
    <w:rsid w:val="001405CF"/>
    <w:rsid w:val="00140614"/>
    <w:rsid w:val="00140716"/>
    <w:rsid w:val="00140B9C"/>
    <w:rsid w:val="00140D56"/>
    <w:rsid w:val="00140F64"/>
    <w:rsid w:val="00140F9F"/>
    <w:rsid w:val="00140FB7"/>
    <w:rsid w:val="00141051"/>
    <w:rsid w:val="00141434"/>
    <w:rsid w:val="00141644"/>
    <w:rsid w:val="001416FD"/>
    <w:rsid w:val="001418BD"/>
    <w:rsid w:val="00141A6C"/>
    <w:rsid w:val="00141B74"/>
    <w:rsid w:val="00141B94"/>
    <w:rsid w:val="00141BBA"/>
    <w:rsid w:val="00141CBB"/>
    <w:rsid w:val="00141D2B"/>
    <w:rsid w:val="00141E15"/>
    <w:rsid w:val="00141E51"/>
    <w:rsid w:val="00141E64"/>
    <w:rsid w:val="00142081"/>
    <w:rsid w:val="0014219D"/>
    <w:rsid w:val="0014228B"/>
    <w:rsid w:val="001422E5"/>
    <w:rsid w:val="0014234A"/>
    <w:rsid w:val="0014234D"/>
    <w:rsid w:val="001423EB"/>
    <w:rsid w:val="00142476"/>
    <w:rsid w:val="001424C1"/>
    <w:rsid w:val="001424F7"/>
    <w:rsid w:val="0014257C"/>
    <w:rsid w:val="001427DC"/>
    <w:rsid w:val="001427DE"/>
    <w:rsid w:val="00142928"/>
    <w:rsid w:val="00142A1D"/>
    <w:rsid w:val="00142A2C"/>
    <w:rsid w:val="00142A44"/>
    <w:rsid w:val="00142DA3"/>
    <w:rsid w:val="00142DEA"/>
    <w:rsid w:val="00142E4C"/>
    <w:rsid w:val="00142EB7"/>
    <w:rsid w:val="00142FFD"/>
    <w:rsid w:val="00143167"/>
    <w:rsid w:val="0014336A"/>
    <w:rsid w:val="0014359A"/>
    <w:rsid w:val="001435F3"/>
    <w:rsid w:val="0014361E"/>
    <w:rsid w:val="001436ED"/>
    <w:rsid w:val="00143829"/>
    <w:rsid w:val="00143935"/>
    <w:rsid w:val="001439E9"/>
    <w:rsid w:val="00143A49"/>
    <w:rsid w:val="00143CD2"/>
    <w:rsid w:val="00143CDF"/>
    <w:rsid w:val="00143D7F"/>
    <w:rsid w:val="00143E30"/>
    <w:rsid w:val="00143E76"/>
    <w:rsid w:val="00143F53"/>
    <w:rsid w:val="0014406C"/>
    <w:rsid w:val="00144077"/>
    <w:rsid w:val="0014407E"/>
    <w:rsid w:val="001443B8"/>
    <w:rsid w:val="00144416"/>
    <w:rsid w:val="001445BE"/>
    <w:rsid w:val="00144C18"/>
    <w:rsid w:val="00144C5E"/>
    <w:rsid w:val="00144CCE"/>
    <w:rsid w:val="00144E20"/>
    <w:rsid w:val="00144E8D"/>
    <w:rsid w:val="00144FED"/>
    <w:rsid w:val="00145070"/>
    <w:rsid w:val="00145237"/>
    <w:rsid w:val="00145268"/>
    <w:rsid w:val="001452D7"/>
    <w:rsid w:val="0014539F"/>
    <w:rsid w:val="001453D5"/>
    <w:rsid w:val="00145560"/>
    <w:rsid w:val="00145597"/>
    <w:rsid w:val="001455A3"/>
    <w:rsid w:val="001456C9"/>
    <w:rsid w:val="00145717"/>
    <w:rsid w:val="00145748"/>
    <w:rsid w:val="00145ADC"/>
    <w:rsid w:val="00145B8D"/>
    <w:rsid w:val="00145E24"/>
    <w:rsid w:val="00145E60"/>
    <w:rsid w:val="00145EEB"/>
    <w:rsid w:val="00145F46"/>
    <w:rsid w:val="00145FC7"/>
    <w:rsid w:val="00146034"/>
    <w:rsid w:val="00146280"/>
    <w:rsid w:val="001462D6"/>
    <w:rsid w:val="00146425"/>
    <w:rsid w:val="001465C7"/>
    <w:rsid w:val="00146710"/>
    <w:rsid w:val="001467F5"/>
    <w:rsid w:val="0014688F"/>
    <w:rsid w:val="001468EB"/>
    <w:rsid w:val="0014694F"/>
    <w:rsid w:val="001469F7"/>
    <w:rsid w:val="00146A0B"/>
    <w:rsid w:val="00146A2A"/>
    <w:rsid w:val="00146B81"/>
    <w:rsid w:val="00146C91"/>
    <w:rsid w:val="00146DC2"/>
    <w:rsid w:val="00146E97"/>
    <w:rsid w:val="00146F2B"/>
    <w:rsid w:val="00146F70"/>
    <w:rsid w:val="00146F84"/>
    <w:rsid w:val="00147044"/>
    <w:rsid w:val="00147045"/>
    <w:rsid w:val="00147089"/>
    <w:rsid w:val="00147192"/>
    <w:rsid w:val="00147216"/>
    <w:rsid w:val="001472BD"/>
    <w:rsid w:val="0014732D"/>
    <w:rsid w:val="001473A0"/>
    <w:rsid w:val="001473A5"/>
    <w:rsid w:val="00147436"/>
    <w:rsid w:val="00147487"/>
    <w:rsid w:val="001474A5"/>
    <w:rsid w:val="001474C6"/>
    <w:rsid w:val="00147593"/>
    <w:rsid w:val="00147638"/>
    <w:rsid w:val="001476E4"/>
    <w:rsid w:val="00147785"/>
    <w:rsid w:val="001477DB"/>
    <w:rsid w:val="001478A0"/>
    <w:rsid w:val="001478E8"/>
    <w:rsid w:val="001479AB"/>
    <w:rsid w:val="001479DE"/>
    <w:rsid w:val="00147A3F"/>
    <w:rsid w:val="00147A9E"/>
    <w:rsid w:val="00147B4D"/>
    <w:rsid w:val="00147B60"/>
    <w:rsid w:val="00147C5E"/>
    <w:rsid w:val="00147E50"/>
    <w:rsid w:val="00147EDA"/>
    <w:rsid w:val="00147F67"/>
    <w:rsid w:val="00147F8D"/>
    <w:rsid w:val="001500B5"/>
    <w:rsid w:val="001502C2"/>
    <w:rsid w:val="00150415"/>
    <w:rsid w:val="0015043E"/>
    <w:rsid w:val="00150458"/>
    <w:rsid w:val="00150519"/>
    <w:rsid w:val="00150629"/>
    <w:rsid w:val="0015062A"/>
    <w:rsid w:val="0015065B"/>
    <w:rsid w:val="00150694"/>
    <w:rsid w:val="0015092C"/>
    <w:rsid w:val="00150996"/>
    <w:rsid w:val="00150A09"/>
    <w:rsid w:val="00150A2B"/>
    <w:rsid w:val="00150AF1"/>
    <w:rsid w:val="00150CC0"/>
    <w:rsid w:val="00150D9B"/>
    <w:rsid w:val="00150EB6"/>
    <w:rsid w:val="00151110"/>
    <w:rsid w:val="001511D0"/>
    <w:rsid w:val="00151205"/>
    <w:rsid w:val="0015120E"/>
    <w:rsid w:val="00151229"/>
    <w:rsid w:val="00151345"/>
    <w:rsid w:val="0015140D"/>
    <w:rsid w:val="00151479"/>
    <w:rsid w:val="00151514"/>
    <w:rsid w:val="001515CE"/>
    <w:rsid w:val="00151693"/>
    <w:rsid w:val="001517BC"/>
    <w:rsid w:val="00151862"/>
    <w:rsid w:val="001519C7"/>
    <w:rsid w:val="00151A35"/>
    <w:rsid w:val="00151A6B"/>
    <w:rsid w:val="00151CA2"/>
    <w:rsid w:val="00151CC2"/>
    <w:rsid w:val="00151E25"/>
    <w:rsid w:val="00151E7B"/>
    <w:rsid w:val="00151FBB"/>
    <w:rsid w:val="00151FC0"/>
    <w:rsid w:val="00151FE3"/>
    <w:rsid w:val="0015214A"/>
    <w:rsid w:val="00152523"/>
    <w:rsid w:val="00152697"/>
    <w:rsid w:val="00152772"/>
    <w:rsid w:val="0015278E"/>
    <w:rsid w:val="00152801"/>
    <w:rsid w:val="00152860"/>
    <w:rsid w:val="001528F2"/>
    <w:rsid w:val="00152926"/>
    <w:rsid w:val="001529EC"/>
    <w:rsid w:val="00152B25"/>
    <w:rsid w:val="00152B69"/>
    <w:rsid w:val="00152BF6"/>
    <w:rsid w:val="00152BFC"/>
    <w:rsid w:val="00152E26"/>
    <w:rsid w:val="0015317C"/>
    <w:rsid w:val="00153193"/>
    <w:rsid w:val="00153222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02"/>
    <w:rsid w:val="00153924"/>
    <w:rsid w:val="00153930"/>
    <w:rsid w:val="00153AA2"/>
    <w:rsid w:val="00153B19"/>
    <w:rsid w:val="00153D08"/>
    <w:rsid w:val="00153FB9"/>
    <w:rsid w:val="0015400A"/>
    <w:rsid w:val="00154010"/>
    <w:rsid w:val="0015406F"/>
    <w:rsid w:val="0015407B"/>
    <w:rsid w:val="0015407D"/>
    <w:rsid w:val="00154198"/>
    <w:rsid w:val="001542A4"/>
    <w:rsid w:val="00154322"/>
    <w:rsid w:val="00154395"/>
    <w:rsid w:val="001543C1"/>
    <w:rsid w:val="00154518"/>
    <w:rsid w:val="0015457D"/>
    <w:rsid w:val="0015467C"/>
    <w:rsid w:val="0015468E"/>
    <w:rsid w:val="0015470C"/>
    <w:rsid w:val="00154741"/>
    <w:rsid w:val="00154911"/>
    <w:rsid w:val="00154989"/>
    <w:rsid w:val="00154A82"/>
    <w:rsid w:val="00154BA6"/>
    <w:rsid w:val="00154BDD"/>
    <w:rsid w:val="00154EED"/>
    <w:rsid w:val="00154FF0"/>
    <w:rsid w:val="0015508D"/>
    <w:rsid w:val="001552BF"/>
    <w:rsid w:val="0015542F"/>
    <w:rsid w:val="0015561E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72"/>
    <w:rsid w:val="00156198"/>
    <w:rsid w:val="001561D3"/>
    <w:rsid w:val="00156263"/>
    <w:rsid w:val="001562A0"/>
    <w:rsid w:val="001562F6"/>
    <w:rsid w:val="001562FF"/>
    <w:rsid w:val="00156304"/>
    <w:rsid w:val="0015647F"/>
    <w:rsid w:val="00156552"/>
    <w:rsid w:val="001565F4"/>
    <w:rsid w:val="00156657"/>
    <w:rsid w:val="0015681B"/>
    <w:rsid w:val="00156836"/>
    <w:rsid w:val="00156858"/>
    <w:rsid w:val="00156875"/>
    <w:rsid w:val="001568E7"/>
    <w:rsid w:val="00156919"/>
    <w:rsid w:val="0015694F"/>
    <w:rsid w:val="00156AAE"/>
    <w:rsid w:val="00156AF0"/>
    <w:rsid w:val="00156B64"/>
    <w:rsid w:val="00156D32"/>
    <w:rsid w:val="00156D86"/>
    <w:rsid w:val="00156E83"/>
    <w:rsid w:val="00156EB6"/>
    <w:rsid w:val="00156EF9"/>
    <w:rsid w:val="001571D8"/>
    <w:rsid w:val="001571FE"/>
    <w:rsid w:val="00157213"/>
    <w:rsid w:val="001572B7"/>
    <w:rsid w:val="001572C5"/>
    <w:rsid w:val="00157598"/>
    <w:rsid w:val="001575FC"/>
    <w:rsid w:val="0015760F"/>
    <w:rsid w:val="001577C6"/>
    <w:rsid w:val="0015783D"/>
    <w:rsid w:val="00157880"/>
    <w:rsid w:val="001579DB"/>
    <w:rsid w:val="00157C85"/>
    <w:rsid w:val="00157D3A"/>
    <w:rsid w:val="00157DB5"/>
    <w:rsid w:val="00157E1B"/>
    <w:rsid w:val="001600B5"/>
    <w:rsid w:val="0016011B"/>
    <w:rsid w:val="001601ED"/>
    <w:rsid w:val="0016031E"/>
    <w:rsid w:val="0016031F"/>
    <w:rsid w:val="001604FA"/>
    <w:rsid w:val="00160552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FCF"/>
    <w:rsid w:val="00161006"/>
    <w:rsid w:val="001610E7"/>
    <w:rsid w:val="0016125F"/>
    <w:rsid w:val="001612C9"/>
    <w:rsid w:val="00161323"/>
    <w:rsid w:val="0016138F"/>
    <w:rsid w:val="00161784"/>
    <w:rsid w:val="001618A1"/>
    <w:rsid w:val="00161A2D"/>
    <w:rsid w:val="00161B10"/>
    <w:rsid w:val="00161B52"/>
    <w:rsid w:val="00161CB4"/>
    <w:rsid w:val="00161D4F"/>
    <w:rsid w:val="00161D6E"/>
    <w:rsid w:val="00161E26"/>
    <w:rsid w:val="00161F25"/>
    <w:rsid w:val="00162005"/>
    <w:rsid w:val="0016207F"/>
    <w:rsid w:val="001620C9"/>
    <w:rsid w:val="0016213C"/>
    <w:rsid w:val="0016236C"/>
    <w:rsid w:val="00162846"/>
    <w:rsid w:val="001628B6"/>
    <w:rsid w:val="001628DA"/>
    <w:rsid w:val="00162935"/>
    <w:rsid w:val="00162967"/>
    <w:rsid w:val="00162C15"/>
    <w:rsid w:val="00162C74"/>
    <w:rsid w:val="00162DC5"/>
    <w:rsid w:val="00162F96"/>
    <w:rsid w:val="001631C4"/>
    <w:rsid w:val="00163354"/>
    <w:rsid w:val="0016339C"/>
    <w:rsid w:val="001635E8"/>
    <w:rsid w:val="00163623"/>
    <w:rsid w:val="0016369B"/>
    <w:rsid w:val="00163715"/>
    <w:rsid w:val="001637E2"/>
    <w:rsid w:val="00163864"/>
    <w:rsid w:val="0016396D"/>
    <w:rsid w:val="00163B25"/>
    <w:rsid w:val="00163C01"/>
    <w:rsid w:val="00163C29"/>
    <w:rsid w:val="00163E3F"/>
    <w:rsid w:val="00163EB3"/>
    <w:rsid w:val="001640A4"/>
    <w:rsid w:val="00164196"/>
    <w:rsid w:val="0016427A"/>
    <w:rsid w:val="00164390"/>
    <w:rsid w:val="0016448A"/>
    <w:rsid w:val="00164525"/>
    <w:rsid w:val="00164598"/>
    <w:rsid w:val="0016459C"/>
    <w:rsid w:val="001649BD"/>
    <w:rsid w:val="00164A7B"/>
    <w:rsid w:val="00164BC3"/>
    <w:rsid w:val="00164BCF"/>
    <w:rsid w:val="00164C94"/>
    <w:rsid w:val="00164D34"/>
    <w:rsid w:val="00164F2B"/>
    <w:rsid w:val="001650B3"/>
    <w:rsid w:val="001651F4"/>
    <w:rsid w:val="00165245"/>
    <w:rsid w:val="0016531B"/>
    <w:rsid w:val="001653B2"/>
    <w:rsid w:val="001653F0"/>
    <w:rsid w:val="00165502"/>
    <w:rsid w:val="00165552"/>
    <w:rsid w:val="0016563D"/>
    <w:rsid w:val="00165731"/>
    <w:rsid w:val="00165A69"/>
    <w:rsid w:val="00165B0C"/>
    <w:rsid w:val="00165B4C"/>
    <w:rsid w:val="00165BB4"/>
    <w:rsid w:val="00165C30"/>
    <w:rsid w:val="00165CC4"/>
    <w:rsid w:val="00165D18"/>
    <w:rsid w:val="00165DCF"/>
    <w:rsid w:val="00165E6A"/>
    <w:rsid w:val="00165E7B"/>
    <w:rsid w:val="00165ED3"/>
    <w:rsid w:val="00165FCB"/>
    <w:rsid w:val="00166304"/>
    <w:rsid w:val="001663F2"/>
    <w:rsid w:val="00166776"/>
    <w:rsid w:val="0016686D"/>
    <w:rsid w:val="001668CB"/>
    <w:rsid w:val="001668EE"/>
    <w:rsid w:val="00166967"/>
    <w:rsid w:val="00166977"/>
    <w:rsid w:val="00166A49"/>
    <w:rsid w:val="00166B3F"/>
    <w:rsid w:val="00166B7B"/>
    <w:rsid w:val="00166CEC"/>
    <w:rsid w:val="00166DF9"/>
    <w:rsid w:val="0016711F"/>
    <w:rsid w:val="00167192"/>
    <w:rsid w:val="00167208"/>
    <w:rsid w:val="0016720C"/>
    <w:rsid w:val="00167360"/>
    <w:rsid w:val="0016738E"/>
    <w:rsid w:val="00167496"/>
    <w:rsid w:val="0016750E"/>
    <w:rsid w:val="001675D4"/>
    <w:rsid w:val="00167612"/>
    <w:rsid w:val="001676E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50"/>
    <w:rsid w:val="001701BB"/>
    <w:rsid w:val="001701FB"/>
    <w:rsid w:val="001705E8"/>
    <w:rsid w:val="0017065E"/>
    <w:rsid w:val="00170778"/>
    <w:rsid w:val="001708B1"/>
    <w:rsid w:val="00170984"/>
    <w:rsid w:val="001709F8"/>
    <w:rsid w:val="00170A17"/>
    <w:rsid w:val="00170B0A"/>
    <w:rsid w:val="00170C13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B8D"/>
    <w:rsid w:val="00171BB1"/>
    <w:rsid w:val="00171BCD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D8"/>
    <w:rsid w:val="001725F5"/>
    <w:rsid w:val="00172641"/>
    <w:rsid w:val="001727DB"/>
    <w:rsid w:val="001728BE"/>
    <w:rsid w:val="0017299C"/>
    <w:rsid w:val="00172B88"/>
    <w:rsid w:val="00172C0A"/>
    <w:rsid w:val="00172CF0"/>
    <w:rsid w:val="00172D25"/>
    <w:rsid w:val="00172D32"/>
    <w:rsid w:val="00172DB2"/>
    <w:rsid w:val="00172DE7"/>
    <w:rsid w:val="00172E6F"/>
    <w:rsid w:val="00172EA8"/>
    <w:rsid w:val="00172F06"/>
    <w:rsid w:val="0017303F"/>
    <w:rsid w:val="001731A7"/>
    <w:rsid w:val="00173212"/>
    <w:rsid w:val="0017325B"/>
    <w:rsid w:val="001732A8"/>
    <w:rsid w:val="00173408"/>
    <w:rsid w:val="0017365A"/>
    <w:rsid w:val="0017369F"/>
    <w:rsid w:val="00173785"/>
    <w:rsid w:val="0017380A"/>
    <w:rsid w:val="001739A9"/>
    <w:rsid w:val="00173CD5"/>
    <w:rsid w:val="00173E5B"/>
    <w:rsid w:val="00173F09"/>
    <w:rsid w:val="0017403B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82B"/>
    <w:rsid w:val="00174944"/>
    <w:rsid w:val="00174A65"/>
    <w:rsid w:val="00174B6D"/>
    <w:rsid w:val="00174C8F"/>
    <w:rsid w:val="00174F31"/>
    <w:rsid w:val="00174F5F"/>
    <w:rsid w:val="00174FD8"/>
    <w:rsid w:val="001750D0"/>
    <w:rsid w:val="0017546E"/>
    <w:rsid w:val="00175580"/>
    <w:rsid w:val="001755FA"/>
    <w:rsid w:val="001756C6"/>
    <w:rsid w:val="00175731"/>
    <w:rsid w:val="001757C4"/>
    <w:rsid w:val="001757DD"/>
    <w:rsid w:val="001758A3"/>
    <w:rsid w:val="001758AA"/>
    <w:rsid w:val="001758CB"/>
    <w:rsid w:val="00175AD3"/>
    <w:rsid w:val="00175E59"/>
    <w:rsid w:val="00175F11"/>
    <w:rsid w:val="0017605D"/>
    <w:rsid w:val="0017611E"/>
    <w:rsid w:val="00176256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C05"/>
    <w:rsid w:val="00176C1C"/>
    <w:rsid w:val="00176C48"/>
    <w:rsid w:val="00176CA2"/>
    <w:rsid w:val="00176E17"/>
    <w:rsid w:val="00176E1F"/>
    <w:rsid w:val="00176EE3"/>
    <w:rsid w:val="00176FB1"/>
    <w:rsid w:val="00177234"/>
    <w:rsid w:val="0017727E"/>
    <w:rsid w:val="00177355"/>
    <w:rsid w:val="00177387"/>
    <w:rsid w:val="001774F0"/>
    <w:rsid w:val="00177739"/>
    <w:rsid w:val="0017791C"/>
    <w:rsid w:val="00177968"/>
    <w:rsid w:val="0017797F"/>
    <w:rsid w:val="00177C3B"/>
    <w:rsid w:val="00177CB9"/>
    <w:rsid w:val="00177DB3"/>
    <w:rsid w:val="00177DD4"/>
    <w:rsid w:val="00177E69"/>
    <w:rsid w:val="001802BA"/>
    <w:rsid w:val="001804A2"/>
    <w:rsid w:val="001804BB"/>
    <w:rsid w:val="0018051A"/>
    <w:rsid w:val="0018053D"/>
    <w:rsid w:val="00180569"/>
    <w:rsid w:val="001805D2"/>
    <w:rsid w:val="001806A8"/>
    <w:rsid w:val="00180725"/>
    <w:rsid w:val="00180800"/>
    <w:rsid w:val="00180880"/>
    <w:rsid w:val="001808C6"/>
    <w:rsid w:val="0018092C"/>
    <w:rsid w:val="00180A0A"/>
    <w:rsid w:val="00180AEF"/>
    <w:rsid w:val="00180C3C"/>
    <w:rsid w:val="00180DC6"/>
    <w:rsid w:val="00180F3B"/>
    <w:rsid w:val="00180F3D"/>
    <w:rsid w:val="00180FB5"/>
    <w:rsid w:val="00181100"/>
    <w:rsid w:val="001812A3"/>
    <w:rsid w:val="0018140B"/>
    <w:rsid w:val="00181487"/>
    <w:rsid w:val="001814A4"/>
    <w:rsid w:val="001814A6"/>
    <w:rsid w:val="001814FB"/>
    <w:rsid w:val="0018159A"/>
    <w:rsid w:val="0018166F"/>
    <w:rsid w:val="001818A6"/>
    <w:rsid w:val="001819F8"/>
    <w:rsid w:val="00181A9D"/>
    <w:rsid w:val="00181B3F"/>
    <w:rsid w:val="00181D50"/>
    <w:rsid w:val="00181EE6"/>
    <w:rsid w:val="00181F47"/>
    <w:rsid w:val="00181FFF"/>
    <w:rsid w:val="00182022"/>
    <w:rsid w:val="001820E2"/>
    <w:rsid w:val="00182146"/>
    <w:rsid w:val="001822BB"/>
    <w:rsid w:val="001822C5"/>
    <w:rsid w:val="001823AB"/>
    <w:rsid w:val="001823E3"/>
    <w:rsid w:val="00182523"/>
    <w:rsid w:val="00182527"/>
    <w:rsid w:val="00182636"/>
    <w:rsid w:val="001826EE"/>
    <w:rsid w:val="0018277A"/>
    <w:rsid w:val="0018298A"/>
    <w:rsid w:val="001829C5"/>
    <w:rsid w:val="00182A2D"/>
    <w:rsid w:val="00182A32"/>
    <w:rsid w:val="00182AE6"/>
    <w:rsid w:val="00182AFF"/>
    <w:rsid w:val="00182E34"/>
    <w:rsid w:val="00182EB2"/>
    <w:rsid w:val="00182F4D"/>
    <w:rsid w:val="0018303F"/>
    <w:rsid w:val="001830C4"/>
    <w:rsid w:val="001833C2"/>
    <w:rsid w:val="001833CF"/>
    <w:rsid w:val="001833FE"/>
    <w:rsid w:val="0018340A"/>
    <w:rsid w:val="00183434"/>
    <w:rsid w:val="00183437"/>
    <w:rsid w:val="00183565"/>
    <w:rsid w:val="0018360B"/>
    <w:rsid w:val="001836E4"/>
    <w:rsid w:val="0018372E"/>
    <w:rsid w:val="0018382F"/>
    <w:rsid w:val="0018387E"/>
    <w:rsid w:val="00183880"/>
    <w:rsid w:val="001838A7"/>
    <w:rsid w:val="001838C6"/>
    <w:rsid w:val="0018391F"/>
    <w:rsid w:val="00183975"/>
    <w:rsid w:val="00183BC3"/>
    <w:rsid w:val="00183C60"/>
    <w:rsid w:val="00183D67"/>
    <w:rsid w:val="00183DE3"/>
    <w:rsid w:val="00183E5F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91"/>
    <w:rsid w:val="001846A4"/>
    <w:rsid w:val="001847D7"/>
    <w:rsid w:val="00184878"/>
    <w:rsid w:val="001848A9"/>
    <w:rsid w:val="001848D9"/>
    <w:rsid w:val="0018493F"/>
    <w:rsid w:val="00184A10"/>
    <w:rsid w:val="00184AB2"/>
    <w:rsid w:val="00184B85"/>
    <w:rsid w:val="00184D00"/>
    <w:rsid w:val="00184F9B"/>
    <w:rsid w:val="00184FB6"/>
    <w:rsid w:val="00184FDA"/>
    <w:rsid w:val="001852B7"/>
    <w:rsid w:val="0018532A"/>
    <w:rsid w:val="001853E2"/>
    <w:rsid w:val="001853F3"/>
    <w:rsid w:val="001855B6"/>
    <w:rsid w:val="001855C3"/>
    <w:rsid w:val="001855ED"/>
    <w:rsid w:val="001856B9"/>
    <w:rsid w:val="0018579D"/>
    <w:rsid w:val="00185811"/>
    <w:rsid w:val="001858AB"/>
    <w:rsid w:val="001858EC"/>
    <w:rsid w:val="0018599D"/>
    <w:rsid w:val="00185A0A"/>
    <w:rsid w:val="00185A5A"/>
    <w:rsid w:val="00185C66"/>
    <w:rsid w:val="00185CD5"/>
    <w:rsid w:val="00185CFC"/>
    <w:rsid w:val="00185D29"/>
    <w:rsid w:val="00185E1F"/>
    <w:rsid w:val="00185E33"/>
    <w:rsid w:val="00185E96"/>
    <w:rsid w:val="00185F55"/>
    <w:rsid w:val="00185FB6"/>
    <w:rsid w:val="00185FCC"/>
    <w:rsid w:val="00186075"/>
    <w:rsid w:val="00186181"/>
    <w:rsid w:val="00186350"/>
    <w:rsid w:val="00186378"/>
    <w:rsid w:val="00186468"/>
    <w:rsid w:val="00186526"/>
    <w:rsid w:val="0018655F"/>
    <w:rsid w:val="0018657D"/>
    <w:rsid w:val="00186675"/>
    <w:rsid w:val="0018671E"/>
    <w:rsid w:val="00186751"/>
    <w:rsid w:val="00186797"/>
    <w:rsid w:val="00186891"/>
    <w:rsid w:val="001868AA"/>
    <w:rsid w:val="00186A96"/>
    <w:rsid w:val="00186C1E"/>
    <w:rsid w:val="00186D4A"/>
    <w:rsid w:val="00187045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F9"/>
    <w:rsid w:val="001878B4"/>
    <w:rsid w:val="001879DB"/>
    <w:rsid w:val="00187A37"/>
    <w:rsid w:val="00187B51"/>
    <w:rsid w:val="00187BD0"/>
    <w:rsid w:val="00187C4D"/>
    <w:rsid w:val="00187D7D"/>
    <w:rsid w:val="00187F97"/>
    <w:rsid w:val="00187F9E"/>
    <w:rsid w:val="00190055"/>
    <w:rsid w:val="00190064"/>
    <w:rsid w:val="001900A8"/>
    <w:rsid w:val="001900B5"/>
    <w:rsid w:val="001900FE"/>
    <w:rsid w:val="00190452"/>
    <w:rsid w:val="001905F9"/>
    <w:rsid w:val="00190732"/>
    <w:rsid w:val="0019087C"/>
    <w:rsid w:val="00190890"/>
    <w:rsid w:val="00190982"/>
    <w:rsid w:val="00190A4D"/>
    <w:rsid w:val="00190B04"/>
    <w:rsid w:val="00190BC1"/>
    <w:rsid w:val="00190EBC"/>
    <w:rsid w:val="00191046"/>
    <w:rsid w:val="0019120D"/>
    <w:rsid w:val="001915A5"/>
    <w:rsid w:val="001916C6"/>
    <w:rsid w:val="00191870"/>
    <w:rsid w:val="00191B63"/>
    <w:rsid w:val="00191B85"/>
    <w:rsid w:val="00191BA5"/>
    <w:rsid w:val="00191BE5"/>
    <w:rsid w:val="00191F4B"/>
    <w:rsid w:val="00192018"/>
    <w:rsid w:val="00192148"/>
    <w:rsid w:val="001921B8"/>
    <w:rsid w:val="001922A5"/>
    <w:rsid w:val="00192482"/>
    <w:rsid w:val="00192497"/>
    <w:rsid w:val="00192564"/>
    <w:rsid w:val="001925A2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F0A"/>
    <w:rsid w:val="00192F5D"/>
    <w:rsid w:val="00192F90"/>
    <w:rsid w:val="00193004"/>
    <w:rsid w:val="00193024"/>
    <w:rsid w:val="00193069"/>
    <w:rsid w:val="00193106"/>
    <w:rsid w:val="001931FE"/>
    <w:rsid w:val="00193419"/>
    <w:rsid w:val="001935A4"/>
    <w:rsid w:val="0019375A"/>
    <w:rsid w:val="00193783"/>
    <w:rsid w:val="001937BE"/>
    <w:rsid w:val="001937C0"/>
    <w:rsid w:val="001937CE"/>
    <w:rsid w:val="0019382C"/>
    <w:rsid w:val="00193857"/>
    <w:rsid w:val="001938F5"/>
    <w:rsid w:val="0019393F"/>
    <w:rsid w:val="00193A7D"/>
    <w:rsid w:val="00193B02"/>
    <w:rsid w:val="00193B09"/>
    <w:rsid w:val="00193B72"/>
    <w:rsid w:val="00193BD1"/>
    <w:rsid w:val="00193BE3"/>
    <w:rsid w:val="00193C3B"/>
    <w:rsid w:val="00193C5D"/>
    <w:rsid w:val="00193C8E"/>
    <w:rsid w:val="00193CA1"/>
    <w:rsid w:val="00193D18"/>
    <w:rsid w:val="00193D71"/>
    <w:rsid w:val="00193DB1"/>
    <w:rsid w:val="00193F8D"/>
    <w:rsid w:val="00194114"/>
    <w:rsid w:val="00194196"/>
    <w:rsid w:val="001944D2"/>
    <w:rsid w:val="00194523"/>
    <w:rsid w:val="0019464B"/>
    <w:rsid w:val="00194757"/>
    <w:rsid w:val="00194769"/>
    <w:rsid w:val="00194906"/>
    <w:rsid w:val="0019490E"/>
    <w:rsid w:val="00194947"/>
    <w:rsid w:val="001949AB"/>
    <w:rsid w:val="00194BD3"/>
    <w:rsid w:val="00194C06"/>
    <w:rsid w:val="00194C9E"/>
    <w:rsid w:val="00194D64"/>
    <w:rsid w:val="00194DAE"/>
    <w:rsid w:val="00194DB3"/>
    <w:rsid w:val="00194F3F"/>
    <w:rsid w:val="00194F4D"/>
    <w:rsid w:val="0019519A"/>
    <w:rsid w:val="00195240"/>
    <w:rsid w:val="00195360"/>
    <w:rsid w:val="001953FE"/>
    <w:rsid w:val="001958A7"/>
    <w:rsid w:val="00195A0E"/>
    <w:rsid w:val="00195AD0"/>
    <w:rsid w:val="00195B34"/>
    <w:rsid w:val="00195DED"/>
    <w:rsid w:val="00195E27"/>
    <w:rsid w:val="00195EF7"/>
    <w:rsid w:val="001960B8"/>
    <w:rsid w:val="00196115"/>
    <w:rsid w:val="00196284"/>
    <w:rsid w:val="001965CE"/>
    <w:rsid w:val="00196729"/>
    <w:rsid w:val="0019672D"/>
    <w:rsid w:val="001967D1"/>
    <w:rsid w:val="001967DF"/>
    <w:rsid w:val="00196814"/>
    <w:rsid w:val="001968EC"/>
    <w:rsid w:val="00196968"/>
    <w:rsid w:val="00196A3A"/>
    <w:rsid w:val="00196A7C"/>
    <w:rsid w:val="00196AB0"/>
    <w:rsid w:val="00196B67"/>
    <w:rsid w:val="00196BC6"/>
    <w:rsid w:val="00196CBC"/>
    <w:rsid w:val="00196DB5"/>
    <w:rsid w:val="00196EA7"/>
    <w:rsid w:val="0019703D"/>
    <w:rsid w:val="00197041"/>
    <w:rsid w:val="001970C8"/>
    <w:rsid w:val="001971E6"/>
    <w:rsid w:val="0019727B"/>
    <w:rsid w:val="0019740C"/>
    <w:rsid w:val="0019744B"/>
    <w:rsid w:val="0019751B"/>
    <w:rsid w:val="00197609"/>
    <w:rsid w:val="0019765A"/>
    <w:rsid w:val="0019779D"/>
    <w:rsid w:val="0019786E"/>
    <w:rsid w:val="001979BD"/>
    <w:rsid w:val="00197A6C"/>
    <w:rsid w:val="00197AE2"/>
    <w:rsid w:val="00197C36"/>
    <w:rsid w:val="00197DC0"/>
    <w:rsid w:val="00197DFD"/>
    <w:rsid w:val="00197EC9"/>
    <w:rsid w:val="001A00A7"/>
    <w:rsid w:val="001A0101"/>
    <w:rsid w:val="001A011C"/>
    <w:rsid w:val="001A02C7"/>
    <w:rsid w:val="001A0624"/>
    <w:rsid w:val="001A064B"/>
    <w:rsid w:val="001A06B3"/>
    <w:rsid w:val="001A06E4"/>
    <w:rsid w:val="001A073B"/>
    <w:rsid w:val="001A07BE"/>
    <w:rsid w:val="001A089A"/>
    <w:rsid w:val="001A08D8"/>
    <w:rsid w:val="001A08FB"/>
    <w:rsid w:val="001A0900"/>
    <w:rsid w:val="001A090F"/>
    <w:rsid w:val="001A0EA9"/>
    <w:rsid w:val="001A0F17"/>
    <w:rsid w:val="001A1074"/>
    <w:rsid w:val="001A1267"/>
    <w:rsid w:val="001A12A0"/>
    <w:rsid w:val="001A1325"/>
    <w:rsid w:val="001A1712"/>
    <w:rsid w:val="001A18BF"/>
    <w:rsid w:val="001A19E5"/>
    <w:rsid w:val="001A1AA9"/>
    <w:rsid w:val="001A1B53"/>
    <w:rsid w:val="001A1C43"/>
    <w:rsid w:val="001A1C4D"/>
    <w:rsid w:val="001A1C8E"/>
    <w:rsid w:val="001A1F6E"/>
    <w:rsid w:val="001A1F78"/>
    <w:rsid w:val="001A2016"/>
    <w:rsid w:val="001A20B0"/>
    <w:rsid w:val="001A2127"/>
    <w:rsid w:val="001A21AA"/>
    <w:rsid w:val="001A21E1"/>
    <w:rsid w:val="001A2395"/>
    <w:rsid w:val="001A23E7"/>
    <w:rsid w:val="001A24A0"/>
    <w:rsid w:val="001A25C0"/>
    <w:rsid w:val="001A269B"/>
    <w:rsid w:val="001A26F5"/>
    <w:rsid w:val="001A2749"/>
    <w:rsid w:val="001A27A3"/>
    <w:rsid w:val="001A2968"/>
    <w:rsid w:val="001A29A9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0F"/>
    <w:rsid w:val="001A3925"/>
    <w:rsid w:val="001A3953"/>
    <w:rsid w:val="001A39A8"/>
    <w:rsid w:val="001A3A82"/>
    <w:rsid w:val="001A3AB4"/>
    <w:rsid w:val="001A3B52"/>
    <w:rsid w:val="001A3BCE"/>
    <w:rsid w:val="001A3BE1"/>
    <w:rsid w:val="001A3BFB"/>
    <w:rsid w:val="001A3C17"/>
    <w:rsid w:val="001A3CC7"/>
    <w:rsid w:val="001A3D22"/>
    <w:rsid w:val="001A3D72"/>
    <w:rsid w:val="001A3EEB"/>
    <w:rsid w:val="001A4063"/>
    <w:rsid w:val="001A424F"/>
    <w:rsid w:val="001A42B9"/>
    <w:rsid w:val="001A42DC"/>
    <w:rsid w:val="001A43B2"/>
    <w:rsid w:val="001A43C2"/>
    <w:rsid w:val="001A44E3"/>
    <w:rsid w:val="001A4630"/>
    <w:rsid w:val="001A4727"/>
    <w:rsid w:val="001A480C"/>
    <w:rsid w:val="001A482A"/>
    <w:rsid w:val="001A48FA"/>
    <w:rsid w:val="001A49CE"/>
    <w:rsid w:val="001A4AB6"/>
    <w:rsid w:val="001A4B5C"/>
    <w:rsid w:val="001A4D8D"/>
    <w:rsid w:val="001A4EA6"/>
    <w:rsid w:val="001A4F4D"/>
    <w:rsid w:val="001A4FD4"/>
    <w:rsid w:val="001A50A5"/>
    <w:rsid w:val="001A515B"/>
    <w:rsid w:val="001A51CC"/>
    <w:rsid w:val="001A5211"/>
    <w:rsid w:val="001A52EB"/>
    <w:rsid w:val="001A55B1"/>
    <w:rsid w:val="001A5666"/>
    <w:rsid w:val="001A570E"/>
    <w:rsid w:val="001A572B"/>
    <w:rsid w:val="001A573C"/>
    <w:rsid w:val="001A5ABC"/>
    <w:rsid w:val="001A5D69"/>
    <w:rsid w:val="001A5E70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A52"/>
    <w:rsid w:val="001A6B0A"/>
    <w:rsid w:val="001A6BEF"/>
    <w:rsid w:val="001A6D02"/>
    <w:rsid w:val="001A6DA4"/>
    <w:rsid w:val="001A6E7E"/>
    <w:rsid w:val="001A6FE7"/>
    <w:rsid w:val="001A70EA"/>
    <w:rsid w:val="001A71A1"/>
    <w:rsid w:val="001A71A9"/>
    <w:rsid w:val="001A71ED"/>
    <w:rsid w:val="001A730E"/>
    <w:rsid w:val="001A73BE"/>
    <w:rsid w:val="001A740E"/>
    <w:rsid w:val="001A74A9"/>
    <w:rsid w:val="001A7543"/>
    <w:rsid w:val="001A757C"/>
    <w:rsid w:val="001A769A"/>
    <w:rsid w:val="001A76DF"/>
    <w:rsid w:val="001A775D"/>
    <w:rsid w:val="001A7A0C"/>
    <w:rsid w:val="001A7AD1"/>
    <w:rsid w:val="001A7C8B"/>
    <w:rsid w:val="001A7D0E"/>
    <w:rsid w:val="001A7D7B"/>
    <w:rsid w:val="001A7F07"/>
    <w:rsid w:val="001B00D2"/>
    <w:rsid w:val="001B010E"/>
    <w:rsid w:val="001B01F0"/>
    <w:rsid w:val="001B02AE"/>
    <w:rsid w:val="001B02FA"/>
    <w:rsid w:val="001B03AE"/>
    <w:rsid w:val="001B03F4"/>
    <w:rsid w:val="001B0662"/>
    <w:rsid w:val="001B0732"/>
    <w:rsid w:val="001B0736"/>
    <w:rsid w:val="001B0781"/>
    <w:rsid w:val="001B0920"/>
    <w:rsid w:val="001B0934"/>
    <w:rsid w:val="001B0969"/>
    <w:rsid w:val="001B09D4"/>
    <w:rsid w:val="001B0A99"/>
    <w:rsid w:val="001B0E32"/>
    <w:rsid w:val="001B1008"/>
    <w:rsid w:val="001B102B"/>
    <w:rsid w:val="001B112B"/>
    <w:rsid w:val="001B1315"/>
    <w:rsid w:val="001B1443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1FF0"/>
    <w:rsid w:val="001B21A5"/>
    <w:rsid w:val="001B21C6"/>
    <w:rsid w:val="001B2264"/>
    <w:rsid w:val="001B22A2"/>
    <w:rsid w:val="001B22B7"/>
    <w:rsid w:val="001B230A"/>
    <w:rsid w:val="001B245A"/>
    <w:rsid w:val="001B2462"/>
    <w:rsid w:val="001B24A0"/>
    <w:rsid w:val="001B283E"/>
    <w:rsid w:val="001B28C2"/>
    <w:rsid w:val="001B29E9"/>
    <w:rsid w:val="001B2A21"/>
    <w:rsid w:val="001B2A76"/>
    <w:rsid w:val="001B2A98"/>
    <w:rsid w:val="001B3081"/>
    <w:rsid w:val="001B3133"/>
    <w:rsid w:val="001B3149"/>
    <w:rsid w:val="001B31F8"/>
    <w:rsid w:val="001B3251"/>
    <w:rsid w:val="001B3405"/>
    <w:rsid w:val="001B34B1"/>
    <w:rsid w:val="001B34BD"/>
    <w:rsid w:val="001B35B5"/>
    <w:rsid w:val="001B36AB"/>
    <w:rsid w:val="001B3764"/>
    <w:rsid w:val="001B3835"/>
    <w:rsid w:val="001B383D"/>
    <w:rsid w:val="001B3961"/>
    <w:rsid w:val="001B3B02"/>
    <w:rsid w:val="001B3BB1"/>
    <w:rsid w:val="001B3BFA"/>
    <w:rsid w:val="001B3C2E"/>
    <w:rsid w:val="001B3C8F"/>
    <w:rsid w:val="001B3CA0"/>
    <w:rsid w:val="001B3E7A"/>
    <w:rsid w:val="001B3FAA"/>
    <w:rsid w:val="001B40AD"/>
    <w:rsid w:val="001B427F"/>
    <w:rsid w:val="001B437E"/>
    <w:rsid w:val="001B438E"/>
    <w:rsid w:val="001B4426"/>
    <w:rsid w:val="001B45C8"/>
    <w:rsid w:val="001B466C"/>
    <w:rsid w:val="001B4696"/>
    <w:rsid w:val="001B46B3"/>
    <w:rsid w:val="001B46F4"/>
    <w:rsid w:val="001B48B7"/>
    <w:rsid w:val="001B48EC"/>
    <w:rsid w:val="001B4984"/>
    <w:rsid w:val="001B49BA"/>
    <w:rsid w:val="001B4A35"/>
    <w:rsid w:val="001B4AAA"/>
    <w:rsid w:val="001B4B11"/>
    <w:rsid w:val="001B4C12"/>
    <w:rsid w:val="001B4D8B"/>
    <w:rsid w:val="001B4E58"/>
    <w:rsid w:val="001B4F16"/>
    <w:rsid w:val="001B4F27"/>
    <w:rsid w:val="001B5119"/>
    <w:rsid w:val="001B5290"/>
    <w:rsid w:val="001B54A1"/>
    <w:rsid w:val="001B5832"/>
    <w:rsid w:val="001B58A4"/>
    <w:rsid w:val="001B58E1"/>
    <w:rsid w:val="001B5964"/>
    <w:rsid w:val="001B5AF0"/>
    <w:rsid w:val="001B5B0A"/>
    <w:rsid w:val="001B5C11"/>
    <w:rsid w:val="001B5CF9"/>
    <w:rsid w:val="001B5D9F"/>
    <w:rsid w:val="001B5F02"/>
    <w:rsid w:val="001B5F39"/>
    <w:rsid w:val="001B5F63"/>
    <w:rsid w:val="001B5F6D"/>
    <w:rsid w:val="001B6153"/>
    <w:rsid w:val="001B6335"/>
    <w:rsid w:val="001B63F6"/>
    <w:rsid w:val="001B6407"/>
    <w:rsid w:val="001B6413"/>
    <w:rsid w:val="001B6518"/>
    <w:rsid w:val="001B6533"/>
    <w:rsid w:val="001B6654"/>
    <w:rsid w:val="001B66A7"/>
    <w:rsid w:val="001B6734"/>
    <w:rsid w:val="001B6A09"/>
    <w:rsid w:val="001B6AA2"/>
    <w:rsid w:val="001B6DD5"/>
    <w:rsid w:val="001B6F94"/>
    <w:rsid w:val="001B6FA0"/>
    <w:rsid w:val="001B70B1"/>
    <w:rsid w:val="001B70D5"/>
    <w:rsid w:val="001B7124"/>
    <w:rsid w:val="001B727A"/>
    <w:rsid w:val="001B74F1"/>
    <w:rsid w:val="001B759C"/>
    <w:rsid w:val="001B7735"/>
    <w:rsid w:val="001B7797"/>
    <w:rsid w:val="001B789C"/>
    <w:rsid w:val="001B7918"/>
    <w:rsid w:val="001B7967"/>
    <w:rsid w:val="001B79C1"/>
    <w:rsid w:val="001B79FC"/>
    <w:rsid w:val="001B7B73"/>
    <w:rsid w:val="001B7CF5"/>
    <w:rsid w:val="001B7FF6"/>
    <w:rsid w:val="001C00C8"/>
    <w:rsid w:val="001C015A"/>
    <w:rsid w:val="001C0297"/>
    <w:rsid w:val="001C02AC"/>
    <w:rsid w:val="001C02E2"/>
    <w:rsid w:val="001C034C"/>
    <w:rsid w:val="001C03D3"/>
    <w:rsid w:val="001C0499"/>
    <w:rsid w:val="001C07BE"/>
    <w:rsid w:val="001C07F6"/>
    <w:rsid w:val="001C0A31"/>
    <w:rsid w:val="001C0AA3"/>
    <w:rsid w:val="001C0B38"/>
    <w:rsid w:val="001C0B8F"/>
    <w:rsid w:val="001C0D60"/>
    <w:rsid w:val="001C0E2E"/>
    <w:rsid w:val="001C0ED0"/>
    <w:rsid w:val="001C0F8C"/>
    <w:rsid w:val="001C0FB6"/>
    <w:rsid w:val="001C102A"/>
    <w:rsid w:val="001C11CB"/>
    <w:rsid w:val="001C120D"/>
    <w:rsid w:val="001C1240"/>
    <w:rsid w:val="001C1295"/>
    <w:rsid w:val="001C12A5"/>
    <w:rsid w:val="001C1490"/>
    <w:rsid w:val="001C159D"/>
    <w:rsid w:val="001C1611"/>
    <w:rsid w:val="001C161F"/>
    <w:rsid w:val="001C168E"/>
    <w:rsid w:val="001C16A1"/>
    <w:rsid w:val="001C16C2"/>
    <w:rsid w:val="001C16C5"/>
    <w:rsid w:val="001C16DA"/>
    <w:rsid w:val="001C16F1"/>
    <w:rsid w:val="001C1735"/>
    <w:rsid w:val="001C1747"/>
    <w:rsid w:val="001C1995"/>
    <w:rsid w:val="001C1A3B"/>
    <w:rsid w:val="001C1D23"/>
    <w:rsid w:val="001C1E67"/>
    <w:rsid w:val="001C1EAB"/>
    <w:rsid w:val="001C20FC"/>
    <w:rsid w:val="001C2109"/>
    <w:rsid w:val="001C236B"/>
    <w:rsid w:val="001C2426"/>
    <w:rsid w:val="001C24F9"/>
    <w:rsid w:val="001C25AF"/>
    <w:rsid w:val="001C296C"/>
    <w:rsid w:val="001C2A11"/>
    <w:rsid w:val="001C2B5E"/>
    <w:rsid w:val="001C2CB4"/>
    <w:rsid w:val="001C2D57"/>
    <w:rsid w:val="001C2E3B"/>
    <w:rsid w:val="001C2EC8"/>
    <w:rsid w:val="001C2F67"/>
    <w:rsid w:val="001C2F92"/>
    <w:rsid w:val="001C3038"/>
    <w:rsid w:val="001C3089"/>
    <w:rsid w:val="001C3280"/>
    <w:rsid w:val="001C3697"/>
    <w:rsid w:val="001C374F"/>
    <w:rsid w:val="001C382D"/>
    <w:rsid w:val="001C38A3"/>
    <w:rsid w:val="001C38BD"/>
    <w:rsid w:val="001C3A18"/>
    <w:rsid w:val="001C3A5F"/>
    <w:rsid w:val="001C3A6E"/>
    <w:rsid w:val="001C3B2D"/>
    <w:rsid w:val="001C3C64"/>
    <w:rsid w:val="001C3C76"/>
    <w:rsid w:val="001C3D56"/>
    <w:rsid w:val="001C3D65"/>
    <w:rsid w:val="001C4192"/>
    <w:rsid w:val="001C41AC"/>
    <w:rsid w:val="001C4207"/>
    <w:rsid w:val="001C423C"/>
    <w:rsid w:val="001C446B"/>
    <w:rsid w:val="001C458F"/>
    <w:rsid w:val="001C45D2"/>
    <w:rsid w:val="001C46B1"/>
    <w:rsid w:val="001C477A"/>
    <w:rsid w:val="001C47C5"/>
    <w:rsid w:val="001C47D7"/>
    <w:rsid w:val="001C4810"/>
    <w:rsid w:val="001C4933"/>
    <w:rsid w:val="001C4A45"/>
    <w:rsid w:val="001C4B88"/>
    <w:rsid w:val="001C4BC4"/>
    <w:rsid w:val="001C4D39"/>
    <w:rsid w:val="001C4D9A"/>
    <w:rsid w:val="001C4DE8"/>
    <w:rsid w:val="001C4EF3"/>
    <w:rsid w:val="001C50B3"/>
    <w:rsid w:val="001C5118"/>
    <w:rsid w:val="001C5185"/>
    <w:rsid w:val="001C524E"/>
    <w:rsid w:val="001C525A"/>
    <w:rsid w:val="001C529D"/>
    <w:rsid w:val="001C5416"/>
    <w:rsid w:val="001C5460"/>
    <w:rsid w:val="001C5563"/>
    <w:rsid w:val="001C55DA"/>
    <w:rsid w:val="001C57EB"/>
    <w:rsid w:val="001C57EE"/>
    <w:rsid w:val="001C57FD"/>
    <w:rsid w:val="001C58FA"/>
    <w:rsid w:val="001C591A"/>
    <w:rsid w:val="001C599E"/>
    <w:rsid w:val="001C59DA"/>
    <w:rsid w:val="001C5A0A"/>
    <w:rsid w:val="001C5BC5"/>
    <w:rsid w:val="001C5C3E"/>
    <w:rsid w:val="001C5D54"/>
    <w:rsid w:val="001C6056"/>
    <w:rsid w:val="001C6066"/>
    <w:rsid w:val="001C609A"/>
    <w:rsid w:val="001C61DC"/>
    <w:rsid w:val="001C6244"/>
    <w:rsid w:val="001C645A"/>
    <w:rsid w:val="001C6512"/>
    <w:rsid w:val="001C65C7"/>
    <w:rsid w:val="001C65DF"/>
    <w:rsid w:val="001C6655"/>
    <w:rsid w:val="001C66EE"/>
    <w:rsid w:val="001C6866"/>
    <w:rsid w:val="001C6971"/>
    <w:rsid w:val="001C699F"/>
    <w:rsid w:val="001C6AF1"/>
    <w:rsid w:val="001C6C0B"/>
    <w:rsid w:val="001C6D0D"/>
    <w:rsid w:val="001C6D32"/>
    <w:rsid w:val="001C6DCF"/>
    <w:rsid w:val="001C6F72"/>
    <w:rsid w:val="001C6FC2"/>
    <w:rsid w:val="001C7149"/>
    <w:rsid w:val="001C7179"/>
    <w:rsid w:val="001C7228"/>
    <w:rsid w:val="001C737B"/>
    <w:rsid w:val="001C73C3"/>
    <w:rsid w:val="001C73E2"/>
    <w:rsid w:val="001C7415"/>
    <w:rsid w:val="001C7430"/>
    <w:rsid w:val="001C74AB"/>
    <w:rsid w:val="001C74D1"/>
    <w:rsid w:val="001C754A"/>
    <w:rsid w:val="001C77C7"/>
    <w:rsid w:val="001C77FA"/>
    <w:rsid w:val="001C7869"/>
    <w:rsid w:val="001C787E"/>
    <w:rsid w:val="001C78D4"/>
    <w:rsid w:val="001C7A9F"/>
    <w:rsid w:val="001C7C5E"/>
    <w:rsid w:val="001C7C7D"/>
    <w:rsid w:val="001C7CDD"/>
    <w:rsid w:val="001C7DCC"/>
    <w:rsid w:val="001C7DEF"/>
    <w:rsid w:val="001C7E19"/>
    <w:rsid w:val="001C7E51"/>
    <w:rsid w:val="001C7EE0"/>
    <w:rsid w:val="001C7FF1"/>
    <w:rsid w:val="001D005A"/>
    <w:rsid w:val="001D00DF"/>
    <w:rsid w:val="001D0160"/>
    <w:rsid w:val="001D0215"/>
    <w:rsid w:val="001D0255"/>
    <w:rsid w:val="001D04D0"/>
    <w:rsid w:val="001D0596"/>
    <w:rsid w:val="001D0706"/>
    <w:rsid w:val="001D08C1"/>
    <w:rsid w:val="001D0BED"/>
    <w:rsid w:val="001D0BF6"/>
    <w:rsid w:val="001D0C62"/>
    <w:rsid w:val="001D0CBE"/>
    <w:rsid w:val="001D0D19"/>
    <w:rsid w:val="001D0E13"/>
    <w:rsid w:val="001D0EF0"/>
    <w:rsid w:val="001D1058"/>
    <w:rsid w:val="001D10E1"/>
    <w:rsid w:val="001D116D"/>
    <w:rsid w:val="001D1285"/>
    <w:rsid w:val="001D12CB"/>
    <w:rsid w:val="001D14BD"/>
    <w:rsid w:val="001D1ACB"/>
    <w:rsid w:val="001D1AFB"/>
    <w:rsid w:val="001D1B0A"/>
    <w:rsid w:val="001D1C9F"/>
    <w:rsid w:val="001D2067"/>
    <w:rsid w:val="001D20F4"/>
    <w:rsid w:val="001D2190"/>
    <w:rsid w:val="001D21D0"/>
    <w:rsid w:val="001D2204"/>
    <w:rsid w:val="001D224B"/>
    <w:rsid w:val="001D236A"/>
    <w:rsid w:val="001D23A9"/>
    <w:rsid w:val="001D24EE"/>
    <w:rsid w:val="001D2560"/>
    <w:rsid w:val="001D25A1"/>
    <w:rsid w:val="001D2602"/>
    <w:rsid w:val="001D262B"/>
    <w:rsid w:val="001D265F"/>
    <w:rsid w:val="001D26A5"/>
    <w:rsid w:val="001D2758"/>
    <w:rsid w:val="001D2973"/>
    <w:rsid w:val="001D2CA8"/>
    <w:rsid w:val="001D2D4B"/>
    <w:rsid w:val="001D2DBE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737"/>
    <w:rsid w:val="001D3D38"/>
    <w:rsid w:val="001D3D3F"/>
    <w:rsid w:val="001D3DE3"/>
    <w:rsid w:val="001D3E97"/>
    <w:rsid w:val="001D409B"/>
    <w:rsid w:val="001D40B3"/>
    <w:rsid w:val="001D40BE"/>
    <w:rsid w:val="001D41A9"/>
    <w:rsid w:val="001D41C2"/>
    <w:rsid w:val="001D41E8"/>
    <w:rsid w:val="001D420E"/>
    <w:rsid w:val="001D42F8"/>
    <w:rsid w:val="001D4328"/>
    <w:rsid w:val="001D452A"/>
    <w:rsid w:val="001D459C"/>
    <w:rsid w:val="001D4613"/>
    <w:rsid w:val="001D46FA"/>
    <w:rsid w:val="001D4857"/>
    <w:rsid w:val="001D48C4"/>
    <w:rsid w:val="001D4A87"/>
    <w:rsid w:val="001D4B5C"/>
    <w:rsid w:val="001D4BA2"/>
    <w:rsid w:val="001D4CEE"/>
    <w:rsid w:val="001D4D91"/>
    <w:rsid w:val="001D4F4C"/>
    <w:rsid w:val="001D4F50"/>
    <w:rsid w:val="001D50EA"/>
    <w:rsid w:val="001D5184"/>
    <w:rsid w:val="001D5435"/>
    <w:rsid w:val="001D56A2"/>
    <w:rsid w:val="001D57C5"/>
    <w:rsid w:val="001D5802"/>
    <w:rsid w:val="001D581E"/>
    <w:rsid w:val="001D5AEA"/>
    <w:rsid w:val="001D5AF4"/>
    <w:rsid w:val="001D5B12"/>
    <w:rsid w:val="001D5B1C"/>
    <w:rsid w:val="001D5BB3"/>
    <w:rsid w:val="001D5C32"/>
    <w:rsid w:val="001D5D4C"/>
    <w:rsid w:val="001D5EA0"/>
    <w:rsid w:val="001D5F7F"/>
    <w:rsid w:val="001D6006"/>
    <w:rsid w:val="001D6124"/>
    <w:rsid w:val="001D61D8"/>
    <w:rsid w:val="001D6291"/>
    <w:rsid w:val="001D636E"/>
    <w:rsid w:val="001D6489"/>
    <w:rsid w:val="001D666C"/>
    <w:rsid w:val="001D681C"/>
    <w:rsid w:val="001D6898"/>
    <w:rsid w:val="001D696D"/>
    <w:rsid w:val="001D69E1"/>
    <w:rsid w:val="001D6A24"/>
    <w:rsid w:val="001D6A56"/>
    <w:rsid w:val="001D6AE6"/>
    <w:rsid w:val="001D6BD5"/>
    <w:rsid w:val="001D6BEA"/>
    <w:rsid w:val="001D6BF5"/>
    <w:rsid w:val="001D6C86"/>
    <w:rsid w:val="001D6E1A"/>
    <w:rsid w:val="001D6E36"/>
    <w:rsid w:val="001D6F13"/>
    <w:rsid w:val="001D705B"/>
    <w:rsid w:val="001D7114"/>
    <w:rsid w:val="001D7275"/>
    <w:rsid w:val="001D727D"/>
    <w:rsid w:val="001D7283"/>
    <w:rsid w:val="001D7310"/>
    <w:rsid w:val="001D73E3"/>
    <w:rsid w:val="001D73E4"/>
    <w:rsid w:val="001D7691"/>
    <w:rsid w:val="001D7728"/>
    <w:rsid w:val="001D79D7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21D"/>
    <w:rsid w:val="001E0346"/>
    <w:rsid w:val="001E0499"/>
    <w:rsid w:val="001E0551"/>
    <w:rsid w:val="001E05C8"/>
    <w:rsid w:val="001E05E8"/>
    <w:rsid w:val="001E0663"/>
    <w:rsid w:val="001E07B4"/>
    <w:rsid w:val="001E081F"/>
    <w:rsid w:val="001E08DA"/>
    <w:rsid w:val="001E0982"/>
    <w:rsid w:val="001E098A"/>
    <w:rsid w:val="001E0BDA"/>
    <w:rsid w:val="001E0C1C"/>
    <w:rsid w:val="001E0C79"/>
    <w:rsid w:val="001E1253"/>
    <w:rsid w:val="001E12DA"/>
    <w:rsid w:val="001E12E6"/>
    <w:rsid w:val="001E13E6"/>
    <w:rsid w:val="001E144E"/>
    <w:rsid w:val="001E166E"/>
    <w:rsid w:val="001E169D"/>
    <w:rsid w:val="001E1899"/>
    <w:rsid w:val="001E191E"/>
    <w:rsid w:val="001E1980"/>
    <w:rsid w:val="001E1997"/>
    <w:rsid w:val="001E1A5D"/>
    <w:rsid w:val="001E1C75"/>
    <w:rsid w:val="001E1CAA"/>
    <w:rsid w:val="001E1CC4"/>
    <w:rsid w:val="001E1CEE"/>
    <w:rsid w:val="001E1CF3"/>
    <w:rsid w:val="001E1FDF"/>
    <w:rsid w:val="001E22CE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2FBA"/>
    <w:rsid w:val="001E3308"/>
    <w:rsid w:val="001E3466"/>
    <w:rsid w:val="001E3495"/>
    <w:rsid w:val="001E352A"/>
    <w:rsid w:val="001E3540"/>
    <w:rsid w:val="001E38AA"/>
    <w:rsid w:val="001E3B77"/>
    <w:rsid w:val="001E3B8F"/>
    <w:rsid w:val="001E3D1B"/>
    <w:rsid w:val="001E3D2A"/>
    <w:rsid w:val="001E3D8B"/>
    <w:rsid w:val="001E3DC8"/>
    <w:rsid w:val="001E3F5A"/>
    <w:rsid w:val="001E4012"/>
    <w:rsid w:val="001E41AC"/>
    <w:rsid w:val="001E434F"/>
    <w:rsid w:val="001E4722"/>
    <w:rsid w:val="001E472B"/>
    <w:rsid w:val="001E47D6"/>
    <w:rsid w:val="001E47EB"/>
    <w:rsid w:val="001E4816"/>
    <w:rsid w:val="001E4926"/>
    <w:rsid w:val="001E49B6"/>
    <w:rsid w:val="001E4AB7"/>
    <w:rsid w:val="001E4B22"/>
    <w:rsid w:val="001E4CFE"/>
    <w:rsid w:val="001E4E01"/>
    <w:rsid w:val="001E4EC5"/>
    <w:rsid w:val="001E4FE9"/>
    <w:rsid w:val="001E5009"/>
    <w:rsid w:val="001E5416"/>
    <w:rsid w:val="001E54A8"/>
    <w:rsid w:val="001E54D4"/>
    <w:rsid w:val="001E5515"/>
    <w:rsid w:val="001E55AC"/>
    <w:rsid w:val="001E57D0"/>
    <w:rsid w:val="001E5874"/>
    <w:rsid w:val="001E5C68"/>
    <w:rsid w:val="001E5CFB"/>
    <w:rsid w:val="001E5DA7"/>
    <w:rsid w:val="001E5E83"/>
    <w:rsid w:val="001E5EB6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5BD"/>
    <w:rsid w:val="001E6655"/>
    <w:rsid w:val="001E669C"/>
    <w:rsid w:val="001E67F0"/>
    <w:rsid w:val="001E6810"/>
    <w:rsid w:val="001E689B"/>
    <w:rsid w:val="001E68CB"/>
    <w:rsid w:val="001E690C"/>
    <w:rsid w:val="001E69E3"/>
    <w:rsid w:val="001E6A5B"/>
    <w:rsid w:val="001E6B24"/>
    <w:rsid w:val="001E6B51"/>
    <w:rsid w:val="001E6BE7"/>
    <w:rsid w:val="001E6DE4"/>
    <w:rsid w:val="001E6FA0"/>
    <w:rsid w:val="001E6FFD"/>
    <w:rsid w:val="001E723B"/>
    <w:rsid w:val="001E7294"/>
    <w:rsid w:val="001E734B"/>
    <w:rsid w:val="001E7484"/>
    <w:rsid w:val="001E775E"/>
    <w:rsid w:val="001E781B"/>
    <w:rsid w:val="001E789C"/>
    <w:rsid w:val="001E7A04"/>
    <w:rsid w:val="001E7A87"/>
    <w:rsid w:val="001E7B02"/>
    <w:rsid w:val="001E7E16"/>
    <w:rsid w:val="001E7EA7"/>
    <w:rsid w:val="001E7F1B"/>
    <w:rsid w:val="001E7F6A"/>
    <w:rsid w:val="001E7FC3"/>
    <w:rsid w:val="001F00AF"/>
    <w:rsid w:val="001F019F"/>
    <w:rsid w:val="001F0264"/>
    <w:rsid w:val="001F050E"/>
    <w:rsid w:val="001F05AF"/>
    <w:rsid w:val="001F060C"/>
    <w:rsid w:val="001F084B"/>
    <w:rsid w:val="001F09A3"/>
    <w:rsid w:val="001F0A0D"/>
    <w:rsid w:val="001F0A57"/>
    <w:rsid w:val="001F0A9C"/>
    <w:rsid w:val="001F0B5E"/>
    <w:rsid w:val="001F0C69"/>
    <w:rsid w:val="001F0D29"/>
    <w:rsid w:val="001F0DD1"/>
    <w:rsid w:val="001F0E7C"/>
    <w:rsid w:val="001F0EC2"/>
    <w:rsid w:val="001F0ED3"/>
    <w:rsid w:val="001F0F80"/>
    <w:rsid w:val="001F0FD0"/>
    <w:rsid w:val="001F1116"/>
    <w:rsid w:val="001F1201"/>
    <w:rsid w:val="001F1381"/>
    <w:rsid w:val="001F14DB"/>
    <w:rsid w:val="001F15CC"/>
    <w:rsid w:val="001F1687"/>
    <w:rsid w:val="001F1786"/>
    <w:rsid w:val="001F183C"/>
    <w:rsid w:val="001F199A"/>
    <w:rsid w:val="001F1B88"/>
    <w:rsid w:val="001F1C12"/>
    <w:rsid w:val="001F1D42"/>
    <w:rsid w:val="001F1DCD"/>
    <w:rsid w:val="001F1EEB"/>
    <w:rsid w:val="001F1F9A"/>
    <w:rsid w:val="001F1FBF"/>
    <w:rsid w:val="001F1FEA"/>
    <w:rsid w:val="001F1FF7"/>
    <w:rsid w:val="001F20DE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443"/>
    <w:rsid w:val="001F35DE"/>
    <w:rsid w:val="001F35F2"/>
    <w:rsid w:val="001F3643"/>
    <w:rsid w:val="001F38B8"/>
    <w:rsid w:val="001F38E3"/>
    <w:rsid w:val="001F3A11"/>
    <w:rsid w:val="001F3B43"/>
    <w:rsid w:val="001F3BB8"/>
    <w:rsid w:val="001F3CD3"/>
    <w:rsid w:val="001F3F63"/>
    <w:rsid w:val="001F4086"/>
    <w:rsid w:val="001F4165"/>
    <w:rsid w:val="001F41EF"/>
    <w:rsid w:val="001F4376"/>
    <w:rsid w:val="001F4460"/>
    <w:rsid w:val="001F4516"/>
    <w:rsid w:val="001F462E"/>
    <w:rsid w:val="001F489E"/>
    <w:rsid w:val="001F489F"/>
    <w:rsid w:val="001F48CE"/>
    <w:rsid w:val="001F4A04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0F3"/>
    <w:rsid w:val="001F51EB"/>
    <w:rsid w:val="001F5269"/>
    <w:rsid w:val="001F545C"/>
    <w:rsid w:val="001F55FF"/>
    <w:rsid w:val="001F56B3"/>
    <w:rsid w:val="001F57B2"/>
    <w:rsid w:val="001F57C8"/>
    <w:rsid w:val="001F581D"/>
    <w:rsid w:val="001F5942"/>
    <w:rsid w:val="001F5A0A"/>
    <w:rsid w:val="001F5AAD"/>
    <w:rsid w:val="001F5B2E"/>
    <w:rsid w:val="001F5B85"/>
    <w:rsid w:val="001F5C62"/>
    <w:rsid w:val="001F5DD2"/>
    <w:rsid w:val="001F5F04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C5B"/>
    <w:rsid w:val="001F6D6A"/>
    <w:rsid w:val="001F6FE0"/>
    <w:rsid w:val="001F7075"/>
    <w:rsid w:val="001F7124"/>
    <w:rsid w:val="001F7192"/>
    <w:rsid w:val="001F7254"/>
    <w:rsid w:val="001F7287"/>
    <w:rsid w:val="001F72D9"/>
    <w:rsid w:val="001F72FF"/>
    <w:rsid w:val="001F742B"/>
    <w:rsid w:val="001F745B"/>
    <w:rsid w:val="001F74F5"/>
    <w:rsid w:val="001F750D"/>
    <w:rsid w:val="001F7667"/>
    <w:rsid w:val="001F76A3"/>
    <w:rsid w:val="001F7909"/>
    <w:rsid w:val="001F79C1"/>
    <w:rsid w:val="001F7A88"/>
    <w:rsid w:val="001F7CD2"/>
    <w:rsid w:val="001F7F1E"/>
    <w:rsid w:val="00200065"/>
    <w:rsid w:val="0020012D"/>
    <w:rsid w:val="0020024C"/>
    <w:rsid w:val="00200355"/>
    <w:rsid w:val="00200525"/>
    <w:rsid w:val="002006A9"/>
    <w:rsid w:val="002008D9"/>
    <w:rsid w:val="0020099A"/>
    <w:rsid w:val="00200D7C"/>
    <w:rsid w:val="002010A7"/>
    <w:rsid w:val="00201140"/>
    <w:rsid w:val="00201174"/>
    <w:rsid w:val="002013AF"/>
    <w:rsid w:val="00201438"/>
    <w:rsid w:val="00201519"/>
    <w:rsid w:val="00201529"/>
    <w:rsid w:val="0020176B"/>
    <w:rsid w:val="0020178D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1F9A"/>
    <w:rsid w:val="00202096"/>
    <w:rsid w:val="002020AE"/>
    <w:rsid w:val="002020F9"/>
    <w:rsid w:val="00202156"/>
    <w:rsid w:val="002021A1"/>
    <w:rsid w:val="002021A7"/>
    <w:rsid w:val="00202246"/>
    <w:rsid w:val="002022F5"/>
    <w:rsid w:val="002023DD"/>
    <w:rsid w:val="002024A1"/>
    <w:rsid w:val="00202654"/>
    <w:rsid w:val="00202764"/>
    <w:rsid w:val="0020278C"/>
    <w:rsid w:val="00202AFA"/>
    <w:rsid w:val="00202BD3"/>
    <w:rsid w:val="00202E11"/>
    <w:rsid w:val="00202E21"/>
    <w:rsid w:val="0020307C"/>
    <w:rsid w:val="0020310F"/>
    <w:rsid w:val="00203123"/>
    <w:rsid w:val="002033A6"/>
    <w:rsid w:val="0020343E"/>
    <w:rsid w:val="00203501"/>
    <w:rsid w:val="0020354E"/>
    <w:rsid w:val="0020357E"/>
    <w:rsid w:val="002035B9"/>
    <w:rsid w:val="002035DE"/>
    <w:rsid w:val="00203660"/>
    <w:rsid w:val="00203760"/>
    <w:rsid w:val="002037FE"/>
    <w:rsid w:val="0020388C"/>
    <w:rsid w:val="0020395E"/>
    <w:rsid w:val="00203A54"/>
    <w:rsid w:val="00203A60"/>
    <w:rsid w:val="00203A6B"/>
    <w:rsid w:val="00203A88"/>
    <w:rsid w:val="00203BC2"/>
    <w:rsid w:val="00203F37"/>
    <w:rsid w:val="00203F66"/>
    <w:rsid w:val="00203FA9"/>
    <w:rsid w:val="00203FDE"/>
    <w:rsid w:val="002040EC"/>
    <w:rsid w:val="00204144"/>
    <w:rsid w:val="0020415D"/>
    <w:rsid w:val="002041C1"/>
    <w:rsid w:val="002041D3"/>
    <w:rsid w:val="0020437C"/>
    <w:rsid w:val="002043FA"/>
    <w:rsid w:val="002044A0"/>
    <w:rsid w:val="0020454A"/>
    <w:rsid w:val="00204578"/>
    <w:rsid w:val="00204891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733"/>
    <w:rsid w:val="002058A6"/>
    <w:rsid w:val="002058C0"/>
    <w:rsid w:val="00205910"/>
    <w:rsid w:val="0020592E"/>
    <w:rsid w:val="00205B5C"/>
    <w:rsid w:val="00205BC1"/>
    <w:rsid w:val="00205E5B"/>
    <w:rsid w:val="002062B4"/>
    <w:rsid w:val="002063AE"/>
    <w:rsid w:val="0020642A"/>
    <w:rsid w:val="0020653E"/>
    <w:rsid w:val="0020658D"/>
    <w:rsid w:val="00206653"/>
    <w:rsid w:val="002067A4"/>
    <w:rsid w:val="00206931"/>
    <w:rsid w:val="00206A04"/>
    <w:rsid w:val="00206B6C"/>
    <w:rsid w:val="00206B85"/>
    <w:rsid w:val="00206BA4"/>
    <w:rsid w:val="00206C80"/>
    <w:rsid w:val="00206C9D"/>
    <w:rsid w:val="00206CBD"/>
    <w:rsid w:val="00206D77"/>
    <w:rsid w:val="00206F66"/>
    <w:rsid w:val="00206F8B"/>
    <w:rsid w:val="0020701D"/>
    <w:rsid w:val="0020707A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0"/>
    <w:rsid w:val="002076E7"/>
    <w:rsid w:val="00207701"/>
    <w:rsid w:val="00207768"/>
    <w:rsid w:val="0020778F"/>
    <w:rsid w:val="0020781D"/>
    <w:rsid w:val="002078F1"/>
    <w:rsid w:val="00207AE5"/>
    <w:rsid w:val="00207B18"/>
    <w:rsid w:val="00207B88"/>
    <w:rsid w:val="00207C3A"/>
    <w:rsid w:val="00207CF5"/>
    <w:rsid w:val="00207EF6"/>
    <w:rsid w:val="00207FD6"/>
    <w:rsid w:val="002100A2"/>
    <w:rsid w:val="002100BC"/>
    <w:rsid w:val="00210233"/>
    <w:rsid w:val="002102B2"/>
    <w:rsid w:val="0021031D"/>
    <w:rsid w:val="00210534"/>
    <w:rsid w:val="0021056F"/>
    <w:rsid w:val="00210581"/>
    <w:rsid w:val="002105D4"/>
    <w:rsid w:val="002105EE"/>
    <w:rsid w:val="00210651"/>
    <w:rsid w:val="00210822"/>
    <w:rsid w:val="00210B51"/>
    <w:rsid w:val="00210DD4"/>
    <w:rsid w:val="00210DD9"/>
    <w:rsid w:val="0021102D"/>
    <w:rsid w:val="00211199"/>
    <w:rsid w:val="0021120A"/>
    <w:rsid w:val="002114A1"/>
    <w:rsid w:val="0021158F"/>
    <w:rsid w:val="00211677"/>
    <w:rsid w:val="002116A9"/>
    <w:rsid w:val="002117B4"/>
    <w:rsid w:val="002117F8"/>
    <w:rsid w:val="002117FD"/>
    <w:rsid w:val="0021183E"/>
    <w:rsid w:val="002118E1"/>
    <w:rsid w:val="00211977"/>
    <w:rsid w:val="00211981"/>
    <w:rsid w:val="00211B11"/>
    <w:rsid w:val="00211B1A"/>
    <w:rsid w:val="00211D22"/>
    <w:rsid w:val="00211EF4"/>
    <w:rsid w:val="002121CB"/>
    <w:rsid w:val="002121D1"/>
    <w:rsid w:val="002121DE"/>
    <w:rsid w:val="00212350"/>
    <w:rsid w:val="0021255D"/>
    <w:rsid w:val="002125A7"/>
    <w:rsid w:val="00212833"/>
    <w:rsid w:val="00212967"/>
    <w:rsid w:val="00212A05"/>
    <w:rsid w:val="00212A4C"/>
    <w:rsid w:val="00212A9E"/>
    <w:rsid w:val="00212B5A"/>
    <w:rsid w:val="00212CA4"/>
    <w:rsid w:val="00212D02"/>
    <w:rsid w:val="00212EDC"/>
    <w:rsid w:val="00212F6A"/>
    <w:rsid w:val="00212F81"/>
    <w:rsid w:val="00213077"/>
    <w:rsid w:val="0021317D"/>
    <w:rsid w:val="0021323A"/>
    <w:rsid w:val="002132FC"/>
    <w:rsid w:val="00213455"/>
    <w:rsid w:val="00213482"/>
    <w:rsid w:val="002134A7"/>
    <w:rsid w:val="0021354F"/>
    <w:rsid w:val="0021359A"/>
    <w:rsid w:val="00213680"/>
    <w:rsid w:val="002137B7"/>
    <w:rsid w:val="00213874"/>
    <w:rsid w:val="00213C5D"/>
    <w:rsid w:val="00213EC2"/>
    <w:rsid w:val="002142E8"/>
    <w:rsid w:val="0021452C"/>
    <w:rsid w:val="00214674"/>
    <w:rsid w:val="0021468E"/>
    <w:rsid w:val="002146F5"/>
    <w:rsid w:val="00214790"/>
    <w:rsid w:val="002147DD"/>
    <w:rsid w:val="00214A34"/>
    <w:rsid w:val="00214AB1"/>
    <w:rsid w:val="00214AD9"/>
    <w:rsid w:val="00214D04"/>
    <w:rsid w:val="00214FAB"/>
    <w:rsid w:val="00214FD1"/>
    <w:rsid w:val="00215008"/>
    <w:rsid w:val="00215040"/>
    <w:rsid w:val="0021516E"/>
    <w:rsid w:val="00215171"/>
    <w:rsid w:val="00215179"/>
    <w:rsid w:val="0021528D"/>
    <w:rsid w:val="0021531B"/>
    <w:rsid w:val="002153C0"/>
    <w:rsid w:val="00215727"/>
    <w:rsid w:val="00215838"/>
    <w:rsid w:val="00215B28"/>
    <w:rsid w:val="00215C13"/>
    <w:rsid w:val="00215C2C"/>
    <w:rsid w:val="00215CC0"/>
    <w:rsid w:val="00215CE0"/>
    <w:rsid w:val="00215FAD"/>
    <w:rsid w:val="002160C1"/>
    <w:rsid w:val="0021621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717A"/>
    <w:rsid w:val="00217198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30"/>
    <w:rsid w:val="00217C41"/>
    <w:rsid w:val="00217C63"/>
    <w:rsid w:val="00217C6A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D60"/>
    <w:rsid w:val="00220ECC"/>
    <w:rsid w:val="00220F21"/>
    <w:rsid w:val="00220F36"/>
    <w:rsid w:val="0022100E"/>
    <w:rsid w:val="002212CE"/>
    <w:rsid w:val="00221600"/>
    <w:rsid w:val="00221624"/>
    <w:rsid w:val="0022162F"/>
    <w:rsid w:val="00221634"/>
    <w:rsid w:val="00221804"/>
    <w:rsid w:val="00221929"/>
    <w:rsid w:val="00221988"/>
    <w:rsid w:val="00221C0F"/>
    <w:rsid w:val="00221C5B"/>
    <w:rsid w:val="00221C75"/>
    <w:rsid w:val="00221DEF"/>
    <w:rsid w:val="00221E20"/>
    <w:rsid w:val="00221F46"/>
    <w:rsid w:val="00221F8B"/>
    <w:rsid w:val="0022203E"/>
    <w:rsid w:val="00222461"/>
    <w:rsid w:val="00222599"/>
    <w:rsid w:val="0022269E"/>
    <w:rsid w:val="002226D2"/>
    <w:rsid w:val="0022296C"/>
    <w:rsid w:val="00222AA4"/>
    <w:rsid w:val="00222BDF"/>
    <w:rsid w:val="00222C01"/>
    <w:rsid w:val="00222C0A"/>
    <w:rsid w:val="00222C1E"/>
    <w:rsid w:val="00222C96"/>
    <w:rsid w:val="00222D9F"/>
    <w:rsid w:val="00222DA6"/>
    <w:rsid w:val="00222DE7"/>
    <w:rsid w:val="00223026"/>
    <w:rsid w:val="00223045"/>
    <w:rsid w:val="002230DF"/>
    <w:rsid w:val="002231E9"/>
    <w:rsid w:val="002232CB"/>
    <w:rsid w:val="00223305"/>
    <w:rsid w:val="0022331E"/>
    <w:rsid w:val="00223386"/>
    <w:rsid w:val="0022349F"/>
    <w:rsid w:val="002234A1"/>
    <w:rsid w:val="002234B6"/>
    <w:rsid w:val="0022356C"/>
    <w:rsid w:val="00223602"/>
    <w:rsid w:val="00223725"/>
    <w:rsid w:val="00223760"/>
    <w:rsid w:val="0022389D"/>
    <w:rsid w:val="00223A18"/>
    <w:rsid w:val="00223A1A"/>
    <w:rsid w:val="00223A3C"/>
    <w:rsid w:val="00223ACC"/>
    <w:rsid w:val="00223DC2"/>
    <w:rsid w:val="00223E55"/>
    <w:rsid w:val="00223E85"/>
    <w:rsid w:val="00223FA4"/>
    <w:rsid w:val="002240F1"/>
    <w:rsid w:val="002242A4"/>
    <w:rsid w:val="002242DB"/>
    <w:rsid w:val="0022431C"/>
    <w:rsid w:val="00224454"/>
    <w:rsid w:val="002245ED"/>
    <w:rsid w:val="0022473A"/>
    <w:rsid w:val="00224744"/>
    <w:rsid w:val="00224971"/>
    <w:rsid w:val="002249E6"/>
    <w:rsid w:val="00224B8C"/>
    <w:rsid w:val="00224BF2"/>
    <w:rsid w:val="00224DA9"/>
    <w:rsid w:val="0022504A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76"/>
    <w:rsid w:val="00225A9F"/>
    <w:rsid w:val="00225D61"/>
    <w:rsid w:val="00225E0C"/>
    <w:rsid w:val="00225E11"/>
    <w:rsid w:val="00225FF9"/>
    <w:rsid w:val="0022633F"/>
    <w:rsid w:val="00226454"/>
    <w:rsid w:val="00226475"/>
    <w:rsid w:val="0022650C"/>
    <w:rsid w:val="002265D7"/>
    <w:rsid w:val="00226640"/>
    <w:rsid w:val="00226645"/>
    <w:rsid w:val="002267F8"/>
    <w:rsid w:val="002268BB"/>
    <w:rsid w:val="00226996"/>
    <w:rsid w:val="0022699C"/>
    <w:rsid w:val="00226A0F"/>
    <w:rsid w:val="00226A53"/>
    <w:rsid w:val="00226B6B"/>
    <w:rsid w:val="00226D52"/>
    <w:rsid w:val="00226D83"/>
    <w:rsid w:val="00226DB6"/>
    <w:rsid w:val="00226E19"/>
    <w:rsid w:val="00226F41"/>
    <w:rsid w:val="0022704F"/>
    <w:rsid w:val="002270F5"/>
    <w:rsid w:val="00227189"/>
    <w:rsid w:val="002272A5"/>
    <w:rsid w:val="00227463"/>
    <w:rsid w:val="002274A3"/>
    <w:rsid w:val="00227528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DC0"/>
    <w:rsid w:val="00227E5D"/>
    <w:rsid w:val="00227E85"/>
    <w:rsid w:val="00230204"/>
    <w:rsid w:val="0023023C"/>
    <w:rsid w:val="002302FC"/>
    <w:rsid w:val="00230392"/>
    <w:rsid w:val="00230396"/>
    <w:rsid w:val="002303F2"/>
    <w:rsid w:val="00230459"/>
    <w:rsid w:val="00230611"/>
    <w:rsid w:val="0023085C"/>
    <w:rsid w:val="00230923"/>
    <w:rsid w:val="00230CED"/>
    <w:rsid w:val="00230E03"/>
    <w:rsid w:val="002310A4"/>
    <w:rsid w:val="002310E5"/>
    <w:rsid w:val="002310F4"/>
    <w:rsid w:val="0023123B"/>
    <w:rsid w:val="00231242"/>
    <w:rsid w:val="0023187C"/>
    <w:rsid w:val="002318C2"/>
    <w:rsid w:val="002319A9"/>
    <w:rsid w:val="00231A08"/>
    <w:rsid w:val="00231A3E"/>
    <w:rsid w:val="00231C5E"/>
    <w:rsid w:val="00231CEA"/>
    <w:rsid w:val="00231DD5"/>
    <w:rsid w:val="00231E1B"/>
    <w:rsid w:val="00231E3C"/>
    <w:rsid w:val="00231E4E"/>
    <w:rsid w:val="00231E57"/>
    <w:rsid w:val="0023211F"/>
    <w:rsid w:val="0023213B"/>
    <w:rsid w:val="00232146"/>
    <w:rsid w:val="00232341"/>
    <w:rsid w:val="00232465"/>
    <w:rsid w:val="00232474"/>
    <w:rsid w:val="00232494"/>
    <w:rsid w:val="0023258E"/>
    <w:rsid w:val="00232641"/>
    <w:rsid w:val="002326D0"/>
    <w:rsid w:val="00232775"/>
    <w:rsid w:val="00232839"/>
    <w:rsid w:val="0023297B"/>
    <w:rsid w:val="00232A0B"/>
    <w:rsid w:val="00232A15"/>
    <w:rsid w:val="00232B1C"/>
    <w:rsid w:val="00232CB1"/>
    <w:rsid w:val="00232D6C"/>
    <w:rsid w:val="00232DDC"/>
    <w:rsid w:val="00232EC3"/>
    <w:rsid w:val="00232F24"/>
    <w:rsid w:val="00232FF0"/>
    <w:rsid w:val="0023305B"/>
    <w:rsid w:val="0023308A"/>
    <w:rsid w:val="00233221"/>
    <w:rsid w:val="0023326A"/>
    <w:rsid w:val="00233366"/>
    <w:rsid w:val="0023366E"/>
    <w:rsid w:val="0023367A"/>
    <w:rsid w:val="002336C2"/>
    <w:rsid w:val="002337FC"/>
    <w:rsid w:val="002338E8"/>
    <w:rsid w:val="00233964"/>
    <w:rsid w:val="00233B66"/>
    <w:rsid w:val="00233B90"/>
    <w:rsid w:val="00233EF8"/>
    <w:rsid w:val="00233F27"/>
    <w:rsid w:val="00233F34"/>
    <w:rsid w:val="0023412E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04"/>
    <w:rsid w:val="00235220"/>
    <w:rsid w:val="00235317"/>
    <w:rsid w:val="002353BE"/>
    <w:rsid w:val="002354CC"/>
    <w:rsid w:val="00235530"/>
    <w:rsid w:val="002355B7"/>
    <w:rsid w:val="0023583E"/>
    <w:rsid w:val="00235844"/>
    <w:rsid w:val="002359AC"/>
    <w:rsid w:val="00235A2C"/>
    <w:rsid w:val="00235BAD"/>
    <w:rsid w:val="00235CB8"/>
    <w:rsid w:val="00235D82"/>
    <w:rsid w:val="00235FD8"/>
    <w:rsid w:val="00236114"/>
    <w:rsid w:val="0023623B"/>
    <w:rsid w:val="00236315"/>
    <w:rsid w:val="002367AA"/>
    <w:rsid w:val="00236885"/>
    <w:rsid w:val="0023697E"/>
    <w:rsid w:val="00236B78"/>
    <w:rsid w:val="00236C47"/>
    <w:rsid w:val="00236C74"/>
    <w:rsid w:val="00236D16"/>
    <w:rsid w:val="00236F28"/>
    <w:rsid w:val="00236FB9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A62"/>
    <w:rsid w:val="00237D83"/>
    <w:rsid w:val="00237D9C"/>
    <w:rsid w:val="00237DA1"/>
    <w:rsid w:val="00237EAD"/>
    <w:rsid w:val="0024016F"/>
    <w:rsid w:val="002401EB"/>
    <w:rsid w:val="00240217"/>
    <w:rsid w:val="0024026F"/>
    <w:rsid w:val="0024035D"/>
    <w:rsid w:val="0024037E"/>
    <w:rsid w:val="00240505"/>
    <w:rsid w:val="0024065E"/>
    <w:rsid w:val="002406AD"/>
    <w:rsid w:val="002407A0"/>
    <w:rsid w:val="0024087E"/>
    <w:rsid w:val="0024089D"/>
    <w:rsid w:val="002409E4"/>
    <w:rsid w:val="00240AFD"/>
    <w:rsid w:val="00240B0C"/>
    <w:rsid w:val="00240CB5"/>
    <w:rsid w:val="00240D85"/>
    <w:rsid w:val="00240F17"/>
    <w:rsid w:val="00240F63"/>
    <w:rsid w:val="00241121"/>
    <w:rsid w:val="00241126"/>
    <w:rsid w:val="002413C6"/>
    <w:rsid w:val="00241597"/>
    <w:rsid w:val="00241665"/>
    <w:rsid w:val="00241682"/>
    <w:rsid w:val="00241757"/>
    <w:rsid w:val="002417F3"/>
    <w:rsid w:val="002417F5"/>
    <w:rsid w:val="00241824"/>
    <w:rsid w:val="0024182E"/>
    <w:rsid w:val="00241880"/>
    <w:rsid w:val="002419D0"/>
    <w:rsid w:val="00241A3D"/>
    <w:rsid w:val="00241AF0"/>
    <w:rsid w:val="00241B52"/>
    <w:rsid w:val="00241B8F"/>
    <w:rsid w:val="00241BEF"/>
    <w:rsid w:val="00241CB2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D2"/>
    <w:rsid w:val="00242298"/>
    <w:rsid w:val="002423B7"/>
    <w:rsid w:val="002423F5"/>
    <w:rsid w:val="00242492"/>
    <w:rsid w:val="002424A3"/>
    <w:rsid w:val="00242511"/>
    <w:rsid w:val="0024270F"/>
    <w:rsid w:val="002427E4"/>
    <w:rsid w:val="002428EB"/>
    <w:rsid w:val="002428F0"/>
    <w:rsid w:val="00242932"/>
    <w:rsid w:val="00242952"/>
    <w:rsid w:val="00242AAA"/>
    <w:rsid w:val="00242B48"/>
    <w:rsid w:val="00242B57"/>
    <w:rsid w:val="00242C63"/>
    <w:rsid w:val="00242E66"/>
    <w:rsid w:val="00243061"/>
    <w:rsid w:val="002430D5"/>
    <w:rsid w:val="0024312D"/>
    <w:rsid w:val="00243150"/>
    <w:rsid w:val="002431B5"/>
    <w:rsid w:val="002432C3"/>
    <w:rsid w:val="002432E9"/>
    <w:rsid w:val="002432FC"/>
    <w:rsid w:val="00243335"/>
    <w:rsid w:val="0024339B"/>
    <w:rsid w:val="00243460"/>
    <w:rsid w:val="0024348E"/>
    <w:rsid w:val="00243517"/>
    <w:rsid w:val="00243769"/>
    <w:rsid w:val="0024376F"/>
    <w:rsid w:val="002437C8"/>
    <w:rsid w:val="00243A64"/>
    <w:rsid w:val="00243B5E"/>
    <w:rsid w:val="00243B6C"/>
    <w:rsid w:val="00243B8F"/>
    <w:rsid w:val="00243BE5"/>
    <w:rsid w:val="00243C6D"/>
    <w:rsid w:val="00243D8D"/>
    <w:rsid w:val="00243DF5"/>
    <w:rsid w:val="00243E00"/>
    <w:rsid w:val="00243E01"/>
    <w:rsid w:val="00243EBF"/>
    <w:rsid w:val="00243FAE"/>
    <w:rsid w:val="0024432B"/>
    <w:rsid w:val="002445EB"/>
    <w:rsid w:val="002448DD"/>
    <w:rsid w:val="00244A85"/>
    <w:rsid w:val="00244ADF"/>
    <w:rsid w:val="00244B32"/>
    <w:rsid w:val="00244BB0"/>
    <w:rsid w:val="00244CE9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7C2"/>
    <w:rsid w:val="00245825"/>
    <w:rsid w:val="002459D3"/>
    <w:rsid w:val="00245A2B"/>
    <w:rsid w:val="00245A2C"/>
    <w:rsid w:val="00245A42"/>
    <w:rsid w:val="00245AC9"/>
    <w:rsid w:val="00245AFF"/>
    <w:rsid w:val="00245B6B"/>
    <w:rsid w:val="00245C59"/>
    <w:rsid w:val="00245C74"/>
    <w:rsid w:val="00245CF3"/>
    <w:rsid w:val="00245FE9"/>
    <w:rsid w:val="002460A3"/>
    <w:rsid w:val="00246176"/>
    <w:rsid w:val="00246199"/>
    <w:rsid w:val="0024624B"/>
    <w:rsid w:val="002462BC"/>
    <w:rsid w:val="00246327"/>
    <w:rsid w:val="00246401"/>
    <w:rsid w:val="00246492"/>
    <w:rsid w:val="0024651E"/>
    <w:rsid w:val="002468CC"/>
    <w:rsid w:val="002469A4"/>
    <w:rsid w:val="0024714A"/>
    <w:rsid w:val="002471C5"/>
    <w:rsid w:val="00247214"/>
    <w:rsid w:val="00247334"/>
    <w:rsid w:val="00247369"/>
    <w:rsid w:val="00247403"/>
    <w:rsid w:val="00247559"/>
    <w:rsid w:val="00247661"/>
    <w:rsid w:val="00247712"/>
    <w:rsid w:val="0024773A"/>
    <w:rsid w:val="00247803"/>
    <w:rsid w:val="00247885"/>
    <w:rsid w:val="0024796F"/>
    <w:rsid w:val="00247994"/>
    <w:rsid w:val="00247A88"/>
    <w:rsid w:val="00247C4F"/>
    <w:rsid w:val="00247C97"/>
    <w:rsid w:val="00247C9C"/>
    <w:rsid w:val="00247CB0"/>
    <w:rsid w:val="00247CDF"/>
    <w:rsid w:val="00247ED9"/>
    <w:rsid w:val="00247F14"/>
    <w:rsid w:val="0025010C"/>
    <w:rsid w:val="0025022A"/>
    <w:rsid w:val="00250262"/>
    <w:rsid w:val="00250416"/>
    <w:rsid w:val="00250509"/>
    <w:rsid w:val="00250626"/>
    <w:rsid w:val="00250659"/>
    <w:rsid w:val="0025066E"/>
    <w:rsid w:val="0025078B"/>
    <w:rsid w:val="002508C5"/>
    <w:rsid w:val="002508D7"/>
    <w:rsid w:val="00250978"/>
    <w:rsid w:val="00250ABF"/>
    <w:rsid w:val="00250B24"/>
    <w:rsid w:val="00250BB5"/>
    <w:rsid w:val="00250C0A"/>
    <w:rsid w:val="00250CF5"/>
    <w:rsid w:val="00250CF8"/>
    <w:rsid w:val="00250E0E"/>
    <w:rsid w:val="00250E47"/>
    <w:rsid w:val="00250E6A"/>
    <w:rsid w:val="002510BC"/>
    <w:rsid w:val="002511EA"/>
    <w:rsid w:val="00251241"/>
    <w:rsid w:val="002515DC"/>
    <w:rsid w:val="00251621"/>
    <w:rsid w:val="00251787"/>
    <w:rsid w:val="002518F1"/>
    <w:rsid w:val="00251A1A"/>
    <w:rsid w:val="00251B9B"/>
    <w:rsid w:val="00251DD0"/>
    <w:rsid w:val="00251F06"/>
    <w:rsid w:val="00251FC4"/>
    <w:rsid w:val="0025200A"/>
    <w:rsid w:val="00252294"/>
    <w:rsid w:val="002523B0"/>
    <w:rsid w:val="00252423"/>
    <w:rsid w:val="00252441"/>
    <w:rsid w:val="00252491"/>
    <w:rsid w:val="00252590"/>
    <w:rsid w:val="00252599"/>
    <w:rsid w:val="00252767"/>
    <w:rsid w:val="002528F0"/>
    <w:rsid w:val="002529DB"/>
    <w:rsid w:val="00252B58"/>
    <w:rsid w:val="00252C55"/>
    <w:rsid w:val="00252C81"/>
    <w:rsid w:val="00252EB6"/>
    <w:rsid w:val="00252F84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2F"/>
    <w:rsid w:val="00253762"/>
    <w:rsid w:val="002537B2"/>
    <w:rsid w:val="00253834"/>
    <w:rsid w:val="0025385F"/>
    <w:rsid w:val="002538BF"/>
    <w:rsid w:val="00253A75"/>
    <w:rsid w:val="00253AC8"/>
    <w:rsid w:val="00253B30"/>
    <w:rsid w:val="00253C34"/>
    <w:rsid w:val="00253D70"/>
    <w:rsid w:val="00253F68"/>
    <w:rsid w:val="00253FDD"/>
    <w:rsid w:val="002540F3"/>
    <w:rsid w:val="0025420F"/>
    <w:rsid w:val="002542E9"/>
    <w:rsid w:val="0025430D"/>
    <w:rsid w:val="0025441E"/>
    <w:rsid w:val="002544BF"/>
    <w:rsid w:val="0025454B"/>
    <w:rsid w:val="00254739"/>
    <w:rsid w:val="0025474A"/>
    <w:rsid w:val="002547F9"/>
    <w:rsid w:val="00254817"/>
    <w:rsid w:val="0025497D"/>
    <w:rsid w:val="00254AFC"/>
    <w:rsid w:val="00254BB3"/>
    <w:rsid w:val="00254BEA"/>
    <w:rsid w:val="00254EB8"/>
    <w:rsid w:val="0025502F"/>
    <w:rsid w:val="00255138"/>
    <w:rsid w:val="002556E8"/>
    <w:rsid w:val="002558E1"/>
    <w:rsid w:val="00255A18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3F6"/>
    <w:rsid w:val="0025641B"/>
    <w:rsid w:val="00256425"/>
    <w:rsid w:val="0025660F"/>
    <w:rsid w:val="00256695"/>
    <w:rsid w:val="002567A5"/>
    <w:rsid w:val="002569B6"/>
    <w:rsid w:val="002569BE"/>
    <w:rsid w:val="00256A04"/>
    <w:rsid w:val="00256A9A"/>
    <w:rsid w:val="00256D6D"/>
    <w:rsid w:val="00256D95"/>
    <w:rsid w:val="00256DDB"/>
    <w:rsid w:val="00256F60"/>
    <w:rsid w:val="0025702C"/>
    <w:rsid w:val="002570EC"/>
    <w:rsid w:val="0025714A"/>
    <w:rsid w:val="0025715A"/>
    <w:rsid w:val="002571A9"/>
    <w:rsid w:val="0025733D"/>
    <w:rsid w:val="002574BC"/>
    <w:rsid w:val="00257524"/>
    <w:rsid w:val="0025775D"/>
    <w:rsid w:val="002577E2"/>
    <w:rsid w:val="00257971"/>
    <w:rsid w:val="00257989"/>
    <w:rsid w:val="002579D3"/>
    <w:rsid w:val="00257ACD"/>
    <w:rsid w:val="00257B0D"/>
    <w:rsid w:val="00257B9C"/>
    <w:rsid w:val="00257BF5"/>
    <w:rsid w:val="00257C99"/>
    <w:rsid w:val="00257CA1"/>
    <w:rsid w:val="00257CA3"/>
    <w:rsid w:val="00257E2F"/>
    <w:rsid w:val="002600B5"/>
    <w:rsid w:val="002601BE"/>
    <w:rsid w:val="0026052A"/>
    <w:rsid w:val="00260621"/>
    <w:rsid w:val="002609E7"/>
    <w:rsid w:val="002609F0"/>
    <w:rsid w:val="00260A76"/>
    <w:rsid w:val="00260B6F"/>
    <w:rsid w:val="00260BA6"/>
    <w:rsid w:val="00260C70"/>
    <w:rsid w:val="00260D1D"/>
    <w:rsid w:val="00260F92"/>
    <w:rsid w:val="00260FD4"/>
    <w:rsid w:val="0026110F"/>
    <w:rsid w:val="0026113A"/>
    <w:rsid w:val="00261156"/>
    <w:rsid w:val="002611A3"/>
    <w:rsid w:val="002611A6"/>
    <w:rsid w:val="002612A5"/>
    <w:rsid w:val="002613DD"/>
    <w:rsid w:val="00261405"/>
    <w:rsid w:val="00261412"/>
    <w:rsid w:val="00261428"/>
    <w:rsid w:val="00261455"/>
    <w:rsid w:val="00261592"/>
    <w:rsid w:val="00261596"/>
    <w:rsid w:val="002615FA"/>
    <w:rsid w:val="002616A6"/>
    <w:rsid w:val="0026192F"/>
    <w:rsid w:val="0026195D"/>
    <w:rsid w:val="00261A8E"/>
    <w:rsid w:val="00261AAB"/>
    <w:rsid w:val="00261AB8"/>
    <w:rsid w:val="00261AC7"/>
    <w:rsid w:val="00261B83"/>
    <w:rsid w:val="00261C7E"/>
    <w:rsid w:val="00261F1B"/>
    <w:rsid w:val="00261FC1"/>
    <w:rsid w:val="00261FF6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DD5"/>
    <w:rsid w:val="00262E02"/>
    <w:rsid w:val="00262F4D"/>
    <w:rsid w:val="00263029"/>
    <w:rsid w:val="00263119"/>
    <w:rsid w:val="00263125"/>
    <w:rsid w:val="0026312B"/>
    <w:rsid w:val="0026322A"/>
    <w:rsid w:val="00263251"/>
    <w:rsid w:val="002633C5"/>
    <w:rsid w:val="002634A3"/>
    <w:rsid w:val="002634A5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67"/>
    <w:rsid w:val="00263EF1"/>
    <w:rsid w:val="00263F0E"/>
    <w:rsid w:val="00263F7D"/>
    <w:rsid w:val="00264186"/>
    <w:rsid w:val="00264341"/>
    <w:rsid w:val="0026436B"/>
    <w:rsid w:val="00264395"/>
    <w:rsid w:val="0026442A"/>
    <w:rsid w:val="00264465"/>
    <w:rsid w:val="0026458F"/>
    <w:rsid w:val="00264696"/>
    <w:rsid w:val="002646B3"/>
    <w:rsid w:val="00264991"/>
    <w:rsid w:val="002649F6"/>
    <w:rsid w:val="00264BCB"/>
    <w:rsid w:val="00264C1A"/>
    <w:rsid w:val="00264C51"/>
    <w:rsid w:val="00264FE4"/>
    <w:rsid w:val="00264FEA"/>
    <w:rsid w:val="0026507E"/>
    <w:rsid w:val="0026523E"/>
    <w:rsid w:val="002652D7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67"/>
    <w:rsid w:val="00265D9B"/>
    <w:rsid w:val="00265DE9"/>
    <w:rsid w:val="00265EF2"/>
    <w:rsid w:val="00265F4B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B25"/>
    <w:rsid w:val="00266B72"/>
    <w:rsid w:val="00266BB7"/>
    <w:rsid w:val="00266C0B"/>
    <w:rsid w:val="00266CF3"/>
    <w:rsid w:val="00266DD6"/>
    <w:rsid w:val="00266E2B"/>
    <w:rsid w:val="00266F7D"/>
    <w:rsid w:val="00266FFE"/>
    <w:rsid w:val="002670AF"/>
    <w:rsid w:val="002671A5"/>
    <w:rsid w:val="002671BA"/>
    <w:rsid w:val="002672FD"/>
    <w:rsid w:val="002673A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B2A"/>
    <w:rsid w:val="00267CAF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9D"/>
    <w:rsid w:val="002707C6"/>
    <w:rsid w:val="002707F9"/>
    <w:rsid w:val="00270A84"/>
    <w:rsid w:val="00270A85"/>
    <w:rsid w:val="00270BB1"/>
    <w:rsid w:val="00270C70"/>
    <w:rsid w:val="00270C79"/>
    <w:rsid w:val="00270E0C"/>
    <w:rsid w:val="0027108F"/>
    <w:rsid w:val="00271172"/>
    <w:rsid w:val="00271224"/>
    <w:rsid w:val="0027136A"/>
    <w:rsid w:val="0027138E"/>
    <w:rsid w:val="002716B3"/>
    <w:rsid w:val="00271842"/>
    <w:rsid w:val="00271A07"/>
    <w:rsid w:val="00271A4E"/>
    <w:rsid w:val="00271A82"/>
    <w:rsid w:val="00271B6F"/>
    <w:rsid w:val="00271DD9"/>
    <w:rsid w:val="00271F16"/>
    <w:rsid w:val="00272069"/>
    <w:rsid w:val="002720EC"/>
    <w:rsid w:val="002721B5"/>
    <w:rsid w:val="00272200"/>
    <w:rsid w:val="00272289"/>
    <w:rsid w:val="002722A4"/>
    <w:rsid w:val="002722CA"/>
    <w:rsid w:val="00272391"/>
    <w:rsid w:val="002723FE"/>
    <w:rsid w:val="0027240A"/>
    <w:rsid w:val="002726AA"/>
    <w:rsid w:val="0027275F"/>
    <w:rsid w:val="002728A0"/>
    <w:rsid w:val="002728B7"/>
    <w:rsid w:val="00272935"/>
    <w:rsid w:val="0027293B"/>
    <w:rsid w:val="002729E5"/>
    <w:rsid w:val="00272B21"/>
    <w:rsid w:val="00272BE6"/>
    <w:rsid w:val="00272CC4"/>
    <w:rsid w:val="00272F1A"/>
    <w:rsid w:val="0027306D"/>
    <w:rsid w:val="002730C7"/>
    <w:rsid w:val="00273153"/>
    <w:rsid w:val="00273284"/>
    <w:rsid w:val="002733B7"/>
    <w:rsid w:val="002734F6"/>
    <w:rsid w:val="00273505"/>
    <w:rsid w:val="002736F0"/>
    <w:rsid w:val="002737FD"/>
    <w:rsid w:val="002739D3"/>
    <w:rsid w:val="00273A19"/>
    <w:rsid w:val="00273C64"/>
    <w:rsid w:val="00273EFE"/>
    <w:rsid w:val="00273FFA"/>
    <w:rsid w:val="0027402D"/>
    <w:rsid w:val="0027413D"/>
    <w:rsid w:val="00274168"/>
    <w:rsid w:val="002743FE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9A9"/>
    <w:rsid w:val="00274DA7"/>
    <w:rsid w:val="00274F18"/>
    <w:rsid w:val="00275011"/>
    <w:rsid w:val="00275173"/>
    <w:rsid w:val="002751B1"/>
    <w:rsid w:val="00275214"/>
    <w:rsid w:val="00275303"/>
    <w:rsid w:val="002754A3"/>
    <w:rsid w:val="002754B7"/>
    <w:rsid w:val="002754FB"/>
    <w:rsid w:val="00275605"/>
    <w:rsid w:val="0027580F"/>
    <w:rsid w:val="002759AA"/>
    <w:rsid w:val="00275A95"/>
    <w:rsid w:val="00275C2C"/>
    <w:rsid w:val="00275DBC"/>
    <w:rsid w:val="00275F65"/>
    <w:rsid w:val="00276049"/>
    <w:rsid w:val="002760CE"/>
    <w:rsid w:val="00276139"/>
    <w:rsid w:val="00276228"/>
    <w:rsid w:val="00276244"/>
    <w:rsid w:val="00276363"/>
    <w:rsid w:val="002763AD"/>
    <w:rsid w:val="00276486"/>
    <w:rsid w:val="0027648E"/>
    <w:rsid w:val="002764CA"/>
    <w:rsid w:val="0027656E"/>
    <w:rsid w:val="002766E7"/>
    <w:rsid w:val="002766E8"/>
    <w:rsid w:val="00276750"/>
    <w:rsid w:val="00276770"/>
    <w:rsid w:val="00276872"/>
    <w:rsid w:val="00276AE6"/>
    <w:rsid w:val="00276B87"/>
    <w:rsid w:val="00276C33"/>
    <w:rsid w:val="00276D00"/>
    <w:rsid w:val="00276DC0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716"/>
    <w:rsid w:val="0027783F"/>
    <w:rsid w:val="00277846"/>
    <w:rsid w:val="00277856"/>
    <w:rsid w:val="002778B3"/>
    <w:rsid w:val="002778CD"/>
    <w:rsid w:val="00277C82"/>
    <w:rsid w:val="00277DE9"/>
    <w:rsid w:val="00277E1D"/>
    <w:rsid w:val="00277EF7"/>
    <w:rsid w:val="00277F24"/>
    <w:rsid w:val="00280043"/>
    <w:rsid w:val="0028005F"/>
    <w:rsid w:val="0028009E"/>
    <w:rsid w:val="002801BB"/>
    <w:rsid w:val="002802BF"/>
    <w:rsid w:val="002803B9"/>
    <w:rsid w:val="0028060D"/>
    <w:rsid w:val="00280869"/>
    <w:rsid w:val="0028093A"/>
    <w:rsid w:val="00280A40"/>
    <w:rsid w:val="00280BBA"/>
    <w:rsid w:val="00280E5E"/>
    <w:rsid w:val="00280EDB"/>
    <w:rsid w:val="002810C2"/>
    <w:rsid w:val="00281181"/>
    <w:rsid w:val="002812C0"/>
    <w:rsid w:val="002812E8"/>
    <w:rsid w:val="002814D8"/>
    <w:rsid w:val="00281506"/>
    <w:rsid w:val="00281626"/>
    <w:rsid w:val="00281691"/>
    <w:rsid w:val="00281709"/>
    <w:rsid w:val="00281806"/>
    <w:rsid w:val="002818F0"/>
    <w:rsid w:val="00281924"/>
    <w:rsid w:val="00281987"/>
    <w:rsid w:val="002819DB"/>
    <w:rsid w:val="00281A0D"/>
    <w:rsid w:val="00281CDA"/>
    <w:rsid w:val="00281CE6"/>
    <w:rsid w:val="00281DDC"/>
    <w:rsid w:val="00281EB0"/>
    <w:rsid w:val="00281FD6"/>
    <w:rsid w:val="00282315"/>
    <w:rsid w:val="00282398"/>
    <w:rsid w:val="0028246B"/>
    <w:rsid w:val="00282570"/>
    <w:rsid w:val="00282592"/>
    <w:rsid w:val="0028259B"/>
    <w:rsid w:val="002825E1"/>
    <w:rsid w:val="0028268C"/>
    <w:rsid w:val="002827B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35B"/>
    <w:rsid w:val="0028336C"/>
    <w:rsid w:val="00283549"/>
    <w:rsid w:val="00283575"/>
    <w:rsid w:val="00283707"/>
    <w:rsid w:val="002838CF"/>
    <w:rsid w:val="002838E4"/>
    <w:rsid w:val="00283B94"/>
    <w:rsid w:val="00283D69"/>
    <w:rsid w:val="00283EFC"/>
    <w:rsid w:val="00284262"/>
    <w:rsid w:val="0028455E"/>
    <w:rsid w:val="002845A4"/>
    <w:rsid w:val="00284660"/>
    <w:rsid w:val="002848A4"/>
    <w:rsid w:val="00284A6B"/>
    <w:rsid w:val="00284B0A"/>
    <w:rsid w:val="00284B3A"/>
    <w:rsid w:val="00284D6F"/>
    <w:rsid w:val="00284D8D"/>
    <w:rsid w:val="00284DF3"/>
    <w:rsid w:val="00284E29"/>
    <w:rsid w:val="00284ECC"/>
    <w:rsid w:val="00284EF3"/>
    <w:rsid w:val="00284FA0"/>
    <w:rsid w:val="00285009"/>
    <w:rsid w:val="002850E3"/>
    <w:rsid w:val="002850ED"/>
    <w:rsid w:val="00285110"/>
    <w:rsid w:val="00285595"/>
    <w:rsid w:val="002855D4"/>
    <w:rsid w:val="0028576D"/>
    <w:rsid w:val="002857DC"/>
    <w:rsid w:val="00285885"/>
    <w:rsid w:val="00285A7B"/>
    <w:rsid w:val="00285AA0"/>
    <w:rsid w:val="00285AAB"/>
    <w:rsid w:val="00285BA9"/>
    <w:rsid w:val="00285BED"/>
    <w:rsid w:val="00285C3E"/>
    <w:rsid w:val="00285E56"/>
    <w:rsid w:val="00286055"/>
    <w:rsid w:val="00286065"/>
    <w:rsid w:val="00286223"/>
    <w:rsid w:val="00286250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849"/>
    <w:rsid w:val="00286C3F"/>
    <w:rsid w:val="00286C60"/>
    <w:rsid w:val="00286CCE"/>
    <w:rsid w:val="00286EC8"/>
    <w:rsid w:val="00286F58"/>
    <w:rsid w:val="00286F8B"/>
    <w:rsid w:val="00287038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8B"/>
    <w:rsid w:val="00287AA4"/>
    <w:rsid w:val="00287AC8"/>
    <w:rsid w:val="00287BDD"/>
    <w:rsid w:val="00287D5F"/>
    <w:rsid w:val="00287E3A"/>
    <w:rsid w:val="00287FFC"/>
    <w:rsid w:val="0029017C"/>
    <w:rsid w:val="002901C2"/>
    <w:rsid w:val="0029032B"/>
    <w:rsid w:val="0029033A"/>
    <w:rsid w:val="00290408"/>
    <w:rsid w:val="00290476"/>
    <w:rsid w:val="002904CF"/>
    <w:rsid w:val="002904EC"/>
    <w:rsid w:val="0029056D"/>
    <w:rsid w:val="0029069D"/>
    <w:rsid w:val="002906EB"/>
    <w:rsid w:val="002907CE"/>
    <w:rsid w:val="00290880"/>
    <w:rsid w:val="002908DF"/>
    <w:rsid w:val="00290930"/>
    <w:rsid w:val="002909D2"/>
    <w:rsid w:val="00290A66"/>
    <w:rsid w:val="00290BA8"/>
    <w:rsid w:val="00290BF1"/>
    <w:rsid w:val="00290CB1"/>
    <w:rsid w:val="00290FAB"/>
    <w:rsid w:val="0029100C"/>
    <w:rsid w:val="0029105B"/>
    <w:rsid w:val="00291166"/>
    <w:rsid w:val="002911DE"/>
    <w:rsid w:val="002914F1"/>
    <w:rsid w:val="0029170D"/>
    <w:rsid w:val="00291871"/>
    <w:rsid w:val="002918A2"/>
    <w:rsid w:val="0029193B"/>
    <w:rsid w:val="00291A6D"/>
    <w:rsid w:val="00291A8B"/>
    <w:rsid w:val="00291AC3"/>
    <w:rsid w:val="00291C63"/>
    <w:rsid w:val="00291CCF"/>
    <w:rsid w:val="0029203D"/>
    <w:rsid w:val="0029205E"/>
    <w:rsid w:val="002920C3"/>
    <w:rsid w:val="00292297"/>
    <w:rsid w:val="002923EA"/>
    <w:rsid w:val="002924C4"/>
    <w:rsid w:val="0029280C"/>
    <w:rsid w:val="00292986"/>
    <w:rsid w:val="00292B12"/>
    <w:rsid w:val="00292C11"/>
    <w:rsid w:val="00292C82"/>
    <w:rsid w:val="00292C9B"/>
    <w:rsid w:val="00292D3D"/>
    <w:rsid w:val="00292D9B"/>
    <w:rsid w:val="00292E84"/>
    <w:rsid w:val="00292ED2"/>
    <w:rsid w:val="00292EF6"/>
    <w:rsid w:val="002930F6"/>
    <w:rsid w:val="00293113"/>
    <w:rsid w:val="002932AF"/>
    <w:rsid w:val="002932F2"/>
    <w:rsid w:val="00293325"/>
    <w:rsid w:val="002933F1"/>
    <w:rsid w:val="00293455"/>
    <w:rsid w:val="0029349D"/>
    <w:rsid w:val="002934B3"/>
    <w:rsid w:val="0029351B"/>
    <w:rsid w:val="002935FB"/>
    <w:rsid w:val="00293804"/>
    <w:rsid w:val="0029389F"/>
    <w:rsid w:val="002938E7"/>
    <w:rsid w:val="002939C1"/>
    <w:rsid w:val="00293A4B"/>
    <w:rsid w:val="00293A61"/>
    <w:rsid w:val="00293B84"/>
    <w:rsid w:val="00293D30"/>
    <w:rsid w:val="00293FB0"/>
    <w:rsid w:val="002940B0"/>
    <w:rsid w:val="00294101"/>
    <w:rsid w:val="00294181"/>
    <w:rsid w:val="00294277"/>
    <w:rsid w:val="002942BE"/>
    <w:rsid w:val="002943AE"/>
    <w:rsid w:val="002944B9"/>
    <w:rsid w:val="0029456E"/>
    <w:rsid w:val="00294638"/>
    <w:rsid w:val="002948F2"/>
    <w:rsid w:val="00294AA0"/>
    <w:rsid w:val="00294AB8"/>
    <w:rsid w:val="00294BB1"/>
    <w:rsid w:val="00294C42"/>
    <w:rsid w:val="00294D76"/>
    <w:rsid w:val="00294FFB"/>
    <w:rsid w:val="0029514E"/>
    <w:rsid w:val="00295184"/>
    <w:rsid w:val="0029518F"/>
    <w:rsid w:val="0029521B"/>
    <w:rsid w:val="00295239"/>
    <w:rsid w:val="00295262"/>
    <w:rsid w:val="00295295"/>
    <w:rsid w:val="00295404"/>
    <w:rsid w:val="002954F1"/>
    <w:rsid w:val="0029562A"/>
    <w:rsid w:val="00295AA4"/>
    <w:rsid w:val="00295B21"/>
    <w:rsid w:val="00295B77"/>
    <w:rsid w:val="00295BC0"/>
    <w:rsid w:val="00295C84"/>
    <w:rsid w:val="00295D68"/>
    <w:rsid w:val="00295E3E"/>
    <w:rsid w:val="00295F03"/>
    <w:rsid w:val="00295F30"/>
    <w:rsid w:val="00295FB2"/>
    <w:rsid w:val="0029601F"/>
    <w:rsid w:val="00296096"/>
    <w:rsid w:val="00296163"/>
    <w:rsid w:val="002961C2"/>
    <w:rsid w:val="002961FC"/>
    <w:rsid w:val="002962C4"/>
    <w:rsid w:val="00296428"/>
    <w:rsid w:val="00296519"/>
    <w:rsid w:val="0029679D"/>
    <w:rsid w:val="00296811"/>
    <w:rsid w:val="00296823"/>
    <w:rsid w:val="0029685F"/>
    <w:rsid w:val="0029690D"/>
    <w:rsid w:val="00296A84"/>
    <w:rsid w:val="00296AB6"/>
    <w:rsid w:val="00296BCF"/>
    <w:rsid w:val="00296D17"/>
    <w:rsid w:val="00296E0A"/>
    <w:rsid w:val="0029702F"/>
    <w:rsid w:val="002970D2"/>
    <w:rsid w:val="002970F2"/>
    <w:rsid w:val="002970FF"/>
    <w:rsid w:val="00297136"/>
    <w:rsid w:val="00297216"/>
    <w:rsid w:val="00297264"/>
    <w:rsid w:val="002972A7"/>
    <w:rsid w:val="002972AB"/>
    <w:rsid w:val="00297425"/>
    <w:rsid w:val="002974FD"/>
    <w:rsid w:val="0029760C"/>
    <w:rsid w:val="002976EE"/>
    <w:rsid w:val="00297728"/>
    <w:rsid w:val="00297855"/>
    <w:rsid w:val="00297873"/>
    <w:rsid w:val="00297BA2"/>
    <w:rsid w:val="00297D4B"/>
    <w:rsid w:val="00297F41"/>
    <w:rsid w:val="00297F58"/>
    <w:rsid w:val="002A000A"/>
    <w:rsid w:val="002A007E"/>
    <w:rsid w:val="002A01A4"/>
    <w:rsid w:val="002A01D3"/>
    <w:rsid w:val="002A01F8"/>
    <w:rsid w:val="002A02BD"/>
    <w:rsid w:val="002A0359"/>
    <w:rsid w:val="002A0405"/>
    <w:rsid w:val="002A044D"/>
    <w:rsid w:val="002A04CC"/>
    <w:rsid w:val="002A04E5"/>
    <w:rsid w:val="002A05DB"/>
    <w:rsid w:val="002A065D"/>
    <w:rsid w:val="002A0735"/>
    <w:rsid w:val="002A07DC"/>
    <w:rsid w:val="002A080A"/>
    <w:rsid w:val="002A0837"/>
    <w:rsid w:val="002A0996"/>
    <w:rsid w:val="002A09AC"/>
    <w:rsid w:val="002A0A0F"/>
    <w:rsid w:val="002A0C15"/>
    <w:rsid w:val="002A0CA4"/>
    <w:rsid w:val="002A0E75"/>
    <w:rsid w:val="002A0E85"/>
    <w:rsid w:val="002A0F79"/>
    <w:rsid w:val="002A113D"/>
    <w:rsid w:val="002A1151"/>
    <w:rsid w:val="002A11A9"/>
    <w:rsid w:val="002A12E1"/>
    <w:rsid w:val="002A1304"/>
    <w:rsid w:val="002A153F"/>
    <w:rsid w:val="002A1543"/>
    <w:rsid w:val="002A1607"/>
    <w:rsid w:val="002A16AD"/>
    <w:rsid w:val="002A1810"/>
    <w:rsid w:val="002A1848"/>
    <w:rsid w:val="002A1853"/>
    <w:rsid w:val="002A1C2D"/>
    <w:rsid w:val="002A1C73"/>
    <w:rsid w:val="002A1C95"/>
    <w:rsid w:val="002A1D3F"/>
    <w:rsid w:val="002A1D5F"/>
    <w:rsid w:val="002A1DB9"/>
    <w:rsid w:val="002A1E38"/>
    <w:rsid w:val="002A1F5F"/>
    <w:rsid w:val="002A2005"/>
    <w:rsid w:val="002A2089"/>
    <w:rsid w:val="002A20EF"/>
    <w:rsid w:val="002A22F9"/>
    <w:rsid w:val="002A24B1"/>
    <w:rsid w:val="002A276B"/>
    <w:rsid w:val="002A2809"/>
    <w:rsid w:val="002A2882"/>
    <w:rsid w:val="002A28F4"/>
    <w:rsid w:val="002A29B7"/>
    <w:rsid w:val="002A2B05"/>
    <w:rsid w:val="002A2BA0"/>
    <w:rsid w:val="002A2BF1"/>
    <w:rsid w:val="002A2C10"/>
    <w:rsid w:val="002A2C4A"/>
    <w:rsid w:val="002A2F39"/>
    <w:rsid w:val="002A2F63"/>
    <w:rsid w:val="002A2FFF"/>
    <w:rsid w:val="002A30D2"/>
    <w:rsid w:val="002A342A"/>
    <w:rsid w:val="002A351E"/>
    <w:rsid w:val="002A352F"/>
    <w:rsid w:val="002A3627"/>
    <w:rsid w:val="002A36AF"/>
    <w:rsid w:val="002A36C2"/>
    <w:rsid w:val="002A39E7"/>
    <w:rsid w:val="002A3BB0"/>
    <w:rsid w:val="002A3E27"/>
    <w:rsid w:val="002A3F01"/>
    <w:rsid w:val="002A402C"/>
    <w:rsid w:val="002A405B"/>
    <w:rsid w:val="002A40D3"/>
    <w:rsid w:val="002A4105"/>
    <w:rsid w:val="002A444C"/>
    <w:rsid w:val="002A44AB"/>
    <w:rsid w:val="002A45AA"/>
    <w:rsid w:val="002A49E3"/>
    <w:rsid w:val="002A4B0F"/>
    <w:rsid w:val="002A4C1E"/>
    <w:rsid w:val="002A4D48"/>
    <w:rsid w:val="002A4DE9"/>
    <w:rsid w:val="002A4E2A"/>
    <w:rsid w:val="002A4E94"/>
    <w:rsid w:val="002A4F26"/>
    <w:rsid w:val="002A4FD0"/>
    <w:rsid w:val="002A512E"/>
    <w:rsid w:val="002A51B7"/>
    <w:rsid w:val="002A53E4"/>
    <w:rsid w:val="002A55E8"/>
    <w:rsid w:val="002A5929"/>
    <w:rsid w:val="002A5B06"/>
    <w:rsid w:val="002A5B35"/>
    <w:rsid w:val="002A5B87"/>
    <w:rsid w:val="002A5CAF"/>
    <w:rsid w:val="002A5CEC"/>
    <w:rsid w:val="002A5EA5"/>
    <w:rsid w:val="002A5EE4"/>
    <w:rsid w:val="002A5F88"/>
    <w:rsid w:val="002A6277"/>
    <w:rsid w:val="002A6286"/>
    <w:rsid w:val="002A6297"/>
    <w:rsid w:val="002A631A"/>
    <w:rsid w:val="002A65F2"/>
    <w:rsid w:val="002A6705"/>
    <w:rsid w:val="002A6757"/>
    <w:rsid w:val="002A67A8"/>
    <w:rsid w:val="002A6830"/>
    <w:rsid w:val="002A6866"/>
    <w:rsid w:val="002A6897"/>
    <w:rsid w:val="002A68B0"/>
    <w:rsid w:val="002A6ADE"/>
    <w:rsid w:val="002A6D0D"/>
    <w:rsid w:val="002A6DA5"/>
    <w:rsid w:val="002A6EBB"/>
    <w:rsid w:val="002A6F8E"/>
    <w:rsid w:val="002A706B"/>
    <w:rsid w:val="002A70C1"/>
    <w:rsid w:val="002A711C"/>
    <w:rsid w:val="002A722C"/>
    <w:rsid w:val="002A7557"/>
    <w:rsid w:val="002A75A7"/>
    <w:rsid w:val="002A7647"/>
    <w:rsid w:val="002A775F"/>
    <w:rsid w:val="002A7792"/>
    <w:rsid w:val="002A784F"/>
    <w:rsid w:val="002A7940"/>
    <w:rsid w:val="002A7952"/>
    <w:rsid w:val="002A7AD8"/>
    <w:rsid w:val="002A7D80"/>
    <w:rsid w:val="002A7E26"/>
    <w:rsid w:val="002A7F14"/>
    <w:rsid w:val="002A7F78"/>
    <w:rsid w:val="002B0262"/>
    <w:rsid w:val="002B03A9"/>
    <w:rsid w:val="002B04EA"/>
    <w:rsid w:val="002B0574"/>
    <w:rsid w:val="002B0757"/>
    <w:rsid w:val="002B07A0"/>
    <w:rsid w:val="002B0810"/>
    <w:rsid w:val="002B090D"/>
    <w:rsid w:val="002B0983"/>
    <w:rsid w:val="002B0A5F"/>
    <w:rsid w:val="002B0A84"/>
    <w:rsid w:val="002B0AB1"/>
    <w:rsid w:val="002B0B64"/>
    <w:rsid w:val="002B0BA0"/>
    <w:rsid w:val="002B0BBA"/>
    <w:rsid w:val="002B0CC3"/>
    <w:rsid w:val="002B0D24"/>
    <w:rsid w:val="002B0D33"/>
    <w:rsid w:val="002B0D4E"/>
    <w:rsid w:val="002B0D53"/>
    <w:rsid w:val="002B0DC5"/>
    <w:rsid w:val="002B0DEB"/>
    <w:rsid w:val="002B0E9E"/>
    <w:rsid w:val="002B0EBE"/>
    <w:rsid w:val="002B0F20"/>
    <w:rsid w:val="002B1108"/>
    <w:rsid w:val="002B12EF"/>
    <w:rsid w:val="002B1326"/>
    <w:rsid w:val="002B1497"/>
    <w:rsid w:val="002B14DF"/>
    <w:rsid w:val="002B1542"/>
    <w:rsid w:val="002B19F9"/>
    <w:rsid w:val="002B1A37"/>
    <w:rsid w:val="002B1D08"/>
    <w:rsid w:val="002B1DF6"/>
    <w:rsid w:val="002B1F72"/>
    <w:rsid w:val="002B1F86"/>
    <w:rsid w:val="002B2007"/>
    <w:rsid w:val="002B2553"/>
    <w:rsid w:val="002B2807"/>
    <w:rsid w:val="002B2A34"/>
    <w:rsid w:val="002B2B02"/>
    <w:rsid w:val="002B2BF7"/>
    <w:rsid w:val="002B2C08"/>
    <w:rsid w:val="002B2D12"/>
    <w:rsid w:val="002B2DCF"/>
    <w:rsid w:val="002B33BA"/>
    <w:rsid w:val="002B33F6"/>
    <w:rsid w:val="002B34CC"/>
    <w:rsid w:val="002B392F"/>
    <w:rsid w:val="002B3987"/>
    <w:rsid w:val="002B3BA5"/>
    <w:rsid w:val="002B3D35"/>
    <w:rsid w:val="002B3E67"/>
    <w:rsid w:val="002B41EC"/>
    <w:rsid w:val="002B430B"/>
    <w:rsid w:val="002B439E"/>
    <w:rsid w:val="002B43C1"/>
    <w:rsid w:val="002B44FD"/>
    <w:rsid w:val="002B4703"/>
    <w:rsid w:val="002B471A"/>
    <w:rsid w:val="002B4775"/>
    <w:rsid w:val="002B47AD"/>
    <w:rsid w:val="002B491E"/>
    <w:rsid w:val="002B492C"/>
    <w:rsid w:val="002B4941"/>
    <w:rsid w:val="002B49FB"/>
    <w:rsid w:val="002B4A43"/>
    <w:rsid w:val="002B4B0B"/>
    <w:rsid w:val="002B4C7C"/>
    <w:rsid w:val="002B4CB1"/>
    <w:rsid w:val="002B4EA2"/>
    <w:rsid w:val="002B5084"/>
    <w:rsid w:val="002B50F2"/>
    <w:rsid w:val="002B516A"/>
    <w:rsid w:val="002B51B2"/>
    <w:rsid w:val="002B52A0"/>
    <w:rsid w:val="002B5393"/>
    <w:rsid w:val="002B53CD"/>
    <w:rsid w:val="002B5439"/>
    <w:rsid w:val="002B5488"/>
    <w:rsid w:val="002B55E8"/>
    <w:rsid w:val="002B56ED"/>
    <w:rsid w:val="002B5796"/>
    <w:rsid w:val="002B57E8"/>
    <w:rsid w:val="002B5A53"/>
    <w:rsid w:val="002B5B7E"/>
    <w:rsid w:val="002B5B97"/>
    <w:rsid w:val="002B5BB8"/>
    <w:rsid w:val="002B5E2B"/>
    <w:rsid w:val="002B5E77"/>
    <w:rsid w:val="002B5E83"/>
    <w:rsid w:val="002B5E8A"/>
    <w:rsid w:val="002B6107"/>
    <w:rsid w:val="002B625B"/>
    <w:rsid w:val="002B6280"/>
    <w:rsid w:val="002B62E6"/>
    <w:rsid w:val="002B64E4"/>
    <w:rsid w:val="002B6563"/>
    <w:rsid w:val="002B66D6"/>
    <w:rsid w:val="002B6757"/>
    <w:rsid w:val="002B676F"/>
    <w:rsid w:val="002B6812"/>
    <w:rsid w:val="002B6836"/>
    <w:rsid w:val="002B6944"/>
    <w:rsid w:val="002B6A4C"/>
    <w:rsid w:val="002B6ACD"/>
    <w:rsid w:val="002B6B80"/>
    <w:rsid w:val="002B6CC8"/>
    <w:rsid w:val="002B6D18"/>
    <w:rsid w:val="002B6D7A"/>
    <w:rsid w:val="002B6DBA"/>
    <w:rsid w:val="002B6DE6"/>
    <w:rsid w:val="002B6EDB"/>
    <w:rsid w:val="002B6EF9"/>
    <w:rsid w:val="002B6FF4"/>
    <w:rsid w:val="002B700E"/>
    <w:rsid w:val="002B70DD"/>
    <w:rsid w:val="002B70E9"/>
    <w:rsid w:val="002B72B5"/>
    <w:rsid w:val="002B72C0"/>
    <w:rsid w:val="002B743F"/>
    <w:rsid w:val="002B751A"/>
    <w:rsid w:val="002B75D7"/>
    <w:rsid w:val="002B75EE"/>
    <w:rsid w:val="002B7604"/>
    <w:rsid w:val="002B780D"/>
    <w:rsid w:val="002B7A7C"/>
    <w:rsid w:val="002B7BE3"/>
    <w:rsid w:val="002B7CD7"/>
    <w:rsid w:val="002B7D3D"/>
    <w:rsid w:val="002B7DA9"/>
    <w:rsid w:val="002B7F6F"/>
    <w:rsid w:val="002B7F95"/>
    <w:rsid w:val="002C0090"/>
    <w:rsid w:val="002C0132"/>
    <w:rsid w:val="002C029D"/>
    <w:rsid w:val="002C0312"/>
    <w:rsid w:val="002C0314"/>
    <w:rsid w:val="002C0362"/>
    <w:rsid w:val="002C03A0"/>
    <w:rsid w:val="002C03A8"/>
    <w:rsid w:val="002C0536"/>
    <w:rsid w:val="002C05E5"/>
    <w:rsid w:val="002C06DA"/>
    <w:rsid w:val="002C0843"/>
    <w:rsid w:val="002C0961"/>
    <w:rsid w:val="002C09BA"/>
    <w:rsid w:val="002C0ACA"/>
    <w:rsid w:val="002C0EB5"/>
    <w:rsid w:val="002C1194"/>
    <w:rsid w:val="002C11B7"/>
    <w:rsid w:val="002C13A2"/>
    <w:rsid w:val="002C13BE"/>
    <w:rsid w:val="002C1457"/>
    <w:rsid w:val="002C1634"/>
    <w:rsid w:val="002C163A"/>
    <w:rsid w:val="002C16AE"/>
    <w:rsid w:val="002C1741"/>
    <w:rsid w:val="002C1885"/>
    <w:rsid w:val="002C1AFD"/>
    <w:rsid w:val="002C1CB8"/>
    <w:rsid w:val="002C1E69"/>
    <w:rsid w:val="002C1F47"/>
    <w:rsid w:val="002C1F4D"/>
    <w:rsid w:val="002C1FB9"/>
    <w:rsid w:val="002C20A1"/>
    <w:rsid w:val="002C21B3"/>
    <w:rsid w:val="002C22BC"/>
    <w:rsid w:val="002C241A"/>
    <w:rsid w:val="002C2469"/>
    <w:rsid w:val="002C247F"/>
    <w:rsid w:val="002C2511"/>
    <w:rsid w:val="002C2522"/>
    <w:rsid w:val="002C2593"/>
    <w:rsid w:val="002C25B7"/>
    <w:rsid w:val="002C2696"/>
    <w:rsid w:val="002C2777"/>
    <w:rsid w:val="002C282E"/>
    <w:rsid w:val="002C2D2E"/>
    <w:rsid w:val="002C2F41"/>
    <w:rsid w:val="002C3117"/>
    <w:rsid w:val="002C3167"/>
    <w:rsid w:val="002C3182"/>
    <w:rsid w:val="002C32DC"/>
    <w:rsid w:val="002C3397"/>
    <w:rsid w:val="002C3408"/>
    <w:rsid w:val="002C3420"/>
    <w:rsid w:val="002C350F"/>
    <w:rsid w:val="002C362C"/>
    <w:rsid w:val="002C3635"/>
    <w:rsid w:val="002C36EB"/>
    <w:rsid w:val="002C374A"/>
    <w:rsid w:val="002C37FC"/>
    <w:rsid w:val="002C3800"/>
    <w:rsid w:val="002C389F"/>
    <w:rsid w:val="002C395D"/>
    <w:rsid w:val="002C39BE"/>
    <w:rsid w:val="002C3A87"/>
    <w:rsid w:val="002C3E72"/>
    <w:rsid w:val="002C3F11"/>
    <w:rsid w:val="002C3F4F"/>
    <w:rsid w:val="002C4043"/>
    <w:rsid w:val="002C40ED"/>
    <w:rsid w:val="002C417F"/>
    <w:rsid w:val="002C4223"/>
    <w:rsid w:val="002C4266"/>
    <w:rsid w:val="002C430E"/>
    <w:rsid w:val="002C4334"/>
    <w:rsid w:val="002C43AC"/>
    <w:rsid w:val="002C43F0"/>
    <w:rsid w:val="002C447D"/>
    <w:rsid w:val="002C4553"/>
    <w:rsid w:val="002C4674"/>
    <w:rsid w:val="002C4688"/>
    <w:rsid w:val="002C4699"/>
    <w:rsid w:val="002C4711"/>
    <w:rsid w:val="002C482C"/>
    <w:rsid w:val="002C4964"/>
    <w:rsid w:val="002C4974"/>
    <w:rsid w:val="002C4D70"/>
    <w:rsid w:val="002C4D82"/>
    <w:rsid w:val="002C4E3E"/>
    <w:rsid w:val="002C4EB2"/>
    <w:rsid w:val="002C4FCA"/>
    <w:rsid w:val="002C5135"/>
    <w:rsid w:val="002C5239"/>
    <w:rsid w:val="002C5298"/>
    <w:rsid w:val="002C52D8"/>
    <w:rsid w:val="002C52E9"/>
    <w:rsid w:val="002C53E3"/>
    <w:rsid w:val="002C5477"/>
    <w:rsid w:val="002C54A6"/>
    <w:rsid w:val="002C5531"/>
    <w:rsid w:val="002C567F"/>
    <w:rsid w:val="002C5720"/>
    <w:rsid w:val="002C58C2"/>
    <w:rsid w:val="002C595D"/>
    <w:rsid w:val="002C59F8"/>
    <w:rsid w:val="002C5A6B"/>
    <w:rsid w:val="002C5A70"/>
    <w:rsid w:val="002C5C17"/>
    <w:rsid w:val="002C5C20"/>
    <w:rsid w:val="002C5CA9"/>
    <w:rsid w:val="002C5D91"/>
    <w:rsid w:val="002C5DB7"/>
    <w:rsid w:val="002C5F48"/>
    <w:rsid w:val="002C61C7"/>
    <w:rsid w:val="002C62C1"/>
    <w:rsid w:val="002C648F"/>
    <w:rsid w:val="002C6718"/>
    <w:rsid w:val="002C6724"/>
    <w:rsid w:val="002C6A79"/>
    <w:rsid w:val="002C6AF9"/>
    <w:rsid w:val="002C6BE7"/>
    <w:rsid w:val="002C6E51"/>
    <w:rsid w:val="002C6EC3"/>
    <w:rsid w:val="002C6F9A"/>
    <w:rsid w:val="002C701D"/>
    <w:rsid w:val="002C719F"/>
    <w:rsid w:val="002C71AC"/>
    <w:rsid w:val="002C71E9"/>
    <w:rsid w:val="002C743C"/>
    <w:rsid w:val="002C754E"/>
    <w:rsid w:val="002C7575"/>
    <w:rsid w:val="002C778A"/>
    <w:rsid w:val="002C7828"/>
    <w:rsid w:val="002C787C"/>
    <w:rsid w:val="002C796E"/>
    <w:rsid w:val="002C7A6A"/>
    <w:rsid w:val="002C7ABB"/>
    <w:rsid w:val="002C7B30"/>
    <w:rsid w:val="002C7CB7"/>
    <w:rsid w:val="002C7D04"/>
    <w:rsid w:val="002C7D32"/>
    <w:rsid w:val="002C7D82"/>
    <w:rsid w:val="002C7DB3"/>
    <w:rsid w:val="002C7DC3"/>
    <w:rsid w:val="002C7DCA"/>
    <w:rsid w:val="002C7F3F"/>
    <w:rsid w:val="002C7F65"/>
    <w:rsid w:val="002D001F"/>
    <w:rsid w:val="002D0044"/>
    <w:rsid w:val="002D004A"/>
    <w:rsid w:val="002D0091"/>
    <w:rsid w:val="002D0228"/>
    <w:rsid w:val="002D042E"/>
    <w:rsid w:val="002D0627"/>
    <w:rsid w:val="002D06DF"/>
    <w:rsid w:val="002D0A03"/>
    <w:rsid w:val="002D0A74"/>
    <w:rsid w:val="002D0A75"/>
    <w:rsid w:val="002D0B90"/>
    <w:rsid w:val="002D0BBA"/>
    <w:rsid w:val="002D0CEB"/>
    <w:rsid w:val="002D0D65"/>
    <w:rsid w:val="002D0D83"/>
    <w:rsid w:val="002D0E5B"/>
    <w:rsid w:val="002D0F4D"/>
    <w:rsid w:val="002D0F9F"/>
    <w:rsid w:val="002D103A"/>
    <w:rsid w:val="002D109B"/>
    <w:rsid w:val="002D1123"/>
    <w:rsid w:val="002D113D"/>
    <w:rsid w:val="002D11C9"/>
    <w:rsid w:val="002D13AD"/>
    <w:rsid w:val="002D154C"/>
    <w:rsid w:val="002D15E1"/>
    <w:rsid w:val="002D16FC"/>
    <w:rsid w:val="002D17BA"/>
    <w:rsid w:val="002D180C"/>
    <w:rsid w:val="002D18A8"/>
    <w:rsid w:val="002D1927"/>
    <w:rsid w:val="002D1A02"/>
    <w:rsid w:val="002D1A32"/>
    <w:rsid w:val="002D1AAC"/>
    <w:rsid w:val="002D1BF5"/>
    <w:rsid w:val="002D1CAF"/>
    <w:rsid w:val="002D1D21"/>
    <w:rsid w:val="002D1E13"/>
    <w:rsid w:val="002D1E1A"/>
    <w:rsid w:val="002D1F71"/>
    <w:rsid w:val="002D1FA8"/>
    <w:rsid w:val="002D207C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AA0"/>
    <w:rsid w:val="002D2B3D"/>
    <w:rsid w:val="002D2C94"/>
    <w:rsid w:val="002D2CE5"/>
    <w:rsid w:val="002D2ECB"/>
    <w:rsid w:val="002D30D1"/>
    <w:rsid w:val="002D31D8"/>
    <w:rsid w:val="002D328A"/>
    <w:rsid w:val="002D3294"/>
    <w:rsid w:val="002D32BF"/>
    <w:rsid w:val="002D33FB"/>
    <w:rsid w:val="002D3566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1B"/>
    <w:rsid w:val="002D4745"/>
    <w:rsid w:val="002D47DB"/>
    <w:rsid w:val="002D4817"/>
    <w:rsid w:val="002D4C0F"/>
    <w:rsid w:val="002D4C5D"/>
    <w:rsid w:val="002D4CB3"/>
    <w:rsid w:val="002D4CFD"/>
    <w:rsid w:val="002D4F59"/>
    <w:rsid w:val="002D500C"/>
    <w:rsid w:val="002D5167"/>
    <w:rsid w:val="002D51F4"/>
    <w:rsid w:val="002D52F5"/>
    <w:rsid w:val="002D5330"/>
    <w:rsid w:val="002D53D7"/>
    <w:rsid w:val="002D54C4"/>
    <w:rsid w:val="002D558F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C24"/>
    <w:rsid w:val="002D5C87"/>
    <w:rsid w:val="002D5CA0"/>
    <w:rsid w:val="002D5DE9"/>
    <w:rsid w:val="002D5E08"/>
    <w:rsid w:val="002D5E99"/>
    <w:rsid w:val="002D5FD1"/>
    <w:rsid w:val="002D601A"/>
    <w:rsid w:val="002D6110"/>
    <w:rsid w:val="002D6124"/>
    <w:rsid w:val="002D61BF"/>
    <w:rsid w:val="002D61D9"/>
    <w:rsid w:val="002D626A"/>
    <w:rsid w:val="002D6307"/>
    <w:rsid w:val="002D6412"/>
    <w:rsid w:val="002D642B"/>
    <w:rsid w:val="002D647A"/>
    <w:rsid w:val="002D6739"/>
    <w:rsid w:val="002D680D"/>
    <w:rsid w:val="002D68CC"/>
    <w:rsid w:val="002D68ED"/>
    <w:rsid w:val="002D68F9"/>
    <w:rsid w:val="002D6930"/>
    <w:rsid w:val="002D6942"/>
    <w:rsid w:val="002D6A12"/>
    <w:rsid w:val="002D6AC4"/>
    <w:rsid w:val="002D6BA7"/>
    <w:rsid w:val="002D6BC4"/>
    <w:rsid w:val="002D6C79"/>
    <w:rsid w:val="002D6F94"/>
    <w:rsid w:val="002D6F9B"/>
    <w:rsid w:val="002D7287"/>
    <w:rsid w:val="002D729A"/>
    <w:rsid w:val="002D72DC"/>
    <w:rsid w:val="002D7305"/>
    <w:rsid w:val="002D73BE"/>
    <w:rsid w:val="002D7481"/>
    <w:rsid w:val="002D758E"/>
    <w:rsid w:val="002D7593"/>
    <w:rsid w:val="002D75D2"/>
    <w:rsid w:val="002D789E"/>
    <w:rsid w:val="002D795E"/>
    <w:rsid w:val="002D797E"/>
    <w:rsid w:val="002D7C90"/>
    <w:rsid w:val="002D7D39"/>
    <w:rsid w:val="002D7D7A"/>
    <w:rsid w:val="002D7E59"/>
    <w:rsid w:val="002E0251"/>
    <w:rsid w:val="002E02B6"/>
    <w:rsid w:val="002E051F"/>
    <w:rsid w:val="002E052E"/>
    <w:rsid w:val="002E05CD"/>
    <w:rsid w:val="002E0637"/>
    <w:rsid w:val="002E0805"/>
    <w:rsid w:val="002E0869"/>
    <w:rsid w:val="002E0912"/>
    <w:rsid w:val="002E0A95"/>
    <w:rsid w:val="002E0AE3"/>
    <w:rsid w:val="002E0B00"/>
    <w:rsid w:val="002E0DAE"/>
    <w:rsid w:val="002E1078"/>
    <w:rsid w:val="002E10B9"/>
    <w:rsid w:val="002E10D2"/>
    <w:rsid w:val="002E11BF"/>
    <w:rsid w:val="002E12C0"/>
    <w:rsid w:val="002E1302"/>
    <w:rsid w:val="002E14E1"/>
    <w:rsid w:val="002E16E2"/>
    <w:rsid w:val="002E1B8B"/>
    <w:rsid w:val="002E1B8D"/>
    <w:rsid w:val="002E1BC0"/>
    <w:rsid w:val="002E1BCA"/>
    <w:rsid w:val="002E1D41"/>
    <w:rsid w:val="002E1E7C"/>
    <w:rsid w:val="002E1EC2"/>
    <w:rsid w:val="002E2070"/>
    <w:rsid w:val="002E213F"/>
    <w:rsid w:val="002E222C"/>
    <w:rsid w:val="002E2301"/>
    <w:rsid w:val="002E2379"/>
    <w:rsid w:val="002E237E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B96"/>
    <w:rsid w:val="002E2C19"/>
    <w:rsid w:val="002E2C64"/>
    <w:rsid w:val="002E2C84"/>
    <w:rsid w:val="002E2E1E"/>
    <w:rsid w:val="002E2F73"/>
    <w:rsid w:val="002E2FE5"/>
    <w:rsid w:val="002E3034"/>
    <w:rsid w:val="002E3072"/>
    <w:rsid w:val="002E30E6"/>
    <w:rsid w:val="002E3390"/>
    <w:rsid w:val="002E345B"/>
    <w:rsid w:val="002E3529"/>
    <w:rsid w:val="002E3570"/>
    <w:rsid w:val="002E36A6"/>
    <w:rsid w:val="002E371A"/>
    <w:rsid w:val="002E371C"/>
    <w:rsid w:val="002E381A"/>
    <w:rsid w:val="002E3A82"/>
    <w:rsid w:val="002E3AA4"/>
    <w:rsid w:val="002E3AD7"/>
    <w:rsid w:val="002E3B1E"/>
    <w:rsid w:val="002E3C3C"/>
    <w:rsid w:val="002E3C7A"/>
    <w:rsid w:val="002E3C87"/>
    <w:rsid w:val="002E3C98"/>
    <w:rsid w:val="002E3CD0"/>
    <w:rsid w:val="002E3E5C"/>
    <w:rsid w:val="002E4139"/>
    <w:rsid w:val="002E43CE"/>
    <w:rsid w:val="002E4420"/>
    <w:rsid w:val="002E4634"/>
    <w:rsid w:val="002E4653"/>
    <w:rsid w:val="002E46BF"/>
    <w:rsid w:val="002E4978"/>
    <w:rsid w:val="002E49AF"/>
    <w:rsid w:val="002E4A01"/>
    <w:rsid w:val="002E4AF8"/>
    <w:rsid w:val="002E4B18"/>
    <w:rsid w:val="002E4DE5"/>
    <w:rsid w:val="002E4F16"/>
    <w:rsid w:val="002E4FB6"/>
    <w:rsid w:val="002E5305"/>
    <w:rsid w:val="002E5442"/>
    <w:rsid w:val="002E57FD"/>
    <w:rsid w:val="002E5851"/>
    <w:rsid w:val="002E58B4"/>
    <w:rsid w:val="002E58C3"/>
    <w:rsid w:val="002E595B"/>
    <w:rsid w:val="002E5C38"/>
    <w:rsid w:val="002E5F44"/>
    <w:rsid w:val="002E601D"/>
    <w:rsid w:val="002E6073"/>
    <w:rsid w:val="002E60D1"/>
    <w:rsid w:val="002E6346"/>
    <w:rsid w:val="002E63BD"/>
    <w:rsid w:val="002E64A5"/>
    <w:rsid w:val="002E66A9"/>
    <w:rsid w:val="002E66D5"/>
    <w:rsid w:val="002E67E2"/>
    <w:rsid w:val="002E68A0"/>
    <w:rsid w:val="002E698D"/>
    <w:rsid w:val="002E6A1E"/>
    <w:rsid w:val="002E6A3D"/>
    <w:rsid w:val="002E6CC2"/>
    <w:rsid w:val="002E6D71"/>
    <w:rsid w:val="002E6DA5"/>
    <w:rsid w:val="002E6DBA"/>
    <w:rsid w:val="002E6E94"/>
    <w:rsid w:val="002E6F07"/>
    <w:rsid w:val="002E6F55"/>
    <w:rsid w:val="002E6FA6"/>
    <w:rsid w:val="002E7088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B4A"/>
    <w:rsid w:val="002E7CA9"/>
    <w:rsid w:val="002E7CE7"/>
    <w:rsid w:val="002E7FF3"/>
    <w:rsid w:val="002F01AC"/>
    <w:rsid w:val="002F0233"/>
    <w:rsid w:val="002F03CA"/>
    <w:rsid w:val="002F04B5"/>
    <w:rsid w:val="002F0516"/>
    <w:rsid w:val="002F061B"/>
    <w:rsid w:val="002F076D"/>
    <w:rsid w:val="002F07D5"/>
    <w:rsid w:val="002F07E3"/>
    <w:rsid w:val="002F0880"/>
    <w:rsid w:val="002F08D7"/>
    <w:rsid w:val="002F0A1E"/>
    <w:rsid w:val="002F0C2F"/>
    <w:rsid w:val="002F0CF8"/>
    <w:rsid w:val="002F0CFC"/>
    <w:rsid w:val="002F0D59"/>
    <w:rsid w:val="002F0F1F"/>
    <w:rsid w:val="002F0F2C"/>
    <w:rsid w:val="002F0F94"/>
    <w:rsid w:val="002F1066"/>
    <w:rsid w:val="002F10C5"/>
    <w:rsid w:val="002F123C"/>
    <w:rsid w:val="002F139D"/>
    <w:rsid w:val="002F148E"/>
    <w:rsid w:val="002F1554"/>
    <w:rsid w:val="002F1751"/>
    <w:rsid w:val="002F175F"/>
    <w:rsid w:val="002F179B"/>
    <w:rsid w:val="002F1910"/>
    <w:rsid w:val="002F19AC"/>
    <w:rsid w:val="002F1A18"/>
    <w:rsid w:val="002F1BFF"/>
    <w:rsid w:val="002F1CD1"/>
    <w:rsid w:val="002F1DC6"/>
    <w:rsid w:val="002F1FD0"/>
    <w:rsid w:val="002F2022"/>
    <w:rsid w:val="002F203C"/>
    <w:rsid w:val="002F2420"/>
    <w:rsid w:val="002F259A"/>
    <w:rsid w:val="002F25F0"/>
    <w:rsid w:val="002F27D6"/>
    <w:rsid w:val="002F28DA"/>
    <w:rsid w:val="002F28F0"/>
    <w:rsid w:val="002F2947"/>
    <w:rsid w:val="002F2A85"/>
    <w:rsid w:val="002F2AC2"/>
    <w:rsid w:val="002F2AF5"/>
    <w:rsid w:val="002F2BC5"/>
    <w:rsid w:val="002F2C2C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76"/>
    <w:rsid w:val="002F33BF"/>
    <w:rsid w:val="002F34E2"/>
    <w:rsid w:val="002F3A2C"/>
    <w:rsid w:val="002F3AF3"/>
    <w:rsid w:val="002F3CB7"/>
    <w:rsid w:val="002F3D68"/>
    <w:rsid w:val="002F3DC0"/>
    <w:rsid w:val="002F3F8B"/>
    <w:rsid w:val="002F3FD0"/>
    <w:rsid w:val="002F4075"/>
    <w:rsid w:val="002F4093"/>
    <w:rsid w:val="002F4106"/>
    <w:rsid w:val="002F414B"/>
    <w:rsid w:val="002F425A"/>
    <w:rsid w:val="002F433C"/>
    <w:rsid w:val="002F44E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F81"/>
    <w:rsid w:val="002F501F"/>
    <w:rsid w:val="002F50D1"/>
    <w:rsid w:val="002F5103"/>
    <w:rsid w:val="002F53BB"/>
    <w:rsid w:val="002F5593"/>
    <w:rsid w:val="002F56C7"/>
    <w:rsid w:val="002F56F0"/>
    <w:rsid w:val="002F5708"/>
    <w:rsid w:val="002F57EC"/>
    <w:rsid w:val="002F5A3F"/>
    <w:rsid w:val="002F5BCE"/>
    <w:rsid w:val="002F5C7E"/>
    <w:rsid w:val="002F5CF6"/>
    <w:rsid w:val="002F5E58"/>
    <w:rsid w:val="002F5F00"/>
    <w:rsid w:val="002F5F3F"/>
    <w:rsid w:val="002F5F7D"/>
    <w:rsid w:val="002F60B4"/>
    <w:rsid w:val="002F61CD"/>
    <w:rsid w:val="002F62C2"/>
    <w:rsid w:val="002F6446"/>
    <w:rsid w:val="002F67C6"/>
    <w:rsid w:val="002F684D"/>
    <w:rsid w:val="002F6B9B"/>
    <w:rsid w:val="002F6CCB"/>
    <w:rsid w:val="002F6D8D"/>
    <w:rsid w:val="002F6E05"/>
    <w:rsid w:val="002F709A"/>
    <w:rsid w:val="002F70FC"/>
    <w:rsid w:val="002F7224"/>
    <w:rsid w:val="002F7449"/>
    <w:rsid w:val="002F7471"/>
    <w:rsid w:val="002F775E"/>
    <w:rsid w:val="002F78D1"/>
    <w:rsid w:val="002F799C"/>
    <w:rsid w:val="002F79E4"/>
    <w:rsid w:val="002F7A39"/>
    <w:rsid w:val="002F7A62"/>
    <w:rsid w:val="002F7AB4"/>
    <w:rsid w:val="002F7B58"/>
    <w:rsid w:val="002F7C20"/>
    <w:rsid w:val="002F7C2C"/>
    <w:rsid w:val="002F7D68"/>
    <w:rsid w:val="002F7F2F"/>
    <w:rsid w:val="00300077"/>
    <w:rsid w:val="00300121"/>
    <w:rsid w:val="003001D6"/>
    <w:rsid w:val="003002C0"/>
    <w:rsid w:val="00300348"/>
    <w:rsid w:val="0030036F"/>
    <w:rsid w:val="00300378"/>
    <w:rsid w:val="0030041C"/>
    <w:rsid w:val="00300708"/>
    <w:rsid w:val="00300836"/>
    <w:rsid w:val="0030085A"/>
    <w:rsid w:val="0030086C"/>
    <w:rsid w:val="003008BD"/>
    <w:rsid w:val="003008CD"/>
    <w:rsid w:val="003009B8"/>
    <w:rsid w:val="00300A8F"/>
    <w:rsid w:val="00300D44"/>
    <w:rsid w:val="00300DC5"/>
    <w:rsid w:val="00300DD8"/>
    <w:rsid w:val="00300E2D"/>
    <w:rsid w:val="00300FA1"/>
    <w:rsid w:val="00300FEB"/>
    <w:rsid w:val="003010E9"/>
    <w:rsid w:val="003012CA"/>
    <w:rsid w:val="00301452"/>
    <w:rsid w:val="0030174D"/>
    <w:rsid w:val="00301847"/>
    <w:rsid w:val="00301872"/>
    <w:rsid w:val="0030195D"/>
    <w:rsid w:val="00301A3C"/>
    <w:rsid w:val="00301A47"/>
    <w:rsid w:val="00301A65"/>
    <w:rsid w:val="00301BB2"/>
    <w:rsid w:val="00301BB7"/>
    <w:rsid w:val="00301C1C"/>
    <w:rsid w:val="00301C37"/>
    <w:rsid w:val="00301DD9"/>
    <w:rsid w:val="00301DE0"/>
    <w:rsid w:val="00301E57"/>
    <w:rsid w:val="00301F60"/>
    <w:rsid w:val="00301FA0"/>
    <w:rsid w:val="00302038"/>
    <w:rsid w:val="0030208F"/>
    <w:rsid w:val="0030212A"/>
    <w:rsid w:val="003022E8"/>
    <w:rsid w:val="003022FE"/>
    <w:rsid w:val="003023C5"/>
    <w:rsid w:val="003024F3"/>
    <w:rsid w:val="0030256B"/>
    <w:rsid w:val="0030257D"/>
    <w:rsid w:val="00302604"/>
    <w:rsid w:val="00302D67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6E9"/>
    <w:rsid w:val="00303803"/>
    <w:rsid w:val="00303A15"/>
    <w:rsid w:val="00303A4B"/>
    <w:rsid w:val="00303AD6"/>
    <w:rsid w:val="00303B1C"/>
    <w:rsid w:val="00303B6C"/>
    <w:rsid w:val="00303B7F"/>
    <w:rsid w:val="00303BC7"/>
    <w:rsid w:val="00303C16"/>
    <w:rsid w:val="00303C9A"/>
    <w:rsid w:val="00303CA4"/>
    <w:rsid w:val="00303CF5"/>
    <w:rsid w:val="00303FFE"/>
    <w:rsid w:val="0030406D"/>
    <w:rsid w:val="00304136"/>
    <w:rsid w:val="0030417A"/>
    <w:rsid w:val="003045F3"/>
    <w:rsid w:val="00304629"/>
    <w:rsid w:val="00304776"/>
    <w:rsid w:val="00304833"/>
    <w:rsid w:val="00304938"/>
    <w:rsid w:val="003049EF"/>
    <w:rsid w:val="00304A0B"/>
    <w:rsid w:val="00304BA7"/>
    <w:rsid w:val="00304D61"/>
    <w:rsid w:val="00304EEC"/>
    <w:rsid w:val="00304F46"/>
    <w:rsid w:val="00304FBF"/>
    <w:rsid w:val="00305007"/>
    <w:rsid w:val="00305033"/>
    <w:rsid w:val="00305037"/>
    <w:rsid w:val="0030511B"/>
    <w:rsid w:val="003051E1"/>
    <w:rsid w:val="00305236"/>
    <w:rsid w:val="003052F6"/>
    <w:rsid w:val="0030540C"/>
    <w:rsid w:val="00305412"/>
    <w:rsid w:val="0030544C"/>
    <w:rsid w:val="003055A7"/>
    <w:rsid w:val="00305623"/>
    <w:rsid w:val="0030565B"/>
    <w:rsid w:val="00305683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DE8"/>
    <w:rsid w:val="00305F9F"/>
    <w:rsid w:val="0030612B"/>
    <w:rsid w:val="00306152"/>
    <w:rsid w:val="00306154"/>
    <w:rsid w:val="003061D4"/>
    <w:rsid w:val="00306309"/>
    <w:rsid w:val="0030630A"/>
    <w:rsid w:val="00306519"/>
    <w:rsid w:val="00306591"/>
    <w:rsid w:val="00306793"/>
    <w:rsid w:val="003067AA"/>
    <w:rsid w:val="00306935"/>
    <w:rsid w:val="0030693C"/>
    <w:rsid w:val="00306A0E"/>
    <w:rsid w:val="00306A97"/>
    <w:rsid w:val="00306B81"/>
    <w:rsid w:val="00306CFA"/>
    <w:rsid w:val="00306DE1"/>
    <w:rsid w:val="0030709B"/>
    <w:rsid w:val="003070A8"/>
    <w:rsid w:val="00307222"/>
    <w:rsid w:val="0030725A"/>
    <w:rsid w:val="003072EE"/>
    <w:rsid w:val="00307312"/>
    <w:rsid w:val="00307377"/>
    <w:rsid w:val="003073CC"/>
    <w:rsid w:val="003073D1"/>
    <w:rsid w:val="0030761F"/>
    <w:rsid w:val="00307821"/>
    <w:rsid w:val="00307914"/>
    <w:rsid w:val="003079ED"/>
    <w:rsid w:val="00307A24"/>
    <w:rsid w:val="00307BF2"/>
    <w:rsid w:val="00307D62"/>
    <w:rsid w:val="00307D7B"/>
    <w:rsid w:val="00307D92"/>
    <w:rsid w:val="00307EC4"/>
    <w:rsid w:val="0031006D"/>
    <w:rsid w:val="00310088"/>
    <w:rsid w:val="003100EF"/>
    <w:rsid w:val="00310282"/>
    <w:rsid w:val="0031029A"/>
    <w:rsid w:val="003104A4"/>
    <w:rsid w:val="003104D3"/>
    <w:rsid w:val="003105A1"/>
    <w:rsid w:val="0031063F"/>
    <w:rsid w:val="0031064C"/>
    <w:rsid w:val="0031094C"/>
    <w:rsid w:val="00310C9C"/>
    <w:rsid w:val="00310D36"/>
    <w:rsid w:val="00310D51"/>
    <w:rsid w:val="00310F03"/>
    <w:rsid w:val="00310F4D"/>
    <w:rsid w:val="00310FBE"/>
    <w:rsid w:val="00310FF3"/>
    <w:rsid w:val="003110BE"/>
    <w:rsid w:val="0031121F"/>
    <w:rsid w:val="003113C4"/>
    <w:rsid w:val="003114C9"/>
    <w:rsid w:val="00311555"/>
    <w:rsid w:val="0031157F"/>
    <w:rsid w:val="0031159A"/>
    <w:rsid w:val="003116C5"/>
    <w:rsid w:val="0031172B"/>
    <w:rsid w:val="003119FE"/>
    <w:rsid w:val="00311B78"/>
    <w:rsid w:val="00311BBB"/>
    <w:rsid w:val="00311D04"/>
    <w:rsid w:val="00311D5F"/>
    <w:rsid w:val="00311EE4"/>
    <w:rsid w:val="00311FB7"/>
    <w:rsid w:val="0031203A"/>
    <w:rsid w:val="00312058"/>
    <w:rsid w:val="003120CA"/>
    <w:rsid w:val="0031214A"/>
    <w:rsid w:val="00312166"/>
    <w:rsid w:val="00312178"/>
    <w:rsid w:val="00312215"/>
    <w:rsid w:val="003122AB"/>
    <w:rsid w:val="003122E2"/>
    <w:rsid w:val="0031239A"/>
    <w:rsid w:val="0031239F"/>
    <w:rsid w:val="0031241C"/>
    <w:rsid w:val="0031258E"/>
    <w:rsid w:val="003125DC"/>
    <w:rsid w:val="003127E2"/>
    <w:rsid w:val="00312808"/>
    <w:rsid w:val="00312816"/>
    <w:rsid w:val="00312898"/>
    <w:rsid w:val="00312BC2"/>
    <w:rsid w:val="00312BC8"/>
    <w:rsid w:val="00312CA4"/>
    <w:rsid w:val="00312D26"/>
    <w:rsid w:val="00312D33"/>
    <w:rsid w:val="00312DC2"/>
    <w:rsid w:val="00313070"/>
    <w:rsid w:val="0031308C"/>
    <w:rsid w:val="00313193"/>
    <w:rsid w:val="003131A2"/>
    <w:rsid w:val="003131E0"/>
    <w:rsid w:val="003133D4"/>
    <w:rsid w:val="0031358C"/>
    <w:rsid w:val="003135FE"/>
    <w:rsid w:val="003136BF"/>
    <w:rsid w:val="0031384A"/>
    <w:rsid w:val="003138D4"/>
    <w:rsid w:val="00313B8A"/>
    <w:rsid w:val="00313BE0"/>
    <w:rsid w:val="00313C99"/>
    <w:rsid w:val="00313CF8"/>
    <w:rsid w:val="00313D84"/>
    <w:rsid w:val="00313E19"/>
    <w:rsid w:val="00313E39"/>
    <w:rsid w:val="00313E63"/>
    <w:rsid w:val="00313F3F"/>
    <w:rsid w:val="003140E5"/>
    <w:rsid w:val="003140E6"/>
    <w:rsid w:val="00314165"/>
    <w:rsid w:val="00314177"/>
    <w:rsid w:val="003141F8"/>
    <w:rsid w:val="00314420"/>
    <w:rsid w:val="00314461"/>
    <w:rsid w:val="0031449B"/>
    <w:rsid w:val="00314522"/>
    <w:rsid w:val="00314622"/>
    <w:rsid w:val="00314650"/>
    <w:rsid w:val="00314695"/>
    <w:rsid w:val="003146A5"/>
    <w:rsid w:val="003147B2"/>
    <w:rsid w:val="003148D3"/>
    <w:rsid w:val="003149D5"/>
    <w:rsid w:val="00314B04"/>
    <w:rsid w:val="00314B29"/>
    <w:rsid w:val="00314B45"/>
    <w:rsid w:val="00314BCC"/>
    <w:rsid w:val="00314BFB"/>
    <w:rsid w:val="00314E14"/>
    <w:rsid w:val="00314E60"/>
    <w:rsid w:val="00314F51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37"/>
    <w:rsid w:val="003158CA"/>
    <w:rsid w:val="003158F6"/>
    <w:rsid w:val="00315999"/>
    <w:rsid w:val="003159EE"/>
    <w:rsid w:val="00315A08"/>
    <w:rsid w:val="00315B47"/>
    <w:rsid w:val="00315B6C"/>
    <w:rsid w:val="00315CEE"/>
    <w:rsid w:val="00315CEF"/>
    <w:rsid w:val="00315D59"/>
    <w:rsid w:val="00315DA2"/>
    <w:rsid w:val="00315FE1"/>
    <w:rsid w:val="00316003"/>
    <w:rsid w:val="00316064"/>
    <w:rsid w:val="00316074"/>
    <w:rsid w:val="00316107"/>
    <w:rsid w:val="003163A8"/>
    <w:rsid w:val="003165DB"/>
    <w:rsid w:val="00316731"/>
    <w:rsid w:val="00316907"/>
    <w:rsid w:val="00316A79"/>
    <w:rsid w:val="00316BE5"/>
    <w:rsid w:val="00316C6C"/>
    <w:rsid w:val="00316C70"/>
    <w:rsid w:val="00316D32"/>
    <w:rsid w:val="00316E21"/>
    <w:rsid w:val="00316F3A"/>
    <w:rsid w:val="00316FFA"/>
    <w:rsid w:val="00317061"/>
    <w:rsid w:val="00317139"/>
    <w:rsid w:val="0031718A"/>
    <w:rsid w:val="003171C5"/>
    <w:rsid w:val="00317240"/>
    <w:rsid w:val="0031736B"/>
    <w:rsid w:val="00317407"/>
    <w:rsid w:val="00317479"/>
    <w:rsid w:val="003174A8"/>
    <w:rsid w:val="003174B8"/>
    <w:rsid w:val="003175C7"/>
    <w:rsid w:val="00317668"/>
    <w:rsid w:val="003177D7"/>
    <w:rsid w:val="003177F0"/>
    <w:rsid w:val="00317809"/>
    <w:rsid w:val="0031780E"/>
    <w:rsid w:val="0031785C"/>
    <w:rsid w:val="00317969"/>
    <w:rsid w:val="0031797C"/>
    <w:rsid w:val="003179DF"/>
    <w:rsid w:val="00317A52"/>
    <w:rsid w:val="00317A56"/>
    <w:rsid w:val="00317BEF"/>
    <w:rsid w:val="00317C1E"/>
    <w:rsid w:val="00317CD9"/>
    <w:rsid w:val="00317CEE"/>
    <w:rsid w:val="00317D5F"/>
    <w:rsid w:val="00317D79"/>
    <w:rsid w:val="00317E99"/>
    <w:rsid w:val="00317EDB"/>
    <w:rsid w:val="00320015"/>
    <w:rsid w:val="003200C2"/>
    <w:rsid w:val="00320124"/>
    <w:rsid w:val="003201E1"/>
    <w:rsid w:val="00320254"/>
    <w:rsid w:val="00320280"/>
    <w:rsid w:val="00320307"/>
    <w:rsid w:val="0032068D"/>
    <w:rsid w:val="00320A12"/>
    <w:rsid w:val="00320A80"/>
    <w:rsid w:val="00320BBB"/>
    <w:rsid w:val="00320C02"/>
    <w:rsid w:val="00320C67"/>
    <w:rsid w:val="00320C80"/>
    <w:rsid w:val="00320E0D"/>
    <w:rsid w:val="00320E8A"/>
    <w:rsid w:val="003210D5"/>
    <w:rsid w:val="003213DC"/>
    <w:rsid w:val="003215E9"/>
    <w:rsid w:val="0032160D"/>
    <w:rsid w:val="00321660"/>
    <w:rsid w:val="0032169B"/>
    <w:rsid w:val="0032188F"/>
    <w:rsid w:val="0032191D"/>
    <w:rsid w:val="0032193C"/>
    <w:rsid w:val="00321A49"/>
    <w:rsid w:val="00321ABD"/>
    <w:rsid w:val="00321ADE"/>
    <w:rsid w:val="00321AEF"/>
    <w:rsid w:val="00321AF4"/>
    <w:rsid w:val="00321B6F"/>
    <w:rsid w:val="00321C31"/>
    <w:rsid w:val="00321CDF"/>
    <w:rsid w:val="00321D09"/>
    <w:rsid w:val="00321F03"/>
    <w:rsid w:val="00321FFA"/>
    <w:rsid w:val="00322052"/>
    <w:rsid w:val="0032222E"/>
    <w:rsid w:val="0032226B"/>
    <w:rsid w:val="003222AE"/>
    <w:rsid w:val="003222F2"/>
    <w:rsid w:val="00322326"/>
    <w:rsid w:val="0032248F"/>
    <w:rsid w:val="003224D2"/>
    <w:rsid w:val="0032257C"/>
    <w:rsid w:val="003225A8"/>
    <w:rsid w:val="003225DF"/>
    <w:rsid w:val="00322924"/>
    <w:rsid w:val="003229C9"/>
    <w:rsid w:val="00322B98"/>
    <w:rsid w:val="00322D87"/>
    <w:rsid w:val="00322DD7"/>
    <w:rsid w:val="00322DED"/>
    <w:rsid w:val="00322E31"/>
    <w:rsid w:val="00322E7B"/>
    <w:rsid w:val="00322FBC"/>
    <w:rsid w:val="00323234"/>
    <w:rsid w:val="003232BB"/>
    <w:rsid w:val="003232EA"/>
    <w:rsid w:val="00323343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D3F"/>
    <w:rsid w:val="00323ED5"/>
    <w:rsid w:val="00323F31"/>
    <w:rsid w:val="00323F77"/>
    <w:rsid w:val="00324012"/>
    <w:rsid w:val="003240E4"/>
    <w:rsid w:val="003241AB"/>
    <w:rsid w:val="00324223"/>
    <w:rsid w:val="003243DD"/>
    <w:rsid w:val="003243F9"/>
    <w:rsid w:val="00324436"/>
    <w:rsid w:val="00324483"/>
    <w:rsid w:val="003245FB"/>
    <w:rsid w:val="00324904"/>
    <w:rsid w:val="00324A98"/>
    <w:rsid w:val="00324B85"/>
    <w:rsid w:val="00324C56"/>
    <w:rsid w:val="00324CA4"/>
    <w:rsid w:val="00324CC3"/>
    <w:rsid w:val="00324D00"/>
    <w:rsid w:val="00324E4E"/>
    <w:rsid w:val="00324F00"/>
    <w:rsid w:val="003251F6"/>
    <w:rsid w:val="0032545D"/>
    <w:rsid w:val="00325733"/>
    <w:rsid w:val="00325898"/>
    <w:rsid w:val="003259EE"/>
    <w:rsid w:val="00325ADD"/>
    <w:rsid w:val="00325BF3"/>
    <w:rsid w:val="00325C7C"/>
    <w:rsid w:val="00325D43"/>
    <w:rsid w:val="00325DD3"/>
    <w:rsid w:val="00325E41"/>
    <w:rsid w:val="00325E67"/>
    <w:rsid w:val="0032615E"/>
    <w:rsid w:val="0032640C"/>
    <w:rsid w:val="0032652A"/>
    <w:rsid w:val="0032664B"/>
    <w:rsid w:val="00326739"/>
    <w:rsid w:val="00326798"/>
    <w:rsid w:val="0032679C"/>
    <w:rsid w:val="00326879"/>
    <w:rsid w:val="00326A9B"/>
    <w:rsid w:val="00326AD7"/>
    <w:rsid w:val="00326B24"/>
    <w:rsid w:val="00326B5E"/>
    <w:rsid w:val="00326DAF"/>
    <w:rsid w:val="00326FEF"/>
    <w:rsid w:val="00327066"/>
    <w:rsid w:val="003270C8"/>
    <w:rsid w:val="00327155"/>
    <w:rsid w:val="003271AC"/>
    <w:rsid w:val="003271F2"/>
    <w:rsid w:val="00327517"/>
    <w:rsid w:val="003275D0"/>
    <w:rsid w:val="003276D8"/>
    <w:rsid w:val="0032771E"/>
    <w:rsid w:val="003277FF"/>
    <w:rsid w:val="0032787A"/>
    <w:rsid w:val="003278EC"/>
    <w:rsid w:val="00327A62"/>
    <w:rsid w:val="00327A7F"/>
    <w:rsid w:val="00327AE6"/>
    <w:rsid w:val="00327B2F"/>
    <w:rsid w:val="00327B75"/>
    <w:rsid w:val="00327B94"/>
    <w:rsid w:val="00327C50"/>
    <w:rsid w:val="00327CA6"/>
    <w:rsid w:val="00327CAE"/>
    <w:rsid w:val="00327CC7"/>
    <w:rsid w:val="00327DA9"/>
    <w:rsid w:val="00327E14"/>
    <w:rsid w:val="00327E5E"/>
    <w:rsid w:val="00327F90"/>
    <w:rsid w:val="003300B0"/>
    <w:rsid w:val="003300CF"/>
    <w:rsid w:val="00330111"/>
    <w:rsid w:val="00330118"/>
    <w:rsid w:val="0033029F"/>
    <w:rsid w:val="003302CE"/>
    <w:rsid w:val="003302D8"/>
    <w:rsid w:val="003304AF"/>
    <w:rsid w:val="003304D8"/>
    <w:rsid w:val="0033063C"/>
    <w:rsid w:val="003306C8"/>
    <w:rsid w:val="003306E5"/>
    <w:rsid w:val="00330712"/>
    <w:rsid w:val="00330936"/>
    <w:rsid w:val="0033099C"/>
    <w:rsid w:val="00330B5C"/>
    <w:rsid w:val="00330C69"/>
    <w:rsid w:val="00330E48"/>
    <w:rsid w:val="00330E59"/>
    <w:rsid w:val="00330F0E"/>
    <w:rsid w:val="00330F83"/>
    <w:rsid w:val="00331034"/>
    <w:rsid w:val="00331048"/>
    <w:rsid w:val="00331203"/>
    <w:rsid w:val="003312C0"/>
    <w:rsid w:val="00331301"/>
    <w:rsid w:val="0033137B"/>
    <w:rsid w:val="0033156E"/>
    <w:rsid w:val="003317B2"/>
    <w:rsid w:val="003318BD"/>
    <w:rsid w:val="003318C1"/>
    <w:rsid w:val="0033198B"/>
    <w:rsid w:val="00331A74"/>
    <w:rsid w:val="00331A7C"/>
    <w:rsid w:val="00331B15"/>
    <w:rsid w:val="00331B32"/>
    <w:rsid w:val="00331B80"/>
    <w:rsid w:val="00331E06"/>
    <w:rsid w:val="00331E60"/>
    <w:rsid w:val="00331FAC"/>
    <w:rsid w:val="00332151"/>
    <w:rsid w:val="003321DB"/>
    <w:rsid w:val="00332574"/>
    <w:rsid w:val="00332579"/>
    <w:rsid w:val="003325E1"/>
    <w:rsid w:val="00332690"/>
    <w:rsid w:val="0033278C"/>
    <w:rsid w:val="003327C8"/>
    <w:rsid w:val="0033296C"/>
    <w:rsid w:val="00332A24"/>
    <w:rsid w:val="00332B45"/>
    <w:rsid w:val="00332B61"/>
    <w:rsid w:val="00332BAD"/>
    <w:rsid w:val="00332BB2"/>
    <w:rsid w:val="00332BF5"/>
    <w:rsid w:val="00332D12"/>
    <w:rsid w:val="00332D40"/>
    <w:rsid w:val="0033328D"/>
    <w:rsid w:val="003332E8"/>
    <w:rsid w:val="003332ED"/>
    <w:rsid w:val="003333C0"/>
    <w:rsid w:val="00333435"/>
    <w:rsid w:val="00333467"/>
    <w:rsid w:val="0033358D"/>
    <w:rsid w:val="003336F7"/>
    <w:rsid w:val="0033374A"/>
    <w:rsid w:val="00333AAD"/>
    <w:rsid w:val="00333AF8"/>
    <w:rsid w:val="00333B57"/>
    <w:rsid w:val="00333CBD"/>
    <w:rsid w:val="00333E0F"/>
    <w:rsid w:val="00333E54"/>
    <w:rsid w:val="00333FF3"/>
    <w:rsid w:val="003341D5"/>
    <w:rsid w:val="00334247"/>
    <w:rsid w:val="00334347"/>
    <w:rsid w:val="00334678"/>
    <w:rsid w:val="003347FF"/>
    <w:rsid w:val="0033483D"/>
    <w:rsid w:val="003348AA"/>
    <w:rsid w:val="0033497A"/>
    <w:rsid w:val="003349A4"/>
    <w:rsid w:val="00334A10"/>
    <w:rsid w:val="00334A38"/>
    <w:rsid w:val="00334A40"/>
    <w:rsid w:val="00334A54"/>
    <w:rsid w:val="00334C70"/>
    <w:rsid w:val="00334D3E"/>
    <w:rsid w:val="00334D4A"/>
    <w:rsid w:val="00334F51"/>
    <w:rsid w:val="00334F97"/>
    <w:rsid w:val="00334FAB"/>
    <w:rsid w:val="003350C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6C4"/>
    <w:rsid w:val="003357BF"/>
    <w:rsid w:val="003357D4"/>
    <w:rsid w:val="00335883"/>
    <w:rsid w:val="0033588D"/>
    <w:rsid w:val="003358C4"/>
    <w:rsid w:val="00335A7C"/>
    <w:rsid w:val="00335AB4"/>
    <w:rsid w:val="00335B0C"/>
    <w:rsid w:val="00335C0E"/>
    <w:rsid w:val="00335CA0"/>
    <w:rsid w:val="00335CC9"/>
    <w:rsid w:val="00335CDC"/>
    <w:rsid w:val="00335D7C"/>
    <w:rsid w:val="00335EC4"/>
    <w:rsid w:val="00335F8C"/>
    <w:rsid w:val="00335FDE"/>
    <w:rsid w:val="0033600C"/>
    <w:rsid w:val="003361F0"/>
    <w:rsid w:val="00336280"/>
    <w:rsid w:val="0033642D"/>
    <w:rsid w:val="003364C4"/>
    <w:rsid w:val="003365AB"/>
    <w:rsid w:val="00336606"/>
    <w:rsid w:val="003367B3"/>
    <w:rsid w:val="00336804"/>
    <w:rsid w:val="003368FD"/>
    <w:rsid w:val="00336A21"/>
    <w:rsid w:val="00336A74"/>
    <w:rsid w:val="00336AB5"/>
    <w:rsid w:val="00336CC1"/>
    <w:rsid w:val="00336D53"/>
    <w:rsid w:val="00336EA8"/>
    <w:rsid w:val="00336EE2"/>
    <w:rsid w:val="003371A5"/>
    <w:rsid w:val="0033726A"/>
    <w:rsid w:val="003372CF"/>
    <w:rsid w:val="00337371"/>
    <w:rsid w:val="003374BC"/>
    <w:rsid w:val="00337638"/>
    <w:rsid w:val="0033763A"/>
    <w:rsid w:val="0033772A"/>
    <w:rsid w:val="00337B20"/>
    <w:rsid w:val="00337BC0"/>
    <w:rsid w:val="00337CFA"/>
    <w:rsid w:val="00337E81"/>
    <w:rsid w:val="00337F3F"/>
    <w:rsid w:val="003400F1"/>
    <w:rsid w:val="00340220"/>
    <w:rsid w:val="003403BE"/>
    <w:rsid w:val="003403DF"/>
    <w:rsid w:val="003403F4"/>
    <w:rsid w:val="00340554"/>
    <w:rsid w:val="00340557"/>
    <w:rsid w:val="00340642"/>
    <w:rsid w:val="003406B9"/>
    <w:rsid w:val="00340781"/>
    <w:rsid w:val="00340944"/>
    <w:rsid w:val="003409B9"/>
    <w:rsid w:val="00340AA3"/>
    <w:rsid w:val="00340B5A"/>
    <w:rsid w:val="00340B91"/>
    <w:rsid w:val="00340D2F"/>
    <w:rsid w:val="00340D3B"/>
    <w:rsid w:val="00340D40"/>
    <w:rsid w:val="00340D75"/>
    <w:rsid w:val="00340DC8"/>
    <w:rsid w:val="00340F58"/>
    <w:rsid w:val="00341154"/>
    <w:rsid w:val="00341222"/>
    <w:rsid w:val="00341282"/>
    <w:rsid w:val="0034138D"/>
    <w:rsid w:val="003413D9"/>
    <w:rsid w:val="00341431"/>
    <w:rsid w:val="003415F6"/>
    <w:rsid w:val="0034164C"/>
    <w:rsid w:val="00341674"/>
    <w:rsid w:val="00341763"/>
    <w:rsid w:val="0034177B"/>
    <w:rsid w:val="003418B4"/>
    <w:rsid w:val="003418CB"/>
    <w:rsid w:val="00341914"/>
    <w:rsid w:val="003419D6"/>
    <w:rsid w:val="003419F9"/>
    <w:rsid w:val="00341A0B"/>
    <w:rsid w:val="00341A0F"/>
    <w:rsid w:val="00341B62"/>
    <w:rsid w:val="00341D66"/>
    <w:rsid w:val="00341FB1"/>
    <w:rsid w:val="003420C8"/>
    <w:rsid w:val="00342169"/>
    <w:rsid w:val="003422E3"/>
    <w:rsid w:val="00342397"/>
    <w:rsid w:val="00342409"/>
    <w:rsid w:val="0034255F"/>
    <w:rsid w:val="00342586"/>
    <w:rsid w:val="00342602"/>
    <w:rsid w:val="003426EB"/>
    <w:rsid w:val="003427AE"/>
    <w:rsid w:val="00342E99"/>
    <w:rsid w:val="00342F02"/>
    <w:rsid w:val="003431A0"/>
    <w:rsid w:val="00343313"/>
    <w:rsid w:val="00343475"/>
    <w:rsid w:val="00343524"/>
    <w:rsid w:val="003435CD"/>
    <w:rsid w:val="00343894"/>
    <w:rsid w:val="00343B15"/>
    <w:rsid w:val="0034404D"/>
    <w:rsid w:val="003441A0"/>
    <w:rsid w:val="0034431D"/>
    <w:rsid w:val="003443A1"/>
    <w:rsid w:val="00344476"/>
    <w:rsid w:val="0034447D"/>
    <w:rsid w:val="00344532"/>
    <w:rsid w:val="00344735"/>
    <w:rsid w:val="00344746"/>
    <w:rsid w:val="00344769"/>
    <w:rsid w:val="0034484A"/>
    <w:rsid w:val="003448CA"/>
    <w:rsid w:val="00344B23"/>
    <w:rsid w:val="00344B57"/>
    <w:rsid w:val="00344C8E"/>
    <w:rsid w:val="00344CA1"/>
    <w:rsid w:val="00344E62"/>
    <w:rsid w:val="003453DB"/>
    <w:rsid w:val="00345505"/>
    <w:rsid w:val="003455DD"/>
    <w:rsid w:val="0034561B"/>
    <w:rsid w:val="00345729"/>
    <w:rsid w:val="0034576B"/>
    <w:rsid w:val="0034590F"/>
    <w:rsid w:val="00345942"/>
    <w:rsid w:val="003459D5"/>
    <w:rsid w:val="00345A21"/>
    <w:rsid w:val="00345B29"/>
    <w:rsid w:val="00345C07"/>
    <w:rsid w:val="00345C0C"/>
    <w:rsid w:val="00345C26"/>
    <w:rsid w:val="00345C55"/>
    <w:rsid w:val="00345D6C"/>
    <w:rsid w:val="00345D92"/>
    <w:rsid w:val="00345F10"/>
    <w:rsid w:val="00345F55"/>
    <w:rsid w:val="00345F8D"/>
    <w:rsid w:val="00346016"/>
    <w:rsid w:val="003462C5"/>
    <w:rsid w:val="00346364"/>
    <w:rsid w:val="0034646B"/>
    <w:rsid w:val="00346528"/>
    <w:rsid w:val="00346548"/>
    <w:rsid w:val="00346566"/>
    <w:rsid w:val="00346669"/>
    <w:rsid w:val="00346778"/>
    <w:rsid w:val="003467CE"/>
    <w:rsid w:val="00346863"/>
    <w:rsid w:val="0034690A"/>
    <w:rsid w:val="00346995"/>
    <w:rsid w:val="003469DC"/>
    <w:rsid w:val="00346B99"/>
    <w:rsid w:val="00346BEA"/>
    <w:rsid w:val="00346CE0"/>
    <w:rsid w:val="00346D53"/>
    <w:rsid w:val="00346D77"/>
    <w:rsid w:val="00346E29"/>
    <w:rsid w:val="00346E91"/>
    <w:rsid w:val="003470F9"/>
    <w:rsid w:val="00347195"/>
    <w:rsid w:val="00347212"/>
    <w:rsid w:val="0034728C"/>
    <w:rsid w:val="003473F0"/>
    <w:rsid w:val="003475BD"/>
    <w:rsid w:val="003477C8"/>
    <w:rsid w:val="00347902"/>
    <w:rsid w:val="0034798F"/>
    <w:rsid w:val="00347AF9"/>
    <w:rsid w:val="00347CC1"/>
    <w:rsid w:val="00347E0D"/>
    <w:rsid w:val="00347E2C"/>
    <w:rsid w:val="00347EBF"/>
    <w:rsid w:val="00347F0E"/>
    <w:rsid w:val="00350429"/>
    <w:rsid w:val="00350533"/>
    <w:rsid w:val="00350722"/>
    <w:rsid w:val="00350783"/>
    <w:rsid w:val="003508EE"/>
    <w:rsid w:val="00350942"/>
    <w:rsid w:val="00350968"/>
    <w:rsid w:val="00350AF0"/>
    <w:rsid w:val="00350B21"/>
    <w:rsid w:val="00350C64"/>
    <w:rsid w:val="00350D30"/>
    <w:rsid w:val="00350D88"/>
    <w:rsid w:val="00350E2F"/>
    <w:rsid w:val="00350F85"/>
    <w:rsid w:val="00350FDD"/>
    <w:rsid w:val="00351277"/>
    <w:rsid w:val="003512E2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EF2"/>
    <w:rsid w:val="00351F8D"/>
    <w:rsid w:val="00352009"/>
    <w:rsid w:val="00352027"/>
    <w:rsid w:val="0035222A"/>
    <w:rsid w:val="00352334"/>
    <w:rsid w:val="00352359"/>
    <w:rsid w:val="00352365"/>
    <w:rsid w:val="003523B5"/>
    <w:rsid w:val="003523F7"/>
    <w:rsid w:val="0035250B"/>
    <w:rsid w:val="003525B6"/>
    <w:rsid w:val="0035262E"/>
    <w:rsid w:val="003526F3"/>
    <w:rsid w:val="00352738"/>
    <w:rsid w:val="003528FF"/>
    <w:rsid w:val="00352978"/>
    <w:rsid w:val="00352A55"/>
    <w:rsid w:val="00352B31"/>
    <w:rsid w:val="00352CAD"/>
    <w:rsid w:val="00352D19"/>
    <w:rsid w:val="00352D23"/>
    <w:rsid w:val="00352D9F"/>
    <w:rsid w:val="00352E15"/>
    <w:rsid w:val="00352E4B"/>
    <w:rsid w:val="00352F11"/>
    <w:rsid w:val="0035306A"/>
    <w:rsid w:val="003534CE"/>
    <w:rsid w:val="003535A8"/>
    <w:rsid w:val="00353902"/>
    <w:rsid w:val="003539E9"/>
    <w:rsid w:val="003539F8"/>
    <w:rsid w:val="00353A48"/>
    <w:rsid w:val="00353BA0"/>
    <w:rsid w:val="00353BC2"/>
    <w:rsid w:val="00353CD7"/>
    <w:rsid w:val="00353EE9"/>
    <w:rsid w:val="00353EF7"/>
    <w:rsid w:val="00353F77"/>
    <w:rsid w:val="00353FFD"/>
    <w:rsid w:val="003541B8"/>
    <w:rsid w:val="003542AE"/>
    <w:rsid w:val="0035442F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45"/>
    <w:rsid w:val="00354E52"/>
    <w:rsid w:val="00354F1F"/>
    <w:rsid w:val="00355043"/>
    <w:rsid w:val="00355124"/>
    <w:rsid w:val="0035533C"/>
    <w:rsid w:val="003553E7"/>
    <w:rsid w:val="00355437"/>
    <w:rsid w:val="0035547B"/>
    <w:rsid w:val="0035548B"/>
    <w:rsid w:val="00355643"/>
    <w:rsid w:val="00355831"/>
    <w:rsid w:val="0035585D"/>
    <w:rsid w:val="00355880"/>
    <w:rsid w:val="00355884"/>
    <w:rsid w:val="00355EB5"/>
    <w:rsid w:val="0035618D"/>
    <w:rsid w:val="00356262"/>
    <w:rsid w:val="003562B4"/>
    <w:rsid w:val="003562D6"/>
    <w:rsid w:val="003563A8"/>
    <w:rsid w:val="003564E1"/>
    <w:rsid w:val="0035678A"/>
    <w:rsid w:val="00356812"/>
    <w:rsid w:val="00356886"/>
    <w:rsid w:val="00356906"/>
    <w:rsid w:val="003569B0"/>
    <w:rsid w:val="003569B5"/>
    <w:rsid w:val="00356A46"/>
    <w:rsid w:val="00356AFA"/>
    <w:rsid w:val="00356D4E"/>
    <w:rsid w:val="00356F4A"/>
    <w:rsid w:val="0035713A"/>
    <w:rsid w:val="00357197"/>
    <w:rsid w:val="00357210"/>
    <w:rsid w:val="003572C3"/>
    <w:rsid w:val="0035742D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60007"/>
    <w:rsid w:val="00360225"/>
    <w:rsid w:val="00360327"/>
    <w:rsid w:val="0036032A"/>
    <w:rsid w:val="003603BD"/>
    <w:rsid w:val="00360493"/>
    <w:rsid w:val="0036053C"/>
    <w:rsid w:val="00360567"/>
    <w:rsid w:val="003605A8"/>
    <w:rsid w:val="003605FB"/>
    <w:rsid w:val="003605FC"/>
    <w:rsid w:val="00360681"/>
    <w:rsid w:val="0036079C"/>
    <w:rsid w:val="003607B7"/>
    <w:rsid w:val="00360958"/>
    <w:rsid w:val="003609E3"/>
    <w:rsid w:val="00360A34"/>
    <w:rsid w:val="00360A9E"/>
    <w:rsid w:val="00360B2B"/>
    <w:rsid w:val="00360C0C"/>
    <w:rsid w:val="00360E5C"/>
    <w:rsid w:val="00360E95"/>
    <w:rsid w:val="00360F00"/>
    <w:rsid w:val="00360F91"/>
    <w:rsid w:val="00361060"/>
    <w:rsid w:val="00361194"/>
    <w:rsid w:val="003612A0"/>
    <w:rsid w:val="003612E2"/>
    <w:rsid w:val="00361318"/>
    <w:rsid w:val="003613B1"/>
    <w:rsid w:val="0036161E"/>
    <w:rsid w:val="00361659"/>
    <w:rsid w:val="0036176F"/>
    <w:rsid w:val="0036189E"/>
    <w:rsid w:val="00361B22"/>
    <w:rsid w:val="00361C12"/>
    <w:rsid w:val="00361C55"/>
    <w:rsid w:val="00361CE0"/>
    <w:rsid w:val="00361DC2"/>
    <w:rsid w:val="00361DD8"/>
    <w:rsid w:val="00362091"/>
    <w:rsid w:val="0036217B"/>
    <w:rsid w:val="003622A3"/>
    <w:rsid w:val="0036246A"/>
    <w:rsid w:val="0036252D"/>
    <w:rsid w:val="00362564"/>
    <w:rsid w:val="0036256A"/>
    <w:rsid w:val="00362630"/>
    <w:rsid w:val="00362675"/>
    <w:rsid w:val="0036272D"/>
    <w:rsid w:val="00362770"/>
    <w:rsid w:val="00362831"/>
    <w:rsid w:val="003629C8"/>
    <w:rsid w:val="00362B10"/>
    <w:rsid w:val="00362C29"/>
    <w:rsid w:val="00362C65"/>
    <w:rsid w:val="00362E2F"/>
    <w:rsid w:val="00362F03"/>
    <w:rsid w:val="00362FB0"/>
    <w:rsid w:val="00363080"/>
    <w:rsid w:val="0036308E"/>
    <w:rsid w:val="003630A0"/>
    <w:rsid w:val="00363242"/>
    <w:rsid w:val="003632F5"/>
    <w:rsid w:val="0036330C"/>
    <w:rsid w:val="003633BD"/>
    <w:rsid w:val="003634E4"/>
    <w:rsid w:val="0036350E"/>
    <w:rsid w:val="00363684"/>
    <w:rsid w:val="003636F6"/>
    <w:rsid w:val="00363700"/>
    <w:rsid w:val="003638DD"/>
    <w:rsid w:val="00363960"/>
    <w:rsid w:val="00363989"/>
    <w:rsid w:val="003639EE"/>
    <w:rsid w:val="00363A11"/>
    <w:rsid w:val="00363B36"/>
    <w:rsid w:val="00363BBC"/>
    <w:rsid w:val="00363BE1"/>
    <w:rsid w:val="00363E08"/>
    <w:rsid w:val="00363EB1"/>
    <w:rsid w:val="00364086"/>
    <w:rsid w:val="003640C8"/>
    <w:rsid w:val="0036413E"/>
    <w:rsid w:val="00364150"/>
    <w:rsid w:val="0036441D"/>
    <w:rsid w:val="00364480"/>
    <w:rsid w:val="003644F3"/>
    <w:rsid w:val="00364567"/>
    <w:rsid w:val="003645BF"/>
    <w:rsid w:val="003645C2"/>
    <w:rsid w:val="003645D7"/>
    <w:rsid w:val="0036484F"/>
    <w:rsid w:val="0036486D"/>
    <w:rsid w:val="00364951"/>
    <w:rsid w:val="003649AD"/>
    <w:rsid w:val="00364A0C"/>
    <w:rsid w:val="00364B08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8A9"/>
    <w:rsid w:val="00365912"/>
    <w:rsid w:val="00365965"/>
    <w:rsid w:val="00365A83"/>
    <w:rsid w:val="00365AB4"/>
    <w:rsid w:val="00365B02"/>
    <w:rsid w:val="00365C8B"/>
    <w:rsid w:val="00365DAB"/>
    <w:rsid w:val="00365E0F"/>
    <w:rsid w:val="00365F1D"/>
    <w:rsid w:val="00365F84"/>
    <w:rsid w:val="003660FD"/>
    <w:rsid w:val="003662FD"/>
    <w:rsid w:val="0036631A"/>
    <w:rsid w:val="0036636D"/>
    <w:rsid w:val="00366425"/>
    <w:rsid w:val="00366878"/>
    <w:rsid w:val="0036698C"/>
    <w:rsid w:val="00366B54"/>
    <w:rsid w:val="00366EE6"/>
    <w:rsid w:val="00366EF4"/>
    <w:rsid w:val="0036702D"/>
    <w:rsid w:val="003671D8"/>
    <w:rsid w:val="00367204"/>
    <w:rsid w:val="00367207"/>
    <w:rsid w:val="0036736C"/>
    <w:rsid w:val="003674C0"/>
    <w:rsid w:val="003675FE"/>
    <w:rsid w:val="00367784"/>
    <w:rsid w:val="003677A3"/>
    <w:rsid w:val="003677FC"/>
    <w:rsid w:val="003679DD"/>
    <w:rsid w:val="00367A9E"/>
    <w:rsid w:val="00367AC9"/>
    <w:rsid w:val="00367ADF"/>
    <w:rsid w:val="00367B85"/>
    <w:rsid w:val="00367BA3"/>
    <w:rsid w:val="00367BB8"/>
    <w:rsid w:val="00367D98"/>
    <w:rsid w:val="00367E27"/>
    <w:rsid w:val="00370082"/>
    <w:rsid w:val="00370095"/>
    <w:rsid w:val="003701DD"/>
    <w:rsid w:val="00370404"/>
    <w:rsid w:val="003704AE"/>
    <w:rsid w:val="00370597"/>
    <w:rsid w:val="00370684"/>
    <w:rsid w:val="003706E9"/>
    <w:rsid w:val="0037079C"/>
    <w:rsid w:val="003707BB"/>
    <w:rsid w:val="00370811"/>
    <w:rsid w:val="00370B86"/>
    <w:rsid w:val="00370B98"/>
    <w:rsid w:val="00370BC2"/>
    <w:rsid w:val="00370D69"/>
    <w:rsid w:val="00370E2B"/>
    <w:rsid w:val="00370F73"/>
    <w:rsid w:val="00370F7B"/>
    <w:rsid w:val="00370F95"/>
    <w:rsid w:val="00370FDE"/>
    <w:rsid w:val="00371168"/>
    <w:rsid w:val="0037128C"/>
    <w:rsid w:val="00371359"/>
    <w:rsid w:val="0037140F"/>
    <w:rsid w:val="00371432"/>
    <w:rsid w:val="0037158A"/>
    <w:rsid w:val="00371630"/>
    <w:rsid w:val="00371631"/>
    <w:rsid w:val="0037167C"/>
    <w:rsid w:val="0037169D"/>
    <w:rsid w:val="0037171D"/>
    <w:rsid w:val="00371934"/>
    <w:rsid w:val="00371A22"/>
    <w:rsid w:val="00371A41"/>
    <w:rsid w:val="00371AB2"/>
    <w:rsid w:val="00371B8D"/>
    <w:rsid w:val="00371C36"/>
    <w:rsid w:val="00371D85"/>
    <w:rsid w:val="00371E12"/>
    <w:rsid w:val="00371E68"/>
    <w:rsid w:val="00371EA9"/>
    <w:rsid w:val="00371EF3"/>
    <w:rsid w:val="00371F33"/>
    <w:rsid w:val="00371FA9"/>
    <w:rsid w:val="00372021"/>
    <w:rsid w:val="0037202B"/>
    <w:rsid w:val="003720B5"/>
    <w:rsid w:val="00372279"/>
    <w:rsid w:val="003722A8"/>
    <w:rsid w:val="0037251D"/>
    <w:rsid w:val="00372674"/>
    <w:rsid w:val="003727FF"/>
    <w:rsid w:val="0037286C"/>
    <w:rsid w:val="003728CC"/>
    <w:rsid w:val="003728CE"/>
    <w:rsid w:val="00372B3C"/>
    <w:rsid w:val="00372B46"/>
    <w:rsid w:val="00372D9D"/>
    <w:rsid w:val="00372FDF"/>
    <w:rsid w:val="003730E9"/>
    <w:rsid w:val="00373179"/>
    <w:rsid w:val="00373193"/>
    <w:rsid w:val="003731D1"/>
    <w:rsid w:val="00373392"/>
    <w:rsid w:val="00373394"/>
    <w:rsid w:val="003735B9"/>
    <w:rsid w:val="00373631"/>
    <w:rsid w:val="00373748"/>
    <w:rsid w:val="0037377E"/>
    <w:rsid w:val="003737AE"/>
    <w:rsid w:val="00373954"/>
    <w:rsid w:val="00373A5C"/>
    <w:rsid w:val="00373A91"/>
    <w:rsid w:val="00373D69"/>
    <w:rsid w:val="00373D7A"/>
    <w:rsid w:val="00374031"/>
    <w:rsid w:val="003741EA"/>
    <w:rsid w:val="0037440B"/>
    <w:rsid w:val="0037451D"/>
    <w:rsid w:val="003745E0"/>
    <w:rsid w:val="0037464F"/>
    <w:rsid w:val="0037465B"/>
    <w:rsid w:val="003747F8"/>
    <w:rsid w:val="003749E1"/>
    <w:rsid w:val="003749F4"/>
    <w:rsid w:val="00374A6A"/>
    <w:rsid w:val="00374A94"/>
    <w:rsid w:val="00374AC4"/>
    <w:rsid w:val="00374DBD"/>
    <w:rsid w:val="00374E18"/>
    <w:rsid w:val="00374FCA"/>
    <w:rsid w:val="003751E8"/>
    <w:rsid w:val="00375211"/>
    <w:rsid w:val="00375351"/>
    <w:rsid w:val="003754D4"/>
    <w:rsid w:val="00375567"/>
    <w:rsid w:val="00375887"/>
    <w:rsid w:val="003758CA"/>
    <w:rsid w:val="00375AB4"/>
    <w:rsid w:val="00375BFF"/>
    <w:rsid w:val="00375CC8"/>
    <w:rsid w:val="00375D32"/>
    <w:rsid w:val="00375E08"/>
    <w:rsid w:val="00375E95"/>
    <w:rsid w:val="00375F5C"/>
    <w:rsid w:val="00376201"/>
    <w:rsid w:val="003762D2"/>
    <w:rsid w:val="00376302"/>
    <w:rsid w:val="00376464"/>
    <w:rsid w:val="00376678"/>
    <w:rsid w:val="003766EC"/>
    <w:rsid w:val="00376868"/>
    <w:rsid w:val="00376938"/>
    <w:rsid w:val="003769A7"/>
    <w:rsid w:val="003769DF"/>
    <w:rsid w:val="00376A29"/>
    <w:rsid w:val="00376CA2"/>
    <w:rsid w:val="00376CDB"/>
    <w:rsid w:val="003770B1"/>
    <w:rsid w:val="0037714E"/>
    <w:rsid w:val="00377157"/>
    <w:rsid w:val="00377614"/>
    <w:rsid w:val="00377653"/>
    <w:rsid w:val="00377728"/>
    <w:rsid w:val="00377743"/>
    <w:rsid w:val="003779A4"/>
    <w:rsid w:val="00377C95"/>
    <w:rsid w:val="00377F08"/>
    <w:rsid w:val="003800CA"/>
    <w:rsid w:val="0038022F"/>
    <w:rsid w:val="0038030A"/>
    <w:rsid w:val="00380338"/>
    <w:rsid w:val="00380410"/>
    <w:rsid w:val="00380567"/>
    <w:rsid w:val="00380574"/>
    <w:rsid w:val="00380679"/>
    <w:rsid w:val="0038073C"/>
    <w:rsid w:val="003807FC"/>
    <w:rsid w:val="0038081D"/>
    <w:rsid w:val="0038096D"/>
    <w:rsid w:val="0038097B"/>
    <w:rsid w:val="00380A64"/>
    <w:rsid w:val="00380ACB"/>
    <w:rsid w:val="00380B1E"/>
    <w:rsid w:val="00380B9D"/>
    <w:rsid w:val="00380ECC"/>
    <w:rsid w:val="00380F90"/>
    <w:rsid w:val="00380FF2"/>
    <w:rsid w:val="0038102D"/>
    <w:rsid w:val="0038109F"/>
    <w:rsid w:val="0038119D"/>
    <w:rsid w:val="00381403"/>
    <w:rsid w:val="003815B2"/>
    <w:rsid w:val="003815BE"/>
    <w:rsid w:val="003816CE"/>
    <w:rsid w:val="00381768"/>
    <w:rsid w:val="00381781"/>
    <w:rsid w:val="003817A3"/>
    <w:rsid w:val="00381936"/>
    <w:rsid w:val="003819FD"/>
    <w:rsid w:val="00381B10"/>
    <w:rsid w:val="00381B71"/>
    <w:rsid w:val="00381DC8"/>
    <w:rsid w:val="00381F1D"/>
    <w:rsid w:val="00381F47"/>
    <w:rsid w:val="003820E4"/>
    <w:rsid w:val="00382183"/>
    <w:rsid w:val="003821BA"/>
    <w:rsid w:val="00382292"/>
    <w:rsid w:val="0038234D"/>
    <w:rsid w:val="0038242A"/>
    <w:rsid w:val="003824F3"/>
    <w:rsid w:val="003824FD"/>
    <w:rsid w:val="00382533"/>
    <w:rsid w:val="00382645"/>
    <w:rsid w:val="003828D5"/>
    <w:rsid w:val="00382A23"/>
    <w:rsid w:val="00382D58"/>
    <w:rsid w:val="00382D8D"/>
    <w:rsid w:val="00383061"/>
    <w:rsid w:val="003830C8"/>
    <w:rsid w:val="00383297"/>
    <w:rsid w:val="003832D6"/>
    <w:rsid w:val="00383428"/>
    <w:rsid w:val="00383448"/>
    <w:rsid w:val="003835B4"/>
    <w:rsid w:val="003836B8"/>
    <w:rsid w:val="003836E1"/>
    <w:rsid w:val="00383879"/>
    <w:rsid w:val="0038398D"/>
    <w:rsid w:val="003839DF"/>
    <w:rsid w:val="00383A47"/>
    <w:rsid w:val="00383ACF"/>
    <w:rsid w:val="00383B86"/>
    <w:rsid w:val="00383C1A"/>
    <w:rsid w:val="00383D2A"/>
    <w:rsid w:val="00383DBC"/>
    <w:rsid w:val="00383E3F"/>
    <w:rsid w:val="00384057"/>
    <w:rsid w:val="003841C4"/>
    <w:rsid w:val="003841EE"/>
    <w:rsid w:val="003842C8"/>
    <w:rsid w:val="003843F8"/>
    <w:rsid w:val="00384631"/>
    <w:rsid w:val="0038463C"/>
    <w:rsid w:val="00384651"/>
    <w:rsid w:val="00384925"/>
    <w:rsid w:val="00384949"/>
    <w:rsid w:val="003849FE"/>
    <w:rsid w:val="00384A01"/>
    <w:rsid w:val="00384A33"/>
    <w:rsid w:val="00384B94"/>
    <w:rsid w:val="00384BAF"/>
    <w:rsid w:val="003851BF"/>
    <w:rsid w:val="00385284"/>
    <w:rsid w:val="0038540D"/>
    <w:rsid w:val="0038545B"/>
    <w:rsid w:val="0038577F"/>
    <w:rsid w:val="003857AD"/>
    <w:rsid w:val="00385813"/>
    <w:rsid w:val="003859D0"/>
    <w:rsid w:val="00385A71"/>
    <w:rsid w:val="00385AD9"/>
    <w:rsid w:val="00385CD2"/>
    <w:rsid w:val="00385CFD"/>
    <w:rsid w:val="00385EC3"/>
    <w:rsid w:val="00385ED7"/>
    <w:rsid w:val="00385F28"/>
    <w:rsid w:val="00386000"/>
    <w:rsid w:val="00386041"/>
    <w:rsid w:val="003860C8"/>
    <w:rsid w:val="00386147"/>
    <w:rsid w:val="003863D2"/>
    <w:rsid w:val="0038643E"/>
    <w:rsid w:val="003865E7"/>
    <w:rsid w:val="0038665A"/>
    <w:rsid w:val="00386678"/>
    <w:rsid w:val="0038675E"/>
    <w:rsid w:val="00386770"/>
    <w:rsid w:val="003867A9"/>
    <w:rsid w:val="003868D0"/>
    <w:rsid w:val="00386964"/>
    <w:rsid w:val="00386AB5"/>
    <w:rsid w:val="00386BC5"/>
    <w:rsid w:val="00386CF6"/>
    <w:rsid w:val="00386D3B"/>
    <w:rsid w:val="00386D6E"/>
    <w:rsid w:val="00386DA8"/>
    <w:rsid w:val="00386DF2"/>
    <w:rsid w:val="00386E06"/>
    <w:rsid w:val="00386F5D"/>
    <w:rsid w:val="003870AD"/>
    <w:rsid w:val="003870F9"/>
    <w:rsid w:val="003871D5"/>
    <w:rsid w:val="00387283"/>
    <w:rsid w:val="003873AC"/>
    <w:rsid w:val="003873F7"/>
    <w:rsid w:val="003877D2"/>
    <w:rsid w:val="00387A15"/>
    <w:rsid w:val="00387A1E"/>
    <w:rsid w:val="00387B8B"/>
    <w:rsid w:val="00387BB3"/>
    <w:rsid w:val="00387C56"/>
    <w:rsid w:val="00387C63"/>
    <w:rsid w:val="00387CAF"/>
    <w:rsid w:val="00387DAA"/>
    <w:rsid w:val="00387E55"/>
    <w:rsid w:val="00387F24"/>
    <w:rsid w:val="00387F7D"/>
    <w:rsid w:val="003900F6"/>
    <w:rsid w:val="0039021F"/>
    <w:rsid w:val="00390261"/>
    <w:rsid w:val="00390285"/>
    <w:rsid w:val="00390333"/>
    <w:rsid w:val="003904BE"/>
    <w:rsid w:val="003904F3"/>
    <w:rsid w:val="00390510"/>
    <w:rsid w:val="00390588"/>
    <w:rsid w:val="00390596"/>
    <w:rsid w:val="003905D2"/>
    <w:rsid w:val="003906BE"/>
    <w:rsid w:val="0039078B"/>
    <w:rsid w:val="00390977"/>
    <w:rsid w:val="00390994"/>
    <w:rsid w:val="003909F3"/>
    <w:rsid w:val="00390A25"/>
    <w:rsid w:val="00390A90"/>
    <w:rsid w:val="00390BBE"/>
    <w:rsid w:val="00390C51"/>
    <w:rsid w:val="00390CE2"/>
    <w:rsid w:val="00390D01"/>
    <w:rsid w:val="00390EB1"/>
    <w:rsid w:val="00390EC6"/>
    <w:rsid w:val="00390F2D"/>
    <w:rsid w:val="00391145"/>
    <w:rsid w:val="00391351"/>
    <w:rsid w:val="0039145D"/>
    <w:rsid w:val="00391580"/>
    <w:rsid w:val="00391A50"/>
    <w:rsid w:val="00391A62"/>
    <w:rsid w:val="00391D03"/>
    <w:rsid w:val="00391D3B"/>
    <w:rsid w:val="00391D76"/>
    <w:rsid w:val="00391D81"/>
    <w:rsid w:val="00391FA3"/>
    <w:rsid w:val="00392013"/>
    <w:rsid w:val="00392344"/>
    <w:rsid w:val="00392394"/>
    <w:rsid w:val="00392475"/>
    <w:rsid w:val="0039247E"/>
    <w:rsid w:val="00392582"/>
    <w:rsid w:val="00392606"/>
    <w:rsid w:val="00392723"/>
    <w:rsid w:val="00392797"/>
    <w:rsid w:val="00392919"/>
    <w:rsid w:val="00392924"/>
    <w:rsid w:val="00392B1C"/>
    <w:rsid w:val="00392B9D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C96"/>
    <w:rsid w:val="00393D23"/>
    <w:rsid w:val="00393D2D"/>
    <w:rsid w:val="00393FEA"/>
    <w:rsid w:val="00394001"/>
    <w:rsid w:val="0039402A"/>
    <w:rsid w:val="003940B4"/>
    <w:rsid w:val="0039427A"/>
    <w:rsid w:val="0039441C"/>
    <w:rsid w:val="00394450"/>
    <w:rsid w:val="003944FC"/>
    <w:rsid w:val="0039476D"/>
    <w:rsid w:val="00394959"/>
    <w:rsid w:val="00394AB7"/>
    <w:rsid w:val="00394B57"/>
    <w:rsid w:val="00394D94"/>
    <w:rsid w:val="00394DFB"/>
    <w:rsid w:val="00394ECA"/>
    <w:rsid w:val="00394FD1"/>
    <w:rsid w:val="0039507A"/>
    <w:rsid w:val="00395100"/>
    <w:rsid w:val="0039526F"/>
    <w:rsid w:val="003954BE"/>
    <w:rsid w:val="003954DF"/>
    <w:rsid w:val="00395558"/>
    <w:rsid w:val="0039562B"/>
    <w:rsid w:val="00395A16"/>
    <w:rsid w:val="00395ABA"/>
    <w:rsid w:val="00395B86"/>
    <w:rsid w:val="00395CD7"/>
    <w:rsid w:val="00395D23"/>
    <w:rsid w:val="00395D45"/>
    <w:rsid w:val="00395D96"/>
    <w:rsid w:val="00395F13"/>
    <w:rsid w:val="00395F6F"/>
    <w:rsid w:val="00395FD1"/>
    <w:rsid w:val="003960A1"/>
    <w:rsid w:val="003960C6"/>
    <w:rsid w:val="00396323"/>
    <w:rsid w:val="00396560"/>
    <w:rsid w:val="003965C9"/>
    <w:rsid w:val="003965D2"/>
    <w:rsid w:val="003966F0"/>
    <w:rsid w:val="0039675E"/>
    <w:rsid w:val="003967CA"/>
    <w:rsid w:val="00396856"/>
    <w:rsid w:val="00396871"/>
    <w:rsid w:val="00396947"/>
    <w:rsid w:val="003969CC"/>
    <w:rsid w:val="00396C04"/>
    <w:rsid w:val="00396C58"/>
    <w:rsid w:val="00396E2D"/>
    <w:rsid w:val="00396E98"/>
    <w:rsid w:val="00396F79"/>
    <w:rsid w:val="003970CB"/>
    <w:rsid w:val="0039714A"/>
    <w:rsid w:val="00397197"/>
    <w:rsid w:val="003972FB"/>
    <w:rsid w:val="003974D1"/>
    <w:rsid w:val="003974DF"/>
    <w:rsid w:val="00397574"/>
    <w:rsid w:val="00397608"/>
    <w:rsid w:val="00397A8E"/>
    <w:rsid w:val="00397B5C"/>
    <w:rsid w:val="00397B97"/>
    <w:rsid w:val="00397C00"/>
    <w:rsid w:val="00397C0F"/>
    <w:rsid w:val="00397D45"/>
    <w:rsid w:val="00397DD3"/>
    <w:rsid w:val="00397EB8"/>
    <w:rsid w:val="00397F91"/>
    <w:rsid w:val="003A00B2"/>
    <w:rsid w:val="003A00F1"/>
    <w:rsid w:val="003A01AE"/>
    <w:rsid w:val="003A01B7"/>
    <w:rsid w:val="003A02B8"/>
    <w:rsid w:val="003A0339"/>
    <w:rsid w:val="003A03AC"/>
    <w:rsid w:val="003A05DC"/>
    <w:rsid w:val="003A0710"/>
    <w:rsid w:val="003A0737"/>
    <w:rsid w:val="003A093D"/>
    <w:rsid w:val="003A0968"/>
    <w:rsid w:val="003A097E"/>
    <w:rsid w:val="003A098B"/>
    <w:rsid w:val="003A0A69"/>
    <w:rsid w:val="003A0AA4"/>
    <w:rsid w:val="003A0B41"/>
    <w:rsid w:val="003A0C9B"/>
    <w:rsid w:val="003A0D52"/>
    <w:rsid w:val="003A112D"/>
    <w:rsid w:val="003A11D3"/>
    <w:rsid w:val="003A1345"/>
    <w:rsid w:val="003A15D2"/>
    <w:rsid w:val="003A168C"/>
    <w:rsid w:val="003A16D3"/>
    <w:rsid w:val="003A1720"/>
    <w:rsid w:val="003A1761"/>
    <w:rsid w:val="003A17B8"/>
    <w:rsid w:val="003A1826"/>
    <w:rsid w:val="003A1896"/>
    <w:rsid w:val="003A191D"/>
    <w:rsid w:val="003A197A"/>
    <w:rsid w:val="003A1B34"/>
    <w:rsid w:val="003A1C30"/>
    <w:rsid w:val="003A1C3C"/>
    <w:rsid w:val="003A1C50"/>
    <w:rsid w:val="003A1C81"/>
    <w:rsid w:val="003A1EDB"/>
    <w:rsid w:val="003A20E9"/>
    <w:rsid w:val="003A2221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60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479"/>
    <w:rsid w:val="003A456A"/>
    <w:rsid w:val="003A4597"/>
    <w:rsid w:val="003A45FB"/>
    <w:rsid w:val="003A46B8"/>
    <w:rsid w:val="003A479E"/>
    <w:rsid w:val="003A480F"/>
    <w:rsid w:val="003A4890"/>
    <w:rsid w:val="003A4AAE"/>
    <w:rsid w:val="003A4C89"/>
    <w:rsid w:val="003A4D91"/>
    <w:rsid w:val="003A4EB7"/>
    <w:rsid w:val="003A4F85"/>
    <w:rsid w:val="003A4FDB"/>
    <w:rsid w:val="003A4FF1"/>
    <w:rsid w:val="003A5026"/>
    <w:rsid w:val="003A523D"/>
    <w:rsid w:val="003A5571"/>
    <w:rsid w:val="003A5680"/>
    <w:rsid w:val="003A5692"/>
    <w:rsid w:val="003A5753"/>
    <w:rsid w:val="003A57DE"/>
    <w:rsid w:val="003A59DC"/>
    <w:rsid w:val="003A5A01"/>
    <w:rsid w:val="003A5A78"/>
    <w:rsid w:val="003A5B98"/>
    <w:rsid w:val="003A5C1A"/>
    <w:rsid w:val="003A5C8D"/>
    <w:rsid w:val="003A5CE2"/>
    <w:rsid w:val="003A5D54"/>
    <w:rsid w:val="003A5E50"/>
    <w:rsid w:val="003A5EC6"/>
    <w:rsid w:val="003A5FAB"/>
    <w:rsid w:val="003A5FD4"/>
    <w:rsid w:val="003A601A"/>
    <w:rsid w:val="003A6072"/>
    <w:rsid w:val="003A60BB"/>
    <w:rsid w:val="003A6139"/>
    <w:rsid w:val="003A62D1"/>
    <w:rsid w:val="003A62D7"/>
    <w:rsid w:val="003A6322"/>
    <w:rsid w:val="003A64AC"/>
    <w:rsid w:val="003A6517"/>
    <w:rsid w:val="003A6574"/>
    <w:rsid w:val="003A6583"/>
    <w:rsid w:val="003A68FB"/>
    <w:rsid w:val="003A69EE"/>
    <w:rsid w:val="003A6A0F"/>
    <w:rsid w:val="003A6B2E"/>
    <w:rsid w:val="003A6B7B"/>
    <w:rsid w:val="003A6C5F"/>
    <w:rsid w:val="003A6EDB"/>
    <w:rsid w:val="003A6FB5"/>
    <w:rsid w:val="003A7034"/>
    <w:rsid w:val="003A7092"/>
    <w:rsid w:val="003A715C"/>
    <w:rsid w:val="003A7241"/>
    <w:rsid w:val="003A72C4"/>
    <w:rsid w:val="003A72D5"/>
    <w:rsid w:val="003A7351"/>
    <w:rsid w:val="003A7426"/>
    <w:rsid w:val="003A7452"/>
    <w:rsid w:val="003A7839"/>
    <w:rsid w:val="003A78E1"/>
    <w:rsid w:val="003A7A56"/>
    <w:rsid w:val="003A7CD1"/>
    <w:rsid w:val="003A7DEA"/>
    <w:rsid w:val="003A7EA2"/>
    <w:rsid w:val="003B0087"/>
    <w:rsid w:val="003B01A2"/>
    <w:rsid w:val="003B01F2"/>
    <w:rsid w:val="003B0381"/>
    <w:rsid w:val="003B03C8"/>
    <w:rsid w:val="003B043E"/>
    <w:rsid w:val="003B051D"/>
    <w:rsid w:val="003B0617"/>
    <w:rsid w:val="003B0683"/>
    <w:rsid w:val="003B068A"/>
    <w:rsid w:val="003B07CB"/>
    <w:rsid w:val="003B09B8"/>
    <w:rsid w:val="003B09F5"/>
    <w:rsid w:val="003B0F22"/>
    <w:rsid w:val="003B100D"/>
    <w:rsid w:val="003B102F"/>
    <w:rsid w:val="003B107D"/>
    <w:rsid w:val="003B11A0"/>
    <w:rsid w:val="003B1496"/>
    <w:rsid w:val="003B171F"/>
    <w:rsid w:val="003B18D8"/>
    <w:rsid w:val="003B1995"/>
    <w:rsid w:val="003B1ABB"/>
    <w:rsid w:val="003B1DFE"/>
    <w:rsid w:val="003B1EB9"/>
    <w:rsid w:val="003B1F7F"/>
    <w:rsid w:val="003B1FED"/>
    <w:rsid w:val="003B2059"/>
    <w:rsid w:val="003B20C3"/>
    <w:rsid w:val="003B22FF"/>
    <w:rsid w:val="003B233C"/>
    <w:rsid w:val="003B2448"/>
    <w:rsid w:val="003B2512"/>
    <w:rsid w:val="003B257E"/>
    <w:rsid w:val="003B2698"/>
    <w:rsid w:val="003B26A7"/>
    <w:rsid w:val="003B28D4"/>
    <w:rsid w:val="003B28EC"/>
    <w:rsid w:val="003B28F2"/>
    <w:rsid w:val="003B2995"/>
    <w:rsid w:val="003B2A7C"/>
    <w:rsid w:val="003B2C4F"/>
    <w:rsid w:val="003B2C5C"/>
    <w:rsid w:val="003B2E18"/>
    <w:rsid w:val="003B2E6F"/>
    <w:rsid w:val="003B2F58"/>
    <w:rsid w:val="003B2FFB"/>
    <w:rsid w:val="003B3071"/>
    <w:rsid w:val="003B3098"/>
    <w:rsid w:val="003B313C"/>
    <w:rsid w:val="003B31E2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B37"/>
    <w:rsid w:val="003B3B6C"/>
    <w:rsid w:val="003B3CAC"/>
    <w:rsid w:val="003B3D5A"/>
    <w:rsid w:val="003B3E1F"/>
    <w:rsid w:val="003B3F77"/>
    <w:rsid w:val="003B4069"/>
    <w:rsid w:val="003B4176"/>
    <w:rsid w:val="003B4222"/>
    <w:rsid w:val="003B4238"/>
    <w:rsid w:val="003B42DE"/>
    <w:rsid w:val="003B444B"/>
    <w:rsid w:val="003B44E2"/>
    <w:rsid w:val="003B4654"/>
    <w:rsid w:val="003B475A"/>
    <w:rsid w:val="003B4923"/>
    <w:rsid w:val="003B4E0E"/>
    <w:rsid w:val="003B4E8C"/>
    <w:rsid w:val="003B4F5A"/>
    <w:rsid w:val="003B4F78"/>
    <w:rsid w:val="003B52AD"/>
    <w:rsid w:val="003B52B8"/>
    <w:rsid w:val="003B532B"/>
    <w:rsid w:val="003B5341"/>
    <w:rsid w:val="003B542C"/>
    <w:rsid w:val="003B544B"/>
    <w:rsid w:val="003B5459"/>
    <w:rsid w:val="003B54FB"/>
    <w:rsid w:val="003B55FF"/>
    <w:rsid w:val="003B5602"/>
    <w:rsid w:val="003B5665"/>
    <w:rsid w:val="003B5783"/>
    <w:rsid w:val="003B57FA"/>
    <w:rsid w:val="003B592B"/>
    <w:rsid w:val="003B5B50"/>
    <w:rsid w:val="003B5D62"/>
    <w:rsid w:val="003B5F57"/>
    <w:rsid w:val="003B6018"/>
    <w:rsid w:val="003B6071"/>
    <w:rsid w:val="003B6170"/>
    <w:rsid w:val="003B6247"/>
    <w:rsid w:val="003B624C"/>
    <w:rsid w:val="003B6351"/>
    <w:rsid w:val="003B6602"/>
    <w:rsid w:val="003B6667"/>
    <w:rsid w:val="003B66E4"/>
    <w:rsid w:val="003B6852"/>
    <w:rsid w:val="003B6995"/>
    <w:rsid w:val="003B6C0B"/>
    <w:rsid w:val="003B6E24"/>
    <w:rsid w:val="003B6E96"/>
    <w:rsid w:val="003B6EDC"/>
    <w:rsid w:val="003B6F04"/>
    <w:rsid w:val="003B6F30"/>
    <w:rsid w:val="003B6FEB"/>
    <w:rsid w:val="003B704F"/>
    <w:rsid w:val="003B71B4"/>
    <w:rsid w:val="003B72D5"/>
    <w:rsid w:val="003B74E3"/>
    <w:rsid w:val="003B7564"/>
    <w:rsid w:val="003B75A9"/>
    <w:rsid w:val="003B76AD"/>
    <w:rsid w:val="003B7738"/>
    <w:rsid w:val="003B782F"/>
    <w:rsid w:val="003B7832"/>
    <w:rsid w:val="003B784A"/>
    <w:rsid w:val="003B796D"/>
    <w:rsid w:val="003B79C0"/>
    <w:rsid w:val="003B7A00"/>
    <w:rsid w:val="003B7A55"/>
    <w:rsid w:val="003B7A66"/>
    <w:rsid w:val="003B7A73"/>
    <w:rsid w:val="003B7AE8"/>
    <w:rsid w:val="003B7B01"/>
    <w:rsid w:val="003B7B8E"/>
    <w:rsid w:val="003B7D54"/>
    <w:rsid w:val="003B7E68"/>
    <w:rsid w:val="003B7F3F"/>
    <w:rsid w:val="003C0039"/>
    <w:rsid w:val="003C00E0"/>
    <w:rsid w:val="003C01D8"/>
    <w:rsid w:val="003C034A"/>
    <w:rsid w:val="003C037C"/>
    <w:rsid w:val="003C03B7"/>
    <w:rsid w:val="003C0401"/>
    <w:rsid w:val="003C046E"/>
    <w:rsid w:val="003C05BF"/>
    <w:rsid w:val="003C0676"/>
    <w:rsid w:val="003C0703"/>
    <w:rsid w:val="003C0798"/>
    <w:rsid w:val="003C0A01"/>
    <w:rsid w:val="003C0B24"/>
    <w:rsid w:val="003C0B5B"/>
    <w:rsid w:val="003C0B9C"/>
    <w:rsid w:val="003C0BA8"/>
    <w:rsid w:val="003C0C39"/>
    <w:rsid w:val="003C0DB4"/>
    <w:rsid w:val="003C0DF0"/>
    <w:rsid w:val="003C1220"/>
    <w:rsid w:val="003C12D0"/>
    <w:rsid w:val="003C1323"/>
    <w:rsid w:val="003C136A"/>
    <w:rsid w:val="003C14D8"/>
    <w:rsid w:val="003C14FC"/>
    <w:rsid w:val="003C1578"/>
    <w:rsid w:val="003C158D"/>
    <w:rsid w:val="003C170C"/>
    <w:rsid w:val="003C177F"/>
    <w:rsid w:val="003C17B4"/>
    <w:rsid w:val="003C1841"/>
    <w:rsid w:val="003C1843"/>
    <w:rsid w:val="003C199E"/>
    <w:rsid w:val="003C1D4D"/>
    <w:rsid w:val="003C1E2F"/>
    <w:rsid w:val="003C20CE"/>
    <w:rsid w:val="003C21D6"/>
    <w:rsid w:val="003C2243"/>
    <w:rsid w:val="003C225C"/>
    <w:rsid w:val="003C225D"/>
    <w:rsid w:val="003C22C5"/>
    <w:rsid w:val="003C2366"/>
    <w:rsid w:val="003C2445"/>
    <w:rsid w:val="003C2486"/>
    <w:rsid w:val="003C27EB"/>
    <w:rsid w:val="003C28D7"/>
    <w:rsid w:val="003C2958"/>
    <w:rsid w:val="003C2A39"/>
    <w:rsid w:val="003C2C5B"/>
    <w:rsid w:val="003C2CCC"/>
    <w:rsid w:val="003C2D00"/>
    <w:rsid w:val="003C2D05"/>
    <w:rsid w:val="003C2E6B"/>
    <w:rsid w:val="003C2E90"/>
    <w:rsid w:val="003C2FDC"/>
    <w:rsid w:val="003C301C"/>
    <w:rsid w:val="003C3076"/>
    <w:rsid w:val="003C3193"/>
    <w:rsid w:val="003C3559"/>
    <w:rsid w:val="003C36EE"/>
    <w:rsid w:val="003C388D"/>
    <w:rsid w:val="003C38F7"/>
    <w:rsid w:val="003C394F"/>
    <w:rsid w:val="003C39AE"/>
    <w:rsid w:val="003C3BA9"/>
    <w:rsid w:val="003C3E04"/>
    <w:rsid w:val="003C3E70"/>
    <w:rsid w:val="003C3F66"/>
    <w:rsid w:val="003C3FC3"/>
    <w:rsid w:val="003C4038"/>
    <w:rsid w:val="003C40A6"/>
    <w:rsid w:val="003C41C0"/>
    <w:rsid w:val="003C4293"/>
    <w:rsid w:val="003C42A3"/>
    <w:rsid w:val="003C432C"/>
    <w:rsid w:val="003C434B"/>
    <w:rsid w:val="003C43C4"/>
    <w:rsid w:val="003C43F0"/>
    <w:rsid w:val="003C445A"/>
    <w:rsid w:val="003C44C4"/>
    <w:rsid w:val="003C44DB"/>
    <w:rsid w:val="003C450C"/>
    <w:rsid w:val="003C4620"/>
    <w:rsid w:val="003C4676"/>
    <w:rsid w:val="003C4706"/>
    <w:rsid w:val="003C4B5A"/>
    <w:rsid w:val="003C4CB4"/>
    <w:rsid w:val="003C4CD3"/>
    <w:rsid w:val="003C4DB1"/>
    <w:rsid w:val="003C4E25"/>
    <w:rsid w:val="003C4FFD"/>
    <w:rsid w:val="003C501F"/>
    <w:rsid w:val="003C5036"/>
    <w:rsid w:val="003C5070"/>
    <w:rsid w:val="003C50B0"/>
    <w:rsid w:val="003C511A"/>
    <w:rsid w:val="003C5237"/>
    <w:rsid w:val="003C52C9"/>
    <w:rsid w:val="003C530C"/>
    <w:rsid w:val="003C53D7"/>
    <w:rsid w:val="003C548F"/>
    <w:rsid w:val="003C54EA"/>
    <w:rsid w:val="003C55D9"/>
    <w:rsid w:val="003C55F5"/>
    <w:rsid w:val="003C578A"/>
    <w:rsid w:val="003C5817"/>
    <w:rsid w:val="003C58D9"/>
    <w:rsid w:val="003C5998"/>
    <w:rsid w:val="003C5A63"/>
    <w:rsid w:val="003C601C"/>
    <w:rsid w:val="003C602E"/>
    <w:rsid w:val="003C627B"/>
    <w:rsid w:val="003C627F"/>
    <w:rsid w:val="003C63A3"/>
    <w:rsid w:val="003C63D4"/>
    <w:rsid w:val="003C63F4"/>
    <w:rsid w:val="003C64ED"/>
    <w:rsid w:val="003C6613"/>
    <w:rsid w:val="003C6868"/>
    <w:rsid w:val="003C68EC"/>
    <w:rsid w:val="003C6910"/>
    <w:rsid w:val="003C6915"/>
    <w:rsid w:val="003C6B1E"/>
    <w:rsid w:val="003C6BAE"/>
    <w:rsid w:val="003C6D0C"/>
    <w:rsid w:val="003C6DEE"/>
    <w:rsid w:val="003C6E33"/>
    <w:rsid w:val="003C7020"/>
    <w:rsid w:val="003C7198"/>
    <w:rsid w:val="003C71FC"/>
    <w:rsid w:val="003C74D7"/>
    <w:rsid w:val="003C763A"/>
    <w:rsid w:val="003C763B"/>
    <w:rsid w:val="003C768A"/>
    <w:rsid w:val="003C78A2"/>
    <w:rsid w:val="003C7957"/>
    <w:rsid w:val="003C799A"/>
    <w:rsid w:val="003C7A18"/>
    <w:rsid w:val="003C7AF2"/>
    <w:rsid w:val="003C7B4C"/>
    <w:rsid w:val="003C7B4D"/>
    <w:rsid w:val="003C7B93"/>
    <w:rsid w:val="003C7C3F"/>
    <w:rsid w:val="003D019B"/>
    <w:rsid w:val="003D030E"/>
    <w:rsid w:val="003D0342"/>
    <w:rsid w:val="003D036B"/>
    <w:rsid w:val="003D03B4"/>
    <w:rsid w:val="003D047F"/>
    <w:rsid w:val="003D0523"/>
    <w:rsid w:val="003D07C3"/>
    <w:rsid w:val="003D08FF"/>
    <w:rsid w:val="003D0937"/>
    <w:rsid w:val="003D0955"/>
    <w:rsid w:val="003D09BD"/>
    <w:rsid w:val="003D0A24"/>
    <w:rsid w:val="003D0BF6"/>
    <w:rsid w:val="003D0DB0"/>
    <w:rsid w:val="003D0E6B"/>
    <w:rsid w:val="003D0E9B"/>
    <w:rsid w:val="003D0F18"/>
    <w:rsid w:val="003D1054"/>
    <w:rsid w:val="003D11CC"/>
    <w:rsid w:val="003D12EE"/>
    <w:rsid w:val="003D134E"/>
    <w:rsid w:val="003D1351"/>
    <w:rsid w:val="003D1522"/>
    <w:rsid w:val="003D154E"/>
    <w:rsid w:val="003D177A"/>
    <w:rsid w:val="003D17F5"/>
    <w:rsid w:val="003D1809"/>
    <w:rsid w:val="003D193D"/>
    <w:rsid w:val="003D198E"/>
    <w:rsid w:val="003D19EC"/>
    <w:rsid w:val="003D1A56"/>
    <w:rsid w:val="003D1ED2"/>
    <w:rsid w:val="003D1F89"/>
    <w:rsid w:val="003D1FA7"/>
    <w:rsid w:val="003D205C"/>
    <w:rsid w:val="003D20DD"/>
    <w:rsid w:val="003D216A"/>
    <w:rsid w:val="003D2369"/>
    <w:rsid w:val="003D245F"/>
    <w:rsid w:val="003D24D3"/>
    <w:rsid w:val="003D253C"/>
    <w:rsid w:val="003D2738"/>
    <w:rsid w:val="003D276B"/>
    <w:rsid w:val="003D27DD"/>
    <w:rsid w:val="003D296A"/>
    <w:rsid w:val="003D2A22"/>
    <w:rsid w:val="003D2ACD"/>
    <w:rsid w:val="003D2B4A"/>
    <w:rsid w:val="003D2BAE"/>
    <w:rsid w:val="003D2D04"/>
    <w:rsid w:val="003D2D59"/>
    <w:rsid w:val="003D3035"/>
    <w:rsid w:val="003D3095"/>
    <w:rsid w:val="003D3194"/>
    <w:rsid w:val="003D3256"/>
    <w:rsid w:val="003D325C"/>
    <w:rsid w:val="003D368E"/>
    <w:rsid w:val="003D38AB"/>
    <w:rsid w:val="003D390F"/>
    <w:rsid w:val="003D396D"/>
    <w:rsid w:val="003D39FD"/>
    <w:rsid w:val="003D3ADD"/>
    <w:rsid w:val="003D3BBE"/>
    <w:rsid w:val="003D3C01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849"/>
    <w:rsid w:val="003D4AEF"/>
    <w:rsid w:val="003D4AF2"/>
    <w:rsid w:val="003D4B40"/>
    <w:rsid w:val="003D4B78"/>
    <w:rsid w:val="003D4CC2"/>
    <w:rsid w:val="003D4D2F"/>
    <w:rsid w:val="003D4EB5"/>
    <w:rsid w:val="003D4F30"/>
    <w:rsid w:val="003D4FAA"/>
    <w:rsid w:val="003D5272"/>
    <w:rsid w:val="003D52D8"/>
    <w:rsid w:val="003D5597"/>
    <w:rsid w:val="003D55C3"/>
    <w:rsid w:val="003D5620"/>
    <w:rsid w:val="003D56F7"/>
    <w:rsid w:val="003D5713"/>
    <w:rsid w:val="003D57B5"/>
    <w:rsid w:val="003D585F"/>
    <w:rsid w:val="003D58A3"/>
    <w:rsid w:val="003D5927"/>
    <w:rsid w:val="003D5AFC"/>
    <w:rsid w:val="003D5BB9"/>
    <w:rsid w:val="003D5C28"/>
    <w:rsid w:val="003D5C2E"/>
    <w:rsid w:val="003D5D19"/>
    <w:rsid w:val="003D5D7B"/>
    <w:rsid w:val="003D5D90"/>
    <w:rsid w:val="003D5DE0"/>
    <w:rsid w:val="003D5F0A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63"/>
    <w:rsid w:val="003D6A17"/>
    <w:rsid w:val="003D6A37"/>
    <w:rsid w:val="003D6AE7"/>
    <w:rsid w:val="003D6B85"/>
    <w:rsid w:val="003D6C34"/>
    <w:rsid w:val="003D6CA6"/>
    <w:rsid w:val="003D6D2A"/>
    <w:rsid w:val="003D6D5B"/>
    <w:rsid w:val="003D6DEB"/>
    <w:rsid w:val="003D6E0E"/>
    <w:rsid w:val="003D6E19"/>
    <w:rsid w:val="003D6E67"/>
    <w:rsid w:val="003D7014"/>
    <w:rsid w:val="003D709A"/>
    <w:rsid w:val="003D7111"/>
    <w:rsid w:val="003D71D0"/>
    <w:rsid w:val="003D7389"/>
    <w:rsid w:val="003D7453"/>
    <w:rsid w:val="003D7492"/>
    <w:rsid w:val="003D74AB"/>
    <w:rsid w:val="003D7536"/>
    <w:rsid w:val="003D75B3"/>
    <w:rsid w:val="003D75E7"/>
    <w:rsid w:val="003D765D"/>
    <w:rsid w:val="003D7692"/>
    <w:rsid w:val="003D7693"/>
    <w:rsid w:val="003D77D8"/>
    <w:rsid w:val="003D7895"/>
    <w:rsid w:val="003D7958"/>
    <w:rsid w:val="003D799C"/>
    <w:rsid w:val="003D7B21"/>
    <w:rsid w:val="003D7C9B"/>
    <w:rsid w:val="003D7D4A"/>
    <w:rsid w:val="003D7EDE"/>
    <w:rsid w:val="003D7EDF"/>
    <w:rsid w:val="003D7F29"/>
    <w:rsid w:val="003D7F33"/>
    <w:rsid w:val="003E02FF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EC3"/>
    <w:rsid w:val="003E0F93"/>
    <w:rsid w:val="003E1270"/>
    <w:rsid w:val="003E128C"/>
    <w:rsid w:val="003E12CA"/>
    <w:rsid w:val="003E1440"/>
    <w:rsid w:val="003E17ED"/>
    <w:rsid w:val="003E1949"/>
    <w:rsid w:val="003E19E3"/>
    <w:rsid w:val="003E1A75"/>
    <w:rsid w:val="003E1A85"/>
    <w:rsid w:val="003E1B1D"/>
    <w:rsid w:val="003E1CD8"/>
    <w:rsid w:val="003E1EA4"/>
    <w:rsid w:val="003E1F49"/>
    <w:rsid w:val="003E20B5"/>
    <w:rsid w:val="003E20D3"/>
    <w:rsid w:val="003E2302"/>
    <w:rsid w:val="003E2371"/>
    <w:rsid w:val="003E2473"/>
    <w:rsid w:val="003E24FB"/>
    <w:rsid w:val="003E264D"/>
    <w:rsid w:val="003E267D"/>
    <w:rsid w:val="003E2757"/>
    <w:rsid w:val="003E2AA5"/>
    <w:rsid w:val="003E2B62"/>
    <w:rsid w:val="003E2BFE"/>
    <w:rsid w:val="003E2F8A"/>
    <w:rsid w:val="003E30B2"/>
    <w:rsid w:val="003E3109"/>
    <w:rsid w:val="003E3218"/>
    <w:rsid w:val="003E32B3"/>
    <w:rsid w:val="003E342E"/>
    <w:rsid w:val="003E3501"/>
    <w:rsid w:val="003E3628"/>
    <w:rsid w:val="003E37A2"/>
    <w:rsid w:val="003E392C"/>
    <w:rsid w:val="003E3B50"/>
    <w:rsid w:val="003E3D0B"/>
    <w:rsid w:val="003E3D18"/>
    <w:rsid w:val="003E3DC6"/>
    <w:rsid w:val="003E3EBA"/>
    <w:rsid w:val="003E3EEA"/>
    <w:rsid w:val="003E3F7D"/>
    <w:rsid w:val="003E3FA1"/>
    <w:rsid w:val="003E40A0"/>
    <w:rsid w:val="003E42B6"/>
    <w:rsid w:val="003E42FD"/>
    <w:rsid w:val="003E4303"/>
    <w:rsid w:val="003E433A"/>
    <w:rsid w:val="003E436E"/>
    <w:rsid w:val="003E44CF"/>
    <w:rsid w:val="003E4565"/>
    <w:rsid w:val="003E4720"/>
    <w:rsid w:val="003E47AF"/>
    <w:rsid w:val="003E483E"/>
    <w:rsid w:val="003E486F"/>
    <w:rsid w:val="003E495B"/>
    <w:rsid w:val="003E49A4"/>
    <w:rsid w:val="003E49B0"/>
    <w:rsid w:val="003E4A16"/>
    <w:rsid w:val="003E4A92"/>
    <w:rsid w:val="003E4B0D"/>
    <w:rsid w:val="003E4B5F"/>
    <w:rsid w:val="003E4B88"/>
    <w:rsid w:val="003E4C42"/>
    <w:rsid w:val="003E4DC8"/>
    <w:rsid w:val="003E4E37"/>
    <w:rsid w:val="003E4F67"/>
    <w:rsid w:val="003E5126"/>
    <w:rsid w:val="003E5161"/>
    <w:rsid w:val="003E523E"/>
    <w:rsid w:val="003E53E0"/>
    <w:rsid w:val="003E53F2"/>
    <w:rsid w:val="003E5434"/>
    <w:rsid w:val="003E5559"/>
    <w:rsid w:val="003E559B"/>
    <w:rsid w:val="003E562B"/>
    <w:rsid w:val="003E56D4"/>
    <w:rsid w:val="003E582C"/>
    <w:rsid w:val="003E5895"/>
    <w:rsid w:val="003E58AD"/>
    <w:rsid w:val="003E5999"/>
    <w:rsid w:val="003E5A98"/>
    <w:rsid w:val="003E5B5F"/>
    <w:rsid w:val="003E5DD2"/>
    <w:rsid w:val="003E5E55"/>
    <w:rsid w:val="003E61D4"/>
    <w:rsid w:val="003E62B6"/>
    <w:rsid w:val="003E646D"/>
    <w:rsid w:val="003E64A4"/>
    <w:rsid w:val="003E64F8"/>
    <w:rsid w:val="003E653A"/>
    <w:rsid w:val="003E668A"/>
    <w:rsid w:val="003E683A"/>
    <w:rsid w:val="003E6890"/>
    <w:rsid w:val="003E68C4"/>
    <w:rsid w:val="003E6983"/>
    <w:rsid w:val="003E6A0C"/>
    <w:rsid w:val="003E6A94"/>
    <w:rsid w:val="003E6ACB"/>
    <w:rsid w:val="003E6B63"/>
    <w:rsid w:val="003E6B7D"/>
    <w:rsid w:val="003E6D39"/>
    <w:rsid w:val="003E6E29"/>
    <w:rsid w:val="003E6E72"/>
    <w:rsid w:val="003E6F62"/>
    <w:rsid w:val="003E6FD0"/>
    <w:rsid w:val="003E7001"/>
    <w:rsid w:val="003E7033"/>
    <w:rsid w:val="003E7069"/>
    <w:rsid w:val="003E729B"/>
    <w:rsid w:val="003E72DE"/>
    <w:rsid w:val="003E7336"/>
    <w:rsid w:val="003E7568"/>
    <w:rsid w:val="003E75E2"/>
    <w:rsid w:val="003E7812"/>
    <w:rsid w:val="003E7851"/>
    <w:rsid w:val="003E7879"/>
    <w:rsid w:val="003E78C1"/>
    <w:rsid w:val="003E7CC4"/>
    <w:rsid w:val="003E7CF2"/>
    <w:rsid w:val="003E7D40"/>
    <w:rsid w:val="003E7D49"/>
    <w:rsid w:val="003E7E09"/>
    <w:rsid w:val="003E7E40"/>
    <w:rsid w:val="003E7E44"/>
    <w:rsid w:val="003E7F0F"/>
    <w:rsid w:val="003E7F3D"/>
    <w:rsid w:val="003E7F82"/>
    <w:rsid w:val="003E7FF7"/>
    <w:rsid w:val="003F0069"/>
    <w:rsid w:val="003F00A9"/>
    <w:rsid w:val="003F0358"/>
    <w:rsid w:val="003F0364"/>
    <w:rsid w:val="003F04BD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224"/>
    <w:rsid w:val="003F1386"/>
    <w:rsid w:val="003F14D7"/>
    <w:rsid w:val="003F15C2"/>
    <w:rsid w:val="003F16A1"/>
    <w:rsid w:val="003F17D2"/>
    <w:rsid w:val="003F1C99"/>
    <w:rsid w:val="003F1D71"/>
    <w:rsid w:val="003F1D7F"/>
    <w:rsid w:val="003F1F10"/>
    <w:rsid w:val="003F1F70"/>
    <w:rsid w:val="003F1FF2"/>
    <w:rsid w:val="003F201B"/>
    <w:rsid w:val="003F204F"/>
    <w:rsid w:val="003F20D4"/>
    <w:rsid w:val="003F21C1"/>
    <w:rsid w:val="003F21FE"/>
    <w:rsid w:val="003F22D4"/>
    <w:rsid w:val="003F2308"/>
    <w:rsid w:val="003F2371"/>
    <w:rsid w:val="003F24FF"/>
    <w:rsid w:val="003F2515"/>
    <w:rsid w:val="003F253C"/>
    <w:rsid w:val="003F25B4"/>
    <w:rsid w:val="003F25C1"/>
    <w:rsid w:val="003F25E6"/>
    <w:rsid w:val="003F26B8"/>
    <w:rsid w:val="003F272D"/>
    <w:rsid w:val="003F2732"/>
    <w:rsid w:val="003F27C8"/>
    <w:rsid w:val="003F288C"/>
    <w:rsid w:val="003F2A74"/>
    <w:rsid w:val="003F2E9C"/>
    <w:rsid w:val="003F311C"/>
    <w:rsid w:val="003F31C7"/>
    <w:rsid w:val="003F3238"/>
    <w:rsid w:val="003F32CE"/>
    <w:rsid w:val="003F32CF"/>
    <w:rsid w:val="003F3394"/>
    <w:rsid w:val="003F33A5"/>
    <w:rsid w:val="003F36A8"/>
    <w:rsid w:val="003F3740"/>
    <w:rsid w:val="003F37A0"/>
    <w:rsid w:val="003F3879"/>
    <w:rsid w:val="003F3963"/>
    <w:rsid w:val="003F3A1A"/>
    <w:rsid w:val="003F3AAD"/>
    <w:rsid w:val="003F3C44"/>
    <w:rsid w:val="003F3D04"/>
    <w:rsid w:val="003F3D50"/>
    <w:rsid w:val="003F3FDD"/>
    <w:rsid w:val="003F41C6"/>
    <w:rsid w:val="003F4254"/>
    <w:rsid w:val="003F42A2"/>
    <w:rsid w:val="003F436F"/>
    <w:rsid w:val="003F4466"/>
    <w:rsid w:val="003F44F5"/>
    <w:rsid w:val="003F459E"/>
    <w:rsid w:val="003F4649"/>
    <w:rsid w:val="003F4754"/>
    <w:rsid w:val="003F4798"/>
    <w:rsid w:val="003F4960"/>
    <w:rsid w:val="003F49A2"/>
    <w:rsid w:val="003F4B0E"/>
    <w:rsid w:val="003F4B72"/>
    <w:rsid w:val="003F4BA6"/>
    <w:rsid w:val="003F4C0D"/>
    <w:rsid w:val="003F4E0A"/>
    <w:rsid w:val="003F4E41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BAA"/>
    <w:rsid w:val="003F5BCD"/>
    <w:rsid w:val="003F5C16"/>
    <w:rsid w:val="003F5C36"/>
    <w:rsid w:val="003F5C65"/>
    <w:rsid w:val="003F5CCC"/>
    <w:rsid w:val="003F5D72"/>
    <w:rsid w:val="003F5DCD"/>
    <w:rsid w:val="003F5DF3"/>
    <w:rsid w:val="003F6174"/>
    <w:rsid w:val="003F6188"/>
    <w:rsid w:val="003F6192"/>
    <w:rsid w:val="003F6277"/>
    <w:rsid w:val="003F62E9"/>
    <w:rsid w:val="003F6342"/>
    <w:rsid w:val="003F63DF"/>
    <w:rsid w:val="003F641D"/>
    <w:rsid w:val="003F6540"/>
    <w:rsid w:val="003F675B"/>
    <w:rsid w:val="003F6762"/>
    <w:rsid w:val="003F67BD"/>
    <w:rsid w:val="003F6961"/>
    <w:rsid w:val="003F6A23"/>
    <w:rsid w:val="003F6A4C"/>
    <w:rsid w:val="003F6A7D"/>
    <w:rsid w:val="003F6AB8"/>
    <w:rsid w:val="003F6AD3"/>
    <w:rsid w:val="003F6B0C"/>
    <w:rsid w:val="003F6BE3"/>
    <w:rsid w:val="003F6D52"/>
    <w:rsid w:val="003F6DE1"/>
    <w:rsid w:val="003F6F24"/>
    <w:rsid w:val="003F6FB6"/>
    <w:rsid w:val="003F7195"/>
    <w:rsid w:val="003F723A"/>
    <w:rsid w:val="003F72A3"/>
    <w:rsid w:val="003F73B3"/>
    <w:rsid w:val="003F7442"/>
    <w:rsid w:val="003F747D"/>
    <w:rsid w:val="003F750C"/>
    <w:rsid w:val="003F7586"/>
    <w:rsid w:val="003F7634"/>
    <w:rsid w:val="003F7696"/>
    <w:rsid w:val="003F76CB"/>
    <w:rsid w:val="003F7938"/>
    <w:rsid w:val="003F79D9"/>
    <w:rsid w:val="003F7A02"/>
    <w:rsid w:val="003F7ABD"/>
    <w:rsid w:val="003F7BEB"/>
    <w:rsid w:val="003F7DD3"/>
    <w:rsid w:val="003F7EAD"/>
    <w:rsid w:val="003F7F8B"/>
    <w:rsid w:val="003F7F94"/>
    <w:rsid w:val="00400007"/>
    <w:rsid w:val="00400114"/>
    <w:rsid w:val="00400152"/>
    <w:rsid w:val="004003BF"/>
    <w:rsid w:val="004003E0"/>
    <w:rsid w:val="004004D4"/>
    <w:rsid w:val="004004D6"/>
    <w:rsid w:val="00400512"/>
    <w:rsid w:val="0040054E"/>
    <w:rsid w:val="00400703"/>
    <w:rsid w:val="0040076A"/>
    <w:rsid w:val="0040076B"/>
    <w:rsid w:val="0040083D"/>
    <w:rsid w:val="00400862"/>
    <w:rsid w:val="0040090D"/>
    <w:rsid w:val="004009F4"/>
    <w:rsid w:val="004009FC"/>
    <w:rsid w:val="00400A2B"/>
    <w:rsid w:val="00400A2D"/>
    <w:rsid w:val="00400A86"/>
    <w:rsid w:val="00400C68"/>
    <w:rsid w:val="00400D5A"/>
    <w:rsid w:val="00400E75"/>
    <w:rsid w:val="00400E9D"/>
    <w:rsid w:val="00400EB4"/>
    <w:rsid w:val="00400F2C"/>
    <w:rsid w:val="00400F90"/>
    <w:rsid w:val="00400FB8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E5E"/>
    <w:rsid w:val="00401EB9"/>
    <w:rsid w:val="00401EE8"/>
    <w:rsid w:val="00401EF2"/>
    <w:rsid w:val="00401F0A"/>
    <w:rsid w:val="00401F42"/>
    <w:rsid w:val="00401FCB"/>
    <w:rsid w:val="00402172"/>
    <w:rsid w:val="004021E8"/>
    <w:rsid w:val="004022F9"/>
    <w:rsid w:val="004023B1"/>
    <w:rsid w:val="004023B5"/>
    <w:rsid w:val="00402500"/>
    <w:rsid w:val="00402605"/>
    <w:rsid w:val="0040266D"/>
    <w:rsid w:val="004027C7"/>
    <w:rsid w:val="004028F4"/>
    <w:rsid w:val="004029A4"/>
    <w:rsid w:val="00402A30"/>
    <w:rsid w:val="00402AE6"/>
    <w:rsid w:val="00402B3C"/>
    <w:rsid w:val="00402C52"/>
    <w:rsid w:val="00402CA8"/>
    <w:rsid w:val="00402D8D"/>
    <w:rsid w:val="00402E3F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7DF"/>
    <w:rsid w:val="00403823"/>
    <w:rsid w:val="004038C4"/>
    <w:rsid w:val="0040395F"/>
    <w:rsid w:val="00403980"/>
    <w:rsid w:val="004039D9"/>
    <w:rsid w:val="00403D3B"/>
    <w:rsid w:val="00403D95"/>
    <w:rsid w:val="00403EEC"/>
    <w:rsid w:val="004040C5"/>
    <w:rsid w:val="004040FB"/>
    <w:rsid w:val="00404180"/>
    <w:rsid w:val="00404186"/>
    <w:rsid w:val="004041B7"/>
    <w:rsid w:val="00404275"/>
    <w:rsid w:val="004043AD"/>
    <w:rsid w:val="00404434"/>
    <w:rsid w:val="0040447C"/>
    <w:rsid w:val="0040461A"/>
    <w:rsid w:val="00404635"/>
    <w:rsid w:val="00404773"/>
    <w:rsid w:val="004047A8"/>
    <w:rsid w:val="00404852"/>
    <w:rsid w:val="004049D1"/>
    <w:rsid w:val="004049E2"/>
    <w:rsid w:val="00404A31"/>
    <w:rsid w:val="00404A77"/>
    <w:rsid w:val="00404C9E"/>
    <w:rsid w:val="00404D97"/>
    <w:rsid w:val="00404E36"/>
    <w:rsid w:val="00404EC8"/>
    <w:rsid w:val="00404F03"/>
    <w:rsid w:val="00404F7C"/>
    <w:rsid w:val="00405256"/>
    <w:rsid w:val="00405280"/>
    <w:rsid w:val="0040529F"/>
    <w:rsid w:val="00405348"/>
    <w:rsid w:val="00405589"/>
    <w:rsid w:val="004055FA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1D7"/>
    <w:rsid w:val="004062D3"/>
    <w:rsid w:val="004062E4"/>
    <w:rsid w:val="00406381"/>
    <w:rsid w:val="0040640B"/>
    <w:rsid w:val="0040644F"/>
    <w:rsid w:val="00406501"/>
    <w:rsid w:val="0040658F"/>
    <w:rsid w:val="0040663D"/>
    <w:rsid w:val="00406732"/>
    <w:rsid w:val="0040682D"/>
    <w:rsid w:val="00406854"/>
    <w:rsid w:val="00406871"/>
    <w:rsid w:val="00406AF0"/>
    <w:rsid w:val="00406E5B"/>
    <w:rsid w:val="0040707C"/>
    <w:rsid w:val="004070BE"/>
    <w:rsid w:val="00407102"/>
    <w:rsid w:val="0040722F"/>
    <w:rsid w:val="00407390"/>
    <w:rsid w:val="00407502"/>
    <w:rsid w:val="004076A7"/>
    <w:rsid w:val="004076CA"/>
    <w:rsid w:val="004076CD"/>
    <w:rsid w:val="0040781F"/>
    <w:rsid w:val="00407B1E"/>
    <w:rsid w:val="00407BA9"/>
    <w:rsid w:val="00407C81"/>
    <w:rsid w:val="00407D8D"/>
    <w:rsid w:val="00407E57"/>
    <w:rsid w:val="00407EF8"/>
    <w:rsid w:val="00407F82"/>
    <w:rsid w:val="004101F0"/>
    <w:rsid w:val="00410251"/>
    <w:rsid w:val="00410522"/>
    <w:rsid w:val="00410541"/>
    <w:rsid w:val="00410579"/>
    <w:rsid w:val="004105B4"/>
    <w:rsid w:val="00410678"/>
    <w:rsid w:val="0041071E"/>
    <w:rsid w:val="0041074E"/>
    <w:rsid w:val="00410922"/>
    <w:rsid w:val="00410942"/>
    <w:rsid w:val="004109AF"/>
    <w:rsid w:val="004109F9"/>
    <w:rsid w:val="00410AD9"/>
    <w:rsid w:val="00410BDE"/>
    <w:rsid w:val="00410C53"/>
    <w:rsid w:val="00410D7E"/>
    <w:rsid w:val="0041104A"/>
    <w:rsid w:val="00411104"/>
    <w:rsid w:val="00411181"/>
    <w:rsid w:val="004111A9"/>
    <w:rsid w:val="004112B2"/>
    <w:rsid w:val="0041138F"/>
    <w:rsid w:val="004113D5"/>
    <w:rsid w:val="004113EF"/>
    <w:rsid w:val="00411680"/>
    <w:rsid w:val="004117B6"/>
    <w:rsid w:val="004117D4"/>
    <w:rsid w:val="004119C5"/>
    <w:rsid w:val="00411A8B"/>
    <w:rsid w:val="00411AC3"/>
    <w:rsid w:val="00411B7F"/>
    <w:rsid w:val="00411B8F"/>
    <w:rsid w:val="00411C10"/>
    <w:rsid w:val="00411C74"/>
    <w:rsid w:val="00411CC3"/>
    <w:rsid w:val="00411DA6"/>
    <w:rsid w:val="00411DAC"/>
    <w:rsid w:val="00411EB0"/>
    <w:rsid w:val="00411F04"/>
    <w:rsid w:val="00412065"/>
    <w:rsid w:val="004120C5"/>
    <w:rsid w:val="00412160"/>
    <w:rsid w:val="0041216D"/>
    <w:rsid w:val="0041227A"/>
    <w:rsid w:val="0041228B"/>
    <w:rsid w:val="00412294"/>
    <w:rsid w:val="004123E4"/>
    <w:rsid w:val="00412464"/>
    <w:rsid w:val="00412665"/>
    <w:rsid w:val="0041268E"/>
    <w:rsid w:val="0041276B"/>
    <w:rsid w:val="004127C8"/>
    <w:rsid w:val="0041282D"/>
    <w:rsid w:val="00412903"/>
    <w:rsid w:val="00412A5B"/>
    <w:rsid w:val="00412A70"/>
    <w:rsid w:val="00412AF7"/>
    <w:rsid w:val="00412C2A"/>
    <w:rsid w:val="00412CD5"/>
    <w:rsid w:val="00412CF4"/>
    <w:rsid w:val="00412E50"/>
    <w:rsid w:val="00412E66"/>
    <w:rsid w:val="0041305F"/>
    <w:rsid w:val="004130C8"/>
    <w:rsid w:val="004130C9"/>
    <w:rsid w:val="00413157"/>
    <w:rsid w:val="00413252"/>
    <w:rsid w:val="00413363"/>
    <w:rsid w:val="00413519"/>
    <w:rsid w:val="0041352F"/>
    <w:rsid w:val="00413541"/>
    <w:rsid w:val="0041361C"/>
    <w:rsid w:val="0041364C"/>
    <w:rsid w:val="0041375D"/>
    <w:rsid w:val="00413AE1"/>
    <w:rsid w:val="00413C1D"/>
    <w:rsid w:val="00413CBF"/>
    <w:rsid w:val="004140E2"/>
    <w:rsid w:val="004141C8"/>
    <w:rsid w:val="00414344"/>
    <w:rsid w:val="004144DC"/>
    <w:rsid w:val="00414543"/>
    <w:rsid w:val="00414659"/>
    <w:rsid w:val="0041483F"/>
    <w:rsid w:val="00414862"/>
    <w:rsid w:val="00414946"/>
    <w:rsid w:val="0041499D"/>
    <w:rsid w:val="00414A02"/>
    <w:rsid w:val="00414AFC"/>
    <w:rsid w:val="00414BA3"/>
    <w:rsid w:val="00414BFB"/>
    <w:rsid w:val="00414E4B"/>
    <w:rsid w:val="00414FF0"/>
    <w:rsid w:val="00415088"/>
    <w:rsid w:val="004150CD"/>
    <w:rsid w:val="00415201"/>
    <w:rsid w:val="004152F2"/>
    <w:rsid w:val="0041534D"/>
    <w:rsid w:val="0041537F"/>
    <w:rsid w:val="004153C9"/>
    <w:rsid w:val="004155F5"/>
    <w:rsid w:val="00415605"/>
    <w:rsid w:val="00415769"/>
    <w:rsid w:val="00415794"/>
    <w:rsid w:val="004157EA"/>
    <w:rsid w:val="004158A6"/>
    <w:rsid w:val="004159D5"/>
    <w:rsid w:val="00415A62"/>
    <w:rsid w:val="00415ABB"/>
    <w:rsid w:val="00415AFD"/>
    <w:rsid w:val="00415B34"/>
    <w:rsid w:val="00415C09"/>
    <w:rsid w:val="00415F35"/>
    <w:rsid w:val="004160BB"/>
    <w:rsid w:val="0041620F"/>
    <w:rsid w:val="00416279"/>
    <w:rsid w:val="00416311"/>
    <w:rsid w:val="004164F6"/>
    <w:rsid w:val="00416557"/>
    <w:rsid w:val="00416559"/>
    <w:rsid w:val="004165A7"/>
    <w:rsid w:val="004166EA"/>
    <w:rsid w:val="00416733"/>
    <w:rsid w:val="00416834"/>
    <w:rsid w:val="0041688E"/>
    <w:rsid w:val="00416906"/>
    <w:rsid w:val="004169E5"/>
    <w:rsid w:val="00416B6B"/>
    <w:rsid w:val="00416D81"/>
    <w:rsid w:val="00416DA4"/>
    <w:rsid w:val="00416DB2"/>
    <w:rsid w:val="00416E3A"/>
    <w:rsid w:val="00416EA9"/>
    <w:rsid w:val="00416FBC"/>
    <w:rsid w:val="0041705F"/>
    <w:rsid w:val="00417130"/>
    <w:rsid w:val="004171C4"/>
    <w:rsid w:val="00417200"/>
    <w:rsid w:val="004172B9"/>
    <w:rsid w:val="004173C1"/>
    <w:rsid w:val="00417677"/>
    <w:rsid w:val="00417741"/>
    <w:rsid w:val="00417906"/>
    <w:rsid w:val="00417A23"/>
    <w:rsid w:val="00417BC9"/>
    <w:rsid w:val="00417E32"/>
    <w:rsid w:val="00417E62"/>
    <w:rsid w:val="00417E7B"/>
    <w:rsid w:val="00417FC4"/>
    <w:rsid w:val="004200BD"/>
    <w:rsid w:val="00420129"/>
    <w:rsid w:val="004201BE"/>
    <w:rsid w:val="00420249"/>
    <w:rsid w:val="00420286"/>
    <w:rsid w:val="004202F1"/>
    <w:rsid w:val="00420318"/>
    <w:rsid w:val="0042041D"/>
    <w:rsid w:val="00420465"/>
    <w:rsid w:val="004204D9"/>
    <w:rsid w:val="00420690"/>
    <w:rsid w:val="004206ED"/>
    <w:rsid w:val="00420741"/>
    <w:rsid w:val="004207FD"/>
    <w:rsid w:val="0042090E"/>
    <w:rsid w:val="00420B8C"/>
    <w:rsid w:val="00420C07"/>
    <w:rsid w:val="00420C70"/>
    <w:rsid w:val="00420C85"/>
    <w:rsid w:val="00420D4B"/>
    <w:rsid w:val="00420DCE"/>
    <w:rsid w:val="00420ECF"/>
    <w:rsid w:val="00420FC1"/>
    <w:rsid w:val="00421195"/>
    <w:rsid w:val="00421230"/>
    <w:rsid w:val="004212BC"/>
    <w:rsid w:val="00421400"/>
    <w:rsid w:val="00421401"/>
    <w:rsid w:val="00421443"/>
    <w:rsid w:val="004215A2"/>
    <w:rsid w:val="004215A6"/>
    <w:rsid w:val="00421738"/>
    <w:rsid w:val="00421A6A"/>
    <w:rsid w:val="00421B33"/>
    <w:rsid w:val="00421BAD"/>
    <w:rsid w:val="00421BF9"/>
    <w:rsid w:val="00421D44"/>
    <w:rsid w:val="00421E2D"/>
    <w:rsid w:val="00421F0E"/>
    <w:rsid w:val="00421F5F"/>
    <w:rsid w:val="00421F63"/>
    <w:rsid w:val="004220BE"/>
    <w:rsid w:val="00422156"/>
    <w:rsid w:val="00422199"/>
    <w:rsid w:val="00422256"/>
    <w:rsid w:val="004222D1"/>
    <w:rsid w:val="00422599"/>
    <w:rsid w:val="0042264F"/>
    <w:rsid w:val="0042279B"/>
    <w:rsid w:val="0042291B"/>
    <w:rsid w:val="00422A4D"/>
    <w:rsid w:val="00422AA7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1C"/>
    <w:rsid w:val="00423773"/>
    <w:rsid w:val="004237A5"/>
    <w:rsid w:val="00423806"/>
    <w:rsid w:val="0042393C"/>
    <w:rsid w:val="00423A4C"/>
    <w:rsid w:val="00423DA1"/>
    <w:rsid w:val="00423F8C"/>
    <w:rsid w:val="0042413A"/>
    <w:rsid w:val="00424191"/>
    <w:rsid w:val="004241F2"/>
    <w:rsid w:val="00424365"/>
    <w:rsid w:val="0042442D"/>
    <w:rsid w:val="00424600"/>
    <w:rsid w:val="00424636"/>
    <w:rsid w:val="00424696"/>
    <w:rsid w:val="004246D5"/>
    <w:rsid w:val="004247F8"/>
    <w:rsid w:val="00424863"/>
    <w:rsid w:val="00424B4C"/>
    <w:rsid w:val="00424BF1"/>
    <w:rsid w:val="00424BF5"/>
    <w:rsid w:val="00424C62"/>
    <w:rsid w:val="00424D53"/>
    <w:rsid w:val="00424DB9"/>
    <w:rsid w:val="00424F4B"/>
    <w:rsid w:val="00424F5C"/>
    <w:rsid w:val="004250FD"/>
    <w:rsid w:val="00425339"/>
    <w:rsid w:val="004253EE"/>
    <w:rsid w:val="004254D9"/>
    <w:rsid w:val="0042557E"/>
    <w:rsid w:val="004255ED"/>
    <w:rsid w:val="00425744"/>
    <w:rsid w:val="0042575C"/>
    <w:rsid w:val="004258CB"/>
    <w:rsid w:val="004259E2"/>
    <w:rsid w:val="00425B53"/>
    <w:rsid w:val="00425B75"/>
    <w:rsid w:val="00425CD5"/>
    <w:rsid w:val="00425D42"/>
    <w:rsid w:val="00425E7C"/>
    <w:rsid w:val="00425F77"/>
    <w:rsid w:val="00426083"/>
    <w:rsid w:val="0042611B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C3F"/>
    <w:rsid w:val="00426F43"/>
    <w:rsid w:val="00426F55"/>
    <w:rsid w:val="00426F96"/>
    <w:rsid w:val="00426FAF"/>
    <w:rsid w:val="0042716F"/>
    <w:rsid w:val="00427319"/>
    <w:rsid w:val="0042746F"/>
    <w:rsid w:val="00427625"/>
    <w:rsid w:val="00427644"/>
    <w:rsid w:val="004277CE"/>
    <w:rsid w:val="00427B8B"/>
    <w:rsid w:val="00427BB3"/>
    <w:rsid w:val="00427C13"/>
    <w:rsid w:val="00427CE0"/>
    <w:rsid w:val="00427D36"/>
    <w:rsid w:val="00427E47"/>
    <w:rsid w:val="00427E4D"/>
    <w:rsid w:val="00430052"/>
    <w:rsid w:val="004300C7"/>
    <w:rsid w:val="00430180"/>
    <w:rsid w:val="0043019B"/>
    <w:rsid w:val="004301D6"/>
    <w:rsid w:val="00430281"/>
    <w:rsid w:val="0043028A"/>
    <w:rsid w:val="004302BD"/>
    <w:rsid w:val="004302D0"/>
    <w:rsid w:val="004303C9"/>
    <w:rsid w:val="0043046E"/>
    <w:rsid w:val="004304C6"/>
    <w:rsid w:val="00430526"/>
    <w:rsid w:val="00430618"/>
    <w:rsid w:val="004306BD"/>
    <w:rsid w:val="00430738"/>
    <w:rsid w:val="004308CC"/>
    <w:rsid w:val="004308D6"/>
    <w:rsid w:val="00430969"/>
    <w:rsid w:val="00430A72"/>
    <w:rsid w:val="00430BC2"/>
    <w:rsid w:val="00430BFA"/>
    <w:rsid w:val="00430C95"/>
    <w:rsid w:val="00430EFA"/>
    <w:rsid w:val="0043117C"/>
    <w:rsid w:val="0043132F"/>
    <w:rsid w:val="00431354"/>
    <w:rsid w:val="00431415"/>
    <w:rsid w:val="00431432"/>
    <w:rsid w:val="00431464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CC5"/>
    <w:rsid w:val="00431E23"/>
    <w:rsid w:val="00431E35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797"/>
    <w:rsid w:val="00432845"/>
    <w:rsid w:val="00432BBB"/>
    <w:rsid w:val="00432BF8"/>
    <w:rsid w:val="00432EC9"/>
    <w:rsid w:val="00432ED3"/>
    <w:rsid w:val="00432ED5"/>
    <w:rsid w:val="00432EFD"/>
    <w:rsid w:val="00432F95"/>
    <w:rsid w:val="0043309B"/>
    <w:rsid w:val="004331EE"/>
    <w:rsid w:val="004332B2"/>
    <w:rsid w:val="004332C5"/>
    <w:rsid w:val="004332DA"/>
    <w:rsid w:val="004334E4"/>
    <w:rsid w:val="00433605"/>
    <w:rsid w:val="004336D3"/>
    <w:rsid w:val="00433AFE"/>
    <w:rsid w:val="00433B6D"/>
    <w:rsid w:val="00433BA8"/>
    <w:rsid w:val="00433BC1"/>
    <w:rsid w:val="00433E5A"/>
    <w:rsid w:val="00433F1A"/>
    <w:rsid w:val="00433FB7"/>
    <w:rsid w:val="0043408F"/>
    <w:rsid w:val="00434121"/>
    <w:rsid w:val="0043413E"/>
    <w:rsid w:val="004343A9"/>
    <w:rsid w:val="00434413"/>
    <w:rsid w:val="004345D4"/>
    <w:rsid w:val="00434618"/>
    <w:rsid w:val="00434633"/>
    <w:rsid w:val="00434661"/>
    <w:rsid w:val="00434704"/>
    <w:rsid w:val="0043482F"/>
    <w:rsid w:val="0043485C"/>
    <w:rsid w:val="00434909"/>
    <w:rsid w:val="00434931"/>
    <w:rsid w:val="0043498D"/>
    <w:rsid w:val="004349CB"/>
    <w:rsid w:val="004349E4"/>
    <w:rsid w:val="00434BAF"/>
    <w:rsid w:val="00434BE4"/>
    <w:rsid w:val="00434DE5"/>
    <w:rsid w:val="00434F15"/>
    <w:rsid w:val="00434FF1"/>
    <w:rsid w:val="0043501B"/>
    <w:rsid w:val="00435250"/>
    <w:rsid w:val="00435459"/>
    <w:rsid w:val="0043570D"/>
    <w:rsid w:val="00435828"/>
    <w:rsid w:val="004358A4"/>
    <w:rsid w:val="00435944"/>
    <w:rsid w:val="004359E6"/>
    <w:rsid w:val="00435E06"/>
    <w:rsid w:val="00435F93"/>
    <w:rsid w:val="0043623C"/>
    <w:rsid w:val="004362E1"/>
    <w:rsid w:val="004362E3"/>
    <w:rsid w:val="0043649F"/>
    <w:rsid w:val="004364B2"/>
    <w:rsid w:val="004365D5"/>
    <w:rsid w:val="004365EC"/>
    <w:rsid w:val="0043668A"/>
    <w:rsid w:val="00436836"/>
    <w:rsid w:val="00436886"/>
    <w:rsid w:val="00436BBA"/>
    <w:rsid w:val="00436C75"/>
    <w:rsid w:val="00436C77"/>
    <w:rsid w:val="00436C7A"/>
    <w:rsid w:val="00436D30"/>
    <w:rsid w:val="00436F61"/>
    <w:rsid w:val="00437171"/>
    <w:rsid w:val="00437475"/>
    <w:rsid w:val="00437495"/>
    <w:rsid w:val="004375F4"/>
    <w:rsid w:val="0043789A"/>
    <w:rsid w:val="004378E0"/>
    <w:rsid w:val="004378F3"/>
    <w:rsid w:val="0043795F"/>
    <w:rsid w:val="00437A39"/>
    <w:rsid w:val="00437A8E"/>
    <w:rsid w:val="00437A99"/>
    <w:rsid w:val="00437B65"/>
    <w:rsid w:val="00437DE6"/>
    <w:rsid w:val="00437E23"/>
    <w:rsid w:val="00437F1D"/>
    <w:rsid w:val="00440044"/>
    <w:rsid w:val="00440510"/>
    <w:rsid w:val="00440735"/>
    <w:rsid w:val="004407D1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6DA"/>
    <w:rsid w:val="004416EA"/>
    <w:rsid w:val="004417E3"/>
    <w:rsid w:val="00441923"/>
    <w:rsid w:val="00441973"/>
    <w:rsid w:val="00441A9A"/>
    <w:rsid w:val="00441C6F"/>
    <w:rsid w:val="00441F22"/>
    <w:rsid w:val="00442187"/>
    <w:rsid w:val="00442254"/>
    <w:rsid w:val="004423A2"/>
    <w:rsid w:val="004426BD"/>
    <w:rsid w:val="004426CD"/>
    <w:rsid w:val="00442829"/>
    <w:rsid w:val="00442927"/>
    <w:rsid w:val="0044294F"/>
    <w:rsid w:val="00442A01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04"/>
    <w:rsid w:val="00443453"/>
    <w:rsid w:val="00443476"/>
    <w:rsid w:val="0044351B"/>
    <w:rsid w:val="00443604"/>
    <w:rsid w:val="00443741"/>
    <w:rsid w:val="0044378A"/>
    <w:rsid w:val="004437B3"/>
    <w:rsid w:val="00443990"/>
    <w:rsid w:val="00443AE7"/>
    <w:rsid w:val="00443B2A"/>
    <w:rsid w:val="00443B77"/>
    <w:rsid w:val="00443B90"/>
    <w:rsid w:val="00443CC4"/>
    <w:rsid w:val="00443CDF"/>
    <w:rsid w:val="00443E7E"/>
    <w:rsid w:val="00443ED8"/>
    <w:rsid w:val="00443F22"/>
    <w:rsid w:val="00444068"/>
    <w:rsid w:val="004440D2"/>
    <w:rsid w:val="004446AA"/>
    <w:rsid w:val="004446D7"/>
    <w:rsid w:val="004446D9"/>
    <w:rsid w:val="00444719"/>
    <w:rsid w:val="00444A32"/>
    <w:rsid w:val="00444AB6"/>
    <w:rsid w:val="00444C32"/>
    <w:rsid w:val="00444D0D"/>
    <w:rsid w:val="00444E33"/>
    <w:rsid w:val="00444E57"/>
    <w:rsid w:val="00444ECA"/>
    <w:rsid w:val="00445018"/>
    <w:rsid w:val="00445077"/>
    <w:rsid w:val="0044509E"/>
    <w:rsid w:val="00445124"/>
    <w:rsid w:val="00445183"/>
    <w:rsid w:val="004451CC"/>
    <w:rsid w:val="004452DB"/>
    <w:rsid w:val="00445345"/>
    <w:rsid w:val="004456A5"/>
    <w:rsid w:val="0044574C"/>
    <w:rsid w:val="0044586B"/>
    <w:rsid w:val="00445A0E"/>
    <w:rsid w:val="00445D64"/>
    <w:rsid w:val="00445D86"/>
    <w:rsid w:val="00445ED0"/>
    <w:rsid w:val="00446217"/>
    <w:rsid w:val="00446378"/>
    <w:rsid w:val="00446385"/>
    <w:rsid w:val="00446470"/>
    <w:rsid w:val="004464B3"/>
    <w:rsid w:val="00446591"/>
    <w:rsid w:val="00446619"/>
    <w:rsid w:val="004466C4"/>
    <w:rsid w:val="004467DF"/>
    <w:rsid w:val="00446804"/>
    <w:rsid w:val="004469DF"/>
    <w:rsid w:val="004469F8"/>
    <w:rsid w:val="00446AE0"/>
    <w:rsid w:val="00446B48"/>
    <w:rsid w:val="00446C01"/>
    <w:rsid w:val="00446CF3"/>
    <w:rsid w:val="00446DD4"/>
    <w:rsid w:val="00446DD8"/>
    <w:rsid w:val="00446DDB"/>
    <w:rsid w:val="00446E88"/>
    <w:rsid w:val="00446ED4"/>
    <w:rsid w:val="00446F9A"/>
    <w:rsid w:val="00446FAC"/>
    <w:rsid w:val="00447246"/>
    <w:rsid w:val="004472CD"/>
    <w:rsid w:val="004474FF"/>
    <w:rsid w:val="00447582"/>
    <w:rsid w:val="004477EC"/>
    <w:rsid w:val="00447822"/>
    <w:rsid w:val="004479D6"/>
    <w:rsid w:val="00447B80"/>
    <w:rsid w:val="00447C63"/>
    <w:rsid w:val="00447C7D"/>
    <w:rsid w:val="00447D47"/>
    <w:rsid w:val="00447D8F"/>
    <w:rsid w:val="00447D9D"/>
    <w:rsid w:val="00447E6D"/>
    <w:rsid w:val="004500CB"/>
    <w:rsid w:val="00450354"/>
    <w:rsid w:val="004505B5"/>
    <w:rsid w:val="004505BD"/>
    <w:rsid w:val="00450726"/>
    <w:rsid w:val="00450808"/>
    <w:rsid w:val="004508BB"/>
    <w:rsid w:val="004509B6"/>
    <w:rsid w:val="00450A00"/>
    <w:rsid w:val="00450A63"/>
    <w:rsid w:val="00450AB9"/>
    <w:rsid w:val="00450B32"/>
    <w:rsid w:val="00450CB1"/>
    <w:rsid w:val="00450D0A"/>
    <w:rsid w:val="00450F20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80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2D"/>
    <w:rsid w:val="00451E63"/>
    <w:rsid w:val="00451EAE"/>
    <w:rsid w:val="00451F5E"/>
    <w:rsid w:val="00451F87"/>
    <w:rsid w:val="004520EE"/>
    <w:rsid w:val="0045229A"/>
    <w:rsid w:val="004523BC"/>
    <w:rsid w:val="00452619"/>
    <w:rsid w:val="0045282D"/>
    <w:rsid w:val="00452A1B"/>
    <w:rsid w:val="00452CF1"/>
    <w:rsid w:val="00452DC4"/>
    <w:rsid w:val="00452E88"/>
    <w:rsid w:val="00453025"/>
    <w:rsid w:val="004530DD"/>
    <w:rsid w:val="0045332F"/>
    <w:rsid w:val="004533D4"/>
    <w:rsid w:val="00453473"/>
    <w:rsid w:val="0045354F"/>
    <w:rsid w:val="004535BF"/>
    <w:rsid w:val="00453667"/>
    <w:rsid w:val="0045369E"/>
    <w:rsid w:val="004536F2"/>
    <w:rsid w:val="004536FE"/>
    <w:rsid w:val="004537C8"/>
    <w:rsid w:val="004537D2"/>
    <w:rsid w:val="0045385E"/>
    <w:rsid w:val="00453AE3"/>
    <w:rsid w:val="00453B64"/>
    <w:rsid w:val="00453C27"/>
    <w:rsid w:val="00453C36"/>
    <w:rsid w:val="00453DFE"/>
    <w:rsid w:val="0045413F"/>
    <w:rsid w:val="004541EC"/>
    <w:rsid w:val="00454339"/>
    <w:rsid w:val="00454408"/>
    <w:rsid w:val="00454454"/>
    <w:rsid w:val="0045446D"/>
    <w:rsid w:val="004544DE"/>
    <w:rsid w:val="00454660"/>
    <w:rsid w:val="0045475E"/>
    <w:rsid w:val="00454AF1"/>
    <w:rsid w:val="00454C7C"/>
    <w:rsid w:val="00454E2C"/>
    <w:rsid w:val="00454E4F"/>
    <w:rsid w:val="00454EA9"/>
    <w:rsid w:val="00454FD3"/>
    <w:rsid w:val="00455048"/>
    <w:rsid w:val="0045507D"/>
    <w:rsid w:val="004550E6"/>
    <w:rsid w:val="00455173"/>
    <w:rsid w:val="004551BE"/>
    <w:rsid w:val="00455243"/>
    <w:rsid w:val="004552A2"/>
    <w:rsid w:val="0045536C"/>
    <w:rsid w:val="0045573F"/>
    <w:rsid w:val="004559E7"/>
    <w:rsid w:val="00455B1B"/>
    <w:rsid w:val="00455E6A"/>
    <w:rsid w:val="00455ECC"/>
    <w:rsid w:val="00456025"/>
    <w:rsid w:val="004561A6"/>
    <w:rsid w:val="00456229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B8F"/>
    <w:rsid w:val="00456B9B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8B"/>
    <w:rsid w:val="004578F3"/>
    <w:rsid w:val="00457B8E"/>
    <w:rsid w:val="00457C18"/>
    <w:rsid w:val="00457C49"/>
    <w:rsid w:val="00457E33"/>
    <w:rsid w:val="00457F8F"/>
    <w:rsid w:val="004600E8"/>
    <w:rsid w:val="0046012D"/>
    <w:rsid w:val="004601AA"/>
    <w:rsid w:val="004601CD"/>
    <w:rsid w:val="004602A1"/>
    <w:rsid w:val="00460660"/>
    <w:rsid w:val="004606DF"/>
    <w:rsid w:val="0046076F"/>
    <w:rsid w:val="00460859"/>
    <w:rsid w:val="00460B2D"/>
    <w:rsid w:val="00460C79"/>
    <w:rsid w:val="00460EDC"/>
    <w:rsid w:val="00460F97"/>
    <w:rsid w:val="0046126B"/>
    <w:rsid w:val="00461771"/>
    <w:rsid w:val="004617C6"/>
    <w:rsid w:val="004617E1"/>
    <w:rsid w:val="00461994"/>
    <w:rsid w:val="00461A23"/>
    <w:rsid w:val="00461A76"/>
    <w:rsid w:val="00461A7C"/>
    <w:rsid w:val="00461C56"/>
    <w:rsid w:val="00461C60"/>
    <w:rsid w:val="00461D52"/>
    <w:rsid w:val="00461DBE"/>
    <w:rsid w:val="00461DD3"/>
    <w:rsid w:val="00461FCF"/>
    <w:rsid w:val="00462012"/>
    <w:rsid w:val="00462020"/>
    <w:rsid w:val="004620FE"/>
    <w:rsid w:val="00462282"/>
    <w:rsid w:val="00462288"/>
    <w:rsid w:val="004622FF"/>
    <w:rsid w:val="00462319"/>
    <w:rsid w:val="00462320"/>
    <w:rsid w:val="004624C4"/>
    <w:rsid w:val="004624DF"/>
    <w:rsid w:val="0046270D"/>
    <w:rsid w:val="00462747"/>
    <w:rsid w:val="004627A3"/>
    <w:rsid w:val="0046281C"/>
    <w:rsid w:val="00462BA8"/>
    <w:rsid w:val="00462CB2"/>
    <w:rsid w:val="00462D4E"/>
    <w:rsid w:val="00462D5B"/>
    <w:rsid w:val="00462F45"/>
    <w:rsid w:val="00462F97"/>
    <w:rsid w:val="00462FDB"/>
    <w:rsid w:val="00462FEC"/>
    <w:rsid w:val="00463095"/>
    <w:rsid w:val="004630C5"/>
    <w:rsid w:val="004630CE"/>
    <w:rsid w:val="00463100"/>
    <w:rsid w:val="00463128"/>
    <w:rsid w:val="004632FD"/>
    <w:rsid w:val="00463351"/>
    <w:rsid w:val="004633FB"/>
    <w:rsid w:val="00463424"/>
    <w:rsid w:val="0046357D"/>
    <w:rsid w:val="0046364B"/>
    <w:rsid w:val="00463777"/>
    <w:rsid w:val="004637E2"/>
    <w:rsid w:val="004638F6"/>
    <w:rsid w:val="0046394D"/>
    <w:rsid w:val="00463A35"/>
    <w:rsid w:val="00463B17"/>
    <w:rsid w:val="00463B56"/>
    <w:rsid w:val="00463BB0"/>
    <w:rsid w:val="00463C66"/>
    <w:rsid w:val="00463E98"/>
    <w:rsid w:val="00463F25"/>
    <w:rsid w:val="00464076"/>
    <w:rsid w:val="004640D9"/>
    <w:rsid w:val="004641FB"/>
    <w:rsid w:val="004642F9"/>
    <w:rsid w:val="004643A0"/>
    <w:rsid w:val="00464487"/>
    <w:rsid w:val="004644E1"/>
    <w:rsid w:val="00464720"/>
    <w:rsid w:val="004648D3"/>
    <w:rsid w:val="004648DF"/>
    <w:rsid w:val="00464AE7"/>
    <w:rsid w:val="00464B32"/>
    <w:rsid w:val="00464CC1"/>
    <w:rsid w:val="00464D39"/>
    <w:rsid w:val="00464D3A"/>
    <w:rsid w:val="00464EDD"/>
    <w:rsid w:val="00464F3C"/>
    <w:rsid w:val="00465057"/>
    <w:rsid w:val="004651C5"/>
    <w:rsid w:val="00465258"/>
    <w:rsid w:val="0046539B"/>
    <w:rsid w:val="004653BC"/>
    <w:rsid w:val="00465427"/>
    <w:rsid w:val="0046546A"/>
    <w:rsid w:val="004654F6"/>
    <w:rsid w:val="0046552D"/>
    <w:rsid w:val="0046562A"/>
    <w:rsid w:val="004659AA"/>
    <w:rsid w:val="00465A3B"/>
    <w:rsid w:val="00465BB8"/>
    <w:rsid w:val="00465C8B"/>
    <w:rsid w:val="00465CA8"/>
    <w:rsid w:val="00465CAF"/>
    <w:rsid w:val="00465D29"/>
    <w:rsid w:val="00465F0C"/>
    <w:rsid w:val="00465FAE"/>
    <w:rsid w:val="00466196"/>
    <w:rsid w:val="0046629A"/>
    <w:rsid w:val="00466495"/>
    <w:rsid w:val="00466500"/>
    <w:rsid w:val="004666F3"/>
    <w:rsid w:val="004668E1"/>
    <w:rsid w:val="00466A5B"/>
    <w:rsid w:val="00466BF7"/>
    <w:rsid w:val="00466C0E"/>
    <w:rsid w:val="00466CDE"/>
    <w:rsid w:val="00466CF4"/>
    <w:rsid w:val="00466E4E"/>
    <w:rsid w:val="00466EB2"/>
    <w:rsid w:val="00467126"/>
    <w:rsid w:val="00467146"/>
    <w:rsid w:val="004671FE"/>
    <w:rsid w:val="0046726D"/>
    <w:rsid w:val="00467441"/>
    <w:rsid w:val="0046744D"/>
    <w:rsid w:val="0046752A"/>
    <w:rsid w:val="004675BB"/>
    <w:rsid w:val="00467635"/>
    <w:rsid w:val="00467655"/>
    <w:rsid w:val="004676E6"/>
    <w:rsid w:val="00467710"/>
    <w:rsid w:val="004679AE"/>
    <w:rsid w:val="00467AAC"/>
    <w:rsid w:val="00467B71"/>
    <w:rsid w:val="00467C97"/>
    <w:rsid w:val="00467E14"/>
    <w:rsid w:val="00467E46"/>
    <w:rsid w:val="00467F36"/>
    <w:rsid w:val="004700B3"/>
    <w:rsid w:val="004702B2"/>
    <w:rsid w:val="004704B9"/>
    <w:rsid w:val="004705D3"/>
    <w:rsid w:val="004706EC"/>
    <w:rsid w:val="0047071E"/>
    <w:rsid w:val="004707B2"/>
    <w:rsid w:val="0047080C"/>
    <w:rsid w:val="00470B59"/>
    <w:rsid w:val="00470BB0"/>
    <w:rsid w:val="00470CA1"/>
    <w:rsid w:val="00470D0C"/>
    <w:rsid w:val="00470DE8"/>
    <w:rsid w:val="00470E2A"/>
    <w:rsid w:val="0047104F"/>
    <w:rsid w:val="004710E6"/>
    <w:rsid w:val="00471117"/>
    <w:rsid w:val="00471135"/>
    <w:rsid w:val="004711A2"/>
    <w:rsid w:val="00471206"/>
    <w:rsid w:val="00471232"/>
    <w:rsid w:val="0047145B"/>
    <w:rsid w:val="00471510"/>
    <w:rsid w:val="0047151E"/>
    <w:rsid w:val="0047166C"/>
    <w:rsid w:val="004716EF"/>
    <w:rsid w:val="004717FC"/>
    <w:rsid w:val="00471B7A"/>
    <w:rsid w:val="00471CED"/>
    <w:rsid w:val="00471D17"/>
    <w:rsid w:val="00471D34"/>
    <w:rsid w:val="00471E27"/>
    <w:rsid w:val="00471F40"/>
    <w:rsid w:val="00471FA6"/>
    <w:rsid w:val="00472024"/>
    <w:rsid w:val="004721C3"/>
    <w:rsid w:val="00472223"/>
    <w:rsid w:val="004723CD"/>
    <w:rsid w:val="00472431"/>
    <w:rsid w:val="004724E8"/>
    <w:rsid w:val="004725EF"/>
    <w:rsid w:val="00472628"/>
    <w:rsid w:val="00472653"/>
    <w:rsid w:val="0047265A"/>
    <w:rsid w:val="00472785"/>
    <w:rsid w:val="00472818"/>
    <w:rsid w:val="00472901"/>
    <w:rsid w:val="00472975"/>
    <w:rsid w:val="00472A00"/>
    <w:rsid w:val="00472A1C"/>
    <w:rsid w:val="00472C2E"/>
    <w:rsid w:val="00472CF6"/>
    <w:rsid w:val="00472CFB"/>
    <w:rsid w:val="00472D6A"/>
    <w:rsid w:val="00472DDA"/>
    <w:rsid w:val="00472ECE"/>
    <w:rsid w:val="00472F62"/>
    <w:rsid w:val="00472FFA"/>
    <w:rsid w:val="0047314E"/>
    <w:rsid w:val="00473184"/>
    <w:rsid w:val="004731C7"/>
    <w:rsid w:val="00473236"/>
    <w:rsid w:val="004733B7"/>
    <w:rsid w:val="004733D6"/>
    <w:rsid w:val="004734B6"/>
    <w:rsid w:val="004734FE"/>
    <w:rsid w:val="00473504"/>
    <w:rsid w:val="004736A8"/>
    <w:rsid w:val="0047370D"/>
    <w:rsid w:val="004738DB"/>
    <w:rsid w:val="004738E9"/>
    <w:rsid w:val="004739D8"/>
    <w:rsid w:val="00473A00"/>
    <w:rsid w:val="00473B9B"/>
    <w:rsid w:val="00473C1E"/>
    <w:rsid w:val="00473E06"/>
    <w:rsid w:val="00473F21"/>
    <w:rsid w:val="004740BE"/>
    <w:rsid w:val="0047415B"/>
    <w:rsid w:val="004741A6"/>
    <w:rsid w:val="004741E7"/>
    <w:rsid w:val="00474207"/>
    <w:rsid w:val="00474235"/>
    <w:rsid w:val="004743D4"/>
    <w:rsid w:val="00474405"/>
    <w:rsid w:val="00474482"/>
    <w:rsid w:val="004744F5"/>
    <w:rsid w:val="004745ED"/>
    <w:rsid w:val="0047466A"/>
    <w:rsid w:val="00474829"/>
    <w:rsid w:val="00474869"/>
    <w:rsid w:val="00474876"/>
    <w:rsid w:val="00474A2A"/>
    <w:rsid w:val="00474B36"/>
    <w:rsid w:val="00474B94"/>
    <w:rsid w:val="00474D1E"/>
    <w:rsid w:val="00474DD1"/>
    <w:rsid w:val="00474E18"/>
    <w:rsid w:val="00474F4B"/>
    <w:rsid w:val="00474F50"/>
    <w:rsid w:val="00475150"/>
    <w:rsid w:val="0047516C"/>
    <w:rsid w:val="004751BD"/>
    <w:rsid w:val="0047522F"/>
    <w:rsid w:val="004752CE"/>
    <w:rsid w:val="0047535A"/>
    <w:rsid w:val="00475417"/>
    <w:rsid w:val="00475538"/>
    <w:rsid w:val="00475683"/>
    <w:rsid w:val="004756D4"/>
    <w:rsid w:val="004756D8"/>
    <w:rsid w:val="004758B5"/>
    <w:rsid w:val="00475914"/>
    <w:rsid w:val="00475AC5"/>
    <w:rsid w:val="00475ADE"/>
    <w:rsid w:val="00475B38"/>
    <w:rsid w:val="00475C55"/>
    <w:rsid w:val="00475C5F"/>
    <w:rsid w:val="00475D6A"/>
    <w:rsid w:val="00475E74"/>
    <w:rsid w:val="00476067"/>
    <w:rsid w:val="004760C4"/>
    <w:rsid w:val="004762D1"/>
    <w:rsid w:val="0047631E"/>
    <w:rsid w:val="00476425"/>
    <w:rsid w:val="004764AF"/>
    <w:rsid w:val="0047652D"/>
    <w:rsid w:val="004765C0"/>
    <w:rsid w:val="00476659"/>
    <w:rsid w:val="0047668F"/>
    <w:rsid w:val="004767D0"/>
    <w:rsid w:val="004767E5"/>
    <w:rsid w:val="004768E5"/>
    <w:rsid w:val="004768FF"/>
    <w:rsid w:val="004769EE"/>
    <w:rsid w:val="00476AA7"/>
    <w:rsid w:val="00476B86"/>
    <w:rsid w:val="00476D41"/>
    <w:rsid w:val="00476E4A"/>
    <w:rsid w:val="00476F1A"/>
    <w:rsid w:val="00476FD9"/>
    <w:rsid w:val="004770E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858"/>
    <w:rsid w:val="004779DD"/>
    <w:rsid w:val="00477B2F"/>
    <w:rsid w:val="00477DDB"/>
    <w:rsid w:val="00477EA3"/>
    <w:rsid w:val="00480011"/>
    <w:rsid w:val="00480105"/>
    <w:rsid w:val="00480252"/>
    <w:rsid w:val="004805B4"/>
    <w:rsid w:val="00480761"/>
    <w:rsid w:val="0048090C"/>
    <w:rsid w:val="00480956"/>
    <w:rsid w:val="004809AC"/>
    <w:rsid w:val="00480B02"/>
    <w:rsid w:val="00480BAB"/>
    <w:rsid w:val="00480BAE"/>
    <w:rsid w:val="00480C66"/>
    <w:rsid w:val="00480C7F"/>
    <w:rsid w:val="00480D1D"/>
    <w:rsid w:val="00480E36"/>
    <w:rsid w:val="00480E51"/>
    <w:rsid w:val="00480FC9"/>
    <w:rsid w:val="00480FEF"/>
    <w:rsid w:val="0048128C"/>
    <w:rsid w:val="004812A9"/>
    <w:rsid w:val="004813C0"/>
    <w:rsid w:val="004814C2"/>
    <w:rsid w:val="0048165F"/>
    <w:rsid w:val="004817E4"/>
    <w:rsid w:val="00481965"/>
    <w:rsid w:val="004819B3"/>
    <w:rsid w:val="00481B42"/>
    <w:rsid w:val="00481BE3"/>
    <w:rsid w:val="00481C98"/>
    <w:rsid w:val="00481DCA"/>
    <w:rsid w:val="00481E6F"/>
    <w:rsid w:val="00481F59"/>
    <w:rsid w:val="00482091"/>
    <w:rsid w:val="004820CD"/>
    <w:rsid w:val="004820F6"/>
    <w:rsid w:val="004821C3"/>
    <w:rsid w:val="00482237"/>
    <w:rsid w:val="004822AF"/>
    <w:rsid w:val="004822C6"/>
    <w:rsid w:val="004822D4"/>
    <w:rsid w:val="00482305"/>
    <w:rsid w:val="004824CC"/>
    <w:rsid w:val="004826B3"/>
    <w:rsid w:val="00482976"/>
    <w:rsid w:val="00482A46"/>
    <w:rsid w:val="00482B45"/>
    <w:rsid w:val="00482D28"/>
    <w:rsid w:val="00482DC7"/>
    <w:rsid w:val="00482E65"/>
    <w:rsid w:val="00482F02"/>
    <w:rsid w:val="00482F78"/>
    <w:rsid w:val="0048312A"/>
    <w:rsid w:val="00483216"/>
    <w:rsid w:val="004833B7"/>
    <w:rsid w:val="004833D9"/>
    <w:rsid w:val="0048343E"/>
    <w:rsid w:val="004835DB"/>
    <w:rsid w:val="00483744"/>
    <w:rsid w:val="00483747"/>
    <w:rsid w:val="004837A7"/>
    <w:rsid w:val="004837C1"/>
    <w:rsid w:val="004837E2"/>
    <w:rsid w:val="00483879"/>
    <w:rsid w:val="0048399E"/>
    <w:rsid w:val="004839B9"/>
    <w:rsid w:val="004839F1"/>
    <w:rsid w:val="00483BFD"/>
    <w:rsid w:val="00483CAE"/>
    <w:rsid w:val="00483FE2"/>
    <w:rsid w:val="00484139"/>
    <w:rsid w:val="0048416D"/>
    <w:rsid w:val="0048416E"/>
    <w:rsid w:val="0048421A"/>
    <w:rsid w:val="00484381"/>
    <w:rsid w:val="00484537"/>
    <w:rsid w:val="0048453C"/>
    <w:rsid w:val="004846EC"/>
    <w:rsid w:val="00484742"/>
    <w:rsid w:val="0048479D"/>
    <w:rsid w:val="004848D9"/>
    <w:rsid w:val="00484946"/>
    <w:rsid w:val="00484B37"/>
    <w:rsid w:val="00484CFF"/>
    <w:rsid w:val="00484D04"/>
    <w:rsid w:val="004850D7"/>
    <w:rsid w:val="004851D0"/>
    <w:rsid w:val="0048526A"/>
    <w:rsid w:val="0048527E"/>
    <w:rsid w:val="00485295"/>
    <w:rsid w:val="004854A8"/>
    <w:rsid w:val="004854EA"/>
    <w:rsid w:val="00485528"/>
    <w:rsid w:val="00485777"/>
    <w:rsid w:val="00485820"/>
    <w:rsid w:val="00485AD2"/>
    <w:rsid w:val="00485B11"/>
    <w:rsid w:val="00485C3E"/>
    <w:rsid w:val="00485D51"/>
    <w:rsid w:val="00485E6F"/>
    <w:rsid w:val="00485FBA"/>
    <w:rsid w:val="00486001"/>
    <w:rsid w:val="00486003"/>
    <w:rsid w:val="0048602D"/>
    <w:rsid w:val="00486041"/>
    <w:rsid w:val="004861D7"/>
    <w:rsid w:val="004862AC"/>
    <w:rsid w:val="00486357"/>
    <w:rsid w:val="00486367"/>
    <w:rsid w:val="004864AE"/>
    <w:rsid w:val="004864D9"/>
    <w:rsid w:val="0048684E"/>
    <w:rsid w:val="004868DB"/>
    <w:rsid w:val="00486AA0"/>
    <w:rsid w:val="00486BB7"/>
    <w:rsid w:val="00486C3F"/>
    <w:rsid w:val="00486D9D"/>
    <w:rsid w:val="00486E0B"/>
    <w:rsid w:val="00486E76"/>
    <w:rsid w:val="00486E85"/>
    <w:rsid w:val="0048710E"/>
    <w:rsid w:val="004871B4"/>
    <w:rsid w:val="004871DB"/>
    <w:rsid w:val="00487246"/>
    <w:rsid w:val="00487453"/>
    <w:rsid w:val="0048749B"/>
    <w:rsid w:val="004875E9"/>
    <w:rsid w:val="00487709"/>
    <w:rsid w:val="004877A7"/>
    <w:rsid w:val="00487807"/>
    <w:rsid w:val="00487914"/>
    <w:rsid w:val="00487C0A"/>
    <w:rsid w:val="00487C0E"/>
    <w:rsid w:val="00487CC2"/>
    <w:rsid w:val="00487D8B"/>
    <w:rsid w:val="00487E38"/>
    <w:rsid w:val="00487E6C"/>
    <w:rsid w:val="00487F8A"/>
    <w:rsid w:val="00487FE4"/>
    <w:rsid w:val="00490087"/>
    <w:rsid w:val="0049017D"/>
    <w:rsid w:val="004901DC"/>
    <w:rsid w:val="0049022D"/>
    <w:rsid w:val="00490262"/>
    <w:rsid w:val="004902C4"/>
    <w:rsid w:val="00490373"/>
    <w:rsid w:val="004903C1"/>
    <w:rsid w:val="004903E7"/>
    <w:rsid w:val="00490406"/>
    <w:rsid w:val="0049055D"/>
    <w:rsid w:val="00490561"/>
    <w:rsid w:val="004905A1"/>
    <w:rsid w:val="004906F0"/>
    <w:rsid w:val="00490755"/>
    <w:rsid w:val="0049082A"/>
    <w:rsid w:val="00490928"/>
    <w:rsid w:val="00490AFB"/>
    <w:rsid w:val="00490AFE"/>
    <w:rsid w:val="00490BD8"/>
    <w:rsid w:val="00490C2C"/>
    <w:rsid w:val="00490EC0"/>
    <w:rsid w:val="00490F4E"/>
    <w:rsid w:val="00490F7E"/>
    <w:rsid w:val="00491063"/>
    <w:rsid w:val="00491097"/>
    <w:rsid w:val="004911CB"/>
    <w:rsid w:val="00491436"/>
    <w:rsid w:val="00491491"/>
    <w:rsid w:val="004915F2"/>
    <w:rsid w:val="0049160B"/>
    <w:rsid w:val="0049166F"/>
    <w:rsid w:val="0049178C"/>
    <w:rsid w:val="0049180D"/>
    <w:rsid w:val="004918AA"/>
    <w:rsid w:val="00491938"/>
    <w:rsid w:val="00491946"/>
    <w:rsid w:val="00491C62"/>
    <w:rsid w:val="00491CC9"/>
    <w:rsid w:val="00491D84"/>
    <w:rsid w:val="00491E91"/>
    <w:rsid w:val="00491E9F"/>
    <w:rsid w:val="00491F6C"/>
    <w:rsid w:val="0049223D"/>
    <w:rsid w:val="0049228E"/>
    <w:rsid w:val="004922B2"/>
    <w:rsid w:val="004922CA"/>
    <w:rsid w:val="00492468"/>
    <w:rsid w:val="004924B6"/>
    <w:rsid w:val="00492507"/>
    <w:rsid w:val="00492513"/>
    <w:rsid w:val="0049261C"/>
    <w:rsid w:val="004926D0"/>
    <w:rsid w:val="004927E5"/>
    <w:rsid w:val="004927F5"/>
    <w:rsid w:val="00492809"/>
    <w:rsid w:val="0049289F"/>
    <w:rsid w:val="004929D9"/>
    <w:rsid w:val="00492AD8"/>
    <w:rsid w:val="00492BF1"/>
    <w:rsid w:val="00492C1A"/>
    <w:rsid w:val="00492C9D"/>
    <w:rsid w:val="00492CCC"/>
    <w:rsid w:val="00492D38"/>
    <w:rsid w:val="00492E1E"/>
    <w:rsid w:val="00492E88"/>
    <w:rsid w:val="00492ECB"/>
    <w:rsid w:val="00492F03"/>
    <w:rsid w:val="00492F3A"/>
    <w:rsid w:val="00492F52"/>
    <w:rsid w:val="00492FA0"/>
    <w:rsid w:val="00493056"/>
    <w:rsid w:val="00493402"/>
    <w:rsid w:val="0049342E"/>
    <w:rsid w:val="0049347D"/>
    <w:rsid w:val="004936FD"/>
    <w:rsid w:val="00493732"/>
    <w:rsid w:val="00493847"/>
    <w:rsid w:val="00493947"/>
    <w:rsid w:val="0049399F"/>
    <w:rsid w:val="00493B49"/>
    <w:rsid w:val="00493B7A"/>
    <w:rsid w:val="00493BB7"/>
    <w:rsid w:val="00493C1D"/>
    <w:rsid w:val="00493E23"/>
    <w:rsid w:val="00493F6D"/>
    <w:rsid w:val="004940BA"/>
    <w:rsid w:val="004941A8"/>
    <w:rsid w:val="004941A9"/>
    <w:rsid w:val="004943AC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4F10"/>
    <w:rsid w:val="004950A6"/>
    <w:rsid w:val="00495333"/>
    <w:rsid w:val="00495448"/>
    <w:rsid w:val="004954EE"/>
    <w:rsid w:val="00495510"/>
    <w:rsid w:val="00495699"/>
    <w:rsid w:val="004956B4"/>
    <w:rsid w:val="004958F2"/>
    <w:rsid w:val="00495980"/>
    <w:rsid w:val="00495AE9"/>
    <w:rsid w:val="00495B82"/>
    <w:rsid w:val="00495BD8"/>
    <w:rsid w:val="00495C57"/>
    <w:rsid w:val="00495CD4"/>
    <w:rsid w:val="00495D8A"/>
    <w:rsid w:val="00496131"/>
    <w:rsid w:val="00496135"/>
    <w:rsid w:val="00496168"/>
    <w:rsid w:val="00496182"/>
    <w:rsid w:val="004961E4"/>
    <w:rsid w:val="004962A5"/>
    <w:rsid w:val="004962C9"/>
    <w:rsid w:val="0049630A"/>
    <w:rsid w:val="004963B4"/>
    <w:rsid w:val="004963EE"/>
    <w:rsid w:val="00496458"/>
    <w:rsid w:val="00496523"/>
    <w:rsid w:val="004968B9"/>
    <w:rsid w:val="00496D69"/>
    <w:rsid w:val="00496EED"/>
    <w:rsid w:val="00497007"/>
    <w:rsid w:val="00497138"/>
    <w:rsid w:val="00497159"/>
    <w:rsid w:val="0049716D"/>
    <w:rsid w:val="004971B9"/>
    <w:rsid w:val="00497241"/>
    <w:rsid w:val="00497389"/>
    <w:rsid w:val="0049744C"/>
    <w:rsid w:val="00497517"/>
    <w:rsid w:val="0049752D"/>
    <w:rsid w:val="004975EE"/>
    <w:rsid w:val="0049766C"/>
    <w:rsid w:val="00497938"/>
    <w:rsid w:val="00497B20"/>
    <w:rsid w:val="00497B9B"/>
    <w:rsid w:val="00497DF2"/>
    <w:rsid w:val="00497E61"/>
    <w:rsid w:val="00497E79"/>
    <w:rsid w:val="00497F99"/>
    <w:rsid w:val="004A0095"/>
    <w:rsid w:val="004A058D"/>
    <w:rsid w:val="004A059B"/>
    <w:rsid w:val="004A072F"/>
    <w:rsid w:val="004A0733"/>
    <w:rsid w:val="004A077E"/>
    <w:rsid w:val="004A0818"/>
    <w:rsid w:val="004A086F"/>
    <w:rsid w:val="004A0AAE"/>
    <w:rsid w:val="004A0BB9"/>
    <w:rsid w:val="004A0D37"/>
    <w:rsid w:val="004A0DFF"/>
    <w:rsid w:val="004A0F29"/>
    <w:rsid w:val="004A1013"/>
    <w:rsid w:val="004A1019"/>
    <w:rsid w:val="004A1029"/>
    <w:rsid w:val="004A1054"/>
    <w:rsid w:val="004A11F3"/>
    <w:rsid w:val="004A12D6"/>
    <w:rsid w:val="004A1328"/>
    <w:rsid w:val="004A136F"/>
    <w:rsid w:val="004A14D0"/>
    <w:rsid w:val="004A1541"/>
    <w:rsid w:val="004A1730"/>
    <w:rsid w:val="004A17AD"/>
    <w:rsid w:val="004A1838"/>
    <w:rsid w:val="004A1952"/>
    <w:rsid w:val="004A1A5C"/>
    <w:rsid w:val="004A1BE7"/>
    <w:rsid w:val="004A1D48"/>
    <w:rsid w:val="004A1E75"/>
    <w:rsid w:val="004A1FA5"/>
    <w:rsid w:val="004A2468"/>
    <w:rsid w:val="004A284B"/>
    <w:rsid w:val="004A296C"/>
    <w:rsid w:val="004A2AB2"/>
    <w:rsid w:val="004A2B34"/>
    <w:rsid w:val="004A2C72"/>
    <w:rsid w:val="004A2CD0"/>
    <w:rsid w:val="004A2DAF"/>
    <w:rsid w:val="004A2F2E"/>
    <w:rsid w:val="004A3207"/>
    <w:rsid w:val="004A3334"/>
    <w:rsid w:val="004A3350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4"/>
    <w:rsid w:val="004A3E2A"/>
    <w:rsid w:val="004A3F09"/>
    <w:rsid w:val="004A3F19"/>
    <w:rsid w:val="004A404F"/>
    <w:rsid w:val="004A405B"/>
    <w:rsid w:val="004A40B4"/>
    <w:rsid w:val="004A415B"/>
    <w:rsid w:val="004A416D"/>
    <w:rsid w:val="004A41AE"/>
    <w:rsid w:val="004A4513"/>
    <w:rsid w:val="004A4680"/>
    <w:rsid w:val="004A4697"/>
    <w:rsid w:val="004A4701"/>
    <w:rsid w:val="004A47A4"/>
    <w:rsid w:val="004A49E6"/>
    <w:rsid w:val="004A4B08"/>
    <w:rsid w:val="004A4D4D"/>
    <w:rsid w:val="004A4F8B"/>
    <w:rsid w:val="004A50BD"/>
    <w:rsid w:val="004A531F"/>
    <w:rsid w:val="004A53B6"/>
    <w:rsid w:val="004A5451"/>
    <w:rsid w:val="004A557B"/>
    <w:rsid w:val="004A57A4"/>
    <w:rsid w:val="004A57F9"/>
    <w:rsid w:val="004A57FF"/>
    <w:rsid w:val="004A5811"/>
    <w:rsid w:val="004A586B"/>
    <w:rsid w:val="004A5909"/>
    <w:rsid w:val="004A59C6"/>
    <w:rsid w:val="004A59D8"/>
    <w:rsid w:val="004A5A65"/>
    <w:rsid w:val="004A5A7D"/>
    <w:rsid w:val="004A5ADC"/>
    <w:rsid w:val="004A5B51"/>
    <w:rsid w:val="004A5D54"/>
    <w:rsid w:val="004A6023"/>
    <w:rsid w:val="004A6223"/>
    <w:rsid w:val="004A62A7"/>
    <w:rsid w:val="004A6370"/>
    <w:rsid w:val="004A63E3"/>
    <w:rsid w:val="004A64BB"/>
    <w:rsid w:val="004A6561"/>
    <w:rsid w:val="004A65D8"/>
    <w:rsid w:val="004A6732"/>
    <w:rsid w:val="004A689B"/>
    <w:rsid w:val="004A6946"/>
    <w:rsid w:val="004A69F4"/>
    <w:rsid w:val="004A6A7D"/>
    <w:rsid w:val="004A6B18"/>
    <w:rsid w:val="004A6B34"/>
    <w:rsid w:val="004A6BBD"/>
    <w:rsid w:val="004A6BC4"/>
    <w:rsid w:val="004A6C1F"/>
    <w:rsid w:val="004A6D28"/>
    <w:rsid w:val="004A6DF0"/>
    <w:rsid w:val="004A6E03"/>
    <w:rsid w:val="004A6E62"/>
    <w:rsid w:val="004A6EA6"/>
    <w:rsid w:val="004A6F52"/>
    <w:rsid w:val="004A6FB6"/>
    <w:rsid w:val="004A717B"/>
    <w:rsid w:val="004A71C9"/>
    <w:rsid w:val="004A73E5"/>
    <w:rsid w:val="004A7560"/>
    <w:rsid w:val="004A7727"/>
    <w:rsid w:val="004A77BF"/>
    <w:rsid w:val="004A7B2D"/>
    <w:rsid w:val="004A7BA4"/>
    <w:rsid w:val="004A7DA8"/>
    <w:rsid w:val="004A7E2E"/>
    <w:rsid w:val="004A7E43"/>
    <w:rsid w:val="004A7F85"/>
    <w:rsid w:val="004B003B"/>
    <w:rsid w:val="004B014B"/>
    <w:rsid w:val="004B01DB"/>
    <w:rsid w:val="004B0358"/>
    <w:rsid w:val="004B04DA"/>
    <w:rsid w:val="004B0596"/>
    <w:rsid w:val="004B05B8"/>
    <w:rsid w:val="004B06F3"/>
    <w:rsid w:val="004B0724"/>
    <w:rsid w:val="004B0827"/>
    <w:rsid w:val="004B0863"/>
    <w:rsid w:val="004B0C30"/>
    <w:rsid w:val="004B0C4F"/>
    <w:rsid w:val="004B0CD8"/>
    <w:rsid w:val="004B12E0"/>
    <w:rsid w:val="004B1527"/>
    <w:rsid w:val="004B1611"/>
    <w:rsid w:val="004B17B1"/>
    <w:rsid w:val="004B17F6"/>
    <w:rsid w:val="004B1818"/>
    <w:rsid w:val="004B18DF"/>
    <w:rsid w:val="004B199B"/>
    <w:rsid w:val="004B1BB4"/>
    <w:rsid w:val="004B1C39"/>
    <w:rsid w:val="004B1C70"/>
    <w:rsid w:val="004B1C9C"/>
    <w:rsid w:val="004B1D02"/>
    <w:rsid w:val="004B1D92"/>
    <w:rsid w:val="004B1DD1"/>
    <w:rsid w:val="004B1E95"/>
    <w:rsid w:val="004B1EBF"/>
    <w:rsid w:val="004B1ED5"/>
    <w:rsid w:val="004B209E"/>
    <w:rsid w:val="004B2594"/>
    <w:rsid w:val="004B26E9"/>
    <w:rsid w:val="004B2790"/>
    <w:rsid w:val="004B281C"/>
    <w:rsid w:val="004B29E1"/>
    <w:rsid w:val="004B2B8B"/>
    <w:rsid w:val="004B2C6A"/>
    <w:rsid w:val="004B2C96"/>
    <w:rsid w:val="004B2CCA"/>
    <w:rsid w:val="004B2D0E"/>
    <w:rsid w:val="004B2ED3"/>
    <w:rsid w:val="004B3018"/>
    <w:rsid w:val="004B3118"/>
    <w:rsid w:val="004B321F"/>
    <w:rsid w:val="004B326D"/>
    <w:rsid w:val="004B33C9"/>
    <w:rsid w:val="004B34C3"/>
    <w:rsid w:val="004B35E3"/>
    <w:rsid w:val="004B36B4"/>
    <w:rsid w:val="004B3749"/>
    <w:rsid w:val="004B38AA"/>
    <w:rsid w:val="004B3914"/>
    <w:rsid w:val="004B39D7"/>
    <w:rsid w:val="004B3A35"/>
    <w:rsid w:val="004B3DDA"/>
    <w:rsid w:val="004B3DE7"/>
    <w:rsid w:val="004B3EE5"/>
    <w:rsid w:val="004B3F7C"/>
    <w:rsid w:val="004B4070"/>
    <w:rsid w:val="004B40D6"/>
    <w:rsid w:val="004B415C"/>
    <w:rsid w:val="004B4267"/>
    <w:rsid w:val="004B42EB"/>
    <w:rsid w:val="004B42EE"/>
    <w:rsid w:val="004B439F"/>
    <w:rsid w:val="004B4477"/>
    <w:rsid w:val="004B454A"/>
    <w:rsid w:val="004B459D"/>
    <w:rsid w:val="004B45AD"/>
    <w:rsid w:val="004B463D"/>
    <w:rsid w:val="004B465F"/>
    <w:rsid w:val="004B4679"/>
    <w:rsid w:val="004B47B4"/>
    <w:rsid w:val="004B482B"/>
    <w:rsid w:val="004B4F90"/>
    <w:rsid w:val="004B4FA7"/>
    <w:rsid w:val="004B5114"/>
    <w:rsid w:val="004B52A0"/>
    <w:rsid w:val="004B52A9"/>
    <w:rsid w:val="004B52BB"/>
    <w:rsid w:val="004B53C8"/>
    <w:rsid w:val="004B53D8"/>
    <w:rsid w:val="004B548C"/>
    <w:rsid w:val="004B55B9"/>
    <w:rsid w:val="004B55F3"/>
    <w:rsid w:val="004B5643"/>
    <w:rsid w:val="004B591B"/>
    <w:rsid w:val="004B5BA8"/>
    <w:rsid w:val="004B5DC4"/>
    <w:rsid w:val="004B5F32"/>
    <w:rsid w:val="004B6177"/>
    <w:rsid w:val="004B6184"/>
    <w:rsid w:val="004B6278"/>
    <w:rsid w:val="004B62C8"/>
    <w:rsid w:val="004B631A"/>
    <w:rsid w:val="004B63F9"/>
    <w:rsid w:val="004B6449"/>
    <w:rsid w:val="004B66D4"/>
    <w:rsid w:val="004B690C"/>
    <w:rsid w:val="004B6922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6FA1"/>
    <w:rsid w:val="004B706F"/>
    <w:rsid w:val="004B70B5"/>
    <w:rsid w:val="004B70D2"/>
    <w:rsid w:val="004B716D"/>
    <w:rsid w:val="004B7232"/>
    <w:rsid w:val="004B73AD"/>
    <w:rsid w:val="004B754A"/>
    <w:rsid w:val="004B7610"/>
    <w:rsid w:val="004B77AD"/>
    <w:rsid w:val="004B78B9"/>
    <w:rsid w:val="004B78F4"/>
    <w:rsid w:val="004B79F9"/>
    <w:rsid w:val="004B7A2A"/>
    <w:rsid w:val="004B7B08"/>
    <w:rsid w:val="004B7C4C"/>
    <w:rsid w:val="004B7D70"/>
    <w:rsid w:val="004B7F72"/>
    <w:rsid w:val="004B7FC5"/>
    <w:rsid w:val="004B7FF8"/>
    <w:rsid w:val="004C00D4"/>
    <w:rsid w:val="004C0213"/>
    <w:rsid w:val="004C0281"/>
    <w:rsid w:val="004C0454"/>
    <w:rsid w:val="004C0503"/>
    <w:rsid w:val="004C05CB"/>
    <w:rsid w:val="004C0989"/>
    <w:rsid w:val="004C0991"/>
    <w:rsid w:val="004C099F"/>
    <w:rsid w:val="004C0B5B"/>
    <w:rsid w:val="004C0BCE"/>
    <w:rsid w:val="004C0DA3"/>
    <w:rsid w:val="004C0DD5"/>
    <w:rsid w:val="004C0E94"/>
    <w:rsid w:val="004C0FF5"/>
    <w:rsid w:val="004C1004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AB3"/>
    <w:rsid w:val="004C1AFD"/>
    <w:rsid w:val="004C1B3E"/>
    <w:rsid w:val="004C1B4B"/>
    <w:rsid w:val="004C1BF9"/>
    <w:rsid w:val="004C1E0C"/>
    <w:rsid w:val="004C1F3F"/>
    <w:rsid w:val="004C1FA9"/>
    <w:rsid w:val="004C210B"/>
    <w:rsid w:val="004C2145"/>
    <w:rsid w:val="004C227F"/>
    <w:rsid w:val="004C22F7"/>
    <w:rsid w:val="004C2377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2FEE"/>
    <w:rsid w:val="004C3141"/>
    <w:rsid w:val="004C3221"/>
    <w:rsid w:val="004C3236"/>
    <w:rsid w:val="004C3328"/>
    <w:rsid w:val="004C33FD"/>
    <w:rsid w:val="004C3500"/>
    <w:rsid w:val="004C3578"/>
    <w:rsid w:val="004C35BC"/>
    <w:rsid w:val="004C365A"/>
    <w:rsid w:val="004C3764"/>
    <w:rsid w:val="004C3950"/>
    <w:rsid w:val="004C398D"/>
    <w:rsid w:val="004C39F1"/>
    <w:rsid w:val="004C3B2A"/>
    <w:rsid w:val="004C3B79"/>
    <w:rsid w:val="004C3D70"/>
    <w:rsid w:val="004C3DF0"/>
    <w:rsid w:val="004C3E1F"/>
    <w:rsid w:val="004C3E7E"/>
    <w:rsid w:val="004C3E8A"/>
    <w:rsid w:val="004C3E94"/>
    <w:rsid w:val="004C3E9F"/>
    <w:rsid w:val="004C3EB1"/>
    <w:rsid w:val="004C3EE2"/>
    <w:rsid w:val="004C3F65"/>
    <w:rsid w:val="004C3F7F"/>
    <w:rsid w:val="004C3FE6"/>
    <w:rsid w:val="004C411A"/>
    <w:rsid w:val="004C41E5"/>
    <w:rsid w:val="004C42E0"/>
    <w:rsid w:val="004C4474"/>
    <w:rsid w:val="004C4563"/>
    <w:rsid w:val="004C45A6"/>
    <w:rsid w:val="004C46D0"/>
    <w:rsid w:val="004C46EA"/>
    <w:rsid w:val="004C484D"/>
    <w:rsid w:val="004C4949"/>
    <w:rsid w:val="004C4973"/>
    <w:rsid w:val="004C49E0"/>
    <w:rsid w:val="004C4A3E"/>
    <w:rsid w:val="004C4AC9"/>
    <w:rsid w:val="004C4BB1"/>
    <w:rsid w:val="004C4BEE"/>
    <w:rsid w:val="004C4C22"/>
    <w:rsid w:val="004C4C27"/>
    <w:rsid w:val="004C4CEA"/>
    <w:rsid w:val="004C4D1C"/>
    <w:rsid w:val="004C4D54"/>
    <w:rsid w:val="004C4D57"/>
    <w:rsid w:val="004C4D67"/>
    <w:rsid w:val="004C4E33"/>
    <w:rsid w:val="004C4F8E"/>
    <w:rsid w:val="004C5041"/>
    <w:rsid w:val="004C507E"/>
    <w:rsid w:val="004C509E"/>
    <w:rsid w:val="004C510A"/>
    <w:rsid w:val="004C523E"/>
    <w:rsid w:val="004C529F"/>
    <w:rsid w:val="004C533F"/>
    <w:rsid w:val="004C5579"/>
    <w:rsid w:val="004C56B1"/>
    <w:rsid w:val="004C56F1"/>
    <w:rsid w:val="004C579B"/>
    <w:rsid w:val="004C579E"/>
    <w:rsid w:val="004C57C0"/>
    <w:rsid w:val="004C58BA"/>
    <w:rsid w:val="004C5A6D"/>
    <w:rsid w:val="004C5D36"/>
    <w:rsid w:val="004C5EC2"/>
    <w:rsid w:val="004C606D"/>
    <w:rsid w:val="004C613C"/>
    <w:rsid w:val="004C6240"/>
    <w:rsid w:val="004C636D"/>
    <w:rsid w:val="004C64CB"/>
    <w:rsid w:val="004C64E5"/>
    <w:rsid w:val="004C6655"/>
    <w:rsid w:val="004C6757"/>
    <w:rsid w:val="004C6855"/>
    <w:rsid w:val="004C68B3"/>
    <w:rsid w:val="004C6A02"/>
    <w:rsid w:val="004C6A2B"/>
    <w:rsid w:val="004C6BD3"/>
    <w:rsid w:val="004C6D1A"/>
    <w:rsid w:val="004C6FFF"/>
    <w:rsid w:val="004C72EB"/>
    <w:rsid w:val="004C738C"/>
    <w:rsid w:val="004C745D"/>
    <w:rsid w:val="004C747E"/>
    <w:rsid w:val="004C7653"/>
    <w:rsid w:val="004C7672"/>
    <w:rsid w:val="004C77EB"/>
    <w:rsid w:val="004C7881"/>
    <w:rsid w:val="004C78C2"/>
    <w:rsid w:val="004C7945"/>
    <w:rsid w:val="004C798E"/>
    <w:rsid w:val="004C7BFB"/>
    <w:rsid w:val="004C7C94"/>
    <w:rsid w:val="004C7DBC"/>
    <w:rsid w:val="004C7EB6"/>
    <w:rsid w:val="004C7FEC"/>
    <w:rsid w:val="004D0021"/>
    <w:rsid w:val="004D00A8"/>
    <w:rsid w:val="004D00CE"/>
    <w:rsid w:val="004D020B"/>
    <w:rsid w:val="004D0245"/>
    <w:rsid w:val="004D0294"/>
    <w:rsid w:val="004D034A"/>
    <w:rsid w:val="004D0394"/>
    <w:rsid w:val="004D04AF"/>
    <w:rsid w:val="004D0526"/>
    <w:rsid w:val="004D05A0"/>
    <w:rsid w:val="004D05A9"/>
    <w:rsid w:val="004D067A"/>
    <w:rsid w:val="004D07D1"/>
    <w:rsid w:val="004D0869"/>
    <w:rsid w:val="004D08E5"/>
    <w:rsid w:val="004D095C"/>
    <w:rsid w:val="004D0980"/>
    <w:rsid w:val="004D0A83"/>
    <w:rsid w:val="004D0A9C"/>
    <w:rsid w:val="004D0C7B"/>
    <w:rsid w:val="004D0D16"/>
    <w:rsid w:val="004D0FDA"/>
    <w:rsid w:val="004D117A"/>
    <w:rsid w:val="004D117E"/>
    <w:rsid w:val="004D11E9"/>
    <w:rsid w:val="004D11F0"/>
    <w:rsid w:val="004D1206"/>
    <w:rsid w:val="004D12DB"/>
    <w:rsid w:val="004D13B7"/>
    <w:rsid w:val="004D1491"/>
    <w:rsid w:val="004D14E4"/>
    <w:rsid w:val="004D15AE"/>
    <w:rsid w:val="004D1693"/>
    <w:rsid w:val="004D16BD"/>
    <w:rsid w:val="004D1765"/>
    <w:rsid w:val="004D19CC"/>
    <w:rsid w:val="004D1A57"/>
    <w:rsid w:val="004D1B8F"/>
    <w:rsid w:val="004D1BEE"/>
    <w:rsid w:val="004D1D7A"/>
    <w:rsid w:val="004D1DE5"/>
    <w:rsid w:val="004D1ECF"/>
    <w:rsid w:val="004D1F4E"/>
    <w:rsid w:val="004D1FD9"/>
    <w:rsid w:val="004D2405"/>
    <w:rsid w:val="004D2644"/>
    <w:rsid w:val="004D266C"/>
    <w:rsid w:val="004D26D9"/>
    <w:rsid w:val="004D283D"/>
    <w:rsid w:val="004D29D8"/>
    <w:rsid w:val="004D2A20"/>
    <w:rsid w:val="004D2BE3"/>
    <w:rsid w:val="004D2D44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A2"/>
    <w:rsid w:val="004D34B5"/>
    <w:rsid w:val="004D3501"/>
    <w:rsid w:val="004D3527"/>
    <w:rsid w:val="004D3531"/>
    <w:rsid w:val="004D389C"/>
    <w:rsid w:val="004D3955"/>
    <w:rsid w:val="004D39B7"/>
    <w:rsid w:val="004D3A61"/>
    <w:rsid w:val="004D3B30"/>
    <w:rsid w:val="004D3EB5"/>
    <w:rsid w:val="004D4145"/>
    <w:rsid w:val="004D4293"/>
    <w:rsid w:val="004D4433"/>
    <w:rsid w:val="004D45D4"/>
    <w:rsid w:val="004D496E"/>
    <w:rsid w:val="004D4AD6"/>
    <w:rsid w:val="004D4BAA"/>
    <w:rsid w:val="004D4C4A"/>
    <w:rsid w:val="004D4CAA"/>
    <w:rsid w:val="004D4F25"/>
    <w:rsid w:val="004D5062"/>
    <w:rsid w:val="004D515D"/>
    <w:rsid w:val="004D5169"/>
    <w:rsid w:val="004D52F3"/>
    <w:rsid w:val="004D5314"/>
    <w:rsid w:val="004D5315"/>
    <w:rsid w:val="004D550A"/>
    <w:rsid w:val="004D5525"/>
    <w:rsid w:val="004D552C"/>
    <w:rsid w:val="004D5588"/>
    <w:rsid w:val="004D58B6"/>
    <w:rsid w:val="004D591B"/>
    <w:rsid w:val="004D5AD0"/>
    <w:rsid w:val="004D5AF4"/>
    <w:rsid w:val="004D5B56"/>
    <w:rsid w:val="004D5C46"/>
    <w:rsid w:val="004D5D04"/>
    <w:rsid w:val="004D5EA5"/>
    <w:rsid w:val="004D5EBE"/>
    <w:rsid w:val="004D5ECA"/>
    <w:rsid w:val="004D5F36"/>
    <w:rsid w:val="004D5FD8"/>
    <w:rsid w:val="004D60B3"/>
    <w:rsid w:val="004D612C"/>
    <w:rsid w:val="004D62FF"/>
    <w:rsid w:val="004D6313"/>
    <w:rsid w:val="004D6355"/>
    <w:rsid w:val="004D6386"/>
    <w:rsid w:val="004D6388"/>
    <w:rsid w:val="004D6614"/>
    <w:rsid w:val="004D661B"/>
    <w:rsid w:val="004D66AE"/>
    <w:rsid w:val="004D67E6"/>
    <w:rsid w:val="004D6832"/>
    <w:rsid w:val="004D6893"/>
    <w:rsid w:val="004D69CF"/>
    <w:rsid w:val="004D6B96"/>
    <w:rsid w:val="004D6BC7"/>
    <w:rsid w:val="004D6C41"/>
    <w:rsid w:val="004D6CA2"/>
    <w:rsid w:val="004D6E5D"/>
    <w:rsid w:val="004D6EC0"/>
    <w:rsid w:val="004D6EE4"/>
    <w:rsid w:val="004D6F5E"/>
    <w:rsid w:val="004D6F95"/>
    <w:rsid w:val="004D7114"/>
    <w:rsid w:val="004D71DC"/>
    <w:rsid w:val="004D726F"/>
    <w:rsid w:val="004D7332"/>
    <w:rsid w:val="004D7380"/>
    <w:rsid w:val="004D7415"/>
    <w:rsid w:val="004D7425"/>
    <w:rsid w:val="004D7472"/>
    <w:rsid w:val="004D7615"/>
    <w:rsid w:val="004D7618"/>
    <w:rsid w:val="004D77F7"/>
    <w:rsid w:val="004D7B49"/>
    <w:rsid w:val="004D7C15"/>
    <w:rsid w:val="004D7C24"/>
    <w:rsid w:val="004D7D38"/>
    <w:rsid w:val="004D7DB4"/>
    <w:rsid w:val="004D7EDD"/>
    <w:rsid w:val="004E0028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A2E"/>
    <w:rsid w:val="004E0B43"/>
    <w:rsid w:val="004E0B69"/>
    <w:rsid w:val="004E0BAD"/>
    <w:rsid w:val="004E0DD0"/>
    <w:rsid w:val="004E0FFA"/>
    <w:rsid w:val="004E111F"/>
    <w:rsid w:val="004E11B5"/>
    <w:rsid w:val="004E1316"/>
    <w:rsid w:val="004E13E2"/>
    <w:rsid w:val="004E1420"/>
    <w:rsid w:val="004E15E7"/>
    <w:rsid w:val="004E1605"/>
    <w:rsid w:val="004E1657"/>
    <w:rsid w:val="004E16B7"/>
    <w:rsid w:val="004E1862"/>
    <w:rsid w:val="004E1A24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159"/>
    <w:rsid w:val="004E221E"/>
    <w:rsid w:val="004E23A7"/>
    <w:rsid w:val="004E24B8"/>
    <w:rsid w:val="004E251F"/>
    <w:rsid w:val="004E279F"/>
    <w:rsid w:val="004E27FA"/>
    <w:rsid w:val="004E2A7E"/>
    <w:rsid w:val="004E2B23"/>
    <w:rsid w:val="004E2B4A"/>
    <w:rsid w:val="004E2CB3"/>
    <w:rsid w:val="004E2DFA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25"/>
    <w:rsid w:val="004E3988"/>
    <w:rsid w:val="004E3A14"/>
    <w:rsid w:val="004E3A1B"/>
    <w:rsid w:val="004E3A73"/>
    <w:rsid w:val="004E3B13"/>
    <w:rsid w:val="004E3BB3"/>
    <w:rsid w:val="004E3BCB"/>
    <w:rsid w:val="004E3C16"/>
    <w:rsid w:val="004E3C26"/>
    <w:rsid w:val="004E3D14"/>
    <w:rsid w:val="004E3D6A"/>
    <w:rsid w:val="004E3D8A"/>
    <w:rsid w:val="004E3E9A"/>
    <w:rsid w:val="004E402A"/>
    <w:rsid w:val="004E40A3"/>
    <w:rsid w:val="004E40FF"/>
    <w:rsid w:val="004E4101"/>
    <w:rsid w:val="004E424B"/>
    <w:rsid w:val="004E4266"/>
    <w:rsid w:val="004E4427"/>
    <w:rsid w:val="004E44D7"/>
    <w:rsid w:val="004E4523"/>
    <w:rsid w:val="004E4596"/>
    <w:rsid w:val="004E468A"/>
    <w:rsid w:val="004E46CC"/>
    <w:rsid w:val="004E478B"/>
    <w:rsid w:val="004E4AE8"/>
    <w:rsid w:val="004E4BDF"/>
    <w:rsid w:val="004E4DE7"/>
    <w:rsid w:val="004E4F37"/>
    <w:rsid w:val="004E52DC"/>
    <w:rsid w:val="004E5359"/>
    <w:rsid w:val="004E553E"/>
    <w:rsid w:val="004E5566"/>
    <w:rsid w:val="004E562B"/>
    <w:rsid w:val="004E5893"/>
    <w:rsid w:val="004E58F4"/>
    <w:rsid w:val="004E5950"/>
    <w:rsid w:val="004E5AC0"/>
    <w:rsid w:val="004E60E7"/>
    <w:rsid w:val="004E6112"/>
    <w:rsid w:val="004E631D"/>
    <w:rsid w:val="004E643B"/>
    <w:rsid w:val="004E6447"/>
    <w:rsid w:val="004E644A"/>
    <w:rsid w:val="004E649A"/>
    <w:rsid w:val="004E657E"/>
    <w:rsid w:val="004E668D"/>
    <w:rsid w:val="004E66E4"/>
    <w:rsid w:val="004E6740"/>
    <w:rsid w:val="004E674B"/>
    <w:rsid w:val="004E681D"/>
    <w:rsid w:val="004E6866"/>
    <w:rsid w:val="004E6888"/>
    <w:rsid w:val="004E6935"/>
    <w:rsid w:val="004E6971"/>
    <w:rsid w:val="004E698C"/>
    <w:rsid w:val="004E6B20"/>
    <w:rsid w:val="004E6B4B"/>
    <w:rsid w:val="004E6C25"/>
    <w:rsid w:val="004E6D6D"/>
    <w:rsid w:val="004E6E9B"/>
    <w:rsid w:val="004E6EF6"/>
    <w:rsid w:val="004E6FF8"/>
    <w:rsid w:val="004E7007"/>
    <w:rsid w:val="004E7134"/>
    <w:rsid w:val="004E764E"/>
    <w:rsid w:val="004E788B"/>
    <w:rsid w:val="004E78F8"/>
    <w:rsid w:val="004E7983"/>
    <w:rsid w:val="004E79C2"/>
    <w:rsid w:val="004E79E7"/>
    <w:rsid w:val="004E7A48"/>
    <w:rsid w:val="004E7C00"/>
    <w:rsid w:val="004E7C1E"/>
    <w:rsid w:val="004E7C76"/>
    <w:rsid w:val="004E7E01"/>
    <w:rsid w:val="004E7F9C"/>
    <w:rsid w:val="004E7FBD"/>
    <w:rsid w:val="004F00ED"/>
    <w:rsid w:val="004F0137"/>
    <w:rsid w:val="004F0189"/>
    <w:rsid w:val="004F0444"/>
    <w:rsid w:val="004F0645"/>
    <w:rsid w:val="004F0707"/>
    <w:rsid w:val="004F0722"/>
    <w:rsid w:val="004F0837"/>
    <w:rsid w:val="004F0945"/>
    <w:rsid w:val="004F0B8B"/>
    <w:rsid w:val="004F0C16"/>
    <w:rsid w:val="004F0C27"/>
    <w:rsid w:val="004F0C8B"/>
    <w:rsid w:val="004F0E58"/>
    <w:rsid w:val="004F0EF6"/>
    <w:rsid w:val="004F0FC7"/>
    <w:rsid w:val="004F104F"/>
    <w:rsid w:val="004F140F"/>
    <w:rsid w:val="004F142D"/>
    <w:rsid w:val="004F151F"/>
    <w:rsid w:val="004F1580"/>
    <w:rsid w:val="004F15B6"/>
    <w:rsid w:val="004F16EA"/>
    <w:rsid w:val="004F1805"/>
    <w:rsid w:val="004F18B9"/>
    <w:rsid w:val="004F1AEE"/>
    <w:rsid w:val="004F1AEF"/>
    <w:rsid w:val="004F1B3D"/>
    <w:rsid w:val="004F1EC5"/>
    <w:rsid w:val="004F2215"/>
    <w:rsid w:val="004F23CE"/>
    <w:rsid w:val="004F254C"/>
    <w:rsid w:val="004F257E"/>
    <w:rsid w:val="004F26F9"/>
    <w:rsid w:val="004F2A83"/>
    <w:rsid w:val="004F2AB2"/>
    <w:rsid w:val="004F2AF1"/>
    <w:rsid w:val="004F2B0A"/>
    <w:rsid w:val="004F2B4D"/>
    <w:rsid w:val="004F2BED"/>
    <w:rsid w:val="004F2BF6"/>
    <w:rsid w:val="004F2C46"/>
    <w:rsid w:val="004F2D77"/>
    <w:rsid w:val="004F2F17"/>
    <w:rsid w:val="004F2F33"/>
    <w:rsid w:val="004F2FA6"/>
    <w:rsid w:val="004F3046"/>
    <w:rsid w:val="004F3108"/>
    <w:rsid w:val="004F310C"/>
    <w:rsid w:val="004F3119"/>
    <w:rsid w:val="004F3160"/>
    <w:rsid w:val="004F325D"/>
    <w:rsid w:val="004F3385"/>
    <w:rsid w:val="004F33F6"/>
    <w:rsid w:val="004F34CC"/>
    <w:rsid w:val="004F34DB"/>
    <w:rsid w:val="004F350C"/>
    <w:rsid w:val="004F37DE"/>
    <w:rsid w:val="004F39DB"/>
    <w:rsid w:val="004F3A98"/>
    <w:rsid w:val="004F3BE8"/>
    <w:rsid w:val="004F3C78"/>
    <w:rsid w:val="004F3C91"/>
    <w:rsid w:val="004F3EAD"/>
    <w:rsid w:val="004F3F8B"/>
    <w:rsid w:val="004F3FD0"/>
    <w:rsid w:val="004F4021"/>
    <w:rsid w:val="004F430E"/>
    <w:rsid w:val="004F432C"/>
    <w:rsid w:val="004F436E"/>
    <w:rsid w:val="004F445B"/>
    <w:rsid w:val="004F44F2"/>
    <w:rsid w:val="004F4505"/>
    <w:rsid w:val="004F4656"/>
    <w:rsid w:val="004F4670"/>
    <w:rsid w:val="004F468A"/>
    <w:rsid w:val="004F4700"/>
    <w:rsid w:val="004F4797"/>
    <w:rsid w:val="004F484D"/>
    <w:rsid w:val="004F48C2"/>
    <w:rsid w:val="004F48F1"/>
    <w:rsid w:val="004F493F"/>
    <w:rsid w:val="004F49D8"/>
    <w:rsid w:val="004F4A68"/>
    <w:rsid w:val="004F4B4F"/>
    <w:rsid w:val="004F5246"/>
    <w:rsid w:val="004F524F"/>
    <w:rsid w:val="004F5337"/>
    <w:rsid w:val="004F55F3"/>
    <w:rsid w:val="004F56E0"/>
    <w:rsid w:val="004F56EB"/>
    <w:rsid w:val="004F5772"/>
    <w:rsid w:val="004F5777"/>
    <w:rsid w:val="004F5A71"/>
    <w:rsid w:val="004F5A94"/>
    <w:rsid w:val="004F5AA7"/>
    <w:rsid w:val="004F5C0B"/>
    <w:rsid w:val="004F5C69"/>
    <w:rsid w:val="004F5D5F"/>
    <w:rsid w:val="004F5E36"/>
    <w:rsid w:val="004F5E8C"/>
    <w:rsid w:val="004F6031"/>
    <w:rsid w:val="004F6096"/>
    <w:rsid w:val="004F61DD"/>
    <w:rsid w:val="004F651D"/>
    <w:rsid w:val="004F658B"/>
    <w:rsid w:val="004F6707"/>
    <w:rsid w:val="004F670D"/>
    <w:rsid w:val="004F6793"/>
    <w:rsid w:val="004F6874"/>
    <w:rsid w:val="004F6990"/>
    <w:rsid w:val="004F69DF"/>
    <w:rsid w:val="004F6B8A"/>
    <w:rsid w:val="004F6BFB"/>
    <w:rsid w:val="004F6CA6"/>
    <w:rsid w:val="004F6D00"/>
    <w:rsid w:val="004F6EAB"/>
    <w:rsid w:val="004F6FA7"/>
    <w:rsid w:val="004F7014"/>
    <w:rsid w:val="004F702C"/>
    <w:rsid w:val="004F7128"/>
    <w:rsid w:val="004F7154"/>
    <w:rsid w:val="004F71D6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DA7"/>
    <w:rsid w:val="004F7E70"/>
    <w:rsid w:val="004F7E81"/>
    <w:rsid w:val="004F7EA2"/>
    <w:rsid w:val="00500159"/>
    <w:rsid w:val="00500161"/>
    <w:rsid w:val="0050017F"/>
    <w:rsid w:val="00500185"/>
    <w:rsid w:val="005001B7"/>
    <w:rsid w:val="00500210"/>
    <w:rsid w:val="0050029C"/>
    <w:rsid w:val="00500537"/>
    <w:rsid w:val="0050056A"/>
    <w:rsid w:val="0050060E"/>
    <w:rsid w:val="005007B8"/>
    <w:rsid w:val="00500886"/>
    <w:rsid w:val="00500A48"/>
    <w:rsid w:val="00500A7F"/>
    <w:rsid w:val="00500B50"/>
    <w:rsid w:val="00500D14"/>
    <w:rsid w:val="00500DB2"/>
    <w:rsid w:val="00500DE1"/>
    <w:rsid w:val="00500EBD"/>
    <w:rsid w:val="00500F46"/>
    <w:rsid w:val="005010B3"/>
    <w:rsid w:val="00501230"/>
    <w:rsid w:val="005012C3"/>
    <w:rsid w:val="005015C7"/>
    <w:rsid w:val="00501781"/>
    <w:rsid w:val="0050178F"/>
    <w:rsid w:val="00501ABD"/>
    <w:rsid w:val="00501BAC"/>
    <w:rsid w:val="00501BCC"/>
    <w:rsid w:val="00501C7E"/>
    <w:rsid w:val="00501D58"/>
    <w:rsid w:val="00501ED2"/>
    <w:rsid w:val="00501F5D"/>
    <w:rsid w:val="00501F81"/>
    <w:rsid w:val="00502026"/>
    <w:rsid w:val="00502091"/>
    <w:rsid w:val="005020FD"/>
    <w:rsid w:val="00502479"/>
    <w:rsid w:val="00502605"/>
    <w:rsid w:val="00502663"/>
    <w:rsid w:val="00502796"/>
    <w:rsid w:val="0050279F"/>
    <w:rsid w:val="005028FE"/>
    <w:rsid w:val="00502A10"/>
    <w:rsid w:val="00502A2A"/>
    <w:rsid w:val="00502B6E"/>
    <w:rsid w:val="00502BD8"/>
    <w:rsid w:val="00502D45"/>
    <w:rsid w:val="00502E71"/>
    <w:rsid w:val="00502E85"/>
    <w:rsid w:val="00502EC1"/>
    <w:rsid w:val="00502EC6"/>
    <w:rsid w:val="00502F26"/>
    <w:rsid w:val="00502F3D"/>
    <w:rsid w:val="00503018"/>
    <w:rsid w:val="005030AC"/>
    <w:rsid w:val="005030DE"/>
    <w:rsid w:val="0050313C"/>
    <w:rsid w:val="0050319E"/>
    <w:rsid w:val="00503225"/>
    <w:rsid w:val="0050323A"/>
    <w:rsid w:val="00503389"/>
    <w:rsid w:val="005034C4"/>
    <w:rsid w:val="00503679"/>
    <w:rsid w:val="005038FD"/>
    <w:rsid w:val="00503B18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A2"/>
    <w:rsid w:val="005041C6"/>
    <w:rsid w:val="005041D6"/>
    <w:rsid w:val="005042D7"/>
    <w:rsid w:val="00504375"/>
    <w:rsid w:val="00504384"/>
    <w:rsid w:val="0050442A"/>
    <w:rsid w:val="00504505"/>
    <w:rsid w:val="00504595"/>
    <w:rsid w:val="005045AE"/>
    <w:rsid w:val="00504759"/>
    <w:rsid w:val="005047AF"/>
    <w:rsid w:val="005047C0"/>
    <w:rsid w:val="00504C2C"/>
    <w:rsid w:val="00504CB4"/>
    <w:rsid w:val="00504D51"/>
    <w:rsid w:val="00504DFC"/>
    <w:rsid w:val="00504F4B"/>
    <w:rsid w:val="00505035"/>
    <w:rsid w:val="00505135"/>
    <w:rsid w:val="00505184"/>
    <w:rsid w:val="00505240"/>
    <w:rsid w:val="00505398"/>
    <w:rsid w:val="005054EC"/>
    <w:rsid w:val="00505540"/>
    <w:rsid w:val="00505547"/>
    <w:rsid w:val="005057A3"/>
    <w:rsid w:val="0050582D"/>
    <w:rsid w:val="0050595F"/>
    <w:rsid w:val="00505A0A"/>
    <w:rsid w:val="00505AA4"/>
    <w:rsid w:val="00505B50"/>
    <w:rsid w:val="00505D57"/>
    <w:rsid w:val="00505DE1"/>
    <w:rsid w:val="00505F5A"/>
    <w:rsid w:val="00506014"/>
    <w:rsid w:val="0050604D"/>
    <w:rsid w:val="0050624B"/>
    <w:rsid w:val="00506269"/>
    <w:rsid w:val="005062B9"/>
    <w:rsid w:val="00506448"/>
    <w:rsid w:val="00506471"/>
    <w:rsid w:val="00506509"/>
    <w:rsid w:val="0050654D"/>
    <w:rsid w:val="005068B1"/>
    <w:rsid w:val="00506AD2"/>
    <w:rsid w:val="00506AF2"/>
    <w:rsid w:val="00506B2D"/>
    <w:rsid w:val="00506B67"/>
    <w:rsid w:val="00506B90"/>
    <w:rsid w:val="00506CCF"/>
    <w:rsid w:val="00506D15"/>
    <w:rsid w:val="00506DDB"/>
    <w:rsid w:val="00506E7A"/>
    <w:rsid w:val="00506F28"/>
    <w:rsid w:val="00507231"/>
    <w:rsid w:val="00507237"/>
    <w:rsid w:val="0050731D"/>
    <w:rsid w:val="0050743D"/>
    <w:rsid w:val="00507677"/>
    <w:rsid w:val="005076F1"/>
    <w:rsid w:val="005078F0"/>
    <w:rsid w:val="00507BF8"/>
    <w:rsid w:val="00507DF2"/>
    <w:rsid w:val="00507EF2"/>
    <w:rsid w:val="00507EF7"/>
    <w:rsid w:val="00507F0A"/>
    <w:rsid w:val="00510059"/>
    <w:rsid w:val="0051037C"/>
    <w:rsid w:val="0051041C"/>
    <w:rsid w:val="0051070B"/>
    <w:rsid w:val="005107B1"/>
    <w:rsid w:val="00510C04"/>
    <w:rsid w:val="00510C41"/>
    <w:rsid w:val="00510C79"/>
    <w:rsid w:val="00510DB1"/>
    <w:rsid w:val="005110E2"/>
    <w:rsid w:val="00511165"/>
    <w:rsid w:val="005111F0"/>
    <w:rsid w:val="005113F1"/>
    <w:rsid w:val="0051146E"/>
    <w:rsid w:val="005114EA"/>
    <w:rsid w:val="0051156A"/>
    <w:rsid w:val="00511624"/>
    <w:rsid w:val="005116F8"/>
    <w:rsid w:val="0051170E"/>
    <w:rsid w:val="005118D4"/>
    <w:rsid w:val="00511AC6"/>
    <w:rsid w:val="00511B1A"/>
    <w:rsid w:val="00511C83"/>
    <w:rsid w:val="00511CA5"/>
    <w:rsid w:val="00511CBF"/>
    <w:rsid w:val="00511EDE"/>
    <w:rsid w:val="00511F19"/>
    <w:rsid w:val="00511F28"/>
    <w:rsid w:val="0051203C"/>
    <w:rsid w:val="0051211C"/>
    <w:rsid w:val="005121D8"/>
    <w:rsid w:val="005122FA"/>
    <w:rsid w:val="0051235D"/>
    <w:rsid w:val="0051238E"/>
    <w:rsid w:val="00512546"/>
    <w:rsid w:val="005125A2"/>
    <w:rsid w:val="0051264F"/>
    <w:rsid w:val="005127C7"/>
    <w:rsid w:val="0051293D"/>
    <w:rsid w:val="0051298F"/>
    <w:rsid w:val="00512995"/>
    <w:rsid w:val="00512A39"/>
    <w:rsid w:val="00512B0F"/>
    <w:rsid w:val="00512C89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04"/>
    <w:rsid w:val="005137B2"/>
    <w:rsid w:val="00513909"/>
    <w:rsid w:val="005139E4"/>
    <w:rsid w:val="00513B14"/>
    <w:rsid w:val="00513BB1"/>
    <w:rsid w:val="00513D43"/>
    <w:rsid w:val="00513D8A"/>
    <w:rsid w:val="00513EE9"/>
    <w:rsid w:val="00513FBE"/>
    <w:rsid w:val="00514156"/>
    <w:rsid w:val="005141C1"/>
    <w:rsid w:val="00514276"/>
    <w:rsid w:val="00514315"/>
    <w:rsid w:val="00514595"/>
    <w:rsid w:val="00514776"/>
    <w:rsid w:val="00514874"/>
    <w:rsid w:val="00514949"/>
    <w:rsid w:val="00514965"/>
    <w:rsid w:val="00514AF2"/>
    <w:rsid w:val="00514B22"/>
    <w:rsid w:val="00514C3D"/>
    <w:rsid w:val="00514ED2"/>
    <w:rsid w:val="00514EEA"/>
    <w:rsid w:val="00514F5C"/>
    <w:rsid w:val="00515000"/>
    <w:rsid w:val="005150D1"/>
    <w:rsid w:val="005151C7"/>
    <w:rsid w:val="005154D1"/>
    <w:rsid w:val="0051564B"/>
    <w:rsid w:val="005156AB"/>
    <w:rsid w:val="0051570E"/>
    <w:rsid w:val="00515784"/>
    <w:rsid w:val="005158B2"/>
    <w:rsid w:val="005158EB"/>
    <w:rsid w:val="00515A98"/>
    <w:rsid w:val="00515BCF"/>
    <w:rsid w:val="00515BD4"/>
    <w:rsid w:val="00515D95"/>
    <w:rsid w:val="00515DA4"/>
    <w:rsid w:val="00515E4B"/>
    <w:rsid w:val="00516226"/>
    <w:rsid w:val="0051632D"/>
    <w:rsid w:val="0051642F"/>
    <w:rsid w:val="00516506"/>
    <w:rsid w:val="005165D9"/>
    <w:rsid w:val="005166B4"/>
    <w:rsid w:val="005166E3"/>
    <w:rsid w:val="005167A9"/>
    <w:rsid w:val="005167FD"/>
    <w:rsid w:val="00516931"/>
    <w:rsid w:val="00516986"/>
    <w:rsid w:val="005169AE"/>
    <w:rsid w:val="00516A7B"/>
    <w:rsid w:val="00516A9C"/>
    <w:rsid w:val="00516ACE"/>
    <w:rsid w:val="00516BD8"/>
    <w:rsid w:val="00516C34"/>
    <w:rsid w:val="00516C4F"/>
    <w:rsid w:val="00516E78"/>
    <w:rsid w:val="00516EC0"/>
    <w:rsid w:val="00517067"/>
    <w:rsid w:val="00517382"/>
    <w:rsid w:val="00517417"/>
    <w:rsid w:val="00517493"/>
    <w:rsid w:val="005174FC"/>
    <w:rsid w:val="0051759C"/>
    <w:rsid w:val="00517713"/>
    <w:rsid w:val="00517901"/>
    <w:rsid w:val="00517974"/>
    <w:rsid w:val="00517AAA"/>
    <w:rsid w:val="00517B9F"/>
    <w:rsid w:val="00517D60"/>
    <w:rsid w:val="00517DAA"/>
    <w:rsid w:val="00517DBB"/>
    <w:rsid w:val="00517DE6"/>
    <w:rsid w:val="0052003C"/>
    <w:rsid w:val="00520045"/>
    <w:rsid w:val="005200BB"/>
    <w:rsid w:val="005200CD"/>
    <w:rsid w:val="00520106"/>
    <w:rsid w:val="00520360"/>
    <w:rsid w:val="005203EF"/>
    <w:rsid w:val="0052042E"/>
    <w:rsid w:val="00520459"/>
    <w:rsid w:val="00520466"/>
    <w:rsid w:val="005204B9"/>
    <w:rsid w:val="00520500"/>
    <w:rsid w:val="005205FC"/>
    <w:rsid w:val="0052073F"/>
    <w:rsid w:val="00520743"/>
    <w:rsid w:val="0052096F"/>
    <w:rsid w:val="00520B1F"/>
    <w:rsid w:val="00520C0D"/>
    <w:rsid w:val="00520C48"/>
    <w:rsid w:val="00520CA9"/>
    <w:rsid w:val="00520E07"/>
    <w:rsid w:val="00520E21"/>
    <w:rsid w:val="00520EEF"/>
    <w:rsid w:val="00520F2C"/>
    <w:rsid w:val="00520F2F"/>
    <w:rsid w:val="00520F9A"/>
    <w:rsid w:val="00520FAC"/>
    <w:rsid w:val="00521125"/>
    <w:rsid w:val="00521179"/>
    <w:rsid w:val="005214B0"/>
    <w:rsid w:val="0052155C"/>
    <w:rsid w:val="00521698"/>
    <w:rsid w:val="005216F2"/>
    <w:rsid w:val="005219D2"/>
    <w:rsid w:val="005219FB"/>
    <w:rsid w:val="00521A37"/>
    <w:rsid w:val="00521B6B"/>
    <w:rsid w:val="00521C31"/>
    <w:rsid w:val="00521DA6"/>
    <w:rsid w:val="00521F56"/>
    <w:rsid w:val="00521FF2"/>
    <w:rsid w:val="0052204C"/>
    <w:rsid w:val="0052216B"/>
    <w:rsid w:val="005221FC"/>
    <w:rsid w:val="005222C7"/>
    <w:rsid w:val="005222D8"/>
    <w:rsid w:val="005224D1"/>
    <w:rsid w:val="005225E9"/>
    <w:rsid w:val="0052277A"/>
    <w:rsid w:val="005227E2"/>
    <w:rsid w:val="005228A3"/>
    <w:rsid w:val="005229A6"/>
    <w:rsid w:val="005229FA"/>
    <w:rsid w:val="00522E6B"/>
    <w:rsid w:val="00522FA9"/>
    <w:rsid w:val="005236D6"/>
    <w:rsid w:val="00523755"/>
    <w:rsid w:val="005237C0"/>
    <w:rsid w:val="0052383E"/>
    <w:rsid w:val="00523A62"/>
    <w:rsid w:val="00523B22"/>
    <w:rsid w:val="00523C58"/>
    <w:rsid w:val="00523D01"/>
    <w:rsid w:val="00523FA6"/>
    <w:rsid w:val="00523FD5"/>
    <w:rsid w:val="005240BF"/>
    <w:rsid w:val="00524263"/>
    <w:rsid w:val="00524483"/>
    <w:rsid w:val="005244BB"/>
    <w:rsid w:val="0052451B"/>
    <w:rsid w:val="00524542"/>
    <w:rsid w:val="0052465D"/>
    <w:rsid w:val="0052467C"/>
    <w:rsid w:val="005246DB"/>
    <w:rsid w:val="00524710"/>
    <w:rsid w:val="0052491C"/>
    <w:rsid w:val="0052498E"/>
    <w:rsid w:val="005249A5"/>
    <w:rsid w:val="00524A60"/>
    <w:rsid w:val="00524C7D"/>
    <w:rsid w:val="00524D40"/>
    <w:rsid w:val="00524DAE"/>
    <w:rsid w:val="00524E04"/>
    <w:rsid w:val="00524F45"/>
    <w:rsid w:val="00525096"/>
    <w:rsid w:val="005253C5"/>
    <w:rsid w:val="00525474"/>
    <w:rsid w:val="005254AD"/>
    <w:rsid w:val="00525551"/>
    <w:rsid w:val="00525570"/>
    <w:rsid w:val="005255D3"/>
    <w:rsid w:val="005256B0"/>
    <w:rsid w:val="00525760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CDB"/>
    <w:rsid w:val="00525E80"/>
    <w:rsid w:val="00525F68"/>
    <w:rsid w:val="00526056"/>
    <w:rsid w:val="0052605B"/>
    <w:rsid w:val="00526126"/>
    <w:rsid w:val="0052638D"/>
    <w:rsid w:val="005263B7"/>
    <w:rsid w:val="0052641D"/>
    <w:rsid w:val="0052666D"/>
    <w:rsid w:val="00526856"/>
    <w:rsid w:val="00526895"/>
    <w:rsid w:val="0052696B"/>
    <w:rsid w:val="0052699A"/>
    <w:rsid w:val="005269A2"/>
    <w:rsid w:val="00526A72"/>
    <w:rsid w:val="00526B49"/>
    <w:rsid w:val="00526BC5"/>
    <w:rsid w:val="00526D17"/>
    <w:rsid w:val="00526D23"/>
    <w:rsid w:val="00526DF1"/>
    <w:rsid w:val="005270B5"/>
    <w:rsid w:val="00527116"/>
    <w:rsid w:val="005271C3"/>
    <w:rsid w:val="005271F4"/>
    <w:rsid w:val="00527236"/>
    <w:rsid w:val="00527375"/>
    <w:rsid w:val="005273AB"/>
    <w:rsid w:val="00527445"/>
    <w:rsid w:val="00527476"/>
    <w:rsid w:val="005275E4"/>
    <w:rsid w:val="0052763C"/>
    <w:rsid w:val="005276D4"/>
    <w:rsid w:val="0052782E"/>
    <w:rsid w:val="00527945"/>
    <w:rsid w:val="0052799D"/>
    <w:rsid w:val="005279A7"/>
    <w:rsid w:val="005279D6"/>
    <w:rsid w:val="00527BEF"/>
    <w:rsid w:val="00527D12"/>
    <w:rsid w:val="0053000D"/>
    <w:rsid w:val="0053000E"/>
    <w:rsid w:val="005300DE"/>
    <w:rsid w:val="00530120"/>
    <w:rsid w:val="005301E4"/>
    <w:rsid w:val="00530228"/>
    <w:rsid w:val="0053022F"/>
    <w:rsid w:val="005304B3"/>
    <w:rsid w:val="005304D5"/>
    <w:rsid w:val="0053050D"/>
    <w:rsid w:val="0053056C"/>
    <w:rsid w:val="0053059A"/>
    <w:rsid w:val="0053064F"/>
    <w:rsid w:val="005308A7"/>
    <w:rsid w:val="005308DD"/>
    <w:rsid w:val="005309D3"/>
    <w:rsid w:val="00530ADB"/>
    <w:rsid w:val="00530B54"/>
    <w:rsid w:val="00530B98"/>
    <w:rsid w:val="00530BF1"/>
    <w:rsid w:val="00530D13"/>
    <w:rsid w:val="00530D32"/>
    <w:rsid w:val="00530F2B"/>
    <w:rsid w:val="00531023"/>
    <w:rsid w:val="005310BF"/>
    <w:rsid w:val="00531108"/>
    <w:rsid w:val="005311AC"/>
    <w:rsid w:val="005311BB"/>
    <w:rsid w:val="005311EA"/>
    <w:rsid w:val="00531383"/>
    <w:rsid w:val="005313B6"/>
    <w:rsid w:val="00531559"/>
    <w:rsid w:val="00531806"/>
    <w:rsid w:val="005318B3"/>
    <w:rsid w:val="005319E3"/>
    <w:rsid w:val="00531A25"/>
    <w:rsid w:val="00531C3F"/>
    <w:rsid w:val="00531E56"/>
    <w:rsid w:val="00531EDD"/>
    <w:rsid w:val="00531F49"/>
    <w:rsid w:val="005320AD"/>
    <w:rsid w:val="0053213B"/>
    <w:rsid w:val="00532203"/>
    <w:rsid w:val="0053227F"/>
    <w:rsid w:val="0053228C"/>
    <w:rsid w:val="005322B8"/>
    <w:rsid w:val="00532303"/>
    <w:rsid w:val="00532320"/>
    <w:rsid w:val="00532333"/>
    <w:rsid w:val="005323C2"/>
    <w:rsid w:val="005323C4"/>
    <w:rsid w:val="005323F9"/>
    <w:rsid w:val="00532729"/>
    <w:rsid w:val="00532907"/>
    <w:rsid w:val="005329C5"/>
    <w:rsid w:val="005329F5"/>
    <w:rsid w:val="00532AA6"/>
    <w:rsid w:val="00532CB3"/>
    <w:rsid w:val="00532ECE"/>
    <w:rsid w:val="00532FA6"/>
    <w:rsid w:val="00533105"/>
    <w:rsid w:val="005333AC"/>
    <w:rsid w:val="00533465"/>
    <w:rsid w:val="0053368A"/>
    <w:rsid w:val="00533750"/>
    <w:rsid w:val="00533792"/>
    <w:rsid w:val="0053388F"/>
    <w:rsid w:val="0053394B"/>
    <w:rsid w:val="005339CD"/>
    <w:rsid w:val="005339DF"/>
    <w:rsid w:val="00533A13"/>
    <w:rsid w:val="00533AA6"/>
    <w:rsid w:val="00533B07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C"/>
    <w:rsid w:val="005346C1"/>
    <w:rsid w:val="005346FF"/>
    <w:rsid w:val="0053483A"/>
    <w:rsid w:val="00534CA6"/>
    <w:rsid w:val="00534CAC"/>
    <w:rsid w:val="00534CD4"/>
    <w:rsid w:val="00534E10"/>
    <w:rsid w:val="00534EF1"/>
    <w:rsid w:val="00534F18"/>
    <w:rsid w:val="00535069"/>
    <w:rsid w:val="005350BA"/>
    <w:rsid w:val="005350C6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BCB"/>
    <w:rsid w:val="00535CCE"/>
    <w:rsid w:val="00535FBF"/>
    <w:rsid w:val="0053600F"/>
    <w:rsid w:val="00536027"/>
    <w:rsid w:val="005360CF"/>
    <w:rsid w:val="005360D2"/>
    <w:rsid w:val="00536205"/>
    <w:rsid w:val="005362D9"/>
    <w:rsid w:val="00536301"/>
    <w:rsid w:val="0053640B"/>
    <w:rsid w:val="005365E7"/>
    <w:rsid w:val="0053668C"/>
    <w:rsid w:val="00536775"/>
    <w:rsid w:val="005367B9"/>
    <w:rsid w:val="005367F1"/>
    <w:rsid w:val="0053691F"/>
    <w:rsid w:val="00536A5C"/>
    <w:rsid w:val="00536BC3"/>
    <w:rsid w:val="00536C54"/>
    <w:rsid w:val="00536DD0"/>
    <w:rsid w:val="00537073"/>
    <w:rsid w:val="00537170"/>
    <w:rsid w:val="005371AF"/>
    <w:rsid w:val="005373E4"/>
    <w:rsid w:val="005375F1"/>
    <w:rsid w:val="00537662"/>
    <w:rsid w:val="00537720"/>
    <w:rsid w:val="0053778C"/>
    <w:rsid w:val="00537C38"/>
    <w:rsid w:val="00537DAF"/>
    <w:rsid w:val="00537EF8"/>
    <w:rsid w:val="00537F5F"/>
    <w:rsid w:val="005400E8"/>
    <w:rsid w:val="0054039B"/>
    <w:rsid w:val="0054047D"/>
    <w:rsid w:val="005406DD"/>
    <w:rsid w:val="005406EA"/>
    <w:rsid w:val="005407D8"/>
    <w:rsid w:val="005407F6"/>
    <w:rsid w:val="00540BEC"/>
    <w:rsid w:val="00540C33"/>
    <w:rsid w:val="00540D47"/>
    <w:rsid w:val="00540DD3"/>
    <w:rsid w:val="00541141"/>
    <w:rsid w:val="005413F5"/>
    <w:rsid w:val="0054143F"/>
    <w:rsid w:val="00541742"/>
    <w:rsid w:val="005418F9"/>
    <w:rsid w:val="0054194B"/>
    <w:rsid w:val="00541BE1"/>
    <w:rsid w:val="00541C6D"/>
    <w:rsid w:val="00541C6E"/>
    <w:rsid w:val="00541E4D"/>
    <w:rsid w:val="00541F9A"/>
    <w:rsid w:val="00541FA4"/>
    <w:rsid w:val="00542167"/>
    <w:rsid w:val="00542198"/>
    <w:rsid w:val="005422EE"/>
    <w:rsid w:val="0054241C"/>
    <w:rsid w:val="00542573"/>
    <w:rsid w:val="005425F9"/>
    <w:rsid w:val="0054266D"/>
    <w:rsid w:val="00542707"/>
    <w:rsid w:val="00542885"/>
    <w:rsid w:val="00542926"/>
    <w:rsid w:val="00542931"/>
    <w:rsid w:val="0054296E"/>
    <w:rsid w:val="00542C4D"/>
    <w:rsid w:val="00542D32"/>
    <w:rsid w:val="00542F5B"/>
    <w:rsid w:val="005430B5"/>
    <w:rsid w:val="0054312F"/>
    <w:rsid w:val="00543288"/>
    <w:rsid w:val="00543495"/>
    <w:rsid w:val="005434AB"/>
    <w:rsid w:val="00543708"/>
    <w:rsid w:val="0054382E"/>
    <w:rsid w:val="00543948"/>
    <w:rsid w:val="00543A9E"/>
    <w:rsid w:val="00543D65"/>
    <w:rsid w:val="00543D81"/>
    <w:rsid w:val="00543E11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6B"/>
    <w:rsid w:val="00544EEE"/>
    <w:rsid w:val="00544FEE"/>
    <w:rsid w:val="0054503B"/>
    <w:rsid w:val="00545077"/>
    <w:rsid w:val="00545141"/>
    <w:rsid w:val="00545147"/>
    <w:rsid w:val="005453DD"/>
    <w:rsid w:val="00545513"/>
    <w:rsid w:val="00545530"/>
    <w:rsid w:val="0054555F"/>
    <w:rsid w:val="00545618"/>
    <w:rsid w:val="0054576E"/>
    <w:rsid w:val="005457DD"/>
    <w:rsid w:val="00545A21"/>
    <w:rsid w:val="00545AEE"/>
    <w:rsid w:val="00545B07"/>
    <w:rsid w:val="00545B12"/>
    <w:rsid w:val="00545B90"/>
    <w:rsid w:val="00545BF2"/>
    <w:rsid w:val="00545C4E"/>
    <w:rsid w:val="00545C5F"/>
    <w:rsid w:val="00545D97"/>
    <w:rsid w:val="00545E36"/>
    <w:rsid w:val="00545FC9"/>
    <w:rsid w:val="005460FB"/>
    <w:rsid w:val="005461D5"/>
    <w:rsid w:val="00546283"/>
    <w:rsid w:val="00546313"/>
    <w:rsid w:val="00546321"/>
    <w:rsid w:val="0054647E"/>
    <w:rsid w:val="00546514"/>
    <w:rsid w:val="00546620"/>
    <w:rsid w:val="00546A88"/>
    <w:rsid w:val="00546B9A"/>
    <w:rsid w:val="00546BAC"/>
    <w:rsid w:val="00546DA2"/>
    <w:rsid w:val="00546F00"/>
    <w:rsid w:val="00546F31"/>
    <w:rsid w:val="00546F7C"/>
    <w:rsid w:val="00546FA4"/>
    <w:rsid w:val="00547007"/>
    <w:rsid w:val="005472B8"/>
    <w:rsid w:val="00547432"/>
    <w:rsid w:val="00547558"/>
    <w:rsid w:val="005475AC"/>
    <w:rsid w:val="0054772A"/>
    <w:rsid w:val="00547D72"/>
    <w:rsid w:val="00547D93"/>
    <w:rsid w:val="00547DC2"/>
    <w:rsid w:val="00547DFA"/>
    <w:rsid w:val="00547EA0"/>
    <w:rsid w:val="005500D6"/>
    <w:rsid w:val="00550160"/>
    <w:rsid w:val="00550249"/>
    <w:rsid w:val="0055026E"/>
    <w:rsid w:val="0055030A"/>
    <w:rsid w:val="005503B2"/>
    <w:rsid w:val="005503FC"/>
    <w:rsid w:val="00550463"/>
    <w:rsid w:val="00550532"/>
    <w:rsid w:val="0055054B"/>
    <w:rsid w:val="005505B9"/>
    <w:rsid w:val="005505D8"/>
    <w:rsid w:val="005506D0"/>
    <w:rsid w:val="005506D3"/>
    <w:rsid w:val="0055074B"/>
    <w:rsid w:val="00550822"/>
    <w:rsid w:val="00550826"/>
    <w:rsid w:val="0055088B"/>
    <w:rsid w:val="005508FB"/>
    <w:rsid w:val="005509C8"/>
    <w:rsid w:val="00550A69"/>
    <w:rsid w:val="00550AF1"/>
    <w:rsid w:val="00550C4B"/>
    <w:rsid w:val="00550C9B"/>
    <w:rsid w:val="00550E0D"/>
    <w:rsid w:val="00550E2D"/>
    <w:rsid w:val="00550F74"/>
    <w:rsid w:val="005510D0"/>
    <w:rsid w:val="00551153"/>
    <w:rsid w:val="00551193"/>
    <w:rsid w:val="0055130C"/>
    <w:rsid w:val="005513C3"/>
    <w:rsid w:val="005515E3"/>
    <w:rsid w:val="00551656"/>
    <w:rsid w:val="0055167C"/>
    <w:rsid w:val="005516E2"/>
    <w:rsid w:val="005517B2"/>
    <w:rsid w:val="00551A08"/>
    <w:rsid w:val="00551AEC"/>
    <w:rsid w:val="00551BD1"/>
    <w:rsid w:val="00551CC2"/>
    <w:rsid w:val="00551D11"/>
    <w:rsid w:val="00551D69"/>
    <w:rsid w:val="00551ECE"/>
    <w:rsid w:val="00551F08"/>
    <w:rsid w:val="00551F16"/>
    <w:rsid w:val="00551F5B"/>
    <w:rsid w:val="00551FD4"/>
    <w:rsid w:val="0055208A"/>
    <w:rsid w:val="00552099"/>
    <w:rsid w:val="00552139"/>
    <w:rsid w:val="005521A7"/>
    <w:rsid w:val="0055226B"/>
    <w:rsid w:val="005522EA"/>
    <w:rsid w:val="0055238D"/>
    <w:rsid w:val="00552403"/>
    <w:rsid w:val="0055272B"/>
    <w:rsid w:val="00552770"/>
    <w:rsid w:val="0055278D"/>
    <w:rsid w:val="005527D6"/>
    <w:rsid w:val="00552890"/>
    <w:rsid w:val="005529E7"/>
    <w:rsid w:val="00552C3D"/>
    <w:rsid w:val="00552CCA"/>
    <w:rsid w:val="00552D29"/>
    <w:rsid w:val="00552D79"/>
    <w:rsid w:val="00552F10"/>
    <w:rsid w:val="00552FD4"/>
    <w:rsid w:val="00553025"/>
    <w:rsid w:val="0055302C"/>
    <w:rsid w:val="00553263"/>
    <w:rsid w:val="00553366"/>
    <w:rsid w:val="005534A6"/>
    <w:rsid w:val="005535AE"/>
    <w:rsid w:val="005536EF"/>
    <w:rsid w:val="005537C9"/>
    <w:rsid w:val="00553ACC"/>
    <w:rsid w:val="00553B68"/>
    <w:rsid w:val="00553BED"/>
    <w:rsid w:val="00553BF0"/>
    <w:rsid w:val="00553C6F"/>
    <w:rsid w:val="00553D0B"/>
    <w:rsid w:val="00553D54"/>
    <w:rsid w:val="00553DF0"/>
    <w:rsid w:val="00553E1C"/>
    <w:rsid w:val="00554057"/>
    <w:rsid w:val="00554078"/>
    <w:rsid w:val="005542EA"/>
    <w:rsid w:val="005544A9"/>
    <w:rsid w:val="00554531"/>
    <w:rsid w:val="005546F4"/>
    <w:rsid w:val="00554AAE"/>
    <w:rsid w:val="00554B58"/>
    <w:rsid w:val="00554B84"/>
    <w:rsid w:val="00554CBF"/>
    <w:rsid w:val="00554E05"/>
    <w:rsid w:val="00554E3A"/>
    <w:rsid w:val="005550CF"/>
    <w:rsid w:val="005550DD"/>
    <w:rsid w:val="00555139"/>
    <w:rsid w:val="005553A8"/>
    <w:rsid w:val="005553BA"/>
    <w:rsid w:val="005554A0"/>
    <w:rsid w:val="005556B3"/>
    <w:rsid w:val="00555843"/>
    <w:rsid w:val="00555847"/>
    <w:rsid w:val="00555A1E"/>
    <w:rsid w:val="00555A43"/>
    <w:rsid w:val="00555CC2"/>
    <w:rsid w:val="00555D67"/>
    <w:rsid w:val="00555DD6"/>
    <w:rsid w:val="00555DE9"/>
    <w:rsid w:val="00555F7B"/>
    <w:rsid w:val="00556098"/>
    <w:rsid w:val="005561C5"/>
    <w:rsid w:val="005561D7"/>
    <w:rsid w:val="00556334"/>
    <w:rsid w:val="00556481"/>
    <w:rsid w:val="00556483"/>
    <w:rsid w:val="0055651A"/>
    <w:rsid w:val="00556753"/>
    <w:rsid w:val="005567BD"/>
    <w:rsid w:val="00556870"/>
    <w:rsid w:val="005568A2"/>
    <w:rsid w:val="005568AB"/>
    <w:rsid w:val="005569F9"/>
    <w:rsid w:val="00556BF3"/>
    <w:rsid w:val="00556DBA"/>
    <w:rsid w:val="00556E08"/>
    <w:rsid w:val="00556F5C"/>
    <w:rsid w:val="00556F71"/>
    <w:rsid w:val="00556F9E"/>
    <w:rsid w:val="00557038"/>
    <w:rsid w:val="00557086"/>
    <w:rsid w:val="005571D4"/>
    <w:rsid w:val="0055721F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AB0"/>
    <w:rsid w:val="00557BC2"/>
    <w:rsid w:val="00557C1B"/>
    <w:rsid w:val="00557D60"/>
    <w:rsid w:val="00557DF2"/>
    <w:rsid w:val="00557E3F"/>
    <w:rsid w:val="00557EDA"/>
    <w:rsid w:val="00557EF3"/>
    <w:rsid w:val="00557F68"/>
    <w:rsid w:val="0056017D"/>
    <w:rsid w:val="005601B8"/>
    <w:rsid w:val="00560408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7AC"/>
    <w:rsid w:val="0056091E"/>
    <w:rsid w:val="00560A8B"/>
    <w:rsid w:val="00560ACA"/>
    <w:rsid w:val="00560B47"/>
    <w:rsid w:val="00560D2F"/>
    <w:rsid w:val="00560D54"/>
    <w:rsid w:val="00560D83"/>
    <w:rsid w:val="00560E38"/>
    <w:rsid w:val="00560E62"/>
    <w:rsid w:val="00560ECE"/>
    <w:rsid w:val="00560F35"/>
    <w:rsid w:val="00560F97"/>
    <w:rsid w:val="00561015"/>
    <w:rsid w:val="0056104D"/>
    <w:rsid w:val="0056123E"/>
    <w:rsid w:val="00561350"/>
    <w:rsid w:val="005614CB"/>
    <w:rsid w:val="00561607"/>
    <w:rsid w:val="00561664"/>
    <w:rsid w:val="00561832"/>
    <w:rsid w:val="005618BD"/>
    <w:rsid w:val="00561B05"/>
    <w:rsid w:val="00561B54"/>
    <w:rsid w:val="00561C9B"/>
    <w:rsid w:val="00561E92"/>
    <w:rsid w:val="00561F2A"/>
    <w:rsid w:val="00561F51"/>
    <w:rsid w:val="0056206E"/>
    <w:rsid w:val="00562126"/>
    <w:rsid w:val="0056217A"/>
    <w:rsid w:val="0056219D"/>
    <w:rsid w:val="00562238"/>
    <w:rsid w:val="005622A6"/>
    <w:rsid w:val="0056241B"/>
    <w:rsid w:val="005624FF"/>
    <w:rsid w:val="00562506"/>
    <w:rsid w:val="00562569"/>
    <w:rsid w:val="005625E2"/>
    <w:rsid w:val="0056264A"/>
    <w:rsid w:val="0056272C"/>
    <w:rsid w:val="005627CF"/>
    <w:rsid w:val="00562878"/>
    <w:rsid w:val="005628E3"/>
    <w:rsid w:val="00562B2F"/>
    <w:rsid w:val="00562D0A"/>
    <w:rsid w:val="00562E53"/>
    <w:rsid w:val="00563280"/>
    <w:rsid w:val="005632CA"/>
    <w:rsid w:val="00563311"/>
    <w:rsid w:val="005636DD"/>
    <w:rsid w:val="005636DF"/>
    <w:rsid w:val="005637E4"/>
    <w:rsid w:val="00563849"/>
    <w:rsid w:val="0056392D"/>
    <w:rsid w:val="00563971"/>
    <w:rsid w:val="0056399E"/>
    <w:rsid w:val="00563A03"/>
    <w:rsid w:val="00563A5B"/>
    <w:rsid w:val="00563AD9"/>
    <w:rsid w:val="00563BBE"/>
    <w:rsid w:val="00563BC3"/>
    <w:rsid w:val="00563BE7"/>
    <w:rsid w:val="00563CFD"/>
    <w:rsid w:val="00563D01"/>
    <w:rsid w:val="00563E1F"/>
    <w:rsid w:val="00563E27"/>
    <w:rsid w:val="00563F51"/>
    <w:rsid w:val="00563F52"/>
    <w:rsid w:val="0056412E"/>
    <w:rsid w:val="005641BB"/>
    <w:rsid w:val="005642AD"/>
    <w:rsid w:val="00564347"/>
    <w:rsid w:val="0056434B"/>
    <w:rsid w:val="005646B7"/>
    <w:rsid w:val="005646ED"/>
    <w:rsid w:val="0056479A"/>
    <w:rsid w:val="005647E4"/>
    <w:rsid w:val="00564AF8"/>
    <w:rsid w:val="00564B77"/>
    <w:rsid w:val="00564C50"/>
    <w:rsid w:val="00564C7C"/>
    <w:rsid w:val="00564CA5"/>
    <w:rsid w:val="00564CB1"/>
    <w:rsid w:val="00564CC4"/>
    <w:rsid w:val="00564E7D"/>
    <w:rsid w:val="00564EAE"/>
    <w:rsid w:val="00564F57"/>
    <w:rsid w:val="00564FEF"/>
    <w:rsid w:val="00564FF6"/>
    <w:rsid w:val="0056508E"/>
    <w:rsid w:val="00565272"/>
    <w:rsid w:val="00565397"/>
    <w:rsid w:val="005653CF"/>
    <w:rsid w:val="005653F6"/>
    <w:rsid w:val="00565535"/>
    <w:rsid w:val="00565663"/>
    <w:rsid w:val="00565670"/>
    <w:rsid w:val="005656CD"/>
    <w:rsid w:val="00565714"/>
    <w:rsid w:val="0056584B"/>
    <w:rsid w:val="00565919"/>
    <w:rsid w:val="0056595D"/>
    <w:rsid w:val="005659EC"/>
    <w:rsid w:val="00565B47"/>
    <w:rsid w:val="00565B78"/>
    <w:rsid w:val="00565B8B"/>
    <w:rsid w:val="00565C21"/>
    <w:rsid w:val="00565C36"/>
    <w:rsid w:val="00565CE1"/>
    <w:rsid w:val="00565D84"/>
    <w:rsid w:val="00565F3D"/>
    <w:rsid w:val="00565FAE"/>
    <w:rsid w:val="0056600D"/>
    <w:rsid w:val="00566106"/>
    <w:rsid w:val="0056614F"/>
    <w:rsid w:val="00566392"/>
    <w:rsid w:val="005664D7"/>
    <w:rsid w:val="005666C2"/>
    <w:rsid w:val="0056687B"/>
    <w:rsid w:val="005668B4"/>
    <w:rsid w:val="005669CC"/>
    <w:rsid w:val="005669DC"/>
    <w:rsid w:val="00566A31"/>
    <w:rsid w:val="00566AB1"/>
    <w:rsid w:val="00566AF0"/>
    <w:rsid w:val="00566B46"/>
    <w:rsid w:val="00566BC8"/>
    <w:rsid w:val="00566C20"/>
    <w:rsid w:val="00566C25"/>
    <w:rsid w:val="00566C52"/>
    <w:rsid w:val="00566C7F"/>
    <w:rsid w:val="00566C86"/>
    <w:rsid w:val="00566D77"/>
    <w:rsid w:val="00566DC6"/>
    <w:rsid w:val="00566E9E"/>
    <w:rsid w:val="0056700F"/>
    <w:rsid w:val="00567016"/>
    <w:rsid w:val="00567038"/>
    <w:rsid w:val="0056709A"/>
    <w:rsid w:val="005670D7"/>
    <w:rsid w:val="00567108"/>
    <w:rsid w:val="00567197"/>
    <w:rsid w:val="005671C9"/>
    <w:rsid w:val="0056724E"/>
    <w:rsid w:val="005672BF"/>
    <w:rsid w:val="005672FF"/>
    <w:rsid w:val="0056739E"/>
    <w:rsid w:val="00567493"/>
    <w:rsid w:val="005674DC"/>
    <w:rsid w:val="0056752C"/>
    <w:rsid w:val="00567610"/>
    <w:rsid w:val="005676BB"/>
    <w:rsid w:val="005676D5"/>
    <w:rsid w:val="00567722"/>
    <w:rsid w:val="00567A01"/>
    <w:rsid w:val="00567BC0"/>
    <w:rsid w:val="00567C01"/>
    <w:rsid w:val="00567EE5"/>
    <w:rsid w:val="00567FE1"/>
    <w:rsid w:val="00570105"/>
    <w:rsid w:val="0057029F"/>
    <w:rsid w:val="00570351"/>
    <w:rsid w:val="005703C5"/>
    <w:rsid w:val="0057042C"/>
    <w:rsid w:val="005705F9"/>
    <w:rsid w:val="0057068E"/>
    <w:rsid w:val="00570701"/>
    <w:rsid w:val="00570741"/>
    <w:rsid w:val="00570789"/>
    <w:rsid w:val="00570880"/>
    <w:rsid w:val="005709F6"/>
    <w:rsid w:val="00570CA5"/>
    <w:rsid w:val="00570DEE"/>
    <w:rsid w:val="00570DF0"/>
    <w:rsid w:val="00570E0A"/>
    <w:rsid w:val="00570F94"/>
    <w:rsid w:val="00570FFD"/>
    <w:rsid w:val="0057100B"/>
    <w:rsid w:val="0057102C"/>
    <w:rsid w:val="0057105E"/>
    <w:rsid w:val="005710DE"/>
    <w:rsid w:val="005711A5"/>
    <w:rsid w:val="005711BF"/>
    <w:rsid w:val="005712BD"/>
    <w:rsid w:val="0057154B"/>
    <w:rsid w:val="005715F5"/>
    <w:rsid w:val="00571772"/>
    <w:rsid w:val="005717E4"/>
    <w:rsid w:val="00571834"/>
    <w:rsid w:val="00571940"/>
    <w:rsid w:val="00571959"/>
    <w:rsid w:val="00571B8D"/>
    <w:rsid w:val="00571BC6"/>
    <w:rsid w:val="00571C21"/>
    <w:rsid w:val="00571D2E"/>
    <w:rsid w:val="00571DB5"/>
    <w:rsid w:val="00571DC9"/>
    <w:rsid w:val="00571F22"/>
    <w:rsid w:val="00571FDF"/>
    <w:rsid w:val="0057203B"/>
    <w:rsid w:val="00572139"/>
    <w:rsid w:val="00572149"/>
    <w:rsid w:val="005722F8"/>
    <w:rsid w:val="0057242F"/>
    <w:rsid w:val="005724B1"/>
    <w:rsid w:val="005726EF"/>
    <w:rsid w:val="00572719"/>
    <w:rsid w:val="005727CC"/>
    <w:rsid w:val="00572A6E"/>
    <w:rsid w:val="00572AF7"/>
    <w:rsid w:val="00572AFE"/>
    <w:rsid w:val="00572BFD"/>
    <w:rsid w:val="00572C54"/>
    <w:rsid w:val="00572C72"/>
    <w:rsid w:val="00572C9A"/>
    <w:rsid w:val="00572DA9"/>
    <w:rsid w:val="00572E56"/>
    <w:rsid w:val="00572ED8"/>
    <w:rsid w:val="00572F54"/>
    <w:rsid w:val="00572F82"/>
    <w:rsid w:val="00572FF8"/>
    <w:rsid w:val="0057308A"/>
    <w:rsid w:val="00573096"/>
    <w:rsid w:val="005731D8"/>
    <w:rsid w:val="0057321B"/>
    <w:rsid w:val="005732AC"/>
    <w:rsid w:val="00573385"/>
    <w:rsid w:val="005733D4"/>
    <w:rsid w:val="00573488"/>
    <w:rsid w:val="00573493"/>
    <w:rsid w:val="00573505"/>
    <w:rsid w:val="00573579"/>
    <w:rsid w:val="00573641"/>
    <w:rsid w:val="00573723"/>
    <w:rsid w:val="005738A2"/>
    <w:rsid w:val="00573959"/>
    <w:rsid w:val="00573A55"/>
    <w:rsid w:val="00573C3F"/>
    <w:rsid w:val="00573C67"/>
    <w:rsid w:val="00573E91"/>
    <w:rsid w:val="00573F4E"/>
    <w:rsid w:val="00573F63"/>
    <w:rsid w:val="00573FCF"/>
    <w:rsid w:val="005740C6"/>
    <w:rsid w:val="00574278"/>
    <w:rsid w:val="0057428F"/>
    <w:rsid w:val="0057430C"/>
    <w:rsid w:val="005743E0"/>
    <w:rsid w:val="00574749"/>
    <w:rsid w:val="005747F4"/>
    <w:rsid w:val="0057481F"/>
    <w:rsid w:val="00574905"/>
    <w:rsid w:val="00574937"/>
    <w:rsid w:val="00574963"/>
    <w:rsid w:val="00574993"/>
    <w:rsid w:val="00574AD0"/>
    <w:rsid w:val="00574B2A"/>
    <w:rsid w:val="00574B7F"/>
    <w:rsid w:val="00574BA5"/>
    <w:rsid w:val="00574C8A"/>
    <w:rsid w:val="00574DEF"/>
    <w:rsid w:val="00574DFB"/>
    <w:rsid w:val="00575021"/>
    <w:rsid w:val="00575119"/>
    <w:rsid w:val="00575134"/>
    <w:rsid w:val="0057520A"/>
    <w:rsid w:val="0057534B"/>
    <w:rsid w:val="00575355"/>
    <w:rsid w:val="005753C6"/>
    <w:rsid w:val="005754D2"/>
    <w:rsid w:val="005756C9"/>
    <w:rsid w:val="005758A7"/>
    <w:rsid w:val="0057597F"/>
    <w:rsid w:val="005759E6"/>
    <w:rsid w:val="00575B7E"/>
    <w:rsid w:val="00575BC4"/>
    <w:rsid w:val="00575C2D"/>
    <w:rsid w:val="00575E73"/>
    <w:rsid w:val="00576152"/>
    <w:rsid w:val="005761A9"/>
    <w:rsid w:val="005764AA"/>
    <w:rsid w:val="005764BE"/>
    <w:rsid w:val="00576517"/>
    <w:rsid w:val="005765AC"/>
    <w:rsid w:val="005765F3"/>
    <w:rsid w:val="00576684"/>
    <w:rsid w:val="005766C9"/>
    <w:rsid w:val="005767DA"/>
    <w:rsid w:val="00576C0D"/>
    <w:rsid w:val="00576C56"/>
    <w:rsid w:val="00576D73"/>
    <w:rsid w:val="00576E20"/>
    <w:rsid w:val="00576F2D"/>
    <w:rsid w:val="00576F8E"/>
    <w:rsid w:val="00576FA1"/>
    <w:rsid w:val="00576FB4"/>
    <w:rsid w:val="00577017"/>
    <w:rsid w:val="0057707A"/>
    <w:rsid w:val="00577464"/>
    <w:rsid w:val="005774DE"/>
    <w:rsid w:val="0057750D"/>
    <w:rsid w:val="005775B6"/>
    <w:rsid w:val="0057761C"/>
    <w:rsid w:val="00577683"/>
    <w:rsid w:val="0057769F"/>
    <w:rsid w:val="005777F1"/>
    <w:rsid w:val="005778BF"/>
    <w:rsid w:val="0057790C"/>
    <w:rsid w:val="005779BE"/>
    <w:rsid w:val="00577B8B"/>
    <w:rsid w:val="00577F20"/>
    <w:rsid w:val="0058000D"/>
    <w:rsid w:val="00580104"/>
    <w:rsid w:val="005805C3"/>
    <w:rsid w:val="005805D8"/>
    <w:rsid w:val="005807D7"/>
    <w:rsid w:val="005807D8"/>
    <w:rsid w:val="0058092E"/>
    <w:rsid w:val="005809B1"/>
    <w:rsid w:val="005809E0"/>
    <w:rsid w:val="00580A0D"/>
    <w:rsid w:val="00580A53"/>
    <w:rsid w:val="00580A8C"/>
    <w:rsid w:val="00580A8D"/>
    <w:rsid w:val="00580BA5"/>
    <w:rsid w:val="00580BB4"/>
    <w:rsid w:val="00580BF1"/>
    <w:rsid w:val="00580E14"/>
    <w:rsid w:val="00580F65"/>
    <w:rsid w:val="0058105C"/>
    <w:rsid w:val="00581253"/>
    <w:rsid w:val="0058129B"/>
    <w:rsid w:val="005812BB"/>
    <w:rsid w:val="00581543"/>
    <w:rsid w:val="00581564"/>
    <w:rsid w:val="005816B3"/>
    <w:rsid w:val="005816E2"/>
    <w:rsid w:val="00581821"/>
    <w:rsid w:val="0058186C"/>
    <w:rsid w:val="00581936"/>
    <w:rsid w:val="00581B05"/>
    <w:rsid w:val="00581B8B"/>
    <w:rsid w:val="00581C75"/>
    <w:rsid w:val="00581C7D"/>
    <w:rsid w:val="00581DE6"/>
    <w:rsid w:val="00581E0B"/>
    <w:rsid w:val="00581E1E"/>
    <w:rsid w:val="00581E2F"/>
    <w:rsid w:val="00581FED"/>
    <w:rsid w:val="0058205A"/>
    <w:rsid w:val="00582069"/>
    <w:rsid w:val="00582097"/>
    <w:rsid w:val="0058217F"/>
    <w:rsid w:val="005821C2"/>
    <w:rsid w:val="005821D6"/>
    <w:rsid w:val="0058220B"/>
    <w:rsid w:val="0058220C"/>
    <w:rsid w:val="00582221"/>
    <w:rsid w:val="0058227F"/>
    <w:rsid w:val="0058233B"/>
    <w:rsid w:val="005823B4"/>
    <w:rsid w:val="00582632"/>
    <w:rsid w:val="00582639"/>
    <w:rsid w:val="00582667"/>
    <w:rsid w:val="00582806"/>
    <w:rsid w:val="005829A8"/>
    <w:rsid w:val="005829FC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84"/>
    <w:rsid w:val="005831CC"/>
    <w:rsid w:val="005831E8"/>
    <w:rsid w:val="00583360"/>
    <w:rsid w:val="005833D7"/>
    <w:rsid w:val="005833E4"/>
    <w:rsid w:val="005835A5"/>
    <w:rsid w:val="00583646"/>
    <w:rsid w:val="00583765"/>
    <w:rsid w:val="00583774"/>
    <w:rsid w:val="005837B8"/>
    <w:rsid w:val="005837EA"/>
    <w:rsid w:val="00583975"/>
    <w:rsid w:val="00583B45"/>
    <w:rsid w:val="00583C63"/>
    <w:rsid w:val="00583D41"/>
    <w:rsid w:val="00583D94"/>
    <w:rsid w:val="00583DA3"/>
    <w:rsid w:val="00583DA4"/>
    <w:rsid w:val="00583FD9"/>
    <w:rsid w:val="005840D6"/>
    <w:rsid w:val="00584235"/>
    <w:rsid w:val="00584296"/>
    <w:rsid w:val="0058442C"/>
    <w:rsid w:val="00584554"/>
    <w:rsid w:val="00584697"/>
    <w:rsid w:val="00584746"/>
    <w:rsid w:val="00584758"/>
    <w:rsid w:val="00584759"/>
    <w:rsid w:val="0058484D"/>
    <w:rsid w:val="0058492E"/>
    <w:rsid w:val="0058497F"/>
    <w:rsid w:val="00584B13"/>
    <w:rsid w:val="00584B9A"/>
    <w:rsid w:val="00584C34"/>
    <w:rsid w:val="00584C5A"/>
    <w:rsid w:val="00584CE1"/>
    <w:rsid w:val="00584DCA"/>
    <w:rsid w:val="005850AA"/>
    <w:rsid w:val="00585150"/>
    <w:rsid w:val="00585203"/>
    <w:rsid w:val="00585209"/>
    <w:rsid w:val="005852B4"/>
    <w:rsid w:val="005852CA"/>
    <w:rsid w:val="005852FA"/>
    <w:rsid w:val="00585604"/>
    <w:rsid w:val="005856A0"/>
    <w:rsid w:val="005856F3"/>
    <w:rsid w:val="0058573E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D02"/>
    <w:rsid w:val="00585DF2"/>
    <w:rsid w:val="00585FFB"/>
    <w:rsid w:val="0058606D"/>
    <w:rsid w:val="005860E0"/>
    <w:rsid w:val="00586278"/>
    <w:rsid w:val="0058637B"/>
    <w:rsid w:val="005863BB"/>
    <w:rsid w:val="005864A9"/>
    <w:rsid w:val="005864CB"/>
    <w:rsid w:val="00586505"/>
    <w:rsid w:val="00586591"/>
    <w:rsid w:val="00586654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6EC7"/>
    <w:rsid w:val="00586FED"/>
    <w:rsid w:val="005870D8"/>
    <w:rsid w:val="00587421"/>
    <w:rsid w:val="00587563"/>
    <w:rsid w:val="00587564"/>
    <w:rsid w:val="00587625"/>
    <w:rsid w:val="0058763A"/>
    <w:rsid w:val="00587646"/>
    <w:rsid w:val="00587760"/>
    <w:rsid w:val="0058784F"/>
    <w:rsid w:val="00587B5C"/>
    <w:rsid w:val="00587BCE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D37"/>
    <w:rsid w:val="00590DAF"/>
    <w:rsid w:val="00590E8A"/>
    <w:rsid w:val="00590ED3"/>
    <w:rsid w:val="0059127A"/>
    <w:rsid w:val="00591359"/>
    <w:rsid w:val="005914A0"/>
    <w:rsid w:val="005914D2"/>
    <w:rsid w:val="005917AE"/>
    <w:rsid w:val="00591ACD"/>
    <w:rsid w:val="00591AFA"/>
    <w:rsid w:val="00591B55"/>
    <w:rsid w:val="00591CAA"/>
    <w:rsid w:val="00591E90"/>
    <w:rsid w:val="005920CD"/>
    <w:rsid w:val="0059211A"/>
    <w:rsid w:val="00592207"/>
    <w:rsid w:val="00592211"/>
    <w:rsid w:val="00592283"/>
    <w:rsid w:val="0059238C"/>
    <w:rsid w:val="005923AE"/>
    <w:rsid w:val="00592521"/>
    <w:rsid w:val="00592585"/>
    <w:rsid w:val="005925D2"/>
    <w:rsid w:val="005925D9"/>
    <w:rsid w:val="0059267B"/>
    <w:rsid w:val="005926B4"/>
    <w:rsid w:val="00592730"/>
    <w:rsid w:val="00592791"/>
    <w:rsid w:val="00592948"/>
    <w:rsid w:val="00592BAC"/>
    <w:rsid w:val="00592CB1"/>
    <w:rsid w:val="00592E20"/>
    <w:rsid w:val="00592EC8"/>
    <w:rsid w:val="00592F65"/>
    <w:rsid w:val="005931D8"/>
    <w:rsid w:val="00593299"/>
    <w:rsid w:val="00593344"/>
    <w:rsid w:val="005933E3"/>
    <w:rsid w:val="005933EF"/>
    <w:rsid w:val="00593533"/>
    <w:rsid w:val="00593566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62"/>
    <w:rsid w:val="00594124"/>
    <w:rsid w:val="00594166"/>
    <w:rsid w:val="005941B4"/>
    <w:rsid w:val="00594379"/>
    <w:rsid w:val="00594387"/>
    <w:rsid w:val="00594419"/>
    <w:rsid w:val="0059449E"/>
    <w:rsid w:val="005946A6"/>
    <w:rsid w:val="005949DE"/>
    <w:rsid w:val="00594A3C"/>
    <w:rsid w:val="00594A77"/>
    <w:rsid w:val="00594B61"/>
    <w:rsid w:val="00594BB6"/>
    <w:rsid w:val="00594F48"/>
    <w:rsid w:val="00595068"/>
    <w:rsid w:val="0059513E"/>
    <w:rsid w:val="0059540D"/>
    <w:rsid w:val="005955FF"/>
    <w:rsid w:val="00595640"/>
    <w:rsid w:val="00595689"/>
    <w:rsid w:val="005956A5"/>
    <w:rsid w:val="005956CB"/>
    <w:rsid w:val="0059571B"/>
    <w:rsid w:val="005957B9"/>
    <w:rsid w:val="00595822"/>
    <w:rsid w:val="00595873"/>
    <w:rsid w:val="00595A5D"/>
    <w:rsid w:val="00595B21"/>
    <w:rsid w:val="00595D3A"/>
    <w:rsid w:val="00595D62"/>
    <w:rsid w:val="00595D91"/>
    <w:rsid w:val="00595DD6"/>
    <w:rsid w:val="00595DEE"/>
    <w:rsid w:val="00595F31"/>
    <w:rsid w:val="0059606C"/>
    <w:rsid w:val="0059617B"/>
    <w:rsid w:val="00596217"/>
    <w:rsid w:val="0059635B"/>
    <w:rsid w:val="005963A6"/>
    <w:rsid w:val="0059656D"/>
    <w:rsid w:val="005965AA"/>
    <w:rsid w:val="005965FB"/>
    <w:rsid w:val="005968A2"/>
    <w:rsid w:val="00596AEB"/>
    <w:rsid w:val="00596DF5"/>
    <w:rsid w:val="00596DFF"/>
    <w:rsid w:val="00597018"/>
    <w:rsid w:val="005970DC"/>
    <w:rsid w:val="005970ED"/>
    <w:rsid w:val="0059710B"/>
    <w:rsid w:val="005971B7"/>
    <w:rsid w:val="005975C1"/>
    <w:rsid w:val="005979F9"/>
    <w:rsid w:val="00597A50"/>
    <w:rsid w:val="00597B6B"/>
    <w:rsid w:val="00597BF7"/>
    <w:rsid w:val="00597D4A"/>
    <w:rsid w:val="00597F4F"/>
    <w:rsid w:val="00597FCB"/>
    <w:rsid w:val="005A00C3"/>
    <w:rsid w:val="005A00E0"/>
    <w:rsid w:val="005A011E"/>
    <w:rsid w:val="005A0246"/>
    <w:rsid w:val="005A025A"/>
    <w:rsid w:val="005A025F"/>
    <w:rsid w:val="005A0375"/>
    <w:rsid w:val="005A049F"/>
    <w:rsid w:val="005A0513"/>
    <w:rsid w:val="005A057F"/>
    <w:rsid w:val="005A05E1"/>
    <w:rsid w:val="005A0613"/>
    <w:rsid w:val="005A068D"/>
    <w:rsid w:val="005A083A"/>
    <w:rsid w:val="005A088E"/>
    <w:rsid w:val="005A08E8"/>
    <w:rsid w:val="005A0999"/>
    <w:rsid w:val="005A09B7"/>
    <w:rsid w:val="005A0AFB"/>
    <w:rsid w:val="005A0B3B"/>
    <w:rsid w:val="005A0B9A"/>
    <w:rsid w:val="005A0BBA"/>
    <w:rsid w:val="005A0CE1"/>
    <w:rsid w:val="005A0D55"/>
    <w:rsid w:val="005A0E14"/>
    <w:rsid w:val="005A0FCC"/>
    <w:rsid w:val="005A1163"/>
    <w:rsid w:val="005A129B"/>
    <w:rsid w:val="005A12D2"/>
    <w:rsid w:val="005A135E"/>
    <w:rsid w:val="005A13EA"/>
    <w:rsid w:val="005A1600"/>
    <w:rsid w:val="005A1660"/>
    <w:rsid w:val="005A1674"/>
    <w:rsid w:val="005A186D"/>
    <w:rsid w:val="005A19EE"/>
    <w:rsid w:val="005A1CDE"/>
    <w:rsid w:val="005A1D1F"/>
    <w:rsid w:val="005A1FD1"/>
    <w:rsid w:val="005A1FDB"/>
    <w:rsid w:val="005A1FFA"/>
    <w:rsid w:val="005A2037"/>
    <w:rsid w:val="005A2092"/>
    <w:rsid w:val="005A20B7"/>
    <w:rsid w:val="005A20D2"/>
    <w:rsid w:val="005A21E8"/>
    <w:rsid w:val="005A2274"/>
    <w:rsid w:val="005A23AD"/>
    <w:rsid w:val="005A247E"/>
    <w:rsid w:val="005A2557"/>
    <w:rsid w:val="005A25C8"/>
    <w:rsid w:val="005A25D4"/>
    <w:rsid w:val="005A26F5"/>
    <w:rsid w:val="005A2867"/>
    <w:rsid w:val="005A2B81"/>
    <w:rsid w:val="005A2ED8"/>
    <w:rsid w:val="005A3074"/>
    <w:rsid w:val="005A324A"/>
    <w:rsid w:val="005A327B"/>
    <w:rsid w:val="005A330A"/>
    <w:rsid w:val="005A337F"/>
    <w:rsid w:val="005A3459"/>
    <w:rsid w:val="005A34BF"/>
    <w:rsid w:val="005A354E"/>
    <w:rsid w:val="005A35C5"/>
    <w:rsid w:val="005A373B"/>
    <w:rsid w:val="005A39D5"/>
    <w:rsid w:val="005A3A79"/>
    <w:rsid w:val="005A3CAC"/>
    <w:rsid w:val="005A3D29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59D"/>
    <w:rsid w:val="005A4780"/>
    <w:rsid w:val="005A483A"/>
    <w:rsid w:val="005A485D"/>
    <w:rsid w:val="005A48A8"/>
    <w:rsid w:val="005A4B5E"/>
    <w:rsid w:val="005A4B6D"/>
    <w:rsid w:val="005A4CB0"/>
    <w:rsid w:val="005A4D82"/>
    <w:rsid w:val="005A4F08"/>
    <w:rsid w:val="005A4F63"/>
    <w:rsid w:val="005A5055"/>
    <w:rsid w:val="005A50CB"/>
    <w:rsid w:val="005A50FF"/>
    <w:rsid w:val="005A5267"/>
    <w:rsid w:val="005A535E"/>
    <w:rsid w:val="005A5371"/>
    <w:rsid w:val="005A538B"/>
    <w:rsid w:val="005A5492"/>
    <w:rsid w:val="005A5495"/>
    <w:rsid w:val="005A55D0"/>
    <w:rsid w:val="005A5690"/>
    <w:rsid w:val="005A569F"/>
    <w:rsid w:val="005A56F2"/>
    <w:rsid w:val="005A5730"/>
    <w:rsid w:val="005A5891"/>
    <w:rsid w:val="005A5988"/>
    <w:rsid w:val="005A5A75"/>
    <w:rsid w:val="005A5E89"/>
    <w:rsid w:val="005A5ED7"/>
    <w:rsid w:val="005A5F4F"/>
    <w:rsid w:val="005A5FBB"/>
    <w:rsid w:val="005A5FD2"/>
    <w:rsid w:val="005A6026"/>
    <w:rsid w:val="005A619F"/>
    <w:rsid w:val="005A6372"/>
    <w:rsid w:val="005A6568"/>
    <w:rsid w:val="005A6734"/>
    <w:rsid w:val="005A67C6"/>
    <w:rsid w:val="005A68A5"/>
    <w:rsid w:val="005A68AF"/>
    <w:rsid w:val="005A69AB"/>
    <w:rsid w:val="005A6AF6"/>
    <w:rsid w:val="005A6AF8"/>
    <w:rsid w:val="005A6CE9"/>
    <w:rsid w:val="005A6E55"/>
    <w:rsid w:val="005A6E7E"/>
    <w:rsid w:val="005A70FA"/>
    <w:rsid w:val="005A71B5"/>
    <w:rsid w:val="005A71CC"/>
    <w:rsid w:val="005A71E0"/>
    <w:rsid w:val="005A71EE"/>
    <w:rsid w:val="005A720A"/>
    <w:rsid w:val="005A7364"/>
    <w:rsid w:val="005A74A6"/>
    <w:rsid w:val="005A7517"/>
    <w:rsid w:val="005A7528"/>
    <w:rsid w:val="005A7533"/>
    <w:rsid w:val="005A7723"/>
    <w:rsid w:val="005A77B7"/>
    <w:rsid w:val="005A7867"/>
    <w:rsid w:val="005A7A14"/>
    <w:rsid w:val="005A7B17"/>
    <w:rsid w:val="005A7CE6"/>
    <w:rsid w:val="005A7D58"/>
    <w:rsid w:val="005A7DE6"/>
    <w:rsid w:val="005A7E44"/>
    <w:rsid w:val="005B01E5"/>
    <w:rsid w:val="005B029C"/>
    <w:rsid w:val="005B047E"/>
    <w:rsid w:val="005B0526"/>
    <w:rsid w:val="005B068D"/>
    <w:rsid w:val="005B08A4"/>
    <w:rsid w:val="005B0A75"/>
    <w:rsid w:val="005B0AB2"/>
    <w:rsid w:val="005B0AE2"/>
    <w:rsid w:val="005B0AFB"/>
    <w:rsid w:val="005B0B6F"/>
    <w:rsid w:val="005B0C73"/>
    <w:rsid w:val="005B0C99"/>
    <w:rsid w:val="005B0D10"/>
    <w:rsid w:val="005B0E69"/>
    <w:rsid w:val="005B1176"/>
    <w:rsid w:val="005B1503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EA1"/>
    <w:rsid w:val="005B1EBC"/>
    <w:rsid w:val="005B1ED5"/>
    <w:rsid w:val="005B235F"/>
    <w:rsid w:val="005B246C"/>
    <w:rsid w:val="005B2488"/>
    <w:rsid w:val="005B256D"/>
    <w:rsid w:val="005B2610"/>
    <w:rsid w:val="005B2ADB"/>
    <w:rsid w:val="005B2C1F"/>
    <w:rsid w:val="005B2C59"/>
    <w:rsid w:val="005B2C5E"/>
    <w:rsid w:val="005B2E1A"/>
    <w:rsid w:val="005B2EF6"/>
    <w:rsid w:val="005B2EFE"/>
    <w:rsid w:val="005B3086"/>
    <w:rsid w:val="005B3308"/>
    <w:rsid w:val="005B336F"/>
    <w:rsid w:val="005B33AA"/>
    <w:rsid w:val="005B3497"/>
    <w:rsid w:val="005B353C"/>
    <w:rsid w:val="005B35F3"/>
    <w:rsid w:val="005B373B"/>
    <w:rsid w:val="005B37D5"/>
    <w:rsid w:val="005B3944"/>
    <w:rsid w:val="005B394E"/>
    <w:rsid w:val="005B3A56"/>
    <w:rsid w:val="005B3B86"/>
    <w:rsid w:val="005B3B87"/>
    <w:rsid w:val="005B3C10"/>
    <w:rsid w:val="005B3C8D"/>
    <w:rsid w:val="005B3CD4"/>
    <w:rsid w:val="005B3F01"/>
    <w:rsid w:val="005B4198"/>
    <w:rsid w:val="005B4199"/>
    <w:rsid w:val="005B4201"/>
    <w:rsid w:val="005B426F"/>
    <w:rsid w:val="005B4520"/>
    <w:rsid w:val="005B4521"/>
    <w:rsid w:val="005B4571"/>
    <w:rsid w:val="005B4766"/>
    <w:rsid w:val="005B47DF"/>
    <w:rsid w:val="005B49F8"/>
    <w:rsid w:val="005B4A22"/>
    <w:rsid w:val="005B4DA4"/>
    <w:rsid w:val="005B4E99"/>
    <w:rsid w:val="005B4EAA"/>
    <w:rsid w:val="005B4EAC"/>
    <w:rsid w:val="005B5374"/>
    <w:rsid w:val="005B5480"/>
    <w:rsid w:val="005B5573"/>
    <w:rsid w:val="005B55FE"/>
    <w:rsid w:val="005B59B4"/>
    <w:rsid w:val="005B59E7"/>
    <w:rsid w:val="005B5ABD"/>
    <w:rsid w:val="005B5B6B"/>
    <w:rsid w:val="005B5C3A"/>
    <w:rsid w:val="005B5C79"/>
    <w:rsid w:val="005B6040"/>
    <w:rsid w:val="005B625C"/>
    <w:rsid w:val="005B63B7"/>
    <w:rsid w:val="005B63DB"/>
    <w:rsid w:val="005B64EE"/>
    <w:rsid w:val="005B654F"/>
    <w:rsid w:val="005B6729"/>
    <w:rsid w:val="005B6830"/>
    <w:rsid w:val="005B68D3"/>
    <w:rsid w:val="005B6A28"/>
    <w:rsid w:val="005B6AA2"/>
    <w:rsid w:val="005B6AD3"/>
    <w:rsid w:val="005B6CC1"/>
    <w:rsid w:val="005B6E2F"/>
    <w:rsid w:val="005B6E85"/>
    <w:rsid w:val="005B6EB8"/>
    <w:rsid w:val="005B6F31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6A7"/>
    <w:rsid w:val="005B76DB"/>
    <w:rsid w:val="005B7BBA"/>
    <w:rsid w:val="005B7DF0"/>
    <w:rsid w:val="005B7FAA"/>
    <w:rsid w:val="005C02E3"/>
    <w:rsid w:val="005C041D"/>
    <w:rsid w:val="005C05F7"/>
    <w:rsid w:val="005C09CE"/>
    <w:rsid w:val="005C0A64"/>
    <w:rsid w:val="005C0A91"/>
    <w:rsid w:val="005C0A9C"/>
    <w:rsid w:val="005C0B02"/>
    <w:rsid w:val="005C0B95"/>
    <w:rsid w:val="005C0B97"/>
    <w:rsid w:val="005C0BBC"/>
    <w:rsid w:val="005C0CF7"/>
    <w:rsid w:val="005C0D58"/>
    <w:rsid w:val="005C0DA8"/>
    <w:rsid w:val="005C0FB7"/>
    <w:rsid w:val="005C117B"/>
    <w:rsid w:val="005C11E7"/>
    <w:rsid w:val="005C1309"/>
    <w:rsid w:val="005C141E"/>
    <w:rsid w:val="005C14B5"/>
    <w:rsid w:val="005C1661"/>
    <w:rsid w:val="005C1869"/>
    <w:rsid w:val="005C19BA"/>
    <w:rsid w:val="005C19E7"/>
    <w:rsid w:val="005C1B34"/>
    <w:rsid w:val="005C1B37"/>
    <w:rsid w:val="005C1B50"/>
    <w:rsid w:val="005C1CA7"/>
    <w:rsid w:val="005C1CE0"/>
    <w:rsid w:val="005C1D6B"/>
    <w:rsid w:val="005C1DCA"/>
    <w:rsid w:val="005C1DE5"/>
    <w:rsid w:val="005C1EC9"/>
    <w:rsid w:val="005C2043"/>
    <w:rsid w:val="005C2118"/>
    <w:rsid w:val="005C215A"/>
    <w:rsid w:val="005C21AE"/>
    <w:rsid w:val="005C227E"/>
    <w:rsid w:val="005C2324"/>
    <w:rsid w:val="005C24D1"/>
    <w:rsid w:val="005C2551"/>
    <w:rsid w:val="005C2574"/>
    <w:rsid w:val="005C25F3"/>
    <w:rsid w:val="005C269C"/>
    <w:rsid w:val="005C26AB"/>
    <w:rsid w:val="005C26D1"/>
    <w:rsid w:val="005C2929"/>
    <w:rsid w:val="005C2969"/>
    <w:rsid w:val="005C29AD"/>
    <w:rsid w:val="005C2A8E"/>
    <w:rsid w:val="005C2C02"/>
    <w:rsid w:val="005C2C37"/>
    <w:rsid w:val="005C2E92"/>
    <w:rsid w:val="005C2F4A"/>
    <w:rsid w:val="005C2F5B"/>
    <w:rsid w:val="005C31B6"/>
    <w:rsid w:val="005C3201"/>
    <w:rsid w:val="005C326B"/>
    <w:rsid w:val="005C362C"/>
    <w:rsid w:val="005C3708"/>
    <w:rsid w:val="005C3787"/>
    <w:rsid w:val="005C37FF"/>
    <w:rsid w:val="005C3836"/>
    <w:rsid w:val="005C38C7"/>
    <w:rsid w:val="005C392A"/>
    <w:rsid w:val="005C394D"/>
    <w:rsid w:val="005C39EB"/>
    <w:rsid w:val="005C3A70"/>
    <w:rsid w:val="005C3BB3"/>
    <w:rsid w:val="005C3C20"/>
    <w:rsid w:val="005C3CD7"/>
    <w:rsid w:val="005C3DAA"/>
    <w:rsid w:val="005C3E96"/>
    <w:rsid w:val="005C3F72"/>
    <w:rsid w:val="005C3FB2"/>
    <w:rsid w:val="005C4001"/>
    <w:rsid w:val="005C404F"/>
    <w:rsid w:val="005C40E5"/>
    <w:rsid w:val="005C41D8"/>
    <w:rsid w:val="005C41D9"/>
    <w:rsid w:val="005C42A7"/>
    <w:rsid w:val="005C42B5"/>
    <w:rsid w:val="005C44AA"/>
    <w:rsid w:val="005C4570"/>
    <w:rsid w:val="005C471F"/>
    <w:rsid w:val="005C473A"/>
    <w:rsid w:val="005C480D"/>
    <w:rsid w:val="005C4835"/>
    <w:rsid w:val="005C4844"/>
    <w:rsid w:val="005C4873"/>
    <w:rsid w:val="005C487E"/>
    <w:rsid w:val="005C48AC"/>
    <w:rsid w:val="005C49B5"/>
    <w:rsid w:val="005C4A8E"/>
    <w:rsid w:val="005C4BE2"/>
    <w:rsid w:val="005C4DFE"/>
    <w:rsid w:val="005C4EAC"/>
    <w:rsid w:val="005C4ED8"/>
    <w:rsid w:val="005C5099"/>
    <w:rsid w:val="005C523B"/>
    <w:rsid w:val="005C526F"/>
    <w:rsid w:val="005C55F9"/>
    <w:rsid w:val="005C5611"/>
    <w:rsid w:val="005C59D8"/>
    <w:rsid w:val="005C5B2F"/>
    <w:rsid w:val="005C5BF2"/>
    <w:rsid w:val="005C5BFE"/>
    <w:rsid w:val="005C5C81"/>
    <w:rsid w:val="005C5E17"/>
    <w:rsid w:val="005C5E1F"/>
    <w:rsid w:val="005C5EC7"/>
    <w:rsid w:val="005C5F1B"/>
    <w:rsid w:val="005C5F38"/>
    <w:rsid w:val="005C602D"/>
    <w:rsid w:val="005C609A"/>
    <w:rsid w:val="005C6286"/>
    <w:rsid w:val="005C633A"/>
    <w:rsid w:val="005C6341"/>
    <w:rsid w:val="005C63A4"/>
    <w:rsid w:val="005C6505"/>
    <w:rsid w:val="005C6655"/>
    <w:rsid w:val="005C66D3"/>
    <w:rsid w:val="005C6731"/>
    <w:rsid w:val="005C6914"/>
    <w:rsid w:val="005C694D"/>
    <w:rsid w:val="005C6A7A"/>
    <w:rsid w:val="005C6C4B"/>
    <w:rsid w:val="005C6CAB"/>
    <w:rsid w:val="005C6CF7"/>
    <w:rsid w:val="005C6DE8"/>
    <w:rsid w:val="005C6E5D"/>
    <w:rsid w:val="005C712C"/>
    <w:rsid w:val="005C717D"/>
    <w:rsid w:val="005C7321"/>
    <w:rsid w:val="005C735C"/>
    <w:rsid w:val="005C7433"/>
    <w:rsid w:val="005C7555"/>
    <w:rsid w:val="005C7672"/>
    <w:rsid w:val="005C769A"/>
    <w:rsid w:val="005C7762"/>
    <w:rsid w:val="005C77BD"/>
    <w:rsid w:val="005C788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16F"/>
    <w:rsid w:val="005D0207"/>
    <w:rsid w:val="005D0328"/>
    <w:rsid w:val="005D03DA"/>
    <w:rsid w:val="005D0550"/>
    <w:rsid w:val="005D06C9"/>
    <w:rsid w:val="005D0734"/>
    <w:rsid w:val="005D081A"/>
    <w:rsid w:val="005D0895"/>
    <w:rsid w:val="005D08DE"/>
    <w:rsid w:val="005D09B3"/>
    <w:rsid w:val="005D0AF2"/>
    <w:rsid w:val="005D0D18"/>
    <w:rsid w:val="005D0DBF"/>
    <w:rsid w:val="005D0E39"/>
    <w:rsid w:val="005D0F30"/>
    <w:rsid w:val="005D0F6B"/>
    <w:rsid w:val="005D1095"/>
    <w:rsid w:val="005D10B4"/>
    <w:rsid w:val="005D10F3"/>
    <w:rsid w:val="005D10FD"/>
    <w:rsid w:val="005D1189"/>
    <w:rsid w:val="005D11AC"/>
    <w:rsid w:val="005D11DA"/>
    <w:rsid w:val="005D11E3"/>
    <w:rsid w:val="005D1380"/>
    <w:rsid w:val="005D1384"/>
    <w:rsid w:val="005D13D2"/>
    <w:rsid w:val="005D1792"/>
    <w:rsid w:val="005D196B"/>
    <w:rsid w:val="005D1997"/>
    <w:rsid w:val="005D1A47"/>
    <w:rsid w:val="005D1A5B"/>
    <w:rsid w:val="005D1A7A"/>
    <w:rsid w:val="005D1BFA"/>
    <w:rsid w:val="005D1C0B"/>
    <w:rsid w:val="005D1C26"/>
    <w:rsid w:val="005D1C73"/>
    <w:rsid w:val="005D1E5C"/>
    <w:rsid w:val="005D204E"/>
    <w:rsid w:val="005D219D"/>
    <w:rsid w:val="005D22DD"/>
    <w:rsid w:val="005D22FC"/>
    <w:rsid w:val="005D2571"/>
    <w:rsid w:val="005D26B4"/>
    <w:rsid w:val="005D275F"/>
    <w:rsid w:val="005D27A0"/>
    <w:rsid w:val="005D27DF"/>
    <w:rsid w:val="005D2850"/>
    <w:rsid w:val="005D295C"/>
    <w:rsid w:val="005D2A2E"/>
    <w:rsid w:val="005D2B26"/>
    <w:rsid w:val="005D2D25"/>
    <w:rsid w:val="005D2D4F"/>
    <w:rsid w:val="005D2DE0"/>
    <w:rsid w:val="005D2E4E"/>
    <w:rsid w:val="005D2F4A"/>
    <w:rsid w:val="005D2F6A"/>
    <w:rsid w:val="005D307B"/>
    <w:rsid w:val="005D317E"/>
    <w:rsid w:val="005D31FF"/>
    <w:rsid w:val="005D331B"/>
    <w:rsid w:val="005D336A"/>
    <w:rsid w:val="005D33AB"/>
    <w:rsid w:val="005D342D"/>
    <w:rsid w:val="005D3689"/>
    <w:rsid w:val="005D3697"/>
    <w:rsid w:val="005D369A"/>
    <w:rsid w:val="005D36C9"/>
    <w:rsid w:val="005D36F5"/>
    <w:rsid w:val="005D383A"/>
    <w:rsid w:val="005D388C"/>
    <w:rsid w:val="005D38C1"/>
    <w:rsid w:val="005D399E"/>
    <w:rsid w:val="005D3BAA"/>
    <w:rsid w:val="005D3C1F"/>
    <w:rsid w:val="005D3D84"/>
    <w:rsid w:val="005D3FAD"/>
    <w:rsid w:val="005D3FC0"/>
    <w:rsid w:val="005D3FEB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3B"/>
    <w:rsid w:val="005D47E2"/>
    <w:rsid w:val="005D4936"/>
    <w:rsid w:val="005D4A6B"/>
    <w:rsid w:val="005D4A7D"/>
    <w:rsid w:val="005D4D6F"/>
    <w:rsid w:val="005D4D73"/>
    <w:rsid w:val="005D4EA5"/>
    <w:rsid w:val="005D5032"/>
    <w:rsid w:val="005D50CE"/>
    <w:rsid w:val="005D50E4"/>
    <w:rsid w:val="005D5504"/>
    <w:rsid w:val="005D5536"/>
    <w:rsid w:val="005D55EC"/>
    <w:rsid w:val="005D56C0"/>
    <w:rsid w:val="005D577E"/>
    <w:rsid w:val="005D57E2"/>
    <w:rsid w:val="005D5B25"/>
    <w:rsid w:val="005D5BFF"/>
    <w:rsid w:val="005D5D70"/>
    <w:rsid w:val="005D616C"/>
    <w:rsid w:val="005D620E"/>
    <w:rsid w:val="005D629D"/>
    <w:rsid w:val="005D6383"/>
    <w:rsid w:val="005D63C5"/>
    <w:rsid w:val="005D644D"/>
    <w:rsid w:val="005D64A8"/>
    <w:rsid w:val="005D64B8"/>
    <w:rsid w:val="005D64BC"/>
    <w:rsid w:val="005D6534"/>
    <w:rsid w:val="005D65A8"/>
    <w:rsid w:val="005D65D6"/>
    <w:rsid w:val="005D665A"/>
    <w:rsid w:val="005D6682"/>
    <w:rsid w:val="005D6696"/>
    <w:rsid w:val="005D66F3"/>
    <w:rsid w:val="005D6748"/>
    <w:rsid w:val="005D68F7"/>
    <w:rsid w:val="005D6952"/>
    <w:rsid w:val="005D6B7F"/>
    <w:rsid w:val="005D6BA4"/>
    <w:rsid w:val="005D6BD6"/>
    <w:rsid w:val="005D6CA1"/>
    <w:rsid w:val="005D6D4F"/>
    <w:rsid w:val="005D6E69"/>
    <w:rsid w:val="005D6F1B"/>
    <w:rsid w:val="005D6FE2"/>
    <w:rsid w:val="005D7117"/>
    <w:rsid w:val="005D7201"/>
    <w:rsid w:val="005D7228"/>
    <w:rsid w:val="005D72DB"/>
    <w:rsid w:val="005D7333"/>
    <w:rsid w:val="005D73B9"/>
    <w:rsid w:val="005D7464"/>
    <w:rsid w:val="005D7832"/>
    <w:rsid w:val="005D7972"/>
    <w:rsid w:val="005D7AAC"/>
    <w:rsid w:val="005D7AFD"/>
    <w:rsid w:val="005D7C8D"/>
    <w:rsid w:val="005D7CEE"/>
    <w:rsid w:val="005D7DFE"/>
    <w:rsid w:val="005D7EFE"/>
    <w:rsid w:val="005D7F1D"/>
    <w:rsid w:val="005D7FCC"/>
    <w:rsid w:val="005E006D"/>
    <w:rsid w:val="005E0224"/>
    <w:rsid w:val="005E0424"/>
    <w:rsid w:val="005E04BC"/>
    <w:rsid w:val="005E04C6"/>
    <w:rsid w:val="005E04C8"/>
    <w:rsid w:val="005E06EF"/>
    <w:rsid w:val="005E06FE"/>
    <w:rsid w:val="005E08B2"/>
    <w:rsid w:val="005E0906"/>
    <w:rsid w:val="005E0E02"/>
    <w:rsid w:val="005E0E1D"/>
    <w:rsid w:val="005E1032"/>
    <w:rsid w:val="005E105A"/>
    <w:rsid w:val="005E115A"/>
    <w:rsid w:val="005E1270"/>
    <w:rsid w:val="005E12A7"/>
    <w:rsid w:val="005E12BE"/>
    <w:rsid w:val="005E1447"/>
    <w:rsid w:val="005E14F0"/>
    <w:rsid w:val="005E15A1"/>
    <w:rsid w:val="005E15F9"/>
    <w:rsid w:val="005E1620"/>
    <w:rsid w:val="005E16CA"/>
    <w:rsid w:val="005E1734"/>
    <w:rsid w:val="005E18F8"/>
    <w:rsid w:val="005E1942"/>
    <w:rsid w:val="005E1F6D"/>
    <w:rsid w:val="005E1F98"/>
    <w:rsid w:val="005E1F9E"/>
    <w:rsid w:val="005E2272"/>
    <w:rsid w:val="005E29B6"/>
    <w:rsid w:val="005E2A1D"/>
    <w:rsid w:val="005E2AFC"/>
    <w:rsid w:val="005E2C06"/>
    <w:rsid w:val="005E2D4D"/>
    <w:rsid w:val="005E2F87"/>
    <w:rsid w:val="005E2FA2"/>
    <w:rsid w:val="005E3213"/>
    <w:rsid w:val="005E3247"/>
    <w:rsid w:val="005E3302"/>
    <w:rsid w:val="005E3584"/>
    <w:rsid w:val="005E3599"/>
    <w:rsid w:val="005E35A7"/>
    <w:rsid w:val="005E36F0"/>
    <w:rsid w:val="005E3750"/>
    <w:rsid w:val="005E378D"/>
    <w:rsid w:val="005E37BF"/>
    <w:rsid w:val="005E3A37"/>
    <w:rsid w:val="005E3B5D"/>
    <w:rsid w:val="005E3C13"/>
    <w:rsid w:val="005E3CB1"/>
    <w:rsid w:val="005E3E99"/>
    <w:rsid w:val="005E3EA9"/>
    <w:rsid w:val="005E3F4E"/>
    <w:rsid w:val="005E426B"/>
    <w:rsid w:val="005E4384"/>
    <w:rsid w:val="005E43C2"/>
    <w:rsid w:val="005E4455"/>
    <w:rsid w:val="005E44A7"/>
    <w:rsid w:val="005E44E1"/>
    <w:rsid w:val="005E45B8"/>
    <w:rsid w:val="005E45EF"/>
    <w:rsid w:val="005E48FC"/>
    <w:rsid w:val="005E4984"/>
    <w:rsid w:val="005E4A77"/>
    <w:rsid w:val="005E4ADB"/>
    <w:rsid w:val="005E4B75"/>
    <w:rsid w:val="005E4C44"/>
    <w:rsid w:val="005E4C78"/>
    <w:rsid w:val="005E4DAA"/>
    <w:rsid w:val="005E4DD0"/>
    <w:rsid w:val="005E4E11"/>
    <w:rsid w:val="005E4E2D"/>
    <w:rsid w:val="005E4F50"/>
    <w:rsid w:val="005E5021"/>
    <w:rsid w:val="005E5047"/>
    <w:rsid w:val="005E51A6"/>
    <w:rsid w:val="005E5474"/>
    <w:rsid w:val="005E55CE"/>
    <w:rsid w:val="005E5741"/>
    <w:rsid w:val="005E5756"/>
    <w:rsid w:val="005E5792"/>
    <w:rsid w:val="005E58FC"/>
    <w:rsid w:val="005E595E"/>
    <w:rsid w:val="005E5989"/>
    <w:rsid w:val="005E5B88"/>
    <w:rsid w:val="005E5BA2"/>
    <w:rsid w:val="005E5C03"/>
    <w:rsid w:val="005E5C5C"/>
    <w:rsid w:val="005E5C6F"/>
    <w:rsid w:val="005E5D0C"/>
    <w:rsid w:val="005E5D0F"/>
    <w:rsid w:val="005E5EE2"/>
    <w:rsid w:val="005E5F74"/>
    <w:rsid w:val="005E5F90"/>
    <w:rsid w:val="005E60F9"/>
    <w:rsid w:val="005E611D"/>
    <w:rsid w:val="005E6151"/>
    <w:rsid w:val="005E6167"/>
    <w:rsid w:val="005E61C4"/>
    <w:rsid w:val="005E633A"/>
    <w:rsid w:val="005E637B"/>
    <w:rsid w:val="005E6384"/>
    <w:rsid w:val="005E64A7"/>
    <w:rsid w:val="005E64AD"/>
    <w:rsid w:val="005E64F3"/>
    <w:rsid w:val="005E65E6"/>
    <w:rsid w:val="005E6775"/>
    <w:rsid w:val="005E683D"/>
    <w:rsid w:val="005E6A12"/>
    <w:rsid w:val="005E6ACA"/>
    <w:rsid w:val="005E6B8C"/>
    <w:rsid w:val="005E6BB4"/>
    <w:rsid w:val="005E6BFB"/>
    <w:rsid w:val="005E6DE8"/>
    <w:rsid w:val="005E6EAE"/>
    <w:rsid w:val="005E6EB0"/>
    <w:rsid w:val="005E6F68"/>
    <w:rsid w:val="005E7035"/>
    <w:rsid w:val="005E747E"/>
    <w:rsid w:val="005E74C7"/>
    <w:rsid w:val="005E75DD"/>
    <w:rsid w:val="005E7646"/>
    <w:rsid w:val="005E79D5"/>
    <w:rsid w:val="005E7A78"/>
    <w:rsid w:val="005E7AA3"/>
    <w:rsid w:val="005E7AFE"/>
    <w:rsid w:val="005E7BB0"/>
    <w:rsid w:val="005E7BB1"/>
    <w:rsid w:val="005E7C1D"/>
    <w:rsid w:val="005E7C6A"/>
    <w:rsid w:val="005E7D41"/>
    <w:rsid w:val="005E7D63"/>
    <w:rsid w:val="005E7E6B"/>
    <w:rsid w:val="005E7F56"/>
    <w:rsid w:val="005E7FA6"/>
    <w:rsid w:val="005F00A1"/>
    <w:rsid w:val="005F00FE"/>
    <w:rsid w:val="005F0193"/>
    <w:rsid w:val="005F01AD"/>
    <w:rsid w:val="005F0231"/>
    <w:rsid w:val="005F025E"/>
    <w:rsid w:val="005F029C"/>
    <w:rsid w:val="005F053D"/>
    <w:rsid w:val="005F0595"/>
    <w:rsid w:val="005F081F"/>
    <w:rsid w:val="005F0883"/>
    <w:rsid w:val="005F08C8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B09"/>
    <w:rsid w:val="005F1BA4"/>
    <w:rsid w:val="005F1BAB"/>
    <w:rsid w:val="005F1BEC"/>
    <w:rsid w:val="005F1C55"/>
    <w:rsid w:val="005F1CA0"/>
    <w:rsid w:val="005F1DA9"/>
    <w:rsid w:val="005F1E36"/>
    <w:rsid w:val="005F1EDD"/>
    <w:rsid w:val="005F2001"/>
    <w:rsid w:val="005F20FE"/>
    <w:rsid w:val="005F2137"/>
    <w:rsid w:val="005F2142"/>
    <w:rsid w:val="005F22B2"/>
    <w:rsid w:val="005F22EE"/>
    <w:rsid w:val="005F264B"/>
    <w:rsid w:val="005F2904"/>
    <w:rsid w:val="005F2944"/>
    <w:rsid w:val="005F2999"/>
    <w:rsid w:val="005F29FB"/>
    <w:rsid w:val="005F2A55"/>
    <w:rsid w:val="005F2A99"/>
    <w:rsid w:val="005F2AE4"/>
    <w:rsid w:val="005F2B1B"/>
    <w:rsid w:val="005F2B95"/>
    <w:rsid w:val="005F2C33"/>
    <w:rsid w:val="005F2D82"/>
    <w:rsid w:val="005F2DD2"/>
    <w:rsid w:val="005F2E40"/>
    <w:rsid w:val="005F2ED1"/>
    <w:rsid w:val="005F300C"/>
    <w:rsid w:val="005F300E"/>
    <w:rsid w:val="005F30E8"/>
    <w:rsid w:val="005F310F"/>
    <w:rsid w:val="005F32BC"/>
    <w:rsid w:val="005F34A6"/>
    <w:rsid w:val="005F3551"/>
    <w:rsid w:val="005F3607"/>
    <w:rsid w:val="005F3610"/>
    <w:rsid w:val="005F3922"/>
    <w:rsid w:val="005F394C"/>
    <w:rsid w:val="005F39FA"/>
    <w:rsid w:val="005F3A60"/>
    <w:rsid w:val="005F3AFE"/>
    <w:rsid w:val="005F3CBF"/>
    <w:rsid w:val="005F3D11"/>
    <w:rsid w:val="005F3DE8"/>
    <w:rsid w:val="005F40AD"/>
    <w:rsid w:val="005F40B7"/>
    <w:rsid w:val="005F41A0"/>
    <w:rsid w:val="005F4311"/>
    <w:rsid w:val="005F442C"/>
    <w:rsid w:val="005F44E4"/>
    <w:rsid w:val="005F47FE"/>
    <w:rsid w:val="005F4800"/>
    <w:rsid w:val="005F4817"/>
    <w:rsid w:val="005F48FA"/>
    <w:rsid w:val="005F490A"/>
    <w:rsid w:val="005F4B1E"/>
    <w:rsid w:val="005F4B3B"/>
    <w:rsid w:val="005F4D5C"/>
    <w:rsid w:val="005F4D72"/>
    <w:rsid w:val="005F4D83"/>
    <w:rsid w:val="005F4E78"/>
    <w:rsid w:val="005F4E8B"/>
    <w:rsid w:val="005F4EFA"/>
    <w:rsid w:val="005F50EB"/>
    <w:rsid w:val="005F524A"/>
    <w:rsid w:val="005F53A5"/>
    <w:rsid w:val="005F53FC"/>
    <w:rsid w:val="005F5493"/>
    <w:rsid w:val="005F550D"/>
    <w:rsid w:val="005F55CF"/>
    <w:rsid w:val="005F5657"/>
    <w:rsid w:val="005F5739"/>
    <w:rsid w:val="005F578B"/>
    <w:rsid w:val="005F57C0"/>
    <w:rsid w:val="005F5AAA"/>
    <w:rsid w:val="005F5BA4"/>
    <w:rsid w:val="005F5BDB"/>
    <w:rsid w:val="005F5E2F"/>
    <w:rsid w:val="005F5E7F"/>
    <w:rsid w:val="005F5F53"/>
    <w:rsid w:val="005F5FE1"/>
    <w:rsid w:val="005F600A"/>
    <w:rsid w:val="005F6060"/>
    <w:rsid w:val="005F60AB"/>
    <w:rsid w:val="005F610D"/>
    <w:rsid w:val="005F62F6"/>
    <w:rsid w:val="005F6387"/>
    <w:rsid w:val="005F63FB"/>
    <w:rsid w:val="005F6445"/>
    <w:rsid w:val="005F6472"/>
    <w:rsid w:val="005F64E9"/>
    <w:rsid w:val="005F6554"/>
    <w:rsid w:val="005F65AE"/>
    <w:rsid w:val="005F68AE"/>
    <w:rsid w:val="005F6A95"/>
    <w:rsid w:val="005F6BD5"/>
    <w:rsid w:val="005F6C24"/>
    <w:rsid w:val="005F6C55"/>
    <w:rsid w:val="005F6CD7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6FC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C8"/>
    <w:rsid w:val="00600225"/>
    <w:rsid w:val="0060025C"/>
    <w:rsid w:val="00600413"/>
    <w:rsid w:val="00600507"/>
    <w:rsid w:val="0060057F"/>
    <w:rsid w:val="0060059C"/>
    <w:rsid w:val="006006B4"/>
    <w:rsid w:val="0060079F"/>
    <w:rsid w:val="006007B5"/>
    <w:rsid w:val="006009E3"/>
    <w:rsid w:val="006009EB"/>
    <w:rsid w:val="00600A4A"/>
    <w:rsid w:val="00600AE1"/>
    <w:rsid w:val="00600BC6"/>
    <w:rsid w:val="00600C39"/>
    <w:rsid w:val="00600C54"/>
    <w:rsid w:val="00600DB8"/>
    <w:rsid w:val="00600E67"/>
    <w:rsid w:val="00600E94"/>
    <w:rsid w:val="00600F07"/>
    <w:rsid w:val="00600FCE"/>
    <w:rsid w:val="00600FF4"/>
    <w:rsid w:val="00601072"/>
    <w:rsid w:val="00601232"/>
    <w:rsid w:val="006014A5"/>
    <w:rsid w:val="00601619"/>
    <w:rsid w:val="00601661"/>
    <w:rsid w:val="0060179D"/>
    <w:rsid w:val="00601882"/>
    <w:rsid w:val="006019DD"/>
    <w:rsid w:val="00601A4F"/>
    <w:rsid w:val="00601A5A"/>
    <w:rsid w:val="00601C73"/>
    <w:rsid w:val="00601C86"/>
    <w:rsid w:val="00601D14"/>
    <w:rsid w:val="00601D42"/>
    <w:rsid w:val="00601EE9"/>
    <w:rsid w:val="00601F73"/>
    <w:rsid w:val="00601F92"/>
    <w:rsid w:val="00601FA1"/>
    <w:rsid w:val="00601FD4"/>
    <w:rsid w:val="006020E0"/>
    <w:rsid w:val="00602121"/>
    <w:rsid w:val="006023DE"/>
    <w:rsid w:val="0060251C"/>
    <w:rsid w:val="006026B3"/>
    <w:rsid w:val="00602862"/>
    <w:rsid w:val="006029D9"/>
    <w:rsid w:val="00602A5E"/>
    <w:rsid w:val="00602AC3"/>
    <w:rsid w:val="00602AE5"/>
    <w:rsid w:val="00602B05"/>
    <w:rsid w:val="00602C0A"/>
    <w:rsid w:val="00602D6B"/>
    <w:rsid w:val="00602D92"/>
    <w:rsid w:val="00602DF6"/>
    <w:rsid w:val="00602F3D"/>
    <w:rsid w:val="00603046"/>
    <w:rsid w:val="006030D0"/>
    <w:rsid w:val="006030E3"/>
    <w:rsid w:val="00603145"/>
    <w:rsid w:val="00603322"/>
    <w:rsid w:val="00603391"/>
    <w:rsid w:val="006033AF"/>
    <w:rsid w:val="006033B3"/>
    <w:rsid w:val="00603401"/>
    <w:rsid w:val="006034A9"/>
    <w:rsid w:val="00603644"/>
    <w:rsid w:val="006037F2"/>
    <w:rsid w:val="0060381F"/>
    <w:rsid w:val="006039A7"/>
    <w:rsid w:val="00603A14"/>
    <w:rsid w:val="00603B80"/>
    <w:rsid w:val="00603C1E"/>
    <w:rsid w:val="00603CE1"/>
    <w:rsid w:val="00603FF3"/>
    <w:rsid w:val="00604090"/>
    <w:rsid w:val="00604175"/>
    <w:rsid w:val="006041E5"/>
    <w:rsid w:val="00604252"/>
    <w:rsid w:val="006042A3"/>
    <w:rsid w:val="00604323"/>
    <w:rsid w:val="00604403"/>
    <w:rsid w:val="0060446B"/>
    <w:rsid w:val="00604746"/>
    <w:rsid w:val="006047E1"/>
    <w:rsid w:val="0060485F"/>
    <w:rsid w:val="0060488D"/>
    <w:rsid w:val="00604B0E"/>
    <w:rsid w:val="00604B33"/>
    <w:rsid w:val="00604BA0"/>
    <w:rsid w:val="00604BDA"/>
    <w:rsid w:val="00604C00"/>
    <w:rsid w:val="00604CAA"/>
    <w:rsid w:val="00604DB1"/>
    <w:rsid w:val="00604EE1"/>
    <w:rsid w:val="00605121"/>
    <w:rsid w:val="006051FB"/>
    <w:rsid w:val="00605206"/>
    <w:rsid w:val="006052D8"/>
    <w:rsid w:val="00605431"/>
    <w:rsid w:val="0060553C"/>
    <w:rsid w:val="00605611"/>
    <w:rsid w:val="006056A4"/>
    <w:rsid w:val="00605732"/>
    <w:rsid w:val="006058EE"/>
    <w:rsid w:val="006058FC"/>
    <w:rsid w:val="00605934"/>
    <w:rsid w:val="00605B76"/>
    <w:rsid w:val="00605B94"/>
    <w:rsid w:val="00605B96"/>
    <w:rsid w:val="00605C85"/>
    <w:rsid w:val="00605CE5"/>
    <w:rsid w:val="00605F06"/>
    <w:rsid w:val="00605F71"/>
    <w:rsid w:val="00605FD1"/>
    <w:rsid w:val="00606105"/>
    <w:rsid w:val="006061D0"/>
    <w:rsid w:val="00606435"/>
    <w:rsid w:val="00606582"/>
    <w:rsid w:val="00606604"/>
    <w:rsid w:val="00606608"/>
    <w:rsid w:val="00606684"/>
    <w:rsid w:val="006067B6"/>
    <w:rsid w:val="0060683D"/>
    <w:rsid w:val="00606A80"/>
    <w:rsid w:val="00606B8E"/>
    <w:rsid w:val="00606D12"/>
    <w:rsid w:val="00607093"/>
    <w:rsid w:val="0060709B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5"/>
    <w:rsid w:val="0060774F"/>
    <w:rsid w:val="00607872"/>
    <w:rsid w:val="0060795A"/>
    <w:rsid w:val="00607B17"/>
    <w:rsid w:val="00607B73"/>
    <w:rsid w:val="00607B96"/>
    <w:rsid w:val="00607BE4"/>
    <w:rsid w:val="00607C59"/>
    <w:rsid w:val="00607D31"/>
    <w:rsid w:val="00607D66"/>
    <w:rsid w:val="006100F0"/>
    <w:rsid w:val="006101AB"/>
    <w:rsid w:val="006101F2"/>
    <w:rsid w:val="00610202"/>
    <w:rsid w:val="006104D6"/>
    <w:rsid w:val="0061061E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248"/>
    <w:rsid w:val="0061132D"/>
    <w:rsid w:val="00611423"/>
    <w:rsid w:val="006116EE"/>
    <w:rsid w:val="006117C6"/>
    <w:rsid w:val="00611829"/>
    <w:rsid w:val="00611841"/>
    <w:rsid w:val="006118D0"/>
    <w:rsid w:val="00611B06"/>
    <w:rsid w:val="00611BA2"/>
    <w:rsid w:val="00611C1D"/>
    <w:rsid w:val="00611C6A"/>
    <w:rsid w:val="00611C81"/>
    <w:rsid w:val="00611D0B"/>
    <w:rsid w:val="00611FE9"/>
    <w:rsid w:val="006120AF"/>
    <w:rsid w:val="0061216E"/>
    <w:rsid w:val="0061217E"/>
    <w:rsid w:val="00612186"/>
    <w:rsid w:val="006123FD"/>
    <w:rsid w:val="0061243F"/>
    <w:rsid w:val="006124E0"/>
    <w:rsid w:val="0061252A"/>
    <w:rsid w:val="00612769"/>
    <w:rsid w:val="00612840"/>
    <w:rsid w:val="00612881"/>
    <w:rsid w:val="00612939"/>
    <w:rsid w:val="00612990"/>
    <w:rsid w:val="00612B3C"/>
    <w:rsid w:val="00612BBC"/>
    <w:rsid w:val="00612C8D"/>
    <w:rsid w:val="00612DDB"/>
    <w:rsid w:val="00612DFE"/>
    <w:rsid w:val="00612EAC"/>
    <w:rsid w:val="0061311C"/>
    <w:rsid w:val="00613236"/>
    <w:rsid w:val="00613644"/>
    <w:rsid w:val="00613663"/>
    <w:rsid w:val="0061368B"/>
    <w:rsid w:val="006136DF"/>
    <w:rsid w:val="0061376E"/>
    <w:rsid w:val="006138CD"/>
    <w:rsid w:val="006139F7"/>
    <w:rsid w:val="00613B12"/>
    <w:rsid w:val="00613ECA"/>
    <w:rsid w:val="006141FC"/>
    <w:rsid w:val="00614245"/>
    <w:rsid w:val="00614302"/>
    <w:rsid w:val="0061433B"/>
    <w:rsid w:val="00614361"/>
    <w:rsid w:val="006144CB"/>
    <w:rsid w:val="006144F6"/>
    <w:rsid w:val="006145AE"/>
    <w:rsid w:val="006146C2"/>
    <w:rsid w:val="006147D4"/>
    <w:rsid w:val="00614802"/>
    <w:rsid w:val="0061480F"/>
    <w:rsid w:val="00614845"/>
    <w:rsid w:val="0061486F"/>
    <w:rsid w:val="0061490C"/>
    <w:rsid w:val="006149F4"/>
    <w:rsid w:val="00614A9C"/>
    <w:rsid w:val="00614B00"/>
    <w:rsid w:val="00614B22"/>
    <w:rsid w:val="00614CA3"/>
    <w:rsid w:val="00614D93"/>
    <w:rsid w:val="00614D94"/>
    <w:rsid w:val="00614F38"/>
    <w:rsid w:val="00614F3C"/>
    <w:rsid w:val="00614F45"/>
    <w:rsid w:val="00614F55"/>
    <w:rsid w:val="00614F61"/>
    <w:rsid w:val="00614F92"/>
    <w:rsid w:val="00615065"/>
    <w:rsid w:val="006152D8"/>
    <w:rsid w:val="0061533B"/>
    <w:rsid w:val="006153AA"/>
    <w:rsid w:val="00615414"/>
    <w:rsid w:val="006154EC"/>
    <w:rsid w:val="0061551D"/>
    <w:rsid w:val="0061559C"/>
    <w:rsid w:val="006155E4"/>
    <w:rsid w:val="006156D2"/>
    <w:rsid w:val="006156EA"/>
    <w:rsid w:val="006158F7"/>
    <w:rsid w:val="006159D9"/>
    <w:rsid w:val="00615B4A"/>
    <w:rsid w:val="00615CFE"/>
    <w:rsid w:val="00615D1E"/>
    <w:rsid w:val="00615D44"/>
    <w:rsid w:val="00615E1B"/>
    <w:rsid w:val="00615FDD"/>
    <w:rsid w:val="00615FE0"/>
    <w:rsid w:val="00616083"/>
    <w:rsid w:val="006160A3"/>
    <w:rsid w:val="00616452"/>
    <w:rsid w:val="00616566"/>
    <w:rsid w:val="00616568"/>
    <w:rsid w:val="0061662F"/>
    <w:rsid w:val="00616649"/>
    <w:rsid w:val="006166A2"/>
    <w:rsid w:val="0061689C"/>
    <w:rsid w:val="00616998"/>
    <w:rsid w:val="00616B18"/>
    <w:rsid w:val="00616D2C"/>
    <w:rsid w:val="00616DE9"/>
    <w:rsid w:val="00616F27"/>
    <w:rsid w:val="00616FBB"/>
    <w:rsid w:val="00616FFD"/>
    <w:rsid w:val="006170B2"/>
    <w:rsid w:val="00617147"/>
    <w:rsid w:val="00617181"/>
    <w:rsid w:val="00617361"/>
    <w:rsid w:val="0061752E"/>
    <w:rsid w:val="00617750"/>
    <w:rsid w:val="00617754"/>
    <w:rsid w:val="00617847"/>
    <w:rsid w:val="006178B6"/>
    <w:rsid w:val="006178D8"/>
    <w:rsid w:val="00617923"/>
    <w:rsid w:val="0061792E"/>
    <w:rsid w:val="00617AA4"/>
    <w:rsid w:val="00617C50"/>
    <w:rsid w:val="00617C69"/>
    <w:rsid w:val="00617CEA"/>
    <w:rsid w:val="00617D14"/>
    <w:rsid w:val="00617E2C"/>
    <w:rsid w:val="00617FCC"/>
    <w:rsid w:val="0062002C"/>
    <w:rsid w:val="00620067"/>
    <w:rsid w:val="006200FA"/>
    <w:rsid w:val="00620195"/>
    <w:rsid w:val="00620293"/>
    <w:rsid w:val="006203D2"/>
    <w:rsid w:val="006204FB"/>
    <w:rsid w:val="0062067D"/>
    <w:rsid w:val="006207F6"/>
    <w:rsid w:val="00620896"/>
    <w:rsid w:val="0062092F"/>
    <w:rsid w:val="006209A2"/>
    <w:rsid w:val="00620C13"/>
    <w:rsid w:val="00620DD1"/>
    <w:rsid w:val="00620F72"/>
    <w:rsid w:val="00620FF2"/>
    <w:rsid w:val="00621030"/>
    <w:rsid w:val="006210C3"/>
    <w:rsid w:val="00621174"/>
    <w:rsid w:val="006212D2"/>
    <w:rsid w:val="0062130B"/>
    <w:rsid w:val="0062159D"/>
    <w:rsid w:val="0062159F"/>
    <w:rsid w:val="0062186F"/>
    <w:rsid w:val="00621939"/>
    <w:rsid w:val="0062197B"/>
    <w:rsid w:val="00621B8B"/>
    <w:rsid w:val="00621D03"/>
    <w:rsid w:val="00621D85"/>
    <w:rsid w:val="00621E18"/>
    <w:rsid w:val="00621EC3"/>
    <w:rsid w:val="00621F47"/>
    <w:rsid w:val="00622006"/>
    <w:rsid w:val="00622024"/>
    <w:rsid w:val="00622069"/>
    <w:rsid w:val="006220F3"/>
    <w:rsid w:val="00622410"/>
    <w:rsid w:val="00622414"/>
    <w:rsid w:val="0062244C"/>
    <w:rsid w:val="006224EE"/>
    <w:rsid w:val="006225C0"/>
    <w:rsid w:val="0062278F"/>
    <w:rsid w:val="006227BB"/>
    <w:rsid w:val="00622A07"/>
    <w:rsid w:val="00622AF9"/>
    <w:rsid w:val="00622B2A"/>
    <w:rsid w:val="00622BAD"/>
    <w:rsid w:val="00622D40"/>
    <w:rsid w:val="00622DD7"/>
    <w:rsid w:val="00622F6A"/>
    <w:rsid w:val="00622FAC"/>
    <w:rsid w:val="00622FE1"/>
    <w:rsid w:val="00622FFB"/>
    <w:rsid w:val="00623067"/>
    <w:rsid w:val="006230BB"/>
    <w:rsid w:val="00623217"/>
    <w:rsid w:val="0062323B"/>
    <w:rsid w:val="00623281"/>
    <w:rsid w:val="006234A4"/>
    <w:rsid w:val="00623603"/>
    <w:rsid w:val="00623605"/>
    <w:rsid w:val="00623625"/>
    <w:rsid w:val="00623678"/>
    <w:rsid w:val="0062370A"/>
    <w:rsid w:val="00623717"/>
    <w:rsid w:val="0062381D"/>
    <w:rsid w:val="00623A3B"/>
    <w:rsid w:val="00623B2B"/>
    <w:rsid w:val="00623CA6"/>
    <w:rsid w:val="00623DCA"/>
    <w:rsid w:val="00623F22"/>
    <w:rsid w:val="00624026"/>
    <w:rsid w:val="00624091"/>
    <w:rsid w:val="00624143"/>
    <w:rsid w:val="00624314"/>
    <w:rsid w:val="0062442A"/>
    <w:rsid w:val="006244DB"/>
    <w:rsid w:val="006246E8"/>
    <w:rsid w:val="006248B9"/>
    <w:rsid w:val="006249AD"/>
    <w:rsid w:val="00624A64"/>
    <w:rsid w:val="00624B84"/>
    <w:rsid w:val="00624C63"/>
    <w:rsid w:val="00624C9E"/>
    <w:rsid w:val="00624EA0"/>
    <w:rsid w:val="00624F33"/>
    <w:rsid w:val="006251E5"/>
    <w:rsid w:val="00625259"/>
    <w:rsid w:val="006252F2"/>
    <w:rsid w:val="0062535F"/>
    <w:rsid w:val="0062539A"/>
    <w:rsid w:val="006254F5"/>
    <w:rsid w:val="00625517"/>
    <w:rsid w:val="00625733"/>
    <w:rsid w:val="00625860"/>
    <w:rsid w:val="00625889"/>
    <w:rsid w:val="0062595A"/>
    <w:rsid w:val="00625960"/>
    <w:rsid w:val="0062596B"/>
    <w:rsid w:val="006259AA"/>
    <w:rsid w:val="00625A63"/>
    <w:rsid w:val="00625B48"/>
    <w:rsid w:val="00625C97"/>
    <w:rsid w:val="00625C9A"/>
    <w:rsid w:val="00625D7F"/>
    <w:rsid w:val="00626125"/>
    <w:rsid w:val="0062613A"/>
    <w:rsid w:val="006262A5"/>
    <w:rsid w:val="006262CA"/>
    <w:rsid w:val="00626320"/>
    <w:rsid w:val="00626356"/>
    <w:rsid w:val="00626545"/>
    <w:rsid w:val="0062678A"/>
    <w:rsid w:val="006267ED"/>
    <w:rsid w:val="006267EE"/>
    <w:rsid w:val="006268AB"/>
    <w:rsid w:val="00626AA5"/>
    <w:rsid w:val="00626B64"/>
    <w:rsid w:val="00626B8F"/>
    <w:rsid w:val="00626B95"/>
    <w:rsid w:val="00626C91"/>
    <w:rsid w:val="00626CE5"/>
    <w:rsid w:val="00626CF9"/>
    <w:rsid w:val="00626E63"/>
    <w:rsid w:val="0062705E"/>
    <w:rsid w:val="006270F5"/>
    <w:rsid w:val="006272E6"/>
    <w:rsid w:val="006272FF"/>
    <w:rsid w:val="00627303"/>
    <w:rsid w:val="0062734D"/>
    <w:rsid w:val="006273C9"/>
    <w:rsid w:val="0062756C"/>
    <w:rsid w:val="006275E4"/>
    <w:rsid w:val="00627647"/>
    <w:rsid w:val="00627960"/>
    <w:rsid w:val="006279B9"/>
    <w:rsid w:val="00627AA0"/>
    <w:rsid w:val="00627BDB"/>
    <w:rsid w:val="00627C88"/>
    <w:rsid w:val="00627D1F"/>
    <w:rsid w:val="0063012D"/>
    <w:rsid w:val="006301CA"/>
    <w:rsid w:val="00630214"/>
    <w:rsid w:val="0063023E"/>
    <w:rsid w:val="006302D7"/>
    <w:rsid w:val="00630446"/>
    <w:rsid w:val="006305E7"/>
    <w:rsid w:val="00630635"/>
    <w:rsid w:val="0063065F"/>
    <w:rsid w:val="0063068D"/>
    <w:rsid w:val="0063080E"/>
    <w:rsid w:val="00630855"/>
    <w:rsid w:val="0063091C"/>
    <w:rsid w:val="00630950"/>
    <w:rsid w:val="00630990"/>
    <w:rsid w:val="006309AA"/>
    <w:rsid w:val="006309DE"/>
    <w:rsid w:val="00630A25"/>
    <w:rsid w:val="00630A7E"/>
    <w:rsid w:val="00630C87"/>
    <w:rsid w:val="00630CE6"/>
    <w:rsid w:val="00630E88"/>
    <w:rsid w:val="00630F11"/>
    <w:rsid w:val="00630F2A"/>
    <w:rsid w:val="00630FAD"/>
    <w:rsid w:val="00630FF8"/>
    <w:rsid w:val="0063113A"/>
    <w:rsid w:val="0063117A"/>
    <w:rsid w:val="00631203"/>
    <w:rsid w:val="00631216"/>
    <w:rsid w:val="0063124D"/>
    <w:rsid w:val="006312F3"/>
    <w:rsid w:val="00631372"/>
    <w:rsid w:val="006314E1"/>
    <w:rsid w:val="006316B3"/>
    <w:rsid w:val="006317EE"/>
    <w:rsid w:val="00631BA0"/>
    <w:rsid w:val="00631C1B"/>
    <w:rsid w:val="00631CF3"/>
    <w:rsid w:val="00631D0A"/>
    <w:rsid w:val="00631E14"/>
    <w:rsid w:val="00631EE4"/>
    <w:rsid w:val="00632040"/>
    <w:rsid w:val="006320E0"/>
    <w:rsid w:val="00632193"/>
    <w:rsid w:val="00632213"/>
    <w:rsid w:val="006322B0"/>
    <w:rsid w:val="006322E7"/>
    <w:rsid w:val="0063232F"/>
    <w:rsid w:val="006324B6"/>
    <w:rsid w:val="00632548"/>
    <w:rsid w:val="006325E1"/>
    <w:rsid w:val="006327CE"/>
    <w:rsid w:val="00632800"/>
    <w:rsid w:val="00632992"/>
    <w:rsid w:val="00632A31"/>
    <w:rsid w:val="00632B37"/>
    <w:rsid w:val="00632CB5"/>
    <w:rsid w:val="00632D38"/>
    <w:rsid w:val="00632E15"/>
    <w:rsid w:val="00632E69"/>
    <w:rsid w:val="00632EBC"/>
    <w:rsid w:val="00632F2E"/>
    <w:rsid w:val="00632FD7"/>
    <w:rsid w:val="006331F4"/>
    <w:rsid w:val="00633273"/>
    <w:rsid w:val="006333E3"/>
    <w:rsid w:val="00633416"/>
    <w:rsid w:val="006334A3"/>
    <w:rsid w:val="006334DF"/>
    <w:rsid w:val="006335B5"/>
    <w:rsid w:val="0063391A"/>
    <w:rsid w:val="006339FF"/>
    <w:rsid w:val="00633A85"/>
    <w:rsid w:val="00633B39"/>
    <w:rsid w:val="00633CC5"/>
    <w:rsid w:val="00633CDA"/>
    <w:rsid w:val="00633E01"/>
    <w:rsid w:val="00633E7E"/>
    <w:rsid w:val="00633FB0"/>
    <w:rsid w:val="00634125"/>
    <w:rsid w:val="00634133"/>
    <w:rsid w:val="00634199"/>
    <w:rsid w:val="0063429F"/>
    <w:rsid w:val="006342D4"/>
    <w:rsid w:val="006343C2"/>
    <w:rsid w:val="006343CC"/>
    <w:rsid w:val="00634429"/>
    <w:rsid w:val="0063443F"/>
    <w:rsid w:val="00634489"/>
    <w:rsid w:val="006344A1"/>
    <w:rsid w:val="0063454B"/>
    <w:rsid w:val="00634560"/>
    <w:rsid w:val="006345C1"/>
    <w:rsid w:val="00634723"/>
    <w:rsid w:val="00634785"/>
    <w:rsid w:val="00634862"/>
    <w:rsid w:val="006348EA"/>
    <w:rsid w:val="00634AEF"/>
    <w:rsid w:val="00634CB8"/>
    <w:rsid w:val="00634CCB"/>
    <w:rsid w:val="00634DAC"/>
    <w:rsid w:val="00634FE6"/>
    <w:rsid w:val="0063512C"/>
    <w:rsid w:val="00635153"/>
    <w:rsid w:val="00635167"/>
    <w:rsid w:val="00635170"/>
    <w:rsid w:val="00635283"/>
    <w:rsid w:val="006352EC"/>
    <w:rsid w:val="00635534"/>
    <w:rsid w:val="00635606"/>
    <w:rsid w:val="0063568A"/>
    <w:rsid w:val="00635765"/>
    <w:rsid w:val="00635826"/>
    <w:rsid w:val="006358DB"/>
    <w:rsid w:val="00635947"/>
    <w:rsid w:val="00635ACB"/>
    <w:rsid w:val="00635BFF"/>
    <w:rsid w:val="00635D3B"/>
    <w:rsid w:val="00635DF7"/>
    <w:rsid w:val="00635E01"/>
    <w:rsid w:val="00635E7E"/>
    <w:rsid w:val="00635EA4"/>
    <w:rsid w:val="00635EAD"/>
    <w:rsid w:val="00635EEB"/>
    <w:rsid w:val="00635F68"/>
    <w:rsid w:val="00635F6D"/>
    <w:rsid w:val="0063600B"/>
    <w:rsid w:val="00636158"/>
    <w:rsid w:val="00636192"/>
    <w:rsid w:val="006361BC"/>
    <w:rsid w:val="006362C2"/>
    <w:rsid w:val="006362CF"/>
    <w:rsid w:val="0063630E"/>
    <w:rsid w:val="006363FE"/>
    <w:rsid w:val="006366AB"/>
    <w:rsid w:val="00636782"/>
    <w:rsid w:val="0063684F"/>
    <w:rsid w:val="006368A9"/>
    <w:rsid w:val="006368EA"/>
    <w:rsid w:val="00636988"/>
    <w:rsid w:val="006369C2"/>
    <w:rsid w:val="00636B7F"/>
    <w:rsid w:val="00636C81"/>
    <w:rsid w:val="00636D35"/>
    <w:rsid w:val="00636E08"/>
    <w:rsid w:val="00636E77"/>
    <w:rsid w:val="00636E7F"/>
    <w:rsid w:val="006371B6"/>
    <w:rsid w:val="0063723F"/>
    <w:rsid w:val="006372FB"/>
    <w:rsid w:val="006374AD"/>
    <w:rsid w:val="00637504"/>
    <w:rsid w:val="00637686"/>
    <w:rsid w:val="006376BC"/>
    <w:rsid w:val="00637884"/>
    <w:rsid w:val="0063796C"/>
    <w:rsid w:val="00637A32"/>
    <w:rsid w:val="00637AE4"/>
    <w:rsid w:val="00637D1C"/>
    <w:rsid w:val="00637F32"/>
    <w:rsid w:val="00637FC3"/>
    <w:rsid w:val="006401FA"/>
    <w:rsid w:val="0064040D"/>
    <w:rsid w:val="00640421"/>
    <w:rsid w:val="006404BB"/>
    <w:rsid w:val="00640623"/>
    <w:rsid w:val="00640794"/>
    <w:rsid w:val="00640A0A"/>
    <w:rsid w:val="00640B63"/>
    <w:rsid w:val="00640B98"/>
    <w:rsid w:val="00640DAF"/>
    <w:rsid w:val="00640E7C"/>
    <w:rsid w:val="00640EC4"/>
    <w:rsid w:val="00640F0F"/>
    <w:rsid w:val="00640F1A"/>
    <w:rsid w:val="0064106E"/>
    <w:rsid w:val="00641092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9CE"/>
    <w:rsid w:val="00641A64"/>
    <w:rsid w:val="00641BBE"/>
    <w:rsid w:val="00641C0F"/>
    <w:rsid w:val="00641C20"/>
    <w:rsid w:val="00641C84"/>
    <w:rsid w:val="00641CDF"/>
    <w:rsid w:val="00641D33"/>
    <w:rsid w:val="00641E12"/>
    <w:rsid w:val="006420A4"/>
    <w:rsid w:val="0064228E"/>
    <w:rsid w:val="00642334"/>
    <w:rsid w:val="0064237C"/>
    <w:rsid w:val="006424B2"/>
    <w:rsid w:val="00642574"/>
    <w:rsid w:val="006425CC"/>
    <w:rsid w:val="006429E4"/>
    <w:rsid w:val="006429FD"/>
    <w:rsid w:val="00642BBA"/>
    <w:rsid w:val="00642DD8"/>
    <w:rsid w:val="00642E2E"/>
    <w:rsid w:val="00642E8A"/>
    <w:rsid w:val="00643031"/>
    <w:rsid w:val="0064304C"/>
    <w:rsid w:val="00643219"/>
    <w:rsid w:val="00643272"/>
    <w:rsid w:val="006432DE"/>
    <w:rsid w:val="006433A1"/>
    <w:rsid w:val="006433DE"/>
    <w:rsid w:val="00643449"/>
    <w:rsid w:val="00643582"/>
    <w:rsid w:val="0064365A"/>
    <w:rsid w:val="006436C6"/>
    <w:rsid w:val="00643745"/>
    <w:rsid w:val="006437EC"/>
    <w:rsid w:val="006439F7"/>
    <w:rsid w:val="00643A67"/>
    <w:rsid w:val="00643C09"/>
    <w:rsid w:val="00643EC4"/>
    <w:rsid w:val="00643F49"/>
    <w:rsid w:val="00643F8F"/>
    <w:rsid w:val="0064410E"/>
    <w:rsid w:val="0064413A"/>
    <w:rsid w:val="006442B4"/>
    <w:rsid w:val="006443E3"/>
    <w:rsid w:val="0064456D"/>
    <w:rsid w:val="006445D8"/>
    <w:rsid w:val="00644651"/>
    <w:rsid w:val="0064469C"/>
    <w:rsid w:val="00644B4E"/>
    <w:rsid w:val="00644BBE"/>
    <w:rsid w:val="00644BC6"/>
    <w:rsid w:val="00644CB5"/>
    <w:rsid w:val="00644CF3"/>
    <w:rsid w:val="00644D6F"/>
    <w:rsid w:val="00644E91"/>
    <w:rsid w:val="0064508A"/>
    <w:rsid w:val="006450D2"/>
    <w:rsid w:val="0064533D"/>
    <w:rsid w:val="0064535F"/>
    <w:rsid w:val="006453CD"/>
    <w:rsid w:val="0064542C"/>
    <w:rsid w:val="0064544D"/>
    <w:rsid w:val="006455B2"/>
    <w:rsid w:val="0064589C"/>
    <w:rsid w:val="00645B2E"/>
    <w:rsid w:val="00645B73"/>
    <w:rsid w:val="00645B88"/>
    <w:rsid w:val="00645B9E"/>
    <w:rsid w:val="00645C8B"/>
    <w:rsid w:val="00645CC3"/>
    <w:rsid w:val="00645D02"/>
    <w:rsid w:val="00645DC4"/>
    <w:rsid w:val="00645E72"/>
    <w:rsid w:val="00645E8F"/>
    <w:rsid w:val="00645F3F"/>
    <w:rsid w:val="00645F69"/>
    <w:rsid w:val="0064625B"/>
    <w:rsid w:val="0064628B"/>
    <w:rsid w:val="00646296"/>
    <w:rsid w:val="006462C6"/>
    <w:rsid w:val="00646324"/>
    <w:rsid w:val="006465BC"/>
    <w:rsid w:val="006465F7"/>
    <w:rsid w:val="006467ED"/>
    <w:rsid w:val="00646812"/>
    <w:rsid w:val="00646819"/>
    <w:rsid w:val="00646835"/>
    <w:rsid w:val="00646848"/>
    <w:rsid w:val="006468B7"/>
    <w:rsid w:val="00646931"/>
    <w:rsid w:val="00646981"/>
    <w:rsid w:val="006469EC"/>
    <w:rsid w:val="00646A4C"/>
    <w:rsid w:val="00646B91"/>
    <w:rsid w:val="00646CCE"/>
    <w:rsid w:val="00646DC4"/>
    <w:rsid w:val="00646DE2"/>
    <w:rsid w:val="00647028"/>
    <w:rsid w:val="006473A5"/>
    <w:rsid w:val="00647462"/>
    <w:rsid w:val="00647468"/>
    <w:rsid w:val="00647500"/>
    <w:rsid w:val="0064765C"/>
    <w:rsid w:val="006476DC"/>
    <w:rsid w:val="006478D3"/>
    <w:rsid w:val="00647981"/>
    <w:rsid w:val="00647B53"/>
    <w:rsid w:val="00647C32"/>
    <w:rsid w:val="00647DB1"/>
    <w:rsid w:val="006500AC"/>
    <w:rsid w:val="00650142"/>
    <w:rsid w:val="0065040D"/>
    <w:rsid w:val="0065076F"/>
    <w:rsid w:val="00650998"/>
    <w:rsid w:val="00650A30"/>
    <w:rsid w:val="00650A76"/>
    <w:rsid w:val="00650CA4"/>
    <w:rsid w:val="00650FB3"/>
    <w:rsid w:val="006511C5"/>
    <w:rsid w:val="006511D1"/>
    <w:rsid w:val="006513BC"/>
    <w:rsid w:val="00651493"/>
    <w:rsid w:val="0065177B"/>
    <w:rsid w:val="006517DC"/>
    <w:rsid w:val="00651980"/>
    <w:rsid w:val="00651A51"/>
    <w:rsid w:val="00651A87"/>
    <w:rsid w:val="00651AEC"/>
    <w:rsid w:val="00651BD4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07"/>
    <w:rsid w:val="0065269B"/>
    <w:rsid w:val="006526D2"/>
    <w:rsid w:val="006528FD"/>
    <w:rsid w:val="00652910"/>
    <w:rsid w:val="0065293A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A9E"/>
    <w:rsid w:val="00653B2A"/>
    <w:rsid w:val="00653C0D"/>
    <w:rsid w:val="00653C93"/>
    <w:rsid w:val="00653D00"/>
    <w:rsid w:val="00653D4D"/>
    <w:rsid w:val="00653E9C"/>
    <w:rsid w:val="00654047"/>
    <w:rsid w:val="0065408E"/>
    <w:rsid w:val="00654198"/>
    <w:rsid w:val="0065419E"/>
    <w:rsid w:val="006541A6"/>
    <w:rsid w:val="00654598"/>
    <w:rsid w:val="0065463A"/>
    <w:rsid w:val="00654743"/>
    <w:rsid w:val="00654762"/>
    <w:rsid w:val="0065485F"/>
    <w:rsid w:val="006548A9"/>
    <w:rsid w:val="006549C2"/>
    <w:rsid w:val="00654A1C"/>
    <w:rsid w:val="00654BBF"/>
    <w:rsid w:val="00654CBE"/>
    <w:rsid w:val="00654EAB"/>
    <w:rsid w:val="006550A7"/>
    <w:rsid w:val="006552AA"/>
    <w:rsid w:val="006552CA"/>
    <w:rsid w:val="00655304"/>
    <w:rsid w:val="00655375"/>
    <w:rsid w:val="006553D2"/>
    <w:rsid w:val="00655569"/>
    <w:rsid w:val="006555A8"/>
    <w:rsid w:val="006556BF"/>
    <w:rsid w:val="00655741"/>
    <w:rsid w:val="00655B0E"/>
    <w:rsid w:val="00655B22"/>
    <w:rsid w:val="00655B26"/>
    <w:rsid w:val="00655BFB"/>
    <w:rsid w:val="00655D4B"/>
    <w:rsid w:val="00655DC0"/>
    <w:rsid w:val="00655E17"/>
    <w:rsid w:val="00655E7B"/>
    <w:rsid w:val="00655ED8"/>
    <w:rsid w:val="00655F93"/>
    <w:rsid w:val="006560F9"/>
    <w:rsid w:val="00656170"/>
    <w:rsid w:val="006561A5"/>
    <w:rsid w:val="00656264"/>
    <w:rsid w:val="00656279"/>
    <w:rsid w:val="006562AD"/>
    <w:rsid w:val="006562D4"/>
    <w:rsid w:val="006563CE"/>
    <w:rsid w:val="006563FD"/>
    <w:rsid w:val="0065653B"/>
    <w:rsid w:val="00656595"/>
    <w:rsid w:val="00656597"/>
    <w:rsid w:val="00656614"/>
    <w:rsid w:val="00656736"/>
    <w:rsid w:val="006567CB"/>
    <w:rsid w:val="0065682D"/>
    <w:rsid w:val="006568B8"/>
    <w:rsid w:val="00656944"/>
    <w:rsid w:val="006569AA"/>
    <w:rsid w:val="00656A67"/>
    <w:rsid w:val="00656AD3"/>
    <w:rsid w:val="00656AF7"/>
    <w:rsid w:val="00656B14"/>
    <w:rsid w:val="00656B6E"/>
    <w:rsid w:val="00656E77"/>
    <w:rsid w:val="00656F16"/>
    <w:rsid w:val="006576E2"/>
    <w:rsid w:val="00657780"/>
    <w:rsid w:val="00657808"/>
    <w:rsid w:val="00657830"/>
    <w:rsid w:val="0065788D"/>
    <w:rsid w:val="0065792E"/>
    <w:rsid w:val="00657982"/>
    <w:rsid w:val="00657A6B"/>
    <w:rsid w:val="00657A72"/>
    <w:rsid w:val="00657AD9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600F7"/>
    <w:rsid w:val="0066019C"/>
    <w:rsid w:val="006601D2"/>
    <w:rsid w:val="00660248"/>
    <w:rsid w:val="006603C2"/>
    <w:rsid w:val="00660446"/>
    <w:rsid w:val="0066067A"/>
    <w:rsid w:val="00660723"/>
    <w:rsid w:val="006607E0"/>
    <w:rsid w:val="0066095A"/>
    <w:rsid w:val="00660B0E"/>
    <w:rsid w:val="00660B35"/>
    <w:rsid w:val="00660D43"/>
    <w:rsid w:val="00660D7B"/>
    <w:rsid w:val="00660FE5"/>
    <w:rsid w:val="00661029"/>
    <w:rsid w:val="006611AE"/>
    <w:rsid w:val="006611D1"/>
    <w:rsid w:val="00661237"/>
    <w:rsid w:val="00661440"/>
    <w:rsid w:val="0066158A"/>
    <w:rsid w:val="00661640"/>
    <w:rsid w:val="00661741"/>
    <w:rsid w:val="00661C9E"/>
    <w:rsid w:val="00661D76"/>
    <w:rsid w:val="00661E66"/>
    <w:rsid w:val="00661E9A"/>
    <w:rsid w:val="00661F56"/>
    <w:rsid w:val="00661FC3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C6B"/>
    <w:rsid w:val="00662D8A"/>
    <w:rsid w:val="00662F0A"/>
    <w:rsid w:val="00662F29"/>
    <w:rsid w:val="00663041"/>
    <w:rsid w:val="0066305F"/>
    <w:rsid w:val="00663170"/>
    <w:rsid w:val="006631CB"/>
    <w:rsid w:val="006631D6"/>
    <w:rsid w:val="006633AE"/>
    <w:rsid w:val="006633C2"/>
    <w:rsid w:val="006634E2"/>
    <w:rsid w:val="00663646"/>
    <w:rsid w:val="006636E7"/>
    <w:rsid w:val="00663781"/>
    <w:rsid w:val="006637EE"/>
    <w:rsid w:val="00663945"/>
    <w:rsid w:val="00663974"/>
    <w:rsid w:val="00663AD9"/>
    <w:rsid w:val="00663B68"/>
    <w:rsid w:val="00663B88"/>
    <w:rsid w:val="00663BE4"/>
    <w:rsid w:val="00663DF5"/>
    <w:rsid w:val="00663F2A"/>
    <w:rsid w:val="00663F93"/>
    <w:rsid w:val="006640EF"/>
    <w:rsid w:val="0066414B"/>
    <w:rsid w:val="00664214"/>
    <w:rsid w:val="006644FD"/>
    <w:rsid w:val="006645F2"/>
    <w:rsid w:val="006647AC"/>
    <w:rsid w:val="00664999"/>
    <w:rsid w:val="00664A27"/>
    <w:rsid w:val="00664AA7"/>
    <w:rsid w:val="00664AB3"/>
    <w:rsid w:val="00664AEB"/>
    <w:rsid w:val="00664AFA"/>
    <w:rsid w:val="00664B60"/>
    <w:rsid w:val="00664BC0"/>
    <w:rsid w:val="00664C8D"/>
    <w:rsid w:val="00664CC1"/>
    <w:rsid w:val="00664E82"/>
    <w:rsid w:val="00664EED"/>
    <w:rsid w:val="00665139"/>
    <w:rsid w:val="006652CE"/>
    <w:rsid w:val="0066533F"/>
    <w:rsid w:val="006653EC"/>
    <w:rsid w:val="0066542F"/>
    <w:rsid w:val="0066555E"/>
    <w:rsid w:val="006655B9"/>
    <w:rsid w:val="00665620"/>
    <w:rsid w:val="0066574E"/>
    <w:rsid w:val="0066587B"/>
    <w:rsid w:val="00665C7F"/>
    <w:rsid w:val="00665DC0"/>
    <w:rsid w:val="00665E05"/>
    <w:rsid w:val="00665E07"/>
    <w:rsid w:val="00665ED2"/>
    <w:rsid w:val="00665F52"/>
    <w:rsid w:val="00666036"/>
    <w:rsid w:val="00666043"/>
    <w:rsid w:val="006662E1"/>
    <w:rsid w:val="00666500"/>
    <w:rsid w:val="006666CA"/>
    <w:rsid w:val="0066675B"/>
    <w:rsid w:val="00666786"/>
    <w:rsid w:val="00666848"/>
    <w:rsid w:val="006668CC"/>
    <w:rsid w:val="00666A54"/>
    <w:rsid w:val="00666C49"/>
    <w:rsid w:val="00666C50"/>
    <w:rsid w:val="00666D1D"/>
    <w:rsid w:val="00666D6B"/>
    <w:rsid w:val="00666DA4"/>
    <w:rsid w:val="00666DD2"/>
    <w:rsid w:val="00666DF4"/>
    <w:rsid w:val="00666EEF"/>
    <w:rsid w:val="00666F04"/>
    <w:rsid w:val="00666F24"/>
    <w:rsid w:val="00666FD3"/>
    <w:rsid w:val="00666FE3"/>
    <w:rsid w:val="00667026"/>
    <w:rsid w:val="006670B3"/>
    <w:rsid w:val="006670FC"/>
    <w:rsid w:val="00667108"/>
    <w:rsid w:val="00667170"/>
    <w:rsid w:val="00667206"/>
    <w:rsid w:val="0066737C"/>
    <w:rsid w:val="00667383"/>
    <w:rsid w:val="006673AA"/>
    <w:rsid w:val="00667588"/>
    <w:rsid w:val="006675B2"/>
    <w:rsid w:val="0066769B"/>
    <w:rsid w:val="0066770A"/>
    <w:rsid w:val="00667795"/>
    <w:rsid w:val="0066789F"/>
    <w:rsid w:val="00667900"/>
    <w:rsid w:val="00667905"/>
    <w:rsid w:val="00667BC8"/>
    <w:rsid w:val="00667FD1"/>
    <w:rsid w:val="00670033"/>
    <w:rsid w:val="006701CC"/>
    <w:rsid w:val="006701F1"/>
    <w:rsid w:val="00670306"/>
    <w:rsid w:val="006704E3"/>
    <w:rsid w:val="006705AB"/>
    <w:rsid w:val="0067075B"/>
    <w:rsid w:val="00670865"/>
    <w:rsid w:val="00670949"/>
    <w:rsid w:val="006709B4"/>
    <w:rsid w:val="00670DD2"/>
    <w:rsid w:val="00670F6C"/>
    <w:rsid w:val="00671019"/>
    <w:rsid w:val="00671066"/>
    <w:rsid w:val="00671274"/>
    <w:rsid w:val="006713F0"/>
    <w:rsid w:val="0067164D"/>
    <w:rsid w:val="006716B8"/>
    <w:rsid w:val="006716D5"/>
    <w:rsid w:val="00671876"/>
    <w:rsid w:val="0067188A"/>
    <w:rsid w:val="00671928"/>
    <w:rsid w:val="00671A16"/>
    <w:rsid w:val="00671A63"/>
    <w:rsid w:val="00671BA9"/>
    <w:rsid w:val="00671BD4"/>
    <w:rsid w:val="00671BFD"/>
    <w:rsid w:val="00671C0E"/>
    <w:rsid w:val="00671D1A"/>
    <w:rsid w:val="00671DC6"/>
    <w:rsid w:val="00671E70"/>
    <w:rsid w:val="00671F0B"/>
    <w:rsid w:val="00672039"/>
    <w:rsid w:val="0067211C"/>
    <w:rsid w:val="00672226"/>
    <w:rsid w:val="00672414"/>
    <w:rsid w:val="0067261A"/>
    <w:rsid w:val="00672645"/>
    <w:rsid w:val="00672745"/>
    <w:rsid w:val="006727FA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050"/>
    <w:rsid w:val="00673093"/>
    <w:rsid w:val="0067312F"/>
    <w:rsid w:val="006731B0"/>
    <w:rsid w:val="006731BF"/>
    <w:rsid w:val="006731ED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7A"/>
    <w:rsid w:val="0067396E"/>
    <w:rsid w:val="00673B60"/>
    <w:rsid w:val="00673C5C"/>
    <w:rsid w:val="00673C65"/>
    <w:rsid w:val="00673D9D"/>
    <w:rsid w:val="00673E3C"/>
    <w:rsid w:val="00673FB8"/>
    <w:rsid w:val="00674183"/>
    <w:rsid w:val="0067425D"/>
    <w:rsid w:val="006743C0"/>
    <w:rsid w:val="00674736"/>
    <w:rsid w:val="006748B2"/>
    <w:rsid w:val="00674919"/>
    <w:rsid w:val="0067492D"/>
    <w:rsid w:val="00674932"/>
    <w:rsid w:val="006749C6"/>
    <w:rsid w:val="006749FC"/>
    <w:rsid w:val="00674AEB"/>
    <w:rsid w:val="00674B0B"/>
    <w:rsid w:val="00674CF6"/>
    <w:rsid w:val="00674CF8"/>
    <w:rsid w:val="00674D26"/>
    <w:rsid w:val="00674E92"/>
    <w:rsid w:val="00675079"/>
    <w:rsid w:val="0067513C"/>
    <w:rsid w:val="0067515E"/>
    <w:rsid w:val="00675231"/>
    <w:rsid w:val="00675268"/>
    <w:rsid w:val="00675329"/>
    <w:rsid w:val="00675386"/>
    <w:rsid w:val="006753A2"/>
    <w:rsid w:val="006753D5"/>
    <w:rsid w:val="006754CB"/>
    <w:rsid w:val="00675525"/>
    <w:rsid w:val="0067552C"/>
    <w:rsid w:val="00675710"/>
    <w:rsid w:val="006758A0"/>
    <w:rsid w:val="006758BD"/>
    <w:rsid w:val="0067596B"/>
    <w:rsid w:val="00675BCC"/>
    <w:rsid w:val="00675DF3"/>
    <w:rsid w:val="00675E45"/>
    <w:rsid w:val="00675E93"/>
    <w:rsid w:val="00676064"/>
    <w:rsid w:val="006760F4"/>
    <w:rsid w:val="0067617C"/>
    <w:rsid w:val="00676522"/>
    <w:rsid w:val="006765A3"/>
    <w:rsid w:val="00676648"/>
    <w:rsid w:val="00676842"/>
    <w:rsid w:val="006768AF"/>
    <w:rsid w:val="006769B5"/>
    <w:rsid w:val="00676A61"/>
    <w:rsid w:val="00676B1B"/>
    <w:rsid w:val="00676B9F"/>
    <w:rsid w:val="00676BAB"/>
    <w:rsid w:val="00676D5C"/>
    <w:rsid w:val="00676D9D"/>
    <w:rsid w:val="00676DF3"/>
    <w:rsid w:val="00676EE5"/>
    <w:rsid w:val="00676F69"/>
    <w:rsid w:val="006771F8"/>
    <w:rsid w:val="0067725B"/>
    <w:rsid w:val="00677284"/>
    <w:rsid w:val="006772C4"/>
    <w:rsid w:val="006773F8"/>
    <w:rsid w:val="00677840"/>
    <w:rsid w:val="006778C1"/>
    <w:rsid w:val="0067791F"/>
    <w:rsid w:val="006779AC"/>
    <w:rsid w:val="00677DA4"/>
    <w:rsid w:val="00677E36"/>
    <w:rsid w:val="00677FF6"/>
    <w:rsid w:val="00680020"/>
    <w:rsid w:val="00680143"/>
    <w:rsid w:val="006801BD"/>
    <w:rsid w:val="0068038F"/>
    <w:rsid w:val="0068044D"/>
    <w:rsid w:val="006807B5"/>
    <w:rsid w:val="006808E2"/>
    <w:rsid w:val="006808F0"/>
    <w:rsid w:val="00680911"/>
    <w:rsid w:val="0068095F"/>
    <w:rsid w:val="006809A7"/>
    <w:rsid w:val="00680A4B"/>
    <w:rsid w:val="00680A71"/>
    <w:rsid w:val="00680AB5"/>
    <w:rsid w:val="00680AFE"/>
    <w:rsid w:val="00680B9B"/>
    <w:rsid w:val="00680BD2"/>
    <w:rsid w:val="00680C7E"/>
    <w:rsid w:val="00680E2D"/>
    <w:rsid w:val="00680F2A"/>
    <w:rsid w:val="00680F2B"/>
    <w:rsid w:val="00681049"/>
    <w:rsid w:val="006812E0"/>
    <w:rsid w:val="00681350"/>
    <w:rsid w:val="006814E6"/>
    <w:rsid w:val="00681500"/>
    <w:rsid w:val="00681640"/>
    <w:rsid w:val="00681753"/>
    <w:rsid w:val="006817A7"/>
    <w:rsid w:val="006817C0"/>
    <w:rsid w:val="006818E5"/>
    <w:rsid w:val="006818EE"/>
    <w:rsid w:val="00681917"/>
    <w:rsid w:val="00681A4F"/>
    <w:rsid w:val="00681A91"/>
    <w:rsid w:val="00681B18"/>
    <w:rsid w:val="00681B77"/>
    <w:rsid w:val="00681EC8"/>
    <w:rsid w:val="00681F0F"/>
    <w:rsid w:val="00682053"/>
    <w:rsid w:val="00682281"/>
    <w:rsid w:val="006822CD"/>
    <w:rsid w:val="00682576"/>
    <w:rsid w:val="0068264F"/>
    <w:rsid w:val="00682742"/>
    <w:rsid w:val="0068286D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6E"/>
    <w:rsid w:val="00683803"/>
    <w:rsid w:val="006838E0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5F"/>
    <w:rsid w:val="006840CD"/>
    <w:rsid w:val="00684123"/>
    <w:rsid w:val="006841B8"/>
    <w:rsid w:val="006842DE"/>
    <w:rsid w:val="00684324"/>
    <w:rsid w:val="00684474"/>
    <w:rsid w:val="006844EC"/>
    <w:rsid w:val="00684519"/>
    <w:rsid w:val="00684525"/>
    <w:rsid w:val="00684561"/>
    <w:rsid w:val="00684610"/>
    <w:rsid w:val="00684657"/>
    <w:rsid w:val="00684822"/>
    <w:rsid w:val="00684ABB"/>
    <w:rsid w:val="00684C8B"/>
    <w:rsid w:val="00684C95"/>
    <w:rsid w:val="00684DD7"/>
    <w:rsid w:val="00684F59"/>
    <w:rsid w:val="00684F5A"/>
    <w:rsid w:val="00685052"/>
    <w:rsid w:val="0068526B"/>
    <w:rsid w:val="006853EC"/>
    <w:rsid w:val="00685444"/>
    <w:rsid w:val="00685591"/>
    <w:rsid w:val="006857B3"/>
    <w:rsid w:val="006857E7"/>
    <w:rsid w:val="006858EF"/>
    <w:rsid w:val="006858F9"/>
    <w:rsid w:val="006858FA"/>
    <w:rsid w:val="00685986"/>
    <w:rsid w:val="00685A2F"/>
    <w:rsid w:val="00685A5F"/>
    <w:rsid w:val="00685A98"/>
    <w:rsid w:val="00685B36"/>
    <w:rsid w:val="00685C19"/>
    <w:rsid w:val="00685DD3"/>
    <w:rsid w:val="00685EA9"/>
    <w:rsid w:val="00685EC9"/>
    <w:rsid w:val="00685FDC"/>
    <w:rsid w:val="00686054"/>
    <w:rsid w:val="00686200"/>
    <w:rsid w:val="006862C4"/>
    <w:rsid w:val="00686419"/>
    <w:rsid w:val="00686558"/>
    <w:rsid w:val="006866C9"/>
    <w:rsid w:val="00686718"/>
    <w:rsid w:val="00686815"/>
    <w:rsid w:val="0068683D"/>
    <w:rsid w:val="00686875"/>
    <w:rsid w:val="00686989"/>
    <w:rsid w:val="0068699F"/>
    <w:rsid w:val="00686ACB"/>
    <w:rsid w:val="00686C9D"/>
    <w:rsid w:val="00686DAA"/>
    <w:rsid w:val="00686F09"/>
    <w:rsid w:val="00687174"/>
    <w:rsid w:val="006873DD"/>
    <w:rsid w:val="006874AE"/>
    <w:rsid w:val="00687526"/>
    <w:rsid w:val="006877B6"/>
    <w:rsid w:val="006878AC"/>
    <w:rsid w:val="00687967"/>
    <w:rsid w:val="00687A84"/>
    <w:rsid w:val="00687C9A"/>
    <w:rsid w:val="00687D02"/>
    <w:rsid w:val="00687D23"/>
    <w:rsid w:val="00687DD5"/>
    <w:rsid w:val="00687F81"/>
    <w:rsid w:val="00687FA3"/>
    <w:rsid w:val="0069008C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2E"/>
    <w:rsid w:val="006908B0"/>
    <w:rsid w:val="006908E0"/>
    <w:rsid w:val="00690A6E"/>
    <w:rsid w:val="00690B13"/>
    <w:rsid w:val="00690C5D"/>
    <w:rsid w:val="00690D57"/>
    <w:rsid w:val="00690E2C"/>
    <w:rsid w:val="00690EB5"/>
    <w:rsid w:val="00690F5A"/>
    <w:rsid w:val="00690FF1"/>
    <w:rsid w:val="00691038"/>
    <w:rsid w:val="006911E4"/>
    <w:rsid w:val="00691338"/>
    <w:rsid w:val="006914C3"/>
    <w:rsid w:val="00691537"/>
    <w:rsid w:val="00691610"/>
    <w:rsid w:val="00691614"/>
    <w:rsid w:val="006916CC"/>
    <w:rsid w:val="0069171D"/>
    <w:rsid w:val="00691738"/>
    <w:rsid w:val="00691794"/>
    <w:rsid w:val="0069188E"/>
    <w:rsid w:val="006918FA"/>
    <w:rsid w:val="00691A71"/>
    <w:rsid w:val="00691B97"/>
    <w:rsid w:val="00691BC8"/>
    <w:rsid w:val="00691BF1"/>
    <w:rsid w:val="00691C20"/>
    <w:rsid w:val="00691CB3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70"/>
    <w:rsid w:val="00692CC3"/>
    <w:rsid w:val="00692D72"/>
    <w:rsid w:val="00692E63"/>
    <w:rsid w:val="00692EEF"/>
    <w:rsid w:val="00693072"/>
    <w:rsid w:val="006930A2"/>
    <w:rsid w:val="00693264"/>
    <w:rsid w:val="00693299"/>
    <w:rsid w:val="00693403"/>
    <w:rsid w:val="006935AB"/>
    <w:rsid w:val="006937D9"/>
    <w:rsid w:val="0069396A"/>
    <w:rsid w:val="00693A03"/>
    <w:rsid w:val="00693CE2"/>
    <w:rsid w:val="00693D8D"/>
    <w:rsid w:val="00693FB7"/>
    <w:rsid w:val="0069411F"/>
    <w:rsid w:val="006941BC"/>
    <w:rsid w:val="006941E3"/>
    <w:rsid w:val="00694372"/>
    <w:rsid w:val="00694383"/>
    <w:rsid w:val="006943C4"/>
    <w:rsid w:val="006944AE"/>
    <w:rsid w:val="00694596"/>
    <w:rsid w:val="00694615"/>
    <w:rsid w:val="00694880"/>
    <w:rsid w:val="00694890"/>
    <w:rsid w:val="00694941"/>
    <w:rsid w:val="00694994"/>
    <w:rsid w:val="00694AC8"/>
    <w:rsid w:val="00694AEA"/>
    <w:rsid w:val="00694B28"/>
    <w:rsid w:val="00694B68"/>
    <w:rsid w:val="00694CFD"/>
    <w:rsid w:val="00694DA4"/>
    <w:rsid w:val="00694EC2"/>
    <w:rsid w:val="00694EC9"/>
    <w:rsid w:val="00694EFF"/>
    <w:rsid w:val="00694F45"/>
    <w:rsid w:val="00694F76"/>
    <w:rsid w:val="00694FD4"/>
    <w:rsid w:val="00695044"/>
    <w:rsid w:val="006950C4"/>
    <w:rsid w:val="00695112"/>
    <w:rsid w:val="0069521E"/>
    <w:rsid w:val="00695388"/>
    <w:rsid w:val="006953CA"/>
    <w:rsid w:val="006953F7"/>
    <w:rsid w:val="00695591"/>
    <w:rsid w:val="006955AE"/>
    <w:rsid w:val="006955FE"/>
    <w:rsid w:val="00695666"/>
    <w:rsid w:val="006957F1"/>
    <w:rsid w:val="00695853"/>
    <w:rsid w:val="0069585A"/>
    <w:rsid w:val="00695874"/>
    <w:rsid w:val="00695BBC"/>
    <w:rsid w:val="00695CB8"/>
    <w:rsid w:val="00695DA3"/>
    <w:rsid w:val="00695E6A"/>
    <w:rsid w:val="00695F3F"/>
    <w:rsid w:val="006961BB"/>
    <w:rsid w:val="00696219"/>
    <w:rsid w:val="00696250"/>
    <w:rsid w:val="0069626A"/>
    <w:rsid w:val="0069633C"/>
    <w:rsid w:val="00696432"/>
    <w:rsid w:val="006964D1"/>
    <w:rsid w:val="00696583"/>
    <w:rsid w:val="0069658D"/>
    <w:rsid w:val="0069663C"/>
    <w:rsid w:val="00696777"/>
    <w:rsid w:val="00696852"/>
    <w:rsid w:val="0069689A"/>
    <w:rsid w:val="006968F8"/>
    <w:rsid w:val="006968FF"/>
    <w:rsid w:val="00696B54"/>
    <w:rsid w:val="00696CF9"/>
    <w:rsid w:val="00696E1A"/>
    <w:rsid w:val="00696F40"/>
    <w:rsid w:val="0069717B"/>
    <w:rsid w:val="0069727D"/>
    <w:rsid w:val="006973A5"/>
    <w:rsid w:val="006974EB"/>
    <w:rsid w:val="00697527"/>
    <w:rsid w:val="00697578"/>
    <w:rsid w:val="006975E0"/>
    <w:rsid w:val="006976EB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97EB2"/>
    <w:rsid w:val="006A002E"/>
    <w:rsid w:val="006A022C"/>
    <w:rsid w:val="006A02B8"/>
    <w:rsid w:val="006A0330"/>
    <w:rsid w:val="006A03B7"/>
    <w:rsid w:val="006A0409"/>
    <w:rsid w:val="006A046A"/>
    <w:rsid w:val="006A064C"/>
    <w:rsid w:val="006A06AB"/>
    <w:rsid w:val="006A0829"/>
    <w:rsid w:val="006A08AA"/>
    <w:rsid w:val="006A091F"/>
    <w:rsid w:val="006A0B62"/>
    <w:rsid w:val="006A0C33"/>
    <w:rsid w:val="006A0E5A"/>
    <w:rsid w:val="006A0F56"/>
    <w:rsid w:val="006A1155"/>
    <w:rsid w:val="006A117A"/>
    <w:rsid w:val="006A129C"/>
    <w:rsid w:val="006A12A6"/>
    <w:rsid w:val="006A12AD"/>
    <w:rsid w:val="006A12B4"/>
    <w:rsid w:val="006A1340"/>
    <w:rsid w:val="006A1364"/>
    <w:rsid w:val="006A1369"/>
    <w:rsid w:val="006A14E4"/>
    <w:rsid w:val="006A1712"/>
    <w:rsid w:val="006A17D3"/>
    <w:rsid w:val="006A1832"/>
    <w:rsid w:val="006A1839"/>
    <w:rsid w:val="006A1B89"/>
    <w:rsid w:val="006A1C2F"/>
    <w:rsid w:val="006A1C31"/>
    <w:rsid w:val="006A1CA0"/>
    <w:rsid w:val="006A1EDF"/>
    <w:rsid w:val="006A1F5C"/>
    <w:rsid w:val="006A20F8"/>
    <w:rsid w:val="006A2249"/>
    <w:rsid w:val="006A279E"/>
    <w:rsid w:val="006A30DF"/>
    <w:rsid w:val="006A30E7"/>
    <w:rsid w:val="006A30FA"/>
    <w:rsid w:val="006A317D"/>
    <w:rsid w:val="006A3180"/>
    <w:rsid w:val="006A31F5"/>
    <w:rsid w:val="006A3267"/>
    <w:rsid w:val="006A3288"/>
    <w:rsid w:val="006A32F5"/>
    <w:rsid w:val="006A3320"/>
    <w:rsid w:val="006A33CA"/>
    <w:rsid w:val="006A33D1"/>
    <w:rsid w:val="006A35BE"/>
    <w:rsid w:val="006A3920"/>
    <w:rsid w:val="006A3A30"/>
    <w:rsid w:val="006A3A52"/>
    <w:rsid w:val="006A3AF9"/>
    <w:rsid w:val="006A3B53"/>
    <w:rsid w:val="006A3D51"/>
    <w:rsid w:val="006A3E4F"/>
    <w:rsid w:val="006A3EE4"/>
    <w:rsid w:val="006A3F77"/>
    <w:rsid w:val="006A4331"/>
    <w:rsid w:val="006A43A5"/>
    <w:rsid w:val="006A43DB"/>
    <w:rsid w:val="006A4411"/>
    <w:rsid w:val="006A45A5"/>
    <w:rsid w:val="006A467A"/>
    <w:rsid w:val="006A470A"/>
    <w:rsid w:val="006A4794"/>
    <w:rsid w:val="006A4A35"/>
    <w:rsid w:val="006A4B16"/>
    <w:rsid w:val="006A4B3A"/>
    <w:rsid w:val="006A4C1C"/>
    <w:rsid w:val="006A4C83"/>
    <w:rsid w:val="006A4FF2"/>
    <w:rsid w:val="006A501D"/>
    <w:rsid w:val="006A5023"/>
    <w:rsid w:val="006A5070"/>
    <w:rsid w:val="006A509A"/>
    <w:rsid w:val="006A509B"/>
    <w:rsid w:val="006A51AE"/>
    <w:rsid w:val="006A51B2"/>
    <w:rsid w:val="006A52B1"/>
    <w:rsid w:val="006A52D7"/>
    <w:rsid w:val="006A54AC"/>
    <w:rsid w:val="006A54C1"/>
    <w:rsid w:val="006A55BC"/>
    <w:rsid w:val="006A565A"/>
    <w:rsid w:val="006A56D4"/>
    <w:rsid w:val="006A5895"/>
    <w:rsid w:val="006A5ABC"/>
    <w:rsid w:val="006A5C47"/>
    <w:rsid w:val="006A5C85"/>
    <w:rsid w:val="006A5D54"/>
    <w:rsid w:val="006A5EA9"/>
    <w:rsid w:val="006A5F15"/>
    <w:rsid w:val="006A5F41"/>
    <w:rsid w:val="006A6000"/>
    <w:rsid w:val="006A6189"/>
    <w:rsid w:val="006A61D2"/>
    <w:rsid w:val="006A6276"/>
    <w:rsid w:val="006A62A0"/>
    <w:rsid w:val="006A6318"/>
    <w:rsid w:val="006A631D"/>
    <w:rsid w:val="006A6351"/>
    <w:rsid w:val="006A66B6"/>
    <w:rsid w:val="006A673B"/>
    <w:rsid w:val="006A68A2"/>
    <w:rsid w:val="006A68B0"/>
    <w:rsid w:val="006A6927"/>
    <w:rsid w:val="006A6AEE"/>
    <w:rsid w:val="006A6C49"/>
    <w:rsid w:val="006A6CA0"/>
    <w:rsid w:val="006A700D"/>
    <w:rsid w:val="006A709F"/>
    <w:rsid w:val="006A710C"/>
    <w:rsid w:val="006A7186"/>
    <w:rsid w:val="006A7249"/>
    <w:rsid w:val="006A724F"/>
    <w:rsid w:val="006A7263"/>
    <w:rsid w:val="006A7280"/>
    <w:rsid w:val="006A72C0"/>
    <w:rsid w:val="006A733B"/>
    <w:rsid w:val="006A739F"/>
    <w:rsid w:val="006A7482"/>
    <w:rsid w:val="006A7503"/>
    <w:rsid w:val="006A7626"/>
    <w:rsid w:val="006A7666"/>
    <w:rsid w:val="006A76D9"/>
    <w:rsid w:val="006A783D"/>
    <w:rsid w:val="006A7AF6"/>
    <w:rsid w:val="006A7BC9"/>
    <w:rsid w:val="006A7BD6"/>
    <w:rsid w:val="006A7C82"/>
    <w:rsid w:val="006A7F7D"/>
    <w:rsid w:val="006B02A0"/>
    <w:rsid w:val="006B02BD"/>
    <w:rsid w:val="006B05D6"/>
    <w:rsid w:val="006B06AB"/>
    <w:rsid w:val="006B06D2"/>
    <w:rsid w:val="006B07EB"/>
    <w:rsid w:val="006B08CD"/>
    <w:rsid w:val="006B0977"/>
    <w:rsid w:val="006B0991"/>
    <w:rsid w:val="006B0B98"/>
    <w:rsid w:val="006B0C55"/>
    <w:rsid w:val="006B0D0E"/>
    <w:rsid w:val="006B0D32"/>
    <w:rsid w:val="006B1069"/>
    <w:rsid w:val="006B1077"/>
    <w:rsid w:val="006B10D2"/>
    <w:rsid w:val="006B11A1"/>
    <w:rsid w:val="006B15B5"/>
    <w:rsid w:val="006B160B"/>
    <w:rsid w:val="006B1641"/>
    <w:rsid w:val="006B1891"/>
    <w:rsid w:val="006B191B"/>
    <w:rsid w:val="006B195E"/>
    <w:rsid w:val="006B1BAB"/>
    <w:rsid w:val="006B1C10"/>
    <w:rsid w:val="006B1CD0"/>
    <w:rsid w:val="006B1D22"/>
    <w:rsid w:val="006B1D5C"/>
    <w:rsid w:val="006B1DE6"/>
    <w:rsid w:val="006B2043"/>
    <w:rsid w:val="006B20CE"/>
    <w:rsid w:val="006B20D9"/>
    <w:rsid w:val="006B2155"/>
    <w:rsid w:val="006B2181"/>
    <w:rsid w:val="006B2186"/>
    <w:rsid w:val="006B21DA"/>
    <w:rsid w:val="006B23AC"/>
    <w:rsid w:val="006B2670"/>
    <w:rsid w:val="006B27CE"/>
    <w:rsid w:val="006B29E7"/>
    <w:rsid w:val="006B2AA5"/>
    <w:rsid w:val="006B2ABA"/>
    <w:rsid w:val="006B2B5E"/>
    <w:rsid w:val="006B2B83"/>
    <w:rsid w:val="006B2C57"/>
    <w:rsid w:val="006B3057"/>
    <w:rsid w:val="006B3466"/>
    <w:rsid w:val="006B3487"/>
    <w:rsid w:val="006B34DC"/>
    <w:rsid w:val="006B3573"/>
    <w:rsid w:val="006B35F0"/>
    <w:rsid w:val="006B36F1"/>
    <w:rsid w:val="006B37A9"/>
    <w:rsid w:val="006B385E"/>
    <w:rsid w:val="006B386B"/>
    <w:rsid w:val="006B38CF"/>
    <w:rsid w:val="006B39DD"/>
    <w:rsid w:val="006B3ADA"/>
    <w:rsid w:val="006B3B07"/>
    <w:rsid w:val="006B3BD1"/>
    <w:rsid w:val="006B3C1C"/>
    <w:rsid w:val="006B3C40"/>
    <w:rsid w:val="006B3CBC"/>
    <w:rsid w:val="006B3CF7"/>
    <w:rsid w:val="006B3D83"/>
    <w:rsid w:val="006B3D8B"/>
    <w:rsid w:val="006B3D99"/>
    <w:rsid w:val="006B3F45"/>
    <w:rsid w:val="006B409B"/>
    <w:rsid w:val="006B414E"/>
    <w:rsid w:val="006B422D"/>
    <w:rsid w:val="006B424F"/>
    <w:rsid w:val="006B4321"/>
    <w:rsid w:val="006B440F"/>
    <w:rsid w:val="006B44EE"/>
    <w:rsid w:val="006B4506"/>
    <w:rsid w:val="006B460B"/>
    <w:rsid w:val="006B4716"/>
    <w:rsid w:val="006B4767"/>
    <w:rsid w:val="006B47B2"/>
    <w:rsid w:val="006B47E0"/>
    <w:rsid w:val="006B48FE"/>
    <w:rsid w:val="006B498E"/>
    <w:rsid w:val="006B49F9"/>
    <w:rsid w:val="006B4A65"/>
    <w:rsid w:val="006B4ACA"/>
    <w:rsid w:val="006B4B35"/>
    <w:rsid w:val="006B4B79"/>
    <w:rsid w:val="006B4C0F"/>
    <w:rsid w:val="006B4C2D"/>
    <w:rsid w:val="006B4C83"/>
    <w:rsid w:val="006B4D3E"/>
    <w:rsid w:val="006B4FF5"/>
    <w:rsid w:val="006B5115"/>
    <w:rsid w:val="006B5120"/>
    <w:rsid w:val="006B51EB"/>
    <w:rsid w:val="006B521B"/>
    <w:rsid w:val="006B5279"/>
    <w:rsid w:val="006B528C"/>
    <w:rsid w:val="006B536D"/>
    <w:rsid w:val="006B53A6"/>
    <w:rsid w:val="006B553B"/>
    <w:rsid w:val="006B5541"/>
    <w:rsid w:val="006B5638"/>
    <w:rsid w:val="006B56A7"/>
    <w:rsid w:val="006B5896"/>
    <w:rsid w:val="006B58B9"/>
    <w:rsid w:val="006B594C"/>
    <w:rsid w:val="006B598C"/>
    <w:rsid w:val="006B59F1"/>
    <w:rsid w:val="006B5A85"/>
    <w:rsid w:val="006B5AEB"/>
    <w:rsid w:val="006B5B13"/>
    <w:rsid w:val="006B5B1C"/>
    <w:rsid w:val="006B5BF3"/>
    <w:rsid w:val="006B5C36"/>
    <w:rsid w:val="006B5C9C"/>
    <w:rsid w:val="006B5CCE"/>
    <w:rsid w:val="006B5D78"/>
    <w:rsid w:val="006B5DC3"/>
    <w:rsid w:val="006B5DF1"/>
    <w:rsid w:val="006B5F87"/>
    <w:rsid w:val="006B6064"/>
    <w:rsid w:val="006B6140"/>
    <w:rsid w:val="006B626A"/>
    <w:rsid w:val="006B633F"/>
    <w:rsid w:val="006B63EB"/>
    <w:rsid w:val="006B6482"/>
    <w:rsid w:val="006B64FA"/>
    <w:rsid w:val="006B6542"/>
    <w:rsid w:val="006B6559"/>
    <w:rsid w:val="006B65B1"/>
    <w:rsid w:val="006B6632"/>
    <w:rsid w:val="006B66BA"/>
    <w:rsid w:val="006B66DB"/>
    <w:rsid w:val="006B68C6"/>
    <w:rsid w:val="006B68D1"/>
    <w:rsid w:val="006B6A55"/>
    <w:rsid w:val="006B6B28"/>
    <w:rsid w:val="006B6B6E"/>
    <w:rsid w:val="006B6BD3"/>
    <w:rsid w:val="006B6C7E"/>
    <w:rsid w:val="006B6DCE"/>
    <w:rsid w:val="006B6ED6"/>
    <w:rsid w:val="006B6F57"/>
    <w:rsid w:val="006B6FFB"/>
    <w:rsid w:val="006B70D6"/>
    <w:rsid w:val="006B7180"/>
    <w:rsid w:val="006B71DF"/>
    <w:rsid w:val="006B7261"/>
    <w:rsid w:val="006B72BF"/>
    <w:rsid w:val="006B74AD"/>
    <w:rsid w:val="006B74BF"/>
    <w:rsid w:val="006B7562"/>
    <w:rsid w:val="006B762F"/>
    <w:rsid w:val="006B76A3"/>
    <w:rsid w:val="006B7711"/>
    <w:rsid w:val="006B7717"/>
    <w:rsid w:val="006B78ED"/>
    <w:rsid w:val="006B7933"/>
    <w:rsid w:val="006B79F5"/>
    <w:rsid w:val="006B7A31"/>
    <w:rsid w:val="006B7A90"/>
    <w:rsid w:val="006B7CE5"/>
    <w:rsid w:val="006B7D5F"/>
    <w:rsid w:val="006B7E6F"/>
    <w:rsid w:val="006B7F24"/>
    <w:rsid w:val="006C0270"/>
    <w:rsid w:val="006C02FF"/>
    <w:rsid w:val="006C0316"/>
    <w:rsid w:val="006C0507"/>
    <w:rsid w:val="006C06EF"/>
    <w:rsid w:val="006C080F"/>
    <w:rsid w:val="006C0887"/>
    <w:rsid w:val="006C08EE"/>
    <w:rsid w:val="006C0B4F"/>
    <w:rsid w:val="006C0C8E"/>
    <w:rsid w:val="006C0D48"/>
    <w:rsid w:val="006C0DAE"/>
    <w:rsid w:val="006C0F40"/>
    <w:rsid w:val="006C0F50"/>
    <w:rsid w:val="006C0F73"/>
    <w:rsid w:val="006C0F9A"/>
    <w:rsid w:val="006C0FDD"/>
    <w:rsid w:val="006C0FE3"/>
    <w:rsid w:val="006C15A9"/>
    <w:rsid w:val="006C16C1"/>
    <w:rsid w:val="006C16D5"/>
    <w:rsid w:val="006C183D"/>
    <w:rsid w:val="006C184E"/>
    <w:rsid w:val="006C1859"/>
    <w:rsid w:val="006C1909"/>
    <w:rsid w:val="006C1947"/>
    <w:rsid w:val="006C19D0"/>
    <w:rsid w:val="006C1A82"/>
    <w:rsid w:val="006C1C0E"/>
    <w:rsid w:val="006C1F31"/>
    <w:rsid w:val="006C211F"/>
    <w:rsid w:val="006C2184"/>
    <w:rsid w:val="006C2223"/>
    <w:rsid w:val="006C228D"/>
    <w:rsid w:val="006C22B7"/>
    <w:rsid w:val="006C2300"/>
    <w:rsid w:val="006C23F3"/>
    <w:rsid w:val="006C2437"/>
    <w:rsid w:val="006C24C9"/>
    <w:rsid w:val="006C24D9"/>
    <w:rsid w:val="006C24E4"/>
    <w:rsid w:val="006C2628"/>
    <w:rsid w:val="006C275E"/>
    <w:rsid w:val="006C27CA"/>
    <w:rsid w:val="006C27EF"/>
    <w:rsid w:val="006C2825"/>
    <w:rsid w:val="006C29DF"/>
    <w:rsid w:val="006C2A8B"/>
    <w:rsid w:val="006C2AED"/>
    <w:rsid w:val="006C2B69"/>
    <w:rsid w:val="006C2B78"/>
    <w:rsid w:val="006C2BCD"/>
    <w:rsid w:val="006C2BD0"/>
    <w:rsid w:val="006C2C3E"/>
    <w:rsid w:val="006C2C4A"/>
    <w:rsid w:val="006C2C96"/>
    <w:rsid w:val="006C2E6A"/>
    <w:rsid w:val="006C2EA5"/>
    <w:rsid w:val="006C2F2E"/>
    <w:rsid w:val="006C2F56"/>
    <w:rsid w:val="006C3070"/>
    <w:rsid w:val="006C307F"/>
    <w:rsid w:val="006C313A"/>
    <w:rsid w:val="006C3202"/>
    <w:rsid w:val="006C3402"/>
    <w:rsid w:val="006C352C"/>
    <w:rsid w:val="006C36A4"/>
    <w:rsid w:val="006C37C5"/>
    <w:rsid w:val="006C3B2C"/>
    <w:rsid w:val="006C3C5C"/>
    <w:rsid w:val="006C3C6F"/>
    <w:rsid w:val="006C3CFB"/>
    <w:rsid w:val="006C3D76"/>
    <w:rsid w:val="006C3E24"/>
    <w:rsid w:val="006C3E51"/>
    <w:rsid w:val="006C3FC8"/>
    <w:rsid w:val="006C4388"/>
    <w:rsid w:val="006C45A9"/>
    <w:rsid w:val="006C45DD"/>
    <w:rsid w:val="006C48D5"/>
    <w:rsid w:val="006C4A74"/>
    <w:rsid w:val="006C4B82"/>
    <w:rsid w:val="006C4CD4"/>
    <w:rsid w:val="006C4CE6"/>
    <w:rsid w:val="006C4CF8"/>
    <w:rsid w:val="006C4EBC"/>
    <w:rsid w:val="006C4FA2"/>
    <w:rsid w:val="006C4FA9"/>
    <w:rsid w:val="006C4FCD"/>
    <w:rsid w:val="006C52A4"/>
    <w:rsid w:val="006C53D9"/>
    <w:rsid w:val="006C5514"/>
    <w:rsid w:val="006C555C"/>
    <w:rsid w:val="006C557D"/>
    <w:rsid w:val="006C5672"/>
    <w:rsid w:val="006C5809"/>
    <w:rsid w:val="006C5834"/>
    <w:rsid w:val="006C5851"/>
    <w:rsid w:val="006C5854"/>
    <w:rsid w:val="006C58E4"/>
    <w:rsid w:val="006C5A62"/>
    <w:rsid w:val="006C5A70"/>
    <w:rsid w:val="006C5AA7"/>
    <w:rsid w:val="006C5B17"/>
    <w:rsid w:val="006C5B4F"/>
    <w:rsid w:val="006C5B94"/>
    <w:rsid w:val="006C5CC1"/>
    <w:rsid w:val="006C5CC2"/>
    <w:rsid w:val="006C5D1E"/>
    <w:rsid w:val="006C5D28"/>
    <w:rsid w:val="006C5E08"/>
    <w:rsid w:val="006C5E4F"/>
    <w:rsid w:val="006C5ED0"/>
    <w:rsid w:val="006C5F1A"/>
    <w:rsid w:val="006C605E"/>
    <w:rsid w:val="006C6377"/>
    <w:rsid w:val="006C6409"/>
    <w:rsid w:val="006C65B4"/>
    <w:rsid w:val="006C6640"/>
    <w:rsid w:val="006C669B"/>
    <w:rsid w:val="006C66A4"/>
    <w:rsid w:val="006C66B2"/>
    <w:rsid w:val="006C675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3B"/>
    <w:rsid w:val="006C6F65"/>
    <w:rsid w:val="006C6FA8"/>
    <w:rsid w:val="006C7093"/>
    <w:rsid w:val="006C72E9"/>
    <w:rsid w:val="006C735B"/>
    <w:rsid w:val="006C761C"/>
    <w:rsid w:val="006C763E"/>
    <w:rsid w:val="006C7659"/>
    <w:rsid w:val="006C7767"/>
    <w:rsid w:val="006C77DD"/>
    <w:rsid w:val="006C7876"/>
    <w:rsid w:val="006C7916"/>
    <w:rsid w:val="006C7926"/>
    <w:rsid w:val="006C7971"/>
    <w:rsid w:val="006C798F"/>
    <w:rsid w:val="006C799E"/>
    <w:rsid w:val="006C7B14"/>
    <w:rsid w:val="006C7BC1"/>
    <w:rsid w:val="006C7C45"/>
    <w:rsid w:val="006C7D3E"/>
    <w:rsid w:val="006C7FDB"/>
    <w:rsid w:val="006D0017"/>
    <w:rsid w:val="006D0081"/>
    <w:rsid w:val="006D022E"/>
    <w:rsid w:val="006D024B"/>
    <w:rsid w:val="006D032B"/>
    <w:rsid w:val="006D04AD"/>
    <w:rsid w:val="006D054A"/>
    <w:rsid w:val="006D0658"/>
    <w:rsid w:val="006D0667"/>
    <w:rsid w:val="006D06CA"/>
    <w:rsid w:val="006D06CF"/>
    <w:rsid w:val="006D0733"/>
    <w:rsid w:val="006D08E9"/>
    <w:rsid w:val="006D0AA0"/>
    <w:rsid w:val="006D0ACD"/>
    <w:rsid w:val="006D0C9D"/>
    <w:rsid w:val="006D0CC3"/>
    <w:rsid w:val="006D0CFE"/>
    <w:rsid w:val="006D0D3F"/>
    <w:rsid w:val="006D0D65"/>
    <w:rsid w:val="006D0DC4"/>
    <w:rsid w:val="006D0E52"/>
    <w:rsid w:val="006D10CE"/>
    <w:rsid w:val="006D114E"/>
    <w:rsid w:val="006D1257"/>
    <w:rsid w:val="006D1266"/>
    <w:rsid w:val="006D1355"/>
    <w:rsid w:val="006D1423"/>
    <w:rsid w:val="006D1597"/>
    <w:rsid w:val="006D165B"/>
    <w:rsid w:val="006D169D"/>
    <w:rsid w:val="006D1748"/>
    <w:rsid w:val="006D1826"/>
    <w:rsid w:val="006D1ADE"/>
    <w:rsid w:val="006D1B98"/>
    <w:rsid w:val="006D1C0D"/>
    <w:rsid w:val="006D1C44"/>
    <w:rsid w:val="006D1C5B"/>
    <w:rsid w:val="006D1CB6"/>
    <w:rsid w:val="006D1D05"/>
    <w:rsid w:val="006D1DAC"/>
    <w:rsid w:val="006D1DB2"/>
    <w:rsid w:val="006D1E0B"/>
    <w:rsid w:val="006D1E69"/>
    <w:rsid w:val="006D204A"/>
    <w:rsid w:val="006D204B"/>
    <w:rsid w:val="006D2165"/>
    <w:rsid w:val="006D222F"/>
    <w:rsid w:val="006D2381"/>
    <w:rsid w:val="006D2518"/>
    <w:rsid w:val="006D2668"/>
    <w:rsid w:val="006D272E"/>
    <w:rsid w:val="006D27A0"/>
    <w:rsid w:val="006D2842"/>
    <w:rsid w:val="006D2844"/>
    <w:rsid w:val="006D28A1"/>
    <w:rsid w:val="006D2AFF"/>
    <w:rsid w:val="006D2CF9"/>
    <w:rsid w:val="006D2D5A"/>
    <w:rsid w:val="006D2D76"/>
    <w:rsid w:val="006D2E17"/>
    <w:rsid w:val="006D309A"/>
    <w:rsid w:val="006D325E"/>
    <w:rsid w:val="006D32A6"/>
    <w:rsid w:val="006D32F4"/>
    <w:rsid w:val="006D333E"/>
    <w:rsid w:val="006D33BF"/>
    <w:rsid w:val="006D3653"/>
    <w:rsid w:val="006D3888"/>
    <w:rsid w:val="006D3911"/>
    <w:rsid w:val="006D3AFE"/>
    <w:rsid w:val="006D3B4E"/>
    <w:rsid w:val="006D3CDF"/>
    <w:rsid w:val="006D3E57"/>
    <w:rsid w:val="006D3E65"/>
    <w:rsid w:val="006D3F44"/>
    <w:rsid w:val="006D40CF"/>
    <w:rsid w:val="006D40EE"/>
    <w:rsid w:val="006D4128"/>
    <w:rsid w:val="006D4137"/>
    <w:rsid w:val="006D4159"/>
    <w:rsid w:val="006D44C6"/>
    <w:rsid w:val="006D45F6"/>
    <w:rsid w:val="006D461B"/>
    <w:rsid w:val="006D461C"/>
    <w:rsid w:val="006D46A3"/>
    <w:rsid w:val="006D4832"/>
    <w:rsid w:val="006D489F"/>
    <w:rsid w:val="006D4921"/>
    <w:rsid w:val="006D4930"/>
    <w:rsid w:val="006D496F"/>
    <w:rsid w:val="006D4B11"/>
    <w:rsid w:val="006D4BC1"/>
    <w:rsid w:val="006D4C9C"/>
    <w:rsid w:val="006D4CB7"/>
    <w:rsid w:val="006D4E94"/>
    <w:rsid w:val="006D4F0A"/>
    <w:rsid w:val="006D511F"/>
    <w:rsid w:val="006D5137"/>
    <w:rsid w:val="006D527F"/>
    <w:rsid w:val="006D55B4"/>
    <w:rsid w:val="006D55C7"/>
    <w:rsid w:val="006D55D3"/>
    <w:rsid w:val="006D55DF"/>
    <w:rsid w:val="006D58B1"/>
    <w:rsid w:val="006D5934"/>
    <w:rsid w:val="006D5BCC"/>
    <w:rsid w:val="006D5C60"/>
    <w:rsid w:val="006D5C77"/>
    <w:rsid w:val="006D5D22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87F"/>
    <w:rsid w:val="006D68A0"/>
    <w:rsid w:val="006D6A27"/>
    <w:rsid w:val="006D6C87"/>
    <w:rsid w:val="006D6CD3"/>
    <w:rsid w:val="006D6EC2"/>
    <w:rsid w:val="006D6F9C"/>
    <w:rsid w:val="006D702C"/>
    <w:rsid w:val="006D7113"/>
    <w:rsid w:val="006D7262"/>
    <w:rsid w:val="006D7296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D51"/>
    <w:rsid w:val="006D7EDB"/>
    <w:rsid w:val="006D7F3D"/>
    <w:rsid w:val="006D7F4C"/>
    <w:rsid w:val="006D7FC7"/>
    <w:rsid w:val="006E01B3"/>
    <w:rsid w:val="006E022B"/>
    <w:rsid w:val="006E05E7"/>
    <w:rsid w:val="006E07ED"/>
    <w:rsid w:val="006E0862"/>
    <w:rsid w:val="006E0966"/>
    <w:rsid w:val="006E0A4C"/>
    <w:rsid w:val="006E0BCD"/>
    <w:rsid w:val="006E0D2F"/>
    <w:rsid w:val="006E0D87"/>
    <w:rsid w:val="006E0DF5"/>
    <w:rsid w:val="006E0E10"/>
    <w:rsid w:val="006E0F5A"/>
    <w:rsid w:val="006E0FA5"/>
    <w:rsid w:val="006E1222"/>
    <w:rsid w:val="006E1244"/>
    <w:rsid w:val="006E129B"/>
    <w:rsid w:val="006E12E3"/>
    <w:rsid w:val="006E14DF"/>
    <w:rsid w:val="006E1566"/>
    <w:rsid w:val="006E1579"/>
    <w:rsid w:val="006E16BE"/>
    <w:rsid w:val="006E16FA"/>
    <w:rsid w:val="006E17FF"/>
    <w:rsid w:val="006E198D"/>
    <w:rsid w:val="006E1A62"/>
    <w:rsid w:val="006E1CA4"/>
    <w:rsid w:val="006E1D13"/>
    <w:rsid w:val="006E1D2B"/>
    <w:rsid w:val="006E1E98"/>
    <w:rsid w:val="006E2105"/>
    <w:rsid w:val="006E210F"/>
    <w:rsid w:val="006E21CF"/>
    <w:rsid w:val="006E222B"/>
    <w:rsid w:val="006E25A4"/>
    <w:rsid w:val="006E260A"/>
    <w:rsid w:val="006E27E0"/>
    <w:rsid w:val="006E2882"/>
    <w:rsid w:val="006E2A37"/>
    <w:rsid w:val="006E2A6A"/>
    <w:rsid w:val="006E2CA5"/>
    <w:rsid w:val="006E2D70"/>
    <w:rsid w:val="006E2DC3"/>
    <w:rsid w:val="006E2E74"/>
    <w:rsid w:val="006E3079"/>
    <w:rsid w:val="006E3177"/>
    <w:rsid w:val="006E3471"/>
    <w:rsid w:val="006E3861"/>
    <w:rsid w:val="006E3B0D"/>
    <w:rsid w:val="006E3C2A"/>
    <w:rsid w:val="006E3D56"/>
    <w:rsid w:val="006E3DE2"/>
    <w:rsid w:val="006E3E07"/>
    <w:rsid w:val="006E3EAC"/>
    <w:rsid w:val="006E3F68"/>
    <w:rsid w:val="006E3FB3"/>
    <w:rsid w:val="006E3FFC"/>
    <w:rsid w:val="006E43CC"/>
    <w:rsid w:val="006E4679"/>
    <w:rsid w:val="006E47AC"/>
    <w:rsid w:val="006E4841"/>
    <w:rsid w:val="006E498B"/>
    <w:rsid w:val="006E4A45"/>
    <w:rsid w:val="006E4C6C"/>
    <w:rsid w:val="006E4C9C"/>
    <w:rsid w:val="006E4CD6"/>
    <w:rsid w:val="006E4D2B"/>
    <w:rsid w:val="006E4E2E"/>
    <w:rsid w:val="006E4F24"/>
    <w:rsid w:val="006E50EA"/>
    <w:rsid w:val="006E529E"/>
    <w:rsid w:val="006E52A1"/>
    <w:rsid w:val="006E5374"/>
    <w:rsid w:val="006E53DA"/>
    <w:rsid w:val="006E55B2"/>
    <w:rsid w:val="006E56B8"/>
    <w:rsid w:val="006E5724"/>
    <w:rsid w:val="006E5822"/>
    <w:rsid w:val="006E5949"/>
    <w:rsid w:val="006E59AC"/>
    <w:rsid w:val="006E5A81"/>
    <w:rsid w:val="006E5A9B"/>
    <w:rsid w:val="006E5AE4"/>
    <w:rsid w:val="006E5B05"/>
    <w:rsid w:val="006E5D97"/>
    <w:rsid w:val="006E5D9B"/>
    <w:rsid w:val="006E5EC0"/>
    <w:rsid w:val="006E60F4"/>
    <w:rsid w:val="006E612F"/>
    <w:rsid w:val="006E6151"/>
    <w:rsid w:val="006E62FC"/>
    <w:rsid w:val="006E653A"/>
    <w:rsid w:val="006E659A"/>
    <w:rsid w:val="006E65DD"/>
    <w:rsid w:val="006E65F6"/>
    <w:rsid w:val="006E68B6"/>
    <w:rsid w:val="006E68FE"/>
    <w:rsid w:val="006E6935"/>
    <w:rsid w:val="006E6996"/>
    <w:rsid w:val="006E6B85"/>
    <w:rsid w:val="006E6C10"/>
    <w:rsid w:val="006E6C38"/>
    <w:rsid w:val="006E6F8A"/>
    <w:rsid w:val="006E6FBC"/>
    <w:rsid w:val="006E7253"/>
    <w:rsid w:val="006E72B1"/>
    <w:rsid w:val="006E73F1"/>
    <w:rsid w:val="006E74DD"/>
    <w:rsid w:val="006E75C6"/>
    <w:rsid w:val="006E791C"/>
    <w:rsid w:val="006E7945"/>
    <w:rsid w:val="006E7A6D"/>
    <w:rsid w:val="006E7AA5"/>
    <w:rsid w:val="006E7C21"/>
    <w:rsid w:val="006E7D01"/>
    <w:rsid w:val="006E7EF9"/>
    <w:rsid w:val="006E7F98"/>
    <w:rsid w:val="006F003B"/>
    <w:rsid w:val="006F02CD"/>
    <w:rsid w:val="006F04E3"/>
    <w:rsid w:val="006F06B5"/>
    <w:rsid w:val="006F0B0F"/>
    <w:rsid w:val="006F0CAD"/>
    <w:rsid w:val="006F0D52"/>
    <w:rsid w:val="006F0DE2"/>
    <w:rsid w:val="006F0E7D"/>
    <w:rsid w:val="006F0EE8"/>
    <w:rsid w:val="006F0FE9"/>
    <w:rsid w:val="006F105E"/>
    <w:rsid w:val="006F11E4"/>
    <w:rsid w:val="006F1243"/>
    <w:rsid w:val="006F140C"/>
    <w:rsid w:val="006F14D1"/>
    <w:rsid w:val="006F1591"/>
    <w:rsid w:val="006F18FE"/>
    <w:rsid w:val="006F1925"/>
    <w:rsid w:val="006F1958"/>
    <w:rsid w:val="006F19DB"/>
    <w:rsid w:val="006F19ED"/>
    <w:rsid w:val="006F1A09"/>
    <w:rsid w:val="006F1B56"/>
    <w:rsid w:val="006F1B5F"/>
    <w:rsid w:val="006F1E9F"/>
    <w:rsid w:val="006F1FB9"/>
    <w:rsid w:val="006F20E3"/>
    <w:rsid w:val="006F21D5"/>
    <w:rsid w:val="006F2314"/>
    <w:rsid w:val="006F2371"/>
    <w:rsid w:val="006F2483"/>
    <w:rsid w:val="006F2748"/>
    <w:rsid w:val="006F29A8"/>
    <w:rsid w:val="006F2B54"/>
    <w:rsid w:val="006F2B68"/>
    <w:rsid w:val="006F2CBE"/>
    <w:rsid w:val="006F2E4F"/>
    <w:rsid w:val="006F2F72"/>
    <w:rsid w:val="006F2FE9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762"/>
    <w:rsid w:val="006F3839"/>
    <w:rsid w:val="006F3887"/>
    <w:rsid w:val="006F3B2A"/>
    <w:rsid w:val="006F3B86"/>
    <w:rsid w:val="006F3BE1"/>
    <w:rsid w:val="006F3C3A"/>
    <w:rsid w:val="006F3CEB"/>
    <w:rsid w:val="006F3E9C"/>
    <w:rsid w:val="006F406E"/>
    <w:rsid w:val="006F40FF"/>
    <w:rsid w:val="006F4100"/>
    <w:rsid w:val="006F410F"/>
    <w:rsid w:val="006F4189"/>
    <w:rsid w:val="006F419E"/>
    <w:rsid w:val="006F4204"/>
    <w:rsid w:val="006F425E"/>
    <w:rsid w:val="006F425F"/>
    <w:rsid w:val="006F432F"/>
    <w:rsid w:val="006F43DD"/>
    <w:rsid w:val="006F4550"/>
    <w:rsid w:val="006F456A"/>
    <w:rsid w:val="006F456C"/>
    <w:rsid w:val="006F472D"/>
    <w:rsid w:val="006F48E5"/>
    <w:rsid w:val="006F4A54"/>
    <w:rsid w:val="006F4A9F"/>
    <w:rsid w:val="006F4B7E"/>
    <w:rsid w:val="006F4C1D"/>
    <w:rsid w:val="006F4D3F"/>
    <w:rsid w:val="006F4D9B"/>
    <w:rsid w:val="006F4DEC"/>
    <w:rsid w:val="006F4E31"/>
    <w:rsid w:val="006F517C"/>
    <w:rsid w:val="006F5434"/>
    <w:rsid w:val="006F544D"/>
    <w:rsid w:val="006F5458"/>
    <w:rsid w:val="006F5493"/>
    <w:rsid w:val="006F54F1"/>
    <w:rsid w:val="006F5608"/>
    <w:rsid w:val="006F5667"/>
    <w:rsid w:val="006F576A"/>
    <w:rsid w:val="006F57A5"/>
    <w:rsid w:val="006F5814"/>
    <w:rsid w:val="006F5838"/>
    <w:rsid w:val="006F597C"/>
    <w:rsid w:val="006F5A2C"/>
    <w:rsid w:val="006F5AC8"/>
    <w:rsid w:val="006F5B06"/>
    <w:rsid w:val="006F5CB1"/>
    <w:rsid w:val="006F5CE3"/>
    <w:rsid w:val="006F5CFC"/>
    <w:rsid w:val="006F5CFF"/>
    <w:rsid w:val="006F5E0B"/>
    <w:rsid w:val="006F5E36"/>
    <w:rsid w:val="006F5EA2"/>
    <w:rsid w:val="006F5F29"/>
    <w:rsid w:val="006F5F4D"/>
    <w:rsid w:val="006F610A"/>
    <w:rsid w:val="006F6127"/>
    <w:rsid w:val="006F613C"/>
    <w:rsid w:val="006F61C3"/>
    <w:rsid w:val="006F6253"/>
    <w:rsid w:val="006F63C8"/>
    <w:rsid w:val="006F6492"/>
    <w:rsid w:val="006F64D0"/>
    <w:rsid w:val="006F654D"/>
    <w:rsid w:val="006F662A"/>
    <w:rsid w:val="006F674E"/>
    <w:rsid w:val="006F6885"/>
    <w:rsid w:val="006F68E3"/>
    <w:rsid w:val="006F68EC"/>
    <w:rsid w:val="006F693B"/>
    <w:rsid w:val="006F69D3"/>
    <w:rsid w:val="006F6A44"/>
    <w:rsid w:val="006F6A8D"/>
    <w:rsid w:val="006F6AA8"/>
    <w:rsid w:val="006F6BA8"/>
    <w:rsid w:val="006F6CBD"/>
    <w:rsid w:val="006F6D1B"/>
    <w:rsid w:val="006F6D23"/>
    <w:rsid w:val="006F6D35"/>
    <w:rsid w:val="006F6DB2"/>
    <w:rsid w:val="006F6E3D"/>
    <w:rsid w:val="006F6E6B"/>
    <w:rsid w:val="006F6EB5"/>
    <w:rsid w:val="006F6F02"/>
    <w:rsid w:val="006F6FBA"/>
    <w:rsid w:val="006F7029"/>
    <w:rsid w:val="006F723F"/>
    <w:rsid w:val="006F72E1"/>
    <w:rsid w:val="006F7394"/>
    <w:rsid w:val="006F73A7"/>
    <w:rsid w:val="006F73EE"/>
    <w:rsid w:val="006F740B"/>
    <w:rsid w:val="006F747A"/>
    <w:rsid w:val="006F74EC"/>
    <w:rsid w:val="006F753E"/>
    <w:rsid w:val="006F75DF"/>
    <w:rsid w:val="006F7619"/>
    <w:rsid w:val="006F7733"/>
    <w:rsid w:val="006F77C3"/>
    <w:rsid w:val="006F7848"/>
    <w:rsid w:val="006F7876"/>
    <w:rsid w:val="006F789C"/>
    <w:rsid w:val="006F796C"/>
    <w:rsid w:val="006F7B62"/>
    <w:rsid w:val="006F7CEC"/>
    <w:rsid w:val="006F7FCC"/>
    <w:rsid w:val="006F7FF9"/>
    <w:rsid w:val="00700044"/>
    <w:rsid w:val="0070005D"/>
    <w:rsid w:val="0070013C"/>
    <w:rsid w:val="0070021D"/>
    <w:rsid w:val="0070025C"/>
    <w:rsid w:val="0070025D"/>
    <w:rsid w:val="007003FC"/>
    <w:rsid w:val="00700427"/>
    <w:rsid w:val="0070079F"/>
    <w:rsid w:val="00700842"/>
    <w:rsid w:val="00700931"/>
    <w:rsid w:val="0070094C"/>
    <w:rsid w:val="0070099C"/>
    <w:rsid w:val="00700AB0"/>
    <w:rsid w:val="00700B05"/>
    <w:rsid w:val="00700B48"/>
    <w:rsid w:val="00700B64"/>
    <w:rsid w:val="00700CD3"/>
    <w:rsid w:val="00700CF4"/>
    <w:rsid w:val="0070126C"/>
    <w:rsid w:val="007012A7"/>
    <w:rsid w:val="007012A9"/>
    <w:rsid w:val="007012C0"/>
    <w:rsid w:val="00701302"/>
    <w:rsid w:val="0070135E"/>
    <w:rsid w:val="007014B4"/>
    <w:rsid w:val="0070158D"/>
    <w:rsid w:val="007015D1"/>
    <w:rsid w:val="0070162D"/>
    <w:rsid w:val="00701687"/>
    <w:rsid w:val="00701688"/>
    <w:rsid w:val="007016A9"/>
    <w:rsid w:val="007017AB"/>
    <w:rsid w:val="00701838"/>
    <w:rsid w:val="007018A8"/>
    <w:rsid w:val="00701933"/>
    <w:rsid w:val="0070195F"/>
    <w:rsid w:val="00701984"/>
    <w:rsid w:val="007019C7"/>
    <w:rsid w:val="00701AB5"/>
    <w:rsid w:val="00701ABD"/>
    <w:rsid w:val="00701B3F"/>
    <w:rsid w:val="00701FDC"/>
    <w:rsid w:val="0070225C"/>
    <w:rsid w:val="00702288"/>
    <w:rsid w:val="007023DE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B45"/>
    <w:rsid w:val="00702DB5"/>
    <w:rsid w:val="00702F69"/>
    <w:rsid w:val="00702FD8"/>
    <w:rsid w:val="00702FF0"/>
    <w:rsid w:val="00703185"/>
    <w:rsid w:val="0070328B"/>
    <w:rsid w:val="0070341E"/>
    <w:rsid w:val="0070346E"/>
    <w:rsid w:val="00703490"/>
    <w:rsid w:val="007035EC"/>
    <w:rsid w:val="007035F8"/>
    <w:rsid w:val="00703679"/>
    <w:rsid w:val="007036F2"/>
    <w:rsid w:val="00703777"/>
    <w:rsid w:val="00703B88"/>
    <w:rsid w:val="00703CEC"/>
    <w:rsid w:val="00703D76"/>
    <w:rsid w:val="00703D87"/>
    <w:rsid w:val="00703ECF"/>
    <w:rsid w:val="00703ED8"/>
    <w:rsid w:val="00703EDB"/>
    <w:rsid w:val="00703FA6"/>
    <w:rsid w:val="00703FEA"/>
    <w:rsid w:val="0070404D"/>
    <w:rsid w:val="007040B5"/>
    <w:rsid w:val="00704161"/>
    <w:rsid w:val="0070436F"/>
    <w:rsid w:val="007043AD"/>
    <w:rsid w:val="0070446D"/>
    <w:rsid w:val="007045F3"/>
    <w:rsid w:val="00704666"/>
    <w:rsid w:val="007046B5"/>
    <w:rsid w:val="0070488C"/>
    <w:rsid w:val="007048B2"/>
    <w:rsid w:val="007049F0"/>
    <w:rsid w:val="00704A14"/>
    <w:rsid w:val="00704A92"/>
    <w:rsid w:val="00704B34"/>
    <w:rsid w:val="00704BCF"/>
    <w:rsid w:val="00704C96"/>
    <w:rsid w:val="00704CF0"/>
    <w:rsid w:val="00704D1E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8B8"/>
    <w:rsid w:val="0070595D"/>
    <w:rsid w:val="007059C1"/>
    <w:rsid w:val="007059DD"/>
    <w:rsid w:val="00705A81"/>
    <w:rsid w:val="00705CC1"/>
    <w:rsid w:val="00705EDA"/>
    <w:rsid w:val="00705F7B"/>
    <w:rsid w:val="0070608C"/>
    <w:rsid w:val="0070609F"/>
    <w:rsid w:val="007060DD"/>
    <w:rsid w:val="00706111"/>
    <w:rsid w:val="0070638B"/>
    <w:rsid w:val="007063D4"/>
    <w:rsid w:val="00706554"/>
    <w:rsid w:val="00706569"/>
    <w:rsid w:val="00706572"/>
    <w:rsid w:val="007065C9"/>
    <w:rsid w:val="00706629"/>
    <w:rsid w:val="00706695"/>
    <w:rsid w:val="007066B9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10A"/>
    <w:rsid w:val="00707185"/>
    <w:rsid w:val="007071D5"/>
    <w:rsid w:val="0070739E"/>
    <w:rsid w:val="007074AB"/>
    <w:rsid w:val="007078FE"/>
    <w:rsid w:val="00707919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AD"/>
    <w:rsid w:val="007102D4"/>
    <w:rsid w:val="00710467"/>
    <w:rsid w:val="0071058C"/>
    <w:rsid w:val="00710878"/>
    <w:rsid w:val="00710955"/>
    <w:rsid w:val="00710AC0"/>
    <w:rsid w:val="00710BA7"/>
    <w:rsid w:val="00710C8B"/>
    <w:rsid w:val="00710D63"/>
    <w:rsid w:val="00710D90"/>
    <w:rsid w:val="00710DC1"/>
    <w:rsid w:val="00710E94"/>
    <w:rsid w:val="00710EAC"/>
    <w:rsid w:val="0071107F"/>
    <w:rsid w:val="00711204"/>
    <w:rsid w:val="0071127C"/>
    <w:rsid w:val="00711495"/>
    <w:rsid w:val="0071151B"/>
    <w:rsid w:val="00711576"/>
    <w:rsid w:val="007115B2"/>
    <w:rsid w:val="007117A2"/>
    <w:rsid w:val="00711A8B"/>
    <w:rsid w:val="00711E8D"/>
    <w:rsid w:val="00711EB0"/>
    <w:rsid w:val="00712008"/>
    <w:rsid w:val="00712125"/>
    <w:rsid w:val="0071214E"/>
    <w:rsid w:val="00712191"/>
    <w:rsid w:val="007122AA"/>
    <w:rsid w:val="007122ED"/>
    <w:rsid w:val="007123A7"/>
    <w:rsid w:val="007123C0"/>
    <w:rsid w:val="007123D4"/>
    <w:rsid w:val="0071252E"/>
    <w:rsid w:val="007127C3"/>
    <w:rsid w:val="007127D5"/>
    <w:rsid w:val="00712861"/>
    <w:rsid w:val="00712898"/>
    <w:rsid w:val="007128EF"/>
    <w:rsid w:val="00712A46"/>
    <w:rsid w:val="00712AC7"/>
    <w:rsid w:val="00712AF7"/>
    <w:rsid w:val="00712BA7"/>
    <w:rsid w:val="00712BB3"/>
    <w:rsid w:val="00712BD9"/>
    <w:rsid w:val="00712D55"/>
    <w:rsid w:val="00712D67"/>
    <w:rsid w:val="00712E2C"/>
    <w:rsid w:val="00712EDD"/>
    <w:rsid w:val="0071302E"/>
    <w:rsid w:val="007130D4"/>
    <w:rsid w:val="007130EA"/>
    <w:rsid w:val="00713132"/>
    <w:rsid w:val="00713320"/>
    <w:rsid w:val="00713360"/>
    <w:rsid w:val="0071337B"/>
    <w:rsid w:val="00713397"/>
    <w:rsid w:val="007133EA"/>
    <w:rsid w:val="00713437"/>
    <w:rsid w:val="007134F4"/>
    <w:rsid w:val="00713643"/>
    <w:rsid w:val="00713684"/>
    <w:rsid w:val="0071370A"/>
    <w:rsid w:val="007138B9"/>
    <w:rsid w:val="0071394F"/>
    <w:rsid w:val="00713967"/>
    <w:rsid w:val="00713A0C"/>
    <w:rsid w:val="00713AAD"/>
    <w:rsid w:val="00713B32"/>
    <w:rsid w:val="00713B68"/>
    <w:rsid w:val="00713B7C"/>
    <w:rsid w:val="00713BFC"/>
    <w:rsid w:val="00713E77"/>
    <w:rsid w:val="00713E89"/>
    <w:rsid w:val="00713F9B"/>
    <w:rsid w:val="007140F7"/>
    <w:rsid w:val="007142C7"/>
    <w:rsid w:val="00714540"/>
    <w:rsid w:val="00714583"/>
    <w:rsid w:val="007145D9"/>
    <w:rsid w:val="007145FB"/>
    <w:rsid w:val="00714643"/>
    <w:rsid w:val="007146B8"/>
    <w:rsid w:val="00714709"/>
    <w:rsid w:val="00714729"/>
    <w:rsid w:val="007147B7"/>
    <w:rsid w:val="007148FF"/>
    <w:rsid w:val="00714A0C"/>
    <w:rsid w:val="00714C2A"/>
    <w:rsid w:val="00714D78"/>
    <w:rsid w:val="007151F1"/>
    <w:rsid w:val="00715682"/>
    <w:rsid w:val="007156C5"/>
    <w:rsid w:val="00715714"/>
    <w:rsid w:val="0071572A"/>
    <w:rsid w:val="00715744"/>
    <w:rsid w:val="00715765"/>
    <w:rsid w:val="00715BF8"/>
    <w:rsid w:val="00715D6A"/>
    <w:rsid w:val="00715E7E"/>
    <w:rsid w:val="00715E9A"/>
    <w:rsid w:val="007160F8"/>
    <w:rsid w:val="00716122"/>
    <w:rsid w:val="00716130"/>
    <w:rsid w:val="0071622F"/>
    <w:rsid w:val="00716236"/>
    <w:rsid w:val="00716334"/>
    <w:rsid w:val="00716405"/>
    <w:rsid w:val="00716743"/>
    <w:rsid w:val="007167C7"/>
    <w:rsid w:val="00716979"/>
    <w:rsid w:val="007169BD"/>
    <w:rsid w:val="00716BA5"/>
    <w:rsid w:val="00716CBF"/>
    <w:rsid w:val="00716D00"/>
    <w:rsid w:val="00716DA4"/>
    <w:rsid w:val="00716E58"/>
    <w:rsid w:val="00716ED3"/>
    <w:rsid w:val="00716FF7"/>
    <w:rsid w:val="00717025"/>
    <w:rsid w:val="00717284"/>
    <w:rsid w:val="0071754D"/>
    <w:rsid w:val="007176A9"/>
    <w:rsid w:val="007176CE"/>
    <w:rsid w:val="00717878"/>
    <w:rsid w:val="0071792F"/>
    <w:rsid w:val="0071793A"/>
    <w:rsid w:val="007179A1"/>
    <w:rsid w:val="00717A44"/>
    <w:rsid w:val="00717D7E"/>
    <w:rsid w:val="00717DA0"/>
    <w:rsid w:val="00717ED0"/>
    <w:rsid w:val="0072000F"/>
    <w:rsid w:val="0072007B"/>
    <w:rsid w:val="0072015F"/>
    <w:rsid w:val="0072045D"/>
    <w:rsid w:val="00720467"/>
    <w:rsid w:val="0072047C"/>
    <w:rsid w:val="0072047D"/>
    <w:rsid w:val="0072055A"/>
    <w:rsid w:val="007205D0"/>
    <w:rsid w:val="007207C3"/>
    <w:rsid w:val="007208EB"/>
    <w:rsid w:val="00720983"/>
    <w:rsid w:val="0072099A"/>
    <w:rsid w:val="00720A62"/>
    <w:rsid w:val="00720AC0"/>
    <w:rsid w:val="00720B2D"/>
    <w:rsid w:val="00720E20"/>
    <w:rsid w:val="00720E75"/>
    <w:rsid w:val="00720ED0"/>
    <w:rsid w:val="00720F94"/>
    <w:rsid w:val="00721044"/>
    <w:rsid w:val="00721093"/>
    <w:rsid w:val="00721177"/>
    <w:rsid w:val="007211F3"/>
    <w:rsid w:val="0072129F"/>
    <w:rsid w:val="00721331"/>
    <w:rsid w:val="0072167F"/>
    <w:rsid w:val="00721928"/>
    <w:rsid w:val="0072193E"/>
    <w:rsid w:val="00721B0B"/>
    <w:rsid w:val="00721B3D"/>
    <w:rsid w:val="00721B51"/>
    <w:rsid w:val="00721B78"/>
    <w:rsid w:val="00721C65"/>
    <w:rsid w:val="00721CEC"/>
    <w:rsid w:val="00721D50"/>
    <w:rsid w:val="00721DDE"/>
    <w:rsid w:val="00721E22"/>
    <w:rsid w:val="00721E31"/>
    <w:rsid w:val="00721F51"/>
    <w:rsid w:val="0072204A"/>
    <w:rsid w:val="00722220"/>
    <w:rsid w:val="00722229"/>
    <w:rsid w:val="00722458"/>
    <w:rsid w:val="007224F5"/>
    <w:rsid w:val="00722519"/>
    <w:rsid w:val="0072298C"/>
    <w:rsid w:val="00722A45"/>
    <w:rsid w:val="00722A90"/>
    <w:rsid w:val="00722AD1"/>
    <w:rsid w:val="00722C2E"/>
    <w:rsid w:val="00722E1E"/>
    <w:rsid w:val="00723068"/>
    <w:rsid w:val="007230AF"/>
    <w:rsid w:val="007230D8"/>
    <w:rsid w:val="00723152"/>
    <w:rsid w:val="00723219"/>
    <w:rsid w:val="007234D5"/>
    <w:rsid w:val="007235AC"/>
    <w:rsid w:val="007236B2"/>
    <w:rsid w:val="007236D1"/>
    <w:rsid w:val="0072372B"/>
    <w:rsid w:val="0072373C"/>
    <w:rsid w:val="00723967"/>
    <w:rsid w:val="00723A38"/>
    <w:rsid w:val="00723AC5"/>
    <w:rsid w:val="00723B54"/>
    <w:rsid w:val="00723BB0"/>
    <w:rsid w:val="00723C3F"/>
    <w:rsid w:val="00723C76"/>
    <w:rsid w:val="00723D3F"/>
    <w:rsid w:val="00723E07"/>
    <w:rsid w:val="00723F74"/>
    <w:rsid w:val="00723F7B"/>
    <w:rsid w:val="0072405B"/>
    <w:rsid w:val="00724132"/>
    <w:rsid w:val="0072420D"/>
    <w:rsid w:val="007242B9"/>
    <w:rsid w:val="007243EB"/>
    <w:rsid w:val="0072446B"/>
    <w:rsid w:val="00724740"/>
    <w:rsid w:val="00724968"/>
    <w:rsid w:val="00724A02"/>
    <w:rsid w:val="00724A3E"/>
    <w:rsid w:val="00724B51"/>
    <w:rsid w:val="00724CB6"/>
    <w:rsid w:val="00724D49"/>
    <w:rsid w:val="00724DD7"/>
    <w:rsid w:val="00724DEE"/>
    <w:rsid w:val="00724E68"/>
    <w:rsid w:val="00724EB2"/>
    <w:rsid w:val="00724F46"/>
    <w:rsid w:val="00724F61"/>
    <w:rsid w:val="0072506A"/>
    <w:rsid w:val="00725086"/>
    <w:rsid w:val="007251DA"/>
    <w:rsid w:val="0072532D"/>
    <w:rsid w:val="00725350"/>
    <w:rsid w:val="007254A5"/>
    <w:rsid w:val="0072552F"/>
    <w:rsid w:val="007255E7"/>
    <w:rsid w:val="00725620"/>
    <w:rsid w:val="00725A79"/>
    <w:rsid w:val="00725B43"/>
    <w:rsid w:val="00725BC5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88F"/>
    <w:rsid w:val="007269D2"/>
    <w:rsid w:val="00726B01"/>
    <w:rsid w:val="00726C74"/>
    <w:rsid w:val="00726CC7"/>
    <w:rsid w:val="00726CD7"/>
    <w:rsid w:val="00726E1C"/>
    <w:rsid w:val="00726E1F"/>
    <w:rsid w:val="00726E91"/>
    <w:rsid w:val="00726EAA"/>
    <w:rsid w:val="00726EFF"/>
    <w:rsid w:val="00727104"/>
    <w:rsid w:val="00727181"/>
    <w:rsid w:val="00727244"/>
    <w:rsid w:val="00727266"/>
    <w:rsid w:val="00727298"/>
    <w:rsid w:val="007272DA"/>
    <w:rsid w:val="00727417"/>
    <w:rsid w:val="0072744D"/>
    <w:rsid w:val="0072746D"/>
    <w:rsid w:val="007274D8"/>
    <w:rsid w:val="0072751C"/>
    <w:rsid w:val="007275D6"/>
    <w:rsid w:val="00727639"/>
    <w:rsid w:val="0072777D"/>
    <w:rsid w:val="007277B4"/>
    <w:rsid w:val="007278B4"/>
    <w:rsid w:val="00727938"/>
    <w:rsid w:val="0072795D"/>
    <w:rsid w:val="00727B41"/>
    <w:rsid w:val="00727C79"/>
    <w:rsid w:val="00727CAD"/>
    <w:rsid w:val="00727D0A"/>
    <w:rsid w:val="00727DCC"/>
    <w:rsid w:val="00727DF3"/>
    <w:rsid w:val="00727DFE"/>
    <w:rsid w:val="00727FDB"/>
    <w:rsid w:val="00730179"/>
    <w:rsid w:val="00730192"/>
    <w:rsid w:val="00730244"/>
    <w:rsid w:val="007302EE"/>
    <w:rsid w:val="0073053C"/>
    <w:rsid w:val="00730696"/>
    <w:rsid w:val="007306F8"/>
    <w:rsid w:val="00730838"/>
    <w:rsid w:val="007308E6"/>
    <w:rsid w:val="007309FB"/>
    <w:rsid w:val="00730AF7"/>
    <w:rsid w:val="00730D06"/>
    <w:rsid w:val="00730D0E"/>
    <w:rsid w:val="00730D31"/>
    <w:rsid w:val="00730DA2"/>
    <w:rsid w:val="00730E5F"/>
    <w:rsid w:val="00730F0E"/>
    <w:rsid w:val="00730F2A"/>
    <w:rsid w:val="00730FB3"/>
    <w:rsid w:val="0073118C"/>
    <w:rsid w:val="007315A9"/>
    <w:rsid w:val="00731727"/>
    <w:rsid w:val="007317F5"/>
    <w:rsid w:val="0073189A"/>
    <w:rsid w:val="00731944"/>
    <w:rsid w:val="00731C66"/>
    <w:rsid w:val="00731D02"/>
    <w:rsid w:val="00731D17"/>
    <w:rsid w:val="00731D6C"/>
    <w:rsid w:val="00731E66"/>
    <w:rsid w:val="00731E8A"/>
    <w:rsid w:val="00731FD7"/>
    <w:rsid w:val="00731FE7"/>
    <w:rsid w:val="007320BE"/>
    <w:rsid w:val="007320E6"/>
    <w:rsid w:val="007322B3"/>
    <w:rsid w:val="007322DB"/>
    <w:rsid w:val="0073234A"/>
    <w:rsid w:val="0073239A"/>
    <w:rsid w:val="007323DC"/>
    <w:rsid w:val="007323EF"/>
    <w:rsid w:val="007324CF"/>
    <w:rsid w:val="0073258B"/>
    <w:rsid w:val="00732602"/>
    <w:rsid w:val="0073268A"/>
    <w:rsid w:val="007326BF"/>
    <w:rsid w:val="007327D9"/>
    <w:rsid w:val="007328AB"/>
    <w:rsid w:val="0073296D"/>
    <w:rsid w:val="00732A02"/>
    <w:rsid w:val="00732A88"/>
    <w:rsid w:val="00732D58"/>
    <w:rsid w:val="00732F75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82A"/>
    <w:rsid w:val="007338D7"/>
    <w:rsid w:val="00733926"/>
    <w:rsid w:val="00733988"/>
    <w:rsid w:val="00733A98"/>
    <w:rsid w:val="00733B13"/>
    <w:rsid w:val="00733B76"/>
    <w:rsid w:val="00733E63"/>
    <w:rsid w:val="00733FC2"/>
    <w:rsid w:val="00733FDF"/>
    <w:rsid w:val="00734079"/>
    <w:rsid w:val="007340D3"/>
    <w:rsid w:val="0073410A"/>
    <w:rsid w:val="0073421C"/>
    <w:rsid w:val="007342BD"/>
    <w:rsid w:val="00734670"/>
    <w:rsid w:val="00734739"/>
    <w:rsid w:val="00734785"/>
    <w:rsid w:val="00734C92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29"/>
    <w:rsid w:val="0073543C"/>
    <w:rsid w:val="007354CE"/>
    <w:rsid w:val="007354DE"/>
    <w:rsid w:val="007355AD"/>
    <w:rsid w:val="00735817"/>
    <w:rsid w:val="0073582A"/>
    <w:rsid w:val="00735875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0E0"/>
    <w:rsid w:val="0073617A"/>
    <w:rsid w:val="00736251"/>
    <w:rsid w:val="007362B2"/>
    <w:rsid w:val="007363CC"/>
    <w:rsid w:val="00736628"/>
    <w:rsid w:val="00736773"/>
    <w:rsid w:val="00736801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741"/>
    <w:rsid w:val="0073785A"/>
    <w:rsid w:val="00737AB1"/>
    <w:rsid w:val="00737B54"/>
    <w:rsid w:val="00737D23"/>
    <w:rsid w:val="00737E57"/>
    <w:rsid w:val="00740030"/>
    <w:rsid w:val="007401E3"/>
    <w:rsid w:val="00740296"/>
    <w:rsid w:val="00740320"/>
    <w:rsid w:val="00740391"/>
    <w:rsid w:val="00740473"/>
    <w:rsid w:val="007405A4"/>
    <w:rsid w:val="007408E9"/>
    <w:rsid w:val="00740940"/>
    <w:rsid w:val="007409AE"/>
    <w:rsid w:val="00740CBC"/>
    <w:rsid w:val="00740E4F"/>
    <w:rsid w:val="007411EB"/>
    <w:rsid w:val="0074121E"/>
    <w:rsid w:val="0074134E"/>
    <w:rsid w:val="0074136C"/>
    <w:rsid w:val="007413C0"/>
    <w:rsid w:val="007415C6"/>
    <w:rsid w:val="007415D5"/>
    <w:rsid w:val="0074176C"/>
    <w:rsid w:val="0074178B"/>
    <w:rsid w:val="007417DF"/>
    <w:rsid w:val="007418E3"/>
    <w:rsid w:val="0074197D"/>
    <w:rsid w:val="00741B88"/>
    <w:rsid w:val="00741DEC"/>
    <w:rsid w:val="00741E74"/>
    <w:rsid w:val="00741F02"/>
    <w:rsid w:val="00741F28"/>
    <w:rsid w:val="00741F57"/>
    <w:rsid w:val="00741F72"/>
    <w:rsid w:val="00741F82"/>
    <w:rsid w:val="00742102"/>
    <w:rsid w:val="007421AC"/>
    <w:rsid w:val="007421DA"/>
    <w:rsid w:val="007422FF"/>
    <w:rsid w:val="00742548"/>
    <w:rsid w:val="007425A8"/>
    <w:rsid w:val="007427B8"/>
    <w:rsid w:val="007427D0"/>
    <w:rsid w:val="00742D6A"/>
    <w:rsid w:val="00742E8B"/>
    <w:rsid w:val="00742EB0"/>
    <w:rsid w:val="00742FF7"/>
    <w:rsid w:val="0074305A"/>
    <w:rsid w:val="0074321B"/>
    <w:rsid w:val="007432AA"/>
    <w:rsid w:val="007433EC"/>
    <w:rsid w:val="0074349D"/>
    <w:rsid w:val="00743788"/>
    <w:rsid w:val="0074382C"/>
    <w:rsid w:val="007439FF"/>
    <w:rsid w:val="00743A58"/>
    <w:rsid w:val="00743AE2"/>
    <w:rsid w:val="00743DCB"/>
    <w:rsid w:val="00743E7F"/>
    <w:rsid w:val="00743EFA"/>
    <w:rsid w:val="00743F05"/>
    <w:rsid w:val="00743F70"/>
    <w:rsid w:val="00743FEA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B49"/>
    <w:rsid w:val="00744C63"/>
    <w:rsid w:val="00744F5E"/>
    <w:rsid w:val="00745068"/>
    <w:rsid w:val="007451D4"/>
    <w:rsid w:val="0074529F"/>
    <w:rsid w:val="007453B9"/>
    <w:rsid w:val="007454B5"/>
    <w:rsid w:val="00745585"/>
    <w:rsid w:val="00745654"/>
    <w:rsid w:val="0074565E"/>
    <w:rsid w:val="007457C1"/>
    <w:rsid w:val="00745853"/>
    <w:rsid w:val="007459BA"/>
    <w:rsid w:val="00745A77"/>
    <w:rsid w:val="00745A81"/>
    <w:rsid w:val="00745A94"/>
    <w:rsid w:val="00745B4E"/>
    <w:rsid w:val="00745B76"/>
    <w:rsid w:val="00745C16"/>
    <w:rsid w:val="00745C78"/>
    <w:rsid w:val="00745D39"/>
    <w:rsid w:val="00745D71"/>
    <w:rsid w:val="00745D8D"/>
    <w:rsid w:val="00745D92"/>
    <w:rsid w:val="00745E20"/>
    <w:rsid w:val="00745FF4"/>
    <w:rsid w:val="007461EE"/>
    <w:rsid w:val="00746284"/>
    <w:rsid w:val="007463D9"/>
    <w:rsid w:val="00746491"/>
    <w:rsid w:val="00746492"/>
    <w:rsid w:val="007465EB"/>
    <w:rsid w:val="00746827"/>
    <w:rsid w:val="007468B5"/>
    <w:rsid w:val="007468D7"/>
    <w:rsid w:val="00746948"/>
    <w:rsid w:val="00746979"/>
    <w:rsid w:val="00746A6A"/>
    <w:rsid w:val="00746AB7"/>
    <w:rsid w:val="00746DF8"/>
    <w:rsid w:val="00747069"/>
    <w:rsid w:val="007471BD"/>
    <w:rsid w:val="00747287"/>
    <w:rsid w:val="00747382"/>
    <w:rsid w:val="00747511"/>
    <w:rsid w:val="007476D7"/>
    <w:rsid w:val="007477F7"/>
    <w:rsid w:val="00747B73"/>
    <w:rsid w:val="00747C59"/>
    <w:rsid w:val="00747E1D"/>
    <w:rsid w:val="00747E9E"/>
    <w:rsid w:val="00747EE9"/>
    <w:rsid w:val="00747EF6"/>
    <w:rsid w:val="00747FFD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7FF"/>
    <w:rsid w:val="0075087F"/>
    <w:rsid w:val="007508AA"/>
    <w:rsid w:val="00750947"/>
    <w:rsid w:val="00750AF6"/>
    <w:rsid w:val="00750CDA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3CE"/>
    <w:rsid w:val="00751408"/>
    <w:rsid w:val="00751428"/>
    <w:rsid w:val="00751429"/>
    <w:rsid w:val="0075155F"/>
    <w:rsid w:val="007515DE"/>
    <w:rsid w:val="007515ED"/>
    <w:rsid w:val="0075188B"/>
    <w:rsid w:val="00751913"/>
    <w:rsid w:val="00751A66"/>
    <w:rsid w:val="00751B9E"/>
    <w:rsid w:val="00751CEC"/>
    <w:rsid w:val="0075200F"/>
    <w:rsid w:val="00752083"/>
    <w:rsid w:val="007520DA"/>
    <w:rsid w:val="0075216F"/>
    <w:rsid w:val="007521CC"/>
    <w:rsid w:val="007521F2"/>
    <w:rsid w:val="00752205"/>
    <w:rsid w:val="00752355"/>
    <w:rsid w:val="0075273F"/>
    <w:rsid w:val="00752830"/>
    <w:rsid w:val="00752847"/>
    <w:rsid w:val="00752876"/>
    <w:rsid w:val="007528B3"/>
    <w:rsid w:val="007529C9"/>
    <w:rsid w:val="00752B0A"/>
    <w:rsid w:val="00752BD0"/>
    <w:rsid w:val="00752BFC"/>
    <w:rsid w:val="00752C0D"/>
    <w:rsid w:val="00752EFE"/>
    <w:rsid w:val="00752F87"/>
    <w:rsid w:val="0075304C"/>
    <w:rsid w:val="00753143"/>
    <w:rsid w:val="007531C1"/>
    <w:rsid w:val="007531DC"/>
    <w:rsid w:val="007532E4"/>
    <w:rsid w:val="00753350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90C"/>
    <w:rsid w:val="00753A04"/>
    <w:rsid w:val="00753BAC"/>
    <w:rsid w:val="00753C73"/>
    <w:rsid w:val="00753D8A"/>
    <w:rsid w:val="00753F4A"/>
    <w:rsid w:val="00753F5F"/>
    <w:rsid w:val="007540FB"/>
    <w:rsid w:val="00754184"/>
    <w:rsid w:val="007542A0"/>
    <w:rsid w:val="00754502"/>
    <w:rsid w:val="00754517"/>
    <w:rsid w:val="00754529"/>
    <w:rsid w:val="0075455F"/>
    <w:rsid w:val="0075471F"/>
    <w:rsid w:val="00754829"/>
    <w:rsid w:val="00754A77"/>
    <w:rsid w:val="00754B5E"/>
    <w:rsid w:val="00754D4D"/>
    <w:rsid w:val="00754DC6"/>
    <w:rsid w:val="00754E5C"/>
    <w:rsid w:val="00754E9E"/>
    <w:rsid w:val="00754EF1"/>
    <w:rsid w:val="00754F6D"/>
    <w:rsid w:val="0075506A"/>
    <w:rsid w:val="007552CE"/>
    <w:rsid w:val="007554A9"/>
    <w:rsid w:val="00755556"/>
    <w:rsid w:val="0075574A"/>
    <w:rsid w:val="00755812"/>
    <w:rsid w:val="00755846"/>
    <w:rsid w:val="00755892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0EC"/>
    <w:rsid w:val="00756164"/>
    <w:rsid w:val="007561A6"/>
    <w:rsid w:val="007562BF"/>
    <w:rsid w:val="00756359"/>
    <w:rsid w:val="007564DC"/>
    <w:rsid w:val="007564EA"/>
    <w:rsid w:val="007565DE"/>
    <w:rsid w:val="00756614"/>
    <w:rsid w:val="00756652"/>
    <w:rsid w:val="0075673C"/>
    <w:rsid w:val="00756882"/>
    <w:rsid w:val="00756889"/>
    <w:rsid w:val="00756904"/>
    <w:rsid w:val="00756A1A"/>
    <w:rsid w:val="00756B3C"/>
    <w:rsid w:val="00756BF9"/>
    <w:rsid w:val="00756C5E"/>
    <w:rsid w:val="00756D0D"/>
    <w:rsid w:val="00756D47"/>
    <w:rsid w:val="00756EA7"/>
    <w:rsid w:val="0075711A"/>
    <w:rsid w:val="00757182"/>
    <w:rsid w:val="007571DF"/>
    <w:rsid w:val="00757225"/>
    <w:rsid w:val="0075725D"/>
    <w:rsid w:val="007572D8"/>
    <w:rsid w:val="00757397"/>
    <w:rsid w:val="007573D7"/>
    <w:rsid w:val="0075744E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48"/>
    <w:rsid w:val="00757A55"/>
    <w:rsid w:val="00757A65"/>
    <w:rsid w:val="00757A7F"/>
    <w:rsid w:val="00757BF7"/>
    <w:rsid w:val="00757CD9"/>
    <w:rsid w:val="00757D9F"/>
    <w:rsid w:val="00757E55"/>
    <w:rsid w:val="00757FF3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9A4"/>
    <w:rsid w:val="007609FD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7B"/>
    <w:rsid w:val="0076140A"/>
    <w:rsid w:val="007614DD"/>
    <w:rsid w:val="0076150E"/>
    <w:rsid w:val="00761695"/>
    <w:rsid w:val="0076186B"/>
    <w:rsid w:val="007618E8"/>
    <w:rsid w:val="00761A40"/>
    <w:rsid w:val="00761AD3"/>
    <w:rsid w:val="00761B6A"/>
    <w:rsid w:val="00761C3C"/>
    <w:rsid w:val="00761C58"/>
    <w:rsid w:val="00761E66"/>
    <w:rsid w:val="00761F6A"/>
    <w:rsid w:val="00761FE9"/>
    <w:rsid w:val="00762165"/>
    <w:rsid w:val="0076216A"/>
    <w:rsid w:val="00762173"/>
    <w:rsid w:val="00762255"/>
    <w:rsid w:val="00762279"/>
    <w:rsid w:val="00762313"/>
    <w:rsid w:val="00762673"/>
    <w:rsid w:val="0076270C"/>
    <w:rsid w:val="00762710"/>
    <w:rsid w:val="0076284E"/>
    <w:rsid w:val="00762A04"/>
    <w:rsid w:val="00762ABF"/>
    <w:rsid w:val="00762BD7"/>
    <w:rsid w:val="00762C36"/>
    <w:rsid w:val="00762C7A"/>
    <w:rsid w:val="00762D56"/>
    <w:rsid w:val="00762D5C"/>
    <w:rsid w:val="00762E70"/>
    <w:rsid w:val="00762EF8"/>
    <w:rsid w:val="00762F3B"/>
    <w:rsid w:val="00762F41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32"/>
    <w:rsid w:val="0076376E"/>
    <w:rsid w:val="00763787"/>
    <w:rsid w:val="007637CF"/>
    <w:rsid w:val="007637E7"/>
    <w:rsid w:val="00763935"/>
    <w:rsid w:val="007639D8"/>
    <w:rsid w:val="00763C4F"/>
    <w:rsid w:val="00763EB5"/>
    <w:rsid w:val="00763ECD"/>
    <w:rsid w:val="0076401B"/>
    <w:rsid w:val="0076406C"/>
    <w:rsid w:val="007642BE"/>
    <w:rsid w:val="007642FE"/>
    <w:rsid w:val="007643FD"/>
    <w:rsid w:val="0076457B"/>
    <w:rsid w:val="007645C4"/>
    <w:rsid w:val="007646E7"/>
    <w:rsid w:val="00764744"/>
    <w:rsid w:val="007647C4"/>
    <w:rsid w:val="00764821"/>
    <w:rsid w:val="00764856"/>
    <w:rsid w:val="007648F8"/>
    <w:rsid w:val="00764966"/>
    <w:rsid w:val="00764B69"/>
    <w:rsid w:val="00764B84"/>
    <w:rsid w:val="00764B8D"/>
    <w:rsid w:val="00764B90"/>
    <w:rsid w:val="00764E76"/>
    <w:rsid w:val="00764F71"/>
    <w:rsid w:val="007653C5"/>
    <w:rsid w:val="00765507"/>
    <w:rsid w:val="00765554"/>
    <w:rsid w:val="007655FA"/>
    <w:rsid w:val="007657AC"/>
    <w:rsid w:val="0076580A"/>
    <w:rsid w:val="00765869"/>
    <w:rsid w:val="007659C9"/>
    <w:rsid w:val="00765AEF"/>
    <w:rsid w:val="00765B34"/>
    <w:rsid w:val="00765C31"/>
    <w:rsid w:val="00765D5D"/>
    <w:rsid w:val="0076606A"/>
    <w:rsid w:val="0076623D"/>
    <w:rsid w:val="0076630C"/>
    <w:rsid w:val="00766356"/>
    <w:rsid w:val="00766532"/>
    <w:rsid w:val="007666F3"/>
    <w:rsid w:val="00766829"/>
    <w:rsid w:val="007668D3"/>
    <w:rsid w:val="00766B92"/>
    <w:rsid w:val="00766F6D"/>
    <w:rsid w:val="00766F9A"/>
    <w:rsid w:val="0076701A"/>
    <w:rsid w:val="00767099"/>
    <w:rsid w:val="00767123"/>
    <w:rsid w:val="0076717D"/>
    <w:rsid w:val="007671C0"/>
    <w:rsid w:val="00767734"/>
    <w:rsid w:val="00767807"/>
    <w:rsid w:val="00767888"/>
    <w:rsid w:val="00767A0A"/>
    <w:rsid w:val="00767B46"/>
    <w:rsid w:val="00767BD1"/>
    <w:rsid w:val="00767DA2"/>
    <w:rsid w:val="00767FA0"/>
    <w:rsid w:val="00770053"/>
    <w:rsid w:val="00770107"/>
    <w:rsid w:val="00770134"/>
    <w:rsid w:val="0077013E"/>
    <w:rsid w:val="007702A0"/>
    <w:rsid w:val="007702C8"/>
    <w:rsid w:val="00770386"/>
    <w:rsid w:val="007703AA"/>
    <w:rsid w:val="007703F0"/>
    <w:rsid w:val="00770404"/>
    <w:rsid w:val="00770422"/>
    <w:rsid w:val="00770461"/>
    <w:rsid w:val="007704E5"/>
    <w:rsid w:val="0077051E"/>
    <w:rsid w:val="007706F9"/>
    <w:rsid w:val="00770747"/>
    <w:rsid w:val="007707BF"/>
    <w:rsid w:val="00770893"/>
    <w:rsid w:val="00770A24"/>
    <w:rsid w:val="00770A72"/>
    <w:rsid w:val="00770A99"/>
    <w:rsid w:val="00770BD7"/>
    <w:rsid w:val="00770E86"/>
    <w:rsid w:val="00770F43"/>
    <w:rsid w:val="00771238"/>
    <w:rsid w:val="007712B5"/>
    <w:rsid w:val="007712FC"/>
    <w:rsid w:val="007713B9"/>
    <w:rsid w:val="00771555"/>
    <w:rsid w:val="007716F8"/>
    <w:rsid w:val="00771714"/>
    <w:rsid w:val="00771A8F"/>
    <w:rsid w:val="00771AA4"/>
    <w:rsid w:val="00771B0D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BB6"/>
    <w:rsid w:val="00772C01"/>
    <w:rsid w:val="00772DB4"/>
    <w:rsid w:val="00772F13"/>
    <w:rsid w:val="00772F7B"/>
    <w:rsid w:val="00773032"/>
    <w:rsid w:val="007731EC"/>
    <w:rsid w:val="00773264"/>
    <w:rsid w:val="00773274"/>
    <w:rsid w:val="007734CA"/>
    <w:rsid w:val="007734DB"/>
    <w:rsid w:val="0077361A"/>
    <w:rsid w:val="007737FB"/>
    <w:rsid w:val="007738B8"/>
    <w:rsid w:val="007739A5"/>
    <w:rsid w:val="00773AAF"/>
    <w:rsid w:val="00773AFD"/>
    <w:rsid w:val="00773B51"/>
    <w:rsid w:val="00773C43"/>
    <w:rsid w:val="00773DAA"/>
    <w:rsid w:val="00773DC4"/>
    <w:rsid w:val="00773DDC"/>
    <w:rsid w:val="00773E34"/>
    <w:rsid w:val="00774023"/>
    <w:rsid w:val="00774082"/>
    <w:rsid w:val="007740A5"/>
    <w:rsid w:val="0077426C"/>
    <w:rsid w:val="00774395"/>
    <w:rsid w:val="0077446D"/>
    <w:rsid w:val="00774494"/>
    <w:rsid w:val="007746F5"/>
    <w:rsid w:val="00774766"/>
    <w:rsid w:val="00774822"/>
    <w:rsid w:val="00774CAE"/>
    <w:rsid w:val="00774D47"/>
    <w:rsid w:val="00774DAA"/>
    <w:rsid w:val="00774E5B"/>
    <w:rsid w:val="00774FF0"/>
    <w:rsid w:val="007751CB"/>
    <w:rsid w:val="007752E9"/>
    <w:rsid w:val="00775395"/>
    <w:rsid w:val="007753C8"/>
    <w:rsid w:val="00775648"/>
    <w:rsid w:val="0077570A"/>
    <w:rsid w:val="007757C0"/>
    <w:rsid w:val="007757E0"/>
    <w:rsid w:val="00775817"/>
    <w:rsid w:val="00775844"/>
    <w:rsid w:val="007758BF"/>
    <w:rsid w:val="007759F0"/>
    <w:rsid w:val="00775BA3"/>
    <w:rsid w:val="00775BF3"/>
    <w:rsid w:val="00775C67"/>
    <w:rsid w:val="00775D69"/>
    <w:rsid w:val="00775DF6"/>
    <w:rsid w:val="00775E7A"/>
    <w:rsid w:val="00775EF7"/>
    <w:rsid w:val="00776097"/>
    <w:rsid w:val="0077609D"/>
    <w:rsid w:val="007760C5"/>
    <w:rsid w:val="007760F2"/>
    <w:rsid w:val="0077611C"/>
    <w:rsid w:val="007767F0"/>
    <w:rsid w:val="00776858"/>
    <w:rsid w:val="00776999"/>
    <w:rsid w:val="007769EC"/>
    <w:rsid w:val="007769EE"/>
    <w:rsid w:val="00776A58"/>
    <w:rsid w:val="00776BAB"/>
    <w:rsid w:val="00776C15"/>
    <w:rsid w:val="00776C6B"/>
    <w:rsid w:val="00776C91"/>
    <w:rsid w:val="00776D2E"/>
    <w:rsid w:val="00776D59"/>
    <w:rsid w:val="00776DC0"/>
    <w:rsid w:val="00776DCB"/>
    <w:rsid w:val="00776E01"/>
    <w:rsid w:val="00776EB3"/>
    <w:rsid w:val="00776FB4"/>
    <w:rsid w:val="00776FE4"/>
    <w:rsid w:val="007770AA"/>
    <w:rsid w:val="0077715B"/>
    <w:rsid w:val="007772D4"/>
    <w:rsid w:val="0077731B"/>
    <w:rsid w:val="00777604"/>
    <w:rsid w:val="00777693"/>
    <w:rsid w:val="00777751"/>
    <w:rsid w:val="007778DD"/>
    <w:rsid w:val="00777AFA"/>
    <w:rsid w:val="00777B95"/>
    <w:rsid w:val="00777C34"/>
    <w:rsid w:val="00777C44"/>
    <w:rsid w:val="00777C78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643"/>
    <w:rsid w:val="007807BA"/>
    <w:rsid w:val="00780930"/>
    <w:rsid w:val="0078095F"/>
    <w:rsid w:val="00780A73"/>
    <w:rsid w:val="00780AC6"/>
    <w:rsid w:val="00780D75"/>
    <w:rsid w:val="00780E39"/>
    <w:rsid w:val="00780E8F"/>
    <w:rsid w:val="00780F23"/>
    <w:rsid w:val="00780F2A"/>
    <w:rsid w:val="00781018"/>
    <w:rsid w:val="00781131"/>
    <w:rsid w:val="0078121A"/>
    <w:rsid w:val="00781376"/>
    <w:rsid w:val="00781407"/>
    <w:rsid w:val="007816DC"/>
    <w:rsid w:val="007816E1"/>
    <w:rsid w:val="00781866"/>
    <w:rsid w:val="0078191C"/>
    <w:rsid w:val="00781A2B"/>
    <w:rsid w:val="00781A67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C2E"/>
    <w:rsid w:val="00782C56"/>
    <w:rsid w:val="00782CA3"/>
    <w:rsid w:val="00782EAC"/>
    <w:rsid w:val="00782F9D"/>
    <w:rsid w:val="00783100"/>
    <w:rsid w:val="00783299"/>
    <w:rsid w:val="0078334D"/>
    <w:rsid w:val="00783402"/>
    <w:rsid w:val="00783571"/>
    <w:rsid w:val="007835A4"/>
    <w:rsid w:val="007835EB"/>
    <w:rsid w:val="0078365E"/>
    <w:rsid w:val="00783747"/>
    <w:rsid w:val="00783765"/>
    <w:rsid w:val="00783807"/>
    <w:rsid w:val="007838F1"/>
    <w:rsid w:val="007838F9"/>
    <w:rsid w:val="00783C75"/>
    <w:rsid w:val="00783C9A"/>
    <w:rsid w:val="00783CBB"/>
    <w:rsid w:val="00783E47"/>
    <w:rsid w:val="00783F6E"/>
    <w:rsid w:val="00783F6F"/>
    <w:rsid w:val="00783FFD"/>
    <w:rsid w:val="0078400A"/>
    <w:rsid w:val="007840C0"/>
    <w:rsid w:val="007841D5"/>
    <w:rsid w:val="0078422F"/>
    <w:rsid w:val="00784298"/>
    <w:rsid w:val="007844C1"/>
    <w:rsid w:val="007845F5"/>
    <w:rsid w:val="00784754"/>
    <w:rsid w:val="007847A7"/>
    <w:rsid w:val="007847D2"/>
    <w:rsid w:val="00784822"/>
    <w:rsid w:val="00784B2E"/>
    <w:rsid w:val="00784B34"/>
    <w:rsid w:val="00784BD2"/>
    <w:rsid w:val="00784CA0"/>
    <w:rsid w:val="00784D62"/>
    <w:rsid w:val="00784E76"/>
    <w:rsid w:val="00784E83"/>
    <w:rsid w:val="00784FF9"/>
    <w:rsid w:val="00785238"/>
    <w:rsid w:val="0078541A"/>
    <w:rsid w:val="007854A6"/>
    <w:rsid w:val="0078551D"/>
    <w:rsid w:val="00785593"/>
    <w:rsid w:val="00785680"/>
    <w:rsid w:val="0078570B"/>
    <w:rsid w:val="0078572E"/>
    <w:rsid w:val="00785767"/>
    <w:rsid w:val="0078584E"/>
    <w:rsid w:val="007858B4"/>
    <w:rsid w:val="007858B7"/>
    <w:rsid w:val="00785949"/>
    <w:rsid w:val="00785962"/>
    <w:rsid w:val="00785B26"/>
    <w:rsid w:val="00785B2C"/>
    <w:rsid w:val="00785C20"/>
    <w:rsid w:val="00785C35"/>
    <w:rsid w:val="00785DA2"/>
    <w:rsid w:val="00785DC7"/>
    <w:rsid w:val="00785F13"/>
    <w:rsid w:val="00785FBE"/>
    <w:rsid w:val="007864F1"/>
    <w:rsid w:val="00786529"/>
    <w:rsid w:val="00786572"/>
    <w:rsid w:val="00786661"/>
    <w:rsid w:val="007866E1"/>
    <w:rsid w:val="007867E5"/>
    <w:rsid w:val="007867E6"/>
    <w:rsid w:val="007868ED"/>
    <w:rsid w:val="0078693B"/>
    <w:rsid w:val="007869DB"/>
    <w:rsid w:val="00786AEA"/>
    <w:rsid w:val="00786B3A"/>
    <w:rsid w:val="00786C3F"/>
    <w:rsid w:val="00786E0A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A7D"/>
    <w:rsid w:val="00787B46"/>
    <w:rsid w:val="00787B47"/>
    <w:rsid w:val="00787B83"/>
    <w:rsid w:val="00787BB4"/>
    <w:rsid w:val="00787D55"/>
    <w:rsid w:val="00787DEA"/>
    <w:rsid w:val="00787FDC"/>
    <w:rsid w:val="00790051"/>
    <w:rsid w:val="007900E1"/>
    <w:rsid w:val="00790161"/>
    <w:rsid w:val="007901FC"/>
    <w:rsid w:val="00790329"/>
    <w:rsid w:val="0079041D"/>
    <w:rsid w:val="007904CD"/>
    <w:rsid w:val="007904DF"/>
    <w:rsid w:val="00790545"/>
    <w:rsid w:val="007906D2"/>
    <w:rsid w:val="007907AF"/>
    <w:rsid w:val="007907DB"/>
    <w:rsid w:val="007908E5"/>
    <w:rsid w:val="0079093D"/>
    <w:rsid w:val="00790A18"/>
    <w:rsid w:val="00790A91"/>
    <w:rsid w:val="00790B18"/>
    <w:rsid w:val="00790DA3"/>
    <w:rsid w:val="00790DBF"/>
    <w:rsid w:val="0079107F"/>
    <w:rsid w:val="007911EF"/>
    <w:rsid w:val="0079148A"/>
    <w:rsid w:val="007915C9"/>
    <w:rsid w:val="007916BB"/>
    <w:rsid w:val="007916BE"/>
    <w:rsid w:val="007916F6"/>
    <w:rsid w:val="007917BF"/>
    <w:rsid w:val="00791821"/>
    <w:rsid w:val="00791B11"/>
    <w:rsid w:val="00791B33"/>
    <w:rsid w:val="00791B58"/>
    <w:rsid w:val="00791BE7"/>
    <w:rsid w:val="00791C5C"/>
    <w:rsid w:val="00791C8A"/>
    <w:rsid w:val="00791CCF"/>
    <w:rsid w:val="00791F3B"/>
    <w:rsid w:val="0079223F"/>
    <w:rsid w:val="0079224F"/>
    <w:rsid w:val="00792333"/>
    <w:rsid w:val="00792464"/>
    <w:rsid w:val="00792576"/>
    <w:rsid w:val="007925B9"/>
    <w:rsid w:val="007925BA"/>
    <w:rsid w:val="00792699"/>
    <w:rsid w:val="0079278D"/>
    <w:rsid w:val="00792931"/>
    <w:rsid w:val="00792BB0"/>
    <w:rsid w:val="00792E42"/>
    <w:rsid w:val="00792E68"/>
    <w:rsid w:val="00792E9A"/>
    <w:rsid w:val="0079307B"/>
    <w:rsid w:val="007930BA"/>
    <w:rsid w:val="007930D5"/>
    <w:rsid w:val="007932CF"/>
    <w:rsid w:val="0079332D"/>
    <w:rsid w:val="0079334E"/>
    <w:rsid w:val="007933C2"/>
    <w:rsid w:val="007933C3"/>
    <w:rsid w:val="007933FA"/>
    <w:rsid w:val="00793517"/>
    <w:rsid w:val="0079360E"/>
    <w:rsid w:val="00793783"/>
    <w:rsid w:val="007938BF"/>
    <w:rsid w:val="0079390A"/>
    <w:rsid w:val="00793967"/>
    <w:rsid w:val="0079396B"/>
    <w:rsid w:val="007939D4"/>
    <w:rsid w:val="00793A1E"/>
    <w:rsid w:val="00793FA7"/>
    <w:rsid w:val="00794147"/>
    <w:rsid w:val="00794151"/>
    <w:rsid w:val="0079415A"/>
    <w:rsid w:val="0079429F"/>
    <w:rsid w:val="00794646"/>
    <w:rsid w:val="0079466F"/>
    <w:rsid w:val="007947F3"/>
    <w:rsid w:val="00794810"/>
    <w:rsid w:val="0079488D"/>
    <w:rsid w:val="007949EF"/>
    <w:rsid w:val="00794A58"/>
    <w:rsid w:val="00794C17"/>
    <w:rsid w:val="00794C2E"/>
    <w:rsid w:val="00794C4B"/>
    <w:rsid w:val="00794C55"/>
    <w:rsid w:val="00794D03"/>
    <w:rsid w:val="00794D6D"/>
    <w:rsid w:val="00794D8F"/>
    <w:rsid w:val="00794F89"/>
    <w:rsid w:val="00794FEF"/>
    <w:rsid w:val="0079506A"/>
    <w:rsid w:val="007950A8"/>
    <w:rsid w:val="007950BD"/>
    <w:rsid w:val="007950CC"/>
    <w:rsid w:val="007950D2"/>
    <w:rsid w:val="007950DA"/>
    <w:rsid w:val="007950DC"/>
    <w:rsid w:val="00795111"/>
    <w:rsid w:val="00795154"/>
    <w:rsid w:val="007951C4"/>
    <w:rsid w:val="007951E4"/>
    <w:rsid w:val="007951F0"/>
    <w:rsid w:val="0079529C"/>
    <w:rsid w:val="0079533E"/>
    <w:rsid w:val="00795382"/>
    <w:rsid w:val="00795456"/>
    <w:rsid w:val="00795486"/>
    <w:rsid w:val="0079555D"/>
    <w:rsid w:val="007955F5"/>
    <w:rsid w:val="0079573C"/>
    <w:rsid w:val="00795856"/>
    <w:rsid w:val="007958F6"/>
    <w:rsid w:val="00795B3E"/>
    <w:rsid w:val="00795B40"/>
    <w:rsid w:val="00795BE7"/>
    <w:rsid w:val="00795C7B"/>
    <w:rsid w:val="00795D85"/>
    <w:rsid w:val="00795E25"/>
    <w:rsid w:val="00795FA8"/>
    <w:rsid w:val="00796019"/>
    <w:rsid w:val="007960B6"/>
    <w:rsid w:val="007960D4"/>
    <w:rsid w:val="00796179"/>
    <w:rsid w:val="007963F5"/>
    <w:rsid w:val="0079658F"/>
    <w:rsid w:val="00796596"/>
    <w:rsid w:val="0079659D"/>
    <w:rsid w:val="00796695"/>
    <w:rsid w:val="00796783"/>
    <w:rsid w:val="007967C0"/>
    <w:rsid w:val="0079682C"/>
    <w:rsid w:val="007968C6"/>
    <w:rsid w:val="007969A2"/>
    <w:rsid w:val="007969CB"/>
    <w:rsid w:val="007969DE"/>
    <w:rsid w:val="007969E1"/>
    <w:rsid w:val="00796A4C"/>
    <w:rsid w:val="00796A74"/>
    <w:rsid w:val="00796AE7"/>
    <w:rsid w:val="00796B5E"/>
    <w:rsid w:val="00796BA4"/>
    <w:rsid w:val="00796C11"/>
    <w:rsid w:val="00796EA2"/>
    <w:rsid w:val="00796EF9"/>
    <w:rsid w:val="00796F18"/>
    <w:rsid w:val="00796F3D"/>
    <w:rsid w:val="00796FA5"/>
    <w:rsid w:val="00796FC2"/>
    <w:rsid w:val="00797146"/>
    <w:rsid w:val="007971D6"/>
    <w:rsid w:val="0079729E"/>
    <w:rsid w:val="007973A7"/>
    <w:rsid w:val="00797531"/>
    <w:rsid w:val="00797564"/>
    <w:rsid w:val="00797894"/>
    <w:rsid w:val="007979F8"/>
    <w:rsid w:val="00797AD6"/>
    <w:rsid w:val="00797B39"/>
    <w:rsid w:val="00797B7B"/>
    <w:rsid w:val="00797B9A"/>
    <w:rsid w:val="00797BE6"/>
    <w:rsid w:val="00797BE9"/>
    <w:rsid w:val="00797D96"/>
    <w:rsid w:val="00797DA3"/>
    <w:rsid w:val="00797DF8"/>
    <w:rsid w:val="00797F44"/>
    <w:rsid w:val="007A0194"/>
    <w:rsid w:val="007A042C"/>
    <w:rsid w:val="007A0487"/>
    <w:rsid w:val="007A04C6"/>
    <w:rsid w:val="007A06CC"/>
    <w:rsid w:val="007A0806"/>
    <w:rsid w:val="007A0812"/>
    <w:rsid w:val="007A08B7"/>
    <w:rsid w:val="007A08DE"/>
    <w:rsid w:val="007A094A"/>
    <w:rsid w:val="007A0953"/>
    <w:rsid w:val="007A09F6"/>
    <w:rsid w:val="007A0A16"/>
    <w:rsid w:val="007A0A1D"/>
    <w:rsid w:val="007A0ACB"/>
    <w:rsid w:val="007A0B0B"/>
    <w:rsid w:val="007A0D05"/>
    <w:rsid w:val="007A0DAD"/>
    <w:rsid w:val="007A0DAE"/>
    <w:rsid w:val="007A0E00"/>
    <w:rsid w:val="007A0EFC"/>
    <w:rsid w:val="007A0F1D"/>
    <w:rsid w:val="007A0FEB"/>
    <w:rsid w:val="007A120D"/>
    <w:rsid w:val="007A1350"/>
    <w:rsid w:val="007A1464"/>
    <w:rsid w:val="007A16E0"/>
    <w:rsid w:val="007A186C"/>
    <w:rsid w:val="007A188B"/>
    <w:rsid w:val="007A192A"/>
    <w:rsid w:val="007A1A09"/>
    <w:rsid w:val="007A1A18"/>
    <w:rsid w:val="007A1B9C"/>
    <w:rsid w:val="007A1DB8"/>
    <w:rsid w:val="007A1F2D"/>
    <w:rsid w:val="007A2113"/>
    <w:rsid w:val="007A223B"/>
    <w:rsid w:val="007A242B"/>
    <w:rsid w:val="007A26CE"/>
    <w:rsid w:val="007A2766"/>
    <w:rsid w:val="007A2779"/>
    <w:rsid w:val="007A2C8C"/>
    <w:rsid w:val="007A2D97"/>
    <w:rsid w:val="007A2F77"/>
    <w:rsid w:val="007A312E"/>
    <w:rsid w:val="007A3341"/>
    <w:rsid w:val="007A335A"/>
    <w:rsid w:val="007A3385"/>
    <w:rsid w:val="007A359D"/>
    <w:rsid w:val="007A3676"/>
    <w:rsid w:val="007A3689"/>
    <w:rsid w:val="007A39D4"/>
    <w:rsid w:val="007A3A72"/>
    <w:rsid w:val="007A3B4B"/>
    <w:rsid w:val="007A3BA9"/>
    <w:rsid w:val="007A3C3E"/>
    <w:rsid w:val="007A3C81"/>
    <w:rsid w:val="007A3C8E"/>
    <w:rsid w:val="007A3D5C"/>
    <w:rsid w:val="007A3D89"/>
    <w:rsid w:val="007A3E13"/>
    <w:rsid w:val="007A3E88"/>
    <w:rsid w:val="007A3EB2"/>
    <w:rsid w:val="007A3FAB"/>
    <w:rsid w:val="007A3FFC"/>
    <w:rsid w:val="007A400D"/>
    <w:rsid w:val="007A4034"/>
    <w:rsid w:val="007A4152"/>
    <w:rsid w:val="007A418D"/>
    <w:rsid w:val="007A448C"/>
    <w:rsid w:val="007A44CC"/>
    <w:rsid w:val="007A44E5"/>
    <w:rsid w:val="007A4660"/>
    <w:rsid w:val="007A4759"/>
    <w:rsid w:val="007A4781"/>
    <w:rsid w:val="007A47FC"/>
    <w:rsid w:val="007A4ADD"/>
    <w:rsid w:val="007A4B6F"/>
    <w:rsid w:val="007A4B77"/>
    <w:rsid w:val="007A4BE4"/>
    <w:rsid w:val="007A4E7F"/>
    <w:rsid w:val="007A4E81"/>
    <w:rsid w:val="007A4FAF"/>
    <w:rsid w:val="007A501F"/>
    <w:rsid w:val="007A503A"/>
    <w:rsid w:val="007A5305"/>
    <w:rsid w:val="007A567B"/>
    <w:rsid w:val="007A570F"/>
    <w:rsid w:val="007A577A"/>
    <w:rsid w:val="007A57CB"/>
    <w:rsid w:val="007A5815"/>
    <w:rsid w:val="007A5A4B"/>
    <w:rsid w:val="007A5C16"/>
    <w:rsid w:val="007A5D5E"/>
    <w:rsid w:val="007A603F"/>
    <w:rsid w:val="007A6104"/>
    <w:rsid w:val="007A6212"/>
    <w:rsid w:val="007A62DC"/>
    <w:rsid w:val="007A62F1"/>
    <w:rsid w:val="007A63B1"/>
    <w:rsid w:val="007A6451"/>
    <w:rsid w:val="007A6465"/>
    <w:rsid w:val="007A658A"/>
    <w:rsid w:val="007A65AF"/>
    <w:rsid w:val="007A6704"/>
    <w:rsid w:val="007A679A"/>
    <w:rsid w:val="007A67B7"/>
    <w:rsid w:val="007A682F"/>
    <w:rsid w:val="007A6839"/>
    <w:rsid w:val="007A6AE3"/>
    <w:rsid w:val="007A6B90"/>
    <w:rsid w:val="007A6BFA"/>
    <w:rsid w:val="007A6C18"/>
    <w:rsid w:val="007A6FCC"/>
    <w:rsid w:val="007A709F"/>
    <w:rsid w:val="007A719C"/>
    <w:rsid w:val="007A738C"/>
    <w:rsid w:val="007A73E5"/>
    <w:rsid w:val="007A7452"/>
    <w:rsid w:val="007A7480"/>
    <w:rsid w:val="007A763E"/>
    <w:rsid w:val="007A78FD"/>
    <w:rsid w:val="007A7980"/>
    <w:rsid w:val="007A7A93"/>
    <w:rsid w:val="007A7B4E"/>
    <w:rsid w:val="007A7BAB"/>
    <w:rsid w:val="007A7CA8"/>
    <w:rsid w:val="007A7D2D"/>
    <w:rsid w:val="007A7E6B"/>
    <w:rsid w:val="007A7E8C"/>
    <w:rsid w:val="007A7EB0"/>
    <w:rsid w:val="007B001B"/>
    <w:rsid w:val="007B002F"/>
    <w:rsid w:val="007B00C0"/>
    <w:rsid w:val="007B01DF"/>
    <w:rsid w:val="007B026C"/>
    <w:rsid w:val="007B02D5"/>
    <w:rsid w:val="007B0308"/>
    <w:rsid w:val="007B030B"/>
    <w:rsid w:val="007B040C"/>
    <w:rsid w:val="007B0452"/>
    <w:rsid w:val="007B057D"/>
    <w:rsid w:val="007B05C4"/>
    <w:rsid w:val="007B0763"/>
    <w:rsid w:val="007B07AC"/>
    <w:rsid w:val="007B095F"/>
    <w:rsid w:val="007B0961"/>
    <w:rsid w:val="007B09EE"/>
    <w:rsid w:val="007B0A4C"/>
    <w:rsid w:val="007B0B3D"/>
    <w:rsid w:val="007B0D4E"/>
    <w:rsid w:val="007B0D93"/>
    <w:rsid w:val="007B0DA3"/>
    <w:rsid w:val="007B0DDA"/>
    <w:rsid w:val="007B106A"/>
    <w:rsid w:val="007B109D"/>
    <w:rsid w:val="007B10B2"/>
    <w:rsid w:val="007B1155"/>
    <w:rsid w:val="007B121C"/>
    <w:rsid w:val="007B13C5"/>
    <w:rsid w:val="007B13E5"/>
    <w:rsid w:val="007B1585"/>
    <w:rsid w:val="007B1637"/>
    <w:rsid w:val="007B1692"/>
    <w:rsid w:val="007B1693"/>
    <w:rsid w:val="007B16AB"/>
    <w:rsid w:val="007B17AC"/>
    <w:rsid w:val="007B1893"/>
    <w:rsid w:val="007B1B9F"/>
    <w:rsid w:val="007B1CB9"/>
    <w:rsid w:val="007B1FB8"/>
    <w:rsid w:val="007B20AC"/>
    <w:rsid w:val="007B2134"/>
    <w:rsid w:val="007B2290"/>
    <w:rsid w:val="007B2423"/>
    <w:rsid w:val="007B2454"/>
    <w:rsid w:val="007B24D2"/>
    <w:rsid w:val="007B24F9"/>
    <w:rsid w:val="007B2552"/>
    <w:rsid w:val="007B261A"/>
    <w:rsid w:val="007B2755"/>
    <w:rsid w:val="007B27A3"/>
    <w:rsid w:val="007B28EB"/>
    <w:rsid w:val="007B29A4"/>
    <w:rsid w:val="007B2A7D"/>
    <w:rsid w:val="007B2ADD"/>
    <w:rsid w:val="007B2C5A"/>
    <w:rsid w:val="007B2CBB"/>
    <w:rsid w:val="007B2F42"/>
    <w:rsid w:val="007B2F88"/>
    <w:rsid w:val="007B3074"/>
    <w:rsid w:val="007B30F8"/>
    <w:rsid w:val="007B3167"/>
    <w:rsid w:val="007B3233"/>
    <w:rsid w:val="007B3238"/>
    <w:rsid w:val="007B3266"/>
    <w:rsid w:val="007B326F"/>
    <w:rsid w:val="007B32BB"/>
    <w:rsid w:val="007B3387"/>
    <w:rsid w:val="007B349A"/>
    <w:rsid w:val="007B35F3"/>
    <w:rsid w:val="007B3692"/>
    <w:rsid w:val="007B38F3"/>
    <w:rsid w:val="007B3961"/>
    <w:rsid w:val="007B3A6D"/>
    <w:rsid w:val="007B3A83"/>
    <w:rsid w:val="007B3AD0"/>
    <w:rsid w:val="007B3D84"/>
    <w:rsid w:val="007B3D96"/>
    <w:rsid w:val="007B3E0D"/>
    <w:rsid w:val="007B3E30"/>
    <w:rsid w:val="007B3F2A"/>
    <w:rsid w:val="007B40C7"/>
    <w:rsid w:val="007B4212"/>
    <w:rsid w:val="007B42BB"/>
    <w:rsid w:val="007B48A1"/>
    <w:rsid w:val="007B48C3"/>
    <w:rsid w:val="007B48F9"/>
    <w:rsid w:val="007B4AC5"/>
    <w:rsid w:val="007B4C04"/>
    <w:rsid w:val="007B4C2D"/>
    <w:rsid w:val="007B4EA0"/>
    <w:rsid w:val="007B4FBE"/>
    <w:rsid w:val="007B517E"/>
    <w:rsid w:val="007B5245"/>
    <w:rsid w:val="007B526A"/>
    <w:rsid w:val="007B53D4"/>
    <w:rsid w:val="007B53FD"/>
    <w:rsid w:val="007B541B"/>
    <w:rsid w:val="007B5451"/>
    <w:rsid w:val="007B54AF"/>
    <w:rsid w:val="007B5524"/>
    <w:rsid w:val="007B58C2"/>
    <w:rsid w:val="007B592A"/>
    <w:rsid w:val="007B5963"/>
    <w:rsid w:val="007B59DB"/>
    <w:rsid w:val="007B59FC"/>
    <w:rsid w:val="007B5A03"/>
    <w:rsid w:val="007B5C97"/>
    <w:rsid w:val="007B5D4D"/>
    <w:rsid w:val="007B5E2D"/>
    <w:rsid w:val="007B5FBD"/>
    <w:rsid w:val="007B60E1"/>
    <w:rsid w:val="007B6155"/>
    <w:rsid w:val="007B6258"/>
    <w:rsid w:val="007B62CA"/>
    <w:rsid w:val="007B6506"/>
    <w:rsid w:val="007B6579"/>
    <w:rsid w:val="007B65BF"/>
    <w:rsid w:val="007B668F"/>
    <w:rsid w:val="007B6718"/>
    <w:rsid w:val="007B6832"/>
    <w:rsid w:val="007B6892"/>
    <w:rsid w:val="007B6900"/>
    <w:rsid w:val="007B6948"/>
    <w:rsid w:val="007B6A05"/>
    <w:rsid w:val="007B6AB9"/>
    <w:rsid w:val="007B6C0A"/>
    <w:rsid w:val="007B6CB5"/>
    <w:rsid w:val="007B6D41"/>
    <w:rsid w:val="007B6D97"/>
    <w:rsid w:val="007B6ED3"/>
    <w:rsid w:val="007B702C"/>
    <w:rsid w:val="007B7050"/>
    <w:rsid w:val="007B7058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7F"/>
    <w:rsid w:val="007B7BCB"/>
    <w:rsid w:val="007B7F56"/>
    <w:rsid w:val="007B7FA8"/>
    <w:rsid w:val="007C01C2"/>
    <w:rsid w:val="007C02D3"/>
    <w:rsid w:val="007C0688"/>
    <w:rsid w:val="007C089C"/>
    <w:rsid w:val="007C08E3"/>
    <w:rsid w:val="007C0967"/>
    <w:rsid w:val="007C0AB2"/>
    <w:rsid w:val="007C0BCB"/>
    <w:rsid w:val="007C0D63"/>
    <w:rsid w:val="007C0FE6"/>
    <w:rsid w:val="007C10A8"/>
    <w:rsid w:val="007C1133"/>
    <w:rsid w:val="007C1171"/>
    <w:rsid w:val="007C12F4"/>
    <w:rsid w:val="007C1392"/>
    <w:rsid w:val="007C1582"/>
    <w:rsid w:val="007C158F"/>
    <w:rsid w:val="007C160C"/>
    <w:rsid w:val="007C1638"/>
    <w:rsid w:val="007C16AF"/>
    <w:rsid w:val="007C16B0"/>
    <w:rsid w:val="007C19AF"/>
    <w:rsid w:val="007C19E0"/>
    <w:rsid w:val="007C1A86"/>
    <w:rsid w:val="007C1BF2"/>
    <w:rsid w:val="007C1C5C"/>
    <w:rsid w:val="007C1DBB"/>
    <w:rsid w:val="007C1FF6"/>
    <w:rsid w:val="007C211C"/>
    <w:rsid w:val="007C226B"/>
    <w:rsid w:val="007C22F5"/>
    <w:rsid w:val="007C2494"/>
    <w:rsid w:val="007C251C"/>
    <w:rsid w:val="007C255B"/>
    <w:rsid w:val="007C25B8"/>
    <w:rsid w:val="007C25FF"/>
    <w:rsid w:val="007C2605"/>
    <w:rsid w:val="007C2664"/>
    <w:rsid w:val="007C2714"/>
    <w:rsid w:val="007C2814"/>
    <w:rsid w:val="007C2911"/>
    <w:rsid w:val="007C2927"/>
    <w:rsid w:val="007C2A1F"/>
    <w:rsid w:val="007C2A54"/>
    <w:rsid w:val="007C2AFD"/>
    <w:rsid w:val="007C2CD2"/>
    <w:rsid w:val="007C2E5F"/>
    <w:rsid w:val="007C2FA5"/>
    <w:rsid w:val="007C2FC2"/>
    <w:rsid w:val="007C3059"/>
    <w:rsid w:val="007C306F"/>
    <w:rsid w:val="007C326A"/>
    <w:rsid w:val="007C327B"/>
    <w:rsid w:val="007C332F"/>
    <w:rsid w:val="007C3514"/>
    <w:rsid w:val="007C3581"/>
    <w:rsid w:val="007C3659"/>
    <w:rsid w:val="007C3661"/>
    <w:rsid w:val="007C37FE"/>
    <w:rsid w:val="007C38CB"/>
    <w:rsid w:val="007C3A73"/>
    <w:rsid w:val="007C3B9B"/>
    <w:rsid w:val="007C3BAD"/>
    <w:rsid w:val="007C3C11"/>
    <w:rsid w:val="007C3CC3"/>
    <w:rsid w:val="007C3EB8"/>
    <w:rsid w:val="007C4093"/>
    <w:rsid w:val="007C4331"/>
    <w:rsid w:val="007C4495"/>
    <w:rsid w:val="007C45C2"/>
    <w:rsid w:val="007C4631"/>
    <w:rsid w:val="007C4688"/>
    <w:rsid w:val="007C472A"/>
    <w:rsid w:val="007C4744"/>
    <w:rsid w:val="007C475F"/>
    <w:rsid w:val="007C47B0"/>
    <w:rsid w:val="007C4837"/>
    <w:rsid w:val="007C4875"/>
    <w:rsid w:val="007C4A84"/>
    <w:rsid w:val="007C4A92"/>
    <w:rsid w:val="007C4B93"/>
    <w:rsid w:val="007C4C62"/>
    <w:rsid w:val="007C4DE7"/>
    <w:rsid w:val="007C4DFC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57C"/>
    <w:rsid w:val="007C570D"/>
    <w:rsid w:val="007C58F5"/>
    <w:rsid w:val="007C5B0E"/>
    <w:rsid w:val="007C5B16"/>
    <w:rsid w:val="007C5BD5"/>
    <w:rsid w:val="007C5EA9"/>
    <w:rsid w:val="007C5EBB"/>
    <w:rsid w:val="007C5FEC"/>
    <w:rsid w:val="007C6104"/>
    <w:rsid w:val="007C6170"/>
    <w:rsid w:val="007C623C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6C86"/>
    <w:rsid w:val="007C70BA"/>
    <w:rsid w:val="007C73B4"/>
    <w:rsid w:val="007C73E3"/>
    <w:rsid w:val="007C78C7"/>
    <w:rsid w:val="007C79B5"/>
    <w:rsid w:val="007C79EF"/>
    <w:rsid w:val="007C7A04"/>
    <w:rsid w:val="007C7B7B"/>
    <w:rsid w:val="007C7BD7"/>
    <w:rsid w:val="007C7BE0"/>
    <w:rsid w:val="007C7DEA"/>
    <w:rsid w:val="007C7EBF"/>
    <w:rsid w:val="007C7F7F"/>
    <w:rsid w:val="007D0178"/>
    <w:rsid w:val="007D03A9"/>
    <w:rsid w:val="007D0582"/>
    <w:rsid w:val="007D07BF"/>
    <w:rsid w:val="007D0830"/>
    <w:rsid w:val="007D08F3"/>
    <w:rsid w:val="007D0A4C"/>
    <w:rsid w:val="007D0AD2"/>
    <w:rsid w:val="007D0B3F"/>
    <w:rsid w:val="007D0CFA"/>
    <w:rsid w:val="007D0E6B"/>
    <w:rsid w:val="007D0ECB"/>
    <w:rsid w:val="007D0F55"/>
    <w:rsid w:val="007D0FAA"/>
    <w:rsid w:val="007D11A7"/>
    <w:rsid w:val="007D125E"/>
    <w:rsid w:val="007D12D8"/>
    <w:rsid w:val="007D1632"/>
    <w:rsid w:val="007D16E7"/>
    <w:rsid w:val="007D17C0"/>
    <w:rsid w:val="007D17DD"/>
    <w:rsid w:val="007D1922"/>
    <w:rsid w:val="007D198F"/>
    <w:rsid w:val="007D19A1"/>
    <w:rsid w:val="007D1B40"/>
    <w:rsid w:val="007D1B66"/>
    <w:rsid w:val="007D1E23"/>
    <w:rsid w:val="007D1E35"/>
    <w:rsid w:val="007D1F6F"/>
    <w:rsid w:val="007D1FAF"/>
    <w:rsid w:val="007D1FD7"/>
    <w:rsid w:val="007D20C5"/>
    <w:rsid w:val="007D2262"/>
    <w:rsid w:val="007D22C3"/>
    <w:rsid w:val="007D2316"/>
    <w:rsid w:val="007D2425"/>
    <w:rsid w:val="007D262A"/>
    <w:rsid w:val="007D267F"/>
    <w:rsid w:val="007D27FC"/>
    <w:rsid w:val="007D2880"/>
    <w:rsid w:val="007D28C6"/>
    <w:rsid w:val="007D28D2"/>
    <w:rsid w:val="007D294F"/>
    <w:rsid w:val="007D2993"/>
    <w:rsid w:val="007D2A1F"/>
    <w:rsid w:val="007D2AAA"/>
    <w:rsid w:val="007D2AEF"/>
    <w:rsid w:val="007D2B1D"/>
    <w:rsid w:val="007D2C7D"/>
    <w:rsid w:val="007D2F88"/>
    <w:rsid w:val="007D31C5"/>
    <w:rsid w:val="007D3216"/>
    <w:rsid w:val="007D32C8"/>
    <w:rsid w:val="007D33BA"/>
    <w:rsid w:val="007D3497"/>
    <w:rsid w:val="007D34CF"/>
    <w:rsid w:val="007D350D"/>
    <w:rsid w:val="007D37D1"/>
    <w:rsid w:val="007D384B"/>
    <w:rsid w:val="007D393B"/>
    <w:rsid w:val="007D397A"/>
    <w:rsid w:val="007D3A22"/>
    <w:rsid w:val="007D3B09"/>
    <w:rsid w:val="007D3B1A"/>
    <w:rsid w:val="007D3C33"/>
    <w:rsid w:val="007D3DBA"/>
    <w:rsid w:val="007D3DD9"/>
    <w:rsid w:val="007D3E26"/>
    <w:rsid w:val="007D3E8D"/>
    <w:rsid w:val="007D404E"/>
    <w:rsid w:val="007D412C"/>
    <w:rsid w:val="007D415D"/>
    <w:rsid w:val="007D419B"/>
    <w:rsid w:val="007D4270"/>
    <w:rsid w:val="007D432C"/>
    <w:rsid w:val="007D439B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C6B"/>
    <w:rsid w:val="007D4CC4"/>
    <w:rsid w:val="007D4F3D"/>
    <w:rsid w:val="007D5112"/>
    <w:rsid w:val="007D513A"/>
    <w:rsid w:val="007D51CE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C9"/>
    <w:rsid w:val="007D5DD4"/>
    <w:rsid w:val="007D5E51"/>
    <w:rsid w:val="007D5F51"/>
    <w:rsid w:val="007D5FF1"/>
    <w:rsid w:val="007D60A9"/>
    <w:rsid w:val="007D60F6"/>
    <w:rsid w:val="007D6116"/>
    <w:rsid w:val="007D612A"/>
    <w:rsid w:val="007D620F"/>
    <w:rsid w:val="007D6364"/>
    <w:rsid w:val="007D6396"/>
    <w:rsid w:val="007D641B"/>
    <w:rsid w:val="007D6622"/>
    <w:rsid w:val="007D665C"/>
    <w:rsid w:val="007D6695"/>
    <w:rsid w:val="007D6707"/>
    <w:rsid w:val="007D685D"/>
    <w:rsid w:val="007D687D"/>
    <w:rsid w:val="007D6898"/>
    <w:rsid w:val="007D68E8"/>
    <w:rsid w:val="007D6BD2"/>
    <w:rsid w:val="007D6C90"/>
    <w:rsid w:val="007D6D23"/>
    <w:rsid w:val="007D6E05"/>
    <w:rsid w:val="007D6E36"/>
    <w:rsid w:val="007D6E40"/>
    <w:rsid w:val="007D6E4D"/>
    <w:rsid w:val="007D6EDD"/>
    <w:rsid w:val="007D703B"/>
    <w:rsid w:val="007D7061"/>
    <w:rsid w:val="007D70F2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F6"/>
    <w:rsid w:val="007D7959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5EC"/>
    <w:rsid w:val="007E0672"/>
    <w:rsid w:val="007E06A5"/>
    <w:rsid w:val="007E0720"/>
    <w:rsid w:val="007E0744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C34"/>
    <w:rsid w:val="007E0D0B"/>
    <w:rsid w:val="007E0D25"/>
    <w:rsid w:val="007E0DC0"/>
    <w:rsid w:val="007E0E26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06"/>
    <w:rsid w:val="007E1959"/>
    <w:rsid w:val="007E1A2D"/>
    <w:rsid w:val="007E1CAE"/>
    <w:rsid w:val="007E1CDF"/>
    <w:rsid w:val="007E1D45"/>
    <w:rsid w:val="007E1D7E"/>
    <w:rsid w:val="007E1D8D"/>
    <w:rsid w:val="007E2007"/>
    <w:rsid w:val="007E20EB"/>
    <w:rsid w:val="007E2215"/>
    <w:rsid w:val="007E223F"/>
    <w:rsid w:val="007E27E1"/>
    <w:rsid w:val="007E2915"/>
    <w:rsid w:val="007E2950"/>
    <w:rsid w:val="007E2A6F"/>
    <w:rsid w:val="007E2AB2"/>
    <w:rsid w:val="007E2BB0"/>
    <w:rsid w:val="007E2CA7"/>
    <w:rsid w:val="007E2F2E"/>
    <w:rsid w:val="007E30AA"/>
    <w:rsid w:val="007E311E"/>
    <w:rsid w:val="007E31CC"/>
    <w:rsid w:val="007E349D"/>
    <w:rsid w:val="007E35A6"/>
    <w:rsid w:val="007E3616"/>
    <w:rsid w:val="007E36BA"/>
    <w:rsid w:val="007E36CE"/>
    <w:rsid w:val="007E39BC"/>
    <w:rsid w:val="007E3B4F"/>
    <w:rsid w:val="007E3B5A"/>
    <w:rsid w:val="007E3C00"/>
    <w:rsid w:val="007E3C99"/>
    <w:rsid w:val="007E3E99"/>
    <w:rsid w:val="007E3FD6"/>
    <w:rsid w:val="007E4007"/>
    <w:rsid w:val="007E418B"/>
    <w:rsid w:val="007E4190"/>
    <w:rsid w:val="007E41AC"/>
    <w:rsid w:val="007E423C"/>
    <w:rsid w:val="007E433F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8F1"/>
    <w:rsid w:val="007E49CF"/>
    <w:rsid w:val="007E4A04"/>
    <w:rsid w:val="007E4AB0"/>
    <w:rsid w:val="007E4AC5"/>
    <w:rsid w:val="007E4B14"/>
    <w:rsid w:val="007E4B35"/>
    <w:rsid w:val="007E4B99"/>
    <w:rsid w:val="007E4C44"/>
    <w:rsid w:val="007E4C4A"/>
    <w:rsid w:val="007E4DDE"/>
    <w:rsid w:val="007E5226"/>
    <w:rsid w:val="007E527E"/>
    <w:rsid w:val="007E5604"/>
    <w:rsid w:val="007E562B"/>
    <w:rsid w:val="007E570F"/>
    <w:rsid w:val="007E5720"/>
    <w:rsid w:val="007E5982"/>
    <w:rsid w:val="007E59A8"/>
    <w:rsid w:val="007E5A42"/>
    <w:rsid w:val="007E5A5A"/>
    <w:rsid w:val="007E5B32"/>
    <w:rsid w:val="007E5F12"/>
    <w:rsid w:val="007E5FB5"/>
    <w:rsid w:val="007E6041"/>
    <w:rsid w:val="007E605D"/>
    <w:rsid w:val="007E60E5"/>
    <w:rsid w:val="007E6213"/>
    <w:rsid w:val="007E6333"/>
    <w:rsid w:val="007E6369"/>
    <w:rsid w:val="007E63D3"/>
    <w:rsid w:val="007E64A6"/>
    <w:rsid w:val="007E64C8"/>
    <w:rsid w:val="007E657E"/>
    <w:rsid w:val="007E6679"/>
    <w:rsid w:val="007E676E"/>
    <w:rsid w:val="007E6800"/>
    <w:rsid w:val="007E693E"/>
    <w:rsid w:val="007E6A1F"/>
    <w:rsid w:val="007E6AC7"/>
    <w:rsid w:val="007E6BC1"/>
    <w:rsid w:val="007E6C13"/>
    <w:rsid w:val="007E6DB8"/>
    <w:rsid w:val="007E6F24"/>
    <w:rsid w:val="007E6FD6"/>
    <w:rsid w:val="007E7023"/>
    <w:rsid w:val="007E706E"/>
    <w:rsid w:val="007E70D8"/>
    <w:rsid w:val="007E7113"/>
    <w:rsid w:val="007E72B5"/>
    <w:rsid w:val="007E72CD"/>
    <w:rsid w:val="007E735F"/>
    <w:rsid w:val="007E7389"/>
    <w:rsid w:val="007E74B7"/>
    <w:rsid w:val="007E74D5"/>
    <w:rsid w:val="007E74DF"/>
    <w:rsid w:val="007E752E"/>
    <w:rsid w:val="007E7569"/>
    <w:rsid w:val="007E757C"/>
    <w:rsid w:val="007E76CE"/>
    <w:rsid w:val="007E78AF"/>
    <w:rsid w:val="007E7957"/>
    <w:rsid w:val="007E7A45"/>
    <w:rsid w:val="007E7B4B"/>
    <w:rsid w:val="007E7D2B"/>
    <w:rsid w:val="007E7D41"/>
    <w:rsid w:val="007E7D71"/>
    <w:rsid w:val="007E7E5A"/>
    <w:rsid w:val="007E7E7F"/>
    <w:rsid w:val="007E7ED3"/>
    <w:rsid w:val="007F0054"/>
    <w:rsid w:val="007F00FB"/>
    <w:rsid w:val="007F03BE"/>
    <w:rsid w:val="007F03C5"/>
    <w:rsid w:val="007F058A"/>
    <w:rsid w:val="007F06AE"/>
    <w:rsid w:val="007F0746"/>
    <w:rsid w:val="007F08D2"/>
    <w:rsid w:val="007F08D9"/>
    <w:rsid w:val="007F0953"/>
    <w:rsid w:val="007F096D"/>
    <w:rsid w:val="007F0A31"/>
    <w:rsid w:val="007F0AA7"/>
    <w:rsid w:val="007F0B50"/>
    <w:rsid w:val="007F0B54"/>
    <w:rsid w:val="007F0BC1"/>
    <w:rsid w:val="007F0C19"/>
    <w:rsid w:val="007F0C66"/>
    <w:rsid w:val="007F0C6B"/>
    <w:rsid w:val="007F0CF1"/>
    <w:rsid w:val="007F0E3F"/>
    <w:rsid w:val="007F1073"/>
    <w:rsid w:val="007F1233"/>
    <w:rsid w:val="007F1287"/>
    <w:rsid w:val="007F133D"/>
    <w:rsid w:val="007F13EA"/>
    <w:rsid w:val="007F1472"/>
    <w:rsid w:val="007F153B"/>
    <w:rsid w:val="007F15EF"/>
    <w:rsid w:val="007F189A"/>
    <w:rsid w:val="007F18A7"/>
    <w:rsid w:val="007F18B9"/>
    <w:rsid w:val="007F1A69"/>
    <w:rsid w:val="007F1A89"/>
    <w:rsid w:val="007F1AFA"/>
    <w:rsid w:val="007F1C34"/>
    <w:rsid w:val="007F1C4C"/>
    <w:rsid w:val="007F210F"/>
    <w:rsid w:val="007F2247"/>
    <w:rsid w:val="007F2265"/>
    <w:rsid w:val="007F2292"/>
    <w:rsid w:val="007F2294"/>
    <w:rsid w:val="007F23B6"/>
    <w:rsid w:val="007F24DB"/>
    <w:rsid w:val="007F2566"/>
    <w:rsid w:val="007F25A1"/>
    <w:rsid w:val="007F2633"/>
    <w:rsid w:val="007F27B5"/>
    <w:rsid w:val="007F29BA"/>
    <w:rsid w:val="007F2A44"/>
    <w:rsid w:val="007F2A4E"/>
    <w:rsid w:val="007F2B1C"/>
    <w:rsid w:val="007F2D01"/>
    <w:rsid w:val="007F2DD9"/>
    <w:rsid w:val="007F2E23"/>
    <w:rsid w:val="007F2E6E"/>
    <w:rsid w:val="007F3069"/>
    <w:rsid w:val="007F30E1"/>
    <w:rsid w:val="007F3170"/>
    <w:rsid w:val="007F31B8"/>
    <w:rsid w:val="007F33A6"/>
    <w:rsid w:val="007F3599"/>
    <w:rsid w:val="007F35C2"/>
    <w:rsid w:val="007F3615"/>
    <w:rsid w:val="007F36A2"/>
    <w:rsid w:val="007F3773"/>
    <w:rsid w:val="007F391F"/>
    <w:rsid w:val="007F39D1"/>
    <w:rsid w:val="007F39D4"/>
    <w:rsid w:val="007F3A1B"/>
    <w:rsid w:val="007F3B5A"/>
    <w:rsid w:val="007F3BB6"/>
    <w:rsid w:val="007F3CA9"/>
    <w:rsid w:val="007F3CF6"/>
    <w:rsid w:val="007F3D0B"/>
    <w:rsid w:val="007F3DEC"/>
    <w:rsid w:val="007F3FF6"/>
    <w:rsid w:val="007F407B"/>
    <w:rsid w:val="007F4095"/>
    <w:rsid w:val="007F4109"/>
    <w:rsid w:val="007F41C7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0"/>
    <w:rsid w:val="007F4FF2"/>
    <w:rsid w:val="007F51AF"/>
    <w:rsid w:val="007F51B5"/>
    <w:rsid w:val="007F52AA"/>
    <w:rsid w:val="007F5368"/>
    <w:rsid w:val="007F541A"/>
    <w:rsid w:val="007F54BC"/>
    <w:rsid w:val="007F577E"/>
    <w:rsid w:val="007F5892"/>
    <w:rsid w:val="007F58E4"/>
    <w:rsid w:val="007F5A8E"/>
    <w:rsid w:val="007F5BCA"/>
    <w:rsid w:val="007F5C4B"/>
    <w:rsid w:val="007F5CBB"/>
    <w:rsid w:val="007F5CD3"/>
    <w:rsid w:val="007F5CE9"/>
    <w:rsid w:val="007F5DCA"/>
    <w:rsid w:val="007F5EBE"/>
    <w:rsid w:val="007F5F95"/>
    <w:rsid w:val="007F609B"/>
    <w:rsid w:val="007F60D8"/>
    <w:rsid w:val="007F627F"/>
    <w:rsid w:val="007F63D7"/>
    <w:rsid w:val="007F6473"/>
    <w:rsid w:val="007F64CD"/>
    <w:rsid w:val="007F69A1"/>
    <w:rsid w:val="007F6A1D"/>
    <w:rsid w:val="007F6A9D"/>
    <w:rsid w:val="007F6C02"/>
    <w:rsid w:val="007F6CA9"/>
    <w:rsid w:val="007F6D45"/>
    <w:rsid w:val="007F6DAA"/>
    <w:rsid w:val="007F6E0C"/>
    <w:rsid w:val="007F6F9E"/>
    <w:rsid w:val="007F70A8"/>
    <w:rsid w:val="007F70D6"/>
    <w:rsid w:val="007F710D"/>
    <w:rsid w:val="007F71DF"/>
    <w:rsid w:val="007F71F4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1C"/>
    <w:rsid w:val="007F7B3D"/>
    <w:rsid w:val="007F7C18"/>
    <w:rsid w:val="007F7C69"/>
    <w:rsid w:val="007F7D65"/>
    <w:rsid w:val="008001AE"/>
    <w:rsid w:val="0080026A"/>
    <w:rsid w:val="00800527"/>
    <w:rsid w:val="0080064F"/>
    <w:rsid w:val="008006BA"/>
    <w:rsid w:val="0080071C"/>
    <w:rsid w:val="00800955"/>
    <w:rsid w:val="00800A1A"/>
    <w:rsid w:val="00800B91"/>
    <w:rsid w:val="00800CA8"/>
    <w:rsid w:val="00800CE0"/>
    <w:rsid w:val="00800CE8"/>
    <w:rsid w:val="00800E48"/>
    <w:rsid w:val="00800F2D"/>
    <w:rsid w:val="0080108D"/>
    <w:rsid w:val="00801196"/>
    <w:rsid w:val="0080119C"/>
    <w:rsid w:val="008011B1"/>
    <w:rsid w:val="008011CE"/>
    <w:rsid w:val="00801214"/>
    <w:rsid w:val="00801229"/>
    <w:rsid w:val="008013BC"/>
    <w:rsid w:val="00801572"/>
    <w:rsid w:val="008018ED"/>
    <w:rsid w:val="00801944"/>
    <w:rsid w:val="008019ED"/>
    <w:rsid w:val="008019F9"/>
    <w:rsid w:val="00801ABC"/>
    <w:rsid w:val="00801C58"/>
    <w:rsid w:val="00801CB8"/>
    <w:rsid w:val="00801EE2"/>
    <w:rsid w:val="00801F2B"/>
    <w:rsid w:val="00802035"/>
    <w:rsid w:val="008022BD"/>
    <w:rsid w:val="008023E1"/>
    <w:rsid w:val="00802450"/>
    <w:rsid w:val="00802497"/>
    <w:rsid w:val="0080257C"/>
    <w:rsid w:val="00802626"/>
    <w:rsid w:val="008026C6"/>
    <w:rsid w:val="00802702"/>
    <w:rsid w:val="00802801"/>
    <w:rsid w:val="00802A51"/>
    <w:rsid w:val="00802AB8"/>
    <w:rsid w:val="00802B83"/>
    <w:rsid w:val="00802C11"/>
    <w:rsid w:val="00802C1C"/>
    <w:rsid w:val="00802C76"/>
    <w:rsid w:val="00802C80"/>
    <w:rsid w:val="00802E49"/>
    <w:rsid w:val="00802F65"/>
    <w:rsid w:val="00802F89"/>
    <w:rsid w:val="00802FC3"/>
    <w:rsid w:val="0080314D"/>
    <w:rsid w:val="00803336"/>
    <w:rsid w:val="008033FD"/>
    <w:rsid w:val="008035F5"/>
    <w:rsid w:val="008035FF"/>
    <w:rsid w:val="008036CF"/>
    <w:rsid w:val="00803758"/>
    <w:rsid w:val="008037CF"/>
    <w:rsid w:val="008037F5"/>
    <w:rsid w:val="00803941"/>
    <w:rsid w:val="00803AFA"/>
    <w:rsid w:val="00803BC0"/>
    <w:rsid w:val="00803BD1"/>
    <w:rsid w:val="00803C02"/>
    <w:rsid w:val="00803F6C"/>
    <w:rsid w:val="00803FDD"/>
    <w:rsid w:val="008040E8"/>
    <w:rsid w:val="00804218"/>
    <w:rsid w:val="008042A5"/>
    <w:rsid w:val="008043B1"/>
    <w:rsid w:val="008044B6"/>
    <w:rsid w:val="00804583"/>
    <w:rsid w:val="008045CA"/>
    <w:rsid w:val="00804697"/>
    <w:rsid w:val="008046EE"/>
    <w:rsid w:val="00804732"/>
    <w:rsid w:val="0080498E"/>
    <w:rsid w:val="008049ED"/>
    <w:rsid w:val="00804B00"/>
    <w:rsid w:val="00804B6C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22B"/>
    <w:rsid w:val="00805300"/>
    <w:rsid w:val="0080544B"/>
    <w:rsid w:val="0080549B"/>
    <w:rsid w:val="00805679"/>
    <w:rsid w:val="00805838"/>
    <w:rsid w:val="00805900"/>
    <w:rsid w:val="00805933"/>
    <w:rsid w:val="00805C20"/>
    <w:rsid w:val="00805C3A"/>
    <w:rsid w:val="00805EE7"/>
    <w:rsid w:val="008060C0"/>
    <w:rsid w:val="00806144"/>
    <w:rsid w:val="00806334"/>
    <w:rsid w:val="008063D8"/>
    <w:rsid w:val="008064D5"/>
    <w:rsid w:val="008064F1"/>
    <w:rsid w:val="00806580"/>
    <w:rsid w:val="008065ED"/>
    <w:rsid w:val="0080662D"/>
    <w:rsid w:val="0080674C"/>
    <w:rsid w:val="00806757"/>
    <w:rsid w:val="00806A25"/>
    <w:rsid w:val="00806AC9"/>
    <w:rsid w:val="00806BC0"/>
    <w:rsid w:val="00806D04"/>
    <w:rsid w:val="00806D0F"/>
    <w:rsid w:val="00806D76"/>
    <w:rsid w:val="00806E84"/>
    <w:rsid w:val="00807186"/>
    <w:rsid w:val="008071AA"/>
    <w:rsid w:val="00807281"/>
    <w:rsid w:val="008073A6"/>
    <w:rsid w:val="00807403"/>
    <w:rsid w:val="00807474"/>
    <w:rsid w:val="00807522"/>
    <w:rsid w:val="00807704"/>
    <w:rsid w:val="00807743"/>
    <w:rsid w:val="008077EC"/>
    <w:rsid w:val="00807BDB"/>
    <w:rsid w:val="00807BDF"/>
    <w:rsid w:val="00807C06"/>
    <w:rsid w:val="00807CCF"/>
    <w:rsid w:val="00807D22"/>
    <w:rsid w:val="00807E49"/>
    <w:rsid w:val="00807F14"/>
    <w:rsid w:val="00807F4A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D50"/>
    <w:rsid w:val="00810F1A"/>
    <w:rsid w:val="00810FB6"/>
    <w:rsid w:val="0081110D"/>
    <w:rsid w:val="00811238"/>
    <w:rsid w:val="00811451"/>
    <w:rsid w:val="00811680"/>
    <w:rsid w:val="008116F5"/>
    <w:rsid w:val="00811783"/>
    <w:rsid w:val="008119C9"/>
    <w:rsid w:val="00811A84"/>
    <w:rsid w:val="00811B18"/>
    <w:rsid w:val="00811B52"/>
    <w:rsid w:val="00811BA6"/>
    <w:rsid w:val="00811E79"/>
    <w:rsid w:val="00811EAC"/>
    <w:rsid w:val="00811F4F"/>
    <w:rsid w:val="00811F76"/>
    <w:rsid w:val="00811F88"/>
    <w:rsid w:val="00812111"/>
    <w:rsid w:val="00812276"/>
    <w:rsid w:val="00812288"/>
    <w:rsid w:val="008122E6"/>
    <w:rsid w:val="008123E9"/>
    <w:rsid w:val="0081243D"/>
    <w:rsid w:val="0081248A"/>
    <w:rsid w:val="008124D1"/>
    <w:rsid w:val="008125CA"/>
    <w:rsid w:val="00812618"/>
    <w:rsid w:val="008126F1"/>
    <w:rsid w:val="00812755"/>
    <w:rsid w:val="0081286B"/>
    <w:rsid w:val="008128D0"/>
    <w:rsid w:val="0081291A"/>
    <w:rsid w:val="0081294C"/>
    <w:rsid w:val="00812A23"/>
    <w:rsid w:val="00812B6D"/>
    <w:rsid w:val="00812CB3"/>
    <w:rsid w:val="00812E6D"/>
    <w:rsid w:val="00812E8C"/>
    <w:rsid w:val="00812EE2"/>
    <w:rsid w:val="008130D9"/>
    <w:rsid w:val="00813112"/>
    <w:rsid w:val="00813192"/>
    <w:rsid w:val="008131AC"/>
    <w:rsid w:val="00813214"/>
    <w:rsid w:val="008133FD"/>
    <w:rsid w:val="008134C3"/>
    <w:rsid w:val="00813502"/>
    <w:rsid w:val="0081351A"/>
    <w:rsid w:val="00813586"/>
    <w:rsid w:val="00813605"/>
    <w:rsid w:val="00813686"/>
    <w:rsid w:val="00813732"/>
    <w:rsid w:val="008138AA"/>
    <w:rsid w:val="00813929"/>
    <w:rsid w:val="0081393D"/>
    <w:rsid w:val="00813975"/>
    <w:rsid w:val="008139AB"/>
    <w:rsid w:val="008139DB"/>
    <w:rsid w:val="00813A69"/>
    <w:rsid w:val="00813AA5"/>
    <w:rsid w:val="00813AAB"/>
    <w:rsid w:val="00813B31"/>
    <w:rsid w:val="00813B77"/>
    <w:rsid w:val="00813C85"/>
    <w:rsid w:val="00813CDA"/>
    <w:rsid w:val="00813D00"/>
    <w:rsid w:val="00813EB0"/>
    <w:rsid w:val="00813EE3"/>
    <w:rsid w:val="00813FFF"/>
    <w:rsid w:val="008140D8"/>
    <w:rsid w:val="00814190"/>
    <w:rsid w:val="00814195"/>
    <w:rsid w:val="00814209"/>
    <w:rsid w:val="0081421A"/>
    <w:rsid w:val="00814229"/>
    <w:rsid w:val="0081430D"/>
    <w:rsid w:val="008143A5"/>
    <w:rsid w:val="00814408"/>
    <w:rsid w:val="008145A1"/>
    <w:rsid w:val="0081462D"/>
    <w:rsid w:val="00814631"/>
    <w:rsid w:val="008146D4"/>
    <w:rsid w:val="00814829"/>
    <w:rsid w:val="00814881"/>
    <w:rsid w:val="00814C85"/>
    <w:rsid w:val="00814CF5"/>
    <w:rsid w:val="00814DFA"/>
    <w:rsid w:val="00814F56"/>
    <w:rsid w:val="008151E2"/>
    <w:rsid w:val="0081534E"/>
    <w:rsid w:val="00815363"/>
    <w:rsid w:val="00815507"/>
    <w:rsid w:val="0081551B"/>
    <w:rsid w:val="0081562B"/>
    <w:rsid w:val="0081567E"/>
    <w:rsid w:val="00815710"/>
    <w:rsid w:val="00815785"/>
    <w:rsid w:val="0081582B"/>
    <w:rsid w:val="0081599D"/>
    <w:rsid w:val="008159ED"/>
    <w:rsid w:val="00815A0E"/>
    <w:rsid w:val="00815A77"/>
    <w:rsid w:val="00815C1E"/>
    <w:rsid w:val="00815D15"/>
    <w:rsid w:val="00815FA8"/>
    <w:rsid w:val="00815FC1"/>
    <w:rsid w:val="008163D5"/>
    <w:rsid w:val="008166D4"/>
    <w:rsid w:val="00816766"/>
    <w:rsid w:val="008167C1"/>
    <w:rsid w:val="0081688E"/>
    <w:rsid w:val="008168B8"/>
    <w:rsid w:val="008168C1"/>
    <w:rsid w:val="0081697D"/>
    <w:rsid w:val="008169B8"/>
    <w:rsid w:val="008169F8"/>
    <w:rsid w:val="00816A59"/>
    <w:rsid w:val="00816AAE"/>
    <w:rsid w:val="00816ACB"/>
    <w:rsid w:val="00816BB5"/>
    <w:rsid w:val="00816CB3"/>
    <w:rsid w:val="00816CB5"/>
    <w:rsid w:val="00816D06"/>
    <w:rsid w:val="00816DE8"/>
    <w:rsid w:val="00816ED3"/>
    <w:rsid w:val="0081735E"/>
    <w:rsid w:val="008173B6"/>
    <w:rsid w:val="008174BE"/>
    <w:rsid w:val="008174F4"/>
    <w:rsid w:val="008175EF"/>
    <w:rsid w:val="00817601"/>
    <w:rsid w:val="008176F2"/>
    <w:rsid w:val="00817915"/>
    <w:rsid w:val="0081798C"/>
    <w:rsid w:val="008179BD"/>
    <w:rsid w:val="00817A0B"/>
    <w:rsid w:val="00817CA5"/>
    <w:rsid w:val="00817CE8"/>
    <w:rsid w:val="00817DF6"/>
    <w:rsid w:val="00817F3B"/>
    <w:rsid w:val="0082007A"/>
    <w:rsid w:val="00820092"/>
    <w:rsid w:val="00820174"/>
    <w:rsid w:val="008202C8"/>
    <w:rsid w:val="0082045A"/>
    <w:rsid w:val="008204B2"/>
    <w:rsid w:val="00820505"/>
    <w:rsid w:val="0082059D"/>
    <w:rsid w:val="008207D4"/>
    <w:rsid w:val="008209DF"/>
    <w:rsid w:val="008209ED"/>
    <w:rsid w:val="00820A32"/>
    <w:rsid w:val="0082100D"/>
    <w:rsid w:val="00821089"/>
    <w:rsid w:val="008212F0"/>
    <w:rsid w:val="0082133D"/>
    <w:rsid w:val="008213AC"/>
    <w:rsid w:val="008216D7"/>
    <w:rsid w:val="008218BA"/>
    <w:rsid w:val="008218EA"/>
    <w:rsid w:val="008219B0"/>
    <w:rsid w:val="00821A31"/>
    <w:rsid w:val="00821B06"/>
    <w:rsid w:val="00821BC0"/>
    <w:rsid w:val="00821E4D"/>
    <w:rsid w:val="00821F93"/>
    <w:rsid w:val="00822015"/>
    <w:rsid w:val="00822288"/>
    <w:rsid w:val="00822397"/>
    <w:rsid w:val="008223CC"/>
    <w:rsid w:val="008224BB"/>
    <w:rsid w:val="008225CA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5D0"/>
    <w:rsid w:val="008236F3"/>
    <w:rsid w:val="008237B7"/>
    <w:rsid w:val="008237F9"/>
    <w:rsid w:val="00823823"/>
    <w:rsid w:val="0082386C"/>
    <w:rsid w:val="008238E2"/>
    <w:rsid w:val="00823AFF"/>
    <w:rsid w:val="00823CB5"/>
    <w:rsid w:val="00823EA6"/>
    <w:rsid w:val="00823EA7"/>
    <w:rsid w:val="00824166"/>
    <w:rsid w:val="008241C8"/>
    <w:rsid w:val="00824357"/>
    <w:rsid w:val="0082439F"/>
    <w:rsid w:val="008245B4"/>
    <w:rsid w:val="008247CB"/>
    <w:rsid w:val="008247DC"/>
    <w:rsid w:val="00824966"/>
    <w:rsid w:val="00824A49"/>
    <w:rsid w:val="00824B77"/>
    <w:rsid w:val="00824C0E"/>
    <w:rsid w:val="00824CCC"/>
    <w:rsid w:val="00824E66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8C7"/>
    <w:rsid w:val="00825A31"/>
    <w:rsid w:val="00825A90"/>
    <w:rsid w:val="00825AFC"/>
    <w:rsid w:val="00825BC4"/>
    <w:rsid w:val="00825BEF"/>
    <w:rsid w:val="00825C28"/>
    <w:rsid w:val="00825CD2"/>
    <w:rsid w:val="00826204"/>
    <w:rsid w:val="00826242"/>
    <w:rsid w:val="0082630F"/>
    <w:rsid w:val="008263D8"/>
    <w:rsid w:val="008266F8"/>
    <w:rsid w:val="008269B3"/>
    <w:rsid w:val="00826AB1"/>
    <w:rsid w:val="00826B0F"/>
    <w:rsid w:val="00826B9E"/>
    <w:rsid w:val="00826CD9"/>
    <w:rsid w:val="00827108"/>
    <w:rsid w:val="00827144"/>
    <w:rsid w:val="008272E4"/>
    <w:rsid w:val="008272F9"/>
    <w:rsid w:val="008273E7"/>
    <w:rsid w:val="008275C4"/>
    <w:rsid w:val="008275E2"/>
    <w:rsid w:val="00827673"/>
    <w:rsid w:val="008276DB"/>
    <w:rsid w:val="008278AC"/>
    <w:rsid w:val="00827A2A"/>
    <w:rsid w:val="00827AC5"/>
    <w:rsid w:val="00827AE1"/>
    <w:rsid w:val="00827B5B"/>
    <w:rsid w:val="00827B82"/>
    <w:rsid w:val="00827BAF"/>
    <w:rsid w:val="00827DDC"/>
    <w:rsid w:val="00827E8B"/>
    <w:rsid w:val="008300A4"/>
    <w:rsid w:val="0083035E"/>
    <w:rsid w:val="00830500"/>
    <w:rsid w:val="0083074E"/>
    <w:rsid w:val="00830ACC"/>
    <w:rsid w:val="00830B45"/>
    <w:rsid w:val="00830CBF"/>
    <w:rsid w:val="00830CEE"/>
    <w:rsid w:val="00830F20"/>
    <w:rsid w:val="0083107C"/>
    <w:rsid w:val="008311E8"/>
    <w:rsid w:val="00831203"/>
    <w:rsid w:val="0083151E"/>
    <w:rsid w:val="008315CD"/>
    <w:rsid w:val="00831635"/>
    <w:rsid w:val="00831679"/>
    <w:rsid w:val="00831B1A"/>
    <w:rsid w:val="00831C93"/>
    <w:rsid w:val="00831C9E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8E"/>
    <w:rsid w:val="008326A8"/>
    <w:rsid w:val="008328EA"/>
    <w:rsid w:val="0083290A"/>
    <w:rsid w:val="00832929"/>
    <w:rsid w:val="00832AE7"/>
    <w:rsid w:val="00832B0A"/>
    <w:rsid w:val="00832C40"/>
    <w:rsid w:val="00832C4F"/>
    <w:rsid w:val="00832C5C"/>
    <w:rsid w:val="00832D07"/>
    <w:rsid w:val="00832D28"/>
    <w:rsid w:val="00832D9E"/>
    <w:rsid w:val="00832EF6"/>
    <w:rsid w:val="00833120"/>
    <w:rsid w:val="00833126"/>
    <w:rsid w:val="00833201"/>
    <w:rsid w:val="0083325B"/>
    <w:rsid w:val="00833265"/>
    <w:rsid w:val="00833399"/>
    <w:rsid w:val="0083345A"/>
    <w:rsid w:val="0083345E"/>
    <w:rsid w:val="0083352C"/>
    <w:rsid w:val="0083357E"/>
    <w:rsid w:val="0083360D"/>
    <w:rsid w:val="008336A3"/>
    <w:rsid w:val="00833770"/>
    <w:rsid w:val="008337D9"/>
    <w:rsid w:val="0083380C"/>
    <w:rsid w:val="00833910"/>
    <w:rsid w:val="00833BAC"/>
    <w:rsid w:val="00833C38"/>
    <w:rsid w:val="00833C71"/>
    <w:rsid w:val="00833D96"/>
    <w:rsid w:val="00833E7B"/>
    <w:rsid w:val="00833F5F"/>
    <w:rsid w:val="00834098"/>
    <w:rsid w:val="00834205"/>
    <w:rsid w:val="00834277"/>
    <w:rsid w:val="00834290"/>
    <w:rsid w:val="00834587"/>
    <w:rsid w:val="0083461B"/>
    <w:rsid w:val="00834861"/>
    <w:rsid w:val="008349C9"/>
    <w:rsid w:val="00834B49"/>
    <w:rsid w:val="00834B4E"/>
    <w:rsid w:val="00834B82"/>
    <w:rsid w:val="00834E0D"/>
    <w:rsid w:val="00834E79"/>
    <w:rsid w:val="00834F15"/>
    <w:rsid w:val="00834F5F"/>
    <w:rsid w:val="00834F99"/>
    <w:rsid w:val="00834FE6"/>
    <w:rsid w:val="00835069"/>
    <w:rsid w:val="00835115"/>
    <w:rsid w:val="0083516C"/>
    <w:rsid w:val="0083529D"/>
    <w:rsid w:val="008352AA"/>
    <w:rsid w:val="008352BA"/>
    <w:rsid w:val="0083536E"/>
    <w:rsid w:val="008353A9"/>
    <w:rsid w:val="0083542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B88"/>
    <w:rsid w:val="00835BAF"/>
    <w:rsid w:val="00835BEF"/>
    <w:rsid w:val="00835E3A"/>
    <w:rsid w:val="00835F7B"/>
    <w:rsid w:val="008360AA"/>
    <w:rsid w:val="008361A4"/>
    <w:rsid w:val="00836291"/>
    <w:rsid w:val="008363C4"/>
    <w:rsid w:val="0083647B"/>
    <w:rsid w:val="00836544"/>
    <w:rsid w:val="00836566"/>
    <w:rsid w:val="0083664D"/>
    <w:rsid w:val="0083664F"/>
    <w:rsid w:val="008366BF"/>
    <w:rsid w:val="00836805"/>
    <w:rsid w:val="00836813"/>
    <w:rsid w:val="008368CF"/>
    <w:rsid w:val="00836959"/>
    <w:rsid w:val="008369B4"/>
    <w:rsid w:val="008369F6"/>
    <w:rsid w:val="00836B1C"/>
    <w:rsid w:val="00836C8E"/>
    <w:rsid w:val="00836D83"/>
    <w:rsid w:val="00836DE1"/>
    <w:rsid w:val="00836FDB"/>
    <w:rsid w:val="00836FFF"/>
    <w:rsid w:val="008371C8"/>
    <w:rsid w:val="008372AD"/>
    <w:rsid w:val="00837388"/>
    <w:rsid w:val="00837469"/>
    <w:rsid w:val="0083760C"/>
    <w:rsid w:val="00837776"/>
    <w:rsid w:val="008379D1"/>
    <w:rsid w:val="00837B3D"/>
    <w:rsid w:val="00837BDF"/>
    <w:rsid w:val="00837BE5"/>
    <w:rsid w:val="00837D14"/>
    <w:rsid w:val="00837D86"/>
    <w:rsid w:val="00837DBD"/>
    <w:rsid w:val="00837F5D"/>
    <w:rsid w:val="00837F7D"/>
    <w:rsid w:val="00837F97"/>
    <w:rsid w:val="00837FAC"/>
    <w:rsid w:val="00840001"/>
    <w:rsid w:val="00840363"/>
    <w:rsid w:val="008403EB"/>
    <w:rsid w:val="0084058C"/>
    <w:rsid w:val="008406AC"/>
    <w:rsid w:val="008407A6"/>
    <w:rsid w:val="0084086F"/>
    <w:rsid w:val="00840895"/>
    <w:rsid w:val="008408B7"/>
    <w:rsid w:val="00840AA3"/>
    <w:rsid w:val="00840B91"/>
    <w:rsid w:val="00840CC8"/>
    <w:rsid w:val="00840D44"/>
    <w:rsid w:val="00840E08"/>
    <w:rsid w:val="00840EF1"/>
    <w:rsid w:val="008411E2"/>
    <w:rsid w:val="00841265"/>
    <w:rsid w:val="008413E5"/>
    <w:rsid w:val="0084143E"/>
    <w:rsid w:val="0084165D"/>
    <w:rsid w:val="00841698"/>
    <w:rsid w:val="00841732"/>
    <w:rsid w:val="00841966"/>
    <w:rsid w:val="00841A3C"/>
    <w:rsid w:val="00841AF7"/>
    <w:rsid w:val="00841CCB"/>
    <w:rsid w:val="00841D4A"/>
    <w:rsid w:val="00841E70"/>
    <w:rsid w:val="00841EF4"/>
    <w:rsid w:val="008420CD"/>
    <w:rsid w:val="0084214D"/>
    <w:rsid w:val="008421AA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16D"/>
    <w:rsid w:val="008431CC"/>
    <w:rsid w:val="0084345D"/>
    <w:rsid w:val="008435B4"/>
    <w:rsid w:val="00843604"/>
    <w:rsid w:val="00843724"/>
    <w:rsid w:val="008438ED"/>
    <w:rsid w:val="00843A63"/>
    <w:rsid w:val="00843BCE"/>
    <w:rsid w:val="00843C45"/>
    <w:rsid w:val="00843DFC"/>
    <w:rsid w:val="00843EF5"/>
    <w:rsid w:val="00843FE9"/>
    <w:rsid w:val="008441EA"/>
    <w:rsid w:val="008442BF"/>
    <w:rsid w:val="0084471C"/>
    <w:rsid w:val="008447E2"/>
    <w:rsid w:val="0084483B"/>
    <w:rsid w:val="00844907"/>
    <w:rsid w:val="0084493E"/>
    <w:rsid w:val="0084493F"/>
    <w:rsid w:val="00844AC5"/>
    <w:rsid w:val="00844B07"/>
    <w:rsid w:val="00844B6C"/>
    <w:rsid w:val="00845012"/>
    <w:rsid w:val="00845051"/>
    <w:rsid w:val="00845162"/>
    <w:rsid w:val="00845168"/>
    <w:rsid w:val="00845177"/>
    <w:rsid w:val="00845214"/>
    <w:rsid w:val="0084538A"/>
    <w:rsid w:val="008453A5"/>
    <w:rsid w:val="00845419"/>
    <w:rsid w:val="00845549"/>
    <w:rsid w:val="0084555F"/>
    <w:rsid w:val="008455A5"/>
    <w:rsid w:val="00845612"/>
    <w:rsid w:val="00845805"/>
    <w:rsid w:val="00845844"/>
    <w:rsid w:val="00845A4B"/>
    <w:rsid w:val="00845AD6"/>
    <w:rsid w:val="00845C63"/>
    <w:rsid w:val="00845D60"/>
    <w:rsid w:val="00845DF1"/>
    <w:rsid w:val="00845E4E"/>
    <w:rsid w:val="00845F27"/>
    <w:rsid w:val="00845F32"/>
    <w:rsid w:val="00845F46"/>
    <w:rsid w:val="00845F5A"/>
    <w:rsid w:val="008460A0"/>
    <w:rsid w:val="0084622C"/>
    <w:rsid w:val="0084640C"/>
    <w:rsid w:val="0084647D"/>
    <w:rsid w:val="008464B9"/>
    <w:rsid w:val="0084652F"/>
    <w:rsid w:val="008466E6"/>
    <w:rsid w:val="00846726"/>
    <w:rsid w:val="008467AF"/>
    <w:rsid w:val="0084681D"/>
    <w:rsid w:val="00846863"/>
    <w:rsid w:val="00846A50"/>
    <w:rsid w:val="00846C31"/>
    <w:rsid w:val="00846DBA"/>
    <w:rsid w:val="00846E09"/>
    <w:rsid w:val="00846FEF"/>
    <w:rsid w:val="008470D2"/>
    <w:rsid w:val="00847124"/>
    <w:rsid w:val="00847251"/>
    <w:rsid w:val="00847252"/>
    <w:rsid w:val="00847372"/>
    <w:rsid w:val="0084739C"/>
    <w:rsid w:val="008473F2"/>
    <w:rsid w:val="00847438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47E4D"/>
    <w:rsid w:val="00850021"/>
    <w:rsid w:val="008500CE"/>
    <w:rsid w:val="00850233"/>
    <w:rsid w:val="00850286"/>
    <w:rsid w:val="00850289"/>
    <w:rsid w:val="00850304"/>
    <w:rsid w:val="0085041D"/>
    <w:rsid w:val="00850481"/>
    <w:rsid w:val="0085054A"/>
    <w:rsid w:val="008505E6"/>
    <w:rsid w:val="00850628"/>
    <w:rsid w:val="00850644"/>
    <w:rsid w:val="008507AC"/>
    <w:rsid w:val="008508A4"/>
    <w:rsid w:val="00850903"/>
    <w:rsid w:val="00850B27"/>
    <w:rsid w:val="00850B3C"/>
    <w:rsid w:val="00850B7D"/>
    <w:rsid w:val="00850DDA"/>
    <w:rsid w:val="00850FC6"/>
    <w:rsid w:val="00851073"/>
    <w:rsid w:val="008510B3"/>
    <w:rsid w:val="00851326"/>
    <w:rsid w:val="00851431"/>
    <w:rsid w:val="0085157C"/>
    <w:rsid w:val="008515BB"/>
    <w:rsid w:val="0085170D"/>
    <w:rsid w:val="0085182C"/>
    <w:rsid w:val="00851945"/>
    <w:rsid w:val="0085199F"/>
    <w:rsid w:val="00851A05"/>
    <w:rsid w:val="00851C1B"/>
    <w:rsid w:val="00851D2A"/>
    <w:rsid w:val="00851DD2"/>
    <w:rsid w:val="00851E32"/>
    <w:rsid w:val="008520EC"/>
    <w:rsid w:val="00852109"/>
    <w:rsid w:val="0085211C"/>
    <w:rsid w:val="00852232"/>
    <w:rsid w:val="00852283"/>
    <w:rsid w:val="00852557"/>
    <w:rsid w:val="00852570"/>
    <w:rsid w:val="008526C9"/>
    <w:rsid w:val="008527DE"/>
    <w:rsid w:val="008527EA"/>
    <w:rsid w:val="00852962"/>
    <w:rsid w:val="00852990"/>
    <w:rsid w:val="00852998"/>
    <w:rsid w:val="008529A0"/>
    <w:rsid w:val="00852AB3"/>
    <w:rsid w:val="00852AC5"/>
    <w:rsid w:val="00852CB0"/>
    <w:rsid w:val="00852CF1"/>
    <w:rsid w:val="00852DAE"/>
    <w:rsid w:val="00852DF1"/>
    <w:rsid w:val="00852E3E"/>
    <w:rsid w:val="00852E68"/>
    <w:rsid w:val="00852EC9"/>
    <w:rsid w:val="00852EF7"/>
    <w:rsid w:val="00852F11"/>
    <w:rsid w:val="0085319D"/>
    <w:rsid w:val="008531A6"/>
    <w:rsid w:val="00853204"/>
    <w:rsid w:val="00853212"/>
    <w:rsid w:val="00853484"/>
    <w:rsid w:val="0085348A"/>
    <w:rsid w:val="008535F8"/>
    <w:rsid w:val="008536A6"/>
    <w:rsid w:val="00853700"/>
    <w:rsid w:val="00853768"/>
    <w:rsid w:val="00853A30"/>
    <w:rsid w:val="00853BAC"/>
    <w:rsid w:val="00853C1A"/>
    <w:rsid w:val="00853D1E"/>
    <w:rsid w:val="00853D9E"/>
    <w:rsid w:val="00853E2C"/>
    <w:rsid w:val="00853EBA"/>
    <w:rsid w:val="0085448F"/>
    <w:rsid w:val="00854543"/>
    <w:rsid w:val="00854572"/>
    <w:rsid w:val="008545A4"/>
    <w:rsid w:val="0085460D"/>
    <w:rsid w:val="008547CE"/>
    <w:rsid w:val="00854964"/>
    <w:rsid w:val="00854976"/>
    <w:rsid w:val="00854A15"/>
    <w:rsid w:val="00854D39"/>
    <w:rsid w:val="00854E07"/>
    <w:rsid w:val="00854E10"/>
    <w:rsid w:val="00854E35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7A9"/>
    <w:rsid w:val="008559FF"/>
    <w:rsid w:val="00855C62"/>
    <w:rsid w:val="00855D63"/>
    <w:rsid w:val="00855EFF"/>
    <w:rsid w:val="00855F06"/>
    <w:rsid w:val="00855FA5"/>
    <w:rsid w:val="00856007"/>
    <w:rsid w:val="008562B9"/>
    <w:rsid w:val="00856316"/>
    <w:rsid w:val="008569A2"/>
    <w:rsid w:val="00856CF4"/>
    <w:rsid w:val="00856D10"/>
    <w:rsid w:val="00856DE9"/>
    <w:rsid w:val="00856EAE"/>
    <w:rsid w:val="00856ED5"/>
    <w:rsid w:val="00856F06"/>
    <w:rsid w:val="00856F53"/>
    <w:rsid w:val="00856FA6"/>
    <w:rsid w:val="00857017"/>
    <w:rsid w:val="00857018"/>
    <w:rsid w:val="0085702B"/>
    <w:rsid w:val="00857215"/>
    <w:rsid w:val="008572A6"/>
    <w:rsid w:val="0085742E"/>
    <w:rsid w:val="00857466"/>
    <w:rsid w:val="0085746D"/>
    <w:rsid w:val="0085746E"/>
    <w:rsid w:val="008575DE"/>
    <w:rsid w:val="00857730"/>
    <w:rsid w:val="0085776D"/>
    <w:rsid w:val="00857799"/>
    <w:rsid w:val="0085785F"/>
    <w:rsid w:val="008579CE"/>
    <w:rsid w:val="00857A95"/>
    <w:rsid w:val="00857B0E"/>
    <w:rsid w:val="00857B31"/>
    <w:rsid w:val="00857B60"/>
    <w:rsid w:val="00857C2A"/>
    <w:rsid w:val="00857C65"/>
    <w:rsid w:val="00857D08"/>
    <w:rsid w:val="00857D5B"/>
    <w:rsid w:val="00857D81"/>
    <w:rsid w:val="00857DFD"/>
    <w:rsid w:val="00857E07"/>
    <w:rsid w:val="00857EFC"/>
    <w:rsid w:val="00857F21"/>
    <w:rsid w:val="0086003F"/>
    <w:rsid w:val="00860090"/>
    <w:rsid w:val="0086016B"/>
    <w:rsid w:val="00860295"/>
    <w:rsid w:val="00860413"/>
    <w:rsid w:val="00860435"/>
    <w:rsid w:val="00860513"/>
    <w:rsid w:val="00860842"/>
    <w:rsid w:val="00860894"/>
    <w:rsid w:val="00860A28"/>
    <w:rsid w:val="00860A69"/>
    <w:rsid w:val="00860B3C"/>
    <w:rsid w:val="00860B49"/>
    <w:rsid w:val="00860C29"/>
    <w:rsid w:val="00860CA3"/>
    <w:rsid w:val="00860DD0"/>
    <w:rsid w:val="00860E02"/>
    <w:rsid w:val="00860F12"/>
    <w:rsid w:val="00860FDA"/>
    <w:rsid w:val="008610D8"/>
    <w:rsid w:val="008610E0"/>
    <w:rsid w:val="00861146"/>
    <w:rsid w:val="00861260"/>
    <w:rsid w:val="008614B5"/>
    <w:rsid w:val="00861541"/>
    <w:rsid w:val="00861553"/>
    <w:rsid w:val="00861565"/>
    <w:rsid w:val="00861653"/>
    <w:rsid w:val="00861687"/>
    <w:rsid w:val="0086174B"/>
    <w:rsid w:val="00861863"/>
    <w:rsid w:val="008619D1"/>
    <w:rsid w:val="00861A1D"/>
    <w:rsid w:val="00861AF5"/>
    <w:rsid w:val="00861B73"/>
    <w:rsid w:val="00861B7A"/>
    <w:rsid w:val="00861CA9"/>
    <w:rsid w:val="00861CB5"/>
    <w:rsid w:val="00861CE8"/>
    <w:rsid w:val="00861DD4"/>
    <w:rsid w:val="00861E21"/>
    <w:rsid w:val="00861E58"/>
    <w:rsid w:val="00861E96"/>
    <w:rsid w:val="00861F39"/>
    <w:rsid w:val="00861FF6"/>
    <w:rsid w:val="00861FFE"/>
    <w:rsid w:val="00862252"/>
    <w:rsid w:val="00862365"/>
    <w:rsid w:val="00862420"/>
    <w:rsid w:val="008624E1"/>
    <w:rsid w:val="0086257C"/>
    <w:rsid w:val="008625AC"/>
    <w:rsid w:val="008626BE"/>
    <w:rsid w:val="00862840"/>
    <w:rsid w:val="0086286A"/>
    <w:rsid w:val="00862A2A"/>
    <w:rsid w:val="00862C18"/>
    <w:rsid w:val="00862C5F"/>
    <w:rsid w:val="00862E2C"/>
    <w:rsid w:val="008630B9"/>
    <w:rsid w:val="00863123"/>
    <w:rsid w:val="0086328E"/>
    <w:rsid w:val="0086344B"/>
    <w:rsid w:val="0086349B"/>
    <w:rsid w:val="008635C0"/>
    <w:rsid w:val="008635C4"/>
    <w:rsid w:val="00863638"/>
    <w:rsid w:val="008637D4"/>
    <w:rsid w:val="0086384B"/>
    <w:rsid w:val="0086386A"/>
    <w:rsid w:val="00863A1E"/>
    <w:rsid w:val="00863A40"/>
    <w:rsid w:val="00863A4D"/>
    <w:rsid w:val="00863A6E"/>
    <w:rsid w:val="00863A8B"/>
    <w:rsid w:val="00863B64"/>
    <w:rsid w:val="00863ED4"/>
    <w:rsid w:val="00863F4D"/>
    <w:rsid w:val="00863FCD"/>
    <w:rsid w:val="008640A2"/>
    <w:rsid w:val="00864130"/>
    <w:rsid w:val="008641F8"/>
    <w:rsid w:val="0086426B"/>
    <w:rsid w:val="008642D3"/>
    <w:rsid w:val="008643D0"/>
    <w:rsid w:val="00864455"/>
    <w:rsid w:val="00864527"/>
    <w:rsid w:val="00864539"/>
    <w:rsid w:val="00864592"/>
    <w:rsid w:val="00864658"/>
    <w:rsid w:val="008647E5"/>
    <w:rsid w:val="008648CE"/>
    <w:rsid w:val="008649D5"/>
    <w:rsid w:val="008649E4"/>
    <w:rsid w:val="00864AEF"/>
    <w:rsid w:val="00864B3A"/>
    <w:rsid w:val="00864C7E"/>
    <w:rsid w:val="00864CF5"/>
    <w:rsid w:val="00864DB9"/>
    <w:rsid w:val="00864F17"/>
    <w:rsid w:val="00864F57"/>
    <w:rsid w:val="008650F4"/>
    <w:rsid w:val="008651C6"/>
    <w:rsid w:val="008651D1"/>
    <w:rsid w:val="008651FD"/>
    <w:rsid w:val="00865381"/>
    <w:rsid w:val="00865493"/>
    <w:rsid w:val="00865588"/>
    <w:rsid w:val="00865808"/>
    <w:rsid w:val="0086583C"/>
    <w:rsid w:val="00865855"/>
    <w:rsid w:val="00865879"/>
    <w:rsid w:val="008659A7"/>
    <w:rsid w:val="00865A32"/>
    <w:rsid w:val="00865B1E"/>
    <w:rsid w:val="00865CFB"/>
    <w:rsid w:val="00865DAA"/>
    <w:rsid w:val="00865DE9"/>
    <w:rsid w:val="00865DF8"/>
    <w:rsid w:val="0086605F"/>
    <w:rsid w:val="00866157"/>
    <w:rsid w:val="008661B3"/>
    <w:rsid w:val="00866339"/>
    <w:rsid w:val="008663C7"/>
    <w:rsid w:val="00866415"/>
    <w:rsid w:val="0086646E"/>
    <w:rsid w:val="008664EA"/>
    <w:rsid w:val="00866560"/>
    <w:rsid w:val="00866602"/>
    <w:rsid w:val="008667BC"/>
    <w:rsid w:val="00866954"/>
    <w:rsid w:val="00866973"/>
    <w:rsid w:val="00866BD5"/>
    <w:rsid w:val="00866C25"/>
    <w:rsid w:val="00866D07"/>
    <w:rsid w:val="00866DD4"/>
    <w:rsid w:val="00866E5C"/>
    <w:rsid w:val="00866FEF"/>
    <w:rsid w:val="00867195"/>
    <w:rsid w:val="008671C9"/>
    <w:rsid w:val="00867298"/>
    <w:rsid w:val="0086738D"/>
    <w:rsid w:val="0086741A"/>
    <w:rsid w:val="00867474"/>
    <w:rsid w:val="0086761A"/>
    <w:rsid w:val="0086769D"/>
    <w:rsid w:val="00867754"/>
    <w:rsid w:val="00867787"/>
    <w:rsid w:val="00867928"/>
    <w:rsid w:val="00867B55"/>
    <w:rsid w:val="00867B5C"/>
    <w:rsid w:val="00867BB3"/>
    <w:rsid w:val="00867C96"/>
    <w:rsid w:val="00867D63"/>
    <w:rsid w:val="00867DB0"/>
    <w:rsid w:val="00867DD3"/>
    <w:rsid w:val="00867FFB"/>
    <w:rsid w:val="0087032B"/>
    <w:rsid w:val="008703C5"/>
    <w:rsid w:val="00870407"/>
    <w:rsid w:val="00870417"/>
    <w:rsid w:val="00870466"/>
    <w:rsid w:val="00870738"/>
    <w:rsid w:val="00870943"/>
    <w:rsid w:val="00870947"/>
    <w:rsid w:val="008709E4"/>
    <w:rsid w:val="00870A29"/>
    <w:rsid w:val="00870C5A"/>
    <w:rsid w:val="00870C84"/>
    <w:rsid w:val="00870C85"/>
    <w:rsid w:val="00870D47"/>
    <w:rsid w:val="00870D55"/>
    <w:rsid w:val="00870E05"/>
    <w:rsid w:val="00870E16"/>
    <w:rsid w:val="008710E0"/>
    <w:rsid w:val="0087116F"/>
    <w:rsid w:val="00871178"/>
    <w:rsid w:val="008711E3"/>
    <w:rsid w:val="0087122F"/>
    <w:rsid w:val="008712DA"/>
    <w:rsid w:val="008713CE"/>
    <w:rsid w:val="0087153E"/>
    <w:rsid w:val="0087168A"/>
    <w:rsid w:val="008716F4"/>
    <w:rsid w:val="00871707"/>
    <w:rsid w:val="00871863"/>
    <w:rsid w:val="008718CD"/>
    <w:rsid w:val="00871933"/>
    <w:rsid w:val="00871DC7"/>
    <w:rsid w:val="00871DEC"/>
    <w:rsid w:val="00871F6D"/>
    <w:rsid w:val="00872013"/>
    <w:rsid w:val="00872147"/>
    <w:rsid w:val="008722E0"/>
    <w:rsid w:val="00872595"/>
    <w:rsid w:val="008725EB"/>
    <w:rsid w:val="0087261B"/>
    <w:rsid w:val="0087270A"/>
    <w:rsid w:val="00872855"/>
    <w:rsid w:val="008728BD"/>
    <w:rsid w:val="008728D9"/>
    <w:rsid w:val="00872991"/>
    <w:rsid w:val="00872A12"/>
    <w:rsid w:val="00872C7C"/>
    <w:rsid w:val="00872C9A"/>
    <w:rsid w:val="00872CA6"/>
    <w:rsid w:val="00872CFC"/>
    <w:rsid w:val="00872EC7"/>
    <w:rsid w:val="00873036"/>
    <w:rsid w:val="008731B5"/>
    <w:rsid w:val="00873265"/>
    <w:rsid w:val="008733CA"/>
    <w:rsid w:val="008734D9"/>
    <w:rsid w:val="008734FE"/>
    <w:rsid w:val="0087355F"/>
    <w:rsid w:val="008735F2"/>
    <w:rsid w:val="008736F9"/>
    <w:rsid w:val="00873722"/>
    <w:rsid w:val="00873809"/>
    <w:rsid w:val="00873B99"/>
    <w:rsid w:val="00873C69"/>
    <w:rsid w:val="00873CA9"/>
    <w:rsid w:val="00873D22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CA0"/>
    <w:rsid w:val="00874CBD"/>
    <w:rsid w:val="00874D97"/>
    <w:rsid w:val="00874E18"/>
    <w:rsid w:val="00874E27"/>
    <w:rsid w:val="00874E5B"/>
    <w:rsid w:val="00874EA2"/>
    <w:rsid w:val="00874F27"/>
    <w:rsid w:val="0087503D"/>
    <w:rsid w:val="008750FA"/>
    <w:rsid w:val="00875223"/>
    <w:rsid w:val="00875229"/>
    <w:rsid w:val="0087526F"/>
    <w:rsid w:val="008752A4"/>
    <w:rsid w:val="00875339"/>
    <w:rsid w:val="0087557F"/>
    <w:rsid w:val="008755DC"/>
    <w:rsid w:val="008757DC"/>
    <w:rsid w:val="00875876"/>
    <w:rsid w:val="00875941"/>
    <w:rsid w:val="00875AB8"/>
    <w:rsid w:val="00875AD1"/>
    <w:rsid w:val="00875CAF"/>
    <w:rsid w:val="00875EA4"/>
    <w:rsid w:val="00875F5D"/>
    <w:rsid w:val="00876121"/>
    <w:rsid w:val="00876148"/>
    <w:rsid w:val="0087618B"/>
    <w:rsid w:val="00876255"/>
    <w:rsid w:val="0087635A"/>
    <w:rsid w:val="008763A1"/>
    <w:rsid w:val="00876493"/>
    <w:rsid w:val="008764A4"/>
    <w:rsid w:val="008764C0"/>
    <w:rsid w:val="00876651"/>
    <w:rsid w:val="008767A5"/>
    <w:rsid w:val="008767F3"/>
    <w:rsid w:val="008768DB"/>
    <w:rsid w:val="0087698D"/>
    <w:rsid w:val="00876AB6"/>
    <w:rsid w:val="00876B48"/>
    <w:rsid w:val="00876C22"/>
    <w:rsid w:val="00876C9B"/>
    <w:rsid w:val="00876CAF"/>
    <w:rsid w:val="00876D28"/>
    <w:rsid w:val="00876D76"/>
    <w:rsid w:val="00876FBD"/>
    <w:rsid w:val="0087700E"/>
    <w:rsid w:val="00877119"/>
    <w:rsid w:val="0087740B"/>
    <w:rsid w:val="00877440"/>
    <w:rsid w:val="00877450"/>
    <w:rsid w:val="0087748D"/>
    <w:rsid w:val="00877588"/>
    <w:rsid w:val="008776A1"/>
    <w:rsid w:val="008776FD"/>
    <w:rsid w:val="0087774C"/>
    <w:rsid w:val="00877778"/>
    <w:rsid w:val="008779DE"/>
    <w:rsid w:val="00877A97"/>
    <w:rsid w:val="00877CC7"/>
    <w:rsid w:val="00877CD3"/>
    <w:rsid w:val="00877D7B"/>
    <w:rsid w:val="00877D9B"/>
    <w:rsid w:val="00877DA0"/>
    <w:rsid w:val="00877E1F"/>
    <w:rsid w:val="00877EB5"/>
    <w:rsid w:val="00877F12"/>
    <w:rsid w:val="00880048"/>
    <w:rsid w:val="0088029C"/>
    <w:rsid w:val="008802BE"/>
    <w:rsid w:val="0088037D"/>
    <w:rsid w:val="008803CF"/>
    <w:rsid w:val="0088068D"/>
    <w:rsid w:val="008806B6"/>
    <w:rsid w:val="008806C2"/>
    <w:rsid w:val="00880775"/>
    <w:rsid w:val="008807A8"/>
    <w:rsid w:val="008807DA"/>
    <w:rsid w:val="00880936"/>
    <w:rsid w:val="00880BC4"/>
    <w:rsid w:val="00880C59"/>
    <w:rsid w:val="00880D1E"/>
    <w:rsid w:val="00880DAB"/>
    <w:rsid w:val="00880EF7"/>
    <w:rsid w:val="00880FA2"/>
    <w:rsid w:val="0088131E"/>
    <w:rsid w:val="008813F3"/>
    <w:rsid w:val="008814AD"/>
    <w:rsid w:val="00881708"/>
    <w:rsid w:val="008818B4"/>
    <w:rsid w:val="00881905"/>
    <w:rsid w:val="00881B7A"/>
    <w:rsid w:val="00881C6D"/>
    <w:rsid w:val="00881EB8"/>
    <w:rsid w:val="00881ECD"/>
    <w:rsid w:val="00882153"/>
    <w:rsid w:val="008823C3"/>
    <w:rsid w:val="00882442"/>
    <w:rsid w:val="00882821"/>
    <w:rsid w:val="00882873"/>
    <w:rsid w:val="00882A3F"/>
    <w:rsid w:val="00882AA4"/>
    <w:rsid w:val="00882CB2"/>
    <w:rsid w:val="00882CC5"/>
    <w:rsid w:val="00882D0C"/>
    <w:rsid w:val="00882E8C"/>
    <w:rsid w:val="00882EFC"/>
    <w:rsid w:val="00883042"/>
    <w:rsid w:val="0088308D"/>
    <w:rsid w:val="008832DB"/>
    <w:rsid w:val="00883398"/>
    <w:rsid w:val="00883484"/>
    <w:rsid w:val="008834D8"/>
    <w:rsid w:val="008835B8"/>
    <w:rsid w:val="008837F8"/>
    <w:rsid w:val="008837FB"/>
    <w:rsid w:val="008839D6"/>
    <w:rsid w:val="00883ABF"/>
    <w:rsid w:val="00883C2D"/>
    <w:rsid w:val="00883D4A"/>
    <w:rsid w:val="00883EB0"/>
    <w:rsid w:val="00883F38"/>
    <w:rsid w:val="00883F61"/>
    <w:rsid w:val="00884076"/>
    <w:rsid w:val="00884108"/>
    <w:rsid w:val="00884158"/>
    <w:rsid w:val="008841DB"/>
    <w:rsid w:val="00884276"/>
    <w:rsid w:val="00884582"/>
    <w:rsid w:val="0088468E"/>
    <w:rsid w:val="00884A33"/>
    <w:rsid w:val="00884AE5"/>
    <w:rsid w:val="00884C8A"/>
    <w:rsid w:val="00884C9E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2BF"/>
    <w:rsid w:val="008862D6"/>
    <w:rsid w:val="008865A8"/>
    <w:rsid w:val="008865B3"/>
    <w:rsid w:val="0088662A"/>
    <w:rsid w:val="00886776"/>
    <w:rsid w:val="0088679E"/>
    <w:rsid w:val="008867FC"/>
    <w:rsid w:val="00886882"/>
    <w:rsid w:val="008868E2"/>
    <w:rsid w:val="008869D3"/>
    <w:rsid w:val="00886A1E"/>
    <w:rsid w:val="00886A34"/>
    <w:rsid w:val="00886B09"/>
    <w:rsid w:val="00886C39"/>
    <w:rsid w:val="00886CB3"/>
    <w:rsid w:val="00886DC0"/>
    <w:rsid w:val="00886EB1"/>
    <w:rsid w:val="00887006"/>
    <w:rsid w:val="008870F3"/>
    <w:rsid w:val="0088729E"/>
    <w:rsid w:val="0088737C"/>
    <w:rsid w:val="0088754F"/>
    <w:rsid w:val="00887554"/>
    <w:rsid w:val="00887566"/>
    <w:rsid w:val="00887567"/>
    <w:rsid w:val="008875BD"/>
    <w:rsid w:val="008875FA"/>
    <w:rsid w:val="0088763E"/>
    <w:rsid w:val="008877D8"/>
    <w:rsid w:val="008878DD"/>
    <w:rsid w:val="008878E0"/>
    <w:rsid w:val="0088794C"/>
    <w:rsid w:val="008879CB"/>
    <w:rsid w:val="00887AFD"/>
    <w:rsid w:val="00887B03"/>
    <w:rsid w:val="00887B52"/>
    <w:rsid w:val="00887B54"/>
    <w:rsid w:val="00887BC9"/>
    <w:rsid w:val="00887C3C"/>
    <w:rsid w:val="00887C40"/>
    <w:rsid w:val="00887C7C"/>
    <w:rsid w:val="00887FB7"/>
    <w:rsid w:val="00890042"/>
    <w:rsid w:val="00890047"/>
    <w:rsid w:val="00890062"/>
    <w:rsid w:val="0089006A"/>
    <w:rsid w:val="00890424"/>
    <w:rsid w:val="00890488"/>
    <w:rsid w:val="00890532"/>
    <w:rsid w:val="008905A5"/>
    <w:rsid w:val="008906BC"/>
    <w:rsid w:val="00890717"/>
    <w:rsid w:val="00890757"/>
    <w:rsid w:val="0089088A"/>
    <w:rsid w:val="00890892"/>
    <w:rsid w:val="0089089F"/>
    <w:rsid w:val="008909BC"/>
    <w:rsid w:val="008909D1"/>
    <w:rsid w:val="00890A74"/>
    <w:rsid w:val="00890E0E"/>
    <w:rsid w:val="00890F65"/>
    <w:rsid w:val="0089104A"/>
    <w:rsid w:val="00891177"/>
    <w:rsid w:val="0089129A"/>
    <w:rsid w:val="0089138E"/>
    <w:rsid w:val="008913E4"/>
    <w:rsid w:val="00891544"/>
    <w:rsid w:val="008915C2"/>
    <w:rsid w:val="008915C5"/>
    <w:rsid w:val="008916AB"/>
    <w:rsid w:val="008916CE"/>
    <w:rsid w:val="008917AC"/>
    <w:rsid w:val="0089184E"/>
    <w:rsid w:val="00891900"/>
    <w:rsid w:val="00891B3B"/>
    <w:rsid w:val="00891B8A"/>
    <w:rsid w:val="00891DB2"/>
    <w:rsid w:val="00891DB6"/>
    <w:rsid w:val="00891EF6"/>
    <w:rsid w:val="00891FEC"/>
    <w:rsid w:val="00891FEE"/>
    <w:rsid w:val="0089200B"/>
    <w:rsid w:val="00892035"/>
    <w:rsid w:val="00892066"/>
    <w:rsid w:val="00892076"/>
    <w:rsid w:val="008920A6"/>
    <w:rsid w:val="0089221D"/>
    <w:rsid w:val="0089237D"/>
    <w:rsid w:val="008923EF"/>
    <w:rsid w:val="00892434"/>
    <w:rsid w:val="008925AB"/>
    <w:rsid w:val="008926D7"/>
    <w:rsid w:val="00892788"/>
    <w:rsid w:val="0089281C"/>
    <w:rsid w:val="00892905"/>
    <w:rsid w:val="0089298F"/>
    <w:rsid w:val="00892A66"/>
    <w:rsid w:val="00892B47"/>
    <w:rsid w:val="00892CDB"/>
    <w:rsid w:val="00892DE0"/>
    <w:rsid w:val="00892E4C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4DD"/>
    <w:rsid w:val="008935A9"/>
    <w:rsid w:val="008935B1"/>
    <w:rsid w:val="008935F1"/>
    <w:rsid w:val="008936C9"/>
    <w:rsid w:val="0089375B"/>
    <w:rsid w:val="0089378E"/>
    <w:rsid w:val="00893950"/>
    <w:rsid w:val="00893B00"/>
    <w:rsid w:val="00893E9E"/>
    <w:rsid w:val="00893F2A"/>
    <w:rsid w:val="00894086"/>
    <w:rsid w:val="008940E7"/>
    <w:rsid w:val="008940FE"/>
    <w:rsid w:val="00894119"/>
    <w:rsid w:val="00894173"/>
    <w:rsid w:val="008941A7"/>
    <w:rsid w:val="008942AE"/>
    <w:rsid w:val="00894516"/>
    <w:rsid w:val="0089488C"/>
    <w:rsid w:val="0089495A"/>
    <w:rsid w:val="00894B79"/>
    <w:rsid w:val="00894BCC"/>
    <w:rsid w:val="00894C5A"/>
    <w:rsid w:val="00894C84"/>
    <w:rsid w:val="00894D73"/>
    <w:rsid w:val="00894DC2"/>
    <w:rsid w:val="00894E75"/>
    <w:rsid w:val="00894F82"/>
    <w:rsid w:val="0089527C"/>
    <w:rsid w:val="00895361"/>
    <w:rsid w:val="00895490"/>
    <w:rsid w:val="00895534"/>
    <w:rsid w:val="00895555"/>
    <w:rsid w:val="008955E7"/>
    <w:rsid w:val="008956AC"/>
    <w:rsid w:val="0089575D"/>
    <w:rsid w:val="008958B0"/>
    <w:rsid w:val="008958B8"/>
    <w:rsid w:val="00895A0A"/>
    <w:rsid w:val="00895A1A"/>
    <w:rsid w:val="00895A34"/>
    <w:rsid w:val="00895AFB"/>
    <w:rsid w:val="00895BFB"/>
    <w:rsid w:val="00895DBA"/>
    <w:rsid w:val="00895DE7"/>
    <w:rsid w:val="00895F28"/>
    <w:rsid w:val="00895FEB"/>
    <w:rsid w:val="0089602D"/>
    <w:rsid w:val="008960A3"/>
    <w:rsid w:val="0089613C"/>
    <w:rsid w:val="00896379"/>
    <w:rsid w:val="008964AA"/>
    <w:rsid w:val="00896503"/>
    <w:rsid w:val="00896546"/>
    <w:rsid w:val="0089661B"/>
    <w:rsid w:val="0089669E"/>
    <w:rsid w:val="0089671D"/>
    <w:rsid w:val="0089672F"/>
    <w:rsid w:val="008967F0"/>
    <w:rsid w:val="00896813"/>
    <w:rsid w:val="00896875"/>
    <w:rsid w:val="008968E0"/>
    <w:rsid w:val="00896ADC"/>
    <w:rsid w:val="00896AEB"/>
    <w:rsid w:val="00896CF3"/>
    <w:rsid w:val="00896DBA"/>
    <w:rsid w:val="00896E32"/>
    <w:rsid w:val="00896E74"/>
    <w:rsid w:val="00896FE7"/>
    <w:rsid w:val="0089709C"/>
    <w:rsid w:val="008970E0"/>
    <w:rsid w:val="0089736E"/>
    <w:rsid w:val="008976A2"/>
    <w:rsid w:val="00897760"/>
    <w:rsid w:val="00897799"/>
    <w:rsid w:val="00897831"/>
    <w:rsid w:val="008979C6"/>
    <w:rsid w:val="00897A8D"/>
    <w:rsid w:val="00897B47"/>
    <w:rsid w:val="00897D8E"/>
    <w:rsid w:val="00897E00"/>
    <w:rsid w:val="00897F00"/>
    <w:rsid w:val="00897F03"/>
    <w:rsid w:val="00897F65"/>
    <w:rsid w:val="00897F8A"/>
    <w:rsid w:val="008A0038"/>
    <w:rsid w:val="008A01A1"/>
    <w:rsid w:val="008A0274"/>
    <w:rsid w:val="008A02F3"/>
    <w:rsid w:val="008A0373"/>
    <w:rsid w:val="008A03F0"/>
    <w:rsid w:val="008A0504"/>
    <w:rsid w:val="008A05BC"/>
    <w:rsid w:val="008A0609"/>
    <w:rsid w:val="008A06C6"/>
    <w:rsid w:val="008A079B"/>
    <w:rsid w:val="008A07C3"/>
    <w:rsid w:val="008A08DF"/>
    <w:rsid w:val="008A0998"/>
    <w:rsid w:val="008A0AA3"/>
    <w:rsid w:val="008A0B00"/>
    <w:rsid w:val="008A0F21"/>
    <w:rsid w:val="008A1323"/>
    <w:rsid w:val="008A14DE"/>
    <w:rsid w:val="008A14E8"/>
    <w:rsid w:val="008A152A"/>
    <w:rsid w:val="008A1728"/>
    <w:rsid w:val="008A174B"/>
    <w:rsid w:val="008A17D9"/>
    <w:rsid w:val="008A1839"/>
    <w:rsid w:val="008A18E1"/>
    <w:rsid w:val="008A19BF"/>
    <w:rsid w:val="008A1A25"/>
    <w:rsid w:val="008A1AFA"/>
    <w:rsid w:val="008A1BA4"/>
    <w:rsid w:val="008A1E13"/>
    <w:rsid w:val="008A1E89"/>
    <w:rsid w:val="008A1F2A"/>
    <w:rsid w:val="008A1FAD"/>
    <w:rsid w:val="008A1FD6"/>
    <w:rsid w:val="008A1FE3"/>
    <w:rsid w:val="008A21B4"/>
    <w:rsid w:val="008A22A0"/>
    <w:rsid w:val="008A22A1"/>
    <w:rsid w:val="008A2346"/>
    <w:rsid w:val="008A2535"/>
    <w:rsid w:val="008A2537"/>
    <w:rsid w:val="008A2538"/>
    <w:rsid w:val="008A26B0"/>
    <w:rsid w:val="008A28F2"/>
    <w:rsid w:val="008A2A6D"/>
    <w:rsid w:val="008A2B2C"/>
    <w:rsid w:val="008A2BEE"/>
    <w:rsid w:val="008A2CDD"/>
    <w:rsid w:val="008A2D39"/>
    <w:rsid w:val="008A2D70"/>
    <w:rsid w:val="008A301A"/>
    <w:rsid w:val="008A3152"/>
    <w:rsid w:val="008A32C3"/>
    <w:rsid w:val="008A33C8"/>
    <w:rsid w:val="008A35A0"/>
    <w:rsid w:val="008A35CD"/>
    <w:rsid w:val="008A3683"/>
    <w:rsid w:val="008A370E"/>
    <w:rsid w:val="008A37BE"/>
    <w:rsid w:val="008A3892"/>
    <w:rsid w:val="008A3A88"/>
    <w:rsid w:val="008A3AAC"/>
    <w:rsid w:val="008A3B3D"/>
    <w:rsid w:val="008A3C21"/>
    <w:rsid w:val="008A3C81"/>
    <w:rsid w:val="008A3D40"/>
    <w:rsid w:val="008A3EC3"/>
    <w:rsid w:val="008A413C"/>
    <w:rsid w:val="008A4144"/>
    <w:rsid w:val="008A41C6"/>
    <w:rsid w:val="008A4248"/>
    <w:rsid w:val="008A42AC"/>
    <w:rsid w:val="008A42C2"/>
    <w:rsid w:val="008A42F4"/>
    <w:rsid w:val="008A44E9"/>
    <w:rsid w:val="008A47E1"/>
    <w:rsid w:val="008A4867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1E8"/>
    <w:rsid w:val="008A5205"/>
    <w:rsid w:val="008A521C"/>
    <w:rsid w:val="008A532F"/>
    <w:rsid w:val="008A5592"/>
    <w:rsid w:val="008A5678"/>
    <w:rsid w:val="008A5B65"/>
    <w:rsid w:val="008A5B82"/>
    <w:rsid w:val="008A5BB3"/>
    <w:rsid w:val="008A5D06"/>
    <w:rsid w:val="008A5D99"/>
    <w:rsid w:val="008A5DAC"/>
    <w:rsid w:val="008A5DE4"/>
    <w:rsid w:val="008A5E81"/>
    <w:rsid w:val="008A6089"/>
    <w:rsid w:val="008A609B"/>
    <w:rsid w:val="008A6139"/>
    <w:rsid w:val="008A6145"/>
    <w:rsid w:val="008A61F4"/>
    <w:rsid w:val="008A626B"/>
    <w:rsid w:val="008A650A"/>
    <w:rsid w:val="008A65F0"/>
    <w:rsid w:val="008A6695"/>
    <w:rsid w:val="008A675C"/>
    <w:rsid w:val="008A68E9"/>
    <w:rsid w:val="008A699C"/>
    <w:rsid w:val="008A6B6E"/>
    <w:rsid w:val="008A6C29"/>
    <w:rsid w:val="008A6DA8"/>
    <w:rsid w:val="008A6E83"/>
    <w:rsid w:val="008A6F5A"/>
    <w:rsid w:val="008A6F77"/>
    <w:rsid w:val="008A737F"/>
    <w:rsid w:val="008A73ED"/>
    <w:rsid w:val="008A7452"/>
    <w:rsid w:val="008A747A"/>
    <w:rsid w:val="008A756F"/>
    <w:rsid w:val="008A75C8"/>
    <w:rsid w:val="008A75DB"/>
    <w:rsid w:val="008A7627"/>
    <w:rsid w:val="008A769A"/>
    <w:rsid w:val="008A7A84"/>
    <w:rsid w:val="008A7ADB"/>
    <w:rsid w:val="008A7AF7"/>
    <w:rsid w:val="008A7B53"/>
    <w:rsid w:val="008A7D11"/>
    <w:rsid w:val="008A7D1F"/>
    <w:rsid w:val="008A7D81"/>
    <w:rsid w:val="008A7DC1"/>
    <w:rsid w:val="008A7E39"/>
    <w:rsid w:val="008A7EDE"/>
    <w:rsid w:val="008A7F3E"/>
    <w:rsid w:val="008A7FAC"/>
    <w:rsid w:val="008B0084"/>
    <w:rsid w:val="008B0098"/>
    <w:rsid w:val="008B0457"/>
    <w:rsid w:val="008B04A8"/>
    <w:rsid w:val="008B0540"/>
    <w:rsid w:val="008B05D8"/>
    <w:rsid w:val="008B064B"/>
    <w:rsid w:val="008B0690"/>
    <w:rsid w:val="008B0758"/>
    <w:rsid w:val="008B086A"/>
    <w:rsid w:val="008B09B4"/>
    <w:rsid w:val="008B0A67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4EA"/>
    <w:rsid w:val="008B153B"/>
    <w:rsid w:val="008B16CC"/>
    <w:rsid w:val="008B17F3"/>
    <w:rsid w:val="008B17F8"/>
    <w:rsid w:val="008B1AA3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363"/>
    <w:rsid w:val="008B2406"/>
    <w:rsid w:val="008B2501"/>
    <w:rsid w:val="008B27CC"/>
    <w:rsid w:val="008B27D5"/>
    <w:rsid w:val="008B28A5"/>
    <w:rsid w:val="008B2934"/>
    <w:rsid w:val="008B2983"/>
    <w:rsid w:val="008B2AB8"/>
    <w:rsid w:val="008B2BAC"/>
    <w:rsid w:val="008B2BB7"/>
    <w:rsid w:val="008B2CAC"/>
    <w:rsid w:val="008B2E47"/>
    <w:rsid w:val="008B2EB7"/>
    <w:rsid w:val="008B2EDC"/>
    <w:rsid w:val="008B2F23"/>
    <w:rsid w:val="008B3167"/>
    <w:rsid w:val="008B3187"/>
    <w:rsid w:val="008B324D"/>
    <w:rsid w:val="008B3518"/>
    <w:rsid w:val="008B3703"/>
    <w:rsid w:val="008B39E6"/>
    <w:rsid w:val="008B3B01"/>
    <w:rsid w:val="008B3BBD"/>
    <w:rsid w:val="008B3C3B"/>
    <w:rsid w:val="008B3E61"/>
    <w:rsid w:val="008B3ED6"/>
    <w:rsid w:val="008B4060"/>
    <w:rsid w:val="008B41FA"/>
    <w:rsid w:val="008B421D"/>
    <w:rsid w:val="008B4295"/>
    <w:rsid w:val="008B4337"/>
    <w:rsid w:val="008B4354"/>
    <w:rsid w:val="008B439A"/>
    <w:rsid w:val="008B4437"/>
    <w:rsid w:val="008B44D6"/>
    <w:rsid w:val="008B4590"/>
    <w:rsid w:val="008B467D"/>
    <w:rsid w:val="008B473C"/>
    <w:rsid w:val="008B47A9"/>
    <w:rsid w:val="008B48FF"/>
    <w:rsid w:val="008B49B5"/>
    <w:rsid w:val="008B49C1"/>
    <w:rsid w:val="008B4A7E"/>
    <w:rsid w:val="008B4ABA"/>
    <w:rsid w:val="008B4AEF"/>
    <w:rsid w:val="008B4C60"/>
    <w:rsid w:val="008B4EFB"/>
    <w:rsid w:val="008B4FA9"/>
    <w:rsid w:val="008B4FD1"/>
    <w:rsid w:val="008B506B"/>
    <w:rsid w:val="008B5077"/>
    <w:rsid w:val="008B5274"/>
    <w:rsid w:val="008B530A"/>
    <w:rsid w:val="008B542D"/>
    <w:rsid w:val="008B5512"/>
    <w:rsid w:val="008B55AF"/>
    <w:rsid w:val="008B56AA"/>
    <w:rsid w:val="008B5808"/>
    <w:rsid w:val="008B59AC"/>
    <w:rsid w:val="008B5B6E"/>
    <w:rsid w:val="008B5BFB"/>
    <w:rsid w:val="008B5ECF"/>
    <w:rsid w:val="008B5F00"/>
    <w:rsid w:val="008B604B"/>
    <w:rsid w:val="008B6111"/>
    <w:rsid w:val="008B611F"/>
    <w:rsid w:val="008B616B"/>
    <w:rsid w:val="008B6347"/>
    <w:rsid w:val="008B63B0"/>
    <w:rsid w:val="008B63F5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0AC"/>
    <w:rsid w:val="008B710A"/>
    <w:rsid w:val="008B743E"/>
    <w:rsid w:val="008B7440"/>
    <w:rsid w:val="008B7665"/>
    <w:rsid w:val="008B78CC"/>
    <w:rsid w:val="008B79DA"/>
    <w:rsid w:val="008B7BE0"/>
    <w:rsid w:val="008B7C76"/>
    <w:rsid w:val="008B7CC8"/>
    <w:rsid w:val="008B7D9B"/>
    <w:rsid w:val="008B7E86"/>
    <w:rsid w:val="008B7EF2"/>
    <w:rsid w:val="008B7EF7"/>
    <w:rsid w:val="008C003C"/>
    <w:rsid w:val="008C0052"/>
    <w:rsid w:val="008C0126"/>
    <w:rsid w:val="008C029D"/>
    <w:rsid w:val="008C0422"/>
    <w:rsid w:val="008C0528"/>
    <w:rsid w:val="008C0592"/>
    <w:rsid w:val="008C05D7"/>
    <w:rsid w:val="008C05DD"/>
    <w:rsid w:val="008C0757"/>
    <w:rsid w:val="008C07DB"/>
    <w:rsid w:val="008C0A5D"/>
    <w:rsid w:val="008C0CC3"/>
    <w:rsid w:val="008C0EEE"/>
    <w:rsid w:val="008C0F99"/>
    <w:rsid w:val="008C10E1"/>
    <w:rsid w:val="008C11B9"/>
    <w:rsid w:val="008C138E"/>
    <w:rsid w:val="008C1450"/>
    <w:rsid w:val="008C149B"/>
    <w:rsid w:val="008C156A"/>
    <w:rsid w:val="008C17F3"/>
    <w:rsid w:val="008C18E9"/>
    <w:rsid w:val="008C18F7"/>
    <w:rsid w:val="008C1A15"/>
    <w:rsid w:val="008C1A65"/>
    <w:rsid w:val="008C1A8F"/>
    <w:rsid w:val="008C1B60"/>
    <w:rsid w:val="008C1BD9"/>
    <w:rsid w:val="008C1C0A"/>
    <w:rsid w:val="008C1CBC"/>
    <w:rsid w:val="008C1D18"/>
    <w:rsid w:val="008C1D1D"/>
    <w:rsid w:val="008C202E"/>
    <w:rsid w:val="008C207D"/>
    <w:rsid w:val="008C20BE"/>
    <w:rsid w:val="008C20D0"/>
    <w:rsid w:val="008C2222"/>
    <w:rsid w:val="008C2317"/>
    <w:rsid w:val="008C237A"/>
    <w:rsid w:val="008C23B6"/>
    <w:rsid w:val="008C2560"/>
    <w:rsid w:val="008C25DF"/>
    <w:rsid w:val="008C2635"/>
    <w:rsid w:val="008C263C"/>
    <w:rsid w:val="008C2682"/>
    <w:rsid w:val="008C2834"/>
    <w:rsid w:val="008C28CE"/>
    <w:rsid w:val="008C2AB6"/>
    <w:rsid w:val="008C2AD3"/>
    <w:rsid w:val="008C2AFB"/>
    <w:rsid w:val="008C2C26"/>
    <w:rsid w:val="008C2C9F"/>
    <w:rsid w:val="008C2E05"/>
    <w:rsid w:val="008C2ED6"/>
    <w:rsid w:val="008C2F71"/>
    <w:rsid w:val="008C3026"/>
    <w:rsid w:val="008C315F"/>
    <w:rsid w:val="008C31BF"/>
    <w:rsid w:val="008C3233"/>
    <w:rsid w:val="008C32D6"/>
    <w:rsid w:val="008C32F0"/>
    <w:rsid w:val="008C3404"/>
    <w:rsid w:val="008C347B"/>
    <w:rsid w:val="008C34C0"/>
    <w:rsid w:val="008C350E"/>
    <w:rsid w:val="008C3535"/>
    <w:rsid w:val="008C3592"/>
    <w:rsid w:val="008C35FE"/>
    <w:rsid w:val="008C36DD"/>
    <w:rsid w:val="008C36EA"/>
    <w:rsid w:val="008C3731"/>
    <w:rsid w:val="008C37EB"/>
    <w:rsid w:val="008C3889"/>
    <w:rsid w:val="008C3AA3"/>
    <w:rsid w:val="008C3BDE"/>
    <w:rsid w:val="008C3D12"/>
    <w:rsid w:val="008C3D8C"/>
    <w:rsid w:val="008C3D94"/>
    <w:rsid w:val="008C3DAA"/>
    <w:rsid w:val="008C3E68"/>
    <w:rsid w:val="008C4022"/>
    <w:rsid w:val="008C406D"/>
    <w:rsid w:val="008C4185"/>
    <w:rsid w:val="008C4198"/>
    <w:rsid w:val="008C4283"/>
    <w:rsid w:val="008C42AA"/>
    <w:rsid w:val="008C42D6"/>
    <w:rsid w:val="008C44FB"/>
    <w:rsid w:val="008C466B"/>
    <w:rsid w:val="008C478D"/>
    <w:rsid w:val="008C496F"/>
    <w:rsid w:val="008C49A2"/>
    <w:rsid w:val="008C4DC1"/>
    <w:rsid w:val="008C4E9D"/>
    <w:rsid w:val="008C4F7A"/>
    <w:rsid w:val="008C4F9A"/>
    <w:rsid w:val="008C5019"/>
    <w:rsid w:val="008C5082"/>
    <w:rsid w:val="008C5173"/>
    <w:rsid w:val="008C51D1"/>
    <w:rsid w:val="008C52E9"/>
    <w:rsid w:val="008C533B"/>
    <w:rsid w:val="008C5453"/>
    <w:rsid w:val="008C5459"/>
    <w:rsid w:val="008C56A4"/>
    <w:rsid w:val="008C57D2"/>
    <w:rsid w:val="008C586E"/>
    <w:rsid w:val="008C5923"/>
    <w:rsid w:val="008C5A5D"/>
    <w:rsid w:val="008C5B27"/>
    <w:rsid w:val="008C5DFF"/>
    <w:rsid w:val="008C5ED8"/>
    <w:rsid w:val="008C60B4"/>
    <w:rsid w:val="008C6497"/>
    <w:rsid w:val="008C65C9"/>
    <w:rsid w:val="008C66C4"/>
    <w:rsid w:val="008C66EE"/>
    <w:rsid w:val="008C6822"/>
    <w:rsid w:val="008C68EE"/>
    <w:rsid w:val="008C69C0"/>
    <w:rsid w:val="008C6AB3"/>
    <w:rsid w:val="008C6B8B"/>
    <w:rsid w:val="008C6C57"/>
    <w:rsid w:val="008C6D3F"/>
    <w:rsid w:val="008C6E1E"/>
    <w:rsid w:val="008C6E36"/>
    <w:rsid w:val="008C6E55"/>
    <w:rsid w:val="008C6E6E"/>
    <w:rsid w:val="008C6F0E"/>
    <w:rsid w:val="008C6F16"/>
    <w:rsid w:val="008C6FED"/>
    <w:rsid w:val="008C700D"/>
    <w:rsid w:val="008C705C"/>
    <w:rsid w:val="008C7174"/>
    <w:rsid w:val="008C717C"/>
    <w:rsid w:val="008C7465"/>
    <w:rsid w:val="008C764E"/>
    <w:rsid w:val="008C792F"/>
    <w:rsid w:val="008C7B33"/>
    <w:rsid w:val="008C7B6D"/>
    <w:rsid w:val="008C7B9D"/>
    <w:rsid w:val="008C7BCD"/>
    <w:rsid w:val="008C7C99"/>
    <w:rsid w:val="008C7E10"/>
    <w:rsid w:val="008D0008"/>
    <w:rsid w:val="008D0049"/>
    <w:rsid w:val="008D00CF"/>
    <w:rsid w:val="008D0182"/>
    <w:rsid w:val="008D029C"/>
    <w:rsid w:val="008D051E"/>
    <w:rsid w:val="008D0543"/>
    <w:rsid w:val="008D069D"/>
    <w:rsid w:val="008D07FD"/>
    <w:rsid w:val="008D083B"/>
    <w:rsid w:val="008D0CBE"/>
    <w:rsid w:val="008D0D89"/>
    <w:rsid w:val="008D0EA9"/>
    <w:rsid w:val="008D0EBA"/>
    <w:rsid w:val="008D0F6C"/>
    <w:rsid w:val="008D10D2"/>
    <w:rsid w:val="008D10D8"/>
    <w:rsid w:val="008D1272"/>
    <w:rsid w:val="008D128C"/>
    <w:rsid w:val="008D12BD"/>
    <w:rsid w:val="008D13E1"/>
    <w:rsid w:val="008D15C5"/>
    <w:rsid w:val="008D160F"/>
    <w:rsid w:val="008D165A"/>
    <w:rsid w:val="008D169A"/>
    <w:rsid w:val="008D17CD"/>
    <w:rsid w:val="008D1A07"/>
    <w:rsid w:val="008D1A96"/>
    <w:rsid w:val="008D1B3E"/>
    <w:rsid w:val="008D1BA3"/>
    <w:rsid w:val="008D1C24"/>
    <w:rsid w:val="008D1D9F"/>
    <w:rsid w:val="008D1DA7"/>
    <w:rsid w:val="008D1E9E"/>
    <w:rsid w:val="008D1ECE"/>
    <w:rsid w:val="008D1F9C"/>
    <w:rsid w:val="008D2184"/>
    <w:rsid w:val="008D219E"/>
    <w:rsid w:val="008D22F6"/>
    <w:rsid w:val="008D23C2"/>
    <w:rsid w:val="008D2416"/>
    <w:rsid w:val="008D2697"/>
    <w:rsid w:val="008D26A8"/>
    <w:rsid w:val="008D27BC"/>
    <w:rsid w:val="008D2940"/>
    <w:rsid w:val="008D2A22"/>
    <w:rsid w:val="008D2B02"/>
    <w:rsid w:val="008D2C7C"/>
    <w:rsid w:val="008D2E5A"/>
    <w:rsid w:val="008D305A"/>
    <w:rsid w:val="008D3088"/>
    <w:rsid w:val="008D30C4"/>
    <w:rsid w:val="008D3235"/>
    <w:rsid w:val="008D3283"/>
    <w:rsid w:val="008D32B0"/>
    <w:rsid w:val="008D34D3"/>
    <w:rsid w:val="008D3692"/>
    <w:rsid w:val="008D3706"/>
    <w:rsid w:val="008D3755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094"/>
    <w:rsid w:val="008D4104"/>
    <w:rsid w:val="008D4107"/>
    <w:rsid w:val="008D415B"/>
    <w:rsid w:val="008D4347"/>
    <w:rsid w:val="008D439E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45"/>
    <w:rsid w:val="008D4D8C"/>
    <w:rsid w:val="008D5069"/>
    <w:rsid w:val="008D526C"/>
    <w:rsid w:val="008D52F5"/>
    <w:rsid w:val="008D53D0"/>
    <w:rsid w:val="008D5A9C"/>
    <w:rsid w:val="008D5C2C"/>
    <w:rsid w:val="008D5C64"/>
    <w:rsid w:val="008D5DBA"/>
    <w:rsid w:val="008D5F3E"/>
    <w:rsid w:val="008D5F59"/>
    <w:rsid w:val="008D5FF4"/>
    <w:rsid w:val="008D6005"/>
    <w:rsid w:val="008D6051"/>
    <w:rsid w:val="008D6071"/>
    <w:rsid w:val="008D607E"/>
    <w:rsid w:val="008D612F"/>
    <w:rsid w:val="008D6134"/>
    <w:rsid w:val="008D61EE"/>
    <w:rsid w:val="008D620E"/>
    <w:rsid w:val="008D6211"/>
    <w:rsid w:val="008D63F3"/>
    <w:rsid w:val="008D6463"/>
    <w:rsid w:val="008D6603"/>
    <w:rsid w:val="008D67A1"/>
    <w:rsid w:val="008D6869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B9F"/>
    <w:rsid w:val="008D7D1E"/>
    <w:rsid w:val="008D7DBB"/>
    <w:rsid w:val="008D7E3B"/>
    <w:rsid w:val="008D7E53"/>
    <w:rsid w:val="008D7F69"/>
    <w:rsid w:val="008D7FC9"/>
    <w:rsid w:val="008D7FCB"/>
    <w:rsid w:val="008E0072"/>
    <w:rsid w:val="008E00A7"/>
    <w:rsid w:val="008E0115"/>
    <w:rsid w:val="008E0225"/>
    <w:rsid w:val="008E0467"/>
    <w:rsid w:val="008E0515"/>
    <w:rsid w:val="008E0559"/>
    <w:rsid w:val="008E0599"/>
    <w:rsid w:val="008E0682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DC"/>
    <w:rsid w:val="008E13A7"/>
    <w:rsid w:val="008E14A7"/>
    <w:rsid w:val="008E152D"/>
    <w:rsid w:val="008E16C5"/>
    <w:rsid w:val="008E1701"/>
    <w:rsid w:val="008E170D"/>
    <w:rsid w:val="008E170E"/>
    <w:rsid w:val="008E19B4"/>
    <w:rsid w:val="008E1A23"/>
    <w:rsid w:val="008E1B34"/>
    <w:rsid w:val="008E1B5F"/>
    <w:rsid w:val="008E1C6E"/>
    <w:rsid w:val="008E1D81"/>
    <w:rsid w:val="008E1D82"/>
    <w:rsid w:val="008E1DF3"/>
    <w:rsid w:val="008E1EDE"/>
    <w:rsid w:val="008E1F92"/>
    <w:rsid w:val="008E1F95"/>
    <w:rsid w:val="008E1FB3"/>
    <w:rsid w:val="008E1FC1"/>
    <w:rsid w:val="008E1FDB"/>
    <w:rsid w:val="008E236B"/>
    <w:rsid w:val="008E23D8"/>
    <w:rsid w:val="008E2671"/>
    <w:rsid w:val="008E26F3"/>
    <w:rsid w:val="008E26F5"/>
    <w:rsid w:val="008E2720"/>
    <w:rsid w:val="008E2735"/>
    <w:rsid w:val="008E2777"/>
    <w:rsid w:val="008E2822"/>
    <w:rsid w:val="008E2912"/>
    <w:rsid w:val="008E297E"/>
    <w:rsid w:val="008E2BA1"/>
    <w:rsid w:val="008E2C63"/>
    <w:rsid w:val="008E2D27"/>
    <w:rsid w:val="008E2DC9"/>
    <w:rsid w:val="008E2EA7"/>
    <w:rsid w:val="008E2EAC"/>
    <w:rsid w:val="008E2F15"/>
    <w:rsid w:val="008E308F"/>
    <w:rsid w:val="008E30A3"/>
    <w:rsid w:val="008E30C9"/>
    <w:rsid w:val="008E30CF"/>
    <w:rsid w:val="008E3121"/>
    <w:rsid w:val="008E3369"/>
    <w:rsid w:val="008E33DE"/>
    <w:rsid w:val="008E3544"/>
    <w:rsid w:val="008E3802"/>
    <w:rsid w:val="008E3916"/>
    <w:rsid w:val="008E3932"/>
    <w:rsid w:val="008E39DC"/>
    <w:rsid w:val="008E3A0C"/>
    <w:rsid w:val="008E3C22"/>
    <w:rsid w:val="008E3C32"/>
    <w:rsid w:val="008E3DA3"/>
    <w:rsid w:val="008E3E54"/>
    <w:rsid w:val="008E410C"/>
    <w:rsid w:val="008E41AD"/>
    <w:rsid w:val="008E4366"/>
    <w:rsid w:val="008E450F"/>
    <w:rsid w:val="008E456A"/>
    <w:rsid w:val="008E4684"/>
    <w:rsid w:val="008E468D"/>
    <w:rsid w:val="008E46B0"/>
    <w:rsid w:val="008E4786"/>
    <w:rsid w:val="008E4790"/>
    <w:rsid w:val="008E47DE"/>
    <w:rsid w:val="008E498D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15A"/>
    <w:rsid w:val="008E5164"/>
    <w:rsid w:val="008E52AE"/>
    <w:rsid w:val="008E52D7"/>
    <w:rsid w:val="008E532B"/>
    <w:rsid w:val="008E532C"/>
    <w:rsid w:val="008E53B1"/>
    <w:rsid w:val="008E5550"/>
    <w:rsid w:val="008E562E"/>
    <w:rsid w:val="008E59E6"/>
    <w:rsid w:val="008E5A98"/>
    <w:rsid w:val="008E5A9E"/>
    <w:rsid w:val="008E5AF9"/>
    <w:rsid w:val="008E5B9C"/>
    <w:rsid w:val="008E5DBE"/>
    <w:rsid w:val="008E5DC2"/>
    <w:rsid w:val="008E5DDF"/>
    <w:rsid w:val="008E5DE2"/>
    <w:rsid w:val="008E5F32"/>
    <w:rsid w:val="008E60EA"/>
    <w:rsid w:val="008E629F"/>
    <w:rsid w:val="008E64F4"/>
    <w:rsid w:val="008E65B8"/>
    <w:rsid w:val="008E6693"/>
    <w:rsid w:val="008E678D"/>
    <w:rsid w:val="008E685D"/>
    <w:rsid w:val="008E6950"/>
    <w:rsid w:val="008E69C9"/>
    <w:rsid w:val="008E6B9A"/>
    <w:rsid w:val="008E6C91"/>
    <w:rsid w:val="008E6FD0"/>
    <w:rsid w:val="008E7185"/>
    <w:rsid w:val="008E71CC"/>
    <w:rsid w:val="008E7251"/>
    <w:rsid w:val="008E761F"/>
    <w:rsid w:val="008E7659"/>
    <w:rsid w:val="008E7666"/>
    <w:rsid w:val="008E7712"/>
    <w:rsid w:val="008E7758"/>
    <w:rsid w:val="008E78FF"/>
    <w:rsid w:val="008E7969"/>
    <w:rsid w:val="008E79D4"/>
    <w:rsid w:val="008E7A33"/>
    <w:rsid w:val="008E7B4E"/>
    <w:rsid w:val="008E7B7D"/>
    <w:rsid w:val="008E7BD2"/>
    <w:rsid w:val="008E7BF7"/>
    <w:rsid w:val="008E7C09"/>
    <w:rsid w:val="008E7D41"/>
    <w:rsid w:val="008E7D66"/>
    <w:rsid w:val="008E7DB3"/>
    <w:rsid w:val="008E7DCA"/>
    <w:rsid w:val="008E7E4B"/>
    <w:rsid w:val="008E7F02"/>
    <w:rsid w:val="008E7FB8"/>
    <w:rsid w:val="008F010A"/>
    <w:rsid w:val="008F0122"/>
    <w:rsid w:val="008F02A3"/>
    <w:rsid w:val="008F0322"/>
    <w:rsid w:val="008F045F"/>
    <w:rsid w:val="008F0742"/>
    <w:rsid w:val="008F0860"/>
    <w:rsid w:val="008F0959"/>
    <w:rsid w:val="008F09E9"/>
    <w:rsid w:val="008F0A06"/>
    <w:rsid w:val="008F0BA3"/>
    <w:rsid w:val="008F0BCD"/>
    <w:rsid w:val="008F0D2B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0F"/>
    <w:rsid w:val="008F1BA7"/>
    <w:rsid w:val="008F1BF5"/>
    <w:rsid w:val="008F1C7C"/>
    <w:rsid w:val="008F1CA9"/>
    <w:rsid w:val="008F1D24"/>
    <w:rsid w:val="008F1DA3"/>
    <w:rsid w:val="008F1DF8"/>
    <w:rsid w:val="008F1E5C"/>
    <w:rsid w:val="008F2018"/>
    <w:rsid w:val="008F21EE"/>
    <w:rsid w:val="008F2262"/>
    <w:rsid w:val="008F226D"/>
    <w:rsid w:val="008F22D1"/>
    <w:rsid w:val="008F2326"/>
    <w:rsid w:val="008F2339"/>
    <w:rsid w:val="008F23AA"/>
    <w:rsid w:val="008F249A"/>
    <w:rsid w:val="008F249B"/>
    <w:rsid w:val="008F24EB"/>
    <w:rsid w:val="008F2543"/>
    <w:rsid w:val="008F2630"/>
    <w:rsid w:val="008F2744"/>
    <w:rsid w:val="008F27B6"/>
    <w:rsid w:val="008F282B"/>
    <w:rsid w:val="008F2A1A"/>
    <w:rsid w:val="008F2A75"/>
    <w:rsid w:val="008F2B08"/>
    <w:rsid w:val="008F2B87"/>
    <w:rsid w:val="008F2CEA"/>
    <w:rsid w:val="008F2E9B"/>
    <w:rsid w:val="008F3040"/>
    <w:rsid w:val="008F3137"/>
    <w:rsid w:val="008F3192"/>
    <w:rsid w:val="008F3335"/>
    <w:rsid w:val="008F3345"/>
    <w:rsid w:val="008F3423"/>
    <w:rsid w:val="008F3470"/>
    <w:rsid w:val="008F34F4"/>
    <w:rsid w:val="008F3576"/>
    <w:rsid w:val="008F358D"/>
    <w:rsid w:val="008F3800"/>
    <w:rsid w:val="008F3A1D"/>
    <w:rsid w:val="008F3B81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2FE"/>
    <w:rsid w:val="008F4331"/>
    <w:rsid w:val="008F43CD"/>
    <w:rsid w:val="008F43F3"/>
    <w:rsid w:val="008F44A5"/>
    <w:rsid w:val="008F453C"/>
    <w:rsid w:val="008F45C2"/>
    <w:rsid w:val="008F45D6"/>
    <w:rsid w:val="008F4892"/>
    <w:rsid w:val="008F49C2"/>
    <w:rsid w:val="008F4A24"/>
    <w:rsid w:val="008F4A2C"/>
    <w:rsid w:val="008F4A4C"/>
    <w:rsid w:val="008F4DC1"/>
    <w:rsid w:val="008F4E6C"/>
    <w:rsid w:val="008F4ECF"/>
    <w:rsid w:val="008F4F43"/>
    <w:rsid w:val="008F4F4C"/>
    <w:rsid w:val="008F4FBA"/>
    <w:rsid w:val="008F5058"/>
    <w:rsid w:val="008F50A3"/>
    <w:rsid w:val="008F5243"/>
    <w:rsid w:val="008F5296"/>
    <w:rsid w:val="008F54C1"/>
    <w:rsid w:val="008F5771"/>
    <w:rsid w:val="008F57AE"/>
    <w:rsid w:val="008F57C6"/>
    <w:rsid w:val="008F5893"/>
    <w:rsid w:val="008F58E8"/>
    <w:rsid w:val="008F5969"/>
    <w:rsid w:val="008F5A59"/>
    <w:rsid w:val="008F5B83"/>
    <w:rsid w:val="008F5B96"/>
    <w:rsid w:val="008F5D16"/>
    <w:rsid w:val="008F5DCF"/>
    <w:rsid w:val="008F5E7E"/>
    <w:rsid w:val="008F5E8B"/>
    <w:rsid w:val="008F5F56"/>
    <w:rsid w:val="008F6086"/>
    <w:rsid w:val="008F6126"/>
    <w:rsid w:val="008F616A"/>
    <w:rsid w:val="008F6334"/>
    <w:rsid w:val="008F6367"/>
    <w:rsid w:val="008F637A"/>
    <w:rsid w:val="008F64C3"/>
    <w:rsid w:val="008F65C8"/>
    <w:rsid w:val="008F66E5"/>
    <w:rsid w:val="008F6735"/>
    <w:rsid w:val="008F67BD"/>
    <w:rsid w:val="008F6808"/>
    <w:rsid w:val="008F6952"/>
    <w:rsid w:val="008F697E"/>
    <w:rsid w:val="008F6AC4"/>
    <w:rsid w:val="008F6BCB"/>
    <w:rsid w:val="008F6C2A"/>
    <w:rsid w:val="008F6CA5"/>
    <w:rsid w:val="008F6F7C"/>
    <w:rsid w:val="008F6F83"/>
    <w:rsid w:val="008F716A"/>
    <w:rsid w:val="008F7221"/>
    <w:rsid w:val="008F7228"/>
    <w:rsid w:val="008F731A"/>
    <w:rsid w:val="008F736F"/>
    <w:rsid w:val="008F7384"/>
    <w:rsid w:val="008F744F"/>
    <w:rsid w:val="008F7484"/>
    <w:rsid w:val="008F749E"/>
    <w:rsid w:val="008F7546"/>
    <w:rsid w:val="008F7670"/>
    <w:rsid w:val="008F7916"/>
    <w:rsid w:val="008F795F"/>
    <w:rsid w:val="008F7991"/>
    <w:rsid w:val="008F7A80"/>
    <w:rsid w:val="008F7B11"/>
    <w:rsid w:val="008F7BD2"/>
    <w:rsid w:val="008F7D95"/>
    <w:rsid w:val="008F7FC4"/>
    <w:rsid w:val="008F7FEA"/>
    <w:rsid w:val="00900010"/>
    <w:rsid w:val="00900064"/>
    <w:rsid w:val="009000DA"/>
    <w:rsid w:val="009001AE"/>
    <w:rsid w:val="009001E8"/>
    <w:rsid w:val="0090038E"/>
    <w:rsid w:val="00900420"/>
    <w:rsid w:val="00900698"/>
    <w:rsid w:val="009006E7"/>
    <w:rsid w:val="0090070C"/>
    <w:rsid w:val="00900921"/>
    <w:rsid w:val="009009B7"/>
    <w:rsid w:val="00900BEB"/>
    <w:rsid w:val="00900D5B"/>
    <w:rsid w:val="00900E8C"/>
    <w:rsid w:val="00900F60"/>
    <w:rsid w:val="00900F81"/>
    <w:rsid w:val="00900FC8"/>
    <w:rsid w:val="00900FE2"/>
    <w:rsid w:val="00900FE8"/>
    <w:rsid w:val="00900FFD"/>
    <w:rsid w:val="00901177"/>
    <w:rsid w:val="0090121C"/>
    <w:rsid w:val="0090123A"/>
    <w:rsid w:val="00901432"/>
    <w:rsid w:val="0090143C"/>
    <w:rsid w:val="009015BC"/>
    <w:rsid w:val="009017D3"/>
    <w:rsid w:val="00901984"/>
    <w:rsid w:val="009019D9"/>
    <w:rsid w:val="00901BA1"/>
    <w:rsid w:val="00901FD7"/>
    <w:rsid w:val="00901FE1"/>
    <w:rsid w:val="00901FE8"/>
    <w:rsid w:val="00902071"/>
    <w:rsid w:val="00902261"/>
    <w:rsid w:val="009022A7"/>
    <w:rsid w:val="0090256A"/>
    <w:rsid w:val="009025DB"/>
    <w:rsid w:val="009028B1"/>
    <w:rsid w:val="009028F5"/>
    <w:rsid w:val="00902A11"/>
    <w:rsid w:val="00902B9B"/>
    <w:rsid w:val="00902BFF"/>
    <w:rsid w:val="00902C25"/>
    <w:rsid w:val="00902C9F"/>
    <w:rsid w:val="00902CAB"/>
    <w:rsid w:val="00902D52"/>
    <w:rsid w:val="00902D7B"/>
    <w:rsid w:val="0090307E"/>
    <w:rsid w:val="009030FB"/>
    <w:rsid w:val="0090317E"/>
    <w:rsid w:val="0090324F"/>
    <w:rsid w:val="009033B2"/>
    <w:rsid w:val="0090343F"/>
    <w:rsid w:val="0090344B"/>
    <w:rsid w:val="00903498"/>
    <w:rsid w:val="00903507"/>
    <w:rsid w:val="009035C4"/>
    <w:rsid w:val="009035DD"/>
    <w:rsid w:val="00903780"/>
    <w:rsid w:val="00903836"/>
    <w:rsid w:val="00903872"/>
    <w:rsid w:val="00903884"/>
    <w:rsid w:val="00903910"/>
    <w:rsid w:val="0090397E"/>
    <w:rsid w:val="00903BB8"/>
    <w:rsid w:val="00903CFC"/>
    <w:rsid w:val="00903D21"/>
    <w:rsid w:val="00903DC1"/>
    <w:rsid w:val="00903DF3"/>
    <w:rsid w:val="00903ECF"/>
    <w:rsid w:val="00903F61"/>
    <w:rsid w:val="00903F7F"/>
    <w:rsid w:val="009040A5"/>
    <w:rsid w:val="009040E2"/>
    <w:rsid w:val="0090411A"/>
    <w:rsid w:val="00904143"/>
    <w:rsid w:val="0090414E"/>
    <w:rsid w:val="00904258"/>
    <w:rsid w:val="00904307"/>
    <w:rsid w:val="009043D8"/>
    <w:rsid w:val="009043EA"/>
    <w:rsid w:val="009045B9"/>
    <w:rsid w:val="009045D9"/>
    <w:rsid w:val="0090461A"/>
    <w:rsid w:val="00904958"/>
    <w:rsid w:val="0090496B"/>
    <w:rsid w:val="00904B66"/>
    <w:rsid w:val="00904BDA"/>
    <w:rsid w:val="00904DD7"/>
    <w:rsid w:val="00904DFE"/>
    <w:rsid w:val="00905012"/>
    <w:rsid w:val="009050E4"/>
    <w:rsid w:val="0090512D"/>
    <w:rsid w:val="00905131"/>
    <w:rsid w:val="00905139"/>
    <w:rsid w:val="00905357"/>
    <w:rsid w:val="00905457"/>
    <w:rsid w:val="009054CF"/>
    <w:rsid w:val="00905794"/>
    <w:rsid w:val="009057B8"/>
    <w:rsid w:val="00905984"/>
    <w:rsid w:val="009059B3"/>
    <w:rsid w:val="009059CF"/>
    <w:rsid w:val="009059DE"/>
    <w:rsid w:val="00905A33"/>
    <w:rsid w:val="00905ADE"/>
    <w:rsid w:val="00905C5D"/>
    <w:rsid w:val="00905D09"/>
    <w:rsid w:val="00905E27"/>
    <w:rsid w:val="00905F75"/>
    <w:rsid w:val="00905FA3"/>
    <w:rsid w:val="00905FE7"/>
    <w:rsid w:val="00906003"/>
    <w:rsid w:val="00906035"/>
    <w:rsid w:val="009061DB"/>
    <w:rsid w:val="00906491"/>
    <w:rsid w:val="009065A1"/>
    <w:rsid w:val="0090671A"/>
    <w:rsid w:val="0090678B"/>
    <w:rsid w:val="009068BC"/>
    <w:rsid w:val="0090690B"/>
    <w:rsid w:val="009069D7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0DF"/>
    <w:rsid w:val="00907324"/>
    <w:rsid w:val="0090746B"/>
    <w:rsid w:val="00907555"/>
    <w:rsid w:val="0090779C"/>
    <w:rsid w:val="009077D0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100F8"/>
    <w:rsid w:val="009101B2"/>
    <w:rsid w:val="009101CA"/>
    <w:rsid w:val="00910231"/>
    <w:rsid w:val="00910250"/>
    <w:rsid w:val="009103B7"/>
    <w:rsid w:val="0091040C"/>
    <w:rsid w:val="00910637"/>
    <w:rsid w:val="00910A0E"/>
    <w:rsid w:val="00910A6A"/>
    <w:rsid w:val="00910A73"/>
    <w:rsid w:val="00910BDC"/>
    <w:rsid w:val="00910EE5"/>
    <w:rsid w:val="00911075"/>
    <w:rsid w:val="009112D0"/>
    <w:rsid w:val="00911383"/>
    <w:rsid w:val="009114B5"/>
    <w:rsid w:val="0091155D"/>
    <w:rsid w:val="00911564"/>
    <w:rsid w:val="00911734"/>
    <w:rsid w:val="00911783"/>
    <w:rsid w:val="00911844"/>
    <w:rsid w:val="009118D0"/>
    <w:rsid w:val="00911950"/>
    <w:rsid w:val="0091195D"/>
    <w:rsid w:val="0091198C"/>
    <w:rsid w:val="00911A99"/>
    <w:rsid w:val="00911ABE"/>
    <w:rsid w:val="00911CF5"/>
    <w:rsid w:val="00911E2D"/>
    <w:rsid w:val="00911F68"/>
    <w:rsid w:val="00911FD5"/>
    <w:rsid w:val="00912037"/>
    <w:rsid w:val="009124D5"/>
    <w:rsid w:val="009124E3"/>
    <w:rsid w:val="009125B8"/>
    <w:rsid w:val="00912649"/>
    <w:rsid w:val="00912814"/>
    <w:rsid w:val="00912834"/>
    <w:rsid w:val="009128C6"/>
    <w:rsid w:val="00912ABC"/>
    <w:rsid w:val="00912C4A"/>
    <w:rsid w:val="00912C4B"/>
    <w:rsid w:val="00912C77"/>
    <w:rsid w:val="00912C97"/>
    <w:rsid w:val="00912CA0"/>
    <w:rsid w:val="00912CF7"/>
    <w:rsid w:val="00912D30"/>
    <w:rsid w:val="00912D32"/>
    <w:rsid w:val="00912F72"/>
    <w:rsid w:val="00912F7E"/>
    <w:rsid w:val="00913016"/>
    <w:rsid w:val="0091303D"/>
    <w:rsid w:val="00913107"/>
    <w:rsid w:val="00913168"/>
    <w:rsid w:val="00913191"/>
    <w:rsid w:val="00913197"/>
    <w:rsid w:val="00913200"/>
    <w:rsid w:val="0091323A"/>
    <w:rsid w:val="009133DC"/>
    <w:rsid w:val="009133E5"/>
    <w:rsid w:val="0091341C"/>
    <w:rsid w:val="0091348F"/>
    <w:rsid w:val="009135C0"/>
    <w:rsid w:val="0091366C"/>
    <w:rsid w:val="009136AC"/>
    <w:rsid w:val="009136F1"/>
    <w:rsid w:val="00913738"/>
    <w:rsid w:val="009137D0"/>
    <w:rsid w:val="00913805"/>
    <w:rsid w:val="00913808"/>
    <w:rsid w:val="00913888"/>
    <w:rsid w:val="0091388E"/>
    <w:rsid w:val="0091398B"/>
    <w:rsid w:val="00913D52"/>
    <w:rsid w:val="009140CB"/>
    <w:rsid w:val="009141CD"/>
    <w:rsid w:val="009141D9"/>
    <w:rsid w:val="0091423D"/>
    <w:rsid w:val="009142E0"/>
    <w:rsid w:val="00914316"/>
    <w:rsid w:val="0091446A"/>
    <w:rsid w:val="00914542"/>
    <w:rsid w:val="0091491B"/>
    <w:rsid w:val="00914944"/>
    <w:rsid w:val="009149EC"/>
    <w:rsid w:val="00914AAF"/>
    <w:rsid w:val="00914AD7"/>
    <w:rsid w:val="00914C7A"/>
    <w:rsid w:val="00914D03"/>
    <w:rsid w:val="00914E83"/>
    <w:rsid w:val="00914FB0"/>
    <w:rsid w:val="0091507B"/>
    <w:rsid w:val="00915129"/>
    <w:rsid w:val="00915723"/>
    <w:rsid w:val="00915770"/>
    <w:rsid w:val="00915A66"/>
    <w:rsid w:val="00915B57"/>
    <w:rsid w:val="00915D91"/>
    <w:rsid w:val="00915DDB"/>
    <w:rsid w:val="00915EB4"/>
    <w:rsid w:val="00915EB8"/>
    <w:rsid w:val="00915EE8"/>
    <w:rsid w:val="00915F74"/>
    <w:rsid w:val="00915FA2"/>
    <w:rsid w:val="009160AA"/>
    <w:rsid w:val="009161CB"/>
    <w:rsid w:val="0091636B"/>
    <w:rsid w:val="009164C5"/>
    <w:rsid w:val="009164C9"/>
    <w:rsid w:val="009165E9"/>
    <w:rsid w:val="0091669B"/>
    <w:rsid w:val="009166A7"/>
    <w:rsid w:val="009166E8"/>
    <w:rsid w:val="00916998"/>
    <w:rsid w:val="00916E49"/>
    <w:rsid w:val="00916F86"/>
    <w:rsid w:val="00917014"/>
    <w:rsid w:val="009170C0"/>
    <w:rsid w:val="00917132"/>
    <w:rsid w:val="0091713A"/>
    <w:rsid w:val="00917202"/>
    <w:rsid w:val="009172E0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BF"/>
    <w:rsid w:val="00917BF2"/>
    <w:rsid w:val="00917D12"/>
    <w:rsid w:val="00917DD9"/>
    <w:rsid w:val="00917F61"/>
    <w:rsid w:val="00917FDC"/>
    <w:rsid w:val="00920083"/>
    <w:rsid w:val="00920118"/>
    <w:rsid w:val="00920223"/>
    <w:rsid w:val="00920250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CD6"/>
    <w:rsid w:val="00920D3C"/>
    <w:rsid w:val="00920DD9"/>
    <w:rsid w:val="00920DF7"/>
    <w:rsid w:val="00920F48"/>
    <w:rsid w:val="00920F6B"/>
    <w:rsid w:val="00920F82"/>
    <w:rsid w:val="0092106A"/>
    <w:rsid w:val="00921126"/>
    <w:rsid w:val="0092114C"/>
    <w:rsid w:val="0092124F"/>
    <w:rsid w:val="00921341"/>
    <w:rsid w:val="009213AD"/>
    <w:rsid w:val="00921446"/>
    <w:rsid w:val="009215BD"/>
    <w:rsid w:val="0092173A"/>
    <w:rsid w:val="00921769"/>
    <w:rsid w:val="009217A0"/>
    <w:rsid w:val="0092185B"/>
    <w:rsid w:val="00921870"/>
    <w:rsid w:val="0092190F"/>
    <w:rsid w:val="009219B2"/>
    <w:rsid w:val="00921A00"/>
    <w:rsid w:val="00921B2E"/>
    <w:rsid w:val="00921C5A"/>
    <w:rsid w:val="00921CF0"/>
    <w:rsid w:val="00921D0D"/>
    <w:rsid w:val="00921D6A"/>
    <w:rsid w:val="00921DB9"/>
    <w:rsid w:val="00921DC4"/>
    <w:rsid w:val="00921F19"/>
    <w:rsid w:val="00921F62"/>
    <w:rsid w:val="009221F5"/>
    <w:rsid w:val="00922263"/>
    <w:rsid w:val="00922378"/>
    <w:rsid w:val="0092237D"/>
    <w:rsid w:val="009223AF"/>
    <w:rsid w:val="00922448"/>
    <w:rsid w:val="0092247F"/>
    <w:rsid w:val="00922497"/>
    <w:rsid w:val="009224AB"/>
    <w:rsid w:val="009224E9"/>
    <w:rsid w:val="00922669"/>
    <w:rsid w:val="009226C0"/>
    <w:rsid w:val="00922B1B"/>
    <w:rsid w:val="00922B9B"/>
    <w:rsid w:val="00922C04"/>
    <w:rsid w:val="00922D9B"/>
    <w:rsid w:val="00922E7C"/>
    <w:rsid w:val="00922F72"/>
    <w:rsid w:val="00923099"/>
    <w:rsid w:val="00923115"/>
    <w:rsid w:val="00923161"/>
    <w:rsid w:val="00923193"/>
    <w:rsid w:val="009231D3"/>
    <w:rsid w:val="00923452"/>
    <w:rsid w:val="009234B1"/>
    <w:rsid w:val="009234BD"/>
    <w:rsid w:val="00923632"/>
    <w:rsid w:val="00923685"/>
    <w:rsid w:val="0092368B"/>
    <w:rsid w:val="009236E1"/>
    <w:rsid w:val="00923719"/>
    <w:rsid w:val="009237C2"/>
    <w:rsid w:val="009238B5"/>
    <w:rsid w:val="009238BF"/>
    <w:rsid w:val="009238CD"/>
    <w:rsid w:val="00923A33"/>
    <w:rsid w:val="00923B30"/>
    <w:rsid w:val="00923C19"/>
    <w:rsid w:val="00923C50"/>
    <w:rsid w:val="00923D73"/>
    <w:rsid w:val="00923E8B"/>
    <w:rsid w:val="00923EAB"/>
    <w:rsid w:val="00923F1B"/>
    <w:rsid w:val="00924034"/>
    <w:rsid w:val="009240F1"/>
    <w:rsid w:val="00924239"/>
    <w:rsid w:val="0092427E"/>
    <w:rsid w:val="009242FD"/>
    <w:rsid w:val="00924452"/>
    <w:rsid w:val="009244C4"/>
    <w:rsid w:val="0092451B"/>
    <w:rsid w:val="009248BB"/>
    <w:rsid w:val="009249A2"/>
    <w:rsid w:val="009249CD"/>
    <w:rsid w:val="00924A39"/>
    <w:rsid w:val="00924D04"/>
    <w:rsid w:val="00924E37"/>
    <w:rsid w:val="00924E42"/>
    <w:rsid w:val="00924F4A"/>
    <w:rsid w:val="009250C5"/>
    <w:rsid w:val="009250F1"/>
    <w:rsid w:val="009252BB"/>
    <w:rsid w:val="009252E3"/>
    <w:rsid w:val="009253A9"/>
    <w:rsid w:val="009254CE"/>
    <w:rsid w:val="009254FA"/>
    <w:rsid w:val="0092552F"/>
    <w:rsid w:val="0092555F"/>
    <w:rsid w:val="009255BA"/>
    <w:rsid w:val="0092573D"/>
    <w:rsid w:val="00925768"/>
    <w:rsid w:val="0092587F"/>
    <w:rsid w:val="009258B7"/>
    <w:rsid w:val="009259A8"/>
    <w:rsid w:val="00925A46"/>
    <w:rsid w:val="00925A68"/>
    <w:rsid w:val="00925CB4"/>
    <w:rsid w:val="00925D6E"/>
    <w:rsid w:val="00925EDB"/>
    <w:rsid w:val="00925F06"/>
    <w:rsid w:val="00925F79"/>
    <w:rsid w:val="009260B3"/>
    <w:rsid w:val="009260F7"/>
    <w:rsid w:val="00926271"/>
    <w:rsid w:val="009264E7"/>
    <w:rsid w:val="0092677F"/>
    <w:rsid w:val="009267C4"/>
    <w:rsid w:val="009268DE"/>
    <w:rsid w:val="00926AD8"/>
    <w:rsid w:val="00926C4A"/>
    <w:rsid w:val="00926C82"/>
    <w:rsid w:val="00926CBC"/>
    <w:rsid w:val="00926D51"/>
    <w:rsid w:val="00926E63"/>
    <w:rsid w:val="00926E7A"/>
    <w:rsid w:val="00926EA6"/>
    <w:rsid w:val="00926F34"/>
    <w:rsid w:val="00926FCD"/>
    <w:rsid w:val="00927165"/>
    <w:rsid w:val="009271C4"/>
    <w:rsid w:val="009271DA"/>
    <w:rsid w:val="009271EA"/>
    <w:rsid w:val="00927269"/>
    <w:rsid w:val="00927304"/>
    <w:rsid w:val="00927435"/>
    <w:rsid w:val="009274F4"/>
    <w:rsid w:val="009276A7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6B"/>
    <w:rsid w:val="00927F87"/>
    <w:rsid w:val="009301D1"/>
    <w:rsid w:val="00930284"/>
    <w:rsid w:val="0093043D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0F5E"/>
    <w:rsid w:val="0093116E"/>
    <w:rsid w:val="00931214"/>
    <w:rsid w:val="00931256"/>
    <w:rsid w:val="009312BA"/>
    <w:rsid w:val="009312EE"/>
    <w:rsid w:val="009313BB"/>
    <w:rsid w:val="0093144D"/>
    <w:rsid w:val="009315B9"/>
    <w:rsid w:val="00931603"/>
    <w:rsid w:val="0093176F"/>
    <w:rsid w:val="00931865"/>
    <w:rsid w:val="00931A2B"/>
    <w:rsid w:val="00931AAF"/>
    <w:rsid w:val="00931ACF"/>
    <w:rsid w:val="00931C0F"/>
    <w:rsid w:val="00931D30"/>
    <w:rsid w:val="00931EA5"/>
    <w:rsid w:val="00931FAC"/>
    <w:rsid w:val="00932195"/>
    <w:rsid w:val="009321EE"/>
    <w:rsid w:val="0093224B"/>
    <w:rsid w:val="00932276"/>
    <w:rsid w:val="009323DA"/>
    <w:rsid w:val="00932424"/>
    <w:rsid w:val="009325BD"/>
    <w:rsid w:val="00932602"/>
    <w:rsid w:val="00932631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2F8"/>
    <w:rsid w:val="0093346A"/>
    <w:rsid w:val="009334F2"/>
    <w:rsid w:val="00933545"/>
    <w:rsid w:val="0093359D"/>
    <w:rsid w:val="00933661"/>
    <w:rsid w:val="00933838"/>
    <w:rsid w:val="00933873"/>
    <w:rsid w:val="00933A40"/>
    <w:rsid w:val="00933ABF"/>
    <w:rsid w:val="00933B90"/>
    <w:rsid w:val="00933BE0"/>
    <w:rsid w:val="00933CD9"/>
    <w:rsid w:val="00933CF0"/>
    <w:rsid w:val="00933D57"/>
    <w:rsid w:val="00933FBF"/>
    <w:rsid w:val="00934061"/>
    <w:rsid w:val="009340B2"/>
    <w:rsid w:val="009341B2"/>
    <w:rsid w:val="009343CB"/>
    <w:rsid w:val="009343EF"/>
    <w:rsid w:val="0093448D"/>
    <w:rsid w:val="00934513"/>
    <w:rsid w:val="009345D2"/>
    <w:rsid w:val="0093478D"/>
    <w:rsid w:val="009347B7"/>
    <w:rsid w:val="00934886"/>
    <w:rsid w:val="009349CE"/>
    <w:rsid w:val="00934BCC"/>
    <w:rsid w:val="00934BFA"/>
    <w:rsid w:val="00934D16"/>
    <w:rsid w:val="00934D23"/>
    <w:rsid w:val="00934E18"/>
    <w:rsid w:val="00935095"/>
    <w:rsid w:val="0093519D"/>
    <w:rsid w:val="009351AD"/>
    <w:rsid w:val="009351BA"/>
    <w:rsid w:val="00935291"/>
    <w:rsid w:val="009352D2"/>
    <w:rsid w:val="009355FC"/>
    <w:rsid w:val="00935630"/>
    <w:rsid w:val="0093571C"/>
    <w:rsid w:val="00935849"/>
    <w:rsid w:val="009359CE"/>
    <w:rsid w:val="00935A1D"/>
    <w:rsid w:val="00935A80"/>
    <w:rsid w:val="00935D5A"/>
    <w:rsid w:val="009361A0"/>
    <w:rsid w:val="00936279"/>
    <w:rsid w:val="009362B4"/>
    <w:rsid w:val="009362DD"/>
    <w:rsid w:val="0093639F"/>
    <w:rsid w:val="009363C4"/>
    <w:rsid w:val="0093641B"/>
    <w:rsid w:val="009365D3"/>
    <w:rsid w:val="00936610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1FC"/>
    <w:rsid w:val="00937449"/>
    <w:rsid w:val="0093745A"/>
    <w:rsid w:val="0093771E"/>
    <w:rsid w:val="00937774"/>
    <w:rsid w:val="009377C4"/>
    <w:rsid w:val="00937A0F"/>
    <w:rsid w:val="00937AE0"/>
    <w:rsid w:val="00937B40"/>
    <w:rsid w:val="00937D0F"/>
    <w:rsid w:val="00937E61"/>
    <w:rsid w:val="00937EFF"/>
    <w:rsid w:val="00937F82"/>
    <w:rsid w:val="0094000F"/>
    <w:rsid w:val="0094001C"/>
    <w:rsid w:val="00940233"/>
    <w:rsid w:val="00940282"/>
    <w:rsid w:val="0094028C"/>
    <w:rsid w:val="0094041E"/>
    <w:rsid w:val="00940442"/>
    <w:rsid w:val="009405DA"/>
    <w:rsid w:val="0094063C"/>
    <w:rsid w:val="00940672"/>
    <w:rsid w:val="009408E3"/>
    <w:rsid w:val="0094092C"/>
    <w:rsid w:val="009409CF"/>
    <w:rsid w:val="00940B4A"/>
    <w:rsid w:val="00940BB4"/>
    <w:rsid w:val="00940BF4"/>
    <w:rsid w:val="00940D11"/>
    <w:rsid w:val="00940D14"/>
    <w:rsid w:val="00940D7E"/>
    <w:rsid w:val="00940DBE"/>
    <w:rsid w:val="00940E70"/>
    <w:rsid w:val="00940F36"/>
    <w:rsid w:val="00940FD6"/>
    <w:rsid w:val="0094104B"/>
    <w:rsid w:val="00941180"/>
    <w:rsid w:val="0094119C"/>
    <w:rsid w:val="009411EF"/>
    <w:rsid w:val="009412A7"/>
    <w:rsid w:val="0094145A"/>
    <w:rsid w:val="009414B3"/>
    <w:rsid w:val="009415E8"/>
    <w:rsid w:val="00941622"/>
    <w:rsid w:val="009416C9"/>
    <w:rsid w:val="0094179E"/>
    <w:rsid w:val="0094182A"/>
    <w:rsid w:val="00941C2E"/>
    <w:rsid w:val="00941DCC"/>
    <w:rsid w:val="00941DCD"/>
    <w:rsid w:val="00942185"/>
    <w:rsid w:val="00942231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3F7"/>
    <w:rsid w:val="00943408"/>
    <w:rsid w:val="00943553"/>
    <w:rsid w:val="0094363B"/>
    <w:rsid w:val="0094364D"/>
    <w:rsid w:val="00943705"/>
    <w:rsid w:val="009437CE"/>
    <w:rsid w:val="00943820"/>
    <w:rsid w:val="00943886"/>
    <w:rsid w:val="009438DC"/>
    <w:rsid w:val="00943962"/>
    <w:rsid w:val="00943A69"/>
    <w:rsid w:val="00943A87"/>
    <w:rsid w:val="00943A8E"/>
    <w:rsid w:val="00943C23"/>
    <w:rsid w:val="00943D82"/>
    <w:rsid w:val="00943ED9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4AA"/>
    <w:rsid w:val="009445E6"/>
    <w:rsid w:val="009446A4"/>
    <w:rsid w:val="00944906"/>
    <w:rsid w:val="00944976"/>
    <w:rsid w:val="00944AE1"/>
    <w:rsid w:val="00944BEC"/>
    <w:rsid w:val="00944C7A"/>
    <w:rsid w:val="0094509C"/>
    <w:rsid w:val="009452B2"/>
    <w:rsid w:val="0094555A"/>
    <w:rsid w:val="009455E3"/>
    <w:rsid w:val="0094563B"/>
    <w:rsid w:val="0094564F"/>
    <w:rsid w:val="009456C9"/>
    <w:rsid w:val="00945728"/>
    <w:rsid w:val="009458B5"/>
    <w:rsid w:val="009458BF"/>
    <w:rsid w:val="009458EC"/>
    <w:rsid w:val="009459C2"/>
    <w:rsid w:val="00945BF4"/>
    <w:rsid w:val="00945C16"/>
    <w:rsid w:val="00945D38"/>
    <w:rsid w:val="00945D46"/>
    <w:rsid w:val="00945FF4"/>
    <w:rsid w:val="00946062"/>
    <w:rsid w:val="009460B8"/>
    <w:rsid w:val="0094617C"/>
    <w:rsid w:val="00946349"/>
    <w:rsid w:val="0094636F"/>
    <w:rsid w:val="009463E7"/>
    <w:rsid w:val="009463FD"/>
    <w:rsid w:val="0094642C"/>
    <w:rsid w:val="009466FA"/>
    <w:rsid w:val="00946872"/>
    <w:rsid w:val="00946DCC"/>
    <w:rsid w:val="00946E2D"/>
    <w:rsid w:val="00946E6F"/>
    <w:rsid w:val="00946F15"/>
    <w:rsid w:val="00946F63"/>
    <w:rsid w:val="0094715C"/>
    <w:rsid w:val="009471C5"/>
    <w:rsid w:val="009473B1"/>
    <w:rsid w:val="009473D0"/>
    <w:rsid w:val="00947443"/>
    <w:rsid w:val="0094756E"/>
    <w:rsid w:val="0094769F"/>
    <w:rsid w:val="009476A7"/>
    <w:rsid w:val="00947871"/>
    <w:rsid w:val="009479ED"/>
    <w:rsid w:val="00947BB5"/>
    <w:rsid w:val="00947EE5"/>
    <w:rsid w:val="00947F31"/>
    <w:rsid w:val="00947F4D"/>
    <w:rsid w:val="00947FBC"/>
    <w:rsid w:val="00947FCB"/>
    <w:rsid w:val="0095003C"/>
    <w:rsid w:val="009500F9"/>
    <w:rsid w:val="009501E5"/>
    <w:rsid w:val="0095029C"/>
    <w:rsid w:val="009502B8"/>
    <w:rsid w:val="00950418"/>
    <w:rsid w:val="009505AF"/>
    <w:rsid w:val="0095066E"/>
    <w:rsid w:val="00950769"/>
    <w:rsid w:val="009507C6"/>
    <w:rsid w:val="00950861"/>
    <w:rsid w:val="00950882"/>
    <w:rsid w:val="009508A0"/>
    <w:rsid w:val="009509B4"/>
    <w:rsid w:val="00950A33"/>
    <w:rsid w:val="00950D8D"/>
    <w:rsid w:val="00950DBA"/>
    <w:rsid w:val="00950E00"/>
    <w:rsid w:val="00950E84"/>
    <w:rsid w:val="00951072"/>
    <w:rsid w:val="009511E4"/>
    <w:rsid w:val="0095142D"/>
    <w:rsid w:val="009516C0"/>
    <w:rsid w:val="0095176F"/>
    <w:rsid w:val="00951833"/>
    <w:rsid w:val="0095197F"/>
    <w:rsid w:val="00951A6A"/>
    <w:rsid w:val="00951C34"/>
    <w:rsid w:val="00951C9A"/>
    <w:rsid w:val="00951CBE"/>
    <w:rsid w:val="00951CD9"/>
    <w:rsid w:val="00951CF6"/>
    <w:rsid w:val="00951D2E"/>
    <w:rsid w:val="00951D40"/>
    <w:rsid w:val="00951DFC"/>
    <w:rsid w:val="00951FE4"/>
    <w:rsid w:val="00952045"/>
    <w:rsid w:val="00952199"/>
    <w:rsid w:val="00952465"/>
    <w:rsid w:val="00952570"/>
    <w:rsid w:val="00952625"/>
    <w:rsid w:val="00952671"/>
    <w:rsid w:val="00952726"/>
    <w:rsid w:val="00952775"/>
    <w:rsid w:val="00952809"/>
    <w:rsid w:val="00952853"/>
    <w:rsid w:val="00952895"/>
    <w:rsid w:val="00952899"/>
    <w:rsid w:val="00952933"/>
    <w:rsid w:val="00952A13"/>
    <w:rsid w:val="00952AAC"/>
    <w:rsid w:val="00952B90"/>
    <w:rsid w:val="00952D9F"/>
    <w:rsid w:val="00952DD3"/>
    <w:rsid w:val="00952FA8"/>
    <w:rsid w:val="00952FC0"/>
    <w:rsid w:val="00952FF7"/>
    <w:rsid w:val="0095302C"/>
    <w:rsid w:val="009531D7"/>
    <w:rsid w:val="009531F7"/>
    <w:rsid w:val="0095330C"/>
    <w:rsid w:val="0095332D"/>
    <w:rsid w:val="00953333"/>
    <w:rsid w:val="009534E2"/>
    <w:rsid w:val="00953560"/>
    <w:rsid w:val="00953818"/>
    <w:rsid w:val="00953829"/>
    <w:rsid w:val="009538E5"/>
    <w:rsid w:val="00953950"/>
    <w:rsid w:val="00953973"/>
    <w:rsid w:val="00953D2A"/>
    <w:rsid w:val="00953DC4"/>
    <w:rsid w:val="00953DCE"/>
    <w:rsid w:val="00953E3B"/>
    <w:rsid w:val="00953E90"/>
    <w:rsid w:val="00953FA0"/>
    <w:rsid w:val="009540B3"/>
    <w:rsid w:val="0095437F"/>
    <w:rsid w:val="00954472"/>
    <w:rsid w:val="0095454B"/>
    <w:rsid w:val="00954582"/>
    <w:rsid w:val="009546D7"/>
    <w:rsid w:val="00954769"/>
    <w:rsid w:val="0095478D"/>
    <w:rsid w:val="009548F2"/>
    <w:rsid w:val="00954911"/>
    <w:rsid w:val="00954AB5"/>
    <w:rsid w:val="00954CB8"/>
    <w:rsid w:val="00954D3F"/>
    <w:rsid w:val="00954E94"/>
    <w:rsid w:val="00954EBD"/>
    <w:rsid w:val="00954F11"/>
    <w:rsid w:val="00954F46"/>
    <w:rsid w:val="00955155"/>
    <w:rsid w:val="00955187"/>
    <w:rsid w:val="00955258"/>
    <w:rsid w:val="009552F2"/>
    <w:rsid w:val="00955749"/>
    <w:rsid w:val="0095589E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34"/>
    <w:rsid w:val="00956C81"/>
    <w:rsid w:val="00956C91"/>
    <w:rsid w:val="00956DC2"/>
    <w:rsid w:val="00956E8E"/>
    <w:rsid w:val="0095708F"/>
    <w:rsid w:val="009570AC"/>
    <w:rsid w:val="009570D4"/>
    <w:rsid w:val="0095716B"/>
    <w:rsid w:val="00957234"/>
    <w:rsid w:val="009572D2"/>
    <w:rsid w:val="00957418"/>
    <w:rsid w:val="0095757A"/>
    <w:rsid w:val="0095764B"/>
    <w:rsid w:val="00957746"/>
    <w:rsid w:val="00957BE6"/>
    <w:rsid w:val="00957D8F"/>
    <w:rsid w:val="00957DAA"/>
    <w:rsid w:val="00960120"/>
    <w:rsid w:val="00960224"/>
    <w:rsid w:val="0096028E"/>
    <w:rsid w:val="00960369"/>
    <w:rsid w:val="00960405"/>
    <w:rsid w:val="009604D3"/>
    <w:rsid w:val="0096050B"/>
    <w:rsid w:val="00960668"/>
    <w:rsid w:val="009607AF"/>
    <w:rsid w:val="00960931"/>
    <w:rsid w:val="00960AA6"/>
    <w:rsid w:val="00960B7D"/>
    <w:rsid w:val="00960C63"/>
    <w:rsid w:val="00960CCD"/>
    <w:rsid w:val="0096108C"/>
    <w:rsid w:val="009610D0"/>
    <w:rsid w:val="009612A5"/>
    <w:rsid w:val="0096147E"/>
    <w:rsid w:val="0096150B"/>
    <w:rsid w:val="00961595"/>
    <w:rsid w:val="009615B0"/>
    <w:rsid w:val="0096162C"/>
    <w:rsid w:val="00961800"/>
    <w:rsid w:val="0096180D"/>
    <w:rsid w:val="00961871"/>
    <w:rsid w:val="009619B9"/>
    <w:rsid w:val="00961AE2"/>
    <w:rsid w:val="00961B79"/>
    <w:rsid w:val="00961CFA"/>
    <w:rsid w:val="00961D52"/>
    <w:rsid w:val="00961FB2"/>
    <w:rsid w:val="009620D4"/>
    <w:rsid w:val="00962272"/>
    <w:rsid w:val="0096232C"/>
    <w:rsid w:val="0096234C"/>
    <w:rsid w:val="00962372"/>
    <w:rsid w:val="00962566"/>
    <w:rsid w:val="009626DB"/>
    <w:rsid w:val="009626E0"/>
    <w:rsid w:val="009627A6"/>
    <w:rsid w:val="0096286D"/>
    <w:rsid w:val="00962A27"/>
    <w:rsid w:val="00962AEA"/>
    <w:rsid w:val="00962B66"/>
    <w:rsid w:val="00962C04"/>
    <w:rsid w:val="00962C3A"/>
    <w:rsid w:val="00962DC7"/>
    <w:rsid w:val="00962FE9"/>
    <w:rsid w:val="0096304D"/>
    <w:rsid w:val="009631F1"/>
    <w:rsid w:val="0096332B"/>
    <w:rsid w:val="0096333F"/>
    <w:rsid w:val="00963448"/>
    <w:rsid w:val="009635C5"/>
    <w:rsid w:val="00963614"/>
    <w:rsid w:val="00963623"/>
    <w:rsid w:val="009638EB"/>
    <w:rsid w:val="0096393B"/>
    <w:rsid w:val="00963A18"/>
    <w:rsid w:val="00963A97"/>
    <w:rsid w:val="00963C9F"/>
    <w:rsid w:val="00963D0D"/>
    <w:rsid w:val="00963D46"/>
    <w:rsid w:val="00963D61"/>
    <w:rsid w:val="00963DB9"/>
    <w:rsid w:val="00963FBD"/>
    <w:rsid w:val="0096408E"/>
    <w:rsid w:val="009640E3"/>
    <w:rsid w:val="00964112"/>
    <w:rsid w:val="0096416F"/>
    <w:rsid w:val="009641C4"/>
    <w:rsid w:val="00964215"/>
    <w:rsid w:val="0096422E"/>
    <w:rsid w:val="0096428E"/>
    <w:rsid w:val="00964392"/>
    <w:rsid w:val="0096439E"/>
    <w:rsid w:val="00964618"/>
    <w:rsid w:val="0096482B"/>
    <w:rsid w:val="009648B2"/>
    <w:rsid w:val="009648D4"/>
    <w:rsid w:val="00964B17"/>
    <w:rsid w:val="00964BE6"/>
    <w:rsid w:val="00964E4E"/>
    <w:rsid w:val="00964EA7"/>
    <w:rsid w:val="00964F84"/>
    <w:rsid w:val="009650C7"/>
    <w:rsid w:val="00965269"/>
    <w:rsid w:val="009652F9"/>
    <w:rsid w:val="009653D8"/>
    <w:rsid w:val="0096547B"/>
    <w:rsid w:val="0096569D"/>
    <w:rsid w:val="009656E0"/>
    <w:rsid w:val="00965790"/>
    <w:rsid w:val="009657C7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BA"/>
    <w:rsid w:val="009664C4"/>
    <w:rsid w:val="00966694"/>
    <w:rsid w:val="0096676A"/>
    <w:rsid w:val="009668A6"/>
    <w:rsid w:val="00966A6F"/>
    <w:rsid w:val="00966A78"/>
    <w:rsid w:val="00966B60"/>
    <w:rsid w:val="00966BC4"/>
    <w:rsid w:val="00966CAA"/>
    <w:rsid w:val="00966CF5"/>
    <w:rsid w:val="00966CFE"/>
    <w:rsid w:val="00966D9D"/>
    <w:rsid w:val="00966F24"/>
    <w:rsid w:val="00966FE3"/>
    <w:rsid w:val="00966FF5"/>
    <w:rsid w:val="0096702B"/>
    <w:rsid w:val="0096702F"/>
    <w:rsid w:val="0096704B"/>
    <w:rsid w:val="009670E8"/>
    <w:rsid w:val="00967147"/>
    <w:rsid w:val="009671BE"/>
    <w:rsid w:val="009671E3"/>
    <w:rsid w:val="0096733D"/>
    <w:rsid w:val="00967344"/>
    <w:rsid w:val="00967366"/>
    <w:rsid w:val="009674F8"/>
    <w:rsid w:val="009675D7"/>
    <w:rsid w:val="0096764E"/>
    <w:rsid w:val="00967675"/>
    <w:rsid w:val="00967690"/>
    <w:rsid w:val="009676D2"/>
    <w:rsid w:val="009678C3"/>
    <w:rsid w:val="00967B0F"/>
    <w:rsid w:val="00967B12"/>
    <w:rsid w:val="00967DF3"/>
    <w:rsid w:val="00967F10"/>
    <w:rsid w:val="00970005"/>
    <w:rsid w:val="0097009B"/>
    <w:rsid w:val="0097017B"/>
    <w:rsid w:val="00970196"/>
    <w:rsid w:val="00970233"/>
    <w:rsid w:val="009702E0"/>
    <w:rsid w:val="009702E3"/>
    <w:rsid w:val="0097031C"/>
    <w:rsid w:val="0097037E"/>
    <w:rsid w:val="00970401"/>
    <w:rsid w:val="00970A69"/>
    <w:rsid w:val="00970B1E"/>
    <w:rsid w:val="00970B4C"/>
    <w:rsid w:val="00970C8B"/>
    <w:rsid w:val="00970DA4"/>
    <w:rsid w:val="00970E48"/>
    <w:rsid w:val="00970EF4"/>
    <w:rsid w:val="00970FFD"/>
    <w:rsid w:val="009710DD"/>
    <w:rsid w:val="00971127"/>
    <w:rsid w:val="0097119F"/>
    <w:rsid w:val="009711B9"/>
    <w:rsid w:val="00971440"/>
    <w:rsid w:val="0097144B"/>
    <w:rsid w:val="00971601"/>
    <w:rsid w:val="009716C4"/>
    <w:rsid w:val="009716FE"/>
    <w:rsid w:val="0097170A"/>
    <w:rsid w:val="0097175E"/>
    <w:rsid w:val="00971805"/>
    <w:rsid w:val="00971832"/>
    <w:rsid w:val="00971950"/>
    <w:rsid w:val="00971B30"/>
    <w:rsid w:val="00971B4F"/>
    <w:rsid w:val="00971C27"/>
    <w:rsid w:val="00971C8B"/>
    <w:rsid w:val="00971D05"/>
    <w:rsid w:val="00971D1B"/>
    <w:rsid w:val="00971DDD"/>
    <w:rsid w:val="00971F90"/>
    <w:rsid w:val="00971FF1"/>
    <w:rsid w:val="009720B6"/>
    <w:rsid w:val="009720F8"/>
    <w:rsid w:val="0097211C"/>
    <w:rsid w:val="0097224D"/>
    <w:rsid w:val="00972265"/>
    <w:rsid w:val="00972295"/>
    <w:rsid w:val="009722D5"/>
    <w:rsid w:val="009722DA"/>
    <w:rsid w:val="009722FD"/>
    <w:rsid w:val="00972472"/>
    <w:rsid w:val="009725A1"/>
    <w:rsid w:val="009728E8"/>
    <w:rsid w:val="00972910"/>
    <w:rsid w:val="00972A60"/>
    <w:rsid w:val="00972BF0"/>
    <w:rsid w:val="00972C0A"/>
    <w:rsid w:val="00972C22"/>
    <w:rsid w:val="00972CC2"/>
    <w:rsid w:val="00972D62"/>
    <w:rsid w:val="00972DA1"/>
    <w:rsid w:val="00972DDB"/>
    <w:rsid w:val="00972ED8"/>
    <w:rsid w:val="00972EE1"/>
    <w:rsid w:val="00973013"/>
    <w:rsid w:val="00973197"/>
    <w:rsid w:val="0097323E"/>
    <w:rsid w:val="00973279"/>
    <w:rsid w:val="0097341C"/>
    <w:rsid w:val="00973538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A7"/>
    <w:rsid w:val="00974BF9"/>
    <w:rsid w:val="00974D7D"/>
    <w:rsid w:val="00974D9F"/>
    <w:rsid w:val="00974DB8"/>
    <w:rsid w:val="00974DFE"/>
    <w:rsid w:val="00974E4A"/>
    <w:rsid w:val="00974EF4"/>
    <w:rsid w:val="00974F3C"/>
    <w:rsid w:val="00974FC5"/>
    <w:rsid w:val="00975144"/>
    <w:rsid w:val="009751F2"/>
    <w:rsid w:val="00975211"/>
    <w:rsid w:val="0097536E"/>
    <w:rsid w:val="0097555D"/>
    <w:rsid w:val="00975861"/>
    <w:rsid w:val="00975A80"/>
    <w:rsid w:val="00975C46"/>
    <w:rsid w:val="00975CAE"/>
    <w:rsid w:val="00975DC8"/>
    <w:rsid w:val="00975DEE"/>
    <w:rsid w:val="00975ED2"/>
    <w:rsid w:val="00975F27"/>
    <w:rsid w:val="00975F4A"/>
    <w:rsid w:val="00976316"/>
    <w:rsid w:val="00976473"/>
    <w:rsid w:val="00976501"/>
    <w:rsid w:val="009765E0"/>
    <w:rsid w:val="00976716"/>
    <w:rsid w:val="00976833"/>
    <w:rsid w:val="0097683C"/>
    <w:rsid w:val="00976895"/>
    <w:rsid w:val="009768C1"/>
    <w:rsid w:val="009768C5"/>
    <w:rsid w:val="00976930"/>
    <w:rsid w:val="00976C6F"/>
    <w:rsid w:val="00976F0D"/>
    <w:rsid w:val="00976F0E"/>
    <w:rsid w:val="0097719D"/>
    <w:rsid w:val="0097723D"/>
    <w:rsid w:val="0097735A"/>
    <w:rsid w:val="00977527"/>
    <w:rsid w:val="009775C4"/>
    <w:rsid w:val="009775CC"/>
    <w:rsid w:val="00977652"/>
    <w:rsid w:val="009776B9"/>
    <w:rsid w:val="009776C2"/>
    <w:rsid w:val="00977867"/>
    <w:rsid w:val="0097793D"/>
    <w:rsid w:val="00977A1A"/>
    <w:rsid w:val="00977A6C"/>
    <w:rsid w:val="00977A98"/>
    <w:rsid w:val="00977BC6"/>
    <w:rsid w:val="00977C08"/>
    <w:rsid w:val="00977DA4"/>
    <w:rsid w:val="00980152"/>
    <w:rsid w:val="009802DF"/>
    <w:rsid w:val="009803E1"/>
    <w:rsid w:val="009805C0"/>
    <w:rsid w:val="00980614"/>
    <w:rsid w:val="00980648"/>
    <w:rsid w:val="00980662"/>
    <w:rsid w:val="00980710"/>
    <w:rsid w:val="00980743"/>
    <w:rsid w:val="009808C0"/>
    <w:rsid w:val="00980B28"/>
    <w:rsid w:val="00980B7F"/>
    <w:rsid w:val="00980E8A"/>
    <w:rsid w:val="00980F2D"/>
    <w:rsid w:val="009810D1"/>
    <w:rsid w:val="00981101"/>
    <w:rsid w:val="009811AD"/>
    <w:rsid w:val="00981436"/>
    <w:rsid w:val="00981586"/>
    <w:rsid w:val="0098170D"/>
    <w:rsid w:val="00981712"/>
    <w:rsid w:val="0098178C"/>
    <w:rsid w:val="00981824"/>
    <w:rsid w:val="0098189E"/>
    <w:rsid w:val="009819E1"/>
    <w:rsid w:val="00981AA6"/>
    <w:rsid w:val="00981B09"/>
    <w:rsid w:val="00981B20"/>
    <w:rsid w:val="00981B5C"/>
    <w:rsid w:val="00981C00"/>
    <w:rsid w:val="00981C0C"/>
    <w:rsid w:val="00981C1C"/>
    <w:rsid w:val="00981ED9"/>
    <w:rsid w:val="0098200C"/>
    <w:rsid w:val="00982187"/>
    <w:rsid w:val="009823A7"/>
    <w:rsid w:val="009823C4"/>
    <w:rsid w:val="00982404"/>
    <w:rsid w:val="009825D2"/>
    <w:rsid w:val="0098260C"/>
    <w:rsid w:val="00982879"/>
    <w:rsid w:val="009828B2"/>
    <w:rsid w:val="00982B43"/>
    <w:rsid w:val="00982B97"/>
    <w:rsid w:val="00982C52"/>
    <w:rsid w:val="00982C8A"/>
    <w:rsid w:val="00982D4A"/>
    <w:rsid w:val="00982DFE"/>
    <w:rsid w:val="00982F6F"/>
    <w:rsid w:val="00983124"/>
    <w:rsid w:val="0098312C"/>
    <w:rsid w:val="00983213"/>
    <w:rsid w:val="0098329B"/>
    <w:rsid w:val="00983407"/>
    <w:rsid w:val="009834AC"/>
    <w:rsid w:val="009835F7"/>
    <w:rsid w:val="0098360E"/>
    <w:rsid w:val="00983673"/>
    <w:rsid w:val="009838CE"/>
    <w:rsid w:val="00983AB2"/>
    <w:rsid w:val="00983C45"/>
    <w:rsid w:val="00983CC0"/>
    <w:rsid w:val="00983CCC"/>
    <w:rsid w:val="00983E0C"/>
    <w:rsid w:val="00983E1E"/>
    <w:rsid w:val="00983E45"/>
    <w:rsid w:val="00983E66"/>
    <w:rsid w:val="0098406D"/>
    <w:rsid w:val="0098407E"/>
    <w:rsid w:val="009840CF"/>
    <w:rsid w:val="009840DA"/>
    <w:rsid w:val="00984271"/>
    <w:rsid w:val="009843A0"/>
    <w:rsid w:val="0098444E"/>
    <w:rsid w:val="0098451E"/>
    <w:rsid w:val="0098470A"/>
    <w:rsid w:val="00984773"/>
    <w:rsid w:val="00984817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78"/>
    <w:rsid w:val="0098517A"/>
    <w:rsid w:val="009853BB"/>
    <w:rsid w:val="009853FE"/>
    <w:rsid w:val="009856FD"/>
    <w:rsid w:val="0098578D"/>
    <w:rsid w:val="00985830"/>
    <w:rsid w:val="00985902"/>
    <w:rsid w:val="0098594A"/>
    <w:rsid w:val="00985995"/>
    <w:rsid w:val="00985AC9"/>
    <w:rsid w:val="00985C1D"/>
    <w:rsid w:val="00985D09"/>
    <w:rsid w:val="00985F21"/>
    <w:rsid w:val="00986053"/>
    <w:rsid w:val="00986114"/>
    <w:rsid w:val="00986126"/>
    <w:rsid w:val="009861C2"/>
    <w:rsid w:val="00986535"/>
    <w:rsid w:val="00986631"/>
    <w:rsid w:val="009866B7"/>
    <w:rsid w:val="00986863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DD9"/>
    <w:rsid w:val="00986E5F"/>
    <w:rsid w:val="00986EDA"/>
    <w:rsid w:val="00986F54"/>
    <w:rsid w:val="00987059"/>
    <w:rsid w:val="009871B2"/>
    <w:rsid w:val="009871FC"/>
    <w:rsid w:val="0098728A"/>
    <w:rsid w:val="009872D1"/>
    <w:rsid w:val="0098734C"/>
    <w:rsid w:val="00987361"/>
    <w:rsid w:val="009873B2"/>
    <w:rsid w:val="0098748E"/>
    <w:rsid w:val="009875FD"/>
    <w:rsid w:val="00987604"/>
    <w:rsid w:val="009877F7"/>
    <w:rsid w:val="009878BA"/>
    <w:rsid w:val="00987A1B"/>
    <w:rsid w:val="00987C77"/>
    <w:rsid w:val="00987DEA"/>
    <w:rsid w:val="00987E02"/>
    <w:rsid w:val="00987E69"/>
    <w:rsid w:val="00987EFC"/>
    <w:rsid w:val="00987F91"/>
    <w:rsid w:val="009900C7"/>
    <w:rsid w:val="009900DF"/>
    <w:rsid w:val="00990157"/>
    <w:rsid w:val="00990207"/>
    <w:rsid w:val="00990318"/>
    <w:rsid w:val="00990320"/>
    <w:rsid w:val="0099036E"/>
    <w:rsid w:val="0099042B"/>
    <w:rsid w:val="009904E6"/>
    <w:rsid w:val="00990593"/>
    <w:rsid w:val="009905BE"/>
    <w:rsid w:val="0099064C"/>
    <w:rsid w:val="009907E4"/>
    <w:rsid w:val="00990A0B"/>
    <w:rsid w:val="00990BA2"/>
    <w:rsid w:val="00990BF4"/>
    <w:rsid w:val="00990C18"/>
    <w:rsid w:val="00990E8B"/>
    <w:rsid w:val="00990EA9"/>
    <w:rsid w:val="00990F44"/>
    <w:rsid w:val="0099126E"/>
    <w:rsid w:val="00991275"/>
    <w:rsid w:val="00991344"/>
    <w:rsid w:val="00991360"/>
    <w:rsid w:val="00991374"/>
    <w:rsid w:val="0099137A"/>
    <w:rsid w:val="00991715"/>
    <w:rsid w:val="009918E6"/>
    <w:rsid w:val="009918FD"/>
    <w:rsid w:val="0099196D"/>
    <w:rsid w:val="009919D8"/>
    <w:rsid w:val="00991B55"/>
    <w:rsid w:val="00991D92"/>
    <w:rsid w:val="00991F63"/>
    <w:rsid w:val="00991F9D"/>
    <w:rsid w:val="00991FDC"/>
    <w:rsid w:val="00991FDE"/>
    <w:rsid w:val="0099200F"/>
    <w:rsid w:val="009920F8"/>
    <w:rsid w:val="00992153"/>
    <w:rsid w:val="0099216B"/>
    <w:rsid w:val="00992373"/>
    <w:rsid w:val="0099266B"/>
    <w:rsid w:val="009926B5"/>
    <w:rsid w:val="00992709"/>
    <w:rsid w:val="0099271E"/>
    <w:rsid w:val="00992736"/>
    <w:rsid w:val="0099283C"/>
    <w:rsid w:val="0099292E"/>
    <w:rsid w:val="009929C0"/>
    <w:rsid w:val="00992B8B"/>
    <w:rsid w:val="00992C9C"/>
    <w:rsid w:val="00992CBF"/>
    <w:rsid w:val="00992D9D"/>
    <w:rsid w:val="00992DA8"/>
    <w:rsid w:val="00992E8B"/>
    <w:rsid w:val="00992F5C"/>
    <w:rsid w:val="0099305D"/>
    <w:rsid w:val="009930B0"/>
    <w:rsid w:val="009934C5"/>
    <w:rsid w:val="0099356E"/>
    <w:rsid w:val="009935BA"/>
    <w:rsid w:val="009935CE"/>
    <w:rsid w:val="009935DF"/>
    <w:rsid w:val="009939CA"/>
    <w:rsid w:val="009939DB"/>
    <w:rsid w:val="00993ABF"/>
    <w:rsid w:val="00993ADF"/>
    <w:rsid w:val="00993B89"/>
    <w:rsid w:val="00993CA5"/>
    <w:rsid w:val="00993CDF"/>
    <w:rsid w:val="00993CF5"/>
    <w:rsid w:val="00993DEF"/>
    <w:rsid w:val="00993E34"/>
    <w:rsid w:val="00993E4F"/>
    <w:rsid w:val="00993EBF"/>
    <w:rsid w:val="00993F3C"/>
    <w:rsid w:val="00993F7D"/>
    <w:rsid w:val="009940C9"/>
    <w:rsid w:val="00994506"/>
    <w:rsid w:val="00994610"/>
    <w:rsid w:val="00994629"/>
    <w:rsid w:val="00994673"/>
    <w:rsid w:val="00994777"/>
    <w:rsid w:val="00994831"/>
    <w:rsid w:val="00994AC4"/>
    <w:rsid w:val="00994C79"/>
    <w:rsid w:val="00994CEC"/>
    <w:rsid w:val="00994D70"/>
    <w:rsid w:val="00994DF0"/>
    <w:rsid w:val="00994EED"/>
    <w:rsid w:val="00994FE1"/>
    <w:rsid w:val="00995063"/>
    <w:rsid w:val="00995069"/>
    <w:rsid w:val="009951CD"/>
    <w:rsid w:val="0099529C"/>
    <w:rsid w:val="009952BD"/>
    <w:rsid w:val="009952CA"/>
    <w:rsid w:val="00995456"/>
    <w:rsid w:val="00995506"/>
    <w:rsid w:val="00995616"/>
    <w:rsid w:val="0099565B"/>
    <w:rsid w:val="00995688"/>
    <w:rsid w:val="009956C6"/>
    <w:rsid w:val="0099578F"/>
    <w:rsid w:val="009957CC"/>
    <w:rsid w:val="009957D4"/>
    <w:rsid w:val="0099586E"/>
    <w:rsid w:val="009959EC"/>
    <w:rsid w:val="00995A43"/>
    <w:rsid w:val="00995AD0"/>
    <w:rsid w:val="00995CBD"/>
    <w:rsid w:val="00995CF8"/>
    <w:rsid w:val="00995E6D"/>
    <w:rsid w:val="009960AC"/>
    <w:rsid w:val="0099611A"/>
    <w:rsid w:val="009961E6"/>
    <w:rsid w:val="009962D5"/>
    <w:rsid w:val="0099654E"/>
    <w:rsid w:val="0099664E"/>
    <w:rsid w:val="0099678A"/>
    <w:rsid w:val="009967EA"/>
    <w:rsid w:val="0099688E"/>
    <w:rsid w:val="00996960"/>
    <w:rsid w:val="009969AA"/>
    <w:rsid w:val="009969B2"/>
    <w:rsid w:val="009969C5"/>
    <w:rsid w:val="009969CA"/>
    <w:rsid w:val="00996A04"/>
    <w:rsid w:val="00996A34"/>
    <w:rsid w:val="00996A4D"/>
    <w:rsid w:val="00996AB1"/>
    <w:rsid w:val="00996BE1"/>
    <w:rsid w:val="00996CF1"/>
    <w:rsid w:val="00997052"/>
    <w:rsid w:val="00997107"/>
    <w:rsid w:val="009971D1"/>
    <w:rsid w:val="0099723F"/>
    <w:rsid w:val="00997260"/>
    <w:rsid w:val="009972DB"/>
    <w:rsid w:val="0099734E"/>
    <w:rsid w:val="00997357"/>
    <w:rsid w:val="009974BF"/>
    <w:rsid w:val="009974F8"/>
    <w:rsid w:val="009975DF"/>
    <w:rsid w:val="00997624"/>
    <w:rsid w:val="009976BE"/>
    <w:rsid w:val="00997954"/>
    <w:rsid w:val="00997A0D"/>
    <w:rsid w:val="00997A7A"/>
    <w:rsid w:val="00997AF5"/>
    <w:rsid w:val="00997B22"/>
    <w:rsid w:val="00997B3A"/>
    <w:rsid w:val="00997B4F"/>
    <w:rsid w:val="00997B9A"/>
    <w:rsid w:val="00997BBE"/>
    <w:rsid w:val="00997C46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BB"/>
    <w:rsid w:val="009A04F5"/>
    <w:rsid w:val="009A05C5"/>
    <w:rsid w:val="009A05CB"/>
    <w:rsid w:val="009A0631"/>
    <w:rsid w:val="009A06C3"/>
    <w:rsid w:val="009A0801"/>
    <w:rsid w:val="009A081E"/>
    <w:rsid w:val="009A088F"/>
    <w:rsid w:val="009A08EF"/>
    <w:rsid w:val="009A0ABA"/>
    <w:rsid w:val="009A0AF6"/>
    <w:rsid w:val="009A0BB2"/>
    <w:rsid w:val="009A1297"/>
    <w:rsid w:val="009A12F0"/>
    <w:rsid w:val="009A139F"/>
    <w:rsid w:val="009A1460"/>
    <w:rsid w:val="009A147C"/>
    <w:rsid w:val="009A14F0"/>
    <w:rsid w:val="009A1560"/>
    <w:rsid w:val="009A17C4"/>
    <w:rsid w:val="009A17DA"/>
    <w:rsid w:val="009A1869"/>
    <w:rsid w:val="009A18F6"/>
    <w:rsid w:val="009A1935"/>
    <w:rsid w:val="009A1C83"/>
    <w:rsid w:val="009A1C8E"/>
    <w:rsid w:val="009A1CB0"/>
    <w:rsid w:val="009A1E9C"/>
    <w:rsid w:val="009A1ED0"/>
    <w:rsid w:val="009A20FC"/>
    <w:rsid w:val="009A229C"/>
    <w:rsid w:val="009A2356"/>
    <w:rsid w:val="009A235C"/>
    <w:rsid w:val="009A2373"/>
    <w:rsid w:val="009A239C"/>
    <w:rsid w:val="009A23BA"/>
    <w:rsid w:val="009A242E"/>
    <w:rsid w:val="009A246E"/>
    <w:rsid w:val="009A26D0"/>
    <w:rsid w:val="009A2769"/>
    <w:rsid w:val="009A27A7"/>
    <w:rsid w:val="009A29C2"/>
    <w:rsid w:val="009A2A16"/>
    <w:rsid w:val="009A2A1D"/>
    <w:rsid w:val="009A2A6C"/>
    <w:rsid w:val="009A2CDF"/>
    <w:rsid w:val="009A2D1E"/>
    <w:rsid w:val="009A2D88"/>
    <w:rsid w:val="009A2E0B"/>
    <w:rsid w:val="009A2F36"/>
    <w:rsid w:val="009A2F3F"/>
    <w:rsid w:val="009A2FD1"/>
    <w:rsid w:val="009A31D7"/>
    <w:rsid w:val="009A3217"/>
    <w:rsid w:val="009A321F"/>
    <w:rsid w:val="009A32B6"/>
    <w:rsid w:val="009A32F5"/>
    <w:rsid w:val="009A3324"/>
    <w:rsid w:val="009A33C3"/>
    <w:rsid w:val="009A33F7"/>
    <w:rsid w:val="009A3424"/>
    <w:rsid w:val="009A35A3"/>
    <w:rsid w:val="009A35BA"/>
    <w:rsid w:val="009A35C2"/>
    <w:rsid w:val="009A36D2"/>
    <w:rsid w:val="009A373A"/>
    <w:rsid w:val="009A39B7"/>
    <w:rsid w:val="009A39E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02A"/>
    <w:rsid w:val="009A417E"/>
    <w:rsid w:val="009A4274"/>
    <w:rsid w:val="009A449E"/>
    <w:rsid w:val="009A4572"/>
    <w:rsid w:val="009A4655"/>
    <w:rsid w:val="009A4657"/>
    <w:rsid w:val="009A46B1"/>
    <w:rsid w:val="009A473E"/>
    <w:rsid w:val="009A4896"/>
    <w:rsid w:val="009A4989"/>
    <w:rsid w:val="009A4BB9"/>
    <w:rsid w:val="009A4C16"/>
    <w:rsid w:val="009A4C97"/>
    <w:rsid w:val="009A4CB6"/>
    <w:rsid w:val="009A4CED"/>
    <w:rsid w:val="009A4D1C"/>
    <w:rsid w:val="009A4D72"/>
    <w:rsid w:val="009A4D88"/>
    <w:rsid w:val="009A4E59"/>
    <w:rsid w:val="009A4EBB"/>
    <w:rsid w:val="009A4F5D"/>
    <w:rsid w:val="009A50D5"/>
    <w:rsid w:val="009A5164"/>
    <w:rsid w:val="009A518A"/>
    <w:rsid w:val="009A51DF"/>
    <w:rsid w:val="009A523D"/>
    <w:rsid w:val="009A5432"/>
    <w:rsid w:val="009A5433"/>
    <w:rsid w:val="009A54EC"/>
    <w:rsid w:val="009A550C"/>
    <w:rsid w:val="009A5595"/>
    <w:rsid w:val="009A559D"/>
    <w:rsid w:val="009A55EF"/>
    <w:rsid w:val="009A565C"/>
    <w:rsid w:val="009A5740"/>
    <w:rsid w:val="009A5778"/>
    <w:rsid w:val="009A57EA"/>
    <w:rsid w:val="009A583D"/>
    <w:rsid w:val="009A5845"/>
    <w:rsid w:val="009A589A"/>
    <w:rsid w:val="009A5991"/>
    <w:rsid w:val="009A5B71"/>
    <w:rsid w:val="009A5BDF"/>
    <w:rsid w:val="009A5CC1"/>
    <w:rsid w:val="009A5D03"/>
    <w:rsid w:val="009A5D89"/>
    <w:rsid w:val="009A5EDC"/>
    <w:rsid w:val="009A5F52"/>
    <w:rsid w:val="009A5F68"/>
    <w:rsid w:val="009A5F9C"/>
    <w:rsid w:val="009A5FEB"/>
    <w:rsid w:val="009A6064"/>
    <w:rsid w:val="009A61F2"/>
    <w:rsid w:val="009A62AA"/>
    <w:rsid w:val="009A64A8"/>
    <w:rsid w:val="009A651D"/>
    <w:rsid w:val="009A65CB"/>
    <w:rsid w:val="009A662C"/>
    <w:rsid w:val="009A6807"/>
    <w:rsid w:val="009A68C7"/>
    <w:rsid w:val="009A68D8"/>
    <w:rsid w:val="009A6AD4"/>
    <w:rsid w:val="009A6B48"/>
    <w:rsid w:val="009A6DB7"/>
    <w:rsid w:val="009A6E03"/>
    <w:rsid w:val="009A6ECA"/>
    <w:rsid w:val="009A6F59"/>
    <w:rsid w:val="009A6F6B"/>
    <w:rsid w:val="009A7141"/>
    <w:rsid w:val="009A7199"/>
    <w:rsid w:val="009A722D"/>
    <w:rsid w:val="009A72BE"/>
    <w:rsid w:val="009A73B5"/>
    <w:rsid w:val="009A7483"/>
    <w:rsid w:val="009A791A"/>
    <w:rsid w:val="009A7ADE"/>
    <w:rsid w:val="009A7B78"/>
    <w:rsid w:val="009A7B96"/>
    <w:rsid w:val="009A7C1B"/>
    <w:rsid w:val="009A7CCC"/>
    <w:rsid w:val="009A7CE2"/>
    <w:rsid w:val="009A7CFC"/>
    <w:rsid w:val="009A7D13"/>
    <w:rsid w:val="009A7F55"/>
    <w:rsid w:val="009B00F6"/>
    <w:rsid w:val="009B0132"/>
    <w:rsid w:val="009B0207"/>
    <w:rsid w:val="009B025F"/>
    <w:rsid w:val="009B026A"/>
    <w:rsid w:val="009B0383"/>
    <w:rsid w:val="009B03A7"/>
    <w:rsid w:val="009B0464"/>
    <w:rsid w:val="009B07A4"/>
    <w:rsid w:val="009B0839"/>
    <w:rsid w:val="009B08C7"/>
    <w:rsid w:val="009B092F"/>
    <w:rsid w:val="009B0B67"/>
    <w:rsid w:val="009B0D23"/>
    <w:rsid w:val="009B0DBE"/>
    <w:rsid w:val="009B0EA9"/>
    <w:rsid w:val="009B0F44"/>
    <w:rsid w:val="009B1069"/>
    <w:rsid w:val="009B11DA"/>
    <w:rsid w:val="009B11EB"/>
    <w:rsid w:val="009B1288"/>
    <w:rsid w:val="009B171C"/>
    <w:rsid w:val="009B1728"/>
    <w:rsid w:val="009B1795"/>
    <w:rsid w:val="009B17C2"/>
    <w:rsid w:val="009B18C5"/>
    <w:rsid w:val="009B1914"/>
    <w:rsid w:val="009B19BC"/>
    <w:rsid w:val="009B1ACF"/>
    <w:rsid w:val="009B1C0A"/>
    <w:rsid w:val="009B1C93"/>
    <w:rsid w:val="009B1D8F"/>
    <w:rsid w:val="009B1D92"/>
    <w:rsid w:val="009B1DC2"/>
    <w:rsid w:val="009B1FE0"/>
    <w:rsid w:val="009B1FFD"/>
    <w:rsid w:val="009B20C6"/>
    <w:rsid w:val="009B20D5"/>
    <w:rsid w:val="009B210F"/>
    <w:rsid w:val="009B21EE"/>
    <w:rsid w:val="009B225F"/>
    <w:rsid w:val="009B227B"/>
    <w:rsid w:val="009B2281"/>
    <w:rsid w:val="009B2420"/>
    <w:rsid w:val="009B25AA"/>
    <w:rsid w:val="009B2658"/>
    <w:rsid w:val="009B272B"/>
    <w:rsid w:val="009B27CC"/>
    <w:rsid w:val="009B2903"/>
    <w:rsid w:val="009B29C5"/>
    <w:rsid w:val="009B2AAC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8B"/>
    <w:rsid w:val="009B3688"/>
    <w:rsid w:val="009B3773"/>
    <w:rsid w:val="009B37BD"/>
    <w:rsid w:val="009B388F"/>
    <w:rsid w:val="009B3A44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6E4"/>
    <w:rsid w:val="009B471B"/>
    <w:rsid w:val="009B47B9"/>
    <w:rsid w:val="009B4872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6FB"/>
    <w:rsid w:val="009B576D"/>
    <w:rsid w:val="009B5856"/>
    <w:rsid w:val="009B5862"/>
    <w:rsid w:val="009B5877"/>
    <w:rsid w:val="009B591C"/>
    <w:rsid w:val="009B594F"/>
    <w:rsid w:val="009B59F0"/>
    <w:rsid w:val="009B5A85"/>
    <w:rsid w:val="009B5AB4"/>
    <w:rsid w:val="009B5B1E"/>
    <w:rsid w:val="009B5C29"/>
    <w:rsid w:val="009B5CF9"/>
    <w:rsid w:val="009B5DD1"/>
    <w:rsid w:val="009B5E65"/>
    <w:rsid w:val="009B5E96"/>
    <w:rsid w:val="009B5E9A"/>
    <w:rsid w:val="009B6062"/>
    <w:rsid w:val="009B627C"/>
    <w:rsid w:val="009B6392"/>
    <w:rsid w:val="009B640C"/>
    <w:rsid w:val="009B6721"/>
    <w:rsid w:val="009B67CE"/>
    <w:rsid w:val="009B6A8E"/>
    <w:rsid w:val="009B6DB1"/>
    <w:rsid w:val="009B6EBF"/>
    <w:rsid w:val="009B702B"/>
    <w:rsid w:val="009B703E"/>
    <w:rsid w:val="009B7057"/>
    <w:rsid w:val="009B70F1"/>
    <w:rsid w:val="009B7183"/>
    <w:rsid w:val="009B724B"/>
    <w:rsid w:val="009B72E4"/>
    <w:rsid w:val="009B734D"/>
    <w:rsid w:val="009B73E1"/>
    <w:rsid w:val="009B73F3"/>
    <w:rsid w:val="009B7404"/>
    <w:rsid w:val="009B75DE"/>
    <w:rsid w:val="009B767F"/>
    <w:rsid w:val="009B7681"/>
    <w:rsid w:val="009B7884"/>
    <w:rsid w:val="009B789E"/>
    <w:rsid w:val="009B7931"/>
    <w:rsid w:val="009B7BBA"/>
    <w:rsid w:val="009B7CCC"/>
    <w:rsid w:val="009B7CDA"/>
    <w:rsid w:val="009B7D8E"/>
    <w:rsid w:val="009B7D90"/>
    <w:rsid w:val="009B7F06"/>
    <w:rsid w:val="009C008A"/>
    <w:rsid w:val="009C0189"/>
    <w:rsid w:val="009C02F6"/>
    <w:rsid w:val="009C0388"/>
    <w:rsid w:val="009C0461"/>
    <w:rsid w:val="009C050D"/>
    <w:rsid w:val="009C051B"/>
    <w:rsid w:val="009C0697"/>
    <w:rsid w:val="009C06EF"/>
    <w:rsid w:val="009C07A5"/>
    <w:rsid w:val="009C08DB"/>
    <w:rsid w:val="009C09A4"/>
    <w:rsid w:val="009C0B64"/>
    <w:rsid w:val="009C0B96"/>
    <w:rsid w:val="009C0BAB"/>
    <w:rsid w:val="009C0BC8"/>
    <w:rsid w:val="009C0C33"/>
    <w:rsid w:val="009C0CE7"/>
    <w:rsid w:val="009C0D63"/>
    <w:rsid w:val="009C0F17"/>
    <w:rsid w:val="009C1021"/>
    <w:rsid w:val="009C112D"/>
    <w:rsid w:val="009C1205"/>
    <w:rsid w:val="009C1234"/>
    <w:rsid w:val="009C1388"/>
    <w:rsid w:val="009C13BF"/>
    <w:rsid w:val="009C13EB"/>
    <w:rsid w:val="009C1472"/>
    <w:rsid w:val="009C153C"/>
    <w:rsid w:val="009C15C4"/>
    <w:rsid w:val="009C16FA"/>
    <w:rsid w:val="009C1767"/>
    <w:rsid w:val="009C180C"/>
    <w:rsid w:val="009C18B7"/>
    <w:rsid w:val="009C192F"/>
    <w:rsid w:val="009C19A4"/>
    <w:rsid w:val="009C19C4"/>
    <w:rsid w:val="009C1B06"/>
    <w:rsid w:val="009C1B0F"/>
    <w:rsid w:val="009C1B92"/>
    <w:rsid w:val="009C1BDE"/>
    <w:rsid w:val="009C1C78"/>
    <w:rsid w:val="009C1CE3"/>
    <w:rsid w:val="009C1D70"/>
    <w:rsid w:val="009C1DBC"/>
    <w:rsid w:val="009C1DBD"/>
    <w:rsid w:val="009C1FFD"/>
    <w:rsid w:val="009C215A"/>
    <w:rsid w:val="009C226F"/>
    <w:rsid w:val="009C22A5"/>
    <w:rsid w:val="009C2345"/>
    <w:rsid w:val="009C23BF"/>
    <w:rsid w:val="009C25B2"/>
    <w:rsid w:val="009C2782"/>
    <w:rsid w:val="009C293A"/>
    <w:rsid w:val="009C2A94"/>
    <w:rsid w:val="009C2AB4"/>
    <w:rsid w:val="009C2B10"/>
    <w:rsid w:val="009C2BDE"/>
    <w:rsid w:val="009C2CAD"/>
    <w:rsid w:val="009C2E81"/>
    <w:rsid w:val="009C2F2C"/>
    <w:rsid w:val="009C2F9C"/>
    <w:rsid w:val="009C3022"/>
    <w:rsid w:val="009C31CE"/>
    <w:rsid w:val="009C3260"/>
    <w:rsid w:val="009C3282"/>
    <w:rsid w:val="009C3315"/>
    <w:rsid w:val="009C34AB"/>
    <w:rsid w:val="009C372F"/>
    <w:rsid w:val="009C3900"/>
    <w:rsid w:val="009C3952"/>
    <w:rsid w:val="009C39D7"/>
    <w:rsid w:val="009C3C43"/>
    <w:rsid w:val="009C3DB5"/>
    <w:rsid w:val="009C3EF4"/>
    <w:rsid w:val="009C4155"/>
    <w:rsid w:val="009C425A"/>
    <w:rsid w:val="009C4339"/>
    <w:rsid w:val="009C4596"/>
    <w:rsid w:val="009C45F9"/>
    <w:rsid w:val="009C4651"/>
    <w:rsid w:val="009C46F9"/>
    <w:rsid w:val="009C4735"/>
    <w:rsid w:val="009C4777"/>
    <w:rsid w:val="009C478F"/>
    <w:rsid w:val="009C489C"/>
    <w:rsid w:val="009C4C72"/>
    <w:rsid w:val="009C4F7A"/>
    <w:rsid w:val="009C5410"/>
    <w:rsid w:val="009C553A"/>
    <w:rsid w:val="009C55BC"/>
    <w:rsid w:val="009C55BE"/>
    <w:rsid w:val="009C55BF"/>
    <w:rsid w:val="009C56EA"/>
    <w:rsid w:val="009C583D"/>
    <w:rsid w:val="009C5881"/>
    <w:rsid w:val="009C5915"/>
    <w:rsid w:val="009C5973"/>
    <w:rsid w:val="009C5AD8"/>
    <w:rsid w:val="009C5B94"/>
    <w:rsid w:val="009C5BCD"/>
    <w:rsid w:val="009C5D70"/>
    <w:rsid w:val="009C5EAF"/>
    <w:rsid w:val="009C5F7D"/>
    <w:rsid w:val="009C602D"/>
    <w:rsid w:val="009C6085"/>
    <w:rsid w:val="009C6087"/>
    <w:rsid w:val="009C61D8"/>
    <w:rsid w:val="009C625A"/>
    <w:rsid w:val="009C62CD"/>
    <w:rsid w:val="009C64D4"/>
    <w:rsid w:val="009C6A31"/>
    <w:rsid w:val="009C6B36"/>
    <w:rsid w:val="009C6C15"/>
    <w:rsid w:val="009C707E"/>
    <w:rsid w:val="009C70AB"/>
    <w:rsid w:val="009C7107"/>
    <w:rsid w:val="009C71BE"/>
    <w:rsid w:val="009C721D"/>
    <w:rsid w:val="009C723D"/>
    <w:rsid w:val="009C7585"/>
    <w:rsid w:val="009C78A3"/>
    <w:rsid w:val="009C7921"/>
    <w:rsid w:val="009C7B02"/>
    <w:rsid w:val="009C7D22"/>
    <w:rsid w:val="009C7F92"/>
    <w:rsid w:val="009D01D2"/>
    <w:rsid w:val="009D0225"/>
    <w:rsid w:val="009D02CA"/>
    <w:rsid w:val="009D02F2"/>
    <w:rsid w:val="009D0389"/>
    <w:rsid w:val="009D048E"/>
    <w:rsid w:val="009D07C3"/>
    <w:rsid w:val="009D09CB"/>
    <w:rsid w:val="009D0AAB"/>
    <w:rsid w:val="009D0B44"/>
    <w:rsid w:val="009D0C09"/>
    <w:rsid w:val="009D0E5E"/>
    <w:rsid w:val="009D0F1A"/>
    <w:rsid w:val="009D0F9D"/>
    <w:rsid w:val="009D106F"/>
    <w:rsid w:val="009D1112"/>
    <w:rsid w:val="009D11A8"/>
    <w:rsid w:val="009D13EA"/>
    <w:rsid w:val="009D148E"/>
    <w:rsid w:val="009D15F2"/>
    <w:rsid w:val="009D15F3"/>
    <w:rsid w:val="009D17F5"/>
    <w:rsid w:val="009D1819"/>
    <w:rsid w:val="009D1893"/>
    <w:rsid w:val="009D1BD6"/>
    <w:rsid w:val="009D1D53"/>
    <w:rsid w:val="009D1E59"/>
    <w:rsid w:val="009D2064"/>
    <w:rsid w:val="009D2134"/>
    <w:rsid w:val="009D22DF"/>
    <w:rsid w:val="009D2324"/>
    <w:rsid w:val="009D2424"/>
    <w:rsid w:val="009D2437"/>
    <w:rsid w:val="009D24A9"/>
    <w:rsid w:val="009D2659"/>
    <w:rsid w:val="009D265F"/>
    <w:rsid w:val="009D26D8"/>
    <w:rsid w:val="009D2868"/>
    <w:rsid w:val="009D2938"/>
    <w:rsid w:val="009D2AF8"/>
    <w:rsid w:val="009D2B95"/>
    <w:rsid w:val="009D2C1C"/>
    <w:rsid w:val="009D2CA4"/>
    <w:rsid w:val="009D3034"/>
    <w:rsid w:val="009D3104"/>
    <w:rsid w:val="009D31FF"/>
    <w:rsid w:val="009D322B"/>
    <w:rsid w:val="009D32F5"/>
    <w:rsid w:val="009D3307"/>
    <w:rsid w:val="009D3355"/>
    <w:rsid w:val="009D33D3"/>
    <w:rsid w:val="009D3523"/>
    <w:rsid w:val="009D3658"/>
    <w:rsid w:val="009D3699"/>
    <w:rsid w:val="009D3740"/>
    <w:rsid w:val="009D37BF"/>
    <w:rsid w:val="009D3807"/>
    <w:rsid w:val="009D3911"/>
    <w:rsid w:val="009D3B22"/>
    <w:rsid w:val="009D3CE7"/>
    <w:rsid w:val="009D3DC2"/>
    <w:rsid w:val="009D3EEE"/>
    <w:rsid w:val="009D4171"/>
    <w:rsid w:val="009D42CE"/>
    <w:rsid w:val="009D44A6"/>
    <w:rsid w:val="009D45ED"/>
    <w:rsid w:val="009D45F3"/>
    <w:rsid w:val="009D46DE"/>
    <w:rsid w:val="009D4820"/>
    <w:rsid w:val="009D48AC"/>
    <w:rsid w:val="009D494E"/>
    <w:rsid w:val="009D498E"/>
    <w:rsid w:val="009D4AA8"/>
    <w:rsid w:val="009D4B61"/>
    <w:rsid w:val="009D4BE5"/>
    <w:rsid w:val="009D4BEC"/>
    <w:rsid w:val="009D4D4F"/>
    <w:rsid w:val="009D4ED6"/>
    <w:rsid w:val="009D4EF0"/>
    <w:rsid w:val="009D51ED"/>
    <w:rsid w:val="009D5206"/>
    <w:rsid w:val="009D526C"/>
    <w:rsid w:val="009D5331"/>
    <w:rsid w:val="009D53C6"/>
    <w:rsid w:val="009D54A5"/>
    <w:rsid w:val="009D552D"/>
    <w:rsid w:val="009D555E"/>
    <w:rsid w:val="009D55E6"/>
    <w:rsid w:val="009D5603"/>
    <w:rsid w:val="009D5613"/>
    <w:rsid w:val="009D584E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ED5"/>
    <w:rsid w:val="009D5EFB"/>
    <w:rsid w:val="009D5FAF"/>
    <w:rsid w:val="009D6043"/>
    <w:rsid w:val="009D6249"/>
    <w:rsid w:val="009D6264"/>
    <w:rsid w:val="009D6272"/>
    <w:rsid w:val="009D63D5"/>
    <w:rsid w:val="009D675B"/>
    <w:rsid w:val="009D6836"/>
    <w:rsid w:val="009D68E2"/>
    <w:rsid w:val="009D68EA"/>
    <w:rsid w:val="009D69E8"/>
    <w:rsid w:val="009D6B17"/>
    <w:rsid w:val="009D6B31"/>
    <w:rsid w:val="009D6BD3"/>
    <w:rsid w:val="009D6DA0"/>
    <w:rsid w:val="009D6EC5"/>
    <w:rsid w:val="009D6FA1"/>
    <w:rsid w:val="009D6FE0"/>
    <w:rsid w:val="009D7032"/>
    <w:rsid w:val="009D70F4"/>
    <w:rsid w:val="009D7502"/>
    <w:rsid w:val="009D76AF"/>
    <w:rsid w:val="009D76DA"/>
    <w:rsid w:val="009D7735"/>
    <w:rsid w:val="009D780D"/>
    <w:rsid w:val="009D78A6"/>
    <w:rsid w:val="009D7944"/>
    <w:rsid w:val="009D79D9"/>
    <w:rsid w:val="009D79FA"/>
    <w:rsid w:val="009D7A5E"/>
    <w:rsid w:val="009D7AE6"/>
    <w:rsid w:val="009D7B17"/>
    <w:rsid w:val="009D7B6A"/>
    <w:rsid w:val="009D7DE3"/>
    <w:rsid w:val="009D7DE4"/>
    <w:rsid w:val="009D7E5F"/>
    <w:rsid w:val="009D7EB2"/>
    <w:rsid w:val="009D7F12"/>
    <w:rsid w:val="009D7F47"/>
    <w:rsid w:val="009D7F7B"/>
    <w:rsid w:val="009D7FD7"/>
    <w:rsid w:val="009E0232"/>
    <w:rsid w:val="009E0239"/>
    <w:rsid w:val="009E0442"/>
    <w:rsid w:val="009E064A"/>
    <w:rsid w:val="009E064C"/>
    <w:rsid w:val="009E06BA"/>
    <w:rsid w:val="009E0702"/>
    <w:rsid w:val="009E0745"/>
    <w:rsid w:val="009E0880"/>
    <w:rsid w:val="009E0B39"/>
    <w:rsid w:val="009E0C48"/>
    <w:rsid w:val="009E0C83"/>
    <w:rsid w:val="009E0CDC"/>
    <w:rsid w:val="009E0D26"/>
    <w:rsid w:val="009E0DC5"/>
    <w:rsid w:val="009E0F09"/>
    <w:rsid w:val="009E0F70"/>
    <w:rsid w:val="009E0F75"/>
    <w:rsid w:val="009E1132"/>
    <w:rsid w:val="009E1234"/>
    <w:rsid w:val="009E12BF"/>
    <w:rsid w:val="009E1314"/>
    <w:rsid w:val="009E1328"/>
    <w:rsid w:val="009E146C"/>
    <w:rsid w:val="009E14CA"/>
    <w:rsid w:val="009E1555"/>
    <w:rsid w:val="009E16EB"/>
    <w:rsid w:val="009E17B5"/>
    <w:rsid w:val="009E1991"/>
    <w:rsid w:val="009E19C9"/>
    <w:rsid w:val="009E1BBE"/>
    <w:rsid w:val="009E1D25"/>
    <w:rsid w:val="009E1DC3"/>
    <w:rsid w:val="009E1E43"/>
    <w:rsid w:val="009E1E87"/>
    <w:rsid w:val="009E20F1"/>
    <w:rsid w:val="009E227B"/>
    <w:rsid w:val="009E2580"/>
    <w:rsid w:val="009E2608"/>
    <w:rsid w:val="009E2714"/>
    <w:rsid w:val="009E2754"/>
    <w:rsid w:val="009E28D1"/>
    <w:rsid w:val="009E2919"/>
    <w:rsid w:val="009E29B2"/>
    <w:rsid w:val="009E2A1A"/>
    <w:rsid w:val="009E2A9A"/>
    <w:rsid w:val="009E2D02"/>
    <w:rsid w:val="009E2D34"/>
    <w:rsid w:val="009E2D51"/>
    <w:rsid w:val="009E2EAD"/>
    <w:rsid w:val="009E3040"/>
    <w:rsid w:val="009E3078"/>
    <w:rsid w:val="009E30C6"/>
    <w:rsid w:val="009E3130"/>
    <w:rsid w:val="009E3346"/>
    <w:rsid w:val="009E3365"/>
    <w:rsid w:val="009E345D"/>
    <w:rsid w:val="009E34AC"/>
    <w:rsid w:val="009E3648"/>
    <w:rsid w:val="009E3937"/>
    <w:rsid w:val="009E3A5B"/>
    <w:rsid w:val="009E3A79"/>
    <w:rsid w:val="009E3BE5"/>
    <w:rsid w:val="009E3C6A"/>
    <w:rsid w:val="009E3D2B"/>
    <w:rsid w:val="009E3EEE"/>
    <w:rsid w:val="009E3F91"/>
    <w:rsid w:val="009E4619"/>
    <w:rsid w:val="009E486E"/>
    <w:rsid w:val="009E4870"/>
    <w:rsid w:val="009E4ADC"/>
    <w:rsid w:val="009E4E81"/>
    <w:rsid w:val="009E4E8E"/>
    <w:rsid w:val="009E4EB7"/>
    <w:rsid w:val="009E4EE3"/>
    <w:rsid w:val="009E50B8"/>
    <w:rsid w:val="009E5125"/>
    <w:rsid w:val="009E5146"/>
    <w:rsid w:val="009E5225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91D"/>
    <w:rsid w:val="009E5986"/>
    <w:rsid w:val="009E5994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3E8"/>
    <w:rsid w:val="009E65C8"/>
    <w:rsid w:val="009E675C"/>
    <w:rsid w:val="009E678F"/>
    <w:rsid w:val="009E690F"/>
    <w:rsid w:val="009E6A02"/>
    <w:rsid w:val="009E6A80"/>
    <w:rsid w:val="009E6B1B"/>
    <w:rsid w:val="009E6B39"/>
    <w:rsid w:val="009E6BD0"/>
    <w:rsid w:val="009E6C59"/>
    <w:rsid w:val="009E6E2C"/>
    <w:rsid w:val="009E6E32"/>
    <w:rsid w:val="009E6E57"/>
    <w:rsid w:val="009E6E61"/>
    <w:rsid w:val="009E6F69"/>
    <w:rsid w:val="009E719D"/>
    <w:rsid w:val="009E7438"/>
    <w:rsid w:val="009E7545"/>
    <w:rsid w:val="009E76B9"/>
    <w:rsid w:val="009E76F3"/>
    <w:rsid w:val="009E77D8"/>
    <w:rsid w:val="009E79F3"/>
    <w:rsid w:val="009E79F6"/>
    <w:rsid w:val="009E7A8D"/>
    <w:rsid w:val="009E7B28"/>
    <w:rsid w:val="009E7B50"/>
    <w:rsid w:val="009E7D59"/>
    <w:rsid w:val="009E7EE8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AB0"/>
    <w:rsid w:val="009F0AFE"/>
    <w:rsid w:val="009F0B20"/>
    <w:rsid w:val="009F0B68"/>
    <w:rsid w:val="009F0BA4"/>
    <w:rsid w:val="009F0BD4"/>
    <w:rsid w:val="009F0D22"/>
    <w:rsid w:val="009F0E87"/>
    <w:rsid w:val="009F102F"/>
    <w:rsid w:val="009F1056"/>
    <w:rsid w:val="009F10D3"/>
    <w:rsid w:val="009F1118"/>
    <w:rsid w:val="009F117B"/>
    <w:rsid w:val="009F1393"/>
    <w:rsid w:val="009F13DF"/>
    <w:rsid w:val="009F14F7"/>
    <w:rsid w:val="009F1591"/>
    <w:rsid w:val="009F1623"/>
    <w:rsid w:val="009F1633"/>
    <w:rsid w:val="009F1778"/>
    <w:rsid w:val="009F180A"/>
    <w:rsid w:val="009F1813"/>
    <w:rsid w:val="009F19DC"/>
    <w:rsid w:val="009F1BA9"/>
    <w:rsid w:val="009F1C07"/>
    <w:rsid w:val="009F1C13"/>
    <w:rsid w:val="009F1C7E"/>
    <w:rsid w:val="009F1CB6"/>
    <w:rsid w:val="009F1CD8"/>
    <w:rsid w:val="009F1D75"/>
    <w:rsid w:val="009F1EEB"/>
    <w:rsid w:val="009F21E9"/>
    <w:rsid w:val="009F226C"/>
    <w:rsid w:val="009F2407"/>
    <w:rsid w:val="009F25C0"/>
    <w:rsid w:val="009F25CD"/>
    <w:rsid w:val="009F2600"/>
    <w:rsid w:val="009F2616"/>
    <w:rsid w:val="009F27AE"/>
    <w:rsid w:val="009F28D0"/>
    <w:rsid w:val="009F290E"/>
    <w:rsid w:val="009F295A"/>
    <w:rsid w:val="009F29AE"/>
    <w:rsid w:val="009F2A7D"/>
    <w:rsid w:val="009F2CD8"/>
    <w:rsid w:val="009F2E43"/>
    <w:rsid w:val="009F2ED1"/>
    <w:rsid w:val="009F305E"/>
    <w:rsid w:val="009F31C9"/>
    <w:rsid w:val="009F3235"/>
    <w:rsid w:val="009F33BA"/>
    <w:rsid w:val="009F3428"/>
    <w:rsid w:val="009F35C9"/>
    <w:rsid w:val="009F366D"/>
    <w:rsid w:val="009F38B7"/>
    <w:rsid w:val="009F38ED"/>
    <w:rsid w:val="009F39CD"/>
    <w:rsid w:val="009F3A05"/>
    <w:rsid w:val="009F3A23"/>
    <w:rsid w:val="009F3AC4"/>
    <w:rsid w:val="009F3FD9"/>
    <w:rsid w:val="009F4191"/>
    <w:rsid w:val="009F42DB"/>
    <w:rsid w:val="009F4505"/>
    <w:rsid w:val="009F453F"/>
    <w:rsid w:val="009F457A"/>
    <w:rsid w:val="009F45CC"/>
    <w:rsid w:val="009F4614"/>
    <w:rsid w:val="009F4645"/>
    <w:rsid w:val="009F4719"/>
    <w:rsid w:val="009F4759"/>
    <w:rsid w:val="009F47EF"/>
    <w:rsid w:val="009F4887"/>
    <w:rsid w:val="009F48FB"/>
    <w:rsid w:val="009F4908"/>
    <w:rsid w:val="009F4956"/>
    <w:rsid w:val="009F4ABB"/>
    <w:rsid w:val="009F4B14"/>
    <w:rsid w:val="009F4B21"/>
    <w:rsid w:val="009F4B22"/>
    <w:rsid w:val="009F4BCB"/>
    <w:rsid w:val="009F4D65"/>
    <w:rsid w:val="009F4E4B"/>
    <w:rsid w:val="009F4E76"/>
    <w:rsid w:val="009F4EFA"/>
    <w:rsid w:val="009F51DB"/>
    <w:rsid w:val="009F52B0"/>
    <w:rsid w:val="009F52C3"/>
    <w:rsid w:val="009F53EB"/>
    <w:rsid w:val="009F5506"/>
    <w:rsid w:val="009F553C"/>
    <w:rsid w:val="009F574D"/>
    <w:rsid w:val="009F5766"/>
    <w:rsid w:val="009F57DE"/>
    <w:rsid w:val="009F5B93"/>
    <w:rsid w:val="009F5C1A"/>
    <w:rsid w:val="009F5CA2"/>
    <w:rsid w:val="009F5CFC"/>
    <w:rsid w:val="009F5DC5"/>
    <w:rsid w:val="009F5F46"/>
    <w:rsid w:val="009F5F63"/>
    <w:rsid w:val="009F5FD7"/>
    <w:rsid w:val="009F6181"/>
    <w:rsid w:val="009F6221"/>
    <w:rsid w:val="009F64C8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DAE"/>
    <w:rsid w:val="009F6E42"/>
    <w:rsid w:val="009F6EB9"/>
    <w:rsid w:val="009F6FB9"/>
    <w:rsid w:val="009F6FBC"/>
    <w:rsid w:val="009F700D"/>
    <w:rsid w:val="009F7033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76E"/>
    <w:rsid w:val="009F795A"/>
    <w:rsid w:val="009F7B7A"/>
    <w:rsid w:val="009F7C8E"/>
    <w:rsid w:val="009F7D4A"/>
    <w:rsid w:val="009F7DB0"/>
    <w:rsid w:val="009F7E7D"/>
    <w:rsid w:val="009F7E9D"/>
    <w:rsid w:val="00A00190"/>
    <w:rsid w:val="00A00322"/>
    <w:rsid w:val="00A0032C"/>
    <w:rsid w:val="00A0051B"/>
    <w:rsid w:val="00A00520"/>
    <w:rsid w:val="00A00538"/>
    <w:rsid w:val="00A00607"/>
    <w:rsid w:val="00A006AB"/>
    <w:rsid w:val="00A006DA"/>
    <w:rsid w:val="00A0076B"/>
    <w:rsid w:val="00A00798"/>
    <w:rsid w:val="00A00880"/>
    <w:rsid w:val="00A00925"/>
    <w:rsid w:val="00A00932"/>
    <w:rsid w:val="00A0096A"/>
    <w:rsid w:val="00A00A1B"/>
    <w:rsid w:val="00A00B8E"/>
    <w:rsid w:val="00A00C3F"/>
    <w:rsid w:val="00A00D9E"/>
    <w:rsid w:val="00A00DF0"/>
    <w:rsid w:val="00A00E1C"/>
    <w:rsid w:val="00A012F2"/>
    <w:rsid w:val="00A0135E"/>
    <w:rsid w:val="00A01430"/>
    <w:rsid w:val="00A01573"/>
    <w:rsid w:val="00A015A1"/>
    <w:rsid w:val="00A016C1"/>
    <w:rsid w:val="00A01705"/>
    <w:rsid w:val="00A01926"/>
    <w:rsid w:val="00A019AB"/>
    <w:rsid w:val="00A01DB2"/>
    <w:rsid w:val="00A0200D"/>
    <w:rsid w:val="00A020AB"/>
    <w:rsid w:val="00A0228B"/>
    <w:rsid w:val="00A0240F"/>
    <w:rsid w:val="00A02687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3045"/>
    <w:rsid w:val="00A03075"/>
    <w:rsid w:val="00A03123"/>
    <w:rsid w:val="00A03126"/>
    <w:rsid w:val="00A03395"/>
    <w:rsid w:val="00A03434"/>
    <w:rsid w:val="00A034BC"/>
    <w:rsid w:val="00A036AD"/>
    <w:rsid w:val="00A03700"/>
    <w:rsid w:val="00A037CF"/>
    <w:rsid w:val="00A037D5"/>
    <w:rsid w:val="00A037EE"/>
    <w:rsid w:val="00A0386F"/>
    <w:rsid w:val="00A03A42"/>
    <w:rsid w:val="00A03B1A"/>
    <w:rsid w:val="00A03C81"/>
    <w:rsid w:val="00A03CF0"/>
    <w:rsid w:val="00A03D5A"/>
    <w:rsid w:val="00A03EDD"/>
    <w:rsid w:val="00A040FF"/>
    <w:rsid w:val="00A041E3"/>
    <w:rsid w:val="00A04233"/>
    <w:rsid w:val="00A0429A"/>
    <w:rsid w:val="00A042F6"/>
    <w:rsid w:val="00A0430A"/>
    <w:rsid w:val="00A043FE"/>
    <w:rsid w:val="00A04433"/>
    <w:rsid w:val="00A0449B"/>
    <w:rsid w:val="00A045E1"/>
    <w:rsid w:val="00A04613"/>
    <w:rsid w:val="00A04783"/>
    <w:rsid w:val="00A04788"/>
    <w:rsid w:val="00A0481D"/>
    <w:rsid w:val="00A04BC4"/>
    <w:rsid w:val="00A04D9D"/>
    <w:rsid w:val="00A04E01"/>
    <w:rsid w:val="00A04EC6"/>
    <w:rsid w:val="00A051CD"/>
    <w:rsid w:val="00A0524C"/>
    <w:rsid w:val="00A052F4"/>
    <w:rsid w:val="00A05330"/>
    <w:rsid w:val="00A053D1"/>
    <w:rsid w:val="00A0541F"/>
    <w:rsid w:val="00A05570"/>
    <w:rsid w:val="00A055F8"/>
    <w:rsid w:val="00A05611"/>
    <w:rsid w:val="00A0571C"/>
    <w:rsid w:val="00A05964"/>
    <w:rsid w:val="00A05A84"/>
    <w:rsid w:val="00A05AEC"/>
    <w:rsid w:val="00A05B23"/>
    <w:rsid w:val="00A05C90"/>
    <w:rsid w:val="00A05E09"/>
    <w:rsid w:val="00A05F4E"/>
    <w:rsid w:val="00A05FFA"/>
    <w:rsid w:val="00A060F0"/>
    <w:rsid w:val="00A061CA"/>
    <w:rsid w:val="00A061F6"/>
    <w:rsid w:val="00A0622D"/>
    <w:rsid w:val="00A06298"/>
    <w:rsid w:val="00A062CA"/>
    <w:rsid w:val="00A06644"/>
    <w:rsid w:val="00A06859"/>
    <w:rsid w:val="00A068B0"/>
    <w:rsid w:val="00A06983"/>
    <w:rsid w:val="00A06B43"/>
    <w:rsid w:val="00A06C5E"/>
    <w:rsid w:val="00A06CBF"/>
    <w:rsid w:val="00A06DB6"/>
    <w:rsid w:val="00A06EE2"/>
    <w:rsid w:val="00A07021"/>
    <w:rsid w:val="00A07042"/>
    <w:rsid w:val="00A0707C"/>
    <w:rsid w:val="00A0727E"/>
    <w:rsid w:val="00A0730E"/>
    <w:rsid w:val="00A0746B"/>
    <w:rsid w:val="00A07498"/>
    <w:rsid w:val="00A074D3"/>
    <w:rsid w:val="00A07549"/>
    <w:rsid w:val="00A07645"/>
    <w:rsid w:val="00A0791D"/>
    <w:rsid w:val="00A0792F"/>
    <w:rsid w:val="00A079D3"/>
    <w:rsid w:val="00A079F6"/>
    <w:rsid w:val="00A07C04"/>
    <w:rsid w:val="00A07C2E"/>
    <w:rsid w:val="00A07C7A"/>
    <w:rsid w:val="00A07D2D"/>
    <w:rsid w:val="00A07D94"/>
    <w:rsid w:val="00A10039"/>
    <w:rsid w:val="00A100DE"/>
    <w:rsid w:val="00A101CD"/>
    <w:rsid w:val="00A101E2"/>
    <w:rsid w:val="00A101F8"/>
    <w:rsid w:val="00A10304"/>
    <w:rsid w:val="00A104AB"/>
    <w:rsid w:val="00A104C0"/>
    <w:rsid w:val="00A10620"/>
    <w:rsid w:val="00A10621"/>
    <w:rsid w:val="00A10649"/>
    <w:rsid w:val="00A10697"/>
    <w:rsid w:val="00A1076D"/>
    <w:rsid w:val="00A10888"/>
    <w:rsid w:val="00A10911"/>
    <w:rsid w:val="00A10987"/>
    <w:rsid w:val="00A109EF"/>
    <w:rsid w:val="00A10A0F"/>
    <w:rsid w:val="00A10B96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92D"/>
    <w:rsid w:val="00A11CCA"/>
    <w:rsid w:val="00A11D0E"/>
    <w:rsid w:val="00A11D60"/>
    <w:rsid w:val="00A11E36"/>
    <w:rsid w:val="00A11E97"/>
    <w:rsid w:val="00A11F03"/>
    <w:rsid w:val="00A11F9C"/>
    <w:rsid w:val="00A12190"/>
    <w:rsid w:val="00A123A5"/>
    <w:rsid w:val="00A123FF"/>
    <w:rsid w:val="00A12448"/>
    <w:rsid w:val="00A1249B"/>
    <w:rsid w:val="00A1251E"/>
    <w:rsid w:val="00A1269E"/>
    <w:rsid w:val="00A126CD"/>
    <w:rsid w:val="00A12776"/>
    <w:rsid w:val="00A12849"/>
    <w:rsid w:val="00A128AA"/>
    <w:rsid w:val="00A12AB4"/>
    <w:rsid w:val="00A12AC8"/>
    <w:rsid w:val="00A12BAC"/>
    <w:rsid w:val="00A12BAD"/>
    <w:rsid w:val="00A12BEB"/>
    <w:rsid w:val="00A12BF6"/>
    <w:rsid w:val="00A12C4D"/>
    <w:rsid w:val="00A12D1E"/>
    <w:rsid w:val="00A12E05"/>
    <w:rsid w:val="00A13276"/>
    <w:rsid w:val="00A133AD"/>
    <w:rsid w:val="00A13440"/>
    <w:rsid w:val="00A1355D"/>
    <w:rsid w:val="00A135FC"/>
    <w:rsid w:val="00A13665"/>
    <w:rsid w:val="00A137BB"/>
    <w:rsid w:val="00A137C9"/>
    <w:rsid w:val="00A1380C"/>
    <w:rsid w:val="00A139A1"/>
    <w:rsid w:val="00A13B9A"/>
    <w:rsid w:val="00A13BCC"/>
    <w:rsid w:val="00A13C0B"/>
    <w:rsid w:val="00A13C45"/>
    <w:rsid w:val="00A13CAB"/>
    <w:rsid w:val="00A13F15"/>
    <w:rsid w:val="00A13F9A"/>
    <w:rsid w:val="00A14210"/>
    <w:rsid w:val="00A142C1"/>
    <w:rsid w:val="00A14309"/>
    <w:rsid w:val="00A1458F"/>
    <w:rsid w:val="00A145FE"/>
    <w:rsid w:val="00A14712"/>
    <w:rsid w:val="00A1472B"/>
    <w:rsid w:val="00A1474F"/>
    <w:rsid w:val="00A1489E"/>
    <w:rsid w:val="00A148F7"/>
    <w:rsid w:val="00A14918"/>
    <w:rsid w:val="00A1498F"/>
    <w:rsid w:val="00A14A77"/>
    <w:rsid w:val="00A14A86"/>
    <w:rsid w:val="00A14C55"/>
    <w:rsid w:val="00A14DCC"/>
    <w:rsid w:val="00A14E5B"/>
    <w:rsid w:val="00A15057"/>
    <w:rsid w:val="00A15066"/>
    <w:rsid w:val="00A150D2"/>
    <w:rsid w:val="00A150EE"/>
    <w:rsid w:val="00A1528B"/>
    <w:rsid w:val="00A152AB"/>
    <w:rsid w:val="00A15332"/>
    <w:rsid w:val="00A1549D"/>
    <w:rsid w:val="00A156BC"/>
    <w:rsid w:val="00A1577E"/>
    <w:rsid w:val="00A157BA"/>
    <w:rsid w:val="00A158A2"/>
    <w:rsid w:val="00A158C5"/>
    <w:rsid w:val="00A1597D"/>
    <w:rsid w:val="00A15A98"/>
    <w:rsid w:val="00A15CE4"/>
    <w:rsid w:val="00A15D75"/>
    <w:rsid w:val="00A15E7E"/>
    <w:rsid w:val="00A15F67"/>
    <w:rsid w:val="00A1600D"/>
    <w:rsid w:val="00A16022"/>
    <w:rsid w:val="00A16071"/>
    <w:rsid w:val="00A163CD"/>
    <w:rsid w:val="00A1659D"/>
    <w:rsid w:val="00A165D5"/>
    <w:rsid w:val="00A1667E"/>
    <w:rsid w:val="00A1674A"/>
    <w:rsid w:val="00A168E5"/>
    <w:rsid w:val="00A16A70"/>
    <w:rsid w:val="00A16DBB"/>
    <w:rsid w:val="00A16DE1"/>
    <w:rsid w:val="00A16F34"/>
    <w:rsid w:val="00A16F9A"/>
    <w:rsid w:val="00A16FAF"/>
    <w:rsid w:val="00A1704D"/>
    <w:rsid w:val="00A171F1"/>
    <w:rsid w:val="00A17325"/>
    <w:rsid w:val="00A174DD"/>
    <w:rsid w:val="00A17506"/>
    <w:rsid w:val="00A175DD"/>
    <w:rsid w:val="00A1764B"/>
    <w:rsid w:val="00A177B8"/>
    <w:rsid w:val="00A1780D"/>
    <w:rsid w:val="00A1782A"/>
    <w:rsid w:val="00A17C99"/>
    <w:rsid w:val="00A17C9E"/>
    <w:rsid w:val="00A17E4B"/>
    <w:rsid w:val="00A17EA9"/>
    <w:rsid w:val="00A17EC7"/>
    <w:rsid w:val="00A200C8"/>
    <w:rsid w:val="00A201F2"/>
    <w:rsid w:val="00A20434"/>
    <w:rsid w:val="00A20582"/>
    <w:rsid w:val="00A20635"/>
    <w:rsid w:val="00A207FD"/>
    <w:rsid w:val="00A20970"/>
    <w:rsid w:val="00A209FA"/>
    <w:rsid w:val="00A20A55"/>
    <w:rsid w:val="00A20A78"/>
    <w:rsid w:val="00A20B52"/>
    <w:rsid w:val="00A20C04"/>
    <w:rsid w:val="00A20C2F"/>
    <w:rsid w:val="00A20CEC"/>
    <w:rsid w:val="00A2108B"/>
    <w:rsid w:val="00A21487"/>
    <w:rsid w:val="00A2152F"/>
    <w:rsid w:val="00A21706"/>
    <w:rsid w:val="00A21842"/>
    <w:rsid w:val="00A218F5"/>
    <w:rsid w:val="00A21AD7"/>
    <w:rsid w:val="00A21D18"/>
    <w:rsid w:val="00A21E0E"/>
    <w:rsid w:val="00A21E9F"/>
    <w:rsid w:val="00A21F6D"/>
    <w:rsid w:val="00A22191"/>
    <w:rsid w:val="00A22266"/>
    <w:rsid w:val="00A22281"/>
    <w:rsid w:val="00A224AD"/>
    <w:rsid w:val="00A227BB"/>
    <w:rsid w:val="00A228B0"/>
    <w:rsid w:val="00A22929"/>
    <w:rsid w:val="00A22A0D"/>
    <w:rsid w:val="00A22A2B"/>
    <w:rsid w:val="00A22A38"/>
    <w:rsid w:val="00A22AE5"/>
    <w:rsid w:val="00A22CA9"/>
    <w:rsid w:val="00A22D61"/>
    <w:rsid w:val="00A22E09"/>
    <w:rsid w:val="00A22E52"/>
    <w:rsid w:val="00A22F14"/>
    <w:rsid w:val="00A22F29"/>
    <w:rsid w:val="00A22FBB"/>
    <w:rsid w:val="00A2300E"/>
    <w:rsid w:val="00A23169"/>
    <w:rsid w:val="00A2317F"/>
    <w:rsid w:val="00A2345E"/>
    <w:rsid w:val="00A234D0"/>
    <w:rsid w:val="00A23569"/>
    <w:rsid w:val="00A2356B"/>
    <w:rsid w:val="00A23630"/>
    <w:rsid w:val="00A236E4"/>
    <w:rsid w:val="00A23959"/>
    <w:rsid w:val="00A23BCE"/>
    <w:rsid w:val="00A23CE9"/>
    <w:rsid w:val="00A23E1C"/>
    <w:rsid w:val="00A23EC6"/>
    <w:rsid w:val="00A23F8F"/>
    <w:rsid w:val="00A2400F"/>
    <w:rsid w:val="00A240D0"/>
    <w:rsid w:val="00A24134"/>
    <w:rsid w:val="00A241E3"/>
    <w:rsid w:val="00A2439A"/>
    <w:rsid w:val="00A24436"/>
    <w:rsid w:val="00A2445C"/>
    <w:rsid w:val="00A2446F"/>
    <w:rsid w:val="00A24503"/>
    <w:rsid w:val="00A24663"/>
    <w:rsid w:val="00A249CD"/>
    <w:rsid w:val="00A249F3"/>
    <w:rsid w:val="00A24A12"/>
    <w:rsid w:val="00A24DE5"/>
    <w:rsid w:val="00A24EAF"/>
    <w:rsid w:val="00A24ED7"/>
    <w:rsid w:val="00A24F25"/>
    <w:rsid w:val="00A24FA0"/>
    <w:rsid w:val="00A24FE8"/>
    <w:rsid w:val="00A25109"/>
    <w:rsid w:val="00A25294"/>
    <w:rsid w:val="00A253A9"/>
    <w:rsid w:val="00A253B7"/>
    <w:rsid w:val="00A253C0"/>
    <w:rsid w:val="00A25401"/>
    <w:rsid w:val="00A25535"/>
    <w:rsid w:val="00A256D0"/>
    <w:rsid w:val="00A257F5"/>
    <w:rsid w:val="00A25833"/>
    <w:rsid w:val="00A25937"/>
    <w:rsid w:val="00A25996"/>
    <w:rsid w:val="00A25A2C"/>
    <w:rsid w:val="00A25B2B"/>
    <w:rsid w:val="00A25B4C"/>
    <w:rsid w:val="00A25BE6"/>
    <w:rsid w:val="00A25C1E"/>
    <w:rsid w:val="00A25C81"/>
    <w:rsid w:val="00A25E86"/>
    <w:rsid w:val="00A25FC5"/>
    <w:rsid w:val="00A26061"/>
    <w:rsid w:val="00A261A1"/>
    <w:rsid w:val="00A262AE"/>
    <w:rsid w:val="00A26431"/>
    <w:rsid w:val="00A264AF"/>
    <w:rsid w:val="00A26717"/>
    <w:rsid w:val="00A267BA"/>
    <w:rsid w:val="00A267D2"/>
    <w:rsid w:val="00A2687E"/>
    <w:rsid w:val="00A26955"/>
    <w:rsid w:val="00A26983"/>
    <w:rsid w:val="00A26A9C"/>
    <w:rsid w:val="00A26C0C"/>
    <w:rsid w:val="00A26C98"/>
    <w:rsid w:val="00A26CE7"/>
    <w:rsid w:val="00A26DC0"/>
    <w:rsid w:val="00A26DCA"/>
    <w:rsid w:val="00A26E39"/>
    <w:rsid w:val="00A26FDD"/>
    <w:rsid w:val="00A27178"/>
    <w:rsid w:val="00A27194"/>
    <w:rsid w:val="00A273B6"/>
    <w:rsid w:val="00A274BE"/>
    <w:rsid w:val="00A274F1"/>
    <w:rsid w:val="00A2754F"/>
    <w:rsid w:val="00A276F5"/>
    <w:rsid w:val="00A27876"/>
    <w:rsid w:val="00A27990"/>
    <w:rsid w:val="00A27A03"/>
    <w:rsid w:val="00A27AC0"/>
    <w:rsid w:val="00A27CB5"/>
    <w:rsid w:val="00A27D27"/>
    <w:rsid w:val="00A300AE"/>
    <w:rsid w:val="00A300E9"/>
    <w:rsid w:val="00A30384"/>
    <w:rsid w:val="00A303AC"/>
    <w:rsid w:val="00A304AB"/>
    <w:rsid w:val="00A306D1"/>
    <w:rsid w:val="00A30772"/>
    <w:rsid w:val="00A30921"/>
    <w:rsid w:val="00A309B6"/>
    <w:rsid w:val="00A309FE"/>
    <w:rsid w:val="00A30B46"/>
    <w:rsid w:val="00A30CA0"/>
    <w:rsid w:val="00A30EFF"/>
    <w:rsid w:val="00A30F84"/>
    <w:rsid w:val="00A30FB9"/>
    <w:rsid w:val="00A30FE3"/>
    <w:rsid w:val="00A30FFB"/>
    <w:rsid w:val="00A3101C"/>
    <w:rsid w:val="00A310F9"/>
    <w:rsid w:val="00A312A2"/>
    <w:rsid w:val="00A3150D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B30"/>
    <w:rsid w:val="00A31DCD"/>
    <w:rsid w:val="00A31EE9"/>
    <w:rsid w:val="00A31F27"/>
    <w:rsid w:val="00A32057"/>
    <w:rsid w:val="00A320F9"/>
    <w:rsid w:val="00A32115"/>
    <w:rsid w:val="00A323AD"/>
    <w:rsid w:val="00A323AF"/>
    <w:rsid w:val="00A32520"/>
    <w:rsid w:val="00A325BA"/>
    <w:rsid w:val="00A325D1"/>
    <w:rsid w:val="00A325D8"/>
    <w:rsid w:val="00A325E9"/>
    <w:rsid w:val="00A326C7"/>
    <w:rsid w:val="00A326D6"/>
    <w:rsid w:val="00A3271D"/>
    <w:rsid w:val="00A327B0"/>
    <w:rsid w:val="00A327D0"/>
    <w:rsid w:val="00A329F1"/>
    <w:rsid w:val="00A329F7"/>
    <w:rsid w:val="00A32CFE"/>
    <w:rsid w:val="00A32D4E"/>
    <w:rsid w:val="00A32DDF"/>
    <w:rsid w:val="00A3304D"/>
    <w:rsid w:val="00A330B7"/>
    <w:rsid w:val="00A331C5"/>
    <w:rsid w:val="00A33266"/>
    <w:rsid w:val="00A3334D"/>
    <w:rsid w:val="00A333AE"/>
    <w:rsid w:val="00A33416"/>
    <w:rsid w:val="00A334A5"/>
    <w:rsid w:val="00A3378F"/>
    <w:rsid w:val="00A337FF"/>
    <w:rsid w:val="00A33940"/>
    <w:rsid w:val="00A339FB"/>
    <w:rsid w:val="00A33A08"/>
    <w:rsid w:val="00A33A66"/>
    <w:rsid w:val="00A33B0A"/>
    <w:rsid w:val="00A33D1B"/>
    <w:rsid w:val="00A33E17"/>
    <w:rsid w:val="00A33F6E"/>
    <w:rsid w:val="00A33FC9"/>
    <w:rsid w:val="00A3401C"/>
    <w:rsid w:val="00A340CC"/>
    <w:rsid w:val="00A340D6"/>
    <w:rsid w:val="00A3458B"/>
    <w:rsid w:val="00A345A7"/>
    <w:rsid w:val="00A345D0"/>
    <w:rsid w:val="00A3482F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1FC"/>
    <w:rsid w:val="00A352AE"/>
    <w:rsid w:val="00A353EF"/>
    <w:rsid w:val="00A354E5"/>
    <w:rsid w:val="00A355AD"/>
    <w:rsid w:val="00A35661"/>
    <w:rsid w:val="00A357C7"/>
    <w:rsid w:val="00A357F7"/>
    <w:rsid w:val="00A35BEA"/>
    <w:rsid w:val="00A35C1D"/>
    <w:rsid w:val="00A35C83"/>
    <w:rsid w:val="00A35CCA"/>
    <w:rsid w:val="00A35CCE"/>
    <w:rsid w:val="00A35CD0"/>
    <w:rsid w:val="00A35D7D"/>
    <w:rsid w:val="00A35DB5"/>
    <w:rsid w:val="00A3604B"/>
    <w:rsid w:val="00A360EF"/>
    <w:rsid w:val="00A360FE"/>
    <w:rsid w:val="00A36182"/>
    <w:rsid w:val="00A363A4"/>
    <w:rsid w:val="00A363DC"/>
    <w:rsid w:val="00A36463"/>
    <w:rsid w:val="00A365BB"/>
    <w:rsid w:val="00A36784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BF6"/>
    <w:rsid w:val="00A36C11"/>
    <w:rsid w:val="00A36C64"/>
    <w:rsid w:val="00A36CE3"/>
    <w:rsid w:val="00A36E6B"/>
    <w:rsid w:val="00A36F0B"/>
    <w:rsid w:val="00A37057"/>
    <w:rsid w:val="00A37082"/>
    <w:rsid w:val="00A370A3"/>
    <w:rsid w:val="00A371F2"/>
    <w:rsid w:val="00A372AC"/>
    <w:rsid w:val="00A37324"/>
    <w:rsid w:val="00A374C1"/>
    <w:rsid w:val="00A375AC"/>
    <w:rsid w:val="00A375CE"/>
    <w:rsid w:val="00A3784E"/>
    <w:rsid w:val="00A37A79"/>
    <w:rsid w:val="00A37AE0"/>
    <w:rsid w:val="00A37B47"/>
    <w:rsid w:val="00A37C0A"/>
    <w:rsid w:val="00A37C46"/>
    <w:rsid w:val="00A37DD5"/>
    <w:rsid w:val="00A40114"/>
    <w:rsid w:val="00A401E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1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439"/>
    <w:rsid w:val="00A41506"/>
    <w:rsid w:val="00A4153A"/>
    <w:rsid w:val="00A41606"/>
    <w:rsid w:val="00A4163A"/>
    <w:rsid w:val="00A41697"/>
    <w:rsid w:val="00A4195A"/>
    <w:rsid w:val="00A41A79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1B4"/>
    <w:rsid w:val="00A425FA"/>
    <w:rsid w:val="00A42639"/>
    <w:rsid w:val="00A4269F"/>
    <w:rsid w:val="00A426DF"/>
    <w:rsid w:val="00A426EE"/>
    <w:rsid w:val="00A427C6"/>
    <w:rsid w:val="00A42830"/>
    <w:rsid w:val="00A4283B"/>
    <w:rsid w:val="00A42990"/>
    <w:rsid w:val="00A42A2E"/>
    <w:rsid w:val="00A42AB0"/>
    <w:rsid w:val="00A42ACC"/>
    <w:rsid w:val="00A42ADA"/>
    <w:rsid w:val="00A42BC1"/>
    <w:rsid w:val="00A42C73"/>
    <w:rsid w:val="00A42D17"/>
    <w:rsid w:val="00A42EC4"/>
    <w:rsid w:val="00A42FC0"/>
    <w:rsid w:val="00A4303A"/>
    <w:rsid w:val="00A4307A"/>
    <w:rsid w:val="00A430BB"/>
    <w:rsid w:val="00A43198"/>
    <w:rsid w:val="00A432FE"/>
    <w:rsid w:val="00A43352"/>
    <w:rsid w:val="00A43429"/>
    <w:rsid w:val="00A43472"/>
    <w:rsid w:val="00A4357F"/>
    <w:rsid w:val="00A435D7"/>
    <w:rsid w:val="00A43684"/>
    <w:rsid w:val="00A436BC"/>
    <w:rsid w:val="00A436F2"/>
    <w:rsid w:val="00A43716"/>
    <w:rsid w:val="00A43762"/>
    <w:rsid w:val="00A43766"/>
    <w:rsid w:val="00A43788"/>
    <w:rsid w:val="00A43911"/>
    <w:rsid w:val="00A43913"/>
    <w:rsid w:val="00A43A40"/>
    <w:rsid w:val="00A43A49"/>
    <w:rsid w:val="00A43B27"/>
    <w:rsid w:val="00A43C45"/>
    <w:rsid w:val="00A43D8F"/>
    <w:rsid w:val="00A43FBB"/>
    <w:rsid w:val="00A44063"/>
    <w:rsid w:val="00A4408A"/>
    <w:rsid w:val="00A440CD"/>
    <w:rsid w:val="00A440F4"/>
    <w:rsid w:val="00A44146"/>
    <w:rsid w:val="00A44325"/>
    <w:rsid w:val="00A4442E"/>
    <w:rsid w:val="00A44481"/>
    <w:rsid w:val="00A447CF"/>
    <w:rsid w:val="00A4494B"/>
    <w:rsid w:val="00A44BB6"/>
    <w:rsid w:val="00A44D2B"/>
    <w:rsid w:val="00A45040"/>
    <w:rsid w:val="00A45090"/>
    <w:rsid w:val="00A450EF"/>
    <w:rsid w:val="00A45276"/>
    <w:rsid w:val="00A45518"/>
    <w:rsid w:val="00A45520"/>
    <w:rsid w:val="00A45579"/>
    <w:rsid w:val="00A4557E"/>
    <w:rsid w:val="00A455B5"/>
    <w:rsid w:val="00A45AE9"/>
    <w:rsid w:val="00A45B0D"/>
    <w:rsid w:val="00A45B8D"/>
    <w:rsid w:val="00A45BD8"/>
    <w:rsid w:val="00A45C58"/>
    <w:rsid w:val="00A45EE8"/>
    <w:rsid w:val="00A4604E"/>
    <w:rsid w:val="00A4610B"/>
    <w:rsid w:val="00A461FF"/>
    <w:rsid w:val="00A4621F"/>
    <w:rsid w:val="00A46586"/>
    <w:rsid w:val="00A465E8"/>
    <w:rsid w:val="00A46881"/>
    <w:rsid w:val="00A46BA2"/>
    <w:rsid w:val="00A46BBF"/>
    <w:rsid w:val="00A46C63"/>
    <w:rsid w:val="00A46C6A"/>
    <w:rsid w:val="00A46CA8"/>
    <w:rsid w:val="00A46E0D"/>
    <w:rsid w:val="00A46E2F"/>
    <w:rsid w:val="00A46E84"/>
    <w:rsid w:val="00A4706E"/>
    <w:rsid w:val="00A4713C"/>
    <w:rsid w:val="00A47140"/>
    <w:rsid w:val="00A471D2"/>
    <w:rsid w:val="00A47263"/>
    <w:rsid w:val="00A4726C"/>
    <w:rsid w:val="00A47309"/>
    <w:rsid w:val="00A47557"/>
    <w:rsid w:val="00A47572"/>
    <w:rsid w:val="00A477E8"/>
    <w:rsid w:val="00A477EA"/>
    <w:rsid w:val="00A4780C"/>
    <w:rsid w:val="00A47818"/>
    <w:rsid w:val="00A47833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E23"/>
    <w:rsid w:val="00A50F0C"/>
    <w:rsid w:val="00A510C4"/>
    <w:rsid w:val="00A510CA"/>
    <w:rsid w:val="00A51135"/>
    <w:rsid w:val="00A51210"/>
    <w:rsid w:val="00A513EF"/>
    <w:rsid w:val="00A51427"/>
    <w:rsid w:val="00A516C4"/>
    <w:rsid w:val="00A51882"/>
    <w:rsid w:val="00A51936"/>
    <w:rsid w:val="00A51999"/>
    <w:rsid w:val="00A519E0"/>
    <w:rsid w:val="00A51A43"/>
    <w:rsid w:val="00A51AFD"/>
    <w:rsid w:val="00A51C1E"/>
    <w:rsid w:val="00A51C27"/>
    <w:rsid w:val="00A51D48"/>
    <w:rsid w:val="00A51D5F"/>
    <w:rsid w:val="00A51D7F"/>
    <w:rsid w:val="00A51EA1"/>
    <w:rsid w:val="00A51F91"/>
    <w:rsid w:val="00A52057"/>
    <w:rsid w:val="00A520FA"/>
    <w:rsid w:val="00A521D0"/>
    <w:rsid w:val="00A521DC"/>
    <w:rsid w:val="00A5281C"/>
    <w:rsid w:val="00A529AE"/>
    <w:rsid w:val="00A52A1C"/>
    <w:rsid w:val="00A52AEC"/>
    <w:rsid w:val="00A52CA0"/>
    <w:rsid w:val="00A531EB"/>
    <w:rsid w:val="00A5322A"/>
    <w:rsid w:val="00A532A6"/>
    <w:rsid w:val="00A533B1"/>
    <w:rsid w:val="00A53433"/>
    <w:rsid w:val="00A534D6"/>
    <w:rsid w:val="00A53533"/>
    <w:rsid w:val="00A535C7"/>
    <w:rsid w:val="00A53662"/>
    <w:rsid w:val="00A53781"/>
    <w:rsid w:val="00A5380C"/>
    <w:rsid w:val="00A53B18"/>
    <w:rsid w:val="00A53C45"/>
    <w:rsid w:val="00A53D8B"/>
    <w:rsid w:val="00A53DFC"/>
    <w:rsid w:val="00A53E3A"/>
    <w:rsid w:val="00A53F9B"/>
    <w:rsid w:val="00A53FAF"/>
    <w:rsid w:val="00A5408F"/>
    <w:rsid w:val="00A54090"/>
    <w:rsid w:val="00A5410A"/>
    <w:rsid w:val="00A5417C"/>
    <w:rsid w:val="00A54205"/>
    <w:rsid w:val="00A54273"/>
    <w:rsid w:val="00A543A0"/>
    <w:rsid w:val="00A5472C"/>
    <w:rsid w:val="00A548A7"/>
    <w:rsid w:val="00A54AEE"/>
    <w:rsid w:val="00A54C2B"/>
    <w:rsid w:val="00A54F20"/>
    <w:rsid w:val="00A54F3E"/>
    <w:rsid w:val="00A54F5A"/>
    <w:rsid w:val="00A5505E"/>
    <w:rsid w:val="00A550A0"/>
    <w:rsid w:val="00A55195"/>
    <w:rsid w:val="00A55266"/>
    <w:rsid w:val="00A55303"/>
    <w:rsid w:val="00A55323"/>
    <w:rsid w:val="00A55430"/>
    <w:rsid w:val="00A55438"/>
    <w:rsid w:val="00A555FD"/>
    <w:rsid w:val="00A5562B"/>
    <w:rsid w:val="00A556A8"/>
    <w:rsid w:val="00A5582E"/>
    <w:rsid w:val="00A55934"/>
    <w:rsid w:val="00A55A04"/>
    <w:rsid w:val="00A55BCB"/>
    <w:rsid w:val="00A55D08"/>
    <w:rsid w:val="00A55E6A"/>
    <w:rsid w:val="00A55E8B"/>
    <w:rsid w:val="00A55EA4"/>
    <w:rsid w:val="00A55F43"/>
    <w:rsid w:val="00A55F71"/>
    <w:rsid w:val="00A56094"/>
    <w:rsid w:val="00A56332"/>
    <w:rsid w:val="00A5639C"/>
    <w:rsid w:val="00A56742"/>
    <w:rsid w:val="00A56C46"/>
    <w:rsid w:val="00A56FE7"/>
    <w:rsid w:val="00A57004"/>
    <w:rsid w:val="00A570A7"/>
    <w:rsid w:val="00A570E1"/>
    <w:rsid w:val="00A57266"/>
    <w:rsid w:val="00A5734C"/>
    <w:rsid w:val="00A57521"/>
    <w:rsid w:val="00A5754A"/>
    <w:rsid w:val="00A575CE"/>
    <w:rsid w:val="00A576E8"/>
    <w:rsid w:val="00A57754"/>
    <w:rsid w:val="00A578BE"/>
    <w:rsid w:val="00A578F2"/>
    <w:rsid w:val="00A57990"/>
    <w:rsid w:val="00A57A0B"/>
    <w:rsid w:val="00A57C0C"/>
    <w:rsid w:val="00A57D52"/>
    <w:rsid w:val="00A57FF2"/>
    <w:rsid w:val="00A6002E"/>
    <w:rsid w:val="00A600AE"/>
    <w:rsid w:val="00A60494"/>
    <w:rsid w:val="00A604F6"/>
    <w:rsid w:val="00A60667"/>
    <w:rsid w:val="00A606A2"/>
    <w:rsid w:val="00A606DB"/>
    <w:rsid w:val="00A606FE"/>
    <w:rsid w:val="00A6086A"/>
    <w:rsid w:val="00A608A6"/>
    <w:rsid w:val="00A60928"/>
    <w:rsid w:val="00A60A0E"/>
    <w:rsid w:val="00A60B25"/>
    <w:rsid w:val="00A60B49"/>
    <w:rsid w:val="00A60BB3"/>
    <w:rsid w:val="00A60BD5"/>
    <w:rsid w:val="00A60E36"/>
    <w:rsid w:val="00A60EAC"/>
    <w:rsid w:val="00A60F67"/>
    <w:rsid w:val="00A60FE6"/>
    <w:rsid w:val="00A6113E"/>
    <w:rsid w:val="00A61411"/>
    <w:rsid w:val="00A614E9"/>
    <w:rsid w:val="00A615D7"/>
    <w:rsid w:val="00A61945"/>
    <w:rsid w:val="00A61AFE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04B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A3"/>
    <w:rsid w:val="00A62EF6"/>
    <w:rsid w:val="00A62F52"/>
    <w:rsid w:val="00A62FFF"/>
    <w:rsid w:val="00A63136"/>
    <w:rsid w:val="00A632DE"/>
    <w:rsid w:val="00A634B4"/>
    <w:rsid w:val="00A635A2"/>
    <w:rsid w:val="00A6362C"/>
    <w:rsid w:val="00A63788"/>
    <w:rsid w:val="00A6378B"/>
    <w:rsid w:val="00A637ED"/>
    <w:rsid w:val="00A6380E"/>
    <w:rsid w:val="00A63908"/>
    <w:rsid w:val="00A6399A"/>
    <w:rsid w:val="00A639BE"/>
    <w:rsid w:val="00A63A01"/>
    <w:rsid w:val="00A63A5B"/>
    <w:rsid w:val="00A63AA6"/>
    <w:rsid w:val="00A63D9B"/>
    <w:rsid w:val="00A63DC1"/>
    <w:rsid w:val="00A640B7"/>
    <w:rsid w:val="00A64120"/>
    <w:rsid w:val="00A641D8"/>
    <w:rsid w:val="00A6422A"/>
    <w:rsid w:val="00A64301"/>
    <w:rsid w:val="00A64412"/>
    <w:rsid w:val="00A64461"/>
    <w:rsid w:val="00A644F6"/>
    <w:rsid w:val="00A6451E"/>
    <w:rsid w:val="00A6453E"/>
    <w:rsid w:val="00A645BF"/>
    <w:rsid w:val="00A646A7"/>
    <w:rsid w:val="00A64756"/>
    <w:rsid w:val="00A6484A"/>
    <w:rsid w:val="00A64984"/>
    <w:rsid w:val="00A64A87"/>
    <w:rsid w:val="00A64C6B"/>
    <w:rsid w:val="00A64D81"/>
    <w:rsid w:val="00A64DAC"/>
    <w:rsid w:val="00A64DB7"/>
    <w:rsid w:val="00A64DEA"/>
    <w:rsid w:val="00A64E58"/>
    <w:rsid w:val="00A64E6F"/>
    <w:rsid w:val="00A64F04"/>
    <w:rsid w:val="00A64F41"/>
    <w:rsid w:val="00A64F74"/>
    <w:rsid w:val="00A65234"/>
    <w:rsid w:val="00A6524B"/>
    <w:rsid w:val="00A65474"/>
    <w:rsid w:val="00A654D8"/>
    <w:rsid w:val="00A65920"/>
    <w:rsid w:val="00A65A34"/>
    <w:rsid w:val="00A65AFC"/>
    <w:rsid w:val="00A65BBB"/>
    <w:rsid w:val="00A65D2C"/>
    <w:rsid w:val="00A65D97"/>
    <w:rsid w:val="00A65DBD"/>
    <w:rsid w:val="00A65E19"/>
    <w:rsid w:val="00A65F4B"/>
    <w:rsid w:val="00A65F53"/>
    <w:rsid w:val="00A65F74"/>
    <w:rsid w:val="00A660A8"/>
    <w:rsid w:val="00A66150"/>
    <w:rsid w:val="00A661C4"/>
    <w:rsid w:val="00A66230"/>
    <w:rsid w:val="00A66262"/>
    <w:rsid w:val="00A662FB"/>
    <w:rsid w:val="00A66328"/>
    <w:rsid w:val="00A66769"/>
    <w:rsid w:val="00A66891"/>
    <w:rsid w:val="00A668A6"/>
    <w:rsid w:val="00A668E0"/>
    <w:rsid w:val="00A66923"/>
    <w:rsid w:val="00A669E5"/>
    <w:rsid w:val="00A66A3B"/>
    <w:rsid w:val="00A66AA4"/>
    <w:rsid w:val="00A66BD2"/>
    <w:rsid w:val="00A66D31"/>
    <w:rsid w:val="00A66EC6"/>
    <w:rsid w:val="00A66EFB"/>
    <w:rsid w:val="00A66F07"/>
    <w:rsid w:val="00A67054"/>
    <w:rsid w:val="00A67096"/>
    <w:rsid w:val="00A671A7"/>
    <w:rsid w:val="00A67227"/>
    <w:rsid w:val="00A672A1"/>
    <w:rsid w:val="00A672A4"/>
    <w:rsid w:val="00A6740E"/>
    <w:rsid w:val="00A67433"/>
    <w:rsid w:val="00A6750B"/>
    <w:rsid w:val="00A6762A"/>
    <w:rsid w:val="00A676C2"/>
    <w:rsid w:val="00A6781D"/>
    <w:rsid w:val="00A6789B"/>
    <w:rsid w:val="00A678FB"/>
    <w:rsid w:val="00A67B1E"/>
    <w:rsid w:val="00A67B39"/>
    <w:rsid w:val="00A67C8A"/>
    <w:rsid w:val="00A67D7E"/>
    <w:rsid w:val="00A67F19"/>
    <w:rsid w:val="00A67F50"/>
    <w:rsid w:val="00A67F56"/>
    <w:rsid w:val="00A67FE8"/>
    <w:rsid w:val="00A67FEA"/>
    <w:rsid w:val="00A7015B"/>
    <w:rsid w:val="00A70289"/>
    <w:rsid w:val="00A7046B"/>
    <w:rsid w:val="00A70580"/>
    <w:rsid w:val="00A705A2"/>
    <w:rsid w:val="00A70614"/>
    <w:rsid w:val="00A70737"/>
    <w:rsid w:val="00A70A35"/>
    <w:rsid w:val="00A70A42"/>
    <w:rsid w:val="00A70A61"/>
    <w:rsid w:val="00A70AE2"/>
    <w:rsid w:val="00A70B41"/>
    <w:rsid w:val="00A70B5D"/>
    <w:rsid w:val="00A70B84"/>
    <w:rsid w:val="00A70C27"/>
    <w:rsid w:val="00A70D4C"/>
    <w:rsid w:val="00A70E09"/>
    <w:rsid w:val="00A70E1D"/>
    <w:rsid w:val="00A70E46"/>
    <w:rsid w:val="00A70FE5"/>
    <w:rsid w:val="00A71073"/>
    <w:rsid w:val="00A71099"/>
    <w:rsid w:val="00A71466"/>
    <w:rsid w:val="00A71534"/>
    <w:rsid w:val="00A71603"/>
    <w:rsid w:val="00A71643"/>
    <w:rsid w:val="00A71665"/>
    <w:rsid w:val="00A71689"/>
    <w:rsid w:val="00A716C5"/>
    <w:rsid w:val="00A71772"/>
    <w:rsid w:val="00A717B5"/>
    <w:rsid w:val="00A717DC"/>
    <w:rsid w:val="00A718B7"/>
    <w:rsid w:val="00A71A29"/>
    <w:rsid w:val="00A71A6F"/>
    <w:rsid w:val="00A71B44"/>
    <w:rsid w:val="00A71B83"/>
    <w:rsid w:val="00A71B9F"/>
    <w:rsid w:val="00A71BA4"/>
    <w:rsid w:val="00A71CC5"/>
    <w:rsid w:val="00A71F4B"/>
    <w:rsid w:val="00A72165"/>
    <w:rsid w:val="00A721DF"/>
    <w:rsid w:val="00A72216"/>
    <w:rsid w:val="00A72498"/>
    <w:rsid w:val="00A725DE"/>
    <w:rsid w:val="00A726BB"/>
    <w:rsid w:val="00A726C4"/>
    <w:rsid w:val="00A72848"/>
    <w:rsid w:val="00A72858"/>
    <w:rsid w:val="00A7292C"/>
    <w:rsid w:val="00A729B2"/>
    <w:rsid w:val="00A72A3E"/>
    <w:rsid w:val="00A72B6C"/>
    <w:rsid w:val="00A72C18"/>
    <w:rsid w:val="00A72DB0"/>
    <w:rsid w:val="00A72E08"/>
    <w:rsid w:val="00A72E6D"/>
    <w:rsid w:val="00A72FA6"/>
    <w:rsid w:val="00A730CA"/>
    <w:rsid w:val="00A732C9"/>
    <w:rsid w:val="00A73328"/>
    <w:rsid w:val="00A73369"/>
    <w:rsid w:val="00A73481"/>
    <w:rsid w:val="00A73487"/>
    <w:rsid w:val="00A734ED"/>
    <w:rsid w:val="00A735F8"/>
    <w:rsid w:val="00A73605"/>
    <w:rsid w:val="00A7366B"/>
    <w:rsid w:val="00A737C4"/>
    <w:rsid w:val="00A737EB"/>
    <w:rsid w:val="00A739F2"/>
    <w:rsid w:val="00A73A19"/>
    <w:rsid w:val="00A73AB7"/>
    <w:rsid w:val="00A73B33"/>
    <w:rsid w:val="00A73BBB"/>
    <w:rsid w:val="00A73C5C"/>
    <w:rsid w:val="00A73D08"/>
    <w:rsid w:val="00A73ED1"/>
    <w:rsid w:val="00A73ED5"/>
    <w:rsid w:val="00A74097"/>
    <w:rsid w:val="00A740C2"/>
    <w:rsid w:val="00A741D8"/>
    <w:rsid w:val="00A743A8"/>
    <w:rsid w:val="00A743EE"/>
    <w:rsid w:val="00A743F2"/>
    <w:rsid w:val="00A74480"/>
    <w:rsid w:val="00A744BD"/>
    <w:rsid w:val="00A74513"/>
    <w:rsid w:val="00A7453C"/>
    <w:rsid w:val="00A74555"/>
    <w:rsid w:val="00A74593"/>
    <w:rsid w:val="00A745D3"/>
    <w:rsid w:val="00A7465C"/>
    <w:rsid w:val="00A746EC"/>
    <w:rsid w:val="00A7472B"/>
    <w:rsid w:val="00A748B3"/>
    <w:rsid w:val="00A748E3"/>
    <w:rsid w:val="00A749D2"/>
    <w:rsid w:val="00A749DA"/>
    <w:rsid w:val="00A74A5A"/>
    <w:rsid w:val="00A74AE4"/>
    <w:rsid w:val="00A74C21"/>
    <w:rsid w:val="00A74C46"/>
    <w:rsid w:val="00A74D89"/>
    <w:rsid w:val="00A74EF2"/>
    <w:rsid w:val="00A75086"/>
    <w:rsid w:val="00A750A0"/>
    <w:rsid w:val="00A75179"/>
    <w:rsid w:val="00A75243"/>
    <w:rsid w:val="00A752D0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E10"/>
    <w:rsid w:val="00A75E24"/>
    <w:rsid w:val="00A75E56"/>
    <w:rsid w:val="00A75F93"/>
    <w:rsid w:val="00A75FED"/>
    <w:rsid w:val="00A760C7"/>
    <w:rsid w:val="00A76100"/>
    <w:rsid w:val="00A76233"/>
    <w:rsid w:val="00A76294"/>
    <w:rsid w:val="00A76336"/>
    <w:rsid w:val="00A763AA"/>
    <w:rsid w:val="00A763E8"/>
    <w:rsid w:val="00A764F3"/>
    <w:rsid w:val="00A76503"/>
    <w:rsid w:val="00A76561"/>
    <w:rsid w:val="00A76955"/>
    <w:rsid w:val="00A76BFB"/>
    <w:rsid w:val="00A76CAC"/>
    <w:rsid w:val="00A76CEA"/>
    <w:rsid w:val="00A76CF0"/>
    <w:rsid w:val="00A76D71"/>
    <w:rsid w:val="00A76D87"/>
    <w:rsid w:val="00A76DEB"/>
    <w:rsid w:val="00A76E37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573"/>
    <w:rsid w:val="00A775AB"/>
    <w:rsid w:val="00A77625"/>
    <w:rsid w:val="00A77691"/>
    <w:rsid w:val="00A77747"/>
    <w:rsid w:val="00A7785D"/>
    <w:rsid w:val="00A778A5"/>
    <w:rsid w:val="00A779AF"/>
    <w:rsid w:val="00A779C5"/>
    <w:rsid w:val="00A77AD0"/>
    <w:rsid w:val="00A77BB3"/>
    <w:rsid w:val="00A77C44"/>
    <w:rsid w:val="00A77D6F"/>
    <w:rsid w:val="00A80216"/>
    <w:rsid w:val="00A80388"/>
    <w:rsid w:val="00A80571"/>
    <w:rsid w:val="00A8059D"/>
    <w:rsid w:val="00A805A8"/>
    <w:rsid w:val="00A806FD"/>
    <w:rsid w:val="00A80763"/>
    <w:rsid w:val="00A807D3"/>
    <w:rsid w:val="00A8099F"/>
    <w:rsid w:val="00A80A6F"/>
    <w:rsid w:val="00A80A98"/>
    <w:rsid w:val="00A80B0F"/>
    <w:rsid w:val="00A80B88"/>
    <w:rsid w:val="00A80BAF"/>
    <w:rsid w:val="00A80C7E"/>
    <w:rsid w:val="00A80D48"/>
    <w:rsid w:val="00A81265"/>
    <w:rsid w:val="00A81293"/>
    <w:rsid w:val="00A812E5"/>
    <w:rsid w:val="00A81663"/>
    <w:rsid w:val="00A817F3"/>
    <w:rsid w:val="00A8183C"/>
    <w:rsid w:val="00A81AB3"/>
    <w:rsid w:val="00A81C11"/>
    <w:rsid w:val="00A81DD5"/>
    <w:rsid w:val="00A81EA2"/>
    <w:rsid w:val="00A8200B"/>
    <w:rsid w:val="00A82159"/>
    <w:rsid w:val="00A82205"/>
    <w:rsid w:val="00A822F3"/>
    <w:rsid w:val="00A823A0"/>
    <w:rsid w:val="00A823F7"/>
    <w:rsid w:val="00A8241A"/>
    <w:rsid w:val="00A82537"/>
    <w:rsid w:val="00A825E1"/>
    <w:rsid w:val="00A828E4"/>
    <w:rsid w:val="00A8292D"/>
    <w:rsid w:val="00A82952"/>
    <w:rsid w:val="00A82A59"/>
    <w:rsid w:val="00A82C50"/>
    <w:rsid w:val="00A82C61"/>
    <w:rsid w:val="00A82C8C"/>
    <w:rsid w:val="00A82D20"/>
    <w:rsid w:val="00A82D3D"/>
    <w:rsid w:val="00A82DCD"/>
    <w:rsid w:val="00A82EEC"/>
    <w:rsid w:val="00A82F10"/>
    <w:rsid w:val="00A82F62"/>
    <w:rsid w:val="00A83165"/>
    <w:rsid w:val="00A831D9"/>
    <w:rsid w:val="00A833F0"/>
    <w:rsid w:val="00A835C4"/>
    <w:rsid w:val="00A83604"/>
    <w:rsid w:val="00A8386F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284"/>
    <w:rsid w:val="00A842A6"/>
    <w:rsid w:val="00A84324"/>
    <w:rsid w:val="00A843E0"/>
    <w:rsid w:val="00A8455B"/>
    <w:rsid w:val="00A845A8"/>
    <w:rsid w:val="00A8483A"/>
    <w:rsid w:val="00A8486F"/>
    <w:rsid w:val="00A84874"/>
    <w:rsid w:val="00A8487F"/>
    <w:rsid w:val="00A849BF"/>
    <w:rsid w:val="00A84A09"/>
    <w:rsid w:val="00A84C82"/>
    <w:rsid w:val="00A84CC2"/>
    <w:rsid w:val="00A84CE4"/>
    <w:rsid w:val="00A84D97"/>
    <w:rsid w:val="00A84F68"/>
    <w:rsid w:val="00A84FC9"/>
    <w:rsid w:val="00A850C1"/>
    <w:rsid w:val="00A851D7"/>
    <w:rsid w:val="00A8522F"/>
    <w:rsid w:val="00A85262"/>
    <w:rsid w:val="00A852F9"/>
    <w:rsid w:val="00A85407"/>
    <w:rsid w:val="00A85597"/>
    <w:rsid w:val="00A8563C"/>
    <w:rsid w:val="00A8564F"/>
    <w:rsid w:val="00A858B2"/>
    <w:rsid w:val="00A858DB"/>
    <w:rsid w:val="00A85940"/>
    <w:rsid w:val="00A859EB"/>
    <w:rsid w:val="00A85A3A"/>
    <w:rsid w:val="00A85AFC"/>
    <w:rsid w:val="00A85BB0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96"/>
    <w:rsid w:val="00A866BE"/>
    <w:rsid w:val="00A8676D"/>
    <w:rsid w:val="00A86825"/>
    <w:rsid w:val="00A8684B"/>
    <w:rsid w:val="00A86A14"/>
    <w:rsid w:val="00A86AA8"/>
    <w:rsid w:val="00A86AC9"/>
    <w:rsid w:val="00A86B64"/>
    <w:rsid w:val="00A86ED2"/>
    <w:rsid w:val="00A86F12"/>
    <w:rsid w:val="00A870D6"/>
    <w:rsid w:val="00A87215"/>
    <w:rsid w:val="00A87216"/>
    <w:rsid w:val="00A872A9"/>
    <w:rsid w:val="00A87456"/>
    <w:rsid w:val="00A874BD"/>
    <w:rsid w:val="00A874E9"/>
    <w:rsid w:val="00A8756D"/>
    <w:rsid w:val="00A8764E"/>
    <w:rsid w:val="00A877BB"/>
    <w:rsid w:val="00A877D7"/>
    <w:rsid w:val="00A879FC"/>
    <w:rsid w:val="00A87AB0"/>
    <w:rsid w:val="00A87BD7"/>
    <w:rsid w:val="00A87E25"/>
    <w:rsid w:val="00A87EF0"/>
    <w:rsid w:val="00A87F2A"/>
    <w:rsid w:val="00A87FB2"/>
    <w:rsid w:val="00A90145"/>
    <w:rsid w:val="00A901AF"/>
    <w:rsid w:val="00A902C8"/>
    <w:rsid w:val="00A902CF"/>
    <w:rsid w:val="00A90325"/>
    <w:rsid w:val="00A903C7"/>
    <w:rsid w:val="00A90504"/>
    <w:rsid w:val="00A90567"/>
    <w:rsid w:val="00A905C0"/>
    <w:rsid w:val="00A905D8"/>
    <w:rsid w:val="00A907BF"/>
    <w:rsid w:val="00A908C2"/>
    <w:rsid w:val="00A909B0"/>
    <w:rsid w:val="00A90A32"/>
    <w:rsid w:val="00A90A81"/>
    <w:rsid w:val="00A90A90"/>
    <w:rsid w:val="00A90CBD"/>
    <w:rsid w:val="00A90CFB"/>
    <w:rsid w:val="00A90D50"/>
    <w:rsid w:val="00A9102B"/>
    <w:rsid w:val="00A91052"/>
    <w:rsid w:val="00A9109E"/>
    <w:rsid w:val="00A910BA"/>
    <w:rsid w:val="00A916C6"/>
    <w:rsid w:val="00A91795"/>
    <w:rsid w:val="00A91841"/>
    <w:rsid w:val="00A9189E"/>
    <w:rsid w:val="00A918C6"/>
    <w:rsid w:val="00A919DE"/>
    <w:rsid w:val="00A919F1"/>
    <w:rsid w:val="00A91A51"/>
    <w:rsid w:val="00A91B4C"/>
    <w:rsid w:val="00A91BD3"/>
    <w:rsid w:val="00A91BF8"/>
    <w:rsid w:val="00A91CD6"/>
    <w:rsid w:val="00A91D57"/>
    <w:rsid w:val="00A91DB1"/>
    <w:rsid w:val="00A91F07"/>
    <w:rsid w:val="00A92064"/>
    <w:rsid w:val="00A9238A"/>
    <w:rsid w:val="00A923FF"/>
    <w:rsid w:val="00A9242F"/>
    <w:rsid w:val="00A92555"/>
    <w:rsid w:val="00A92578"/>
    <w:rsid w:val="00A92600"/>
    <w:rsid w:val="00A92767"/>
    <w:rsid w:val="00A92863"/>
    <w:rsid w:val="00A9287C"/>
    <w:rsid w:val="00A9295C"/>
    <w:rsid w:val="00A9298B"/>
    <w:rsid w:val="00A92AAE"/>
    <w:rsid w:val="00A92BC0"/>
    <w:rsid w:val="00A92DC8"/>
    <w:rsid w:val="00A92F21"/>
    <w:rsid w:val="00A92F3F"/>
    <w:rsid w:val="00A92FD8"/>
    <w:rsid w:val="00A9303B"/>
    <w:rsid w:val="00A9308D"/>
    <w:rsid w:val="00A9314F"/>
    <w:rsid w:val="00A933A5"/>
    <w:rsid w:val="00A93421"/>
    <w:rsid w:val="00A93635"/>
    <w:rsid w:val="00A936C5"/>
    <w:rsid w:val="00A937C8"/>
    <w:rsid w:val="00A938C0"/>
    <w:rsid w:val="00A93A3A"/>
    <w:rsid w:val="00A93C0C"/>
    <w:rsid w:val="00A93D9D"/>
    <w:rsid w:val="00A93DFA"/>
    <w:rsid w:val="00A93EC3"/>
    <w:rsid w:val="00A941FB"/>
    <w:rsid w:val="00A9439F"/>
    <w:rsid w:val="00A94441"/>
    <w:rsid w:val="00A944C0"/>
    <w:rsid w:val="00A945CD"/>
    <w:rsid w:val="00A945F1"/>
    <w:rsid w:val="00A9465A"/>
    <w:rsid w:val="00A948EB"/>
    <w:rsid w:val="00A94B87"/>
    <w:rsid w:val="00A94C9C"/>
    <w:rsid w:val="00A94D29"/>
    <w:rsid w:val="00A94D51"/>
    <w:rsid w:val="00A94E0B"/>
    <w:rsid w:val="00A9509E"/>
    <w:rsid w:val="00A95180"/>
    <w:rsid w:val="00A952BA"/>
    <w:rsid w:val="00A954A5"/>
    <w:rsid w:val="00A956C1"/>
    <w:rsid w:val="00A95704"/>
    <w:rsid w:val="00A95743"/>
    <w:rsid w:val="00A9579F"/>
    <w:rsid w:val="00A958BA"/>
    <w:rsid w:val="00A959F4"/>
    <w:rsid w:val="00A95AC1"/>
    <w:rsid w:val="00A95AD8"/>
    <w:rsid w:val="00A95CBF"/>
    <w:rsid w:val="00A95CEB"/>
    <w:rsid w:val="00A95DC5"/>
    <w:rsid w:val="00A96071"/>
    <w:rsid w:val="00A960F1"/>
    <w:rsid w:val="00A96182"/>
    <w:rsid w:val="00A961D1"/>
    <w:rsid w:val="00A961D4"/>
    <w:rsid w:val="00A9621B"/>
    <w:rsid w:val="00A96282"/>
    <w:rsid w:val="00A962F4"/>
    <w:rsid w:val="00A9647A"/>
    <w:rsid w:val="00A96573"/>
    <w:rsid w:val="00A967B1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14"/>
    <w:rsid w:val="00A97692"/>
    <w:rsid w:val="00A976E8"/>
    <w:rsid w:val="00A9771A"/>
    <w:rsid w:val="00A97744"/>
    <w:rsid w:val="00A978ED"/>
    <w:rsid w:val="00A97930"/>
    <w:rsid w:val="00A97983"/>
    <w:rsid w:val="00A97ADA"/>
    <w:rsid w:val="00A97B69"/>
    <w:rsid w:val="00A97BE5"/>
    <w:rsid w:val="00A97DA0"/>
    <w:rsid w:val="00A97E8D"/>
    <w:rsid w:val="00A97EE3"/>
    <w:rsid w:val="00A97F73"/>
    <w:rsid w:val="00AA0099"/>
    <w:rsid w:val="00AA011F"/>
    <w:rsid w:val="00AA0126"/>
    <w:rsid w:val="00AA0140"/>
    <w:rsid w:val="00AA03C8"/>
    <w:rsid w:val="00AA0562"/>
    <w:rsid w:val="00AA0637"/>
    <w:rsid w:val="00AA068B"/>
    <w:rsid w:val="00AA06F8"/>
    <w:rsid w:val="00AA086C"/>
    <w:rsid w:val="00AA0875"/>
    <w:rsid w:val="00AA095B"/>
    <w:rsid w:val="00AA09E6"/>
    <w:rsid w:val="00AA09EC"/>
    <w:rsid w:val="00AA0A09"/>
    <w:rsid w:val="00AA0A8E"/>
    <w:rsid w:val="00AA0C4E"/>
    <w:rsid w:val="00AA0F6B"/>
    <w:rsid w:val="00AA107B"/>
    <w:rsid w:val="00AA10D3"/>
    <w:rsid w:val="00AA1168"/>
    <w:rsid w:val="00AA1305"/>
    <w:rsid w:val="00AA132B"/>
    <w:rsid w:val="00AA1352"/>
    <w:rsid w:val="00AA1416"/>
    <w:rsid w:val="00AA1479"/>
    <w:rsid w:val="00AA14FB"/>
    <w:rsid w:val="00AA15A1"/>
    <w:rsid w:val="00AA1908"/>
    <w:rsid w:val="00AA199A"/>
    <w:rsid w:val="00AA1A09"/>
    <w:rsid w:val="00AA1AA2"/>
    <w:rsid w:val="00AA1AD8"/>
    <w:rsid w:val="00AA1B72"/>
    <w:rsid w:val="00AA1BD1"/>
    <w:rsid w:val="00AA1C38"/>
    <w:rsid w:val="00AA1C97"/>
    <w:rsid w:val="00AA1CA5"/>
    <w:rsid w:val="00AA1D6F"/>
    <w:rsid w:val="00AA1D8F"/>
    <w:rsid w:val="00AA1D9C"/>
    <w:rsid w:val="00AA21D0"/>
    <w:rsid w:val="00AA226C"/>
    <w:rsid w:val="00AA22D6"/>
    <w:rsid w:val="00AA234D"/>
    <w:rsid w:val="00AA237E"/>
    <w:rsid w:val="00AA250D"/>
    <w:rsid w:val="00AA2711"/>
    <w:rsid w:val="00AA284B"/>
    <w:rsid w:val="00AA2851"/>
    <w:rsid w:val="00AA29E0"/>
    <w:rsid w:val="00AA2A40"/>
    <w:rsid w:val="00AA2B86"/>
    <w:rsid w:val="00AA2D24"/>
    <w:rsid w:val="00AA2DB0"/>
    <w:rsid w:val="00AA2DC2"/>
    <w:rsid w:val="00AA2DFF"/>
    <w:rsid w:val="00AA2F93"/>
    <w:rsid w:val="00AA3044"/>
    <w:rsid w:val="00AA30E2"/>
    <w:rsid w:val="00AA319A"/>
    <w:rsid w:val="00AA33AF"/>
    <w:rsid w:val="00AA3497"/>
    <w:rsid w:val="00AA3640"/>
    <w:rsid w:val="00AA366C"/>
    <w:rsid w:val="00AA3721"/>
    <w:rsid w:val="00AA3C57"/>
    <w:rsid w:val="00AA3E80"/>
    <w:rsid w:val="00AA3EF5"/>
    <w:rsid w:val="00AA4057"/>
    <w:rsid w:val="00AA4108"/>
    <w:rsid w:val="00AA41E3"/>
    <w:rsid w:val="00AA42BE"/>
    <w:rsid w:val="00AA42E4"/>
    <w:rsid w:val="00AA4345"/>
    <w:rsid w:val="00AA43B3"/>
    <w:rsid w:val="00AA44A5"/>
    <w:rsid w:val="00AA44DB"/>
    <w:rsid w:val="00AA455E"/>
    <w:rsid w:val="00AA4644"/>
    <w:rsid w:val="00AA4657"/>
    <w:rsid w:val="00AA46E6"/>
    <w:rsid w:val="00AA470C"/>
    <w:rsid w:val="00AA4723"/>
    <w:rsid w:val="00AA4734"/>
    <w:rsid w:val="00AA4780"/>
    <w:rsid w:val="00AA4875"/>
    <w:rsid w:val="00AA4935"/>
    <w:rsid w:val="00AA4CC2"/>
    <w:rsid w:val="00AA4DC4"/>
    <w:rsid w:val="00AA4E64"/>
    <w:rsid w:val="00AA4F94"/>
    <w:rsid w:val="00AA517D"/>
    <w:rsid w:val="00AA5180"/>
    <w:rsid w:val="00AA5318"/>
    <w:rsid w:val="00AA53FB"/>
    <w:rsid w:val="00AA5405"/>
    <w:rsid w:val="00AA54A0"/>
    <w:rsid w:val="00AA54E6"/>
    <w:rsid w:val="00AA599A"/>
    <w:rsid w:val="00AA5ACC"/>
    <w:rsid w:val="00AA5AFC"/>
    <w:rsid w:val="00AA5D2F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4FD"/>
    <w:rsid w:val="00AA655E"/>
    <w:rsid w:val="00AA690E"/>
    <w:rsid w:val="00AA6934"/>
    <w:rsid w:val="00AA6A14"/>
    <w:rsid w:val="00AA6AE1"/>
    <w:rsid w:val="00AA6B23"/>
    <w:rsid w:val="00AA6B3D"/>
    <w:rsid w:val="00AA6B5F"/>
    <w:rsid w:val="00AA6B7C"/>
    <w:rsid w:val="00AA6C25"/>
    <w:rsid w:val="00AA6C92"/>
    <w:rsid w:val="00AA6CF7"/>
    <w:rsid w:val="00AA6D93"/>
    <w:rsid w:val="00AA6DC7"/>
    <w:rsid w:val="00AA6E8C"/>
    <w:rsid w:val="00AA6F66"/>
    <w:rsid w:val="00AA7001"/>
    <w:rsid w:val="00AA70C4"/>
    <w:rsid w:val="00AA70DF"/>
    <w:rsid w:val="00AA71AB"/>
    <w:rsid w:val="00AA7352"/>
    <w:rsid w:val="00AA7368"/>
    <w:rsid w:val="00AA738C"/>
    <w:rsid w:val="00AA741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B0106"/>
    <w:rsid w:val="00AB010B"/>
    <w:rsid w:val="00AB01C8"/>
    <w:rsid w:val="00AB0290"/>
    <w:rsid w:val="00AB0340"/>
    <w:rsid w:val="00AB04A5"/>
    <w:rsid w:val="00AB04F7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1F"/>
    <w:rsid w:val="00AB1721"/>
    <w:rsid w:val="00AB173D"/>
    <w:rsid w:val="00AB173F"/>
    <w:rsid w:val="00AB1A4A"/>
    <w:rsid w:val="00AB1B37"/>
    <w:rsid w:val="00AB1B4F"/>
    <w:rsid w:val="00AB1B8A"/>
    <w:rsid w:val="00AB1C79"/>
    <w:rsid w:val="00AB1C95"/>
    <w:rsid w:val="00AB1CC2"/>
    <w:rsid w:val="00AB1D5B"/>
    <w:rsid w:val="00AB1EE2"/>
    <w:rsid w:val="00AB1F0F"/>
    <w:rsid w:val="00AB1F1A"/>
    <w:rsid w:val="00AB1FA6"/>
    <w:rsid w:val="00AB2231"/>
    <w:rsid w:val="00AB2283"/>
    <w:rsid w:val="00AB22AD"/>
    <w:rsid w:val="00AB24F1"/>
    <w:rsid w:val="00AB24FD"/>
    <w:rsid w:val="00AB25D0"/>
    <w:rsid w:val="00AB2665"/>
    <w:rsid w:val="00AB26A2"/>
    <w:rsid w:val="00AB26CF"/>
    <w:rsid w:val="00AB280B"/>
    <w:rsid w:val="00AB2838"/>
    <w:rsid w:val="00AB28A2"/>
    <w:rsid w:val="00AB28D5"/>
    <w:rsid w:val="00AB2901"/>
    <w:rsid w:val="00AB29D6"/>
    <w:rsid w:val="00AB2A03"/>
    <w:rsid w:val="00AB2A43"/>
    <w:rsid w:val="00AB2B05"/>
    <w:rsid w:val="00AB2BCA"/>
    <w:rsid w:val="00AB2D12"/>
    <w:rsid w:val="00AB2D1C"/>
    <w:rsid w:val="00AB2D44"/>
    <w:rsid w:val="00AB3136"/>
    <w:rsid w:val="00AB3142"/>
    <w:rsid w:val="00AB3257"/>
    <w:rsid w:val="00AB3298"/>
    <w:rsid w:val="00AB335D"/>
    <w:rsid w:val="00AB367E"/>
    <w:rsid w:val="00AB3767"/>
    <w:rsid w:val="00AB38AB"/>
    <w:rsid w:val="00AB3A08"/>
    <w:rsid w:val="00AB3B2B"/>
    <w:rsid w:val="00AB3B3A"/>
    <w:rsid w:val="00AB3BED"/>
    <w:rsid w:val="00AB3C66"/>
    <w:rsid w:val="00AB3D4F"/>
    <w:rsid w:val="00AB3DAE"/>
    <w:rsid w:val="00AB3E61"/>
    <w:rsid w:val="00AB3E8F"/>
    <w:rsid w:val="00AB3F0B"/>
    <w:rsid w:val="00AB3F40"/>
    <w:rsid w:val="00AB42C6"/>
    <w:rsid w:val="00AB433A"/>
    <w:rsid w:val="00AB4461"/>
    <w:rsid w:val="00AB4490"/>
    <w:rsid w:val="00AB451D"/>
    <w:rsid w:val="00AB4551"/>
    <w:rsid w:val="00AB4572"/>
    <w:rsid w:val="00AB4610"/>
    <w:rsid w:val="00AB46E1"/>
    <w:rsid w:val="00AB4749"/>
    <w:rsid w:val="00AB477B"/>
    <w:rsid w:val="00AB4912"/>
    <w:rsid w:val="00AB4A42"/>
    <w:rsid w:val="00AB4BFB"/>
    <w:rsid w:val="00AB4CA5"/>
    <w:rsid w:val="00AB4CD3"/>
    <w:rsid w:val="00AB4D2F"/>
    <w:rsid w:val="00AB4DB0"/>
    <w:rsid w:val="00AB4F83"/>
    <w:rsid w:val="00AB50D0"/>
    <w:rsid w:val="00AB5150"/>
    <w:rsid w:val="00AB51F1"/>
    <w:rsid w:val="00AB5203"/>
    <w:rsid w:val="00AB53D5"/>
    <w:rsid w:val="00AB5409"/>
    <w:rsid w:val="00AB54A9"/>
    <w:rsid w:val="00AB5655"/>
    <w:rsid w:val="00AB57A1"/>
    <w:rsid w:val="00AB57AB"/>
    <w:rsid w:val="00AB57B1"/>
    <w:rsid w:val="00AB57F6"/>
    <w:rsid w:val="00AB5983"/>
    <w:rsid w:val="00AB59D5"/>
    <w:rsid w:val="00AB5A1A"/>
    <w:rsid w:val="00AB5AC9"/>
    <w:rsid w:val="00AB5CF4"/>
    <w:rsid w:val="00AB5E37"/>
    <w:rsid w:val="00AB5E6E"/>
    <w:rsid w:val="00AB5F10"/>
    <w:rsid w:val="00AB5FD3"/>
    <w:rsid w:val="00AB5FED"/>
    <w:rsid w:val="00AB61F2"/>
    <w:rsid w:val="00AB6276"/>
    <w:rsid w:val="00AB62DC"/>
    <w:rsid w:val="00AB636C"/>
    <w:rsid w:val="00AB64A6"/>
    <w:rsid w:val="00AB6532"/>
    <w:rsid w:val="00AB6539"/>
    <w:rsid w:val="00AB65EF"/>
    <w:rsid w:val="00AB677F"/>
    <w:rsid w:val="00AB6C04"/>
    <w:rsid w:val="00AB6C78"/>
    <w:rsid w:val="00AB6CA6"/>
    <w:rsid w:val="00AB6CAE"/>
    <w:rsid w:val="00AB6CB2"/>
    <w:rsid w:val="00AB6FD5"/>
    <w:rsid w:val="00AB7009"/>
    <w:rsid w:val="00AB713B"/>
    <w:rsid w:val="00AB713D"/>
    <w:rsid w:val="00AB7161"/>
    <w:rsid w:val="00AB71E4"/>
    <w:rsid w:val="00AB753C"/>
    <w:rsid w:val="00AB7668"/>
    <w:rsid w:val="00AB76E5"/>
    <w:rsid w:val="00AB776D"/>
    <w:rsid w:val="00AB7821"/>
    <w:rsid w:val="00AB7826"/>
    <w:rsid w:val="00AB7934"/>
    <w:rsid w:val="00AB7969"/>
    <w:rsid w:val="00AB7AA0"/>
    <w:rsid w:val="00AB7AAD"/>
    <w:rsid w:val="00AB7AE0"/>
    <w:rsid w:val="00AB7C23"/>
    <w:rsid w:val="00AB7DE4"/>
    <w:rsid w:val="00AB7DED"/>
    <w:rsid w:val="00AB7E24"/>
    <w:rsid w:val="00AB7E58"/>
    <w:rsid w:val="00AC006E"/>
    <w:rsid w:val="00AC024E"/>
    <w:rsid w:val="00AC031C"/>
    <w:rsid w:val="00AC03DD"/>
    <w:rsid w:val="00AC0444"/>
    <w:rsid w:val="00AC0530"/>
    <w:rsid w:val="00AC059B"/>
    <w:rsid w:val="00AC05B8"/>
    <w:rsid w:val="00AC067C"/>
    <w:rsid w:val="00AC06AD"/>
    <w:rsid w:val="00AC082A"/>
    <w:rsid w:val="00AC083E"/>
    <w:rsid w:val="00AC08BF"/>
    <w:rsid w:val="00AC0B21"/>
    <w:rsid w:val="00AC0B76"/>
    <w:rsid w:val="00AC0D1D"/>
    <w:rsid w:val="00AC0E28"/>
    <w:rsid w:val="00AC0E5D"/>
    <w:rsid w:val="00AC0EAE"/>
    <w:rsid w:val="00AC0F9F"/>
    <w:rsid w:val="00AC11E3"/>
    <w:rsid w:val="00AC1220"/>
    <w:rsid w:val="00AC1245"/>
    <w:rsid w:val="00AC12D1"/>
    <w:rsid w:val="00AC12FF"/>
    <w:rsid w:val="00AC150D"/>
    <w:rsid w:val="00AC17B4"/>
    <w:rsid w:val="00AC1855"/>
    <w:rsid w:val="00AC1970"/>
    <w:rsid w:val="00AC1987"/>
    <w:rsid w:val="00AC19D7"/>
    <w:rsid w:val="00AC1A06"/>
    <w:rsid w:val="00AC1B34"/>
    <w:rsid w:val="00AC1D5B"/>
    <w:rsid w:val="00AC1E44"/>
    <w:rsid w:val="00AC1F4B"/>
    <w:rsid w:val="00AC20EB"/>
    <w:rsid w:val="00AC2192"/>
    <w:rsid w:val="00AC244B"/>
    <w:rsid w:val="00AC2753"/>
    <w:rsid w:val="00AC2936"/>
    <w:rsid w:val="00AC299F"/>
    <w:rsid w:val="00AC29DC"/>
    <w:rsid w:val="00AC2ABE"/>
    <w:rsid w:val="00AC2B80"/>
    <w:rsid w:val="00AC2C35"/>
    <w:rsid w:val="00AC2C71"/>
    <w:rsid w:val="00AC2CCB"/>
    <w:rsid w:val="00AC2EC4"/>
    <w:rsid w:val="00AC318E"/>
    <w:rsid w:val="00AC3222"/>
    <w:rsid w:val="00AC3259"/>
    <w:rsid w:val="00AC330E"/>
    <w:rsid w:val="00AC33F8"/>
    <w:rsid w:val="00AC345E"/>
    <w:rsid w:val="00AC346E"/>
    <w:rsid w:val="00AC34DA"/>
    <w:rsid w:val="00AC35AD"/>
    <w:rsid w:val="00AC364E"/>
    <w:rsid w:val="00AC36BD"/>
    <w:rsid w:val="00AC36E5"/>
    <w:rsid w:val="00AC3708"/>
    <w:rsid w:val="00AC373F"/>
    <w:rsid w:val="00AC3749"/>
    <w:rsid w:val="00AC38B7"/>
    <w:rsid w:val="00AC3BF8"/>
    <w:rsid w:val="00AC3D42"/>
    <w:rsid w:val="00AC3E57"/>
    <w:rsid w:val="00AC3F52"/>
    <w:rsid w:val="00AC3F69"/>
    <w:rsid w:val="00AC422D"/>
    <w:rsid w:val="00AC45F2"/>
    <w:rsid w:val="00AC4640"/>
    <w:rsid w:val="00AC465C"/>
    <w:rsid w:val="00AC46AD"/>
    <w:rsid w:val="00AC4795"/>
    <w:rsid w:val="00AC481B"/>
    <w:rsid w:val="00AC48FA"/>
    <w:rsid w:val="00AC497C"/>
    <w:rsid w:val="00AC4996"/>
    <w:rsid w:val="00AC4D06"/>
    <w:rsid w:val="00AC4D46"/>
    <w:rsid w:val="00AC4DEA"/>
    <w:rsid w:val="00AC4EB2"/>
    <w:rsid w:val="00AC5038"/>
    <w:rsid w:val="00AC50D6"/>
    <w:rsid w:val="00AC5216"/>
    <w:rsid w:val="00AC527F"/>
    <w:rsid w:val="00AC537B"/>
    <w:rsid w:val="00AC53A5"/>
    <w:rsid w:val="00AC5463"/>
    <w:rsid w:val="00AC546D"/>
    <w:rsid w:val="00AC5565"/>
    <w:rsid w:val="00AC55CC"/>
    <w:rsid w:val="00AC55FD"/>
    <w:rsid w:val="00AC5645"/>
    <w:rsid w:val="00AC5766"/>
    <w:rsid w:val="00AC57AE"/>
    <w:rsid w:val="00AC5A7F"/>
    <w:rsid w:val="00AC5AD5"/>
    <w:rsid w:val="00AC5B41"/>
    <w:rsid w:val="00AC5BEF"/>
    <w:rsid w:val="00AC5E03"/>
    <w:rsid w:val="00AC5F38"/>
    <w:rsid w:val="00AC5F62"/>
    <w:rsid w:val="00AC5FD1"/>
    <w:rsid w:val="00AC6083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986"/>
    <w:rsid w:val="00AC6B1B"/>
    <w:rsid w:val="00AC6BA7"/>
    <w:rsid w:val="00AC6CCB"/>
    <w:rsid w:val="00AC6EC5"/>
    <w:rsid w:val="00AC6F47"/>
    <w:rsid w:val="00AC7105"/>
    <w:rsid w:val="00AC719C"/>
    <w:rsid w:val="00AC739D"/>
    <w:rsid w:val="00AC7861"/>
    <w:rsid w:val="00AC7A14"/>
    <w:rsid w:val="00AC7B70"/>
    <w:rsid w:val="00AC7BCD"/>
    <w:rsid w:val="00AC7BD0"/>
    <w:rsid w:val="00AC7C3E"/>
    <w:rsid w:val="00AC7EF5"/>
    <w:rsid w:val="00AD0216"/>
    <w:rsid w:val="00AD02AD"/>
    <w:rsid w:val="00AD0463"/>
    <w:rsid w:val="00AD0580"/>
    <w:rsid w:val="00AD06EC"/>
    <w:rsid w:val="00AD08DE"/>
    <w:rsid w:val="00AD0919"/>
    <w:rsid w:val="00AD09AB"/>
    <w:rsid w:val="00AD0A8A"/>
    <w:rsid w:val="00AD0B21"/>
    <w:rsid w:val="00AD0BCF"/>
    <w:rsid w:val="00AD0C91"/>
    <w:rsid w:val="00AD0D76"/>
    <w:rsid w:val="00AD10AA"/>
    <w:rsid w:val="00AD10C4"/>
    <w:rsid w:val="00AD1189"/>
    <w:rsid w:val="00AD11C6"/>
    <w:rsid w:val="00AD125E"/>
    <w:rsid w:val="00AD13D0"/>
    <w:rsid w:val="00AD1585"/>
    <w:rsid w:val="00AD16C9"/>
    <w:rsid w:val="00AD18A8"/>
    <w:rsid w:val="00AD1999"/>
    <w:rsid w:val="00AD1A1C"/>
    <w:rsid w:val="00AD1A6F"/>
    <w:rsid w:val="00AD1B3E"/>
    <w:rsid w:val="00AD1BF3"/>
    <w:rsid w:val="00AD1C36"/>
    <w:rsid w:val="00AD1C3F"/>
    <w:rsid w:val="00AD1D41"/>
    <w:rsid w:val="00AD1E91"/>
    <w:rsid w:val="00AD1EF5"/>
    <w:rsid w:val="00AD1F25"/>
    <w:rsid w:val="00AD1F38"/>
    <w:rsid w:val="00AD2083"/>
    <w:rsid w:val="00AD213E"/>
    <w:rsid w:val="00AD2142"/>
    <w:rsid w:val="00AD21AB"/>
    <w:rsid w:val="00AD239B"/>
    <w:rsid w:val="00AD23DC"/>
    <w:rsid w:val="00AD2487"/>
    <w:rsid w:val="00AD27B6"/>
    <w:rsid w:val="00AD27D0"/>
    <w:rsid w:val="00AD27F7"/>
    <w:rsid w:val="00AD2891"/>
    <w:rsid w:val="00AD28BF"/>
    <w:rsid w:val="00AD2985"/>
    <w:rsid w:val="00AD29A6"/>
    <w:rsid w:val="00AD2A1B"/>
    <w:rsid w:val="00AD2A43"/>
    <w:rsid w:val="00AD2A99"/>
    <w:rsid w:val="00AD2BB4"/>
    <w:rsid w:val="00AD2CB8"/>
    <w:rsid w:val="00AD2DCF"/>
    <w:rsid w:val="00AD2F52"/>
    <w:rsid w:val="00AD2F5B"/>
    <w:rsid w:val="00AD2F7C"/>
    <w:rsid w:val="00AD30CF"/>
    <w:rsid w:val="00AD30D3"/>
    <w:rsid w:val="00AD30ED"/>
    <w:rsid w:val="00AD331A"/>
    <w:rsid w:val="00AD3524"/>
    <w:rsid w:val="00AD3558"/>
    <w:rsid w:val="00AD3765"/>
    <w:rsid w:val="00AD37B6"/>
    <w:rsid w:val="00AD37BD"/>
    <w:rsid w:val="00AD396F"/>
    <w:rsid w:val="00AD3A35"/>
    <w:rsid w:val="00AD3B17"/>
    <w:rsid w:val="00AD3B2F"/>
    <w:rsid w:val="00AD3B95"/>
    <w:rsid w:val="00AD3C4F"/>
    <w:rsid w:val="00AD3CAE"/>
    <w:rsid w:val="00AD3D35"/>
    <w:rsid w:val="00AD3E51"/>
    <w:rsid w:val="00AD3E9D"/>
    <w:rsid w:val="00AD3EB5"/>
    <w:rsid w:val="00AD3FAA"/>
    <w:rsid w:val="00AD44F0"/>
    <w:rsid w:val="00AD4524"/>
    <w:rsid w:val="00AD47E4"/>
    <w:rsid w:val="00AD48A5"/>
    <w:rsid w:val="00AD48AA"/>
    <w:rsid w:val="00AD48D0"/>
    <w:rsid w:val="00AD496B"/>
    <w:rsid w:val="00AD4B1B"/>
    <w:rsid w:val="00AD4B1D"/>
    <w:rsid w:val="00AD4B4A"/>
    <w:rsid w:val="00AD4B80"/>
    <w:rsid w:val="00AD4D1B"/>
    <w:rsid w:val="00AD4D2F"/>
    <w:rsid w:val="00AD4D7B"/>
    <w:rsid w:val="00AD4DAB"/>
    <w:rsid w:val="00AD4E76"/>
    <w:rsid w:val="00AD4F7A"/>
    <w:rsid w:val="00AD4FE3"/>
    <w:rsid w:val="00AD503C"/>
    <w:rsid w:val="00AD523B"/>
    <w:rsid w:val="00AD5242"/>
    <w:rsid w:val="00AD529F"/>
    <w:rsid w:val="00AD5459"/>
    <w:rsid w:val="00AD547E"/>
    <w:rsid w:val="00AD54C2"/>
    <w:rsid w:val="00AD5580"/>
    <w:rsid w:val="00AD5778"/>
    <w:rsid w:val="00AD5799"/>
    <w:rsid w:val="00AD5890"/>
    <w:rsid w:val="00AD58DF"/>
    <w:rsid w:val="00AD5BC8"/>
    <w:rsid w:val="00AD5E6A"/>
    <w:rsid w:val="00AD5F1C"/>
    <w:rsid w:val="00AD5F68"/>
    <w:rsid w:val="00AD5FD6"/>
    <w:rsid w:val="00AD60B2"/>
    <w:rsid w:val="00AD61FE"/>
    <w:rsid w:val="00AD6338"/>
    <w:rsid w:val="00AD640F"/>
    <w:rsid w:val="00AD643D"/>
    <w:rsid w:val="00AD64BF"/>
    <w:rsid w:val="00AD64E9"/>
    <w:rsid w:val="00AD6597"/>
    <w:rsid w:val="00AD6650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81"/>
    <w:rsid w:val="00AD6DC3"/>
    <w:rsid w:val="00AD6DF6"/>
    <w:rsid w:val="00AD6E05"/>
    <w:rsid w:val="00AD6F74"/>
    <w:rsid w:val="00AD7101"/>
    <w:rsid w:val="00AD710F"/>
    <w:rsid w:val="00AD7162"/>
    <w:rsid w:val="00AD7343"/>
    <w:rsid w:val="00AD744D"/>
    <w:rsid w:val="00AD74B9"/>
    <w:rsid w:val="00AD76B0"/>
    <w:rsid w:val="00AD76CB"/>
    <w:rsid w:val="00AD7820"/>
    <w:rsid w:val="00AD79B3"/>
    <w:rsid w:val="00AD7BCC"/>
    <w:rsid w:val="00AD7D48"/>
    <w:rsid w:val="00AD7DA7"/>
    <w:rsid w:val="00AD7DE1"/>
    <w:rsid w:val="00AD7DF7"/>
    <w:rsid w:val="00AD7EF6"/>
    <w:rsid w:val="00AD7FDF"/>
    <w:rsid w:val="00AE000F"/>
    <w:rsid w:val="00AE00B0"/>
    <w:rsid w:val="00AE0166"/>
    <w:rsid w:val="00AE0237"/>
    <w:rsid w:val="00AE02C7"/>
    <w:rsid w:val="00AE03DF"/>
    <w:rsid w:val="00AE0443"/>
    <w:rsid w:val="00AE04F0"/>
    <w:rsid w:val="00AE05FF"/>
    <w:rsid w:val="00AE0620"/>
    <w:rsid w:val="00AE0722"/>
    <w:rsid w:val="00AE074C"/>
    <w:rsid w:val="00AE0775"/>
    <w:rsid w:val="00AE07BA"/>
    <w:rsid w:val="00AE0A22"/>
    <w:rsid w:val="00AE0BB3"/>
    <w:rsid w:val="00AE0C95"/>
    <w:rsid w:val="00AE0CE1"/>
    <w:rsid w:val="00AE0D27"/>
    <w:rsid w:val="00AE0E36"/>
    <w:rsid w:val="00AE1032"/>
    <w:rsid w:val="00AE107B"/>
    <w:rsid w:val="00AE126B"/>
    <w:rsid w:val="00AE12C5"/>
    <w:rsid w:val="00AE1498"/>
    <w:rsid w:val="00AE14FB"/>
    <w:rsid w:val="00AE150C"/>
    <w:rsid w:val="00AE15EE"/>
    <w:rsid w:val="00AE160A"/>
    <w:rsid w:val="00AE199A"/>
    <w:rsid w:val="00AE1A6D"/>
    <w:rsid w:val="00AE1BCC"/>
    <w:rsid w:val="00AE1C34"/>
    <w:rsid w:val="00AE20F7"/>
    <w:rsid w:val="00AE2190"/>
    <w:rsid w:val="00AE2227"/>
    <w:rsid w:val="00AE2303"/>
    <w:rsid w:val="00AE2387"/>
    <w:rsid w:val="00AE2430"/>
    <w:rsid w:val="00AE2567"/>
    <w:rsid w:val="00AE2568"/>
    <w:rsid w:val="00AE257F"/>
    <w:rsid w:val="00AE26A2"/>
    <w:rsid w:val="00AE28BA"/>
    <w:rsid w:val="00AE2B2B"/>
    <w:rsid w:val="00AE2C84"/>
    <w:rsid w:val="00AE2D59"/>
    <w:rsid w:val="00AE2DE0"/>
    <w:rsid w:val="00AE2E2B"/>
    <w:rsid w:val="00AE2E3E"/>
    <w:rsid w:val="00AE2F9E"/>
    <w:rsid w:val="00AE3083"/>
    <w:rsid w:val="00AE314D"/>
    <w:rsid w:val="00AE3317"/>
    <w:rsid w:val="00AE3336"/>
    <w:rsid w:val="00AE337C"/>
    <w:rsid w:val="00AE34EC"/>
    <w:rsid w:val="00AE35BE"/>
    <w:rsid w:val="00AE35D0"/>
    <w:rsid w:val="00AE36D6"/>
    <w:rsid w:val="00AE3850"/>
    <w:rsid w:val="00AE38B7"/>
    <w:rsid w:val="00AE3993"/>
    <w:rsid w:val="00AE3A84"/>
    <w:rsid w:val="00AE3AA6"/>
    <w:rsid w:val="00AE3B1F"/>
    <w:rsid w:val="00AE3B87"/>
    <w:rsid w:val="00AE3DE1"/>
    <w:rsid w:val="00AE4003"/>
    <w:rsid w:val="00AE4056"/>
    <w:rsid w:val="00AE4183"/>
    <w:rsid w:val="00AE4369"/>
    <w:rsid w:val="00AE43E1"/>
    <w:rsid w:val="00AE44CE"/>
    <w:rsid w:val="00AE44F8"/>
    <w:rsid w:val="00AE45BB"/>
    <w:rsid w:val="00AE4673"/>
    <w:rsid w:val="00AE46F2"/>
    <w:rsid w:val="00AE476E"/>
    <w:rsid w:val="00AE482C"/>
    <w:rsid w:val="00AE483A"/>
    <w:rsid w:val="00AE4848"/>
    <w:rsid w:val="00AE48DE"/>
    <w:rsid w:val="00AE48EB"/>
    <w:rsid w:val="00AE4963"/>
    <w:rsid w:val="00AE49B5"/>
    <w:rsid w:val="00AE4AC9"/>
    <w:rsid w:val="00AE4B7A"/>
    <w:rsid w:val="00AE4BB6"/>
    <w:rsid w:val="00AE4CFA"/>
    <w:rsid w:val="00AE4D87"/>
    <w:rsid w:val="00AE4F0C"/>
    <w:rsid w:val="00AE4F3D"/>
    <w:rsid w:val="00AE4FC1"/>
    <w:rsid w:val="00AE4FEE"/>
    <w:rsid w:val="00AE5046"/>
    <w:rsid w:val="00AE51DA"/>
    <w:rsid w:val="00AE5242"/>
    <w:rsid w:val="00AE524F"/>
    <w:rsid w:val="00AE54CB"/>
    <w:rsid w:val="00AE5754"/>
    <w:rsid w:val="00AE576F"/>
    <w:rsid w:val="00AE5AA4"/>
    <w:rsid w:val="00AE5B8C"/>
    <w:rsid w:val="00AE5C3A"/>
    <w:rsid w:val="00AE5D90"/>
    <w:rsid w:val="00AE5D98"/>
    <w:rsid w:val="00AE5DA1"/>
    <w:rsid w:val="00AE5DA9"/>
    <w:rsid w:val="00AE5EA6"/>
    <w:rsid w:val="00AE5FFD"/>
    <w:rsid w:val="00AE607D"/>
    <w:rsid w:val="00AE60FD"/>
    <w:rsid w:val="00AE6154"/>
    <w:rsid w:val="00AE61B4"/>
    <w:rsid w:val="00AE621E"/>
    <w:rsid w:val="00AE6359"/>
    <w:rsid w:val="00AE639A"/>
    <w:rsid w:val="00AE6416"/>
    <w:rsid w:val="00AE6479"/>
    <w:rsid w:val="00AE654D"/>
    <w:rsid w:val="00AE65AB"/>
    <w:rsid w:val="00AE6713"/>
    <w:rsid w:val="00AE67EA"/>
    <w:rsid w:val="00AE6AF9"/>
    <w:rsid w:val="00AE6C02"/>
    <w:rsid w:val="00AE6C05"/>
    <w:rsid w:val="00AE6CC6"/>
    <w:rsid w:val="00AE6FCE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F0032"/>
    <w:rsid w:val="00AF00FC"/>
    <w:rsid w:val="00AF0137"/>
    <w:rsid w:val="00AF0170"/>
    <w:rsid w:val="00AF019A"/>
    <w:rsid w:val="00AF01A8"/>
    <w:rsid w:val="00AF01FD"/>
    <w:rsid w:val="00AF022B"/>
    <w:rsid w:val="00AF0257"/>
    <w:rsid w:val="00AF027E"/>
    <w:rsid w:val="00AF02D2"/>
    <w:rsid w:val="00AF0508"/>
    <w:rsid w:val="00AF05A1"/>
    <w:rsid w:val="00AF0659"/>
    <w:rsid w:val="00AF0661"/>
    <w:rsid w:val="00AF0719"/>
    <w:rsid w:val="00AF08A6"/>
    <w:rsid w:val="00AF0A3B"/>
    <w:rsid w:val="00AF0A7E"/>
    <w:rsid w:val="00AF0A8A"/>
    <w:rsid w:val="00AF0A92"/>
    <w:rsid w:val="00AF0ABD"/>
    <w:rsid w:val="00AF0BA5"/>
    <w:rsid w:val="00AF0BD9"/>
    <w:rsid w:val="00AF0C72"/>
    <w:rsid w:val="00AF0DC4"/>
    <w:rsid w:val="00AF0EF2"/>
    <w:rsid w:val="00AF1238"/>
    <w:rsid w:val="00AF12E4"/>
    <w:rsid w:val="00AF1393"/>
    <w:rsid w:val="00AF143D"/>
    <w:rsid w:val="00AF1675"/>
    <w:rsid w:val="00AF1745"/>
    <w:rsid w:val="00AF17B3"/>
    <w:rsid w:val="00AF1827"/>
    <w:rsid w:val="00AF1923"/>
    <w:rsid w:val="00AF1CC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74"/>
    <w:rsid w:val="00AF26AD"/>
    <w:rsid w:val="00AF26F3"/>
    <w:rsid w:val="00AF2798"/>
    <w:rsid w:val="00AF27DA"/>
    <w:rsid w:val="00AF27FF"/>
    <w:rsid w:val="00AF2891"/>
    <w:rsid w:val="00AF293B"/>
    <w:rsid w:val="00AF2B20"/>
    <w:rsid w:val="00AF2BF1"/>
    <w:rsid w:val="00AF2F2A"/>
    <w:rsid w:val="00AF3073"/>
    <w:rsid w:val="00AF3077"/>
    <w:rsid w:val="00AF32A5"/>
    <w:rsid w:val="00AF32CA"/>
    <w:rsid w:val="00AF3451"/>
    <w:rsid w:val="00AF38C7"/>
    <w:rsid w:val="00AF3953"/>
    <w:rsid w:val="00AF3B12"/>
    <w:rsid w:val="00AF3D07"/>
    <w:rsid w:val="00AF3D9D"/>
    <w:rsid w:val="00AF3F6B"/>
    <w:rsid w:val="00AF40C1"/>
    <w:rsid w:val="00AF42BC"/>
    <w:rsid w:val="00AF43F6"/>
    <w:rsid w:val="00AF4452"/>
    <w:rsid w:val="00AF45A3"/>
    <w:rsid w:val="00AF45B7"/>
    <w:rsid w:val="00AF475E"/>
    <w:rsid w:val="00AF47D6"/>
    <w:rsid w:val="00AF4807"/>
    <w:rsid w:val="00AF480C"/>
    <w:rsid w:val="00AF4AAA"/>
    <w:rsid w:val="00AF4AE4"/>
    <w:rsid w:val="00AF4B1D"/>
    <w:rsid w:val="00AF4B79"/>
    <w:rsid w:val="00AF4C7F"/>
    <w:rsid w:val="00AF4CE5"/>
    <w:rsid w:val="00AF4CF6"/>
    <w:rsid w:val="00AF4F0C"/>
    <w:rsid w:val="00AF5021"/>
    <w:rsid w:val="00AF5026"/>
    <w:rsid w:val="00AF513B"/>
    <w:rsid w:val="00AF533F"/>
    <w:rsid w:val="00AF539E"/>
    <w:rsid w:val="00AF53B8"/>
    <w:rsid w:val="00AF5577"/>
    <w:rsid w:val="00AF5658"/>
    <w:rsid w:val="00AF5687"/>
    <w:rsid w:val="00AF592A"/>
    <w:rsid w:val="00AF5AD3"/>
    <w:rsid w:val="00AF5B57"/>
    <w:rsid w:val="00AF5B92"/>
    <w:rsid w:val="00AF5BEE"/>
    <w:rsid w:val="00AF5C2C"/>
    <w:rsid w:val="00AF5CD6"/>
    <w:rsid w:val="00AF5CE5"/>
    <w:rsid w:val="00AF5D06"/>
    <w:rsid w:val="00AF5D2B"/>
    <w:rsid w:val="00AF5D94"/>
    <w:rsid w:val="00AF5E6F"/>
    <w:rsid w:val="00AF60A5"/>
    <w:rsid w:val="00AF60E9"/>
    <w:rsid w:val="00AF6165"/>
    <w:rsid w:val="00AF6256"/>
    <w:rsid w:val="00AF62A6"/>
    <w:rsid w:val="00AF62B8"/>
    <w:rsid w:val="00AF6343"/>
    <w:rsid w:val="00AF638E"/>
    <w:rsid w:val="00AF6630"/>
    <w:rsid w:val="00AF666E"/>
    <w:rsid w:val="00AF675B"/>
    <w:rsid w:val="00AF6794"/>
    <w:rsid w:val="00AF6805"/>
    <w:rsid w:val="00AF6852"/>
    <w:rsid w:val="00AF699E"/>
    <w:rsid w:val="00AF6B3F"/>
    <w:rsid w:val="00AF6D6C"/>
    <w:rsid w:val="00AF6E0C"/>
    <w:rsid w:val="00AF6E9E"/>
    <w:rsid w:val="00AF7092"/>
    <w:rsid w:val="00AF71C5"/>
    <w:rsid w:val="00AF71CE"/>
    <w:rsid w:val="00AF7304"/>
    <w:rsid w:val="00AF732B"/>
    <w:rsid w:val="00AF73F6"/>
    <w:rsid w:val="00AF7585"/>
    <w:rsid w:val="00AF76A9"/>
    <w:rsid w:val="00AF7910"/>
    <w:rsid w:val="00AF7954"/>
    <w:rsid w:val="00AF7A36"/>
    <w:rsid w:val="00AF7A90"/>
    <w:rsid w:val="00AF7B66"/>
    <w:rsid w:val="00AF7BB4"/>
    <w:rsid w:val="00AF7EA9"/>
    <w:rsid w:val="00AF7FF0"/>
    <w:rsid w:val="00B0008F"/>
    <w:rsid w:val="00B00304"/>
    <w:rsid w:val="00B0034C"/>
    <w:rsid w:val="00B004B8"/>
    <w:rsid w:val="00B004BA"/>
    <w:rsid w:val="00B0066D"/>
    <w:rsid w:val="00B006B7"/>
    <w:rsid w:val="00B00744"/>
    <w:rsid w:val="00B0078A"/>
    <w:rsid w:val="00B007BB"/>
    <w:rsid w:val="00B008BA"/>
    <w:rsid w:val="00B009A5"/>
    <w:rsid w:val="00B00BA9"/>
    <w:rsid w:val="00B00C75"/>
    <w:rsid w:val="00B00CA4"/>
    <w:rsid w:val="00B00D68"/>
    <w:rsid w:val="00B00E7D"/>
    <w:rsid w:val="00B010FC"/>
    <w:rsid w:val="00B011D4"/>
    <w:rsid w:val="00B01475"/>
    <w:rsid w:val="00B015A9"/>
    <w:rsid w:val="00B0169D"/>
    <w:rsid w:val="00B016D7"/>
    <w:rsid w:val="00B019D2"/>
    <w:rsid w:val="00B01A97"/>
    <w:rsid w:val="00B01B5C"/>
    <w:rsid w:val="00B01B80"/>
    <w:rsid w:val="00B01C98"/>
    <w:rsid w:val="00B01E83"/>
    <w:rsid w:val="00B01ED7"/>
    <w:rsid w:val="00B01F2D"/>
    <w:rsid w:val="00B01F9E"/>
    <w:rsid w:val="00B0212B"/>
    <w:rsid w:val="00B024E1"/>
    <w:rsid w:val="00B02653"/>
    <w:rsid w:val="00B026EF"/>
    <w:rsid w:val="00B02768"/>
    <w:rsid w:val="00B02964"/>
    <w:rsid w:val="00B02A62"/>
    <w:rsid w:val="00B02AE8"/>
    <w:rsid w:val="00B02C96"/>
    <w:rsid w:val="00B02D6E"/>
    <w:rsid w:val="00B02E97"/>
    <w:rsid w:val="00B02F53"/>
    <w:rsid w:val="00B02FA9"/>
    <w:rsid w:val="00B02FD6"/>
    <w:rsid w:val="00B03036"/>
    <w:rsid w:val="00B03049"/>
    <w:rsid w:val="00B0315E"/>
    <w:rsid w:val="00B031E1"/>
    <w:rsid w:val="00B03387"/>
    <w:rsid w:val="00B033FC"/>
    <w:rsid w:val="00B03516"/>
    <w:rsid w:val="00B0375A"/>
    <w:rsid w:val="00B03BD8"/>
    <w:rsid w:val="00B03C05"/>
    <w:rsid w:val="00B03C82"/>
    <w:rsid w:val="00B03D3E"/>
    <w:rsid w:val="00B03DD9"/>
    <w:rsid w:val="00B03E18"/>
    <w:rsid w:val="00B03E3D"/>
    <w:rsid w:val="00B03E5A"/>
    <w:rsid w:val="00B03FBB"/>
    <w:rsid w:val="00B0410D"/>
    <w:rsid w:val="00B041EF"/>
    <w:rsid w:val="00B0452B"/>
    <w:rsid w:val="00B0470A"/>
    <w:rsid w:val="00B04937"/>
    <w:rsid w:val="00B04A69"/>
    <w:rsid w:val="00B04AED"/>
    <w:rsid w:val="00B04BC0"/>
    <w:rsid w:val="00B04C63"/>
    <w:rsid w:val="00B04DAB"/>
    <w:rsid w:val="00B04DBB"/>
    <w:rsid w:val="00B04E39"/>
    <w:rsid w:val="00B04E44"/>
    <w:rsid w:val="00B04E72"/>
    <w:rsid w:val="00B04E8D"/>
    <w:rsid w:val="00B05111"/>
    <w:rsid w:val="00B0511F"/>
    <w:rsid w:val="00B051FF"/>
    <w:rsid w:val="00B05327"/>
    <w:rsid w:val="00B0549D"/>
    <w:rsid w:val="00B054DA"/>
    <w:rsid w:val="00B057CB"/>
    <w:rsid w:val="00B057EB"/>
    <w:rsid w:val="00B0580A"/>
    <w:rsid w:val="00B058A6"/>
    <w:rsid w:val="00B0591F"/>
    <w:rsid w:val="00B05999"/>
    <w:rsid w:val="00B05A3F"/>
    <w:rsid w:val="00B05AF1"/>
    <w:rsid w:val="00B05BCE"/>
    <w:rsid w:val="00B05BFC"/>
    <w:rsid w:val="00B05D2B"/>
    <w:rsid w:val="00B06077"/>
    <w:rsid w:val="00B06261"/>
    <w:rsid w:val="00B062EE"/>
    <w:rsid w:val="00B06463"/>
    <w:rsid w:val="00B06546"/>
    <w:rsid w:val="00B065B5"/>
    <w:rsid w:val="00B06644"/>
    <w:rsid w:val="00B06942"/>
    <w:rsid w:val="00B06C10"/>
    <w:rsid w:val="00B06CD7"/>
    <w:rsid w:val="00B06D78"/>
    <w:rsid w:val="00B06F85"/>
    <w:rsid w:val="00B06FE1"/>
    <w:rsid w:val="00B070B1"/>
    <w:rsid w:val="00B07126"/>
    <w:rsid w:val="00B07232"/>
    <w:rsid w:val="00B07318"/>
    <w:rsid w:val="00B07358"/>
    <w:rsid w:val="00B0740A"/>
    <w:rsid w:val="00B07473"/>
    <w:rsid w:val="00B0751A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1"/>
    <w:rsid w:val="00B07AD9"/>
    <w:rsid w:val="00B07C40"/>
    <w:rsid w:val="00B07CD9"/>
    <w:rsid w:val="00B07EB5"/>
    <w:rsid w:val="00B100DB"/>
    <w:rsid w:val="00B100DF"/>
    <w:rsid w:val="00B10138"/>
    <w:rsid w:val="00B1031B"/>
    <w:rsid w:val="00B103ED"/>
    <w:rsid w:val="00B1056E"/>
    <w:rsid w:val="00B1063F"/>
    <w:rsid w:val="00B10663"/>
    <w:rsid w:val="00B1076F"/>
    <w:rsid w:val="00B107D8"/>
    <w:rsid w:val="00B1081D"/>
    <w:rsid w:val="00B10AA4"/>
    <w:rsid w:val="00B10BE1"/>
    <w:rsid w:val="00B10D5F"/>
    <w:rsid w:val="00B10E80"/>
    <w:rsid w:val="00B10F3E"/>
    <w:rsid w:val="00B1103E"/>
    <w:rsid w:val="00B11100"/>
    <w:rsid w:val="00B11129"/>
    <w:rsid w:val="00B11148"/>
    <w:rsid w:val="00B1118B"/>
    <w:rsid w:val="00B11266"/>
    <w:rsid w:val="00B11298"/>
    <w:rsid w:val="00B11467"/>
    <w:rsid w:val="00B114F3"/>
    <w:rsid w:val="00B119A8"/>
    <w:rsid w:val="00B119EE"/>
    <w:rsid w:val="00B119F0"/>
    <w:rsid w:val="00B11AF0"/>
    <w:rsid w:val="00B11DA4"/>
    <w:rsid w:val="00B120A2"/>
    <w:rsid w:val="00B121BD"/>
    <w:rsid w:val="00B1221B"/>
    <w:rsid w:val="00B1223F"/>
    <w:rsid w:val="00B12261"/>
    <w:rsid w:val="00B12289"/>
    <w:rsid w:val="00B122F4"/>
    <w:rsid w:val="00B125E1"/>
    <w:rsid w:val="00B126E6"/>
    <w:rsid w:val="00B126FD"/>
    <w:rsid w:val="00B12749"/>
    <w:rsid w:val="00B128C6"/>
    <w:rsid w:val="00B12903"/>
    <w:rsid w:val="00B129A1"/>
    <w:rsid w:val="00B129A7"/>
    <w:rsid w:val="00B12BB2"/>
    <w:rsid w:val="00B12D5B"/>
    <w:rsid w:val="00B12E68"/>
    <w:rsid w:val="00B12E88"/>
    <w:rsid w:val="00B12EC2"/>
    <w:rsid w:val="00B12EF1"/>
    <w:rsid w:val="00B1301E"/>
    <w:rsid w:val="00B13147"/>
    <w:rsid w:val="00B13229"/>
    <w:rsid w:val="00B13288"/>
    <w:rsid w:val="00B132FF"/>
    <w:rsid w:val="00B133AA"/>
    <w:rsid w:val="00B13631"/>
    <w:rsid w:val="00B13663"/>
    <w:rsid w:val="00B13841"/>
    <w:rsid w:val="00B13936"/>
    <w:rsid w:val="00B13A72"/>
    <w:rsid w:val="00B13AB7"/>
    <w:rsid w:val="00B13B65"/>
    <w:rsid w:val="00B13B7A"/>
    <w:rsid w:val="00B13BC5"/>
    <w:rsid w:val="00B13CFF"/>
    <w:rsid w:val="00B13DA7"/>
    <w:rsid w:val="00B13DCE"/>
    <w:rsid w:val="00B13FAB"/>
    <w:rsid w:val="00B140E6"/>
    <w:rsid w:val="00B141E6"/>
    <w:rsid w:val="00B142B6"/>
    <w:rsid w:val="00B14480"/>
    <w:rsid w:val="00B14786"/>
    <w:rsid w:val="00B1484B"/>
    <w:rsid w:val="00B14873"/>
    <w:rsid w:val="00B14885"/>
    <w:rsid w:val="00B14904"/>
    <w:rsid w:val="00B149FD"/>
    <w:rsid w:val="00B14AA5"/>
    <w:rsid w:val="00B14B23"/>
    <w:rsid w:val="00B14B4D"/>
    <w:rsid w:val="00B14C33"/>
    <w:rsid w:val="00B14CFA"/>
    <w:rsid w:val="00B14E1F"/>
    <w:rsid w:val="00B14E31"/>
    <w:rsid w:val="00B14EAD"/>
    <w:rsid w:val="00B14F7B"/>
    <w:rsid w:val="00B14F8B"/>
    <w:rsid w:val="00B14FA8"/>
    <w:rsid w:val="00B1500E"/>
    <w:rsid w:val="00B15057"/>
    <w:rsid w:val="00B150FC"/>
    <w:rsid w:val="00B1520C"/>
    <w:rsid w:val="00B15459"/>
    <w:rsid w:val="00B1551B"/>
    <w:rsid w:val="00B157CE"/>
    <w:rsid w:val="00B158B9"/>
    <w:rsid w:val="00B1590D"/>
    <w:rsid w:val="00B15938"/>
    <w:rsid w:val="00B15A1B"/>
    <w:rsid w:val="00B15AF1"/>
    <w:rsid w:val="00B15BD7"/>
    <w:rsid w:val="00B15BE1"/>
    <w:rsid w:val="00B15D2E"/>
    <w:rsid w:val="00B15E55"/>
    <w:rsid w:val="00B160D8"/>
    <w:rsid w:val="00B160FA"/>
    <w:rsid w:val="00B161C5"/>
    <w:rsid w:val="00B161F0"/>
    <w:rsid w:val="00B16234"/>
    <w:rsid w:val="00B16304"/>
    <w:rsid w:val="00B1634A"/>
    <w:rsid w:val="00B163E3"/>
    <w:rsid w:val="00B16473"/>
    <w:rsid w:val="00B1649F"/>
    <w:rsid w:val="00B16532"/>
    <w:rsid w:val="00B1660D"/>
    <w:rsid w:val="00B167A3"/>
    <w:rsid w:val="00B1683E"/>
    <w:rsid w:val="00B16998"/>
    <w:rsid w:val="00B16A29"/>
    <w:rsid w:val="00B16AE9"/>
    <w:rsid w:val="00B16BBE"/>
    <w:rsid w:val="00B16E56"/>
    <w:rsid w:val="00B16F25"/>
    <w:rsid w:val="00B1705E"/>
    <w:rsid w:val="00B17102"/>
    <w:rsid w:val="00B17124"/>
    <w:rsid w:val="00B17140"/>
    <w:rsid w:val="00B17208"/>
    <w:rsid w:val="00B17250"/>
    <w:rsid w:val="00B1744C"/>
    <w:rsid w:val="00B174FD"/>
    <w:rsid w:val="00B1752C"/>
    <w:rsid w:val="00B1775D"/>
    <w:rsid w:val="00B1786F"/>
    <w:rsid w:val="00B17940"/>
    <w:rsid w:val="00B17A24"/>
    <w:rsid w:val="00B17A71"/>
    <w:rsid w:val="00B17AC6"/>
    <w:rsid w:val="00B17BAE"/>
    <w:rsid w:val="00B17DF3"/>
    <w:rsid w:val="00B17F0A"/>
    <w:rsid w:val="00B17F15"/>
    <w:rsid w:val="00B17F45"/>
    <w:rsid w:val="00B17F97"/>
    <w:rsid w:val="00B17FAC"/>
    <w:rsid w:val="00B203F3"/>
    <w:rsid w:val="00B205B2"/>
    <w:rsid w:val="00B20620"/>
    <w:rsid w:val="00B20636"/>
    <w:rsid w:val="00B207E0"/>
    <w:rsid w:val="00B208F0"/>
    <w:rsid w:val="00B20933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479"/>
    <w:rsid w:val="00B2163E"/>
    <w:rsid w:val="00B2164C"/>
    <w:rsid w:val="00B219C8"/>
    <w:rsid w:val="00B21A3F"/>
    <w:rsid w:val="00B21B39"/>
    <w:rsid w:val="00B21B7F"/>
    <w:rsid w:val="00B21B84"/>
    <w:rsid w:val="00B21E37"/>
    <w:rsid w:val="00B21E52"/>
    <w:rsid w:val="00B21EFF"/>
    <w:rsid w:val="00B21FC7"/>
    <w:rsid w:val="00B22116"/>
    <w:rsid w:val="00B22487"/>
    <w:rsid w:val="00B227CE"/>
    <w:rsid w:val="00B22970"/>
    <w:rsid w:val="00B22DBF"/>
    <w:rsid w:val="00B22DED"/>
    <w:rsid w:val="00B22DF1"/>
    <w:rsid w:val="00B22E2D"/>
    <w:rsid w:val="00B22F68"/>
    <w:rsid w:val="00B22FEF"/>
    <w:rsid w:val="00B231F1"/>
    <w:rsid w:val="00B23274"/>
    <w:rsid w:val="00B234B4"/>
    <w:rsid w:val="00B2359F"/>
    <w:rsid w:val="00B23624"/>
    <w:rsid w:val="00B2369D"/>
    <w:rsid w:val="00B236D1"/>
    <w:rsid w:val="00B23734"/>
    <w:rsid w:val="00B23833"/>
    <w:rsid w:val="00B23B08"/>
    <w:rsid w:val="00B23C20"/>
    <w:rsid w:val="00B23CFE"/>
    <w:rsid w:val="00B23DEE"/>
    <w:rsid w:val="00B23EB3"/>
    <w:rsid w:val="00B23FE9"/>
    <w:rsid w:val="00B2403F"/>
    <w:rsid w:val="00B241EF"/>
    <w:rsid w:val="00B24223"/>
    <w:rsid w:val="00B243E1"/>
    <w:rsid w:val="00B2447A"/>
    <w:rsid w:val="00B244A7"/>
    <w:rsid w:val="00B244E4"/>
    <w:rsid w:val="00B2454D"/>
    <w:rsid w:val="00B246A2"/>
    <w:rsid w:val="00B246A4"/>
    <w:rsid w:val="00B246F1"/>
    <w:rsid w:val="00B24723"/>
    <w:rsid w:val="00B2475A"/>
    <w:rsid w:val="00B247B3"/>
    <w:rsid w:val="00B248A1"/>
    <w:rsid w:val="00B24A2D"/>
    <w:rsid w:val="00B24B32"/>
    <w:rsid w:val="00B2529A"/>
    <w:rsid w:val="00B252BA"/>
    <w:rsid w:val="00B25319"/>
    <w:rsid w:val="00B25373"/>
    <w:rsid w:val="00B25393"/>
    <w:rsid w:val="00B253EA"/>
    <w:rsid w:val="00B254E6"/>
    <w:rsid w:val="00B255B5"/>
    <w:rsid w:val="00B256BE"/>
    <w:rsid w:val="00B257B7"/>
    <w:rsid w:val="00B257EC"/>
    <w:rsid w:val="00B2585F"/>
    <w:rsid w:val="00B25A2E"/>
    <w:rsid w:val="00B25AE6"/>
    <w:rsid w:val="00B25CD7"/>
    <w:rsid w:val="00B25ED5"/>
    <w:rsid w:val="00B25EEF"/>
    <w:rsid w:val="00B260A4"/>
    <w:rsid w:val="00B261EE"/>
    <w:rsid w:val="00B2625B"/>
    <w:rsid w:val="00B26270"/>
    <w:rsid w:val="00B262AE"/>
    <w:rsid w:val="00B262C8"/>
    <w:rsid w:val="00B262E6"/>
    <w:rsid w:val="00B263E3"/>
    <w:rsid w:val="00B263F4"/>
    <w:rsid w:val="00B266CD"/>
    <w:rsid w:val="00B267F6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92F"/>
    <w:rsid w:val="00B27995"/>
    <w:rsid w:val="00B27A93"/>
    <w:rsid w:val="00B27B1A"/>
    <w:rsid w:val="00B27B37"/>
    <w:rsid w:val="00B27DA4"/>
    <w:rsid w:val="00B27DDB"/>
    <w:rsid w:val="00B27E18"/>
    <w:rsid w:val="00B27F7B"/>
    <w:rsid w:val="00B30012"/>
    <w:rsid w:val="00B30067"/>
    <w:rsid w:val="00B300F6"/>
    <w:rsid w:val="00B3013F"/>
    <w:rsid w:val="00B30280"/>
    <w:rsid w:val="00B30329"/>
    <w:rsid w:val="00B30346"/>
    <w:rsid w:val="00B30424"/>
    <w:rsid w:val="00B3045C"/>
    <w:rsid w:val="00B304C3"/>
    <w:rsid w:val="00B3056C"/>
    <w:rsid w:val="00B30571"/>
    <w:rsid w:val="00B3072F"/>
    <w:rsid w:val="00B30733"/>
    <w:rsid w:val="00B3096D"/>
    <w:rsid w:val="00B30976"/>
    <w:rsid w:val="00B309CD"/>
    <w:rsid w:val="00B30C9F"/>
    <w:rsid w:val="00B30DB5"/>
    <w:rsid w:val="00B30E51"/>
    <w:rsid w:val="00B30F90"/>
    <w:rsid w:val="00B30FA8"/>
    <w:rsid w:val="00B30FF0"/>
    <w:rsid w:val="00B310E6"/>
    <w:rsid w:val="00B3110B"/>
    <w:rsid w:val="00B3118B"/>
    <w:rsid w:val="00B31316"/>
    <w:rsid w:val="00B313D4"/>
    <w:rsid w:val="00B31473"/>
    <w:rsid w:val="00B314CF"/>
    <w:rsid w:val="00B315E7"/>
    <w:rsid w:val="00B315E8"/>
    <w:rsid w:val="00B31668"/>
    <w:rsid w:val="00B31672"/>
    <w:rsid w:val="00B31748"/>
    <w:rsid w:val="00B317B2"/>
    <w:rsid w:val="00B31843"/>
    <w:rsid w:val="00B31952"/>
    <w:rsid w:val="00B31999"/>
    <w:rsid w:val="00B31A70"/>
    <w:rsid w:val="00B31A8D"/>
    <w:rsid w:val="00B31B4C"/>
    <w:rsid w:val="00B31BA0"/>
    <w:rsid w:val="00B32154"/>
    <w:rsid w:val="00B321F6"/>
    <w:rsid w:val="00B32224"/>
    <w:rsid w:val="00B322A9"/>
    <w:rsid w:val="00B322FC"/>
    <w:rsid w:val="00B3234D"/>
    <w:rsid w:val="00B325E5"/>
    <w:rsid w:val="00B3266E"/>
    <w:rsid w:val="00B32723"/>
    <w:rsid w:val="00B32776"/>
    <w:rsid w:val="00B329B0"/>
    <w:rsid w:val="00B32A0F"/>
    <w:rsid w:val="00B32A18"/>
    <w:rsid w:val="00B32B39"/>
    <w:rsid w:val="00B32C38"/>
    <w:rsid w:val="00B32DC0"/>
    <w:rsid w:val="00B32F02"/>
    <w:rsid w:val="00B32F23"/>
    <w:rsid w:val="00B32F3C"/>
    <w:rsid w:val="00B33078"/>
    <w:rsid w:val="00B33247"/>
    <w:rsid w:val="00B332B4"/>
    <w:rsid w:val="00B332C9"/>
    <w:rsid w:val="00B332FE"/>
    <w:rsid w:val="00B33594"/>
    <w:rsid w:val="00B335CE"/>
    <w:rsid w:val="00B3365F"/>
    <w:rsid w:val="00B336B6"/>
    <w:rsid w:val="00B337A6"/>
    <w:rsid w:val="00B337E1"/>
    <w:rsid w:val="00B33960"/>
    <w:rsid w:val="00B33A31"/>
    <w:rsid w:val="00B33A6A"/>
    <w:rsid w:val="00B33AEB"/>
    <w:rsid w:val="00B33B0C"/>
    <w:rsid w:val="00B33B23"/>
    <w:rsid w:val="00B33B9B"/>
    <w:rsid w:val="00B33CD0"/>
    <w:rsid w:val="00B33D20"/>
    <w:rsid w:val="00B33F85"/>
    <w:rsid w:val="00B34057"/>
    <w:rsid w:val="00B34115"/>
    <w:rsid w:val="00B34175"/>
    <w:rsid w:val="00B34311"/>
    <w:rsid w:val="00B3464B"/>
    <w:rsid w:val="00B346DC"/>
    <w:rsid w:val="00B34927"/>
    <w:rsid w:val="00B3496F"/>
    <w:rsid w:val="00B34A7B"/>
    <w:rsid w:val="00B34B24"/>
    <w:rsid w:val="00B34B49"/>
    <w:rsid w:val="00B34C78"/>
    <w:rsid w:val="00B34D39"/>
    <w:rsid w:val="00B34F63"/>
    <w:rsid w:val="00B34FCB"/>
    <w:rsid w:val="00B3502C"/>
    <w:rsid w:val="00B350F9"/>
    <w:rsid w:val="00B352FE"/>
    <w:rsid w:val="00B353B2"/>
    <w:rsid w:val="00B354F3"/>
    <w:rsid w:val="00B35624"/>
    <w:rsid w:val="00B356CA"/>
    <w:rsid w:val="00B357E6"/>
    <w:rsid w:val="00B35909"/>
    <w:rsid w:val="00B359EC"/>
    <w:rsid w:val="00B35A0B"/>
    <w:rsid w:val="00B35A86"/>
    <w:rsid w:val="00B35B51"/>
    <w:rsid w:val="00B35C3C"/>
    <w:rsid w:val="00B36148"/>
    <w:rsid w:val="00B36161"/>
    <w:rsid w:val="00B36189"/>
    <w:rsid w:val="00B361CD"/>
    <w:rsid w:val="00B3621A"/>
    <w:rsid w:val="00B36348"/>
    <w:rsid w:val="00B36352"/>
    <w:rsid w:val="00B363A4"/>
    <w:rsid w:val="00B36505"/>
    <w:rsid w:val="00B36610"/>
    <w:rsid w:val="00B3680B"/>
    <w:rsid w:val="00B36908"/>
    <w:rsid w:val="00B369BF"/>
    <w:rsid w:val="00B369D8"/>
    <w:rsid w:val="00B36A69"/>
    <w:rsid w:val="00B36BC7"/>
    <w:rsid w:val="00B36CA7"/>
    <w:rsid w:val="00B36DBC"/>
    <w:rsid w:val="00B36E0F"/>
    <w:rsid w:val="00B36E73"/>
    <w:rsid w:val="00B36FAC"/>
    <w:rsid w:val="00B36FEB"/>
    <w:rsid w:val="00B3712E"/>
    <w:rsid w:val="00B37166"/>
    <w:rsid w:val="00B373CF"/>
    <w:rsid w:val="00B37447"/>
    <w:rsid w:val="00B37580"/>
    <w:rsid w:val="00B37697"/>
    <w:rsid w:val="00B37732"/>
    <w:rsid w:val="00B379D9"/>
    <w:rsid w:val="00B37A38"/>
    <w:rsid w:val="00B37D5E"/>
    <w:rsid w:val="00B37DA3"/>
    <w:rsid w:val="00B37DFA"/>
    <w:rsid w:val="00B37FB4"/>
    <w:rsid w:val="00B401B6"/>
    <w:rsid w:val="00B40280"/>
    <w:rsid w:val="00B40395"/>
    <w:rsid w:val="00B404ED"/>
    <w:rsid w:val="00B40536"/>
    <w:rsid w:val="00B40680"/>
    <w:rsid w:val="00B406C7"/>
    <w:rsid w:val="00B40703"/>
    <w:rsid w:val="00B407F0"/>
    <w:rsid w:val="00B408A6"/>
    <w:rsid w:val="00B40936"/>
    <w:rsid w:val="00B40967"/>
    <w:rsid w:val="00B40B0F"/>
    <w:rsid w:val="00B40B53"/>
    <w:rsid w:val="00B40BBF"/>
    <w:rsid w:val="00B40C16"/>
    <w:rsid w:val="00B40DC4"/>
    <w:rsid w:val="00B40DDE"/>
    <w:rsid w:val="00B411E7"/>
    <w:rsid w:val="00B412D9"/>
    <w:rsid w:val="00B41647"/>
    <w:rsid w:val="00B41650"/>
    <w:rsid w:val="00B417D9"/>
    <w:rsid w:val="00B41839"/>
    <w:rsid w:val="00B41850"/>
    <w:rsid w:val="00B4187F"/>
    <w:rsid w:val="00B418DB"/>
    <w:rsid w:val="00B4190C"/>
    <w:rsid w:val="00B41A1D"/>
    <w:rsid w:val="00B41A95"/>
    <w:rsid w:val="00B41A9B"/>
    <w:rsid w:val="00B41B66"/>
    <w:rsid w:val="00B41BBF"/>
    <w:rsid w:val="00B41ED2"/>
    <w:rsid w:val="00B42043"/>
    <w:rsid w:val="00B4223D"/>
    <w:rsid w:val="00B42430"/>
    <w:rsid w:val="00B42536"/>
    <w:rsid w:val="00B42649"/>
    <w:rsid w:val="00B42A71"/>
    <w:rsid w:val="00B42B11"/>
    <w:rsid w:val="00B42B89"/>
    <w:rsid w:val="00B42C4C"/>
    <w:rsid w:val="00B42CE3"/>
    <w:rsid w:val="00B42D10"/>
    <w:rsid w:val="00B42D46"/>
    <w:rsid w:val="00B42FD9"/>
    <w:rsid w:val="00B431D1"/>
    <w:rsid w:val="00B4330A"/>
    <w:rsid w:val="00B433A2"/>
    <w:rsid w:val="00B435B4"/>
    <w:rsid w:val="00B43728"/>
    <w:rsid w:val="00B4379B"/>
    <w:rsid w:val="00B43833"/>
    <w:rsid w:val="00B438C2"/>
    <w:rsid w:val="00B43A2D"/>
    <w:rsid w:val="00B43B19"/>
    <w:rsid w:val="00B43C1B"/>
    <w:rsid w:val="00B43CDF"/>
    <w:rsid w:val="00B43DE4"/>
    <w:rsid w:val="00B4400C"/>
    <w:rsid w:val="00B44025"/>
    <w:rsid w:val="00B44177"/>
    <w:rsid w:val="00B44268"/>
    <w:rsid w:val="00B4432C"/>
    <w:rsid w:val="00B44366"/>
    <w:rsid w:val="00B445A4"/>
    <w:rsid w:val="00B4465D"/>
    <w:rsid w:val="00B44690"/>
    <w:rsid w:val="00B447AC"/>
    <w:rsid w:val="00B44914"/>
    <w:rsid w:val="00B4498E"/>
    <w:rsid w:val="00B449DA"/>
    <w:rsid w:val="00B44E66"/>
    <w:rsid w:val="00B44E73"/>
    <w:rsid w:val="00B44F42"/>
    <w:rsid w:val="00B44F60"/>
    <w:rsid w:val="00B45060"/>
    <w:rsid w:val="00B452B5"/>
    <w:rsid w:val="00B452C4"/>
    <w:rsid w:val="00B453D7"/>
    <w:rsid w:val="00B454DB"/>
    <w:rsid w:val="00B454FD"/>
    <w:rsid w:val="00B456C9"/>
    <w:rsid w:val="00B4585A"/>
    <w:rsid w:val="00B45987"/>
    <w:rsid w:val="00B45A9D"/>
    <w:rsid w:val="00B45AD6"/>
    <w:rsid w:val="00B45B63"/>
    <w:rsid w:val="00B45C46"/>
    <w:rsid w:val="00B45DF2"/>
    <w:rsid w:val="00B45F8F"/>
    <w:rsid w:val="00B45FC3"/>
    <w:rsid w:val="00B4630C"/>
    <w:rsid w:val="00B4641D"/>
    <w:rsid w:val="00B4650A"/>
    <w:rsid w:val="00B46866"/>
    <w:rsid w:val="00B4697C"/>
    <w:rsid w:val="00B469EA"/>
    <w:rsid w:val="00B46A0C"/>
    <w:rsid w:val="00B46B0D"/>
    <w:rsid w:val="00B46CE3"/>
    <w:rsid w:val="00B46E99"/>
    <w:rsid w:val="00B47212"/>
    <w:rsid w:val="00B47248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EB9"/>
    <w:rsid w:val="00B47F4F"/>
    <w:rsid w:val="00B47F98"/>
    <w:rsid w:val="00B5010C"/>
    <w:rsid w:val="00B50238"/>
    <w:rsid w:val="00B503E3"/>
    <w:rsid w:val="00B503EA"/>
    <w:rsid w:val="00B504B5"/>
    <w:rsid w:val="00B505CB"/>
    <w:rsid w:val="00B50637"/>
    <w:rsid w:val="00B506CC"/>
    <w:rsid w:val="00B50744"/>
    <w:rsid w:val="00B5079D"/>
    <w:rsid w:val="00B509C1"/>
    <w:rsid w:val="00B50A7F"/>
    <w:rsid w:val="00B50B86"/>
    <w:rsid w:val="00B50B8B"/>
    <w:rsid w:val="00B50B9C"/>
    <w:rsid w:val="00B50BC1"/>
    <w:rsid w:val="00B50BD1"/>
    <w:rsid w:val="00B50C9C"/>
    <w:rsid w:val="00B50C9E"/>
    <w:rsid w:val="00B50D87"/>
    <w:rsid w:val="00B50EE2"/>
    <w:rsid w:val="00B50FFC"/>
    <w:rsid w:val="00B511AB"/>
    <w:rsid w:val="00B513BF"/>
    <w:rsid w:val="00B5144A"/>
    <w:rsid w:val="00B5150E"/>
    <w:rsid w:val="00B515C7"/>
    <w:rsid w:val="00B516B8"/>
    <w:rsid w:val="00B516CA"/>
    <w:rsid w:val="00B517AF"/>
    <w:rsid w:val="00B518E3"/>
    <w:rsid w:val="00B51A16"/>
    <w:rsid w:val="00B51BE5"/>
    <w:rsid w:val="00B51C39"/>
    <w:rsid w:val="00B51C7F"/>
    <w:rsid w:val="00B51C9A"/>
    <w:rsid w:val="00B51DD8"/>
    <w:rsid w:val="00B51DF9"/>
    <w:rsid w:val="00B51E53"/>
    <w:rsid w:val="00B51E89"/>
    <w:rsid w:val="00B51F64"/>
    <w:rsid w:val="00B5216E"/>
    <w:rsid w:val="00B5223E"/>
    <w:rsid w:val="00B52355"/>
    <w:rsid w:val="00B52704"/>
    <w:rsid w:val="00B5278B"/>
    <w:rsid w:val="00B527B4"/>
    <w:rsid w:val="00B527DB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5B"/>
    <w:rsid w:val="00B5326D"/>
    <w:rsid w:val="00B5330D"/>
    <w:rsid w:val="00B53538"/>
    <w:rsid w:val="00B535F2"/>
    <w:rsid w:val="00B53668"/>
    <w:rsid w:val="00B53714"/>
    <w:rsid w:val="00B537BF"/>
    <w:rsid w:val="00B53842"/>
    <w:rsid w:val="00B5386E"/>
    <w:rsid w:val="00B538CB"/>
    <w:rsid w:val="00B539E7"/>
    <w:rsid w:val="00B53A52"/>
    <w:rsid w:val="00B53A7A"/>
    <w:rsid w:val="00B53AA4"/>
    <w:rsid w:val="00B53B6E"/>
    <w:rsid w:val="00B53DC3"/>
    <w:rsid w:val="00B53E5C"/>
    <w:rsid w:val="00B53FF5"/>
    <w:rsid w:val="00B54090"/>
    <w:rsid w:val="00B540A4"/>
    <w:rsid w:val="00B540A8"/>
    <w:rsid w:val="00B541FE"/>
    <w:rsid w:val="00B547D6"/>
    <w:rsid w:val="00B547E8"/>
    <w:rsid w:val="00B5497C"/>
    <w:rsid w:val="00B54A03"/>
    <w:rsid w:val="00B54A8B"/>
    <w:rsid w:val="00B54A8F"/>
    <w:rsid w:val="00B54E40"/>
    <w:rsid w:val="00B54E47"/>
    <w:rsid w:val="00B54ECA"/>
    <w:rsid w:val="00B54F61"/>
    <w:rsid w:val="00B550BA"/>
    <w:rsid w:val="00B550DA"/>
    <w:rsid w:val="00B552C2"/>
    <w:rsid w:val="00B552CB"/>
    <w:rsid w:val="00B55357"/>
    <w:rsid w:val="00B55360"/>
    <w:rsid w:val="00B555DC"/>
    <w:rsid w:val="00B555F7"/>
    <w:rsid w:val="00B55758"/>
    <w:rsid w:val="00B557A2"/>
    <w:rsid w:val="00B55820"/>
    <w:rsid w:val="00B558BD"/>
    <w:rsid w:val="00B558D1"/>
    <w:rsid w:val="00B5593F"/>
    <w:rsid w:val="00B5596A"/>
    <w:rsid w:val="00B55A4A"/>
    <w:rsid w:val="00B55B41"/>
    <w:rsid w:val="00B55BCF"/>
    <w:rsid w:val="00B55D0C"/>
    <w:rsid w:val="00B55D33"/>
    <w:rsid w:val="00B55D68"/>
    <w:rsid w:val="00B55EE6"/>
    <w:rsid w:val="00B560BB"/>
    <w:rsid w:val="00B56247"/>
    <w:rsid w:val="00B56275"/>
    <w:rsid w:val="00B562CA"/>
    <w:rsid w:val="00B562F3"/>
    <w:rsid w:val="00B56332"/>
    <w:rsid w:val="00B56382"/>
    <w:rsid w:val="00B5638E"/>
    <w:rsid w:val="00B56466"/>
    <w:rsid w:val="00B56720"/>
    <w:rsid w:val="00B56738"/>
    <w:rsid w:val="00B56812"/>
    <w:rsid w:val="00B56932"/>
    <w:rsid w:val="00B5695A"/>
    <w:rsid w:val="00B56A66"/>
    <w:rsid w:val="00B56B02"/>
    <w:rsid w:val="00B56BA5"/>
    <w:rsid w:val="00B56D40"/>
    <w:rsid w:val="00B56EC9"/>
    <w:rsid w:val="00B56F2B"/>
    <w:rsid w:val="00B56FE8"/>
    <w:rsid w:val="00B57065"/>
    <w:rsid w:val="00B5721C"/>
    <w:rsid w:val="00B5724E"/>
    <w:rsid w:val="00B5725E"/>
    <w:rsid w:val="00B57494"/>
    <w:rsid w:val="00B57522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EAF"/>
    <w:rsid w:val="00B57F0D"/>
    <w:rsid w:val="00B600D8"/>
    <w:rsid w:val="00B60146"/>
    <w:rsid w:val="00B601B2"/>
    <w:rsid w:val="00B60216"/>
    <w:rsid w:val="00B60246"/>
    <w:rsid w:val="00B6033C"/>
    <w:rsid w:val="00B60399"/>
    <w:rsid w:val="00B603AE"/>
    <w:rsid w:val="00B60442"/>
    <w:rsid w:val="00B60571"/>
    <w:rsid w:val="00B60641"/>
    <w:rsid w:val="00B606A2"/>
    <w:rsid w:val="00B607CA"/>
    <w:rsid w:val="00B6086F"/>
    <w:rsid w:val="00B60930"/>
    <w:rsid w:val="00B60979"/>
    <w:rsid w:val="00B609A2"/>
    <w:rsid w:val="00B60A07"/>
    <w:rsid w:val="00B60A55"/>
    <w:rsid w:val="00B60B88"/>
    <w:rsid w:val="00B60BA2"/>
    <w:rsid w:val="00B60BC6"/>
    <w:rsid w:val="00B60CD4"/>
    <w:rsid w:val="00B60D6B"/>
    <w:rsid w:val="00B60E36"/>
    <w:rsid w:val="00B60E67"/>
    <w:rsid w:val="00B60EE7"/>
    <w:rsid w:val="00B60FD8"/>
    <w:rsid w:val="00B6105D"/>
    <w:rsid w:val="00B612D1"/>
    <w:rsid w:val="00B61371"/>
    <w:rsid w:val="00B614E3"/>
    <w:rsid w:val="00B61695"/>
    <w:rsid w:val="00B6192C"/>
    <w:rsid w:val="00B61948"/>
    <w:rsid w:val="00B61952"/>
    <w:rsid w:val="00B61ACA"/>
    <w:rsid w:val="00B61B41"/>
    <w:rsid w:val="00B61B83"/>
    <w:rsid w:val="00B61C95"/>
    <w:rsid w:val="00B62016"/>
    <w:rsid w:val="00B620D3"/>
    <w:rsid w:val="00B6219E"/>
    <w:rsid w:val="00B62268"/>
    <w:rsid w:val="00B622CB"/>
    <w:rsid w:val="00B62522"/>
    <w:rsid w:val="00B62551"/>
    <w:rsid w:val="00B625AC"/>
    <w:rsid w:val="00B625C3"/>
    <w:rsid w:val="00B625FE"/>
    <w:rsid w:val="00B62620"/>
    <w:rsid w:val="00B6279B"/>
    <w:rsid w:val="00B62A63"/>
    <w:rsid w:val="00B62BDE"/>
    <w:rsid w:val="00B62C28"/>
    <w:rsid w:val="00B62C38"/>
    <w:rsid w:val="00B62C75"/>
    <w:rsid w:val="00B62D1A"/>
    <w:rsid w:val="00B62DA5"/>
    <w:rsid w:val="00B62E79"/>
    <w:rsid w:val="00B62F65"/>
    <w:rsid w:val="00B63289"/>
    <w:rsid w:val="00B63342"/>
    <w:rsid w:val="00B63437"/>
    <w:rsid w:val="00B63446"/>
    <w:rsid w:val="00B63519"/>
    <w:rsid w:val="00B63591"/>
    <w:rsid w:val="00B63865"/>
    <w:rsid w:val="00B63870"/>
    <w:rsid w:val="00B638E8"/>
    <w:rsid w:val="00B63971"/>
    <w:rsid w:val="00B639C6"/>
    <w:rsid w:val="00B63A3C"/>
    <w:rsid w:val="00B63A57"/>
    <w:rsid w:val="00B63A60"/>
    <w:rsid w:val="00B63B72"/>
    <w:rsid w:val="00B63C14"/>
    <w:rsid w:val="00B63CCD"/>
    <w:rsid w:val="00B63EFC"/>
    <w:rsid w:val="00B64056"/>
    <w:rsid w:val="00B640E9"/>
    <w:rsid w:val="00B64295"/>
    <w:rsid w:val="00B642D9"/>
    <w:rsid w:val="00B642DB"/>
    <w:rsid w:val="00B64382"/>
    <w:rsid w:val="00B64544"/>
    <w:rsid w:val="00B64666"/>
    <w:rsid w:val="00B64700"/>
    <w:rsid w:val="00B649BB"/>
    <w:rsid w:val="00B64A35"/>
    <w:rsid w:val="00B64A83"/>
    <w:rsid w:val="00B64BFD"/>
    <w:rsid w:val="00B64CF4"/>
    <w:rsid w:val="00B64D5C"/>
    <w:rsid w:val="00B64F95"/>
    <w:rsid w:val="00B650C1"/>
    <w:rsid w:val="00B6520A"/>
    <w:rsid w:val="00B6523B"/>
    <w:rsid w:val="00B6524B"/>
    <w:rsid w:val="00B652DD"/>
    <w:rsid w:val="00B6534E"/>
    <w:rsid w:val="00B65654"/>
    <w:rsid w:val="00B656D7"/>
    <w:rsid w:val="00B65701"/>
    <w:rsid w:val="00B658CC"/>
    <w:rsid w:val="00B659AF"/>
    <w:rsid w:val="00B659CF"/>
    <w:rsid w:val="00B65CBA"/>
    <w:rsid w:val="00B65E24"/>
    <w:rsid w:val="00B65E68"/>
    <w:rsid w:val="00B65E6E"/>
    <w:rsid w:val="00B65FFB"/>
    <w:rsid w:val="00B66084"/>
    <w:rsid w:val="00B660D6"/>
    <w:rsid w:val="00B66189"/>
    <w:rsid w:val="00B66224"/>
    <w:rsid w:val="00B6636E"/>
    <w:rsid w:val="00B66464"/>
    <w:rsid w:val="00B66680"/>
    <w:rsid w:val="00B6669D"/>
    <w:rsid w:val="00B66792"/>
    <w:rsid w:val="00B667EB"/>
    <w:rsid w:val="00B668CE"/>
    <w:rsid w:val="00B66A42"/>
    <w:rsid w:val="00B66AE0"/>
    <w:rsid w:val="00B66DF5"/>
    <w:rsid w:val="00B67033"/>
    <w:rsid w:val="00B670A6"/>
    <w:rsid w:val="00B67179"/>
    <w:rsid w:val="00B6783F"/>
    <w:rsid w:val="00B678D9"/>
    <w:rsid w:val="00B67A7E"/>
    <w:rsid w:val="00B67B42"/>
    <w:rsid w:val="00B67B8E"/>
    <w:rsid w:val="00B67C7D"/>
    <w:rsid w:val="00B67D08"/>
    <w:rsid w:val="00B67D4F"/>
    <w:rsid w:val="00B67E60"/>
    <w:rsid w:val="00B67F45"/>
    <w:rsid w:val="00B67FE9"/>
    <w:rsid w:val="00B70072"/>
    <w:rsid w:val="00B7018F"/>
    <w:rsid w:val="00B70335"/>
    <w:rsid w:val="00B703C8"/>
    <w:rsid w:val="00B704A9"/>
    <w:rsid w:val="00B70680"/>
    <w:rsid w:val="00B706A8"/>
    <w:rsid w:val="00B7082F"/>
    <w:rsid w:val="00B70877"/>
    <w:rsid w:val="00B70954"/>
    <w:rsid w:val="00B709A7"/>
    <w:rsid w:val="00B709B1"/>
    <w:rsid w:val="00B70AB9"/>
    <w:rsid w:val="00B70B2E"/>
    <w:rsid w:val="00B70B82"/>
    <w:rsid w:val="00B70BC5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698"/>
    <w:rsid w:val="00B71B1C"/>
    <w:rsid w:val="00B71B28"/>
    <w:rsid w:val="00B71CB3"/>
    <w:rsid w:val="00B71D0D"/>
    <w:rsid w:val="00B71ED3"/>
    <w:rsid w:val="00B71FEB"/>
    <w:rsid w:val="00B7207C"/>
    <w:rsid w:val="00B720B8"/>
    <w:rsid w:val="00B72232"/>
    <w:rsid w:val="00B722EA"/>
    <w:rsid w:val="00B724A2"/>
    <w:rsid w:val="00B72522"/>
    <w:rsid w:val="00B72575"/>
    <w:rsid w:val="00B725FB"/>
    <w:rsid w:val="00B72711"/>
    <w:rsid w:val="00B729B9"/>
    <w:rsid w:val="00B72A40"/>
    <w:rsid w:val="00B72A64"/>
    <w:rsid w:val="00B72AFF"/>
    <w:rsid w:val="00B72BC1"/>
    <w:rsid w:val="00B72F69"/>
    <w:rsid w:val="00B730A2"/>
    <w:rsid w:val="00B7314B"/>
    <w:rsid w:val="00B731FB"/>
    <w:rsid w:val="00B73239"/>
    <w:rsid w:val="00B732BD"/>
    <w:rsid w:val="00B732FF"/>
    <w:rsid w:val="00B7336A"/>
    <w:rsid w:val="00B733E4"/>
    <w:rsid w:val="00B7347F"/>
    <w:rsid w:val="00B736B5"/>
    <w:rsid w:val="00B737DC"/>
    <w:rsid w:val="00B73941"/>
    <w:rsid w:val="00B7396C"/>
    <w:rsid w:val="00B73BB1"/>
    <w:rsid w:val="00B73C2A"/>
    <w:rsid w:val="00B73C42"/>
    <w:rsid w:val="00B73C73"/>
    <w:rsid w:val="00B73D1A"/>
    <w:rsid w:val="00B73D55"/>
    <w:rsid w:val="00B73D6E"/>
    <w:rsid w:val="00B73FE0"/>
    <w:rsid w:val="00B73FE6"/>
    <w:rsid w:val="00B7402B"/>
    <w:rsid w:val="00B74101"/>
    <w:rsid w:val="00B7420C"/>
    <w:rsid w:val="00B743E2"/>
    <w:rsid w:val="00B7445D"/>
    <w:rsid w:val="00B74715"/>
    <w:rsid w:val="00B74990"/>
    <w:rsid w:val="00B74997"/>
    <w:rsid w:val="00B74C77"/>
    <w:rsid w:val="00B75198"/>
    <w:rsid w:val="00B751FB"/>
    <w:rsid w:val="00B753D0"/>
    <w:rsid w:val="00B75424"/>
    <w:rsid w:val="00B75489"/>
    <w:rsid w:val="00B7565C"/>
    <w:rsid w:val="00B757BC"/>
    <w:rsid w:val="00B757E1"/>
    <w:rsid w:val="00B759BC"/>
    <w:rsid w:val="00B759E1"/>
    <w:rsid w:val="00B759FE"/>
    <w:rsid w:val="00B75BDF"/>
    <w:rsid w:val="00B75BE9"/>
    <w:rsid w:val="00B75C85"/>
    <w:rsid w:val="00B75CCA"/>
    <w:rsid w:val="00B75FCD"/>
    <w:rsid w:val="00B76082"/>
    <w:rsid w:val="00B76173"/>
    <w:rsid w:val="00B761BA"/>
    <w:rsid w:val="00B761BF"/>
    <w:rsid w:val="00B7634A"/>
    <w:rsid w:val="00B76498"/>
    <w:rsid w:val="00B76623"/>
    <w:rsid w:val="00B76642"/>
    <w:rsid w:val="00B767F4"/>
    <w:rsid w:val="00B76861"/>
    <w:rsid w:val="00B768F8"/>
    <w:rsid w:val="00B76923"/>
    <w:rsid w:val="00B769BF"/>
    <w:rsid w:val="00B76A15"/>
    <w:rsid w:val="00B76B72"/>
    <w:rsid w:val="00B76DA0"/>
    <w:rsid w:val="00B76DE3"/>
    <w:rsid w:val="00B76F1C"/>
    <w:rsid w:val="00B77191"/>
    <w:rsid w:val="00B773EA"/>
    <w:rsid w:val="00B776BE"/>
    <w:rsid w:val="00B77834"/>
    <w:rsid w:val="00B77A2B"/>
    <w:rsid w:val="00B77F16"/>
    <w:rsid w:val="00B77F1D"/>
    <w:rsid w:val="00B77F44"/>
    <w:rsid w:val="00B77FC3"/>
    <w:rsid w:val="00B77FD4"/>
    <w:rsid w:val="00B80154"/>
    <w:rsid w:val="00B802E9"/>
    <w:rsid w:val="00B802ED"/>
    <w:rsid w:val="00B80537"/>
    <w:rsid w:val="00B805E5"/>
    <w:rsid w:val="00B805FA"/>
    <w:rsid w:val="00B80699"/>
    <w:rsid w:val="00B80869"/>
    <w:rsid w:val="00B809BC"/>
    <w:rsid w:val="00B80BC7"/>
    <w:rsid w:val="00B80CC0"/>
    <w:rsid w:val="00B80D24"/>
    <w:rsid w:val="00B80FEC"/>
    <w:rsid w:val="00B81334"/>
    <w:rsid w:val="00B81341"/>
    <w:rsid w:val="00B81349"/>
    <w:rsid w:val="00B81359"/>
    <w:rsid w:val="00B81583"/>
    <w:rsid w:val="00B815B8"/>
    <w:rsid w:val="00B81721"/>
    <w:rsid w:val="00B81766"/>
    <w:rsid w:val="00B817A8"/>
    <w:rsid w:val="00B81840"/>
    <w:rsid w:val="00B81874"/>
    <w:rsid w:val="00B818F4"/>
    <w:rsid w:val="00B818FD"/>
    <w:rsid w:val="00B81A77"/>
    <w:rsid w:val="00B81AFA"/>
    <w:rsid w:val="00B81B96"/>
    <w:rsid w:val="00B81C04"/>
    <w:rsid w:val="00B81C49"/>
    <w:rsid w:val="00B81E05"/>
    <w:rsid w:val="00B81E1E"/>
    <w:rsid w:val="00B81E6B"/>
    <w:rsid w:val="00B81FFF"/>
    <w:rsid w:val="00B820BB"/>
    <w:rsid w:val="00B820D4"/>
    <w:rsid w:val="00B820DD"/>
    <w:rsid w:val="00B8218B"/>
    <w:rsid w:val="00B821D1"/>
    <w:rsid w:val="00B82206"/>
    <w:rsid w:val="00B82235"/>
    <w:rsid w:val="00B82318"/>
    <w:rsid w:val="00B823F3"/>
    <w:rsid w:val="00B8242A"/>
    <w:rsid w:val="00B82536"/>
    <w:rsid w:val="00B82591"/>
    <w:rsid w:val="00B82669"/>
    <w:rsid w:val="00B826F1"/>
    <w:rsid w:val="00B82712"/>
    <w:rsid w:val="00B82769"/>
    <w:rsid w:val="00B8287A"/>
    <w:rsid w:val="00B828BD"/>
    <w:rsid w:val="00B8296A"/>
    <w:rsid w:val="00B829F8"/>
    <w:rsid w:val="00B82AFF"/>
    <w:rsid w:val="00B82BD5"/>
    <w:rsid w:val="00B82CBD"/>
    <w:rsid w:val="00B82F48"/>
    <w:rsid w:val="00B82FF9"/>
    <w:rsid w:val="00B82FFD"/>
    <w:rsid w:val="00B830E0"/>
    <w:rsid w:val="00B83253"/>
    <w:rsid w:val="00B8327D"/>
    <w:rsid w:val="00B832A4"/>
    <w:rsid w:val="00B832DD"/>
    <w:rsid w:val="00B8343E"/>
    <w:rsid w:val="00B83668"/>
    <w:rsid w:val="00B836D3"/>
    <w:rsid w:val="00B83807"/>
    <w:rsid w:val="00B83874"/>
    <w:rsid w:val="00B83AED"/>
    <w:rsid w:val="00B83C51"/>
    <w:rsid w:val="00B83D54"/>
    <w:rsid w:val="00B83ECF"/>
    <w:rsid w:val="00B83F09"/>
    <w:rsid w:val="00B84032"/>
    <w:rsid w:val="00B84074"/>
    <w:rsid w:val="00B845DC"/>
    <w:rsid w:val="00B846E8"/>
    <w:rsid w:val="00B84791"/>
    <w:rsid w:val="00B848B8"/>
    <w:rsid w:val="00B84970"/>
    <w:rsid w:val="00B849DB"/>
    <w:rsid w:val="00B84AA9"/>
    <w:rsid w:val="00B84CAE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6B3"/>
    <w:rsid w:val="00B857A1"/>
    <w:rsid w:val="00B857A8"/>
    <w:rsid w:val="00B857CF"/>
    <w:rsid w:val="00B85842"/>
    <w:rsid w:val="00B8591F"/>
    <w:rsid w:val="00B8592E"/>
    <w:rsid w:val="00B85A10"/>
    <w:rsid w:val="00B85A48"/>
    <w:rsid w:val="00B85A8C"/>
    <w:rsid w:val="00B85B1C"/>
    <w:rsid w:val="00B85B4F"/>
    <w:rsid w:val="00B85B58"/>
    <w:rsid w:val="00B85C4A"/>
    <w:rsid w:val="00B85DB6"/>
    <w:rsid w:val="00B85DD1"/>
    <w:rsid w:val="00B85E6C"/>
    <w:rsid w:val="00B85EEB"/>
    <w:rsid w:val="00B85F2B"/>
    <w:rsid w:val="00B8611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65"/>
    <w:rsid w:val="00B86CC3"/>
    <w:rsid w:val="00B86CE7"/>
    <w:rsid w:val="00B86D70"/>
    <w:rsid w:val="00B86E1F"/>
    <w:rsid w:val="00B86EC8"/>
    <w:rsid w:val="00B86ED3"/>
    <w:rsid w:val="00B87088"/>
    <w:rsid w:val="00B870B0"/>
    <w:rsid w:val="00B870BA"/>
    <w:rsid w:val="00B8711D"/>
    <w:rsid w:val="00B871C2"/>
    <w:rsid w:val="00B8720A"/>
    <w:rsid w:val="00B8721E"/>
    <w:rsid w:val="00B872E7"/>
    <w:rsid w:val="00B87426"/>
    <w:rsid w:val="00B8760F"/>
    <w:rsid w:val="00B877BB"/>
    <w:rsid w:val="00B878AB"/>
    <w:rsid w:val="00B878EB"/>
    <w:rsid w:val="00B879CD"/>
    <w:rsid w:val="00B87A3E"/>
    <w:rsid w:val="00B87A5B"/>
    <w:rsid w:val="00B87BE5"/>
    <w:rsid w:val="00B87BF3"/>
    <w:rsid w:val="00B87BFE"/>
    <w:rsid w:val="00B87C0C"/>
    <w:rsid w:val="00B87C1C"/>
    <w:rsid w:val="00B87C33"/>
    <w:rsid w:val="00B87DC6"/>
    <w:rsid w:val="00B87E21"/>
    <w:rsid w:val="00B87F0D"/>
    <w:rsid w:val="00B87F65"/>
    <w:rsid w:val="00B87FD8"/>
    <w:rsid w:val="00B901DB"/>
    <w:rsid w:val="00B906F3"/>
    <w:rsid w:val="00B9072C"/>
    <w:rsid w:val="00B907CD"/>
    <w:rsid w:val="00B908F6"/>
    <w:rsid w:val="00B90906"/>
    <w:rsid w:val="00B909B8"/>
    <w:rsid w:val="00B90A25"/>
    <w:rsid w:val="00B90D4E"/>
    <w:rsid w:val="00B90ECF"/>
    <w:rsid w:val="00B9110D"/>
    <w:rsid w:val="00B91153"/>
    <w:rsid w:val="00B912EE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E44"/>
    <w:rsid w:val="00B91F71"/>
    <w:rsid w:val="00B91FFD"/>
    <w:rsid w:val="00B920DF"/>
    <w:rsid w:val="00B921E4"/>
    <w:rsid w:val="00B92244"/>
    <w:rsid w:val="00B9224B"/>
    <w:rsid w:val="00B92300"/>
    <w:rsid w:val="00B92382"/>
    <w:rsid w:val="00B923BE"/>
    <w:rsid w:val="00B924DF"/>
    <w:rsid w:val="00B92548"/>
    <w:rsid w:val="00B9262A"/>
    <w:rsid w:val="00B92691"/>
    <w:rsid w:val="00B926C1"/>
    <w:rsid w:val="00B926FD"/>
    <w:rsid w:val="00B92961"/>
    <w:rsid w:val="00B92A56"/>
    <w:rsid w:val="00B92C77"/>
    <w:rsid w:val="00B92D6A"/>
    <w:rsid w:val="00B92DA6"/>
    <w:rsid w:val="00B92EA2"/>
    <w:rsid w:val="00B92EB0"/>
    <w:rsid w:val="00B92F1E"/>
    <w:rsid w:val="00B931B5"/>
    <w:rsid w:val="00B93209"/>
    <w:rsid w:val="00B9326A"/>
    <w:rsid w:val="00B93414"/>
    <w:rsid w:val="00B93458"/>
    <w:rsid w:val="00B9353F"/>
    <w:rsid w:val="00B935D2"/>
    <w:rsid w:val="00B93612"/>
    <w:rsid w:val="00B93722"/>
    <w:rsid w:val="00B93774"/>
    <w:rsid w:val="00B93890"/>
    <w:rsid w:val="00B938A5"/>
    <w:rsid w:val="00B938C8"/>
    <w:rsid w:val="00B93A68"/>
    <w:rsid w:val="00B93A72"/>
    <w:rsid w:val="00B93CE1"/>
    <w:rsid w:val="00B93EC2"/>
    <w:rsid w:val="00B93F2B"/>
    <w:rsid w:val="00B93FC7"/>
    <w:rsid w:val="00B9405B"/>
    <w:rsid w:val="00B94121"/>
    <w:rsid w:val="00B941A8"/>
    <w:rsid w:val="00B9436A"/>
    <w:rsid w:val="00B944C8"/>
    <w:rsid w:val="00B94625"/>
    <w:rsid w:val="00B94662"/>
    <w:rsid w:val="00B94739"/>
    <w:rsid w:val="00B9487A"/>
    <w:rsid w:val="00B948C1"/>
    <w:rsid w:val="00B94A84"/>
    <w:rsid w:val="00B94B9F"/>
    <w:rsid w:val="00B94C15"/>
    <w:rsid w:val="00B94CBF"/>
    <w:rsid w:val="00B94E13"/>
    <w:rsid w:val="00B94E77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5"/>
    <w:rsid w:val="00B95373"/>
    <w:rsid w:val="00B953BC"/>
    <w:rsid w:val="00B953F3"/>
    <w:rsid w:val="00B9565B"/>
    <w:rsid w:val="00B956FD"/>
    <w:rsid w:val="00B95740"/>
    <w:rsid w:val="00B9575D"/>
    <w:rsid w:val="00B958FF"/>
    <w:rsid w:val="00B959C1"/>
    <w:rsid w:val="00B95B93"/>
    <w:rsid w:val="00B95BC1"/>
    <w:rsid w:val="00B95D77"/>
    <w:rsid w:val="00B95E6F"/>
    <w:rsid w:val="00B95E75"/>
    <w:rsid w:val="00B95E81"/>
    <w:rsid w:val="00B95F2B"/>
    <w:rsid w:val="00B96182"/>
    <w:rsid w:val="00B961CA"/>
    <w:rsid w:val="00B962B8"/>
    <w:rsid w:val="00B96306"/>
    <w:rsid w:val="00B965F0"/>
    <w:rsid w:val="00B9664D"/>
    <w:rsid w:val="00B966E3"/>
    <w:rsid w:val="00B96770"/>
    <w:rsid w:val="00B967D5"/>
    <w:rsid w:val="00B96950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1D6"/>
    <w:rsid w:val="00B97207"/>
    <w:rsid w:val="00B9722E"/>
    <w:rsid w:val="00B9746C"/>
    <w:rsid w:val="00B97563"/>
    <w:rsid w:val="00B976BA"/>
    <w:rsid w:val="00B976BB"/>
    <w:rsid w:val="00B9770E"/>
    <w:rsid w:val="00B978B2"/>
    <w:rsid w:val="00B97940"/>
    <w:rsid w:val="00B9798C"/>
    <w:rsid w:val="00B97A02"/>
    <w:rsid w:val="00B97A43"/>
    <w:rsid w:val="00B97A46"/>
    <w:rsid w:val="00B97D94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92F"/>
    <w:rsid w:val="00BA093F"/>
    <w:rsid w:val="00BA0AAB"/>
    <w:rsid w:val="00BA0AD8"/>
    <w:rsid w:val="00BA0AFA"/>
    <w:rsid w:val="00BA0E34"/>
    <w:rsid w:val="00BA0F7D"/>
    <w:rsid w:val="00BA0FE3"/>
    <w:rsid w:val="00BA115A"/>
    <w:rsid w:val="00BA11BC"/>
    <w:rsid w:val="00BA1211"/>
    <w:rsid w:val="00BA1217"/>
    <w:rsid w:val="00BA1534"/>
    <w:rsid w:val="00BA16F6"/>
    <w:rsid w:val="00BA1745"/>
    <w:rsid w:val="00BA1A74"/>
    <w:rsid w:val="00BA1AC9"/>
    <w:rsid w:val="00BA1BEC"/>
    <w:rsid w:val="00BA1C70"/>
    <w:rsid w:val="00BA1C74"/>
    <w:rsid w:val="00BA1C96"/>
    <w:rsid w:val="00BA1CE1"/>
    <w:rsid w:val="00BA1D14"/>
    <w:rsid w:val="00BA1DCF"/>
    <w:rsid w:val="00BA1E70"/>
    <w:rsid w:val="00BA1F57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85"/>
    <w:rsid w:val="00BA2793"/>
    <w:rsid w:val="00BA27D7"/>
    <w:rsid w:val="00BA2861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551"/>
    <w:rsid w:val="00BA3AAB"/>
    <w:rsid w:val="00BA3AF6"/>
    <w:rsid w:val="00BA3B00"/>
    <w:rsid w:val="00BA3B8F"/>
    <w:rsid w:val="00BA3BCA"/>
    <w:rsid w:val="00BA3BF0"/>
    <w:rsid w:val="00BA3C03"/>
    <w:rsid w:val="00BA3C1E"/>
    <w:rsid w:val="00BA3CAE"/>
    <w:rsid w:val="00BA3CE9"/>
    <w:rsid w:val="00BA3D0E"/>
    <w:rsid w:val="00BA3EF1"/>
    <w:rsid w:val="00BA3F45"/>
    <w:rsid w:val="00BA3FB1"/>
    <w:rsid w:val="00BA4119"/>
    <w:rsid w:val="00BA4324"/>
    <w:rsid w:val="00BA4490"/>
    <w:rsid w:val="00BA49B2"/>
    <w:rsid w:val="00BA4AF1"/>
    <w:rsid w:val="00BA4BB8"/>
    <w:rsid w:val="00BA4D18"/>
    <w:rsid w:val="00BA501C"/>
    <w:rsid w:val="00BA507C"/>
    <w:rsid w:val="00BA511D"/>
    <w:rsid w:val="00BA52AB"/>
    <w:rsid w:val="00BA52D6"/>
    <w:rsid w:val="00BA5348"/>
    <w:rsid w:val="00BA53FE"/>
    <w:rsid w:val="00BA5595"/>
    <w:rsid w:val="00BA55B8"/>
    <w:rsid w:val="00BA5668"/>
    <w:rsid w:val="00BA56C3"/>
    <w:rsid w:val="00BA577F"/>
    <w:rsid w:val="00BA578A"/>
    <w:rsid w:val="00BA57F0"/>
    <w:rsid w:val="00BA5901"/>
    <w:rsid w:val="00BA5982"/>
    <w:rsid w:val="00BA59C2"/>
    <w:rsid w:val="00BA5BD1"/>
    <w:rsid w:val="00BA5C05"/>
    <w:rsid w:val="00BA5C68"/>
    <w:rsid w:val="00BA5D06"/>
    <w:rsid w:val="00BA5DCE"/>
    <w:rsid w:val="00BA5E3D"/>
    <w:rsid w:val="00BA5F94"/>
    <w:rsid w:val="00BA6021"/>
    <w:rsid w:val="00BA6023"/>
    <w:rsid w:val="00BA60A8"/>
    <w:rsid w:val="00BA6196"/>
    <w:rsid w:val="00BA6216"/>
    <w:rsid w:val="00BA62C2"/>
    <w:rsid w:val="00BA6405"/>
    <w:rsid w:val="00BA651A"/>
    <w:rsid w:val="00BA673A"/>
    <w:rsid w:val="00BA67DA"/>
    <w:rsid w:val="00BA68D0"/>
    <w:rsid w:val="00BA6973"/>
    <w:rsid w:val="00BA697A"/>
    <w:rsid w:val="00BA6A32"/>
    <w:rsid w:val="00BA6A69"/>
    <w:rsid w:val="00BA6A87"/>
    <w:rsid w:val="00BA6CF7"/>
    <w:rsid w:val="00BA6D04"/>
    <w:rsid w:val="00BA6D70"/>
    <w:rsid w:val="00BA6EB0"/>
    <w:rsid w:val="00BA6F9C"/>
    <w:rsid w:val="00BA6FDB"/>
    <w:rsid w:val="00BA7164"/>
    <w:rsid w:val="00BA72A1"/>
    <w:rsid w:val="00BA72B9"/>
    <w:rsid w:val="00BA7359"/>
    <w:rsid w:val="00BA7505"/>
    <w:rsid w:val="00BA760E"/>
    <w:rsid w:val="00BA776A"/>
    <w:rsid w:val="00BA77B0"/>
    <w:rsid w:val="00BA7813"/>
    <w:rsid w:val="00BA79D1"/>
    <w:rsid w:val="00BA7A00"/>
    <w:rsid w:val="00BA7B16"/>
    <w:rsid w:val="00BA7BCE"/>
    <w:rsid w:val="00BA7C09"/>
    <w:rsid w:val="00BA7C4F"/>
    <w:rsid w:val="00BA7CF6"/>
    <w:rsid w:val="00BA7D2B"/>
    <w:rsid w:val="00BA7D83"/>
    <w:rsid w:val="00BA7D8B"/>
    <w:rsid w:val="00BA7D96"/>
    <w:rsid w:val="00BA7F9C"/>
    <w:rsid w:val="00BB0082"/>
    <w:rsid w:val="00BB0093"/>
    <w:rsid w:val="00BB0112"/>
    <w:rsid w:val="00BB0169"/>
    <w:rsid w:val="00BB0277"/>
    <w:rsid w:val="00BB035A"/>
    <w:rsid w:val="00BB0543"/>
    <w:rsid w:val="00BB06B7"/>
    <w:rsid w:val="00BB0709"/>
    <w:rsid w:val="00BB0779"/>
    <w:rsid w:val="00BB078F"/>
    <w:rsid w:val="00BB07C4"/>
    <w:rsid w:val="00BB07E2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1E"/>
    <w:rsid w:val="00BB0F40"/>
    <w:rsid w:val="00BB1007"/>
    <w:rsid w:val="00BB114D"/>
    <w:rsid w:val="00BB1163"/>
    <w:rsid w:val="00BB1166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8D"/>
    <w:rsid w:val="00BB19A9"/>
    <w:rsid w:val="00BB1A33"/>
    <w:rsid w:val="00BB1B37"/>
    <w:rsid w:val="00BB1BA5"/>
    <w:rsid w:val="00BB1C09"/>
    <w:rsid w:val="00BB1C21"/>
    <w:rsid w:val="00BB1CB5"/>
    <w:rsid w:val="00BB1D69"/>
    <w:rsid w:val="00BB1E18"/>
    <w:rsid w:val="00BB1E19"/>
    <w:rsid w:val="00BB1F9A"/>
    <w:rsid w:val="00BB20F6"/>
    <w:rsid w:val="00BB2120"/>
    <w:rsid w:val="00BB2157"/>
    <w:rsid w:val="00BB23DF"/>
    <w:rsid w:val="00BB2477"/>
    <w:rsid w:val="00BB25F0"/>
    <w:rsid w:val="00BB290E"/>
    <w:rsid w:val="00BB2B15"/>
    <w:rsid w:val="00BB2B17"/>
    <w:rsid w:val="00BB2B9A"/>
    <w:rsid w:val="00BB2BDB"/>
    <w:rsid w:val="00BB2CCB"/>
    <w:rsid w:val="00BB2D7E"/>
    <w:rsid w:val="00BB2D92"/>
    <w:rsid w:val="00BB2E51"/>
    <w:rsid w:val="00BB2EE7"/>
    <w:rsid w:val="00BB2F24"/>
    <w:rsid w:val="00BB30EA"/>
    <w:rsid w:val="00BB336A"/>
    <w:rsid w:val="00BB3482"/>
    <w:rsid w:val="00BB355D"/>
    <w:rsid w:val="00BB35A2"/>
    <w:rsid w:val="00BB35E4"/>
    <w:rsid w:val="00BB3633"/>
    <w:rsid w:val="00BB36CB"/>
    <w:rsid w:val="00BB370E"/>
    <w:rsid w:val="00BB372D"/>
    <w:rsid w:val="00BB3889"/>
    <w:rsid w:val="00BB38D6"/>
    <w:rsid w:val="00BB3AB8"/>
    <w:rsid w:val="00BB3C6C"/>
    <w:rsid w:val="00BB3C86"/>
    <w:rsid w:val="00BB3D8C"/>
    <w:rsid w:val="00BB3DB2"/>
    <w:rsid w:val="00BB3DC0"/>
    <w:rsid w:val="00BB3DCE"/>
    <w:rsid w:val="00BB3EA2"/>
    <w:rsid w:val="00BB3FD8"/>
    <w:rsid w:val="00BB41A1"/>
    <w:rsid w:val="00BB423A"/>
    <w:rsid w:val="00BB4243"/>
    <w:rsid w:val="00BB4278"/>
    <w:rsid w:val="00BB42BF"/>
    <w:rsid w:val="00BB42E7"/>
    <w:rsid w:val="00BB4307"/>
    <w:rsid w:val="00BB4431"/>
    <w:rsid w:val="00BB45D1"/>
    <w:rsid w:val="00BB4692"/>
    <w:rsid w:val="00BB478C"/>
    <w:rsid w:val="00BB4811"/>
    <w:rsid w:val="00BB4870"/>
    <w:rsid w:val="00BB494B"/>
    <w:rsid w:val="00BB4B90"/>
    <w:rsid w:val="00BB4C4A"/>
    <w:rsid w:val="00BB4C8F"/>
    <w:rsid w:val="00BB4CDB"/>
    <w:rsid w:val="00BB4CF0"/>
    <w:rsid w:val="00BB4D20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1B"/>
    <w:rsid w:val="00BB58DD"/>
    <w:rsid w:val="00BB5994"/>
    <w:rsid w:val="00BB5AE1"/>
    <w:rsid w:val="00BB5B4C"/>
    <w:rsid w:val="00BB5B97"/>
    <w:rsid w:val="00BB5E11"/>
    <w:rsid w:val="00BB6042"/>
    <w:rsid w:val="00BB6086"/>
    <w:rsid w:val="00BB61BD"/>
    <w:rsid w:val="00BB625D"/>
    <w:rsid w:val="00BB62F5"/>
    <w:rsid w:val="00BB64D1"/>
    <w:rsid w:val="00BB6507"/>
    <w:rsid w:val="00BB650F"/>
    <w:rsid w:val="00BB669C"/>
    <w:rsid w:val="00BB6708"/>
    <w:rsid w:val="00BB6764"/>
    <w:rsid w:val="00BB6839"/>
    <w:rsid w:val="00BB69B5"/>
    <w:rsid w:val="00BB6A33"/>
    <w:rsid w:val="00BB6AC0"/>
    <w:rsid w:val="00BB6AE8"/>
    <w:rsid w:val="00BB6C19"/>
    <w:rsid w:val="00BB6D49"/>
    <w:rsid w:val="00BB6D8B"/>
    <w:rsid w:val="00BB6E4D"/>
    <w:rsid w:val="00BB6E5A"/>
    <w:rsid w:val="00BB6F52"/>
    <w:rsid w:val="00BB6FF8"/>
    <w:rsid w:val="00BB7036"/>
    <w:rsid w:val="00BB7059"/>
    <w:rsid w:val="00BB7094"/>
    <w:rsid w:val="00BB70E3"/>
    <w:rsid w:val="00BB70FA"/>
    <w:rsid w:val="00BB71D4"/>
    <w:rsid w:val="00BB73FC"/>
    <w:rsid w:val="00BB7466"/>
    <w:rsid w:val="00BB75E2"/>
    <w:rsid w:val="00BB75FE"/>
    <w:rsid w:val="00BB783E"/>
    <w:rsid w:val="00BB78B2"/>
    <w:rsid w:val="00BB78C0"/>
    <w:rsid w:val="00BB790E"/>
    <w:rsid w:val="00BB79A5"/>
    <w:rsid w:val="00BB7A28"/>
    <w:rsid w:val="00BB7BB5"/>
    <w:rsid w:val="00BB7C21"/>
    <w:rsid w:val="00BB7C40"/>
    <w:rsid w:val="00BB7C46"/>
    <w:rsid w:val="00BB7E73"/>
    <w:rsid w:val="00BC00B7"/>
    <w:rsid w:val="00BC0166"/>
    <w:rsid w:val="00BC01DD"/>
    <w:rsid w:val="00BC0254"/>
    <w:rsid w:val="00BC027A"/>
    <w:rsid w:val="00BC0343"/>
    <w:rsid w:val="00BC0511"/>
    <w:rsid w:val="00BC0564"/>
    <w:rsid w:val="00BC0792"/>
    <w:rsid w:val="00BC07F4"/>
    <w:rsid w:val="00BC0911"/>
    <w:rsid w:val="00BC0C34"/>
    <w:rsid w:val="00BC0C56"/>
    <w:rsid w:val="00BC0F3C"/>
    <w:rsid w:val="00BC100E"/>
    <w:rsid w:val="00BC108C"/>
    <w:rsid w:val="00BC10F7"/>
    <w:rsid w:val="00BC11C3"/>
    <w:rsid w:val="00BC1280"/>
    <w:rsid w:val="00BC12B2"/>
    <w:rsid w:val="00BC12FD"/>
    <w:rsid w:val="00BC1347"/>
    <w:rsid w:val="00BC1582"/>
    <w:rsid w:val="00BC1625"/>
    <w:rsid w:val="00BC177C"/>
    <w:rsid w:val="00BC178B"/>
    <w:rsid w:val="00BC18B0"/>
    <w:rsid w:val="00BC196E"/>
    <w:rsid w:val="00BC197F"/>
    <w:rsid w:val="00BC1A14"/>
    <w:rsid w:val="00BC1D38"/>
    <w:rsid w:val="00BC1D4D"/>
    <w:rsid w:val="00BC1E42"/>
    <w:rsid w:val="00BC1EB7"/>
    <w:rsid w:val="00BC1F66"/>
    <w:rsid w:val="00BC1FEE"/>
    <w:rsid w:val="00BC20D8"/>
    <w:rsid w:val="00BC2290"/>
    <w:rsid w:val="00BC2307"/>
    <w:rsid w:val="00BC239B"/>
    <w:rsid w:val="00BC247E"/>
    <w:rsid w:val="00BC2486"/>
    <w:rsid w:val="00BC24A8"/>
    <w:rsid w:val="00BC2574"/>
    <w:rsid w:val="00BC2759"/>
    <w:rsid w:val="00BC2776"/>
    <w:rsid w:val="00BC2811"/>
    <w:rsid w:val="00BC2B1B"/>
    <w:rsid w:val="00BC2BCA"/>
    <w:rsid w:val="00BC2EF7"/>
    <w:rsid w:val="00BC2EFC"/>
    <w:rsid w:val="00BC3196"/>
    <w:rsid w:val="00BC31EF"/>
    <w:rsid w:val="00BC322F"/>
    <w:rsid w:val="00BC329C"/>
    <w:rsid w:val="00BC3308"/>
    <w:rsid w:val="00BC33D7"/>
    <w:rsid w:val="00BC354F"/>
    <w:rsid w:val="00BC3587"/>
    <w:rsid w:val="00BC35B9"/>
    <w:rsid w:val="00BC3705"/>
    <w:rsid w:val="00BC3930"/>
    <w:rsid w:val="00BC39E7"/>
    <w:rsid w:val="00BC39F3"/>
    <w:rsid w:val="00BC3AEE"/>
    <w:rsid w:val="00BC3B57"/>
    <w:rsid w:val="00BC3B82"/>
    <w:rsid w:val="00BC3DE8"/>
    <w:rsid w:val="00BC3E24"/>
    <w:rsid w:val="00BC3E5E"/>
    <w:rsid w:val="00BC3E70"/>
    <w:rsid w:val="00BC3E8E"/>
    <w:rsid w:val="00BC3ED9"/>
    <w:rsid w:val="00BC3FC6"/>
    <w:rsid w:val="00BC408D"/>
    <w:rsid w:val="00BC4182"/>
    <w:rsid w:val="00BC42B1"/>
    <w:rsid w:val="00BC4379"/>
    <w:rsid w:val="00BC455C"/>
    <w:rsid w:val="00BC4660"/>
    <w:rsid w:val="00BC470C"/>
    <w:rsid w:val="00BC485C"/>
    <w:rsid w:val="00BC4A19"/>
    <w:rsid w:val="00BC4B2E"/>
    <w:rsid w:val="00BC4B97"/>
    <w:rsid w:val="00BC4BD7"/>
    <w:rsid w:val="00BC4C1C"/>
    <w:rsid w:val="00BC4C7E"/>
    <w:rsid w:val="00BC4D89"/>
    <w:rsid w:val="00BC4DAF"/>
    <w:rsid w:val="00BC4DC7"/>
    <w:rsid w:val="00BC4F3C"/>
    <w:rsid w:val="00BC5028"/>
    <w:rsid w:val="00BC5178"/>
    <w:rsid w:val="00BC51AA"/>
    <w:rsid w:val="00BC51AB"/>
    <w:rsid w:val="00BC5213"/>
    <w:rsid w:val="00BC528B"/>
    <w:rsid w:val="00BC52AD"/>
    <w:rsid w:val="00BC52B2"/>
    <w:rsid w:val="00BC5306"/>
    <w:rsid w:val="00BC5331"/>
    <w:rsid w:val="00BC5344"/>
    <w:rsid w:val="00BC54DC"/>
    <w:rsid w:val="00BC5840"/>
    <w:rsid w:val="00BC5934"/>
    <w:rsid w:val="00BC5AF9"/>
    <w:rsid w:val="00BC5B51"/>
    <w:rsid w:val="00BC5DD5"/>
    <w:rsid w:val="00BC5F54"/>
    <w:rsid w:val="00BC5F91"/>
    <w:rsid w:val="00BC604C"/>
    <w:rsid w:val="00BC6161"/>
    <w:rsid w:val="00BC61F3"/>
    <w:rsid w:val="00BC654F"/>
    <w:rsid w:val="00BC6564"/>
    <w:rsid w:val="00BC65C4"/>
    <w:rsid w:val="00BC66A3"/>
    <w:rsid w:val="00BC6817"/>
    <w:rsid w:val="00BC686F"/>
    <w:rsid w:val="00BC6B67"/>
    <w:rsid w:val="00BC6CA3"/>
    <w:rsid w:val="00BC6D00"/>
    <w:rsid w:val="00BC6D95"/>
    <w:rsid w:val="00BC6F8C"/>
    <w:rsid w:val="00BC700B"/>
    <w:rsid w:val="00BC705B"/>
    <w:rsid w:val="00BC709C"/>
    <w:rsid w:val="00BC7157"/>
    <w:rsid w:val="00BC71C1"/>
    <w:rsid w:val="00BC72B4"/>
    <w:rsid w:val="00BC733B"/>
    <w:rsid w:val="00BC74A5"/>
    <w:rsid w:val="00BC74BF"/>
    <w:rsid w:val="00BC75F3"/>
    <w:rsid w:val="00BC76CD"/>
    <w:rsid w:val="00BC7756"/>
    <w:rsid w:val="00BC7856"/>
    <w:rsid w:val="00BC78EF"/>
    <w:rsid w:val="00BC7931"/>
    <w:rsid w:val="00BC7B57"/>
    <w:rsid w:val="00BC7C91"/>
    <w:rsid w:val="00BC7DEA"/>
    <w:rsid w:val="00BC7F38"/>
    <w:rsid w:val="00BD0087"/>
    <w:rsid w:val="00BD0256"/>
    <w:rsid w:val="00BD030B"/>
    <w:rsid w:val="00BD0382"/>
    <w:rsid w:val="00BD03F5"/>
    <w:rsid w:val="00BD0627"/>
    <w:rsid w:val="00BD0678"/>
    <w:rsid w:val="00BD075C"/>
    <w:rsid w:val="00BD0786"/>
    <w:rsid w:val="00BD0809"/>
    <w:rsid w:val="00BD080E"/>
    <w:rsid w:val="00BD086A"/>
    <w:rsid w:val="00BD08AA"/>
    <w:rsid w:val="00BD0973"/>
    <w:rsid w:val="00BD09CE"/>
    <w:rsid w:val="00BD0A0E"/>
    <w:rsid w:val="00BD0AB8"/>
    <w:rsid w:val="00BD0AFC"/>
    <w:rsid w:val="00BD0DAB"/>
    <w:rsid w:val="00BD0E0E"/>
    <w:rsid w:val="00BD0E52"/>
    <w:rsid w:val="00BD10FB"/>
    <w:rsid w:val="00BD1106"/>
    <w:rsid w:val="00BD1130"/>
    <w:rsid w:val="00BD1185"/>
    <w:rsid w:val="00BD13BF"/>
    <w:rsid w:val="00BD1402"/>
    <w:rsid w:val="00BD1415"/>
    <w:rsid w:val="00BD15A6"/>
    <w:rsid w:val="00BD15DC"/>
    <w:rsid w:val="00BD1635"/>
    <w:rsid w:val="00BD165C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0F3"/>
    <w:rsid w:val="00BD21CF"/>
    <w:rsid w:val="00BD223C"/>
    <w:rsid w:val="00BD22CC"/>
    <w:rsid w:val="00BD2341"/>
    <w:rsid w:val="00BD24D0"/>
    <w:rsid w:val="00BD24DC"/>
    <w:rsid w:val="00BD26BA"/>
    <w:rsid w:val="00BD26DB"/>
    <w:rsid w:val="00BD27BA"/>
    <w:rsid w:val="00BD297A"/>
    <w:rsid w:val="00BD2B60"/>
    <w:rsid w:val="00BD2DE8"/>
    <w:rsid w:val="00BD2FD7"/>
    <w:rsid w:val="00BD30E1"/>
    <w:rsid w:val="00BD3430"/>
    <w:rsid w:val="00BD3563"/>
    <w:rsid w:val="00BD35BF"/>
    <w:rsid w:val="00BD35F9"/>
    <w:rsid w:val="00BD3629"/>
    <w:rsid w:val="00BD3661"/>
    <w:rsid w:val="00BD3797"/>
    <w:rsid w:val="00BD37B2"/>
    <w:rsid w:val="00BD390F"/>
    <w:rsid w:val="00BD3980"/>
    <w:rsid w:val="00BD39FA"/>
    <w:rsid w:val="00BD3A1E"/>
    <w:rsid w:val="00BD3A7A"/>
    <w:rsid w:val="00BD3BDD"/>
    <w:rsid w:val="00BD3C2F"/>
    <w:rsid w:val="00BD3E79"/>
    <w:rsid w:val="00BD41A7"/>
    <w:rsid w:val="00BD41D2"/>
    <w:rsid w:val="00BD4407"/>
    <w:rsid w:val="00BD443F"/>
    <w:rsid w:val="00BD446A"/>
    <w:rsid w:val="00BD448B"/>
    <w:rsid w:val="00BD4745"/>
    <w:rsid w:val="00BD4772"/>
    <w:rsid w:val="00BD4786"/>
    <w:rsid w:val="00BD479A"/>
    <w:rsid w:val="00BD4942"/>
    <w:rsid w:val="00BD4A94"/>
    <w:rsid w:val="00BD4AF0"/>
    <w:rsid w:val="00BD4B1B"/>
    <w:rsid w:val="00BD4C83"/>
    <w:rsid w:val="00BD4D13"/>
    <w:rsid w:val="00BD4D6D"/>
    <w:rsid w:val="00BD4D74"/>
    <w:rsid w:val="00BD4EB4"/>
    <w:rsid w:val="00BD4F91"/>
    <w:rsid w:val="00BD50FD"/>
    <w:rsid w:val="00BD5128"/>
    <w:rsid w:val="00BD513C"/>
    <w:rsid w:val="00BD5151"/>
    <w:rsid w:val="00BD521D"/>
    <w:rsid w:val="00BD5330"/>
    <w:rsid w:val="00BD54EA"/>
    <w:rsid w:val="00BD5500"/>
    <w:rsid w:val="00BD56A8"/>
    <w:rsid w:val="00BD56FB"/>
    <w:rsid w:val="00BD577A"/>
    <w:rsid w:val="00BD5783"/>
    <w:rsid w:val="00BD57AB"/>
    <w:rsid w:val="00BD57E1"/>
    <w:rsid w:val="00BD582E"/>
    <w:rsid w:val="00BD5860"/>
    <w:rsid w:val="00BD590E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E76"/>
    <w:rsid w:val="00BD5F0D"/>
    <w:rsid w:val="00BD62E2"/>
    <w:rsid w:val="00BD6306"/>
    <w:rsid w:val="00BD631F"/>
    <w:rsid w:val="00BD6324"/>
    <w:rsid w:val="00BD63E1"/>
    <w:rsid w:val="00BD6456"/>
    <w:rsid w:val="00BD674C"/>
    <w:rsid w:val="00BD6850"/>
    <w:rsid w:val="00BD6A57"/>
    <w:rsid w:val="00BD6AAF"/>
    <w:rsid w:val="00BD6D8D"/>
    <w:rsid w:val="00BD711B"/>
    <w:rsid w:val="00BD71C7"/>
    <w:rsid w:val="00BD7208"/>
    <w:rsid w:val="00BD726E"/>
    <w:rsid w:val="00BD7295"/>
    <w:rsid w:val="00BD72B8"/>
    <w:rsid w:val="00BD7490"/>
    <w:rsid w:val="00BD75E9"/>
    <w:rsid w:val="00BD7647"/>
    <w:rsid w:val="00BD76A3"/>
    <w:rsid w:val="00BD76C0"/>
    <w:rsid w:val="00BD7724"/>
    <w:rsid w:val="00BD775B"/>
    <w:rsid w:val="00BD78EA"/>
    <w:rsid w:val="00BD7AFE"/>
    <w:rsid w:val="00BD7BD9"/>
    <w:rsid w:val="00BD7CE8"/>
    <w:rsid w:val="00BD7D06"/>
    <w:rsid w:val="00BD7E03"/>
    <w:rsid w:val="00BD7FB9"/>
    <w:rsid w:val="00BD7FCD"/>
    <w:rsid w:val="00BE002C"/>
    <w:rsid w:val="00BE00D3"/>
    <w:rsid w:val="00BE01B2"/>
    <w:rsid w:val="00BE02B5"/>
    <w:rsid w:val="00BE02C2"/>
    <w:rsid w:val="00BE03B2"/>
    <w:rsid w:val="00BE04FC"/>
    <w:rsid w:val="00BE0682"/>
    <w:rsid w:val="00BE06DF"/>
    <w:rsid w:val="00BE08CB"/>
    <w:rsid w:val="00BE0955"/>
    <w:rsid w:val="00BE09E5"/>
    <w:rsid w:val="00BE0B1C"/>
    <w:rsid w:val="00BE0B61"/>
    <w:rsid w:val="00BE0BA7"/>
    <w:rsid w:val="00BE0C02"/>
    <w:rsid w:val="00BE0C1B"/>
    <w:rsid w:val="00BE0D0C"/>
    <w:rsid w:val="00BE0D10"/>
    <w:rsid w:val="00BE0DA9"/>
    <w:rsid w:val="00BE0E48"/>
    <w:rsid w:val="00BE14D1"/>
    <w:rsid w:val="00BE1573"/>
    <w:rsid w:val="00BE1607"/>
    <w:rsid w:val="00BE17D1"/>
    <w:rsid w:val="00BE1983"/>
    <w:rsid w:val="00BE19CA"/>
    <w:rsid w:val="00BE1A15"/>
    <w:rsid w:val="00BE1C58"/>
    <w:rsid w:val="00BE1CA7"/>
    <w:rsid w:val="00BE1E1A"/>
    <w:rsid w:val="00BE1E6B"/>
    <w:rsid w:val="00BE1E7C"/>
    <w:rsid w:val="00BE1E81"/>
    <w:rsid w:val="00BE22C0"/>
    <w:rsid w:val="00BE230A"/>
    <w:rsid w:val="00BE234D"/>
    <w:rsid w:val="00BE2372"/>
    <w:rsid w:val="00BE23DB"/>
    <w:rsid w:val="00BE2431"/>
    <w:rsid w:val="00BE248E"/>
    <w:rsid w:val="00BE2647"/>
    <w:rsid w:val="00BE2659"/>
    <w:rsid w:val="00BE275B"/>
    <w:rsid w:val="00BE275F"/>
    <w:rsid w:val="00BE2772"/>
    <w:rsid w:val="00BE27FA"/>
    <w:rsid w:val="00BE2816"/>
    <w:rsid w:val="00BE2C6D"/>
    <w:rsid w:val="00BE2CAA"/>
    <w:rsid w:val="00BE2D12"/>
    <w:rsid w:val="00BE2D66"/>
    <w:rsid w:val="00BE2DA3"/>
    <w:rsid w:val="00BE2DF4"/>
    <w:rsid w:val="00BE2E0F"/>
    <w:rsid w:val="00BE3008"/>
    <w:rsid w:val="00BE30EA"/>
    <w:rsid w:val="00BE32B0"/>
    <w:rsid w:val="00BE32D7"/>
    <w:rsid w:val="00BE3411"/>
    <w:rsid w:val="00BE34A3"/>
    <w:rsid w:val="00BE353C"/>
    <w:rsid w:val="00BE3575"/>
    <w:rsid w:val="00BE3612"/>
    <w:rsid w:val="00BE3780"/>
    <w:rsid w:val="00BE3808"/>
    <w:rsid w:val="00BE3874"/>
    <w:rsid w:val="00BE38B1"/>
    <w:rsid w:val="00BE38BE"/>
    <w:rsid w:val="00BE3962"/>
    <w:rsid w:val="00BE39ED"/>
    <w:rsid w:val="00BE3A3E"/>
    <w:rsid w:val="00BE3A5E"/>
    <w:rsid w:val="00BE3A91"/>
    <w:rsid w:val="00BE3B33"/>
    <w:rsid w:val="00BE3C91"/>
    <w:rsid w:val="00BE3CC5"/>
    <w:rsid w:val="00BE3D04"/>
    <w:rsid w:val="00BE3D21"/>
    <w:rsid w:val="00BE3D41"/>
    <w:rsid w:val="00BE3ECB"/>
    <w:rsid w:val="00BE3F0F"/>
    <w:rsid w:val="00BE3F59"/>
    <w:rsid w:val="00BE3F8D"/>
    <w:rsid w:val="00BE400A"/>
    <w:rsid w:val="00BE405D"/>
    <w:rsid w:val="00BE419B"/>
    <w:rsid w:val="00BE43BA"/>
    <w:rsid w:val="00BE462E"/>
    <w:rsid w:val="00BE466B"/>
    <w:rsid w:val="00BE46AA"/>
    <w:rsid w:val="00BE4977"/>
    <w:rsid w:val="00BE4AB3"/>
    <w:rsid w:val="00BE4CDC"/>
    <w:rsid w:val="00BE4FD6"/>
    <w:rsid w:val="00BE50C4"/>
    <w:rsid w:val="00BE51DD"/>
    <w:rsid w:val="00BE52BA"/>
    <w:rsid w:val="00BE53A8"/>
    <w:rsid w:val="00BE541F"/>
    <w:rsid w:val="00BE5422"/>
    <w:rsid w:val="00BE544E"/>
    <w:rsid w:val="00BE54A9"/>
    <w:rsid w:val="00BE551D"/>
    <w:rsid w:val="00BE56F2"/>
    <w:rsid w:val="00BE57BF"/>
    <w:rsid w:val="00BE580A"/>
    <w:rsid w:val="00BE5852"/>
    <w:rsid w:val="00BE5976"/>
    <w:rsid w:val="00BE5AF0"/>
    <w:rsid w:val="00BE5F34"/>
    <w:rsid w:val="00BE5F7E"/>
    <w:rsid w:val="00BE6045"/>
    <w:rsid w:val="00BE6246"/>
    <w:rsid w:val="00BE62D6"/>
    <w:rsid w:val="00BE6442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6E74"/>
    <w:rsid w:val="00BE7068"/>
    <w:rsid w:val="00BE708D"/>
    <w:rsid w:val="00BE70CE"/>
    <w:rsid w:val="00BE7120"/>
    <w:rsid w:val="00BE71C2"/>
    <w:rsid w:val="00BE71C6"/>
    <w:rsid w:val="00BE71D0"/>
    <w:rsid w:val="00BE720F"/>
    <w:rsid w:val="00BE7230"/>
    <w:rsid w:val="00BE725B"/>
    <w:rsid w:val="00BE7260"/>
    <w:rsid w:val="00BE7440"/>
    <w:rsid w:val="00BE7480"/>
    <w:rsid w:val="00BE748C"/>
    <w:rsid w:val="00BE751A"/>
    <w:rsid w:val="00BE79DF"/>
    <w:rsid w:val="00BE7AFA"/>
    <w:rsid w:val="00BE7BA2"/>
    <w:rsid w:val="00BE7BAA"/>
    <w:rsid w:val="00BE7DB2"/>
    <w:rsid w:val="00BE7FB1"/>
    <w:rsid w:val="00BF00DC"/>
    <w:rsid w:val="00BF01FA"/>
    <w:rsid w:val="00BF0566"/>
    <w:rsid w:val="00BF0623"/>
    <w:rsid w:val="00BF0647"/>
    <w:rsid w:val="00BF0822"/>
    <w:rsid w:val="00BF085F"/>
    <w:rsid w:val="00BF0AA0"/>
    <w:rsid w:val="00BF0B16"/>
    <w:rsid w:val="00BF0B27"/>
    <w:rsid w:val="00BF0BD1"/>
    <w:rsid w:val="00BF0C7D"/>
    <w:rsid w:val="00BF0CCD"/>
    <w:rsid w:val="00BF0E37"/>
    <w:rsid w:val="00BF0E55"/>
    <w:rsid w:val="00BF1042"/>
    <w:rsid w:val="00BF108B"/>
    <w:rsid w:val="00BF1160"/>
    <w:rsid w:val="00BF141A"/>
    <w:rsid w:val="00BF14D8"/>
    <w:rsid w:val="00BF167D"/>
    <w:rsid w:val="00BF1695"/>
    <w:rsid w:val="00BF17A7"/>
    <w:rsid w:val="00BF1949"/>
    <w:rsid w:val="00BF19A4"/>
    <w:rsid w:val="00BF1AA4"/>
    <w:rsid w:val="00BF1B10"/>
    <w:rsid w:val="00BF1CB9"/>
    <w:rsid w:val="00BF1E71"/>
    <w:rsid w:val="00BF1F7A"/>
    <w:rsid w:val="00BF2125"/>
    <w:rsid w:val="00BF214F"/>
    <w:rsid w:val="00BF225F"/>
    <w:rsid w:val="00BF2299"/>
    <w:rsid w:val="00BF2349"/>
    <w:rsid w:val="00BF251A"/>
    <w:rsid w:val="00BF25F7"/>
    <w:rsid w:val="00BF26D1"/>
    <w:rsid w:val="00BF2760"/>
    <w:rsid w:val="00BF27DD"/>
    <w:rsid w:val="00BF296A"/>
    <w:rsid w:val="00BF29F0"/>
    <w:rsid w:val="00BF2A0D"/>
    <w:rsid w:val="00BF2A7D"/>
    <w:rsid w:val="00BF2B60"/>
    <w:rsid w:val="00BF2BBC"/>
    <w:rsid w:val="00BF2E24"/>
    <w:rsid w:val="00BF2E3E"/>
    <w:rsid w:val="00BF2EC4"/>
    <w:rsid w:val="00BF2EF3"/>
    <w:rsid w:val="00BF310E"/>
    <w:rsid w:val="00BF323E"/>
    <w:rsid w:val="00BF35CB"/>
    <w:rsid w:val="00BF35F7"/>
    <w:rsid w:val="00BF3678"/>
    <w:rsid w:val="00BF397C"/>
    <w:rsid w:val="00BF3A2B"/>
    <w:rsid w:val="00BF3A58"/>
    <w:rsid w:val="00BF3CA1"/>
    <w:rsid w:val="00BF3F90"/>
    <w:rsid w:val="00BF3FE2"/>
    <w:rsid w:val="00BF4093"/>
    <w:rsid w:val="00BF4140"/>
    <w:rsid w:val="00BF42A5"/>
    <w:rsid w:val="00BF44C5"/>
    <w:rsid w:val="00BF44F8"/>
    <w:rsid w:val="00BF4864"/>
    <w:rsid w:val="00BF4887"/>
    <w:rsid w:val="00BF49DE"/>
    <w:rsid w:val="00BF4A98"/>
    <w:rsid w:val="00BF4B5A"/>
    <w:rsid w:val="00BF4C90"/>
    <w:rsid w:val="00BF4CF9"/>
    <w:rsid w:val="00BF4DEC"/>
    <w:rsid w:val="00BF4EA0"/>
    <w:rsid w:val="00BF4FA9"/>
    <w:rsid w:val="00BF5157"/>
    <w:rsid w:val="00BF51AB"/>
    <w:rsid w:val="00BF51D5"/>
    <w:rsid w:val="00BF522C"/>
    <w:rsid w:val="00BF52EB"/>
    <w:rsid w:val="00BF5317"/>
    <w:rsid w:val="00BF53C3"/>
    <w:rsid w:val="00BF5423"/>
    <w:rsid w:val="00BF55C9"/>
    <w:rsid w:val="00BF5912"/>
    <w:rsid w:val="00BF5945"/>
    <w:rsid w:val="00BF5A09"/>
    <w:rsid w:val="00BF5A2B"/>
    <w:rsid w:val="00BF5A9B"/>
    <w:rsid w:val="00BF5C2E"/>
    <w:rsid w:val="00BF5D8C"/>
    <w:rsid w:val="00BF5E22"/>
    <w:rsid w:val="00BF5E43"/>
    <w:rsid w:val="00BF5E60"/>
    <w:rsid w:val="00BF5E84"/>
    <w:rsid w:val="00BF5F12"/>
    <w:rsid w:val="00BF6028"/>
    <w:rsid w:val="00BF60BC"/>
    <w:rsid w:val="00BF64BD"/>
    <w:rsid w:val="00BF64C1"/>
    <w:rsid w:val="00BF64E4"/>
    <w:rsid w:val="00BF64FF"/>
    <w:rsid w:val="00BF66FC"/>
    <w:rsid w:val="00BF6872"/>
    <w:rsid w:val="00BF6893"/>
    <w:rsid w:val="00BF6924"/>
    <w:rsid w:val="00BF69A2"/>
    <w:rsid w:val="00BF6A3C"/>
    <w:rsid w:val="00BF6B2B"/>
    <w:rsid w:val="00BF6B63"/>
    <w:rsid w:val="00BF6B9F"/>
    <w:rsid w:val="00BF6D3D"/>
    <w:rsid w:val="00BF6EEC"/>
    <w:rsid w:val="00BF6F76"/>
    <w:rsid w:val="00BF6F91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A1C"/>
    <w:rsid w:val="00BF7B56"/>
    <w:rsid w:val="00BF7DBF"/>
    <w:rsid w:val="00BF7DF3"/>
    <w:rsid w:val="00C000E3"/>
    <w:rsid w:val="00C00242"/>
    <w:rsid w:val="00C002F9"/>
    <w:rsid w:val="00C00304"/>
    <w:rsid w:val="00C00455"/>
    <w:rsid w:val="00C0068A"/>
    <w:rsid w:val="00C00709"/>
    <w:rsid w:val="00C0076B"/>
    <w:rsid w:val="00C007BD"/>
    <w:rsid w:val="00C00819"/>
    <w:rsid w:val="00C00977"/>
    <w:rsid w:val="00C00A48"/>
    <w:rsid w:val="00C00B83"/>
    <w:rsid w:val="00C00B94"/>
    <w:rsid w:val="00C00CDD"/>
    <w:rsid w:val="00C00D28"/>
    <w:rsid w:val="00C00D85"/>
    <w:rsid w:val="00C00F77"/>
    <w:rsid w:val="00C011D4"/>
    <w:rsid w:val="00C0126C"/>
    <w:rsid w:val="00C013B3"/>
    <w:rsid w:val="00C013DE"/>
    <w:rsid w:val="00C014DF"/>
    <w:rsid w:val="00C016B6"/>
    <w:rsid w:val="00C016F6"/>
    <w:rsid w:val="00C0198E"/>
    <w:rsid w:val="00C01B44"/>
    <w:rsid w:val="00C01B8B"/>
    <w:rsid w:val="00C01BD8"/>
    <w:rsid w:val="00C01C7F"/>
    <w:rsid w:val="00C01D15"/>
    <w:rsid w:val="00C02167"/>
    <w:rsid w:val="00C02319"/>
    <w:rsid w:val="00C023AA"/>
    <w:rsid w:val="00C02479"/>
    <w:rsid w:val="00C02618"/>
    <w:rsid w:val="00C0261C"/>
    <w:rsid w:val="00C02802"/>
    <w:rsid w:val="00C0299C"/>
    <w:rsid w:val="00C02A6F"/>
    <w:rsid w:val="00C02B8E"/>
    <w:rsid w:val="00C02FD2"/>
    <w:rsid w:val="00C03084"/>
    <w:rsid w:val="00C03092"/>
    <w:rsid w:val="00C0309D"/>
    <w:rsid w:val="00C03215"/>
    <w:rsid w:val="00C03272"/>
    <w:rsid w:val="00C0330B"/>
    <w:rsid w:val="00C033E9"/>
    <w:rsid w:val="00C0350A"/>
    <w:rsid w:val="00C03646"/>
    <w:rsid w:val="00C03817"/>
    <w:rsid w:val="00C0391F"/>
    <w:rsid w:val="00C03A68"/>
    <w:rsid w:val="00C03B7B"/>
    <w:rsid w:val="00C03C44"/>
    <w:rsid w:val="00C03C7B"/>
    <w:rsid w:val="00C03CC2"/>
    <w:rsid w:val="00C03CDC"/>
    <w:rsid w:val="00C03E62"/>
    <w:rsid w:val="00C03ED1"/>
    <w:rsid w:val="00C03F3F"/>
    <w:rsid w:val="00C03F4A"/>
    <w:rsid w:val="00C0402F"/>
    <w:rsid w:val="00C04164"/>
    <w:rsid w:val="00C04171"/>
    <w:rsid w:val="00C0438C"/>
    <w:rsid w:val="00C045FE"/>
    <w:rsid w:val="00C0461B"/>
    <w:rsid w:val="00C0464E"/>
    <w:rsid w:val="00C04677"/>
    <w:rsid w:val="00C04BEF"/>
    <w:rsid w:val="00C04C90"/>
    <w:rsid w:val="00C04CBE"/>
    <w:rsid w:val="00C04D83"/>
    <w:rsid w:val="00C04D8F"/>
    <w:rsid w:val="00C05020"/>
    <w:rsid w:val="00C050D7"/>
    <w:rsid w:val="00C051E3"/>
    <w:rsid w:val="00C0531F"/>
    <w:rsid w:val="00C0543B"/>
    <w:rsid w:val="00C054A6"/>
    <w:rsid w:val="00C0559F"/>
    <w:rsid w:val="00C0570F"/>
    <w:rsid w:val="00C0595D"/>
    <w:rsid w:val="00C05A61"/>
    <w:rsid w:val="00C05AE4"/>
    <w:rsid w:val="00C05BAB"/>
    <w:rsid w:val="00C0641B"/>
    <w:rsid w:val="00C064EA"/>
    <w:rsid w:val="00C06500"/>
    <w:rsid w:val="00C065DF"/>
    <w:rsid w:val="00C06608"/>
    <w:rsid w:val="00C06769"/>
    <w:rsid w:val="00C067EB"/>
    <w:rsid w:val="00C068B8"/>
    <w:rsid w:val="00C068F6"/>
    <w:rsid w:val="00C068FC"/>
    <w:rsid w:val="00C0696C"/>
    <w:rsid w:val="00C06B2B"/>
    <w:rsid w:val="00C06E33"/>
    <w:rsid w:val="00C06E4B"/>
    <w:rsid w:val="00C06F0D"/>
    <w:rsid w:val="00C07153"/>
    <w:rsid w:val="00C0718B"/>
    <w:rsid w:val="00C07231"/>
    <w:rsid w:val="00C0744C"/>
    <w:rsid w:val="00C074BC"/>
    <w:rsid w:val="00C07619"/>
    <w:rsid w:val="00C0766D"/>
    <w:rsid w:val="00C076D5"/>
    <w:rsid w:val="00C076EE"/>
    <w:rsid w:val="00C07706"/>
    <w:rsid w:val="00C07714"/>
    <w:rsid w:val="00C0789E"/>
    <w:rsid w:val="00C07917"/>
    <w:rsid w:val="00C079AF"/>
    <w:rsid w:val="00C07B04"/>
    <w:rsid w:val="00C07BE1"/>
    <w:rsid w:val="00C07C2D"/>
    <w:rsid w:val="00C07C36"/>
    <w:rsid w:val="00C07CAF"/>
    <w:rsid w:val="00C07CF4"/>
    <w:rsid w:val="00C07E6F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5F"/>
    <w:rsid w:val="00C108C8"/>
    <w:rsid w:val="00C10915"/>
    <w:rsid w:val="00C10A18"/>
    <w:rsid w:val="00C10B61"/>
    <w:rsid w:val="00C10DEE"/>
    <w:rsid w:val="00C10E15"/>
    <w:rsid w:val="00C10FF4"/>
    <w:rsid w:val="00C11034"/>
    <w:rsid w:val="00C11071"/>
    <w:rsid w:val="00C11358"/>
    <w:rsid w:val="00C1138A"/>
    <w:rsid w:val="00C1148D"/>
    <w:rsid w:val="00C1163D"/>
    <w:rsid w:val="00C116AA"/>
    <w:rsid w:val="00C11706"/>
    <w:rsid w:val="00C1178C"/>
    <w:rsid w:val="00C1178E"/>
    <w:rsid w:val="00C117F0"/>
    <w:rsid w:val="00C11892"/>
    <w:rsid w:val="00C11983"/>
    <w:rsid w:val="00C11B09"/>
    <w:rsid w:val="00C11B9C"/>
    <w:rsid w:val="00C11BA1"/>
    <w:rsid w:val="00C11C0C"/>
    <w:rsid w:val="00C11C41"/>
    <w:rsid w:val="00C11C53"/>
    <w:rsid w:val="00C11C70"/>
    <w:rsid w:val="00C11C71"/>
    <w:rsid w:val="00C11CF6"/>
    <w:rsid w:val="00C11DDE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CE"/>
    <w:rsid w:val="00C12AF5"/>
    <w:rsid w:val="00C12B72"/>
    <w:rsid w:val="00C12D3A"/>
    <w:rsid w:val="00C12D62"/>
    <w:rsid w:val="00C12DEE"/>
    <w:rsid w:val="00C12E31"/>
    <w:rsid w:val="00C1312D"/>
    <w:rsid w:val="00C1314E"/>
    <w:rsid w:val="00C1324A"/>
    <w:rsid w:val="00C13257"/>
    <w:rsid w:val="00C132ED"/>
    <w:rsid w:val="00C133FB"/>
    <w:rsid w:val="00C134B5"/>
    <w:rsid w:val="00C134BA"/>
    <w:rsid w:val="00C134F7"/>
    <w:rsid w:val="00C134FE"/>
    <w:rsid w:val="00C135A2"/>
    <w:rsid w:val="00C138E7"/>
    <w:rsid w:val="00C138EC"/>
    <w:rsid w:val="00C139E5"/>
    <w:rsid w:val="00C13A4D"/>
    <w:rsid w:val="00C13A86"/>
    <w:rsid w:val="00C13DAF"/>
    <w:rsid w:val="00C13DC0"/>
    <w:rsid w:val="00C13DE1"/>
    <w:rsid w:val="00C13E90"/>
    <w:rsid w:val="00C140D0"/>
    <w:rsid w:val="00C14124"/>
    <w:rsid w:val="00C141DF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03"/>
    <w:rsid w:val="00C14B6F"/>
    <w:rsid w:val="00C14C37"/>
    <w:rsid w:val="00C14C53"/>
    <w:rsid w:val="00C14C75"/>
    <w:rsid w:val="00C14D10"/>
    <w:rsid w:val="00C14D4B"/>
    <w:rsid w:val="00C14D9B"/>
    <w:rsid w:val="00C14DAE"/>
    <w:rsid w:val="00C14DDA"/>
    <w:rsid w:val="00C14DFB"/>
    <w:rsid w:val="00C14E6B"/>
    <w:rsid w:val="00C14F04"/>
    <w:rsid w:val="00C15000"/>
    <w:rsid w:val="00C1501A"/>
    <w:rsid w:val="00C1512B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B82"/>
    <w:rsid w:val="00C15D64"/>
    <w:rsid w:val="00C15FDF"/>
    <w:rsid w:val="00C1609F"/>
    <w:rsid w:val="00C160DD"/>
    <w:rsid w:val="00C1611E"/>
    <w:rsid w:val="00C16183"/>
    <w:rsid w:val="00C1631D"/>
    <w:rsid w:val="00C16585"/>
    <w:rsid w:val="00C16964"/>
    <w:rsid w:val="00C16C1D"/>
    <w:rsid w:val="00C16C94"/>
    <w:rsid w:val="00C16CE8"/>
    <w:rsid w:val="00C16CFE"/>
    <w:rsid w:val="00C16D48"/>
    <w:rsid w:val="00C16D9D"/>
    <w:rsid w:val="00C16DA2"/>
    <w:rsid w:val="00C16E42"/>
    <w:rsid w:val="00C16E53"/>
    <w:rsid w:val="00C170D4"/>
    <w:rsid w:val="00C17353"/>
    <w:rsid w:val="00C174E8"/>
    <w:rsid w:val="00C1755C"/>
    <w:rsid w:val="00C178A2"/>
    <w:rsid w:val="00C179B1"/>
    <w:rsid w:val="00C179F4"/>
    <w:rsid w:val="00C17A63"/>
    <w:rsid w:val="00C17B34"/>
    <w:rsid w:val="00C17B45"/>
    <w:rsid w:val="00C17C82"/>
    <w:rsid w:val="00C17D5A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770"/>
    <w:rsid w:val="00C207FC"/>
    <w:rsid w:val="00C20888"/>
    <w:rsid w:val="00C209DA"/>
    <w:rsid w:val="00C20A09"/>
    <w:rsid w:val="00C20A2A"/>
    <w:rsid w:val="00C20B4A"/>
    <w:rsid w:val="00C20C82"/>
    <w:rsid w:val="00C20CAB"/>
    <w:rsid w:val="00C20D79"/>
    <w:rsid w:val="00C20DF7"/>
    <w:rsid w:val="00C20E18"/>
    <w:rsid w:val="00C20F74"/>
    <w:rsid w:val="00C210F4"/>
    <w:rsid w:val="00C211A9"/>
    <w:rsid w:val="00C21488"/>
    <w:rsid w:val="00C21584"/>
    <w:rsid w:val="00C216E9"/>
    <w:rsid w:val="00C21712"/>
    <w:rsid w:val="00C21857"/>
    <w:rsid w:val="00C2185F"/>
    <w:rsid w:val="00C2188B"/>
    <w:rsid w:val="00C21A05"/>
    <w:rsid w:val="00C21A86"/>
    <w:rsid w:val="00C21B8E"/>
    <w:rsid w:val="00C21BBF"/>
    <w:rsid w:val="00C21BFA"/>
    <w:rsid w:val="00C21C87"/>
    <w:rsid w:val="00C21CC3"/>
    <w:rsid w:val="00C21DA7"/>
    <w:rsid w:val="00C21E7B"/>
    <w:rsid w:val="00C21EE4"/>
    <w:rsid w:val="00C21FDD"/>
    <w:rsid w:val="00C221E1"/>
    <w:rsid w:val="00C222EB"/>
    <w:rsid w:val="00C223C9"/>
    <w:rsid w:val="00C225E0"/>
    <w:rsid w:val="00C2260B"/>
    <w:rsid w:val="00C227D9"/>
    <w:rsid w:val="00C22997"/>
    <w:rsid w:val="00C22B88"/>
    <w:rsid w:val="00C22BFE"/>
    <w:rsid w:val="00C22C5C"/>
    <w:rsid w:val="00C22D58"/>
    <w:rsid w:val="00C22D74"/>
    <w:rsid w:val="00C22E1E"/>
    <w:rsid w:val="00C22E2E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1D"/>
    <w:rsid w:val="00C2383C"/>
    <w:rsid w:val="00C23875"/>
    <w:rsid w:val="00C23907"/>
    <w:rsid w:val="00C240ED"/>
    <w:rsid w:val="00C24120"/>
    <w:rsid w:val="00C2422D"/>
    <w:rsid w:val="00C24299"/>
    <w:rsid w:val="00C242BA"/>
    <w:rsid w:val="00C2433A"/>
    <w:rsid w:val="00C24373"/>
    <w:rsid w:val="00C2458C"/>
    <w:rsid w:val="00C2461A"/>
    <w:rsid w:val="00C24703"/>
    <w:rsid w:val="00C247E6"/>
    <w:rsid w:val="00C2481F"/>
    <w:rsid w:val="00C24820"/>
    <w:rsid w:val="00C24836"/>
    <w:rsid w:val="00C24A40"/>
    <w:rsid w:val="00C24C1C"/>
    <w:rsid w:val="00C24C6D"/>
    <w:rsid w:val="00C24C80"/>
    <w:rsid w:val="00C24CD1"/>
    <w:rsid w:val="00C24D82"/>
    <w:rsid w:val="00C24E04"/>
    <w:rsid w:val="00C24E06"/>
    <w:rsid w:val="00C24ECB"/>
    <w:rsid w:val="00C24F0A"/>
    <w:rsid w:val="00C24F28"/>
    <w:rsid w:val="00C24FE6"/>
    <w:rsid w:val="00C25335"/>
    <w:rsid w:val="00C25399"/>
    <w:rsid w:val="00C25419"/>
    <w:rsid w:val="00C254D9"/>
    <w:rsid w:val="00C2559A"/>
    <w:rsid w:val="00C255E9"/>
    <w:rsid w:val="00C256C1"/>
    <w:rsid w:val="00C256EB"/>
    <w:rsid w:val="00C25748"/>
    <w:rsid w:val="00C25765"/>
    <w:rsid w:val="00C257C2"/>
    <w:rsid w:val="00C257F4"/>
    <w:rsid w:val="00C25885"/>
    <w:rsid w:val="00C25A53"/>
    <w:rsid w:val="00C25A64"/>
    <w:rsid w:val="00C25A6D"/>
    <w:rsid w:val="00C25AF0"/>
    <w:rsid w:val="00C25BD7"/>
    <w:rsid w:val="00C25C6C"/>
    <w:rsid w:val="00C25C6D"/>
    <w:rsid w:val="00C25E6F"/>
    <w:rsid w:val="00C25ED1"/>
    <w:rsid w:val="00C260B4"/>
    <w:rsid w:val="00C26137"/>
    <w:rsid w:val="00C2615C"/>
    <w:rsid w:val="00C26408"/>
    <w:rsid w:val="00C26412"/>
    <w:rsid w:val="00C264D9"/>
    <w:rsid w:val="00C265CB"/>
    <w:rsid w:val="00C265D9"/>
    <w:rsid w:val="00C26884"/>
    <w:rsid w:val="00C269EF"/>
    <w:rsid w:val="00C26AEC"/>
    <w:rsid w:val="00C26C85"/>
    <w:rsid w:val="00C26CA4"/>
    <w:rsid w:val="00C2714D"/>
    <w:rsid w:val="00C271EB"/>
    <w:rsid w:val="00C272E0"/>
    <w:rsid w:val="00C273B2"/>
    <w:rsid w:val="00C27455"/>
    <w:rsid w:val="00C27456"/>
    <w:rsid w:val="00C274FD"/>
    <w:rsid w:val="00C2758F"/>
    <w:rsid w:val="00C2764E"/>
    <w:rsid w:val="00C27654"/>
    <w:rsid w:val="00C276E7"/>
    <w:rsid w:val="00C27714"/>
    <w:rsid w:val="00C27850"/>
    <w:rsid w:val="00C278CA"/>
    <w:rsid w:val="00C27937"/>
    <w:rsid w:val="00C27B6A"/>
    <w:rsid w:val="00C27B7B"/>
    <w:rsid w:val="00C27BD4"/>
    <w:rsid w:val="00C27CCA"/>
    <w:rsid w:val="00C27D72"/>
    <w:rsid w:val="00C27DAD"/>
    <w:rsid w:val="00C27DE2"/>
    <w:rsid w:val="00C27EA7"/>
    <w:rsid w:val="00C27F79"/>
    <w:rsid w:val="00C27FEF"/>
    <w:rsid w:val="00C3014A"/>
    <w:rsid w:val="00C30314"/>
    <w:rsid w:val="00C3039F"/>
    <w:rsid w:val="00C30403"/>
    <w:rsid w:val="00C304DE"/>
    <w:rsid w:val="00C3059F"/>
    <w:rsid w:val="00C3068E"/>
    <w:rsid w:val="00C30734"/>
    <w:rsid w:val="00C307B8"/>
    <w:rsid w:val="00C308A8"/>
    <w:rsid w:val="00C30951"/>
    <w:rsid w:val="00C30A97"/>
    <w:rsid w:val="00C30CBD"/>
    <w:rsid w:val="00C30D65"/>
    <w:rsid w:val="00C30D79"/>
    <w:rsid w:val="00C30EB3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57B"/>
    <w:rsid w:val="00C318F5"/>
    <w:rsid w:val="00C31A1B"/>
    <w:rsid w:val="00C31A35"/>
    <w:rsid w:val="00C31AAB"/>
    <w:rsid w:val="00C31B5C"/>
    <w:rsid w:val="00C31CAC"/>
    <w:rsid w:val="00C31CD1"/>
    <w:rsid w:val="00C31E38"/>
    <w:rsid w:val="00C31E76"/>
    <w:rsid w:val="00C31F36"/>
    <w:rsid w:val="00C31FDC"/>
    <w:rsid w:val="00C31FF3"/>
    <w:rsid w:val="00C32052"/>
    <w:rsid w:val="00C32063"/>
    <w:rsid w:val="00C320DC"/>
    <w:rsid w:val="00C32155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7F8"/>
    <w:rsid w:val="00C32856"/>
    <w:rsid w:val="00C328A9"/>
    <w:rsid w:val="00C329D6"/>
    <w:rsid w:val="00C32B11"/>
    <w:rsid w:val="00C32B9A"/>
    <w:rsid w:val="00C32C4C"/>
    <w:rsid w:val="00C32C4D"/>
    <w:rsid w:val="00C32D23"/>
    <w:rsid w:val="00C32E44"/>
    <w:rsid w:val="00C32E5A"/>
    <w:rsid w:val="00C32FB7"/>
    <w:rsid w:val="00C330AD"/>
    <w:rsid w:val="00C336F6"/>
    <w:rsid w:val="00C33BFA"/>
    <w:rsid w:val="00C33D14"/>
    <w:rsid w:val="00C33D71"/>
    <w:rsid w:val="00C33F66"/>
    <w:rsid w:val="00C34008"/>
    <w:rsid w:val="00C34042"/>
    <w:rsid w:val="00C340F0"/>
    <w:rsid w:val="00C341B4"/>
    <w:rsid w:val="00C34326"/>
    <w:rsid w:val="00C3441D"/>
    <w:rsid w:val="00C34530"/>
    <w:rsid w:val="00C34677"/>
    <w:rsid w:val="00C34686"/>
    <w:rsid w:val="00C3468B"/>
    <w:rsid w:val="00C346D8"/>
    <w:rsid w:val="00C347B4"/>
    <w:rsid w:val="00C34803"/>
    <w:rsid w:val="00C34827"/>
    <w:rsid w:val="00C34888"/>
    <w:rsid w:val="00C3489A"/>
    <w:rsid w:val="00C34958"/>
    <w:rsid w:val="00C3495C"/>
    <w:rsid w:val="00C34A14"/>
    <w:rsid w:val="00C34A38"/>
    <w:rsid w:val="00C34ACF"/>
    <w:rsid w:val="00C34CE7"/>
    <w:rsid w:val="00C34E3F"/>
    <w:rsid w:val="00C34F71"/>
    <w:rsid w:val="00C351DD"/>
    <w:rsid w:val="00C35281"/>
    <w:rsid w:val="00C3528A"/>
    <w:rsid w:val="00C3528B"/>
    <w:rsid w:val="00C35365"/>
    <w:rsid w:val="00C35531"/>
    <w:rsid w:val="00C35607"/>
    <w:rsid w:val="00C35616"/>
    <w:rsid w:val="00C356A2"/>
    <w:rsid w:val="00C35988"/>
    <w:rsid w:val="00C35AD0"/>
    <w:rsid w:val="00C35BFE"/>
    <w:rsid w:val="00C35D8A"/>
    <w:rsid w:val="00C35E8B"/>
    <w:rsid w:val="00C35EEF"/>
    <w:rsid w:val="00C36161"/>
    <w:rsid w:val="00C361B1"/>
    <w:rsid w:val="00C36272"/>
    <w:rsid w:val="00C36372"/>
    <w:rsid w:val="00C363E9"/>
    <w:rsid w:val="00C36436"/>
    <w:rsid w:val="00C36594"/>
    <w:rsid w:val="00C365CA"/>
    <w:rsid w:val="00C366D9"/>
    <w:rsid w:val="00C366EC"/>
    <w:rsid w:val="00C36762"/>
    <w:rsid w:val="00C36842"/>
    <w:rsid w:val="00C368BD"/>
    <w:rsid w:val="00C368E6"/>
    <w:rsid w:val="00C36A4F"/>
    <w:rsid w:val="00C36B44"/>
    <w:rsid w:val="00C36BBB"/>
    <w:rsid w:val="00C36C49"/>
    <w:rsid w:val="00C36CBA"/>
    <w:rsid w:val="00C36E90"/>
    <w:rsid w:val="00C37004"/>
    <w:rsid w:val="00C371BE"/>
    <w:rsid w:val="00C37207"/>
    <w:rsid w:val="00C37355"/>
    <w:rsid w:val="00C3749C"/>
    <w:rsid w:val="00C3756D"/>
    <w:rsid w:val="00C3777F"/>
    <w:rsid w:val="00C377BE"/>
    <w:rsid w:val="00C3786D"/>
    <w:rsid w:val="00C378B8"/>
    <w:rsid w:val="00C37A1A"/>
    <w:rsid w:val="00C37B85"/>
    <w:rsid w:val="00C37C17"/>
    <w:rsid w:val="00C37DF7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952"/>
    <w:rsid w:val="00C40A09"/>
    <w:rsid w:val="00C40AD4"/>
    <w:rsid w:val="00C40AF9"/>
    <w:rsid w:val="00C40B4F"/>
    <w:rsid w:val="00C40B88"/>
    <w:rsid w:val="00C40BE7"/>
    <w:rsid w:val="00C40C39"/>
    <w:rsid w:val="00C40C83"/>
    <w:rsid w:val="00C40D73"/>
    <w:rsid w:val="00C40DC9"/>
    <w:rsid w:val="00C40E34"/>
    <w:rsid w:val="00C4131A"/>
    <w:rsid w:val="00C41390"/>
    <w:rsid w:val="00C41456"/>
    <w:rsid w:val="00C41589"/>
    <w:rsid w:val="00C415A8"/>
    <w:rsid w:val="00C416FD"/>
    <w:rsid w:val="00C4195C"/>
    <w:rsid w:val="00C41B93"/>
    <w:rsid w:val="00C41BC0"/>
    <w:rsid w:val="00C41CA9"/>
    <w:rsid w:val="00C41D09"/>
    <w:rsid w:val="00C41D4B"/>
    <w:rsid w:val="00C41F24"/>
    <w:rsid w:val="00C4215A"/>
    <w:rsid w:val="00C42187"/>
    <w:rsid w:val="00C423B4"/>
    <w:rsid w:val="00C42549"/>
    <w:rsid w:val="00C4260C"/>
    <w:rsid w:val="00C4265A"/>
    <w:rsid w:val="00C42739"/>
    <w:rsid w:val="00C4276C"/>
    <w:rsid w:val="00C4289B"/>
    <w:rsid w:val="00C428AF"/>
    <w:rsid w:val="00C4296F"/>
    <w:rsid w:val="00C429E8"/>
    <w:rsid w:val="00C42B68"/>
    <w:rsid w:val="00C42C15"/>
    <w:rsid w:val="00C42C72"/>
    <w:rsid w:val="00C42D6D"/>
    <w:rsid w:val="00C42D83"/>
    <w:rsid w:val="00C42DCA"/>
    <w:rsid w:val="00C43050"/>
    <w:rsid w:val="00C4306B"/>
    <w:rsid w:val="00C432CD"/>
    <w:rsid w:val="00C43307"/>
    <w:rsid w:val="00C43390"/>
    <w:rsid w:val="00C433C2"/>
    <w:rsid w:val="00C433DE"/>
    <w:rsid w:val="00C434A1"/>
    <w:rsid w:val="00C43595"/>
    <w:rsid w:val="00C43699"/>
    <w:rsid w:val="00C439EE"/>
    <w:rsid w:val="00C43C80"/>
    <w:rsid w:val="00C43CC4"/>
    <w:rsid w:val="00C43D69"/>
    <w:rsid w:val="00C441D5"/>
    <w:rsid w:val="00C44215"/>
    <w:rsid w:val="00C44233"/>
    <w:rsid w:val="00C445FA"/>
    <w:rsid w:val="00C44723"/>
    <w:rsid w:val="00C44874"/>
    <w:rsid w:val="00C448DA"/>
    <w:rsid w:val="00C44998"/>
    <w:rsid w:val="00C44B3B"/>
    <w:rsid w:val="00C44B53"/>
    <w:rsid w:val="00C44B7F"/>
    <w:rsid w:val="00C44C7B"/>
    <w:rsid w:val="00C44DFC"/>
    <w:rsid w:val="00C44F85"/>
    <w:rsid w:val="00C4508E"/>
    <w:rsid w:val="00C45225"/>
    <w:rsid w:val="00C4522A"/>
    <w:rsid w:val="00C45271"/>
    <w:rsid w:val="00C456BC"/>
    <w:rsid w:val="00C4573C"/>
    <w:rsid w:val="00C45890"/>
    <w:rsid w:val="00C45959"/>
    <w:rsid w:val="00C45C3F"/>
    <w:rsid w:val="00C45CAE"/>
    <w:rsid w:val="00C45D81"/>
    <w:rsid w:val="00C45E98"/>
    <w:rsid w:val="00C45EB5"/>
    <w:rsid w:val="00C45EBC"/>
    <w:rsid w:val="00C45F74"/>
    <w:rsid w:val="00C45FA2"/>
    <w:rsid w:val="00C460C5"/>
    <w:rsid w:val="00C4616B"/>
    <w:rsid w:val="00C4617F"/>
    <w:rsid w:val="00C461AE"/>
    <w:rsid w:val="00C4622B"/>
    <w:rsid w:val="00C46233"/>
    <w:rsid w:val="00C46273"/>
    <w:rsid w:val="00C462CA"/>
    <w:rsid w:val="00C464CE"/>
    <w:rsid w:val="00C466EC"/>
    <w:rsid w:val="00C46708"/>
    <w:rsid w:val="00C46732"/>
    <w:rsid w:val="00C4677D"/>
    <w:rsid w:val="00C467AA"/>
    <w:rsid w:val="00C46900"/>
    <w:rsid w:val="00C46965"/>
    <w:rsid w:val="00C469A3"/>
    <w:rsid w:val="00C46C39"/>
    <w:rsid w:val="00C46C45"/>
    <w:rsid w:val="00C46C56"/>
    <w:rsid w:val="00C46C9C"/>
    <w:rsid w:val="00C46EC9"/>
    <w:rsid w:val="00C47058"/>
    <w:rsid w:val="00C47164"/>
    <w:rsid w:val="00C47201"/>
    <w:rsid w:val="00C4720A"/>
    <w:rsid w:val="00C47451"/>
    <w:rsid w:val="00C47601"/>
    <w:rsid w:val="00C47829"/>
    <w:rsid w:val="00C479C5"/>
    <w:rsid w:val="00C47A1F"/>
    <w:rsid w:val="00C47C81"/>
    <w:rsid w:val="00C47C99"/>
    <w:rsid w:val="00C47D5C"/>
    <w:rsid w:val="00C47F70"/>
    <w:rsid w:val="00C47F74"/>
    <w:rsid w:val="00C47FFB"/>
    <w:rsid w:val="00C5031F"/>
    <w:rsid w:val="00C5033F"/>
    <w:rsid w:val="00C503D9"/>
    <w:rsid w:val="00C50420"/>
    <w:rsid w:val="00C505F0"/>
    <w:rsid w:val="00C50621"/>
    <w:rsid w:val="00C508CC"/>
    <w:rsid w:val="00C50ACB"/>
    <w:rsid w:val="00C50AF8"/>
    <w:rsid w:val="00C50B78"/>
    <w:rsid w:val="00C50C26"/>
    <w:rsid w:val="00C50CDF"/>
    <w:rsid w:val="00C50DF3"/>
    <w:rsid w:val="00C510EE"/>
    <w:rsid w:val="00C51109"/>
    <w:rsid w:val="00C511E2"/>
    <w:rsid w:val="00C5146E"/>
    <w:rsid w:val="00C514B4"/>
    <w:rsid w:val="00C515A8"/>
    <w:rsid w:val="00C515BE"/>
    <w:rsid w:val="00C51665"/>
    <w:rsid w:val="00C5167E"/>
    <w:rsid w:val="00C5168F"/>
    <w:rsid w:val="00C516D1"/>
    <w:rsid w:val="00C5173C"/>
    <w:rsid w:val="00C51759"/>
    <w:rsid w:val="00C517AD"/>
    <w:rsid w:val="00C51854"/>
    <w:rsid w:val="00C51985"/>
    <w:rsid w:val="00C51B4E"/>
    <w:rsid w:val="00C51BDD"/>
    <w:rsid w:val="00C51BF4"/>
    <w:rsid w:val="00C51C44"/>
    <w:rsid w:val="00C51D9F"/>
    <w:rsid w:val="00C51DF1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FC"/>
    <w:rsid w:val="00C52B78"/>
    <w:rsid w:val="00C52BAD"/>
    <w:rsid w:val="00C52C53"/>
    <w:rsid w:val="00C52D10"/>
    <w:rsid w:val="00C52D8B"/>
    <w:rsid w:val="00C52DAE"/>
    <w:rsid w:val="00C52ECC"/>
    <w:rsid w:val="00C53048"/>
    <w:rsid w:val="00C530AB"/>
    <w:rsid w:val="00C53268"/>
    <w:rsid w:val="00C532A0"/>
    <w:rsid w:val="00C532BB"/>
    <w:rsid w:val="00C533ED"/>
    <w:rsid w:val="00C534F6"/>
    <w:rsid w:val="00C5359D"/>
    <w:rsid w:val="00C535CF"/>
    <w:rsid w:val="00C53792"/>
    <w:rsid w:val="00C53832"/>
    <w:rsid w:val="00C5388A"/>
    <w:rsid w:val="00C5389A"/>
    <w:rsid w:val="00C538CC"/>
    <w:rsid w:val="00C5393A"/>
    <w:rsid w:val="00C53C94"/>
    <w:rsid w:val="00C53CDD"/>
    <w:rsid w:val="00C53D70"/>
    <w:rsid w:val="00C53EFE"/>
    <w:rsid w:val="00C5408D"/>
    <w:rsid w:val="00C541D4"/>
    <w:rsid w:val="00C541E7"/>
    <w:rsid w:val="00C54212"/>
    <w:rsid w:val="00C54292"/>
    <w:rsid w:val="00C542B3"/>
    <w:rsid w:val="00C54312"/>
    <w:rsid w:val="00C5435D"/>
    <w:rsid w:val="00C54508"/>
    <w:rsid w:val="00C5470D"/>
    <w:rsid w:val="00C5478D"/>
    <w:rsid w:val="00C547A3"/>
    <w:rsid w:val="00C548D5"/>
    <w:rsid w:val="00C54A13"/>
    <w:rsid w:val="00C54AC1"/>
    <w:rsid w:val="00C54B32"/>
    <w:rsid w:val="00C54C11"/>
    <w:rsid w:val="00C54CE1"/>
    <w:rsid w:val="00C54E12"/>
    <w:rsid w:val="00C54FF9"/>
    <w:rsid w:val="00C5504F"/>
    <w:rsid w:val="00C550AA"/>
    <w:rsid w:val="00C551C8"/>
    <w:rsid w:val="00C5535B"/>
    <w:rsid w:val="00C5539D"/>
    <w:rsid w:val="00C5549D"/>
    <w:rsid w:val="00C55578"/>
    <w:rsid w:val="00C555F9"/>
    <w:rsid w:val="00C556E6"/>
    <w:rsid w:val="00C55863"/>
    <w:rsid w:val="00C55933"/>
    <w:rsid w:val="00C55E23"/>
    <w:rsid w:val="00C55EA4"/>
    <w:rsid w:val="00C55F56"/>
    <w:rsid w:val="00C55F69"/>
    <w:rsid w:val="00C560A5"/>
    <w:rsid w:val="00C560ED"/>
    <w:rsid w:val="00C56109"/>
    <w:rsid w:val="00C56180"/>
    <w:rsid w:val="00C561FE"/>
    <w:rsid w:val="00C563BA"/>
    <w:rsid w:val="00C566C0"/>
    <w:rsid w:val="00C56A4B"/>
    <w:rsid w:val="00C56A80"/>
    <w:rsid w:val="00C56D21"/>
    <w:rsid w:val="00C56DDD"/>
    <w:rsid w:val="00C56E48"/>
    <w:rsid w:val="00C56EBF"/>
    <w:rsid w:val="00C56FA9"/>
    <w:rsid w:val="00C56FD1"/>
    <w:rsid w:val="00C56FDB"/>
    <w:rsid w:val="00C57059"/>
    <w:rsid w:val="00C571FB"/>
    <w:rsid w:val="00C57282"/>
    <w:rsid w:val="00C572DC"/>
    <w:rsid w:val="00C57352"/>
    <w:rsid w:val="00C573D9"/>
    <w:rsid w:val="00C57530"/>
    <w:rsid w:val="00C57551"/>
    <w:rsid w:val="00C5755C"/>
    <w:rsid w:val="00C5770D"/>
    <w:rsid w:val="00C5776A"/>
    <w:rsid w:val="00C578D9"/>
    <w:rsid w:val="00C57A65"/>
    <w:rsid w:val="00C57A90"/>
    <w:rsid w:val="00C57C34"/>
    <w:rsid w:val="00C57C4F"/>
    <w:rsid w:val="00C57F44"/>
    <w:rsid w:val="00C57F5F"/>
    <w:rsid w:val="00C57F82"/>
    <w:rsid w:val="00C600D2"/>
    <w:rsid w:val="00C60113"/>
    <w:rsid w:val="00C601B5"/>
    <w:rsid w:val="00C6044E"/>
    <w:rsid w:val="00C604EF"/>
    <w:rsid w:val="00C6057A"/>
    <w:rsid w:val="00C6059D"/>
    <w:rsid w:val="00C60691"/>
    <w:rsid w:val="00C60694"/>
    <w:rsid w:val="00C6095C"/>
    <w:rsid w:val="00C60A3E"/>
    <w:rsid w:val="00C60A56"/>
    <w:rsid w:val="00C60B80"/>
    <w:rsid w:val="00C60C35"/>
    <w:rsid w:val="00C60EBF"/>
    <w:rsid w:val="00C60ED7"/>
    <w:rsid w:val="00C60F3E"/>
    <w:rsid w:val="00C60F6A"/>
    <w:rsid w:val="00C60FC9"/>
    <w:rsid w:val="00C61096"/>
    <w:rsid w:val="00C610B4"/>
    <w:rsid w:val="00C610BF"/>
    <w:rsid w:val="00C6116B"/>
    <w:rsid w:val="00C61283"/>
    <w:rsid w:val="00C612D4"/>
    <w:rsid w:val="00C61471"/>
    <w:rsid w:val="00C6150F"/>
    <w:rsid w:val="00C61775"/>
    <w:rsid w:val="00C6184F"/>
    <w:rsid w:val="00C618CD"/>
    <w:rsid w:val="00C6198A"/>
    <w:rsid w:val="00C61B5C"/>
    <w:rsid w:val="00C61B84"/>
    <w:rsid w:val="00C61BA3"/>
    <w:rsid w:val="00C61F81"/>
    <w:rsid w:val="00C62038"/>
    <w:rsid w:val="00C62097"/>
    <w:rsid w:val="00C621A8"/>
    <w:rsid w:val="00C6237F"/>
    <w:rsid w:val="00C6238F"/>
    <w:rsid w:val="00C62393"/>
    <w:rsid w:val="00C625F0"/>
    <w:rsid w:val="00C628E5"/>
    <w:rsid w:val="00C6294C"/>
    <w:rsid w:val="00C629B3"/>
    <w:rsid w:val="00C62B73"/>
    <w:rsid w:val="00C62E74"/>
    <w:rsid w:val="00C62EB2"/>
    <w:rsid w:val="00C62F4F"/>
    <w:rsid w:val="00C63315"/>
    <w:rsid w:val="00C63318"/>
    <w:rsid w:val="00C63338"/>
    <w:rsid w:val="00C633B5"/>
    <w:rsid w:val="00C633C7"/>
    <w:rsid w:val="00C633D0"/>
    <w:rsid w:val="00C63565"/>
    <w:rsid w:val="00C636D0"/>
    <w:rsid w:val="00C638B2"/>
    <w:rsid w:val="00C63A65"/>
    <w:rsid w:val="00C63A73"/>
    <w:rsid w:val="00C63A94"/>
    <w:rsid w:val="00C63B7F"/>
    <w:rsid w:val="00C63C0F"/>
    <w:rsid w:val="00C63C5A"/>
    <w:rsid w:val="00C63DA4"/>
    <w:rsid w:val="00C63E23"/>
    <w:rsid w:val="00C63E5A"/>
    <w:rsid w:val="00C63F2C"/>
    <w:rsid w:val="00C64261"/>
    <w:rsid w:val="00C644A8"/>
    <w:rsid w:val="00C647B9"/>
    <w:rsid w:val="00C648A4"/>
    <w:rsid w:val="00C648EB"/>
    <w:rsid w:val="00C64900"/>
    <w:rsid w:val="00C649A4"/>
    <w:rsid w:val="00C64A09"/>
    <w:rsid w:val="00C64AE1"/>
    <w:rsid w:val="00C64BF4"/>
    <w:rsid w:val="00C64C74"/>
    <w:rsid w:val="00C64D37"/>
    <w:rsid w:val="00C64E05"/>
    <w:rsid w:val="00C64EF7"/>
    <w:rsid w:val="00C64F0A"/>
    <w:rsid w:val="00C65024"/>
    <w:rsid w:val="00C6505E"/>
    <w:rsid w:val="00C650DC"/>
    <w:rsid w:val="00C651EF"/>
    <w:rsid w:val="00C65355"/>
    <w:rsid w:val="00C65367"/>
    <w:rsid w:val="00C653A0"/>
    <w:rsid w:val="00C6567E"/>
    <w:rsid w:val="00C658E2"/>
    <w:rsid w:val="00C6594A"/>
    <w:rsid w:val="00C659D3"/>
    <w:rsid w:val="00C65A2E"/>
    <w:rsid w:val="00C65A83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F88"/>
    <w:rsid w:val="00C662AA"/>
    <w:rsid w:val="00C66323"/>
    <w:rsid w:val="00C6635A"/>
    <w:rsid w:val="00C6640E"/>
    <w:rsid w:val="00C6655B"/>
    <w:rsid w:val="00C66572"/>
    <w:rsid w:val="00C668C8"/>
    <w:rsid w:val="00C669A2"/>
    <w:rsid w:val="00C669FF"/>
    <w:rsid w:val="00C66A2A"/>
    <w:rsid w:val="00C66AE3"/>
    <w:rsid w:val="00C66B5C"/>
    <w:rsid w:val="00C66B77"/>
    <w:rsid w:val="00C66EB8"/>
    <w:rsid w:val="00C66EBA"/>
    <w:rsid w:val="00C66F56"/>
    <w:rsid w:val="00C6706C"/>
    <w:rsid w:val="00C67084"/>
    <w:rsid w:val="00C671BE"/>
    <w:rsid w:val="00C672AF"/>
    <w:rsid w:val="00C673BC"/>
    <w:rsid w:val="00C673E1"/>
    <w:rsid w:val="00C67408"/>
    <w:rsid w:val="00C67679"/>
    <w:rsid w:val="00C6773E"/>
    <w:rsid w:val="00C67934"/>
    <w:rsid w:val="00C6798D"/>
    <w:rsid w:val="00C67A1B"/>
    <w:rsid w:val="00C67AA7"/>
    <w:rsid w:val="00C67B79"/>
    <w:rsid w:val="00C67CDC"/>
    <w:rsid w:val="00C67D07"/>
    <w:rsid w:val="00C67D24"/>
    <w:rsid w:val="00C700A1"/>
    <w:rsid w:val="00C700F9"/>
    <w:rsid w:val="00C703E8"/>
    <w:rsid w:val="00C7078A"/>
    <w:rsid w:val="00C7079D"/>
    <w:rsid w:val="00C70817"/>
    <w:rsid w:val="00C70861"/>
    <w:rsid w:val="00C7088B"/>
    <w:rsid w:val="00C709FF"/>
    <w:rsid w:val="00C70B38"/>
    <w:rsid w:val="00C70B80"/>
    <w:rsid w:val="00C70CC8"/>
    <w:rsid w:val="00C70EC4"/>
    <w:rsid w:val="00C710E9"/>
    <w:rsid w:val="00C710F8"/>
    <w:rsid w:val="00C7140F"/>
    <w:rsid w:val="00C71413"/>
    <w:rsid w:val="00C7156D"/>
    <w:rsid w:val="00C71594"/>
    <w:rsid w:val="00C715CF"/>
    <w:rsid w:val="00C71630"/>
    <w:rsid w:val="00C717E4"/>
    <w:rsid w:val="00C717E9"/>
    <w:rsid w:val="00C7183C"/>
    <w:rsid w:val="00C71ADF"/>
    <w:rsid w:val="00C71C99"/>
    <w:rsid w:val="00C71E84"/>
    <w:rsid w:val="00C72152"/>
    <w:rsid w:val="00C721D0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6C0"/>
    <w:rsid w:val="00C727DF"/>
    <w:rsid w:val="00C72815"/>
    <w:rsid w:val="00C72913"/>
    <w:rsid w:val="00C729C9"/>
    <w:rsid w:val="00C72A0E"/>
    <w:rsid w:val="00C72ADC"/>
    <w:rsid w:val="00C72C69"/>
    <w:rsid w:val="00C72CE7"/>
    <w:rsid w:val="00C72D23"/>
    <w:rsid w:val="00C72D4D"/>
    <w:rsid w:val="00C72ED4"/>
    <w:rsid w:val="00C72FAF"/>
    <w:rsid w:val="00C72FC7"/>
    <w:rsid w:val="00C72FEB"/>
    <w:rsid w:val="00C730F5"/>
    <w:rsid w:val="00C73143"/>
    <w:rsid w:val="00C731D0"/>
    <w:rsid w:val="00C731EF"/>
    <w:rsid w:val="00C73405"/>
    <w:rsid w:val="00C73579"/>
    <w:rsid w:val="00C7365B"/>
    <w:rsid w:val="00C7372F"/>
    <w:rsid w:val="00C738AE"/>
    <w:rsid w:val="00C738BF"/>
    <w:rsid w:val="00C73952"/>
    <w:rsid w:val="00C739B1"/>
    <w:rsid w:val="00C739D7"/>
    <w:rsid w:val="00C73A31"/>
    <w:rsid w:val="00C73A5F"/>
    <w:rsid w:val="00C73BBD"/>
    <w:rsid w:val="00C73DCC"/>
    <w:rsid w:val="00C73DEE"/>
    <w:rsid w:val="00C73E86"/>
    <w:rsid w:val="00C73F85"/>
    <w:rsid w:val="00C7401D"/>
    <w:rsid w:val="00C7401F"/>
    <w:rsid w:val="00C7426C"/>
    <w:rsid w:val="00C7428F"/>
    <w:rsid w:val="00C74526"/>
    <w:rsid w:val="00C7461E"/>
    <w:rsid w:val="00C74905"/>
    <w:rsid w:val="00C749AB"/>
    <w:rsid w:val="00C74D2A"/>
    <w:rsid w:val="00C74DDF"/>
    <w:rsid w:val="00C74F8F"/>
    <w:rsid w:val="00C74FBD"/>
    <w:rsid w:val="00C750F3"/>
    <w:rsid w:val="00C75165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8B3"/>
    <w:rsid w:val="00C75947"/>
    <w:rsid w:val="00C75A83"/>
    <w:rsid w:val="00C75AE2"/>
    <w:rsid w:val="00C75C0D"/>
    <w:rsid w:val="00C75C20"/>
    <w:rsid w:val="00C75CC4"/>
    <w:rsid w:val="00C75CD7"/>
    <w:rsid w:val="00C75F92"/>
    <w:rsid w:val="00C76038"/>
    <w:rsid w:val="00C7605D"/>
    <w:rsid w:val="00C76155"/>
    <w:rsid w:val="00C7620B"/>
    <w:rsid w:val="00C76655"/>
    <w:rsid w:val="00C76727"/>
    <w:rsid w:val="00C7679B"/>
    <w:rsid w:val="00C767E2"/>
    <w:rsid w:val="00C769CB"/>
    <w:rsid w:val="00C76A9A"/>
    <w:rsid w:val="00C76B3A"/>
    <w:rsid w:val="00C76B71"/>
    <w:rsid w:val="00C76C18"/>
    <w:rsid w:val="00C76C1A"/>
    <w:rsid w:val="00C76C5B"/>
    <w:rsid w:val="00C76E1C"/>
    <w:rsid w:val="00C76E79"/>
    <w:rsid w:val="00C76EE6"/>
    <w:rsid w:val="00C76F8A"/>
    <w:rsid w:val="00C76FA4"/>
    <w:rsid w:val="00C7748B"/>
    <w:rsid w:val="00C7756A"/>
    <w:rsid w:val="00C775EA"/>
    <w:rsid w:val="00C7760A"/>
    <w:rsid w:val="00C77654"/>
    <w:rsid w:val="00C776BA"/>
    <w:rsid w:val="00C776BE"/>
    <w:rsid w:val="00C77713"/>
    <w:rsid w:val="00C7779F"/>
    <w:rsid w:val="00C777E1"/>
    <w:rsid w:val="00C77892"/>
    <w:rsid w:val="00C778A2"/>
    <w:rsid w:val="00C77A77"/>
    <w:rsid w:val="00C77A98"/>
    <w:rsid w:val="00C77AFD"/>
    <w:rsid w:val="00C77BCE"/>
    <w:rsid w:val="00C77BE5"/>
    <w:rsid w:val="00C77C04"/>
    <w:rsid w:val="00C77D3A"/>
    <w:rsid w:val="00C77DAD"/>
    <w:rsid w:val="00C77E39"/>
    <w:rsid w:val="00C80025"/>
    <w:rsid w:val="00C80129"/>
    <w:rsid w:val="00C8017C"/>
    <w:rsid w:val="00C80208"/>
    <w:rsid w:val="00C8023A"/>
    <w:rsid w:val="00C80315"/>
    <w:rsid w:val="00C803D3"/>
    <w:rsid w:val="00C803FC"/>
    <w:rsid w:val="00C804A8"/>
    <w:rsid w:val="00C80534"/>
    <w:rsid w:val="00C80603"/>
    <w:rsid w:val="00C806B3"/>
    <w:rsid w:val="00C80806"/>
    <w:rsid w:val="00C808B2"/>
    <w:rsid w:val="00C80A4E"/>
    <w:rsid w:val="00C80B6F"/>
    <w:rsid w:val="00C80C35"/>
    <w:rsid w:val="00C80CF2"/>
    <w:rsid w:val="00C80D80"/>
    <w:rsid w:val="00C80D84"/>
    <w:rsid w:val="00C80E02"/>
    <w:rsid w:val="00C80F40"/>
    <w:rsid w:val="00C81048"/>
    <w:rsid w:val="00C8106C"/>
    <w:rsid w:val="00C8106D"/>
    <w:rsid w:val="00C810F8"/>
    <w:rsid w:val="00C8110D"/>
    <w:rsid w:val="00C812EC"/>
    <w:rsid w:val="00C81334"/>
    <w:rsid w:val="00C8143C"/>
    <w:rsid w:val="00C8157C"/>
    <w:rsid w:val="00C815CC"/>
    <w:rsid w:val="00C8173D"/>
    <w:rsid w:val="00C8182B"/>
    <w:rsid w:val="00C81957"/>
    <w:rsid w:val="00C81FE4"/>
    <w:rsid w:val="00C8217A"/>
    <w:rsid w:val="00C82226"/>
    <w:rsid w:val="00C82415"/>
    <w:rsid w:val="00C8245E"/>
    <w:rsid w:val="00C824CC"/>
    <w:rsid w:val="00C825D0"/>
    <w:rsid w:val="00C825D3"/>
    <w:rsid w:val="00C826FC"/>
    <w:rsid w:val="00C827D6"/>
    <w:rsid w:val="00C8286B"/>
    <w:rsid w:val="00C829A5"/>
    <w:rsid w:val="00C82A1B"/>
    <w:rsid w:val="00C82A59"/>
    <w:rsid w:val="00C82A9C"/>
    <w:rsid w:val="00C82BFD"/>
    <w:rsid w:val="00C82D3F"/>
    <w:rsid w:val="00C82E08"/>
    <w:rsid w:val="00C82F2C"/>
    <w:rsid w:val="00C82FA3"/>
    <w:rsid w:val="00C82FF5"/>
    <w:rsid w:val="00C8300F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ED4"/>
    <w:rsid w:val="00C83FDD"/>
    <w:rsid w:val="00C840F6"/>
    <w:rsid w:val="00C841ED"/>
    <w:rsid w:val="00C8425B"/>
    <w:rsid w:val="00C842CA"/>
    <w:rsid w:val="00C84593"/>
    <w:rsid w:val="00C845A5"/>
    <w:rsid w:val="00C8473D"/>
    <w:rsid w:val="00C84768"/>
    <w:rsid w:val="00C848E9"/>
    <w:rsid w:val="00C84A33"/>
    <w:rsid w:val="00C84B46"/>
    <w:rsid w:val="00C84BB7"/>
    <w:rsid w:val="00C84C1C"/>
    <w:rsid w:val="00C84CEA"/>
    <w:rsid w:val="00C84F28"/>
    <w:rsid w:val="00C85002"/>
    <w:rsid w:val="00C850F6"/>
    <w:rsid w:val="00C851D0"/>
    <w:rsid w:val="00C85266"/>
    <w:rsid w:val="00C852B2"/>
    <w:rsid w:val="00C8545F"/>
    <w:rsid w:val="00C854E4"/>
    <w:rsid w:val="00C8563A"/>
    <w:rsid w:val="00C85665"/>
    <w:rsid w:val="00C8578F"/>
    <w:rsid w:val="00C858B8"/>
    <w:rsid w:val="00C858E2"/>
    <w:rsid w:val="00C8590E"/>
    <w:rsid w:val="00C85AFA"/>
    <w:rsid w:val="00C85B18"/>
    <w:rsid w:val="00C85C1A"/>
    <w:rsid w:val="00C85F2D"/>
    <w:rsid w:val="00C85F3F"/>
    <w:rsid w:val="00C85FCB"/>
    <w:rsid w:val="00C86018"/>
    <w:rsid w:val="00C8609E"/>
    <w:rsid w:val="00C860A8"/>
    <w:rsid w:val="00C860BE"/>
    <w:rsid w:val="00C86192"/>
    <w:rsid w:val="00C862E7"/>
    <w:rsid w:val="00C865E0"/>
    <w:rsid w:val="00C86882"/>
    <w:rsid w:val="00C86A47"/>
    <w:rsid w:val="00C86A50"/>
    <w:rsid w:val="00C86A87"/>
    <w:rsid w:val="00C86A9A"/>
    <w:rsid w:val="00C86AAC"/>
    <w:rsid w:val="00C86B07"/>
    <w:rsid w:val="00C86BAC"/>
    <w:rsid w:val="00C86C49"/>
    <w:rsid w:val="00C86C60"/>
    <w:rsid w:val="00C86CF8"/>
    <w:rsid w:val="00C86DB2"/>
    <w:rsid w:val="00C86F6A"/>
    <w:rsid w:val="00C86F9B"/>
    <w:rsid w:val="00C87154"/>
    <w:rsid w:val="00C871DC"/>
    <w:rsid w:val="00C8740A"/>
    <w:rsid w:val="00C877DF"/>
    <w:rsid w:val="00C878D3"/>
    <w:rsid w:val="00C87A2B"/>
    <w:rsid w:val="00C87A9C"/>
    <w:rsid w:val="00C87B52"/>
    <w:rsid w:val="00C87CBE"/>
    <w:rsid w:val="00C87D61"/>
    <w:rsid w:val="00C87D70"/>
    <w:rsid w:val="00C87D8C"/>
    <w:rsid w:val="00C87E8C"/>
    <w:rsid w:val="00C87E9C"/>
    <w:rsid w:val="00C87F73"/>
    <w:rsid w:val="00C90100"/>
    <w:rsid w:val="00C9011B"/>
    <w:rsid w:val="00C901D9"/>
    <w:rsid w:val="00C9028B"/>
    <w:rsid w:val="00C90291"/>
    <w:rsid w:val="00C902F8"/>
    <w:rsid w:val="00C90380"/>
    <w:rsid w:val="00C903A8"/>
    <w:rsid w:val="00C903F8"/>
    <w:rsid w:val="00C9059C"/>
    <w:rsid w:val="00C908BC"/>
    <w:rsid w:val="00C9090D"/>
    <w:rsid w:val="00C9099A"/>
    <w:rsid w:val="00C909B3"/>
    <w:rsid w:val="00C90AB0"/>
    <w:rsid w:val="00C90C4D"/>
    <w:rsid w:val="00C90C57"/>
    <w:rsid w:val="00C90C65"/>
    <w:rsid w:val="00C90CE8"/>
    <w:rsid w:val="00C90E34"/>
    <w:rsid w:val="00C90E9E"/>
    <w:rsid w:val="00C90EC5"/>
    <w:rsid w:val="00C90F35"/>
    <w:rsid w:val="00C90FF0"/>
    <w:rsid w:val="00C9129A"/>
    <w:rsid w:val="00C9158F"/>
    <w:rsid w:val="00C915DE"/>
    <w:rsid w:val="00C91634"/>
    <w:rsid w:val="00C91735"/>
    <w:rsid w:val="00C9179E"/>
    <w:rsid w:val="00C917A7"/>
    <w:rsid w:val="00C919B6"/>
    <w:rsid w:val="00C919E1"/>
    <w:rsid w:val="00C919F3"/>
    <w:rsid w:val="00C91A1B"/>
    <w:rsid w:val="00C91B29"/>
    <w:rsid w:val="00C91B44"/>
    <w:rsid w:val="00C91D65"/>
    <w:rsid w:val="00C91DEB"/>
    <w:rsid w:val="00C91E43"/>
    <w:rsid w:val="00C9204C"/>
    <w:rsid w:val="00C92102"/>
    <w:rsid w:val="00C9220E"/>
    <w:rsid w:val="00C92217"/>
    <w:rsid w:val="00C9226C"/>
    <w:rsid w:val="00C922B7"/>
    <w:rsid w:val="00C922EC"/>
    <w:rsid w:val="00C92607"/>
    <w:rsid w:val="00C9268C"/>
    <w:rsid w:val="00C926AB"/>
    <w:rsid w:val="00C927B7"/>
    <w:rsid w:val="00C927B8"/>
    <w:rsid w:val="00C927FF"/>
    <w:rsid w:val="00C92A92"/>
    <w:rsid w:val="00C92BA0"/>
    <w:rsid w:val="00C92BD0"/>
    <w:rsid w:val="00C92CD4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4E4"/>
    <w:rsid w:val="00C9358A"/>
    <w:rsid w:val="00C9369B"/>
    <w:rsid w:val="00C936AE"/>
    <w:rsid w:val="00C937C7"/>
    <w:rsid w:val="00C937E4"/>
    <w:rsid w:val="00C9380C"/>
    <w:rsid w:val="00C939FD"/>
    <w:rsid w:val="00C93A94"/>
    <w:rsid w:val="00C93AAD"/>
    <w:rsid w:val="00C93D71"/>
    <w:rsid w:val="00C93E8A"/>
    <w:rsid w:val="00C94135"/>
    <w:rsid w:val="00C941EE"/>
    <w:rsid w:val="00C94287"/>
    <w:rsid w:val="00C942F0"/>
    <w:rsid w:val="00C94318"/>
    <w:rsid w:val="00C9446F"/>
    <w:rsid w:val="00C944FD"/>
    <w:rsid w:val="00C94645"/>
    <w:rsid w:val="00C949C9"/>
    <w:rsid w:val="00C94BD5"/>
    <w:rsid w:val="00C94C3F"/>
    <w:rsid w:val="00C9502E"/>
    <w:rsid w:val="00C952CF"/>
    <w:rsid w:val="00C9530B"/>
    <w:rsid w:val="00C9530E"/>
    <w:rsid w:val="00C955E8"/>
    <w:rsid w:val="00C95951"/>
    <w:rsid w:val="00C959D8"/>
    <w:rsid w:val="00C95A71"/>
    <w:rsid w:val="00C95A9D"/>
    <w:rsid w:val="00C95B52"/>
    <w:rsid w:val="00C95DCB"/>
    <w:rsid w:val="00C9617B"/>
    <w:rsid w:val="00C9619E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B4"/>
    <w:rsid w:val="00C96A8C"/>
    <w:rsid w:val="00C96ADA"/>
    <w:rsid w:val="00C96BBE"/>
    <w:rsid w:val="00C96BC8"/>
    <w:rsid w:val="00C96C4A"/>
    <w:rsid w:val="00C96C97"/>
    <w:rsid w:val="00C96E33"/>
    <w:rsid w:val="00C976D9"/>
    <w:rsid w:val="00C97730"/>
    <w:rsid w:val="00C97840"/>
    <w:rsid w:val="00C979DF"/>
    <w:rsid w:val="00C97A08"/>
    <w:rsid w:val="00C97B39"/>
    <w:rsid w:val="00C97BCE"/>
    <w:rsid w:val="00C97CB7"/>
    <w:rsid w:val="00C97D1D"/>
    <w:rsid w:val="00C97D9A"/>
    <w:rsid w:val="00C97DB5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0D"/>
    <w:rsid w:val="00CA07E8"/>
    <w:rsid w:val="00CA0962"/>
    <w:rsid w:val="00CA0A47"/>
    <w:rsid w:val="00CA0B93"/>
    <w:rsid w:val="00CA0F8B"/>
    <w:rsid w:val="00CA0F97"/>
    <w:rsid w:val="00CA10BF"/>
    <w:rsid w:val="00CA11A0"/>
    <w:rsid w:val="00CA12B4"/>
    <w:rsid w:val="00CA140B"/>
    <w:rsid w:val="00CA141F"/>
    <w:rsid w:val="00CA17EF"/>
    <w:rsid w:val="00CA18DF"/>
    <w:rsid w:val="00CA1917"/>
    <w:rsid w:val="00CA192D"/>
    <w:rsid w:val="00CA19EB"/>
    <w:rsid w:val="00CA19F7"/>
    <w:rsid w:val="00CA1B41"/>
    <w:rsid w:val="00CA1C86"/>
    <w:rsid w:val="00CA1CD5"/>
    <w:rsid w:val="00CA1F99"/>
    <w:rsid w:val="00CA2221"/>
    <w:rsid w:val="00CA24B2"/>
    <w:rsid w:val="00CA24DC"/>
    <w:rsid w:val="00CA2750"/>
    <w:rsid w:val="00CA2792"/>
    <w:rsid w:val="00CA289F"/>
    <w:rsid w:val="00CA2981"/>
    <w:rsid w:val="00CA2AEC"/>
    <w:rsid w:val="00CA2CD9"/>
    <w:rsid w:val="00CA2CE3"/>
    <w:rsid w:val="00CA2EE9"/>
    <w:rsid w:val="00CA2F4F"/>
    <w:rsid w:val="00CA2FB6"/>
    <w:rsid w:val="00CA3341"/>
    <w:rsid w:val="00CA3350"/>
    <w:rsid w:val="00CA3399"/>
    <w:rsid w:val="00CA34D5"/>
    <w:rsid w:val="00CA34FA"/>
    <w:rsid w:val="00CA36F5"/>
    <w:rsid w:val="00CA373E"/>
    <w:rsid w:val="00CA3A07"/>
    <w:rsid w:val="00CA3B05"/>
    <w:rsid w:val="00CA3BA9"/>
    <w:rsid w:val="00CA3C1A"/>
    <w:rsid w:val="00CA3C22"/>
    <w:rsid w:val="00CA3C32"/>
    <w:rsid w:val="00CA3E08"/>
    <w:rsid w:val="00CA3F29"/>
    <w:rsid w:val="00CA4053"/>
    <w:rsid w:val="00CA420E"/>
    <w:rsid w:val="00CA4221"/>
    <w:rsid w:val="00CA4241"/>
    <w:rsid w:val="00CA4246"/>
    <w:rsid w:val="00CA4326"/>
    <w:rsid w:val="00CA458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B17"/>
    <w:rsid w:val="00CA4B58"/>
    <w:rsid w:val="00CA4BE8"/>
    <w:rsid w:val="00CA4DC7"/>
    <w:rsid w:val="00CA4E4F"/>
    <w:rsid w:val="00CA4E7C"/>
    <w:rsid w:val="00CA4ED5"/>
    <w:rsid w:val="00CA4FB4"/>
    <w:rsid w:val="00CA5196"/>
    <w:rsid w:val="00CA53B8"/>
    <w:rsid w:val="00CA54AF"/>
    <w:rsid w:val="00CA54F9"/>
    <w:rsid w:val="00CA558A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B7"/>
    <w:rsid w:val="00CA5CF3"/>
    <w:rsid w:val="00CA5E8D"/>
    <w:rsid w:val="00CA5F09"/>
    <w:rsid w:val="00CA5F31"/>
    <w:rsid w:val="00CA5F40"/>
    <w:rsid w:val="00CA600B"/>
    <w:rsid w:val="00CA63D0"/>
    <w:rsid w:val="00CA6417"/>
    <w:rsid w:val="00CA658F"/>
    <w:rsid w:val="00CA660F"/>
    <w:rsid w:val="00CA6686"/>
    <w:rsid w:val="00CA66CD"/>
    <w:rsid w:val="00CA683A"/>
    <w:rsid w:val="00CA68EF"/>
    <w:rsid w:val="00CA6955"/>
    <w:rsid w:val="00CA69B1"/>
    <w:rsid w:val="00CA69D2"/>
    <w:rsid w:val="00CA6A1C"/>
    <w:rsid w:val="00CA6D2A"/>
    <w:rsid w:val="00CA6D3C"/>
    <w:rsid w:val="00CA6D8C"/>
    <w:rsid w:val="00CA6E00"/>
    <w:rsid w:val="00CA6FC0"/>
    <w:rsid w:val="00CA7083"/>
    <w:rsid w:val="00CA7161"/>
    <w:rsid w:val="00CA7260"/>
    <w:rsid w:val="00CA7271"/>
    <w:rsid w:val="00CA72B9"/>
    <w:rsid w:val="00CA73DC"/>
    <w:rsid w:val="00CA7493"/>
    <w:rsid w:val="00CA7609"/>
    <w:rsid w:val="00CA76B8"/>
    <w:rsid w:val="00CA7775"/>
    <w:rsid w:val="00CA77EA"/>
    <w:rsid w:val="00CA7802"/>
    <w:rsid w:val="00CA785D"/>
    <w:rsid w:val="00CA7D3A"/>
    <w:rsid w:val="00CA7E10"/>
    <w:rsid w:val="00CA7E1C"/>
    <w:rsid w:val="00CA7EBA"/>
    <w:rsid w:val="00CA7F5B"/>
    <w:rsid w:val="00CA7F7A"/>
    <w:rsid w:val="00CB00AF"/>
    <w:rsid w:val="00CB0121"/>
    <w:rsid w:val="00CB031E"/>
    <w:rsid w:val="00CB0403"/>
    <w:rsid w:val="00CB0489"/>
    <w:rsid w:val="00CB04BC"/>
    <w:rsid w:val="00CB09D8"/>
    <w:rsid w:val="00CB09F5"/>
    <w:rsid w:val="00CB0A29"/>
    <w:rsid w:val="00CB0A65"/>
    <w:rsid w:val="00CB0C59"/>
    <w:rsid w:val="00CB0D6A"/>
    <w:rsid w:val="00CB0E57"/>
    <w:rsid w:val="00CB0E67"/>
    <w:rsid w:val="00CB0FBC"/>
    <w:rsid w:val="00CB109F"/>
    <w:rsid w:val="00CB10FE"/>
    <w:rsid w:val="00CB1104"/>
    <w:rsid w:val="00CB114B"/>
    <w:rsid w:val="00CB1668"/>
    <w:rsid w:val="00CB16B9"/>
    <w:rsid w:val="00CB1789"/>
    <w:rsid w:val="00CB1850"/>
    <w:rsid w:val="00CB1912"/>
    <w:rsid w:val="00CB19C7"/>
    <w:rsid w:val="00CB19CC"/>
    <w:rsid w:val="00CB19E5"/>
    <w:rsid w:val="00CB19F3"/>
    <w:rsid w:val="00CB1ED5"/>
    <w:rsid w:val="00CB1FA1"/>
    <w:rsid w:val="00CB200D"/>
    <w:rsid w:val="00CB208B"/>
    <w:rsid w:val="00CB222B"/>
    <w:rsid w:val="00CB22FF"/>
    <w:rsid w:val="00CB25EA"/>
    <w:rsid w:val="00CB2675"/>
    <w:rsid w:val="00CB279E"/>
    <w:rsid w:val="00CB27BA"/>
    <w:rsid w:val="00CB28E1"/>
    <w:rsid w:val="00CB28EB"/>
    <w:rsid w:val="00CB2A6E"/>
    <w:rsid w:val="00CB2C99"/>
    <w:rsid w:val="00CB2E03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3E7D"/>
    <w:rsid w:val="00CB4080"/>
    <w:rsid w:val="00CB40DD"/>
    <w:rsid w:val="00CB42E1"/>
    <w:rsid w:val="00CB4300"/>
    <w:rsid w:val="00CB4770"/>
    <w:rsid w:val="00CB478A"/>
    <w:rsid w:val="00CB4A7A"/>
    <w:rsid w:val="00CB4A99"/>
    <w:rsid w:val="00CB4B13"/>
    <w:rsid w:val="00CB4BEC"/>
    <w:rsid w:val="00CB4C32"/>
    <w:rsid w:val="00CB4EB7"/>
    <w:rsid w:val="00CB4EE5"/>
    <w:rsid w:val="00CB4EED"/>
    <w:rsid w:val="00CB4F34"/>
    <w:rsid w:val="00CB4FF9"/>
    <w:rsid w:val="00CB5040"/>
    <w:rsid w:val="00CB5094"/>
    <w:rsid w:val="00CB50C3"/>
    <w:rsid w:val="00CB5198"/>
    <w:rsid w:val="00CB51A6"/>
    <w:rsid w:val="00CB5222"/>
    <w:rsid w:val="00CB52B2"/>
    <w:rsid w:val="00CB5360"/>
    <w:rsid w:val="00CB5428"/>
    <w:rsid w:val="00CB5429"/>
    <w:rsid w:val="00CB565B"/>
    <w:rsid w:val="00CB573F"/>
    <w:rsid w:val="00CB5782"/>
    <w:rsid w:val="00CB581D"/>
    <w:rsid w:val="00CB5971"/>
    <w:rsid w:val="00CB5A40"/>
    <w:rsid w:val="00CB5A78"/>
    <w:rsid w:val="00CB5BDF"/>
    <w:rsid w:val="00CB5D00"/>
    <w:rsid w:val="00CB5D52"/>
    <w:rsid w:val="00CB5E57"/>
    <w:rsid w:val="00CB5EED"/>
    <w:rsid w:val="00CB612A"/>
    <w:rsid w:val="00CB616E"/>
    <w:rsid w:val="00CB6347"/>
    <w:rsid w:val="00CB643B"/>
    <w:rsid w:val="00CB653D"/>
    <w:rsid w:val="00CB67C7"/>
    <w:rsid w:val="00CB6985"/>
    <w:rsid w:val="00CB6B3D"/>
    <w:rsid w:val="00CB6E7E"/>
    <w:rsid w:val="00CB6F27"/>
    <w:rsid w:val="00CB6F43"/>
    <w:rsid w:val="00CB6FB9"/>
    <w:rsid w:val="00CB7098"/>
    <w:rsid w:val="00CB72A7"/>
    <w:rsid w:val="00CB7395"/>
    <w:rsid w:val="00CB73B9"/>
    <w:rsid w:val="00CB7710"/>
    <w:rsid w:val="00CB7872"/>
    <w:rsid w:val="00CB78CA"/>
    <w:rsid w:val="00CB7C17"/>
    <w:rsid w:val="00CB7CA5"/>
    <w:rsid w:val="00CB7D2A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7F"/>
    <w:rsid w:val="00CC0394"/>
    <w:rsid w:val="00CC03D9"/>
    <w:rsid w:val="00CC0431"/>
    <w:rsid w:val="00CC071E"/>
    <w:rsid w:val="00CC076A"/>
    <w:rsid w:val="00CC0779"/>
    <w:rsid w:val="00CC07AF"/>
    <w:rsid w:val="00CC0816"/>
    <w:rsid w:val="00CC0881"/>
    <w:rsid w:val="00CC0926"/>
    <w:rsid w:val="00CC09C4"/>
    <w:rsid w:val="00CC0A9C"/>
    <w:rsid w:val="00CC0ACE"/>
    <w:rsid w:val="00CC0B18"/>
    <w:rsid w:val="00CC0CBF"/>
    <w:rsid w:val="00CC0D14"/>
    <w:rsid w:val="00CC0F95"/>
    <w:rsid w:val="00CC1020"/>
    <w:rsid w:val="00CC10CA"/>
    <w:rsid w:val="00CC1108"/>
    <w:rsid w:val="00CC110C"/>
    <w:rsid w:val="00CC113B"/>
    <w:rsid w:val="00CC1169"/>
    <w:rsid w:val="00CC11AE"/>
    <w:rsid w:val="00CC1273"/>
    <w:rsid w:val="00CC1458"/>
    <w:rsid w:val="00CC14FF"/>
    <w:rsid w:val="00CC1552"/>
    <w:rsid w:val="00CC1582"/>
    <w:rsid w:val="00CC182E"/>
    <w:rsid w:val="00CC199E"/>
    <w:rsid w:val="00CC1AA1"/>
    <w:rsid w:val="00CC1B1C"/>
    <w:rsid w:val="00CC1C25"/>
    <w:rsid w:val="00CC1C3E"/>
    <w:rsid w:val="00CC1DFB"/>
    <w:rsid w:val="00CC1E57"/>
    <w:rsid w:val="00CC1E76"/>
    <w:rsid w:val="00CC1E90"/>
    <w:rsid w:val="00CC1EE1"/>
    <w:rsid w:val="00CC1F08"/>
    <w:rsid w:val="00CC1F9C"/>
    <w:rsid w:val="00CC1FA1"/>
    <w:rsid w:val="00CC1FD2"/>
    <w:rsid w:val="00CC2102"/>
    <w:rsid w:val="00CC2161"/>
    <w:rsid w:val="00CC21B1"/>
    <w:rsid w:val="00CC2247"/>
    <w:rsid w:val="00CC22EA"/>
    <w:rsid w:val="00CC23A6"/>
    <w:rsid w:val="00CC23B3"/>
    <w:rsid w:val="00CC2574"/>
    <w:rsid w:val="00CC2593"/>
    <w:rsid w:val="00CC25A0"/>
    <w:rsid w:val="00CC2677"/>
    <w:rsid w:val="00CC279B"/>
    <w:rsid w:val="00CC27BE"/>
    <w:rsid w:val="00CC287B"/>
    <w:rsid w:val="00CC2933"/>
    <w:rsid w:val="00CC2A0E"/>
    <w:rsid w:val="00CC2C2E"/>
    <w:rsid w:val="00CC2F71"/>
    <w:rsid w:val="00CC304A"/>
    <w:rsid w:val="00CC30C0"/>
    <w:rsid w:val="00CC32D2"/>
    <w:rsid w:val="00CC3309"/>
    <w:rsid w:val="00CC34EC"/>
    <w:rsid w:val="00CC3574"/>
    <w:rsid w:val="00CC361E"/>
    <w:rsid w:val="00CC36A4"/>
    <w:rsid w:val="00CC3724"/>
    <w:rsid w:val="00CC37C8"/>
    <w:rsid w:val="00CC38C3"/>
    <w:rsid w:val="00CC3927"/>
    <w:rsid w:val="00CC3A11"/>
    <w:rsid w:val="00CC3A56"/>
    <w:rsid w:val="00CC3B66"/>
    <w:rsid w:val="00CC3BFD"/>
    <w:rsid w:val="00CC3D53"/>
    <w:rsid w:val="00CC3E4C"/>
    <w:rsid w:val="00CC3F64"/>
    <w:rsid w:val="00CC3F83"/>
    <w:rsid w:val="00CC4018"/>
    <w:rsid w:val="00CC40F7"/>
    <w:rsid w:val="00CC411E"/>
    <w:rsid w:val="00CC4200"/>
    <w:rsid w:val="00CC423F"/>
    <w:rsid w:val="00CC4249"/>
    <w:rsid w:val="00CC4596"/>
    <w:rsid w:val="00CC45FE"/>
    <w:rsid w:val="00CC463D"/>
    <w:rsid w:val="00CC4677"/>
    <w:rsid w:val="00CC4761"/>
    <w:rsid w:val="00CC493B"/>
    <w:rsid w:val="00CC4B2E"/>
    <w:rsid w:val="00CC4BDB"/>
    <w:rsid w:val="00CC4C22"/>
    <w:rsid w:val="00CC4C57"/>
    <w:rsid w:val="00CC4CC1"/>
    <w:rsid w:val="00CC4CDB"/>
    <w:rsid w:val="00CC4DA4"/>
    <w:rsid w:val="00CC4E7D"/>
    <w:rsid w:val="00CC4F13"/>
    <w:rsid w:val="00CC4FA1"/>
    <w:rsid w:val="00CC50CF"/>
    <w:rsid w:val="00CC510A"/>
    <w:rsid w:val="00CC526E"/>
    <w:rsid w:val="00CC5361"/>
    <w:rsid w:val="00CC5407"/>
    <w:rsid w:val="00CC550C"/>
    <w:rsid w:val="00CC5701"/>
    <w:rsid w:val="00CC58BB"/>
    <w:rsid w:val="00CC5AAF"/>
    <w:rsid w:val="00CC5B9A"/>
    <w:rsid w:val="00CC5CBB"/>
    <w:rsid w:val="00CC5ED2"/>
    <w:rsid w:val="00CC5F7E"/>
    <w:rsid w:val="00CC602C"/>
    <w:rsid w:val="00CC6065"/>
    <w:rsid w:val="00CC61BC"/>
    <w:rsid w:val="00CC633A"/>
    <w:rsid w:val="00CC6372"/>
    <w:rsid w:val="00CC6525"/>
    <w:rsid w:val="00CC6627"/>
    <w:rsid w:val="00CC663C"/>
    <w:rsid w:val="00CC69E7"/>
    <w:rsid w:val="00CC6C18"/>
    <w:rsid w:val="00CC6D01"/>
    <w:rsid w:val="00CC6DCB"/>
    <w:rsid w:val="00CC6FB5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AE5"/>
    <w:rsid w:val="00CC7BEC"/>
    <w:rsid w:val="00CC7BF5"/>
    <w:rsid w:val="00CC7C2B"/>
    <w:rsid w:val="00CC7E41"/>
    <w:rsid w:val="00CD03AC"/>
    <w:rsid w:val="00CD04A7"/>
    <w:rsid w:val="00CD054A"/>
    <w:rsid w:val="00CD0598"/>
    <w:rsid w:val="00CD05E5"/>
    <w:rsid w:val="00CD0609"/>
    <w:rsid w:val="00CD063F"/>
    <w:rsid w:val="00CD0656"/>
    <w:rsid w:val="00CD06AB"/>
    <w:rsid w:val="00CD0700"/>
    <w:rsid w:val="00CD09A6"/>
    <w:rsid w:val="00CD0A0C"/>
    <w:rsid w:val="00CD0AA1"/>
    <w:rsid w:val="00CD0AB6"/>
    <w:rsid w:val="00CD0ADA"/>
    <w:rsid w:val="00CD0F29"/>
    <w:rsid w:val="00CD0F7E"/>
    <w:rsid w:val="00CD1157"/>
    <w:rsid w:val="00CD11C3"/>
    <w:rsid w:val="00CD123F"/>
    <w:rsid w:val="00CD12DC"/>
    <w:rsid w:val="00CD133B"/>
    <w:rsid w:val="00CD156F"/>
    <w:rsid w:val="00CD1753"/>
    <w:rsid w:val="00CD1764"/>
    <w:rsid w:val="00CD189F"/>
    <w:rsid w:val="00CD1996"/>
    <w:rsid w:val="00CD19CC"/>
    <w:rsid w:val="00CD1B43"/>
    <w:rsid w:val="00CD1C9B"/>
    <w:rsid w:val="00CD213F"/>
    <w:rsid w:val="00CD230B"/>
    <w:rsid w:val="00CD2399"/>
    <w:rsid w:val="00CD23C5"/>
    <w:rsid w:val="00CD2469"/>
    <w:rsid w:val="00CD251A"/>
    <w:rsid w:val="00CD2705"/>
    <w:rsid w:val="00CD2819"/>
    <w:rsid w:val="00CD2925"/>
    <w:rsid w:val="00CD2990"/>
    <w:rsid w:val="00CD2A03"/>
    <w:rsid w:val="00CD2A2F"/>
    <w:rsid w:val="00CD2AA5"/>
    <w:rsid w:val="00CD2C05"/>
    <w:rsid w:val="00CD2C2B"/>
    <w:rsid w:val="00CD2C51"/>
    <w:rsid w:val="00CD2C8B"/>
    <w:rsid w:val="00CD2D5E"/>
    <w:rsid w:val="00CD2D7B"/>
    <w:rsid w:val="00CD2DB2"/>
    <w:rsid w:val="00CD2EC8"/>
    <w:rsid w:val="00CD31B2"/>
    <w:rsid w:val="00CD3259"/>
    <w:rsid w:val="00CD33C2"/>
    <w:rsid w:val="00CD3417"/>
    <w:rsid w:val="00CD345F"/>
    <w:rsid w:val="00CD34BB"/>
    <w:rsid w:val="00CD3619"/>
    <w:rsid w:val="00CD3669"/>
    <w:rsid w:val="00CD3772"/>
    <w:rsid w:val="00CD383B"/>
    <w:rsid w:val="00CD395C"/>
    <w:rsid w:val="00CD3982"/>
    <w:rsid w:val="00CD3CAC"/>
    <w:rsid w:val="00CD3CCE"/>
    <w:rsid w:val="00CD3D46"/>
    <w:rsid w:val="00CD3E78"/>
    <w:rsid w:val="00CD3EF8"/>
    <w:rsid w:val="00CD3F4E"/>
    <w:rsid w:val="00CD3F9F"/>
    <w:rsid w:val="00CD4047"/>
    <w:rsid w:val="00CD40F1"/>
    <w:rsid w:val="00CD4123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801"/>
    <w:rsid w:val="00CD4943"/>
    <w:rsid w:val="00CD49AE"/>
    <w:rsid w:val="00CD4A00"/>
    <w:rsid w:val="00CD4D54"/>
    <w:rsid w:val="00CD4E51"/>
    <w:rsid w:val="00CD4F14"/>
    <w:rsid w:val="00CD4F17"/>
    <w:rsid w:val="00CD4F20"/>
    <w:rsid w:val="00CD5154"/>
    <w:rsid w:val="00CD5165"/>
    <w:rsid w:val="00CD529A"/>
    <w:rsid w:val="00CD52CC"/>
    <w:rsid w:val="00CD52D1"/>
    <w:rsid w:val="00CD52DB"/>
    <w:rsid w:val="00CD52EB"/>
    <w:rsid w:val="00CD53FA"/>
    <w:rsid w:val="00CD54C6"/>
    <w:rsid w:val="00CD5605"/>
    <w:rsid w:val="00CD565C"/>
    <w:rsid w:val="00CD56FC"/>
    <w:rsid w:val="00CD585D"/>
    <w:rsid w:val="00CD5A35"/>
    <w:rsid w:val="00CD5C9B"/>
    <w:rsid w:val="00CD5F61"/>
    <w:rsid w:val="00CD5FE5"/>
    <w:rsid w:val="00CD6004"/>
    <w:rsid w:val="00CD6043"/>
    <w:rsid w:val="00CD607B"/>
    <w:rsid w:val="00CD60B8"/>
    <w:rsid w:val="00CD6121"/>
    <w:rsid w:val="00CD62DC"/>
    <w:rsid w:val="00CD63BB"/>
    <w:rsid w:val="00CD6410"/>
    <w:rsid w:val="00CD64CA"/>
    <w:rsid w:val="00CD6781"/>
    <w:rsid w:val="00CD680A"/>
    <w:rsid w:val="00CD68DB"/>
    <w:rsid w:val="00CD6961"/>
    <w:rsid w:val="00CD6A94"/>
    <w:rsid w:val="00CD6D3D"/>
    <w:rsid w:val="00CD6F6B"/>
    <w:rsid w:val="00CD6FCC"/>
    <w:rsid w:val="00CD7054"/>
    <w:rsid w:val="00CD70C6"/>
    <w:rsid w:val="00CD7185"/>
    <w:rsid w:val="00CD7386"/>
    <w:rsid w:val="00CD73A5"/>
    <w:rsid w:val="00CD75F5"/>
    <w:rsid w:val="00CD787A"/>
    <w:rsid w:val="00CD78B8"/>
    <w:rsid w:val="00CD79D5"/>
    <w:rsid w:val="00CD7AB7"/>
    <w:rsid w:val="00CD7C8A"/>
    <w:rsid w:val="00CD7FD0"/>
    <w:rsid w:val="00CE0022"/>
    <w:rsid w:val="00CE0210"/>
    <w:rsid w:val="00CE0445"/>
    <w:rsid w:val="00CE044B"/>
    <w:rsid w:val="00CE0549"/>
    <w:rsid w:val="00CE058D"/>
    <w:rsid w:val="00CE05AC"/>
    <w:rsid w:val="00CE0657"/>
    <w:rsid w:val="00CE075A"/>
    <w:rsid w:val="00CE07AB"/>
    <w:rsid w:val="00CE0A93"/>
    <w:rsid w:val="00CE0B68"/>
    <w:rsid w:val="00CE0B9C"/>
    <w:rsid w:val="00CE0BC3"/>
    <w:rsid w:val="00CE0C3B"/>
    <w:rsid w:val="00CE0CAB"/>
    <w:rsid w:val="00CE0D61"/>
    <w:rsid w:val="00CE0DE4"/>
    <w:rsid w:val="00CE0ECC"/>
    <w:rsid w:val="00CE0EFE"/>
    <w:rsid w:val="00CE101C"/>
    <w:rsid w:val="00CE10B2"/>
    <w:rsid w:val="00CE11E5"/>
    <w:rsid w:val="00CE1413"/>
    <w:rsid w:val="00CE144D"/>
    <w:rsid w:val="00CE1599"/>
    <w:rsid w:val="00CE176F"/>
    <w:rsid w:val="00CE182E"/>
    <w:rsid w:val="00CE1913"/>
    <w:rsid w:val="00CE1953"/>
    <w:rsid w:val="00CE1AC7"/>
    <w:rsid w:val="00CE1D19"/>
    <w:rsid w:val="00CE1F5F"/>
    <w:rsid w:val="00CE214E"/>
    <w:rsid w:val="00CE24CC"/>
    <w:rsid w:val="00CE2563"/>
    <w:rsid w:val="00CE26E4"/>
    <w:rsid w:val="00CE27BA"/>
    <w:rsid w:val="00CE2990"/>
    <w:rsid w:val="00CE2AAB"/>
    <w:rsid w:val="00CE2B34"/>
    <w:rsid w:val="00CE2B7A"/>
    <w:rsid w:val="00CE2C64"/>
    <w:rsid w:val="00CE2EED"/>
    <w:rsid w:val="00CE30D0"/>
    <w:rsid w:val="00CE3139"/>
    <w:rsid w:val="00CE31AF"/>
    <w:rsid w:val="00CE3206"/>
    <w:rsid w:val="00CE329F"/>
    <w:rsid w:val="00CE333C"/>
    <w:rsid w:val="00CE3567"/>
    <w:rsid w:val="00CE3588"/>
    <w:rsid w:val="00CE365B"/>
    <w:rsid w:val="00CE369D"/>
    <w:rsid w:val="00CE36AB"/>
    <w:rsid w:val="00CE375C"/>
    <w:rsid w:val="00CE38D1"/>
    <w:rsid w:val="00CE3AF7"/>
    <w:rsid w:val="00CE3B06"/>
    <w:rsid w:val="00CE3B54"/>
    <w:rsid w:val="00CE3BA5"/>
    <w:rsid w:val="00CE3C2F"/>
    <w:rsid w:val="00CE3C79"/>
    <w:rsid w:val="00CE3CA5"/>
    <w:rsid w:val="00CE3F66"/>
    <w:rsid w:val="00CE3FC0"/>
    <w:rsid w:val="00CE4038"/>
    <w:rsid w:val="00CE40AC"/>
    <w:rsid w:val="00CE41B9"/>
    <w:rsid w:val="00CE4258"/>
    <w:rsid w:val="00CE42A3"/>
    <w:rsid w:val="00CE45FF"/>
    <w:rsid w:val="00CE4644"/>
    <w:rsid w:val="00CE4687"/>
    <w:rsid w:val="00CE46BB"/>
    <w:rsid w:val="00CE49B1"/>
    <w:rsid w:val="00CE4A6B"/>
    <w:rsid w:val="00CE4A88"/>
    <w:rsid w:val="00CE4ABD"/>
    <w:rsid w:val="00CE4CE6"/>
    <w:rsid w:val="00CE4D27"/>
    <w:rsid w:val="00CE4EAC"/>
    <w:rsid w:val="00CE4F69"/>
    <w:rsid w:val="00CE4F7A"/>
    <w:rsid w:val="00CE4FC8"/>
    <w:rsid w:val="00CE5048"/>
    <w:rsid w:val="00CE505B"/>
    <w:rsid w:val="00CE509B"/>
    <w:rsid w:val="00CE5110"/>
    <w:rsid w:val="00CE53B1"/>
    <w:rsid w:val="00CE53E3"/>
    <w:rsid w:val="00CE541A"/>
    <w:rsid w:val="00CE5442"/>
    <w:rsid w:val="00CE5501"/>
    <w:rsid w:val="00CE55BE"/>
    <w:rsid w:val="00CE56FB"/>
    <w:rsid w:val="00CE5838"/>
    <w:rsid w:val="00CE598E"/>
    <w:rsid w:val="00CE59DA"/>
    <w:rsid w:val="00CE5B23"/>
    <w:rsid w:val="00CE5B5C"/>
    <w:rsid w:val="00CE5C09"/>
    <w:rsid w:val="00CE5C35"/>
    <w:rsid w:val="00CE5DCD"/>
    <w:rsid w:val="00CE5E47"/>
    <w:rsid w:val="00CE5F70"/>
    <w:rsid w:val="00CE5F7D"/>
    <w:rsid w:val="00CE60C7"/>
    <w:rsid w:val="00CE6108"/>
    <w:rsid w:val="00CE6338"/>
    <w:rsid w:val="00CE6435"/>
    <w:rsid w:val="00CE6546"/>
    <w:rsid w:val="00CE65B0"/>
    <w:rsid w:val="00CE67CB"/>
    <w:rsid w:val="00CE67F8"/>
    <w:rsid w:val="00CE6C68"/>
    <w:rsid w:val="00CE6FF4"/>
    <w:rsid w:val="00CE7020"/>
    <w:rsid w:val="00CE71CB"/>
    <w:rsid w:val="00CE727C"/>
    <w:rsid w:val="00CE72B9"/>
    <w:rsid w:val="00CE730F"/>
    <w:rsid w:val="00CE73B2"/>
    <w:rsid w:val="00CE74DF"/>
    <w:rsid w:val="00CE77F5"/>
    <w:rsid w:val="00CE781D"/>
    <w:rsid w:val="00CE7887"/>
    <w:rsid w:val="00CE788E"/>
    <w:rsid w:val="00CE796E"/>
    <w:rsid w:val="00CE7979"/>
    <w:rsid w:val="00CE7A34"/>
    <w:rsid w:val="00CE7AF0"/>
    <w:rsid w:val="00CE7C6C"/>
    <w:rsid w:val="00CE7CEA"/>
    <w:rsid w:val="00CE7E0F"/>
    <w:rsid w:val="00CE7F8D"/>
    <w:rsid w:val="00CF0013"/>
    <w:rsid w:val="00CF0028"/>
    <w:rsid w:val="00CF015C"/>
    <w:rsid w:val="00CF022F"/>
    <w:rsid w:val="00CF02A3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A3E"/>
    <w:rsid w:val="00CF0A75"/>
    <w:rsid w:val="00CF0B1B"/>
    <w:rsid w:val="00CF0B58"/>
    <w:rsid w:val="00CF0C53"/>
    <w:rsid w:val="00CF0C9B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A3"/>
    <w:rsid w:val="00CF1EB8"/>
    <w:rsid w:val="00CF1F0A"/>
    <w:rsid w:val="00CF20AB"/>
    <w:rsid w:val="00CF20DC"/>
    <w:rsid w:val="00CF215A"/>
    <w:rsid w:val="00CF2211"/>
    <w:rsid w:val="00CF2217"/>
    <w:rsid w:val="00CF2237"/>
    <w:rsid w:val="00CF23A8"/>
    <w:rsid w:val="00CF2457"/>
    <w:rsid w:val="00CF2532"/>
    <w:rsid w:val="00CF2682"/>
    <w:rsid w:val="00CF2817"/>
    <w:rsid w:val="00CF2863"/>
    <w:rsid w:val="00CF288E"/>
    <w:rsid w:val="00CF28D7"/>
    <w:rsid w:val="00CF28DD"/>
    <w:rsid w:val="00CF2969"/>
    <w:rsid w:val="00CF29F4"/>
    <w:rsid w:val="00CF2F6A"/>
    <w:rsid w:val="00CF3292"/>
    <w:rsid w:val="00CF3417"/>
    <w:rsid w:val="00CF352E"/>
    <w:rsid w:val="00CF3579"/>
    <w:rsid w:val="00CF35B9"/>
    <w:rsid w:val="00CF3703"/>
    <w:rsid w:val="00CF374D"/>
    <w:rsid w:val="00CF38BE"/>
    <w:rsid w:val="00CF3996"/>
    <w:rsid w:val="00CF3AC0"/>
    <w:rsid w:val="00CF3C7D"/>
    <w:rsid w:val="00CF3D4F"/>
    <w:rsid w:val="00CF3E2F"/>
    <w:rsid w:val="00CF3F03"/>
    <w:rsid w:val="00CF3F96"/>
    <w:rsid w:val="00CF3FC0"/>
    <w:rsid w:val="00CF3FC6"/>
    <w:rsid w:val="00CF3FD5"/>
    <w:rsid w:val="00CF3FF6"/>
    <w:rsid w:val="00CF4090"/>
    <w:rsid w:val="00CF42AB"/>
    <w:rsid w:val="00CF4450"/>
    <w:rsid w:val="00CF4598"/>
    <w:rsid w:val="00CF4692"/>
    <w:rsid w:val="00CF470C"/>
    <w:rsid w:val="00CF4A36"/>
    <w:rsid w:val="00CF4CC9"/>
    <w:rsid w:val="00CF4D6C"/>
    <w:rsid w:val="00CF4F78"/>
    <w:rsid w:val="00CF4FBB"/>
    <w:rsid w:val="00CF50A7"/>
    <w:rsid w:val="00CF52BE"/>
    <w:rsid w:val="00CF52DF"/>
    <w:rsid w:val="00CF5314"/>
    <w:rsid w:val="00CF5327"/>
    <w:rsid w:val="00CF5447"/>
    <w:rsid w:val="00CF54CE"/>
    <w:rsid w:val="00CF556B"/>
    <w:rsid w:val="00CF56A2"/>
    <w:rsid w:val="00CF57B9"/>
    <w:rsid w:val="00CF58E2"/>
    <w:rsid w:val="00CF594B"/>
    <w:rsid w:val="00CF59CF"/>
    <w:rsid w:val="00CF5A02"/>
    <w:rsid w:val="00CF5A47"/>
    <w:rsid w:val="00CF5B1E"/>
    <w:rsid w:val="00CF5E1D"/>
    <w:rsid w:val="00CF5EEA"/>
    <w:rsid w:val="00CF60AB"/>
    <w:rsid w:val="00CF637E"/>
    <w:rsid w:val="00CF6474"/>
    <w:rsid w:val="00CF648B"/>
    <w:rsid w:val="00CF6804"/>
    <w:rsid w:val="00CF6833"/>
    <w:rsid w:val="00CF68E0"/>
    <w:rsid w:val="00CF6908"/>
    <w:rsid w:val="00CF6940"/>
    <w:rsid w:val="00CF6965"/>
    <w:rsid w:val="00CF6A2A"/>
    <w:rsid w:val="00CF6A94"/>
    <w:rsid w:val="00CF6B1D"/>
    <w:rsid w:val="00CF6C42"/>
    <w:rsid w:val="00CF6D30"/>
    <w:rsid w:val="00CF6FD7"/>
    <w:rsid w:val="00CF6FED"/>
    <w:rsid w:val="00CF702B"/>
    <w:rsid w:val="00CF702D"/>
    <w:rsid w:val="00CF709E"/>
    <w:rsid w:val="00CF7131"/>
    <w:rsid w:val="00CF71AB"/>
    <w:rsid w:val="00CF73B6"/>
    <w:rsid w:val="00CF7419"/>
    <w:rsid w:val="00CF74CB"/>
    <w:rsid w:val="00CF74FF"/>
    <w:rsid w:val="00CF7531"/>
    <w:rsid w:val="00CF7551"/>
    <w:rsid w:val="00CF7690"/>
    <w:rsid w:val="00CF7695"/>
    <w:rsid w:val="00CF769E"/>
    <w:rsid w:val="00CF79F1"/>
    <w:rsid w:val="00CF7A6D"/>
    <w:rsid w:val="00CF7A89"/>
    <w:rsid w:val="00CF7A9A"/>
    <w:rsid w:val="00CF7F2F"/>
    <w:rsid w:val="00D002D8"/>
    <w:rsid w:val="00D003D4"/>
    <w:rsid w:val="00D005A8"/>
    <w:rsid w:val="00D00753"/>
    <w:rsid w:val="00D007E4"/>
    <w:rsid w:val="00D0091D"/>
    <w:rsid w:val="00D00C39"/>
    <w:rsid w:val="00D00C8B"/>
    <w:rsid w:val="00D00F42"/>
    <w:rsid w:val="00D01088"/>
    <w:rsid w:val="00D010AA"/>
    <w:rsid w:val="00D011DF"/>
    <w:rsid w:val="00D01339"/>
    <w:rsid w:val="00D01469"/>
    <w:rsid w:val="00D014F2"/>
    <w:rsid w:val="00D015F9"/>
    <w:rsid w:val="00D01722"/>
    <w:rsid w:val="00D01772"/>
    <w:rsid w:val="00D01C6B"/>
    <w:rsid w:val="00D01CE4"/>
    <w:rsid w:val="00D01D97"/>
    <w:rsid w:val="00D01EB4"/>
    <w:rsid w:val="00D01EC6"/>
    <w:rsid w:val="00D01F4C"/>
    <w:rsid w:val="00D01FD1"/>
    <w:rsid w:val="00D0226A"/>
    <w:rsid w:val="00D022C2"/>
    <w:rsid w:val="00D023F1"/>
    <w:rsid w:val="00D025B2"/>
    <w:rsid w:val="00D029D1"/>
    <w:rsid w:val="00D02A08"/>
    <w:rsid w:val="00D02DF1"/>
    <w:rsid w:val="00D02E61"/>
    <w:rsid w:val="00D02E77"/>
    <w:rsid w:val="00D02FF5"/>
    <w:rsid w:val="00D03037"/>
    <w:rsid w:val="00D0309F"/>
    <w:rsid w:val="00D030EF"/>
    <w:rsid w:val="00D032F5"/>
    <w:rsid w:val="00D0330E"/>
    <w:rsid w:val="00D03325"/>
    <w:rsid w:val="00D0352F"/>
    <w:rsid w:val="00D035CB"/>
    <w:rsid w:val="00D03652"/>
    <w:rsid w:val="00D036D5"/>
    <w:rsid w:val="00D03781"/>
    <w:rsid w:val="00D039D4"/>
    <w:rsid w:val="00D03ACD"/>
    <w:rsid w:val="00D03BE8"/>
    <w:rsid w:val="00D03E2C"/>
    <w:rsid w:val="00D03F46"/>
    <w:rsid w:val="00D040F1"/>
    <w:rsid w:val="00D04239"/>
    <w:rsid w:val="00D04254"/>
    <w:rsid w:val="00D04333"/>
    <w:rsid w:val="00D046B6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A3"/>
    <w:rsid w:val="00D04BD5"/>
    <w:rsid w:val="00D04C3E"/>
    <w:rsid w:val="00D04D68"/>
    <w:rsid w:val="00D04E15"/>
    <w:rsid w:val="00D04E98"/>
    <w:rsid w:val="00D04EBC"/>
    <w:rsid w:val="00D05021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8C7"/>
    <w:rsid w:val="00D05981"/>
    <w:rsid w:val="00D05AB6"/>
    <w:rsid w:val="00D05CA9"/>
    <w:rsid w:val="00D06328"/>
    <w:rsid w:val="00D06375"/>
    <w:rsid w:val="00D063C2"/>
    <w:rsid w:val="00D063D6"/>
    <w:rsid w:val="00D06445"/>
    <w:rsid w:val="00D0644D"/>
    <w:rsid w:val="00D06612"/>
    <w:rsid w:val="00D0661E"/>
    <w:rsid w:val="00D066D3"/>
    <w:rsid w:val="00D0671C"/>
    <w:rsid w:val="00D06750"/>
    <w:rsid w:val="00D0694E"/>
    <w:rsid w:val="00D0696D"/>
    <w:rsid w:val="00D06A8D"/>
    <w:rsid w:val="00D06B37"/>
    <w:rsid w:val="00D0716C"/>
    <w:rsid w:val="00D0719C"/>
    <w:rsid w:val="00D071BB"/>
    <w:rsid w:val="00D07221"/>
    <w:rsid w:val="00D07344"/>
    <w:rsid w:val="00D073FC"/>
    <w:rsid w:val="00D074E5"/>
    <w:rsid w:val="00D07519"/>
    <w:rsid w:val="00D07570"/>
    <w:rsid w:val="00D076A4"/>
    <w:rsid w:val="00D076A6"/>
    <w:rsid w:val="00D0789D"/>
    <w:rsid w:val="00D0792A"/>
    <w:rsid w:val="00D07BA7"/>
    <w:rsid w:val="00D07E1C"/>
    <w:rsid w:val="00D07E3D"/>
    <w:rsid w:val="00D07FF2"/>
    <w:rsid w:val="00D10056"/>
    <w:rsid w:val="00D10156"/>
    <w:rsid w:val="00D10282"/>
    <w:rsid w:val="00D10421"/>
    <w:rsid w:val="00D104A9"/>
    <w:rsid w:val="00D106D5"/>
    <w:rsid w:val="00D106E1"/>
    <w:rsid w:val="00D10820"/>
    <w:rsid w:val="00D10A30"/>
    <w:rsid w:val="00D10FEB"/>
    <w:rsid w:val="00D1101C"/>
    <w:rsid w:val="00D1108E"/>
    <w:rsid w:val="00D11091"/>
    <w:rsid w:val="00D11103"/>
    <w:rsid w:val="00D11126"/>
    <w:rsid w:val="00D11139"/>
    <w:rsid w:val="00D11276"/>
    <w:rsid w:val="00D11496"/>
    <w:rsid w:val="00D11594"/>
    <w:rsid w:val="00D11862"/>
    <w:rsid w:val="00D11923"/>
    <w:rsid w:val="00D11A18"/>
    <w:rsid w:val="00D11A6A"/>
    <w:rsid w:val="00D11A73"/>
    <w:rsid w:val="00D11C5B"/>
    <w:rsid w:val="00D11C63"/>
    <w:rsid w:val="00D11DC6"/>
    <w:rsid w:val="00D11E6C"/>
    <w:rsid w:val="00D11E78"/>
    <w:rsid w:val="00D11FA3"/>
    <w:rsid w:val="00D1225A"/>
    <w:rsid w:val="00D123B5"/>
    <w:rsid w:val="00D1257D"/>
    <w:rsid w:val="00D125DA"/>
    <w:rsid w:val="00D125F9"/>
    <w:rsid w:val="00D1270A"/>
    <w:rsid w:val="00D12865"/>
    <w:rsid w:val="00D128E2"/>
    <w:rsid w:val="00D12924"/>
    <w:rsid w:val="00D129BE"/>
    <w:rsid w:val="00D12B5C"/>
    <w:rsid w:val="00D12CA7"/>
    <w:rsid w:val="00D12D23"/>
    <w:rsid w:val="00D12D5C"/>
    <w:rsid w:val="00D12D61"/>
    <w:rsid w:val="00D12D8B"/>
    <w:rsid w:val="00D12DF2"/>
    <w:rsid w:val="00D12ECF"/>
    <w:rsid w:val="00D12F43"/>
    <w:rsid w:val="00D131F8"/>
    <w:rsid w:val="00D1326C"/>
    <w:rsid w:val="00D13290"/>
    <w:rsid w:val="00D13448"/>
    <w:rsid w:val="00D1348D"/>
    <w:rsid w:val="00D134D9"/>
    <w:rsid w:val="00D13573"/>
    <w:rsid w:val="00D13799"/>
    <w:rsid w:val="00D137A2"/>
    <w:rsid w:val="00D13840"/>
    <w:rsid w:val="00D13BE8"/>
    <w:rsid w:val="00D13E22"/>
    <w:rsid w:val="00D13ED7"/>
    <w:rsid w:val="00D14045"/>
    <w:rsid w:val="00D14056"/>
    <w:rsid w:val="00D14279"/>
    <w:rsid w:val="00D14525"/>
    <w:rsid w:val="00D145C9"/>
    <w:rsid w:val="00D1462F"/>
    <w:rsid w:val="00D146CB"/>
    <w:rsid w:val="00D1473F"/>
    <w:rsid w:val="00D147D5"/>
    <w:rsid w:val="00D14945"/>
    <w:rsid w:val="00D14A3C"/>
    <w:rsid w:val="00D14B17"/>
    <w:rsid w:val="00D14B22"/>
    <w:rsid w:val="00D14B68"/>
    <w:rsid w:val="00D14BC3"/>
    <w:rsid w:val="00D14D15"/>
    <w:rsid w:val="00D14DC1"/>
    <w:rsid w:val="00D14EB4"/>
    <w:rsid w:val="00D1509B"/>
    <w:rsid w:val="00D1511A"/>
    <w:rsid w:val="00D151E6"/>
    <w:rsid w:val="00D1562C"/>
    <w:rsid w:val="00D15721"/>
    <w:rsid w:val="00D1572D"/>
    <w:rsid w:val="00D1577D"/>
    <w:rsid w:val="00D159B8"/>
    <w:rsid w:val="00D159DA"/>
    <w:rsid w:val="00D15A98"/>
    <w:rsid w:val="00D15B0B"/>
    <w:rsid w:val="00D15B96"/>
    <w:rsid w:val="00D15CA9"/>
    <w:rsid w:val="00D15D52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2B4"/>
    <w:rsid w:val="00D1633A"/>
    <w:rsid w:val="00D163BD"/>
    <w:rsid w:val="00D16524"/>
    <w:rsid w:val="00D1664C"/>
    <w:rsid w:val="00D16702"/>
    <w:rsid w:val="00D167E9"/>
    <w:rsid w:val="00D168DA"/>
    <w:rsid w:val="00D168DB"/>
    <w:rsid w:val="00D16B6B"/>
    <w:rsid w:val="00D16D8E"/>
    <w:rsid w:val="00D16DD5"/>
    <w:rsid w:val="00D17052"/>
    <w:rsid w:val="00D1710D"/>
    <w:rsid w:val="00D17652"/>
    <w:rsid w:val="00D176B4"/>
    <w:rsid w:val="00D176FF"/>
    <w:rsid w:val="00D177FC"/>
    <w:rsid w:val="00D17957"/>
    <w:rsid w:val="00D17A82"/>
    <w:rsid w:val="00D17B96"/>
    <w:rsid w:val="00D17BD3"/>
    <w:rsid w:val="00D17C0C"/>
    <w:rsid w:val="00D17C55"/>
    <w:rsid w:val="00D17FE8"/>
    <w:rsid w:val="00D2000E"/>
    <w:rsid w:val="00D201A1"/>
    <w:rsid w:val="00D201F0"/>
    <w:rsid w:val="00D203D4"/>
    <w:rsid w:val="00D20485"/>
    <w:rsid w:val="00D20528"/>
    <w:rsid w:val="00D2060E"/>
    <w:rsid w:val="00D2077D"/>
    <w:rsid w:val="00D207BE"/>
    <w:rsid w:val="00D207FD"/>
    <w:rsid w:val="00D2083C"/>
    <w:rsid w:val="00D209F0"/>
    <w:rsid w:val="00D209FF"/>
    <w:rsid w:val="00D20ABE"/>
    <w:rsid w:val="00D20B63"/>
    <w:rsid w:val="00D20C2F"/>
    <w:rsid w:val="00D20CB0"/>
    <w:rsid w:val="00D20D05"/>
    <w:rsid w:val="00D210AE"/>
    <w:rsid w:val="00D210DF"/>
    <w:rsid w:val="00D211AF"/>
    <w:rsid w:val="00D211E9"/>
    <w:rsid w:val="00D211FB"/>
    <w:rsid w:val="00D21225"/>
    <w:rsid w:val="00D2137B"/>
    <w:rsid w:val="00D213BF"/>
    <w:rsid w:val="00D214E8"/>
    <w:rsid w:val="00D21632"/>
    <w:rsid w:val="00D2191D"/>
    <w:rsid w:val="00D219F6"/>
    <w:rsid w:val="00D21A18"/>
    <w:rsid w:val="00D21A88"/>
    <w:rsid w:val="00D21ABC"/>
    <w:rsid w:val="00D21C21"/>
    <w:rsid w:val="00D21CE2"/>
    <w:rsid w:val="00D21D0A"/>
    <w:rsid w:val="00D21DC0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4EA"/>
    <w:rsid w:val="00D224FD"/>
    <w:rsid w:val="00D226F6"/>
    <w:rsid w:val="00D22835"/>
    <w:rsid w:val="00D228A5"/>
    <w:rsid w:val="00D2293A"/>
    <w:rsid w:val="00D22A8E"/>
    <w:rsid w:val="00D22C71"/>
    <w:rsid w:val="00D22C9D"/>
    <w:rsid w:val="00D22D60"/>
    <w:rsid w:val="00D22E45"/>
    <w:rsid w:val="00D231BD"/>
    <w:rsid w:val="00D23284"/>
    <w:rsid w:val="00D233DD"/>
    <w:rsid w:val="00D23577"/>
    <w:rsid w:val="00D2359E"/>
    <w:rsid w:val="00D235E3"/>
    <w:rsid w:val="00D237A0"/>
    <w:rsid w:val="00D23854"/>
    <w:rsid w:val="00D239F1"/>
    <w:rsid w:val="00D23A38"/>
    <w:rsid w:val="00D23A71"/>
    <w:rsid w:val="00D23A7B"/>
    <w:rsid w:val="00D23CDD"/>
    <w:rsid w:val="00D23E69"/>
    <w:rsid w:val="00D23E9E"/>
    <w:rsid w:val="00D23FA1"/>
    <w:rsid w:val="00D24033"/>
    <w:rsid w:val="00D244C3"/>
    <w:rsid w:val="00D245BE"/>
    <w:rsid w:val="00D24704"/>
    <w:rsid w:val="00D24762"/>
    <w:rsid w:val="00D24788"/>
    <w:rsid w:val="00D2479C"/>
    <w:rsid w:val="00D2486B"/>
    <w:rsid w:val="00D248D9"/>
    <w:rsid w:val="00D2493E"/>
    <w:rsid w:val="00D24983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6E"/>
    <w:rsid w:val="00D25194"/>
    <w:rsid w:val="00D2527B"/>
    <w:rsid w:val="00D2547F"/>
    <w:rsid w:val="00D25491"/>
    <w:rsid w:val="00D254BA"/>
    <w:rsid w:val="00D25678"/>
    <w:rsid w:val="00D25809"/>
    <w:rsid w:val="00D25929"/>
    <w:rsid w:val="00D259AB"/>
    <w:rsid w:val="00D25A4B"/>
    <w:rsid w:val="00D25B43"/>
    <w:rsid w:val="00D25C71"/>
    <w:rsid w:val="00D25CF3"/>
    <w:rsid w:val="00D25D92"/>
    <w:rsid w:val="00D25DCB"/>
    <w:rsid w:val="00D25FB2"/>
    <w:rsid w:val="00D26147"/>
    <w:rsid w:val="00D26164"/>
    <w:rsid w:val="00D262AB"/>
    <w:rsid w:val="00D26381"/>
    <w:rsid w:val="00D264D0"/>
    <w:rsid w:val="00D2663B"/>
    <w:rsid w:val="00D2668D"/>
    <w:rsid w:val="00D26824"/>
    <w:rsid w:val="00D26844"/>
    <w:rsid w:val="00D26960"/>
    <w:rsid w:val="00D26974"/>
    <w:rsid w:val="00D26A9B"/>
    <w:rsid w:val="00D26B35"/>
    <w:rsid w:val="00D26B38"/>
    <w:rsid w:val="00D26C98"/>
    <w:rsid w:val="00D26CBC"/>
    <w:rsid w:val="00D26CD4"/>
    <w:rsid w:val="00D26CE8"/>
    <w:rsid w:val="00D26CF3"/>
    <w:rsid w:val="00D26E5A"/>
    <w:rsid w:val="00D26E8A"/>
    <w:rsid w:val="00D26EA6"/>
    <w:rsid w:val="00D26FA2"/>
    <w:rsid w:val="00D27054"/>
    <w:rsid w:val="00D270D5"/>
    <w:rsid w:val="00D2713A"/>
    <w:rsid w:val="00D2714C"/>
    <w:rsid w:val="00D27265"/>
    <w:rsid w:val="00D27269"/>
    <w:rsid w:val="00D27337"/>
    <w:rsid w:val="00D27373"/>
    <w:rsid w:val="00D273CE"/>
    <w:rsid w:val="00D274A9"/>
    <w:rsid w:val="00D275D0"/>
    <w:rsid w:val="00D2763F"/>
    <w:rsid w:val="00D27999"/>
    <w:rsid w:val="00D27AEA"/>
    <w:rsid w:val="00D27CDA"/>
    <w:rsid w:val="00D27D55"/>
    <w:rsid w:val="00D27D77"/>
    <w:rsid w:val="00D27EC2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EE3"/>
    <w:rsid w:val="00D30FF0"/>
    <w:rsid w:val="00D31273"/>
    <w:rsid w:val="00D31276"/>
    <w:rsid w:val="00D312B1"/>
    <w:rsid w:val="00D312F1"/>
    <w:rsid w:val="00D3137E"/>
    <w:rsid w:val="00D3152F"/>
    <w:rsid w:val="00D315E6"/>
    <w:rsid w:val="00D31743"/>
    <w:rsid w:val="00D3188C"/>
    <w:rsid w:val="00D319FF"/>
    <w:rsid w:val="00D31BE7"/>
    <w:rsid w:val="00D31DE8"/>
    <w:rsid w:val="00D31E17"/>
    <w:rsid w:val="00D31F3C"/>
    <w:rsid w:val="00D31F68"/>
    <w:rsid w:val="00D31F74"/>
    <w:rsid w:val="00D3209C"/>
    <w:rsid w:val="00D32177"/>
    <w:rsid w:val="00D3245E"/>
    <w:rsid w:val="00D32485"/>
    <w:rsid w:val="00D325E6"/>
    <w:rsid w:val="00D326D7"/>
    <w:rsid w:val="00D32743"/>
    <w:rsid w:val="00D3275D"/>
    <w:rsid w:val="00D32A4D"/>
    <w:rsid w:val="00D32BD7"/>
    <w:rsid w:val="00D32BE5"/>
    <w:rsid w:val="00D32C48"/>
    <w:rsid w:val="00D32D3C"/>
    <w:rsid w:val="00D32D4F"/>
    <w:rsid w:val="00D32EB5"/>
    <w:rsid w:val="00D330C4"/>
    <w:rsid w:val="00D33371"/>
    <w:rsid w:val="00D33433"/>
    <w:rsid w:val="00D337B2"/>
    <w:rsid w:val="00D338E7"/>
    <w:rsid w:val="00D339F5"/>
    <w:rsid w:val="00D33A5A"/>
    <w:rsid w:val="00D33A78"/>
    <w:rsid w:val="00D33BDA"/>
    <w:rsid w:val="00D33BDB"/>
    <w:rsid w:val="00D3401F"/>
    <w:rsid w:val="00D340D6"/>
    <w:rsid w:val="00D34295"/>
    <w:rsid w:val="00D3429D"/>
    <w:rsid w:val="00D34320"/>
    <w:rsid w:val="00D3437A"/>
    <w:rsid w:val="00D344D7"/>
    <w:rsid w:val="00D344E9"/>
    <w:rsid w:val="00D3463F"/>
    <w:rsid w:val="00D346F6"/>
    <w:rsid w:val="00D34754"/>
    <w:rsid w:val="00D34772"/>
    <w:rsid w:val="00D34A24"/>
    <w:rsid w:val="00D34A44"/>
    <w:rsid w:val="00D34A7E"/>
    <w:rsid w:val="00D34BBB"/>
    <w:rsid w:val="00D34C9C"/>
    <w:rsid w:val="00D34D56"/>
    <w:rsid w:val="00D34DCD"/>
    <w:rsid w:val="00D34E85"/>
    <w:rsid w:val="00D34F67"/>
    <w:rsid w:val="00D350C2"/>
    <w:rsid w:val="00D35140"/>
    <w:rsid w:val="00D3532E"/>
    <w:rsid w:val="00D35392"/>
    <w:rsid w:val="00D354CE"/>
    <w:rsid w:val="00D35530"/>
    <w:rsid w:val="00D35726"/>
    <w:rsid w:val="00D35779"/>
    <w:rsid w:val="00D35965"/>
    <w:rsid w:val="00D35971"/>
    <w:rsid w:val="00D35AAB"/>
    <w:rsid w:val="00D35AB3"/>
    <w:rsid w:val="00D35B51"/>
    <w:rsid w:val="00D35C8E"/>
    <w:rsid w:val="00D35D0F"/>
    <w:rsid w:val="00D35DB7"/>
    <w:rsid w:val="00D35E75"/>
    <w:rsid w:val="00D35E78"/>
    <w:rsid w:val="00D35EF6"/>
    <w:rsid w:val="00D35F40"/>
    <w:rsid w:val="00D35FB3"/>
    <w:rsid w:val="00D36340"/>
    <w:rsid w:val="00D36439"/>
    <w:rsid w:val="00D3654D"/>
    <w:rsid w:val="00D36584"/>
    <w:rsid w:val="00D366FB"/>
    <w:rsid w:val="00D36DC2"/>
    <w:rsid w:val="00D36F4A"/>
    <w:rsid w:val="00D36F4C"/>
    <w:rsid w:val="00D37291"/>
    <w:rsid w:val="00D37317"/>
    <w:rsid w:val="00D373B0"/>
    <w:rsid w:val="00D37463"/>
    <w:rsid w:val="00D37496"/>
    <w:rsid w:val="00D37609"/>
    <w:rsid w:val="00D37699"/>
    <w:rsid w:val="00D37797"/>
    <w:rsid w:val="00D378B8"/>
    <w:rsid w:val="00D378FF"/>
    <w:rsid w:val="00D37932"/>
    <w:rsid w:val="00D37957"/>
    <w:rsid w:val="00D37BA2"/>
    <w:rsid w:val="00D37C13"/>
    <w:rsid w:val="00D37CDF"/>
    <w:rsid w:val="00D37FD8"/>
    <w:rsid w:val="00D40002"/>
    <w:rsid w:val="00D400AF"/>
    <w:rsid w:val="00D400D1"/>
    <w:rsid w:val="00D400F3"/>
    <w:rsid w:val="00D40300"/>
    <w:rsid w:val="00D40335"/>
    <w:rsid w:val="00D4055B"/>
    <w:rsid w:val="00D40765"/>
    <w:rsid w:val="00D4088E"/>
    <w:rsid w:val="00D40ADC"/>
    <w:rsid w:val="00D40B38"/>
    <w:rsid w:val="00D40C4C"/>
    <w:rsid w:val="00D40C5F"/>
    <w:rsid w:val="00D40D43"/>
    <w:rsid w:val="00D40DD2"/>
    <w:rsid w:val="00D40E15"/>
    <w:rsid w:val="00D40EB5"/>
    <w:rsid w:val="00D40FCB"/>
    <w:rsid w:val="00D4113A"/>
    <w:rsid w:val="00D41225"/>
    <w:rsid w:val="00D4149B"/>
    <w:rsid w:val="00D41582"/>
    <w:rsid w:val="00D41620"/>
    <w:rsid w:val="00D4164B"/>
    <w:rsid w:val="00D416D9"/>
    <w:rsid w:val="00D41873"/>
    <w:rsid w:val="00D41912"/>
    <w:rsid w:val="00D41949"/>
    <w:rsid w:val="00D41995"/>
    <w:rsid w:val="00D419B7"/>
    <w:rsid w:val="00D41B2E"/>
    <w:rsid w:val="00D41BB9"/>
    <w:rsid w:val="00D41C82"/>
    <w:rsid w:val="00D41DFF"/>
    <w:rsid w:val="00D4200E"/>
    <w:rsid w:val="00D4201D"/>
    <w:rsid w:val="00D420A8"/>
    <w:rsid w:val="00D420D0"/>
    <w:rsid w:val="00D422D5"/>
    <w:rsid w:val="00D4235A"/>
    <w:rsid w:val="00D423A4"/>
    <w:rsid w:val="00D42415"/>
    <w:rsid w:val="00D42453"/>
    <w:rsid w:val="00D424E6"/>
    <w:rsid w:val="00D425B2"/>
    <w:rsid w:val="00D426BE"/>
    <w:rsid w:val="00D427F1"/>
    <w:rsid w:val="00D42894"/>
    <w:rsid w:val="00D428D7"/>
    <w:rsid w:val="00D429D3"/>
    <w:rsid w:val="00D42A3D"/>
    <w:rsid w:val="00D42C93"/>
    <w:rsid w:val="00D42D67"/>
    <w:rsid w:val="00D42EEE"/>
    <w:rsid w:val="00D42F81"/>
    <w:rsid w:val="00D4314C"/>
    <w:rsid w:val="00D43191"/>
    <w:rsid w:val="00D433E3"/>
    <w:rsid w:val="00D43450"/>
    <w:rsid w:val="00D4345E"/>
    <w:rsid w:val="00D434C1"/>
    <w:rsid w:val="00D43582"/>
    <w:rsid w:val="00D43587"/>
    <w:rsid w:val="00D436E2"/>
    <w:rsid w:val="00D4375C"/>
    <w:rsid w:val="00D43780"/>
    <w:rsid w:val="00D437E6"/>
    <w:rsid w:val="00D4388C"/>
    <w:rsid w:val="00D4391F"/>
    <w:rsid w:val="00D43B69"/>
    <w:rsid w:val="00D43B7C"/>
    <w:rsid w:val="00D43B8B"/>
    <w:rsid w:val="00D43BD8"/>
    <w:rsid w:val="00D43C73"/>
    <w:rsid w:val="00D43C87"/>
    <w:rsid w:val="00D43C9C"/>
    <w:rsid w:val="00D43D3A"/>
    <w:rsid w:val="00D43E22"/>
    <w:rsid w:val="00D43F02"/>
    <w:rsid w:val="00D43F5E"/>
    <w:rsid w:val="00D44083"/>
    <w:rsid w:val="00D440A6"/>
    <w:rsid w:val="00D44130"/>
    <w:rsid w:val="00D441AA"/>
    <w:rsid w:val="00D44574"/>
    <w:rsid w:val="00D4468C"/>
    <w:rsid w:val="00D4472A"/>
    <w:rsid w:val="00D447DA"/>
    <w:rsid w:val="00D449D6"/>
    <w:rsid w:val="00D449EF"/>
    <w:rsid w:val="00D449F6"/>
    <w:rsid w:val="00D44A87"/>
    <w:rsid w:val="00D44AC7"/>
    <w:rsid w:val="00D44F72"/>
    <w:rsid w:val="00D454F1"/>
    <w:rsid w:val="00D45511"/>
    <w:rsid w:val="00D45590"/>
    <w:rsid w:val="00D455C7"/>
    <w:rsid w:val="00D4566A"/>
    <w:rsid w:val="00D4590F"/>
    <w:rsid w:val="00D45967"/>
    <w:rsid w:val="00D45AD6"/>
    <w:rsid w:val="00D45B1B"/>
    <w:rsid w:val="00D45B3B"/>
    <w:rsid w:val="00D45BCE"/>
    <w:rsid w:val="00D45C20"/>
    <w:rsid w:val="00D45CE7"/>
    <w:rsid w:val="00D45D20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4"/>
    <w:rsid w:val="00D467A6"/>
    <w:rsid w:val="00D46828"/>
    <w:rsid w:val="00D468C3"/>
    <w:rsid w:val="00D46A99"/>
    <w:rsid w:val="00D46AFD"/>
    <w:rsid w:val="00D46C83"/>
    <w:rsid w:val="00D46E19"/>
    <w:rsid w:val="00D46ED3"/>
    <w:rsid w:val="00D46F32"/>
    <w:rsid w:val="00D46FA9"/>
    <w:rsid w:val="00D46FE3"/>
    <w:rsid w:val="00D470AA"/>
    <w:rsid w:val="00D471CC"/>
    <w:rsid w:val="00D471F6"/>
    <w:rsid w:val="00D4731E"/>
    <w:rsid w:val="00D4734B"/>
    <w:rsid w:val="00D47360"/>
    <w:rsid w:val="00D474B1"/>
    <w:rsid w:val="00D4751C"/>
    <w:rsid w:val="00D4757C"/>
    <w:rsid w:val="00D47595"/>
    <w:rsid w:val="00D476D7"/>
    <w:rsid w:val="00D4780B"/>
    <w:rsid w:val="00D47884"/>
    <w:rsid w:val="00D4799F"/>
    <w:rsid w:val="00D479E5"/>
    <w:rsid w:val="00D47C64"/>
    <w:rsid w:val="00D47D84"/>
    <w:rsid w:val="00D47E0B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0DA2"/>
    <w:rsid w:val="00D50F0A"/>
    <w:rsid w:val="00D51528"/>
    <w:rsid w:val="00D516F8"/>
    <w:rsid w:val="00D5174D"/>
    <w:rsid w:val="00D51753"/>
    <w:rsid w:val="00D517A1"/>
    <w:rsid w:val="00D51888"/>
    <w:rsid w:val="00D51927"/>
    <w:rsid w:val="00D51955"/>
    <w:rsid w:val="00D51A07"/>
    <w:rsid w:val="00D51A11"/>
    <w:rsid w:val="00D51BB2"/>
    <w:rsid w:val="00D51BE6"/>
    <w:rsid w:val="00D51C2B"/>
    <w:rsid w:val="00D51D8E"/>
    <w:rsid w:val="00D51F66"/>
    <w:rsid w:val="00D51F85"/>
    <w:rsid w:val="00D52075"/>
    <w:rsid w:val="00D520E0"/>
    <w:rsid w:val="00D523F5"/>
    <w:rsid w:val="00D52606"/>
    <w:rsid w:val="00D526ED"/>
    <w:rsid w:val="00D526F4"/>
    <w:rsid w:val="00D52711"/>
    <w:rsid w:val="00D52821"/>
    <w:rsid w:val="00D52872"/>
    <w:rsid w:val="00D52891"/>
    <w:rsid w:val="00D528CF"/>
    <w:rsid w:val="00D529B3"/>
    <w:rsid w:val="00D52A3B"/>
    <w:rsid w:val="00D52AD5"/>
    <w:rsid w:val="00D52C46"/>
    <w:rsid w:val="00D52C50"/>
    <w:rsid w:val="00D52C8F"/>
    <w:rsid w:val="00D52CE1"/>
    <w:rsid w:val="00D52D37"/>
    <w:rsid w:val="00D52E40"/>
    <w:rsid w:val="00D52E9C"/>
    <w:rsid w:val="00D52FFB"/>
    <w:rsid w:val="00D5303F"/>
    <w:rsid w:val="00D53040"/>
    <w:rsid w:val="00D5310B"/>
    <w:rsid w:val="00D53254"/>
    <w:rsid w:val="00D5325C"/>
    <w:rsid w:val="00D53405"/>
    <w:rsid w:val="00D535B5"/>
    <w:rsid w:val="00D53687"/>
    <w:rsid w:val="00D536DF"/>
    <w:rsid w:val="00D536F2"/>
    <w:rsid w:val="00D5383C"/>
    <w:rsid w:val="00D53C1B"/>
    <w:rsid w:val="00D53D75"/>
    <w:rsid w:val="00D53E43"/>
    <w:rsid w:val="00D53F61"/>
    <w:rsid w:val="00D53F81"/>
    <w:rsid w:val="00D53FE9"/>
    <w:rsid w:val="00D54156"/>
    <w:rsid w:val="00D5425F"/>
    <w:rsid w:val="00D54300"/>
    <w:rsid w:val="00D54451"/>
    <w:rsid w:val="00D544E4"/>
    <w:rsid w:val="00D545C3"/>
    <w:rsid w:val="00D54816"/>
    <w:rsid w:val="00D548B7"/>
    <w:rsid w:val="00D54A88"/>
    <w:rsid w:val="00D54B41"/>
    <w:rsid w:val="00D54B54"/>
    <w:rsid w:val="00D54BF6"/>
    <w:rsid w:val="00D54CAD"/>
    <w:rsid w:val="00D54CFE"/>
    <w:rsid w:val="00D54E10"/>
    <w:rsid w:val="00D54E1C"/>
    <w:rsid w:val="00D54E7A"/>
    <w:rsid w:val="00D54FFE"/>
    <w:rsid w:val="00D55195"/>
    <w:rsid w:val="00D55353"/>
    <w:rsid w:val="00D5549C"/>
    <w:rsid w:val="00D554A3"/>
    <w:rsid w:val="00D55557"/>
    <w:rsid w:val="00D557C9"/>
    <w:rsid w:val="00D55838"/>
    <w:rsid w:val="00D55946"/>
    <w:rsid w:val="00D55A4E"/>
    <w:rsid w:val="00D55B15"/>
    <w:rsid w:val="00D55CF3"/>
    <w:rsid w:val="00D55E15"/>
    <w:rsid w:val="00D560F9"/>
    <w:rsid w:val="00D5616F"/>
    <w:rsid w:val="00D56231"/>
    <w:rsid w:val="00D5639A"/>
    <w:rsid w:val="00D56429"/>
    <w:rsid w:val="00D5643D"/>
    <w:rsid w:val="00D565A8"/>
    <w:rsid w:val="00D566C9"/>
    <w:rsid w:val="00D56979"/>
    <w:rsid w:val="00D56A10"/>
    <w:rsid w:val="00D56A54"/>
    <w:rsid w:val="00D56B59"/>
    <w:rsid w:val="00D56B89"/>
    <w:rsid w:val="00D56BFA"/>
    <w:rsid w:val="00D56EBB"/>
    <w:rsid w:val="00D5710D"/>
    <w:rsid w:val="00D571DB"/>
    <w:rsid w:val="00D572C9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D8C"/>
    <w:rsid w:val="00D57DA8"/>
    <w:rsid w:val="00D57E80"/>
    <w:rsid w:val="00D57ECB"/>
    <w:rsid w:val="00D6004F"/>
    <w:rsid w:val="00D6007D"/>
    <w:rsid w:val="00D6009D"/>
    <w:rsid w:val="00D600D2"/>
    <w:rsid w:val="00D601C5"/>
    <w:rsid w:val="00D6027A"/>
    <w:rsid w:val="00D604BB"/>
    <w:rsid w:val="00D60521"/>
    <w:rsid w:val="00D6075F"/>
    <w:rsid w:val="00D6079D"/>
    <w:rsid w:val="00D6082B"/>
    <w:rsid w:val="00D609BE"/>
    <w:rsid w:val="00D60A34"/>
    <w:rsid w:val="00D60AC9"/>
    <w:rsid w:val="00D60B79"/>
    <w:rsid w:val="00D60D59"/>
    <w:rsid w:val="00D60D5B"/>
    <w:rsid w:val="00D60DC2"/>
    <w:rsid w:val="00D6103D"/>
    <w:rsid w:val="00D61040"/>
    <w:rsid w:val="00D6105F"/>
    <w:rsid w:val="00D6119E"/>
    <w:rsid w:val="00D61291"/>
    <w:rsid w:val="00D6129A"/>
    <w:rsid w:val="00D61446"/>
    <w:rsid w:val="00D61678"/>
    <w:rsid w:val="00D616F7"/>
    <w:rsid w:val="00D6187E"/>
    <w:rsid w:val="00D61967"/>
    <w:rsid w:val="00D6196E"/>
    <w:rsid w:val="00D61A97"/>
    <w:rsid w:val="00D61D20"/>
    <w:rsid w:val="00D61E4D"/>
    <w:rsid w:val="00D61F7A"/>
    <w:rsid w:val="00D61FED"/>
    <w:rsid w:val="00D62127"/>
    <w:rsid w:val="00D6215D"/>
    <w:rsid w:val="00D6222E"/>
    <w:rsid w:val="00D623AE"/>
    <w:rsid w:val="00D62476"/>
    <w:rsid w:val="00D62581"/>
    <w:rsid w:val="00D6264B"/>
    <w:rsid w:val="00D6270E"/>
    <w:rsid w:val="00D6273F"/>
    <w:rsid w:val="00D6282C"/>
    <w:rsid w:val="00D62949"/>
    <w:rsid w:val="00D62AF9"/>
    <w:rsid w:val="00D62B3E"/>
    <w:rsid w:val="00D62D2D"/>
    <w:rsid w:val="00D62F5F"/>
    <w:rsid w:val="00D62F6C"/>
    <w:rsid w:val="00D631AD"/>
    <w:rsid w:val="00D6329D"/>
    <w:rsid w:val="00D63320"/>
    <w:rsid w:val="00D63776"/>
    <w:rsid w:val="00D637DE"/>
    <w:rsid w:val="00D638C9"/>
    <w:rsid w:val="00D63A82"/>
    <w:rsid w:val="00D63B80"/>
    <w:rsid w:val="00D63C13"/>
    <w:rsid w:val="00D63C40"/>
    <w:rsid w:val="00D63E3C"/>
    <w:rsid w:val="00D63EB7"/>
    <w:rsid w:val="00D63F9D"/>
    <w:rsid w:val="00D640A0"/>
    <w:rsid w:val="00D643B0"/>
    <w:rsid w:val="00D64584"/>
    <w:rsid w:val="00D64655"/>
    <w:rsid w:val="00D646E3"/>
    <w:rsid w:val="00D6470B"/>
    <w:rsid w:val="00D64720"/>
    <w:rsid w:val="00D648FB"/>
    <w:rsid w:val="00D64AA8"/>
    <w:rsid w:val="00D64BAD"/>
    <w:rsid w:val="00D64D40"/>
    <w:rsid w:val="00D64ED8"/>
    <w:rsid w:val="00D65091"/>
    <w:rsid w:val="00D6512B"/>
    <w:rsid w:val="00D65160"/>
    <w:rsid w:val="00D65230"/>
    <w:rsid w:val="00D6530C"/>
    <w:rsid w:val="00D65332"/>
    <w:rsid w:val="00D6547D"/>
    <w:rsid w:val="00D6553E"/>
    <w:rsid w:val="00D65717"/>
    <w:rsid w:val="00D657F3"/>
    <w:rsid w:val="00D65A80"/>
    <w:rsid w:val="00D65B2A"/>
    <w:rsid w:val="00D65B4D"/>
    <w:rsid w:val="00D65D15"/>
    <w:rsid w:val="00D65E8B"/>
    <w:rsid w:val="00D65EE2"/>
    <w:rsid w:val="00D65F23"/>
    <w:rsid w:val="00D65F29"/>
    <w:rsid w:val="00D65F6B"/>
    <w:rsid w:val="00D65F88"/>
    <w:rsid w:val="00D6623D"/>
    <w:rsid w:val="00D662B1"/>
    <w:rsid w:val="00D6634A"/>
    <w:rsid w:val="00D66359"/>
    <w:rsid w:val="00D6642A"/>
    <w:rsid w:val="00D66522"/>
    <w:rsid w:val="00D66597"/>
    <w:rsid w:val="00D667BE"/>
    <w:rsid w:val="00D667C4"/>
    <w:rsid w:val="00D6688C"/>
    <w:rsid w:val="00D66937"/>
    <w:rsid w:val="00D66A18"/>
    <w:rsid w:val="00D66B4A"/>
    <w:rsid w:val="00D66C4E"/>
    <w:rsid w:val="00D66CAB"/>
    <w:rsid w:val="00D66DEB"/>
    <w:rsid w:val="00D67028"/>
    <w:rsid w:val="00D67032"/>
    <w:rsid w:val="00D6708C"/>
    <w:rsid w:val="00D67242"/>
    <w:rsid w:val="00D672EB"/>
    <w:rsid w:val="00D6744E"/>
    <w:rsid w:val="00D6746E"/>
    <w:rsid w:val="00D67635"/>
    <w:rsid w:val="00D6768F"/>
    <w:rsid w:val="00D67752"/>
    <w:rsid w:val="00D67758"/>
    <w:rsid w:val="00D67913"/>
    <w:rsid w:val="00D679DB"/>
    <w:rsid w:val="00D67A8F"/>
    <w:rsid w:val="00D67B3F"/>
    <w:rsid w:val="00D67B45"/>
    <w:rsid w:val="00D67B61"/>
    <w:rsid w:val="00D67B8B"/>
    <w:rsid w:val="00D67BC9"/>
    <w:rsid w:val="00D67C6F"/>
    <w:rsid w:val="00D67D47"/>
    <w:rsid w:val="00D67E0A"/>
    <w:rsid w:val="00D67E58"/>
    <w:rsid w:val="00D67FAF"/>
    <w:rsid w:val="00D67FCB"/>
    <w:rsid w:val="00D700CB"/>
    <w:rsid w:val="00D7040A"/>
    <w:rsid w:val="00D70536"/>
    <w:rsid w:val="00D7068F"/>
    <w:rsid w:val="00D70753"/>
    <w:rsid w:val="00D70789"/>
    <w:rsid w:val="00D70848"/>
    <w:rsid w:val="00D709BC"/>
    <w:rsid w:val="00D70A50"/>
    <w:rsid w:val="00D70AD4"/>
    <w:rsid w:val="00D70B5C"/>
    <w:rsid w:val="00D70BF9"/>
    <w:rsid w:val="00D70D07"/>
    <w:rsid w:val="00D70E25"/>
    <w:rsid w:val="00D70F68"/>
    <w:rsid w:val="00D70FA5"/>
    <w:rsid w:val="00D71075"/>
    <w:rsid w:val="00D7112A"/>
    <w:rsid w:val="00D711B6"/>
    <w:rsid w:val="00D712AC"/>
    <w:rsid w:val="00D71392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3F"/>
    <w:rsid w:val="00D71892"/>
    <w:rsid w:val="00D719C5"/>
    <w:rsid w:val="00D71A74"/>
    <w:rsid w:val="00D71B94"/>
    <w:rsid w:val="00D71BD0"/>
    <w:rsid w:val="00D71C4A"/>
    <w:rsid w:val="00D71CC0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C1"/>
    <w:rsid w:val="00D723F0"/>
    <w:rsid w:val="00D7257C"/>
    <w:rsid w:val="00D725D1"/>
    <w:rsid w:val="00D72730"/>
    <w:rsid w:val="00D727F7"/>
    <w:rsid w:val="00D7284E"/>
    <w:rsid w:val="00D7296D"/>
    <w:rsid w:val="00D72AFA"/>
    <w:rsid w:val="00D72B27"/>
    <w:rsid w:val="00D72D51"/>
    <w:rsid w:val="00D72E28"/>
    <w:rsid w:val="00D72F84"/>
    <w:rsid w:val="00D731B7"/>
    <w:rsid w:val="00D73210"/>
    <w:rsid w:val="00D73278"/>
    <w:rsid w:val="00D73460"/>
    <w:rsid w:val="00D7347E"/>
    <w:rsid w:val="00D7350B"/>
    <w:rsid w:val="00D73544"/>
    <w:rsid w:val="00D735CF"/>
    <w:rsid w:val="00D738F9"/>
    <w:rsid w:val="00D73C18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59"/>
    <w:rsid w:val="00D744B2"/>
    <w:rsid w:val="00D746B3"/>
    <w:rsid w:val="00D74765"/>
    <w:rsid w:val="00D74853"/>
    <w:rsid w:val="00D74862"/>
    <w:rsid w:val="00D7494F"/>
    <w:rsid w:val="00D74A26"/>
    <w:rsid w:val="00D74A4F"/>
    <w:rsid w:val="00D74A7A"/>
    <w:rsid w:val="00D74B4C"/>
    <w:rsid w:val="00D74BD3"/>
    <w:rsid w:val="00D74D98"/>
    <w:rsid w:val="00D74DC3"/>
    <w:rsid w:val="00D74EA4"/>
    <w:rsid w:val="00D750A4"/>
    <w:rsid w:val="00D7515C"/>
    <w:rsid w:val="00D7518F"/>
    <w:rsid w:val="00D752F7"/>
    <w:rsid w:val="00D7531F"/>
    <w:rsid w:val="00D7543C"/>
    <w:rsid w:val="00D754DE"/>
    <w:rsid w:val="00D75587"/>
    <w:rsid w:val="00D756EB"/>
    <w:rsid w:val="00D75701"/>
    <w:rsid w:val="00D75841"/>
    <w:rsid w:val="00D75C83"/>
    <w:rsid w:val="00D75C97"/>
    <w:rsid w:val="00D75CA8"/>
    <w:rsid w:val="00D75D6A"/>
    <w:rsid w:val="00D75D80"/>
    <w:rsid w:val="00D75D92"/>
    <w:rsid w:val="00D75D94"/>
    <w:rsid w:val="00D75DBA"/>
    <w:rsid w:val="00D75F13"/>
    <w:rsid w:val="00D75F2E"/>
    <w:rsid w:val="00D75F4D"/>
    <w:rsid w:val="00D7604C"/>
    <w:rsid w:val="00D762BC"/>
    <w:rsid w:val="00D7630F"/>
    <w:rsid w:val="00D76486"/>
    <w:rsid w:val="00D76506"/>
    <w:rsid w:val="00D76665"/>
    <w:rsid w:val="00D76712"/>
    <w:rsid w:val="00D76833"/>
    <w:rsid w:val="00D76861"/>
    <w:rsid w:val="00D769A6"/>
    <w:rsid w:val="00D76ABA"/>
    <w:rsid w:val="00D76C83"/>
    <w:rsid w:val="00D76C9D"/>
    <w:rsid w:val="00D76DE1"/>
    <w:rsid w:val="00D76FA5"/>
    <w:rsid w:val="00D77076"/>
    <w:rsid w:val="00D7717B"/>
    <w:rsid w:val="00D7726E"/>
    <w:rsid w:val="00D7732F"/>
    <w:rsid w:val="00D775EE"/>
    <w:rsid w:val="00D776C4"/>
    <w:rsid w:val="00D776D9"/>
    <w:rsid w:val="00D776FB"/>
    <w:rsid w:val="00D7784A"/>
    <w:rsid w:val="00D77A31"/>
    <w:rsid w:val="00D77B41"/>
    <w:rsid w:val="00D77BF5"/>
    <w:rsid w:val="00D77C35"/>
    <w:rsid w:val="00D77C45"/>
    <w:rsid w:val="00D77DF1"/>
    <w:rsid w:val="00D77DFE"/>
    <w:rsid w:val="00D8004B"/>
    <w:rsid w:val="00D80118"/>
    <w:rsid w:val="00D80205"/>
    <w:rsid w:val="00D8041F"/>
    <w:rsid w:val="00D80563"/>
    <w:rsid w:val="00D8057A"/>
    <w:rsid w:val="00D805D6"/>
    <w:rsid w:val="00D8062F"/>
    <w:rsid w:val="00D80681"/>
    <w:rsid w:val="00D807DA"/>
    <w:rsid w:val="00D80975"/>
    <w:rsid w:val="00D80A38"/>
    <w:rsid w:val="00D80A61"/>
    <w:rsid w:val="00D80ADC"/>
    <w:rsid w:val="00D80DD5"/>
    <w:rsid w:val="00D80DF1"/>
    <w:rsid w:val="00D80E29"/>
    <w:rsid w:val="00D80F80"/>
    <w:rsid w:val="00D813EC"/>
    <w:rsid w:val="00D8144D"/>
    <w:rsid w:val="00D81583"/>
    <w:rsid w:val="00D815F8"/>
    <w:rsid w:val="00D816BA"/>
    <w:rsid w:val="00D816BD"/>
    <w:rsid w:val="00D81726"/>
    <w:rsid w:val="00D818C8"/>
    <w:rsid w:val="00D819B4"/>
    <w:rsid w:val="00D81D63"/>
    <w:rsid w:val="00D81E6C"/>
    <w:rsid w:val="00D82049"/>
    <w:rsid w:val="00D8206C"/>
    <w:rsid w:val="00D820F6"/>
    <w:rsid w:val="00D82227"/>
    <w:rsid w:val="00D8246B"/>
    <w:rsid w:val="00D824B6"/>
    <w:rsid w:val="00D824D1"/>
    <w:rsid w:val="00D824D8"/>
    <w:rsid w:val="00D8258E"/>
    <w:rsid w:val="00D82676"/>
    <w:rsid w:val="00D82700"/>
    <w:rsid w:val="00D82793"/>
    <w:rsid w:val="00D82861"/>
    <w:rsid w:val="00D828DE"/>
    <w:rsid w:val="00D82979"/>
    <w:rsid w:val="00D82A9E"/>
    <w:rsid w:val="00D82B78"/>
    <w:rsid w:val="00D82B91"/>
    <w:rsid w:val="00D82B99"/>
    <w:rsid w:val="00D82E09"/>
    <w:rsid w:val="00D830F8"/>
    <w:rsid w:val="00D83202"/>
    <w:rsid w:val="00D83225"/>
    <w:rsid w:val="00D83270"/>
    <w:rsid w:val="00D832A7"/>
    <w:rsid w:val="00D8341C"/>
    <w:rsid w:val="00D837C0"/>
    <w:rsid w:val="00D8387E"/>
    <w:rsid w:val="00D83883"/>
    <w:rsid w:val="00D838A1"/>
    <w:rsid w:val="00D8394E"/>
    <w:rsid w:val="00D8395B"/>
    <w:rsid w:val="00D839D8"/>
    <w:rsid w:val="00D83B10"/>
    <w:rsid w:val="00D83B9F"/>
    <w:rsid w:val="00D83C30"/>
    <w:rsid w:val="00D83CB8"/>
    <w:rsid w:val="00D83D05"/>
    <w:rsid w:val="00D83DBA"/>
    <w:rsid w:val="00D83E79"/>
    <w:rsid w:val="00D83F49"/>
    <w:rsid w:val="00D83FDC"/>
    <w:rsid w:val="00D83FF5"/>
    <w:rsid w:val="00D8409A"/>
    <w:rsid w:val="00D840DA"/>
    <w:rsid w:val="00D84194"/>
    <w:rsid w:val="00D842AD"/>
    <w:rsid w:val="00D84303"/>
    <w:rsid w:val="00D8441A"/>
    <w:rsid w:val="00D845A8"/>
    <w:rsid w:val="00D84632"/>
    <w:rsid w:val="00D8477A"/>
    <w:rsid w:val="00D847A5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C5"/>
    <w:rsid w:val="00D857F7"/>
    <w:rsid w:val="00D85824"/>
    <w:rsid w:val="00D8589B"/>
    <w:rsid w:val="00D8598C"/>
    <w:rsid w:val="00D85AD4"/>
    <w:rsid w:val="00D85CA2"/>
    <w:rsid w:val="00D85CC0"/>
    <w:rsid w:val="00D85D2E"/>
    <w:rsid w:val="00D85D5F"/>
    <w:rsid w:val="00D85D7B"/>
    <w:rsid w:val="00D85DD6"/>
    <w:rsid w:val="00D85DE3"/>
    <w:rsid w:val="00D85FAE"/>
    <w:rsid w:val="00D86038"/>
    <w:rsid w:val="00D86089"/>
    <w:rsid w:val="00D8608F"/>
    <w:rsid w:val="00D860AF"/>
    <w:rsid w:val="00D86147"/>
    <w:rsid w:val="00D8622D"/>
    <w:rsid w:val="00D86639"/>
    <w:rsid w:val="00D86656"/>
    <w:rsid w:val="00D866D6"/>
    <w:rsid w:val="00D8672B"/>
    <w:rsid w:val="00D86754"/>
    <w:rsid w:val="00D86824"/>
    <w:rsid w:val="00D86893"/>
    <w:rsid w:val="00D8691B"/>
    <w:rsid w:val="00D86967"/>
    <w:rsid w:val="00D86A24"/>
    <w:rsid w:val="00D86A7D"/>
    <w:rsid w:val="00D86A84"/>
    <w:rsid w:val="00D86B12"/>
    <w:rsid w:val="00D86BC2"/>
    <w:rsid w:val="00D86C3A"/>
    <w:rsid w:val="00D86C7A"/>
    <w:rsid w:val="00D86C82"/>
    <w:rsid w:val="00D86D0E"/>
    <w:rsid w:val="00D86D10"/>
    <w:rsid w:val="00D86DED"/>
    <w:rsid w:val="00D86ECE"/>
    <w:rsid w:val="00D86F09"/>
    <w:rsid w:val="00D86FC1"/>
    <w:rsid w:val="00D86FCA"/>
    <w:rsid w:val="00D87015"/>
    <w:rsid w:val="00D87027"/>
    <w:rsid w:val="00D8708B"/>
    <w:rsid w:val="00D870C0"/>
    <w:rsid w:val="00D8731E"/>
    <w:rsid w:val="00D87353"/>
    <w:rsid w:val="00D8743C"/>
    <w:rsid w:val="00D8746A"/>
    <w:rsid w:val="00D874AC"/>
    <w:rsid w:val="00D87681"/>
    <w:rsid w:val="00D8777A"/>
    <w:rsid w:val="00D87795"/>
    <w:rsid w:val="00D877F3"/>
    <w:rsid w:val="00D878BC"/>
    <w:rsid w:val="00D8797E"/>
    <w:rsid w:val="00D8798D"/>
    <w:rsid w:val="00D879A1"/>
    <w:rsid w:val="00D87A3A"/>
    <w:rsid w:val="00D87C16"/>
    <w:rsid w:val="00D87C58"/>
    <w:rsid w:val="00D87EFE"/>
    <w:rsid w:val="00D87F24"/>
    <w:rsid w:val="00D87F76"/>
    <w:rsid w:val="00D9002B"/>
    <w:rsid w:val="00D90055"/>
    <w:rsid w:val="00D9006A"/>
    <w:rsid w:val="00D9020E"/>
    <w:rsid w:val="00D90423"/>
    <w:rsid w:val="00D90672"/>
    <w:rsid w:val="00D906B9"/>
    <w:rsid w:val="00D90852"/>
    <w:rsid w:val="00D90912"/>
    <w:rsid w:val="00D90B7A"/>
    <w:rsid w:val="00D90BDA"/>
    <w:rsid w:val="00D90BEC"/>
    <w:rsid w:val="00D90C25"/>
    <w:rsid w:val="00D90CBC"/>
    <w:rsid w:val="00D90D77"/>
    <w:rsid w:val="00D90EC4"/>
    <w:rsid w:val="00D90F35"/>
    <w:rsid w:val="00D90F67"/>
    <w:rsid w:val="00D91029"/>
    <w:rsid w:val="00D9125C"/>
    <w:rsid w:val="00D9129C"/>
    <w:rsid w:val="00D91364"/>
    <w:rsid w:val="00D9140E"/>
    <w:rsid w:val="00D914CC"/>
    <w:rsid w:val="00D91501"/>
    <w:rsid w:val="00D91519"/>
    <w:rsid w:val="00D91688"/>
    <w:rsid w:val="00D91856"/>
    <w:rsid w:val="00D918A8"/>
    <w:rsid w:val="00D91944"/>
    <w:rsid w:val="00D91A0C"/>
    <w:rsid w:val="00D91A66"/>
    <w:rsid w:val="00D91B4A"/>
    <w:rsid w:val="00D91B95"/>
    <w:rsid w:val="00D91C96"/>
    <w:rsid w:val="00D91D29"/>
    <w:rsid w:val="00D91D46"/>
    <w:rsid w:val="00D91EFD"/>
    <w:rsid w:val="00D91F01"/>
    <w:rsid w:val="00D91FBC"/>
    <w:rsid w:val="00D92153"/>
    <w:rsid w:val="00D923C8"/>
    <w:rsid w:val="00D9246F"/>
    <w:rsid w:val="00D924C0"/>
    <w:rsid w:val="00D925D3"/>
    <w:rsid w:val="00D92981"/>
    <w:rsid w:val="00D92A4C"/>
    <w:rsid w:val="00D92C6D"/>
    <w:rsid w:val="00D92E32"/>
    <w:rsid w:val="00D93287"/>
    <w:rsid w:val="00D93938"/>
    <w:rsid w:val="00D93C92"/>
    <w:rsid w:val="00D93C9E"/>
    <w:rsid w:val="00D93D8C"/>
    <w:rsid w:val="00D93DA4"/>
    <w:rsid w:val="00D93DBC"/>
    <w:rsid w:val="00D93E6B"/>
    <w:rsid w:val="00D93EDD"/>
    <w:rsid w:val="00D93EF2"/>
    <w:rsid w:val="00D93F24"/>
    <w:rsid w:val="00D93F3A"/>
    <w:rsid w:val="00D940D7"/>
    <w:rsid w:val="00D94105"/>
    <w:rsid w:val="00D942BD"/>
    <w:rsid w:val="00D942D4"/>
    <w:rsid w:val="00D94336"/>
    <w:rsid w:val="00D94347"/>
    <w:rsid w:val="00D9434B"/>
    <w:rsid w:val="00D94469"/>
    <w:rsid w:val="00D9448A"/>
    <w:rsid w:val="00D944C4"/>
    <w:rsid w:val="00D944D1"/>
    <w:rsid w:val="00D94519"/>
    <w:rsid w:val="00D945DC"/>
    <w:rsid w:val="00D94633"/>
    <w:rsid w:val="00D9465D"/>
    <w:rsid w:val="00D947FD"/>
    <w:rsid w:val="00D94922"/>
    <w:rsid w:val="00D94A61"/>
    <w:rsid w:val="00D94AA0"/>
    <w:rsid w:val="00D94AA6"/>
    <w:rsid w:val="00D94B06"/>
    <w:rsid w:val="00D94B9D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C7B"/>
    <w:rsid w:val="00D95C8E"/>
    <w:rsid w:val="00D95CFF"/>
    <w:rsid w:val="00D95D26"/>
    <w:rsid w:val="00D95EE8"/>
    <w:rsid w:val="00D95EF3"/>
    <w:rsid w:val="00D96089"/>
    <w:rsid w:val="00D961D9"/>
    <w:rsid w:val="00D9620A"/>
    <w:rsid w:val="00D9625F"/>
    <w:rsid w:val="00D9629B"/>
    <w:rsid w:val="00D962AD"/>
    <w:rsid w:val="00D962FB"/>
    <w:rsid w:val="00D96334"/>
    <w:rsid w:val="00D96435"/>
    <w:rsid w:val="00D96486"/>
    <w:rsid w:val="00D965B7"/>
    <w:rsid w:val="00D966B1"/>
    <w:rsid w:val="00D966C2"/>
    <w:rsid w:val="00D96880"/>
    <w:rsid w:val="00D969BE"/>
    <w:rsid w:val="00D96A1D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C7"/>
    <w:rsid w:val="00D975EA"/>
    <w:rsid w:val="00D9778E"/>
    <w:rsid w:val="00D977CE"/>
    <w:rsid w:val="00D97913"/>
    <w:rsid w:val="00D9794C"/>
    <w:rsid w:val="00D979AA"/>
    <w:rsid w:val="00D97A69"/>
    <w:rsid w:val="00D97B28"/>
    <w:rsid w:val="00D97C38"/>
    <w:rsid w:val="00D97E27"/>
    <w:rsid w:val="00D97E64"/>
    <w:rsid w:val="00D97E79"/>
    <w:rsid w:val="00D97F47"/>
    <w:rsid w:val="00DA0028"/>
    <w:rsid w:val="00DA003C"/>
    <w:rsid w:val="00DA01A4"/>
    <w:rsid w:val="00DA01CC"/>
    <w:rsid w:val="00DA02A0"/>
    <w:rsid w:val="00DA0587"/>
    <w:rsid w:val="00DA0723"/>
    <w:rsid w:val="00DA07A7"/>
    <w:rsid w:val="00DA0823"/>
    <w:rsid w:val="00DA0847"/>
    <w:rsid w:val="00DA09FD"/>
    <w:rsid w:val="00DA0B7E"/>
    <w:rsid w:val="00DA0C53"/>
    <w:rsid w:val="00DA0C65"/>
    <w:rsid w:val="00DA0C8F"/>
    <w:rsid w:val="00DA0E15"/>
    <w:rsid w:val="00DA116A"/>
    <w:rsid w:val="00DA1345"/>
    <w:rsid w:val="00DA1440"/>
    <w:rsid w:val="00DA1476"/>
    <w:rsid w:val="00DA157D"/>
    <w:rsid w:val="00DA1701"/>
    <w:rsid w:val="00DA173E"/>
    <w:rsid w:val="00DA17F6"/>
    <w:rsid w:val="00DA180C"/>
    <w:rsid w:val="00DA195C"/>
    <w:rsid w:val="00DA1AA8"/>
    <w:rsid w:val="00DA1ABF"/>
    <w:rsid w:val="00DA1BD6"/>
    <w:rsid w:val="00DA1C54"/>
    <w:rsid w:val="00DA1C5B"/>
    <w:rsid w:val="00DA1C7C"/>
    <w:rsid w:val="00DA1C7F"/>
    <w:rsid w:val="00DA1CAF"/>
    <w:rsid w:val="00DA1CDB"/>
    <w:rsid w:val="00DA1CE3"/>
    <w:rsid w:val="00DA1D42"/>
    <w:rsid w:val="00DA21A2"/>
    <w:rsid w:val="00DA21D3"/>
    <w:rsid w:val="00DA2290"/>
    <w:rsid w:val="00DA23C1"/>
    <w:rsid w:val="00DA2552"/>
    <w:rsid w:val="00DA257E"/>
    <w:rsid w:val="00DA266B"/>
    <w:rsid w:val="00DA272D"/>
    <w:rsid w:val="00DA29E0"/>
    <w:rsid w:val="00DA29E8"/>
    <w:rsid w:val="00DA2A8A"/>
    <w:rsid w:val="00DA2B24"/>
    <w:rsid w:val="00DA2C12"/>
    <w:rsid w:val="00DA2C1B"/>
    <w:rsid w:val="00DA2C1E"/>
    <w:rsid w:val="00DA2CFA"/>
    <w:rsid w:val="00DA2ECB"/>
    <w:rsid w:val="00DA2EDB"/>
    <w:rsid w:val="00DA2FD7"/>
    <w:rsid w:val="00DA311A"/>
    <w:rsid w:val="00DA32A5"/>
    <w:rsid w:val="00DA332D"/>
    <w:rsid w:val="00DA3399"/>
    <w:rsid w:val="00DA33E8"/>
    <w:rsid w:val="00DA35DB"/>
    <w:rsid w:val="00DA3605"/>
    <w:rsid w:val="00DA3660"/>
    <w:rsid w:val="00DA37AF"/>
    <w:rsid w:val="00DA38BA"/>
    <w:rsid w:val="00DA3A84"/>
    <w:rsid w:val="00DA3BE5"/>
    <w:rsid w:val="00DA3D0A"/>
    <w:rsid w:val="00DA3EE0"/>
    <w:rsid w:val="00DA4028"/>
    <w:rsid w:val="00DA4035"/>
    <w:rsid w:val="00DA40A1"/>
    <w:rsid w:val="00DA40F9"/>
    <w:rsid w:val="00DA4118"/>
    <w:rsid w:val="00DA4270"/>
    <w:rsid w:val="00DA46AA"/>
    <w:rsid w:val="00DA4840"/>
    <w:rsid w:val="00DA487F"/>
    <w:rsid w:val="00DA49AC"/>
    <w:rsid w:val="00DA4A53"/>
    <w:rsid w:val="00DA4B6D"/>
    <w:rsid w:val="00DA4C90"/>
    <w:rsid w:val="00DA4D9A"/>
    <w:rsid w:val="00DA4F3F"/>
    <w:rsid w:val="00DA4F8F"/>
    <w:rsid w:val="00DA4FE2"/>
    <w:rsid w:val="00DA500C"/>
    <w:rsid w:val="00DA5174"/>
    <w:rsid w:val="00DA5339"/>
    <w:rsid w:val="00DA53DF"/>
    <w:rsid w:val="00DA541D"/>
    <w:rsid w:val="00DA5480"/>
    <w:rsid w:val="00DA5672"/>
    <w:rsid w:val="00DA5BD0"/>
    <w:rsid w:val="00DA5C6E"/>
    <w:rsid w:val="00DA5D1E"/>
    <w:rsid w:val="00DA5E8D"/>
    <w:rsid w:val="00DA5EFA"/>
    <w:rsid w:val="00DA5FEB"/>
    <w:rsid w:val="00DA6026"/>
    <w:rsid w:val="00DA605F"/>
    <w:rsid w:val="00DA643F"/>
    <w:rsid w:val="00DA6502"/>
    <w:rsid w:val="00DA65C0"/>
    <w:rsid w:val="00DA6802"/>
    <w:rsid w:val="00DA6847"/>
    <w:rsid w:val="00DA6903"/>
    <w:rsid w:val="00DA6943"/>
    <w:rsid w:val="00DA6963"/>
    <w:rsid w:val="00DA6A25"/>
    <w:rsid w:val="00DA6B7E"/>
    <w:rsid w:val="00DA6BA9"/>
    <w:rsid w:val="00DA6BB2"/>
    <w:rsid w:val="00DA6CA1"/>
    <w:rsid w:val="00DA6D66"/>
    <w:rsid w:val="00DA6DA5"/>
    <w:rsid w:val="00DA6DBE"/>
    <w:rsid w:val="00DA6DF4"/>
    <w:rsid w:val="00DA6EC8"/>
    <w:rsid w:val="00DA6F98"/>
    <w:rsid w:val="00DA7014"/>
    <w:rsid w:val="00DA7050"/>
    <w:rsid w:val="00DA70C4"/>
    <w:rsid w:val="00DA71F6"/>
    <w:rsid w:val="00DA7204"/>
    <w:rsid w:val="00DA7295"/>
    <w:rsid w:val="00DA7466"/>
    <w:rsid w:val="00DA756C"/>
    <w:rsid w:val="00DA779E"/>
    <w:rsid w:val="00DA7899"/>
    <w:rsid w:val="00DA7922"/>
    <w:rsid w:val="00DA79C6"/>
    <w:rsid w:val="00DA79F0"/>
    <w:rsid w:val="00DA7B16"/>
    <w:rsid w:val="00DA7B1B"/>
    <w:rsid w:val="00DA7C0E"/>
    <w:rsid w:val="00DA7C47"/>
    <w:rsid w:val="00DA7D07"/>
    <w:rsid w:val="00DA7D60"/>
    <w:rsid w:val="00DA7D75"/>
    <w:rsid w:val="00DA7D7F"/>
    <w:rsid w:val="00DA7DB4"/>
    <w:rsid w:val="00DA7E5B"/>
    <w:rsid w:val="00DA7F31"/>
    <w:rsid w:val="00DA7F9E"/>
    <w:rsid w:val="00DA7FE2"/>
    <w:rsid w:val="00DB014A"/>
    <w:rsid w:val="00DB0193"/>
    <w:rsid w:val="00DB029F"/>
    <w:rsid w:val="00DB0331"/>
    <w:rsid w:val="00DB034C"/>
    <w:rsid w:val="00DB048D"/>
    <w:rsid w:val="00DB04B3"/>
    <w:rsid w:val="00DB04C0"/>
    <w:rsid w:val="00DB060E"/>
    <w:rsid w:val="00DB0763"/>
    <w:rsid w:val="00DB089C"/>
    <w:rsid w:val="00DB08CF"/>
    <w:rsid w:val="00DB09D4"/>
    <w:rsid w:val="00DB0AEC"/>
    <w:rsid w:val="00DB0C4A"/>
    <w:rsid w:val="00DB0CA1"/>
    <w:rsid w:val="00DB0D29"/>
    <w:rsid w:val="00DB0D51"/>
    <w:rsid w:val="00DB0D5F"/>
    <w:rsid w:val="00DB0ECE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4E4"/>
    <w:rsid w:val="00DB14EA"/>
    <w:rsid w:val="00DB157C"/>
    <w:rsid w:val="00DB1847"/>
    <w:rsid w:val="00DB1941"/>
    <w:rsid w:val="00DB1AAE"/>
    <w:rsid w:val="00DB1CB0"/>
    <w:rsid w:val="00DB1E65"/>
    <w:rsid w:val="00DB1FD8"/>
    <w:rsid w:val="00DB20B3"/>
    <w:rsid w:val="00DB2180"/>
    <w:rsid w:val="00DB2192"/>
    <w:rsid w:val="00DB22FD"/>
    <w:rsid w:val="00DB23AF"/>
    <w:rsid w:val="00DB246F"/>
    <w:rsid w:val="00DB249E"/>
    <w:rsid w:val="00DB24FD"/>
    <w:rsid w:val="00DB2633"/>
    <w:rsid w:val="00DB269E"/>
    <w:rsid w:val="00DB27DC"/>
    <w:rsid w:val="00DB2905"/>
    <w:rsid w:val="00DB2AA0"/>
    <w:rsid w:val="00DB2C68"/>
    <w:rsid w:val="00DB2D04"/>
    <w:rsid w:val="00DB2E90"/>
    <w:rsid w:val="00DB2F5A"/>
    <w:rsid w:val="00DB3060"/>
    <w:rsid w:val="00DB30E1"/>
    <w:rsid w:val="00DB311A"/>
    <w:rsid w:val="00DB3384"/>
    <w:rsid w:val="00DB3496"/>
    <w:rsid w:val="00DB3537"/>
    <w:rsid w:val="00DB3652"/>
    <w:rsid w:val="00DB38BB"/>
    <w:rsid w:val="00DB39D3"/>
    <w:rsid w:val="00DB3A41"/>
    <w:rsid w:val="00DB3A9E"/>
    <w:rsid w:val="00DB3AB4"/>
    <w:rsid w:val="00DB3B60"/>
    <w:rsid w:val="00DB3B99"/>
    <w:rsid w:val="00DB3C5C"/>
    <w:rsid w:val="00DB3C95"/>
    <w:rsid w:val="00DB3CDD"/>
    <w:rsid w:val="00DB3CE2"/>
    <w:rsid w:val="00DB3EA2"/>
    <w:rsid w:val="00DB3ECF"/>
    <w:rsid w:val="00DB3EF2"/>
    <w:rsid w:val="00DB40D4"/>
    <w:rsid w:val="00DB4138"/>
    <w:rsid w:val="00DB436A"/>
    <w:rsid w:val="00DB453D"/>
    <w:rsid w:val="00DB472E"/>
    <w:rsid w:val="00DB47B1"/>
    <w:rsid w:val="00DB47D2"/>
    <w:rsid w:val="00DB49DA"/>
    <w:rsid w:val="00DB4BBA"/>
    <w:rsid w:val="00DB4DF2"/>
    <w:rsid w:val="00DB4F40"/>
    <w:rsid w:val="00DB4F7B"/>
    <w:rsid w:val="00DB50FA"/>
    <w:rsid w:val="00DB510C"/>
    <w:rsid w:val="00DB5223"/>
    <w:rsid w:val="00DB5256"/>
    <w:rsid w:val="00DB54E2"/>
    <w:rsid w:val="00DB577E"/>
    <w:rsid w:val="00DB5832"/>
    <w:rsid w:val="00DB58AC"/>
    <w:rsid w:val="00DB58B0"/>
    <w:rsid w:val="00DB5965"/>
    <w:rsid w:val="00DB59C9"/>
    <w:rsid w:val="00DB59CE"/>
    <w:rsid w:val="00DB5B17"/>
    <w:rsid w:val="00DB5B1F"/>
    <w:rsid w:val="00DB5C80"/>
    <w:rsid w:val="00DB5D18"/>
    <w:rsid w:val="00DB5E34"/>
    <w:rsid w:val="00DB5E66"/>
    <w:rsid w:val="00DB5EAB"/>
    <w:rsid w:val="00DB5EF4"/>
    <w:rsid w:val="00DB5FB3"/>
    <w:rsid w:val="00DB612F"/>
    <w:rsid w:val="00DB63CE"/>
    <w:rsid w:val="00DB63E6"/>
    <w:rsid w:val="00DB648F"/>
    <w:rsid w:val="00DB685E"/>
    <w:rsid w:val="00DB68DA"/>
    <w:rsid w:val="00DB6A36"/>
    <w:rsid w:val="00DB6C9C"/>
    <w:rsid w:val="00DB6CFF"/>
    <w:rsid w:val="00DB6DA8"/>
    <w:rsid w:val="00DB6E43"/>
    <w:rsid w:val="00DB6F22"/>
    <w:rsid w:val="00DB70B1"/>
    <w:rsid w:val="00DB7173"/>
    <w:rsid w:val="00DB72E6"/>
    <w:rsid w:val="00DB7343"/>
    <w:rsid w:val="00DB7420"/>
    <w:rsid w:val="00DB74BD"/>
    <w:rsid w:val="00DB760B"/>
    <w:rsid w:val="00DB770B"/>
    <w:rsid w:val="00DB779D"/>
    <w:rsid w:val="00DB77DC"/>
    <w:rsid w:val="00DB7959"/>
    <w:rsid w:val="00DB7988"/>
    <w:rsid w:val="00DB79F0"/>
    <w:rsid w:val="00DB7D5D"/>
    <w:rsid w:val="00DB7ECE"/>
    <w:rsid w:val="00DB7F21"/>
    <w:rsid w:val="00DC01D4"/>
    <w:rsid w:val="00DC0293"/>
    <w:rsid w:val="00DC033B"/>
    <w:rsid w:val="00DC037C"/>
    <w:rsid w:val="00DC03E7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D1F"/>
    <w:rsid w:val="00DC0E43"/>
    <w:rsid w:val="00DC103A"/>
    <w:rsid w:val="00DC10CC"/>
    <w:rsid w:val="00DC115B"/>
    <w:rsid w:val="00DC130B"/>
    <w:rsid w:val="00DC1363"/>
    <w:rsid w:val="00DC139F"/>
    <w:rsid w:val="00DC1459"/>
    <w:rsid w:val="00DC14A4"/>
    <w:rsid w:val="00DC14DB"/>
    <w:rsid w:val="00DC152F"/>
    <w:rsid w:val="00DC15F8"/>
    <w:rsid w:val="00DC1689"/>
    <w:rsid w:val="00DC16C6"/>
    <w:rsid w:val="00DC17A6"/>
    <w:rsid w:val="00DC1B2F"/>
    <w:rsid w:val="00DC1C01"/>
    <w:rsid w:val="00DC1E20"/>
    <w:rsid w:val="00DC1EEB"/>
    <w:rsid w:val="00DC1F3A"/>
    <w:rsid w:val="00DC200F"/>
    <w:rsid w:val="00DC2010"/>
    <w:rsid w:val="00DC202E"/>
    <w:rsid w:val="00DC20FA"/>
    <w:rsid w:val="00DC2127"/>
    <w:rsid w:val="00DC212E"/>
    <w:rsid w:val="00DC21EC"/>
    <w:rsid w:val="00DC22BA"/>
    <w:rsid w:val="00DC22FE"/>
    <w:rsid w:val="00DC236E"/>
    <w:rsid w:val="00DC26EC"/>
    <w:rsid w:val="00DC273E"/>
    <w:rsid w:val="00DC2772"/>
    <w:rsid w:val="00DC28C7"/>
    <w:rsid w:val="00DC2921"/>
    <w:rsid w:val="00DC2AC6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1E"/>
    <w:rsid w:val="00DC3594"/>
    <w:rsid w:val="00DC37DA"/>
    <w:rsid w:val="00DC3880"/>
    <w:rsid w:val="00DC392B"/>
    <w:rsid w:val="00DC3BA5"/>
    <w:rsid w:val="00DC3BFA"/>
    <w:rsid w:val="00DC3D60"/>
    <w:rsid w:val="00DC3D82"/>
    <w:rsid w:val="00DC3EE2"/>
    <w:rsid w:val="00DC3FF4"/>
    <w:rsid w:val="00DC40D7"/>
    <w:rsid w:val="00DC43CA"/>
    <w:rsid w:val="00DC44DE"/>
    <w:rsid w:val="00DC45B7"/>
    <w:rsid w:val="00DC4662"/>
    <w:rsid w:val="00DC46A1"/>
    <w:rsid w:val="00DC46CA"/>
    <w:rsid w:val="00DC46CB"/>
    <w:rsid w:val="00DC4898"/>
    <w:rsid w:val="00DC4D20"/>
    <w:rsid w:val="00DC4FB5"/>
    <w:rsid w:val="00DC5206"/>
    <w:rsid w:val="00DC5240"/>
    <w:rsid w:val="00DC527E"/>
    <w:rsid w:val="00DC52FA"/>
    <w:rsid w:val="00DC53DA"/>
    <w:rsid w:val="00DC5748"/>
    <w:rsid w:val="00DC57BA"/>
    <w:rsid w:val="00DC58B5"/>
    <w:rsid w:val="00DC5A5A"/>
    <w:rsid w:val="00DC5B4A"/>
    <w:rsid w:val="00DC5CC7"/>
    <w:rsid w:val="00DC5DA0"/>
    <w:rsid w:val="00DC5DA5"/>
    <w:rsid w:val="00DC5E60"/>
    <w:rsid w:val="00DC5EB7"/>
    <w:rsid w:val="00DC60F4"/>
    <w:rsid w:val="00DC611E"/>
    <w:rsid w:val="00DC62B2"/>
    <w:rsid w:val="00DC6420"/>
    <w:rsid w:val="00DC653F"/>
    <w:rsid w:val="00DC661E"/>
    <w:rsid w:val="00DC66E2"/>
    <w:rsid w:val="00DC68B9"/>
    <w:rsid w:val="00DC68BD"/>
    <w:rsid w:val="00DC695B"/>
    <w:rsid w:val="00DC6990"/>
    <w:rsid w:val="00DC6A5D"/>
    <w:rsid w:val="00DC6ADA"/>
    <w:rsid w:val="00DC6B4A"/>
    <w:rsid w:val="00DC6CAA"/>
    <w:rsid w:val="00DC6D24"/>
    <w:rsid w:val="00DC6F7C"/>
    <w:rsid w:val="00DC7160"/>
    <w:rsid w:val="00DC71CA"/>
    <w:rsid w:val="00DC71D2"/>
    <w:rsid w:val="00DC721A"/>
    <w:rsid w:val="00DC72B1"/>
    <w:rsid w:val="00DC7398"/>
    <w:rsid w:val="00DC7417"/>
    <w:rsid w:val="00DC759E"/>
    <w:rsid w:val="00DC75A0"/>
    <w:rsid w:val="00DC76E0"/>
    <w:rsid w:val="00DC7989"/>
    <w:rsid w:val="00DC7A2F"/>
    <w:rsid w:val="00DC7AE9"/>
    <w:rsid w:val="00DC7BD0"/>
    <w:rsid w:val="00DC7DD0"/>
    <w:rsid w:val="00DC7DE6"/>
    <w:rsid w:val="00DC7E92"/>
    <w:rsid w:val="00DC7EA1"/>
    <w:rsid w:val="00DC7FBC"/>
    <w:rsid w:val="00DD029B"/>
    <w:rsid w:val="00DD0442"/>
    <w:rsid w:val="00DD054A"/>
    <w:rsid w:val="00DD054B"/>
    <w:rsid w:val="00DD063A"/>
    <w:rsid w:val="00DD06C7"/>
    <w:rsid w:val="00DD06D0"/>
    <w:rsid w:val="00DD0868"/>
    <w:rsid w:val="00DD08C8"/>
    <w:rsid w:val="00DD0B6A"/>
    <w:rsid w:val="00DD0CFE"/>
    <w:rsid w:val="00DD0D0D"/>
    <w:rsid w:val="00DD0D78"/>
    <w:rsid w:val="00DD0EAD"/>
    <w:rsid w:val="00DD0F35"/>
    <w:rsid w:val="00DD11B4"/>
    <w:rsid w:val="00DD1272"/>
    <w:rsid w:val="00DD12C1"/>
    <w:rsid w:val="00DD14F4"/>
    <w:rsid w:val="00DD157D"/>
    <w:rsid w:val="00DD174D"/>
    <w:rsid w:val="00DD18D0"/>
    <w:rsid w:val="00DD1B11"/>
    <w:rsid w:val="00DD1C6D"/>
    <w:rsid w:val="00DD1CB2"/>
    <w:rsid w:val="00DD2072"/>
    <w:rsid w:val="00DD213A"/>
    <w:rsid w:val="00DD2179"/>
    <w:rsid w:val="00DD2201"/>
    <w:rsid w:val="00DD239C"/>
    <w:rsid w:val="00DD23FB"/>
    <w:rsid w:val="00DD246C"/>
    <w:rsid w:val="00DD263A"/>
    <w:rsid w:val="00DD2663"/>
    <w:rsid w:val="00DD2664"/>
    <w:rsid w:val="00DD2A04"/>
    <w:rsid w:val="00DD2A2D"/>
    <w:rsid w:val="00DD2A59"/>
    <w:rsid w:val="00DD2AA2"/>
    <w:rsid w:val="00DD2B51"/>
    <w:rsid w:val="00DD2B86"/>
    <w:rsid w:val="00DD2C5A"/>
    <w:rsid w:val="00DD2D01"/>
    <w:rsid w:val="00DD2E39"/>
    <w:rsid w:val="00DD2EF1"/>
    <w:rsid w:val="00DD2F29"/>
    <w:rsid w:val="00DD2F67"/>
    <w:rsid w:val="00DD305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F1D"/>
    <w:rsid w:val="00DD3F43"/>
    <w:rsid w:val="00DD3F6C"/>
    <w:rsid w:val="00DD3F7D"/>
    <w:rsid w:val="00DD40B1"/>
    <w:rsid w:val="00DD4210"/>
    <w:rsid w:val="00DD43AE"/>
    <w:rsid w:val="00DD4411"/>
    <w:rsid w:val="00DD44B7"/>
    <w:rsid w:val="00DD44D6"/>
    <w:rsid w:val="00DD4522"/>
    <w:rsid w:val="00DD45E0"/>
    <w:rsid w:val="00DD46D1"/>
    <w:rsid w:val="00DD4C04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5B5"/>
    <w:rsid w:val="00DD56A1"/>
    <w:rsid w:val="00DD5826"/>
    <w:rsid w:val="00DD5840"/>
    <w:rsid w:val="00DD5854"/>
    <w:rsid w:val="00DD5950"/>
    <w:rsid w:val="00DD59DA"/>
    <w:rsid w:val="00DD59DC"/>
    <w:rsid w:val="00DD5C39"/>
    <w:rsid w:val="00DD5C68"/>
    <w:rsid w:val="00DD5CC2"/>
    <w:rsid w:val="00DD5E1E"/>
    <w:rsid w:val="00DD5E54"/>
    <w:rsid w:val="00DD5E65"/>
    <w:rsid w:val="00DD5E8D"/>
    <w:rsid w:val="00DD5FB6"/>
    <w:rsid w:val="00DD601A"/>
    <w:rsid w:val="00DD6095"/>
    <w:rsid w:val="00DD60FE"/>
    <w:rsid w:val="00DD611C"/>
    <w:rsid w:val="00DD61FD"/>
    <w:rsid w:val="00DD658E"/>
    <w:rsid w:val="00DD66B1"/>
    <w:rsid w:val="00DD66FB"/>
    <w:rsid w:val="00DD67D1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DD0"/>
    <w:rsid w:val="00DD6E24"/>
    <w:rsid w:val="00DD6EA5"/>
    <w:rsid w:val="00DD6EA9"/>
    <w:rsid w:val="00DD6F72"/>
    <w:rsid w:val="00DD700C"/>
    <w:rsid w:val="00DD72AC"/>
    <w:rsid w:val="00DD7423"/>
    <w:rsid w:val="00DD7523"/>
    <w:rsid w:val="00DD76BD"/>
    <w:rsid w:val="00DD774C"/>
    <w:rsid w:val="00DD77FA"/>
    <w:rsid w:val="00DD7813"/>
    <w:rsid w:val="00DD7863"/>
    <w:rsid w:val="00DD7C4F"/>
    <w:rsid w:val="00DD7C72"/>
    <w:rsid w:val="00DD7D82"/>
    <w:rsid w:val="00DD7DF9"/>
    <w:rsid w:val="00DD7FE9"/>
    <w:rsid w:val="00DE00FE"/>
    <w:rsid w:val="00DE02B2"/>
    <w:rsid w:val="00DE02D5"/>
    <w:rsid w:val="00DE02DB"/>
    <w:rsid w:val="00DE02F0"/>
    <w:rsid w:val="00DE0358"/>
    <w:rsid w:val="00DE03C5"/>
    <w:rsid w:val="00DE0563"/>
    <w:rsid w:val="00DE057D"/>
    <w:rsid w:val="00DE05B2"/>
    <w:rsid w:val="00DE0714"/>
    <w:rsid w:val="00DE08CA"/>
    <w:rsid w:val="00DE0969"/>
    <w:rsid w:val="00DE09BD"/>
    <w:rsid w:val="00DE0A95"/>
    <w:rsid w:val="00DE0ABB"/>
    <w:rsid w:val="00DE0BC2"/>
    <w:rsid w:val="00DE0DCA"/>
    <w:rsid w:val="00DE1117"/>
    <w:rsid w:val="00DE1273"/>
    <w:rsid w:val="00DE1360"/>
    <w:rsid w:val="00DE140B"/>
    <w:rsid w:val="00DE1559"/>
    <w:rsid w:val="00DE1560"/>
    <w:rsid w:val="00DE15B6"/>
    <w:rsid w:val="00DE1611"/>
    <w:rsid w:val="00DE1675"/>
    <w:rsid w:val="00DE1963"/>
    <w:rsid w:val="00DE1976"/>
    <w:rsid w:val="00DE19EB"/>
    <w:rsid w:val="00DE1AD0"/>
    <w:rsid w:val="00DE1AE1"/>
    <w:rsid w:val="00DE1C9E"/>
    <w:rsid w:val="00DE1D3E"/>
    <w:rsid w:val="00DE1EF3"/>
    <w:rsid w:val="00DE1FDE"/>
    <w:rsid w:val="00DE2113"/>
    <w:rsid w:val="00DE2203"/>
    <w:rsid w:val="00DE2235"/>
    <w:rsid w:val="00DE22B1"/>
    <w:rsid w:val="00DE258E"/>
    <w:rsid w:val="00DE26F0"/>
    <w:rsid w:val="00DE27D4"/>
    <w:rsid w:val="00DE2822"/>
    <w:rsid w:val="00DE2851"/>
    <w:rsid w:val="00DE28A2"/>
    <w:rsid w:val="00DE28E8"/>
    <w:rsid w:val="00DE2A5F"/>
    <w:rsid w:val="00DE2ADC"/>
    <w:rsid w:val="00DE2AF4"/>
    <w:rsid w:val="00DE2B96"/>
    <w:rsid w:val="00DE2CEC"/>
    <w:rsid w:val="00DE2CFC"/>
    <w:rsid w:val="00DE2D43"/>
    <w:rsid w:val="00DE2D4A"/>
    <w:rsid w:val="00DE2D94"/>
    <w:rsid w:val="00DE2DA3"/>
    <w:rsid w:val="00DE2DD3"/>
    <w:rsid w:val="00DE2F00"/>
    <w:rsid w:val="00DE2F05"/>
    <w:rsid w:val="00DE2FB5"/>
    <w:rsid w:val="00DE2FDD"/>
    <w:rsid w:val="00DE3023"/>
    <w:rsid w:val="00DE3036"/>
    <w:rsid w:val="00DE31BE"/>
    <w:rsid w:val="00DE3234"/>
    <w:rsid w:val="00DE32E9"/>
    <w:rsid w:val="00DE33E8"/>
    <w:rsid w:val="00DE3457"/>
    <w:rsid w:val="00DE34D0"/>
    <w:rsid w:val="00DE34F7"/>
    <w:rsid w:val="00DE3576"/>
    <w:rsid w:val="00DE3589"/>
    <w:rsid w:val="00DE363E"/>
    <w:rsid w:val="00DE3699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3E9D"/>
    <w:rsid w:val="00DE3EDC"/>
    <w:rsid w:val="00DE4029"/>
    <w:rsid w:val="00DE4118"/>
    <w:rsid w:val="00DE4489"/>
    <w:rsid w:val="00DE4691"/>
    <w:rsid w:val="00DE46B3"/>
    <w:rsid w:val="00DE470E"/>
    <w:rsid w:val="00DE482A"/>
    <w:rsid w:val="00DE48AD"/>
    <w:rsid w:val="00DE48E9"/>
    <w:rsid w:val="00DE49EF"/>
    <w:rsid w:val="00DE4A62"/>
    <w:rsid w:val="00DE4A75"/>
    <w:rsid w:val="00DE4B40"/>
    <w:rsid w:val="00DE4B7D"/>
    <w:rsid w:val="00DE4D8A"/>
    <w:rsid w:val="00DE4E40"/>
    <w:rsid w:val="00DE4E9A"/>
    <w:rsid w:val="00DE4EAC"/>
    <w:rsid w:val="00DE4EF6"/>
    <w:rsid w:val="00DE4FF6"/>
    <w:rsid w:val="00DE5028"/>
    <w:rsid w:val="00DE518E"/>
    <w:rsid w:val="00DE528A"/>
    <w:rsid w:val="00DE54F9"/>
    <w:rsid w:val="00DE552C"/>
    <w:rsid w:val="00DE55A0"/>
    <w:rsid w:val="00DE5621"/>
    <w:rsid w:val="00DE56F9"/>
    <w:rsid w:val="00DE5732"/>
    <w:rsid w:val="00DE5812"/>
    <w:rsid w:val="00DE58AF"/>
    <w:rsid w:val="00DE592A"/>
    <w:rsid w:val="00DE59CB"/>
    <w:rsid w:val="00DE5B02"/>
    <w:rsid w:val="00DE5B6C"/>
    <w:rsid w:val="00DE5BAD"/>
    <w:rsid w:val="00DE5BDE"/>
    <w:rsid w:val="00DE5C5D"/>
    <w:rsid w:val="00DE5D4E"/>
    <w:rsid w:val="00DE5D9F"/>
    <w:rsid w:val="00DE5E2F"/>
    <w:rsid w:val="00DE5E59"/>
    <w:rsid w:val="00DE61A9"/>
    <w:rsid w:val="00DE64AE"/>
    <w:rsid w:val="00DE64C3"/>
    <w:rsid w:val="00DE6677"/>
    <w:rsid w:val="00DE670F"/>
    <w:rsid w:val="00DE672B"/>
    <w:rsid w:val="00DE67F9"/>
    <w:rsid w:val="00DE6822"/>
    <w:rsid w:val="00DE685F"/>
    <w:rsid w:val="00DE693F"/>
    <w:rsid w:val="00DE6982"/>
    <w:rsid w:val="00DE6A40"/>
    <w:rsid w:val="00DE6A95"/>
    <w:rsid w:val="00DE6BDD"/>
    <w:rsid w:val="00DE6BF0"/>
    <w:rsid w:val="00DE6BFC"/>
    <w:rsid w:val="00DE6C37"/>
    <w:rsid w:val="00DE6D33"/>
    <w:rsid w:val="00DE6D58"/>
    <w:rsid w:val="00DE6F99"/>
    <w:rsid w:val="00DE6FD2"/>
    <w:rsid w:val="00DE7095"/>
    <w:rsid w:val="00DE71FD"/>
    <w:rsid w:val="00DE722A"/>
    <w:rsid w:val="00DE7337"/>
    <w:rsid w:val="00DE736E"/>
    <w:rsid w:val="00DE75BD"/>
    <w:rsid w:val="00DE7692"/>
    <w:rsid w:val="00DE76C6"/>
    <w:rsid w:val="00DE76E4"/>
    <w:rsid w:val="00DE77E9"/>
    <w:rsid w:val="00DE77EE"/>
    <w:rsid w:val="00DE7A20"/>
    <w:rsid w:val="00DE7A4A"/>
    <w:rsid w:val="00DE7C6D"/>
    <w:rsid w:val="00DE7CE0"/>
    <w:rsid w:val="00DE7D8F"/>
    <w:rsid w:val="00DE7DF4"/>
    <w:rsid w:val="00DE7F0C"/>
    <w:rsid w:val="00DE7FEC"/>
    <w:rsid w:val="00DF0286"/>
    <w:rsid w:val="00DF0329"/>
    <w:rsid w:val="00DF0344"/>
    <w:rsid w:val="00DF04C6"/>
    <w:rsid w:val="00DF0507"/>
    <w:rsid w:val="00DF054B"/>
    <w:rsid w:val="00DF056F"/>
    <w:rsid w:val="00DF08D7"/>
    <w:rsid w:val="00DF0946"/>
    <w:rsid w:val="00DF0DA0"/>
    <w:rsid w:val="00DF0E01"/>
    <w:rsid w:val="00DF0EB8"/>
    <w:rsid w:val="00DF100F"/>
    <w:rsid w:val="00DF119D"/>
    <w:rsid w:val="00DF11A3"/>
    <w:rsid w:val="00DF13B1"/>
    <w:rsid w:val="00DF13C6"/>
    <w:rsid w:val="00DF155E"/>
    <w:rsid w:val="00DF16B5"/>
    <w:rsid w:val="00DF16DC"/>
    <w:rsid w:val="00DF18C5"/>
    <w:rsid w:val="00DF1B0E"/>
    <w:rsid w:val="00DF1D85"/>
    <w:rsid w:val="00DF1EAC"/>
    <w:rsid w:val="00DF1F17"/>
    <w:rsid w:val="00DF1F48"/>
    <w:rsid w:val="00DF1F81"/>
    <w:rsid w:val="00DF20D5"/>
    <w:rsid w:val="00DF2332"/>
    <w:rsid w:val="00DF2376"/>
    <w:rsid w:val="00DF24A1"/>
    <w:rsid w:val="00DF2568"/>
    <w:rsid w:val="00DF259F"/>
    <w:rsid w:val="00DF25E0"/>
    <w:rsid w:val="00DF261B"/>
    <w:rsid w:val="00DF263B"/>
    <w:rsid w:val="00DF26D7"/>
    <w:rsid w:val="00DF2747"/>
    <w:rsid w:val="00DF2806"/>
    <w:rsid w:val="00DF2823"/>
    <w:rsid w:val="00DF2A3B"/>
    <w:rsid w:val="00DF2B93"/>
    <w:rsid w:val="00DF2C3D"/>
    <w:rsid w:val="00DF2D09"/>
    <w:rsid w:val="00DF2D8A"/>
    <w:rsid w:val="00DF2DDA"/>
    <w:rsid w:val="00DF2E5F"/>
    <w:rsid w:val="00DF2F5F"/>
    <w:rsid w:val="00DF2FE3"/>
    <w:rsid w:val="00DF2FE9"/>
    <w:rsid w:val="00DF30DC"/>
    <w:rsid w:val="00DF337F"/>
    <w:rsid w:val="00DF3398"/>
    <w:rsid w:val="00DF357C"/>
    <w:rsid w:val="00DF37F6"/>
    <w:rsid w:val="00DF384A"/>
    <w:rsid w:val="00DF3880"/>
    <w:rsid w:val="00DF38F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A7E"/>
    <w:rsid w:val="00DF4B32"/>
    <w:rsid w:val="00DF4B44"/>
    <w:rsid w:val="00DF4CA2"/>
    <w:rsid w:val="00DF4DA9"/>
    <w:rsid w:val="00DF4E5E"/>
    <w:rsid w:val="00DF4F8C"/>
    <w:rsid w:val="00DF4FD6"/>
    <w:rsid w:val="00DF50C4"/>
    <w:rsid w:val="00DF50F1"/>
    <w:rsid w:val="00DF5117"/>
    <w:rsid w:val="00DF525A"/>
    <w:rsid w:val="00DF5383"/>
    <w:rsid w:val="00DF5399"/>
    <w:rsid w:val="00DF53A2"/>
    <w:rsid w:val="00DF53BC"/>
    <w:rsid w:val="00DF548C"/>
    <w:rsid w:val="00DF564C"/>
    <w:rsid w:val="00DF581B"/>
    <w:rsid w:val="00DF5849"/>
    <w:rsid w:val="00DF595E"/>
    <w:rsid w:val="00DF596B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B4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4B"/>
    <w:rsid w:val="00DF6A92"/>
    <w:rsid w:val="00DF6B20"/>
    <w:rsid w:val="00DF6B50"/>
    <w:rsid w:val="00DF6D42"/>
    <w:rsid w:val="00DF6F9F"/>
    <w:rsid w:val="00DF6FCE"/>
    <w:rsid w:val="00DF6FDC"/>
    <w:rsid w:val="00DF700E"/>
    <w:rsid w:val="00DF7078"/>
    <w:rsid w:val="00DF711B"/>
    <w:rsid w:val="00DF7152"/>
    <w:rsid w:val="00DF715E"/>
    <w:rsid w:val="00DF72E1"/>
    <w:rsid w:val="00DF73C5"/>
    <w:rsid w:val="00DF74DA"/>
    <w:rsid w:val="00DF74F9"/>
    <w:rsid w:val="00DF7546"/>
    <w:rsid w:val="00DF766B"/>
    <w:rsid w:val="00DF773A"/>
    <w:rsid w:val="00DF7783"/>
    <w:rsid w:val="00DF7987"/>
    <w:rsid w:val="00DF7AF6"/>
    <w:rsid w:val="00DF7C8B"/>
    <w:rsid w:val="00DF7D0D"/>
    <w:rsid w:val="00DF7D12"/>
    <w:rsid w:val="00DF7D42"/>
    <w:rsid w:val="00DF7D57"/>
    <w:rsid w:val="00E0013A"/>
    <w:rsid w:val="00E001CE"/>
    <w:rsid w:val="00E0031C"/>
    <w:rsid w:val="00E00406"/>
    <w:rsid w:val="00E007C0"/>
    <w:rsid w:val="00E00816"/>
    <w:rsid w:val="00E008E5"/>
    <w:rsid w:val="00E009B2"/>
    <w:rsid w:val="00E00A29"/>
    <w:rsid w:val="00E00AB7"/>
    <w:rsid w:val="00E00B5B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30D"/>
    <w:rsid w:val="00E0136C"/>
    <w:rsid w:val="00E01585"/>
    <w:rsid w:val="00E015AD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E3"/>
    <w:rsid w:val="00E01C5F"/>
    <w:rsid w:val="00E01CBA"/>
    <w:rsid w:val="00E01D1A"/>
    <w:rsid w:val="00E01D33"/>
    <w:rsid w:val="00E01D44"/>
    <w:rsid w:val="00E01DA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C1B"/>
    <w:rsid w:val="00E02C51"/>
    <w:rsid w:val="00E02D4C"/>
    <w:rsid w:val="00E02D8B"/>
    <w:rsid w:val="00E02E47"/>
    <w:rsid w:val="00E02EF3"/>
    <w:rsid w:val="00E02F5F"/>
    <w:rsid w:val="00E03001"/>
    <w:rsid w:val="00E0311D"/>
    <w:rsid w:val="00E03140"/>
    <w:rsid w:val="00E031EA"/>
    <w:rsid w:val="00E03299"/>
    <w:rsid w:val="00E034BA"/>
    <w:rsid w:val="00E03686"/>
    <w:rsid w:val="00E036A5"/>
    <w:rsid w:val="00E037AF"/>
    <w:rsid w:val="00E038E7"/>
    <w:rsid w:val="00E039E5"/>
    <w:rsid w:val="00E03AE9"/>
    <w:rsid w:val="00E03BBB"/>
    <w:rsid w:val="00E03BE5"/>
    <w:rsid w:val="00E03C00"/>
    <w:rsid w:val="00E03C4C"/>
    <w:rsid w:val="00E03C50"/>
    <w:rsid w:val="00E03C9D"/>
    <w:rsid w:val="00E03CCF"/>
    <w:rsid w:val="00E03D15"/>
    <w:rsid w:val="00E03D82"/>
    <w:rsid w:val="00E03D8B"/>
    <w:rsid w:val="00E03DAD"/>
    <w:rsid w:val="00E03E94"/>
    <w:rsid w:val="00E03E97"/>
    <w:rsid w:val="00E03F15"/>
    <w:rsid w:val="00E04037"/>
    <w:rsid w:val="00E041D6"/>
    <w:rsid w:val="00E04267"/>
    <w:rsid w:val="00E04478"/>
    <w:rsid w:val="00E045C5"/>
    <w:rsid w:val="00E04685"/>
    <w:rsid w:val="00E04760"/>
    <w:rsid w:val="00E0485E"/>
    <w:rsid w:val="00E049A1"/>
    <w:rsid w:val="00E049F5"/>
    <w:rsid w:val="00E04C80"/>
    <w:rsid w:val="00E04CEA"/>
    <w:rsid w:val="00E04D0F"/>
    <w:rsid w:val="00E04D15"/>
    <w:rsid w:val="00E04DC5"/>
    <w:rsid w:val="00E04FCC"/>
    <w:rsid w:val="00E04FD7"/>
    <w:rsid w:val="00E0505B"/>
    <w:rsid w:val="00E0507D"/>
    <w:rsid w:val="00E05090"/>
    <w:rsid w:val="00E050C7"/>
    <w:rsid w:val="00E0526B"/>
    <w:rsid w:val="00E052A9"/>
    <w:rsid w:val="00E053E9"/>
    <w:rsid w:val="00E0545A"/>
    <w:rsid w:val="00E05493"/>
    <w:rsid w:val="00E054E3"/>
    <w:rsid w:val="00E05537"/>
    <w:rsid w:val="00E055B4"/>
    <w:rsid w:val="00E05617"/>
    <w:rsid w:val="00E057E7"/>
    <w:rsid w:val="00E05825"/>
    <w:rsid w:val="00E05B43"/>
    <w:rsid w:val="00E05C08"/>
    <w:rsid w:val="00E05D01"/>
    <w:rsid w:val="00E05E6B"/>
    <w:rsid w:val="00E05EC1"/>
    <w:rsid w:val="00E05FB4"/>
    <w:rsid w:val="00E06030"/>
    <w:rsid w:val="00E061DE"/>
    <w:rsid w:val="00E0638F"/>
    <w:rsid w:val="00E063C3"/>
    <w:rsid w:val="00E063E7"/>
    <w:rsid w:val="00E06562"/>
    <w:rsid w:val="00E06633"/>
    <w:rsid w:val="00E067AE"/>
    <w:rsid w:val="00E0695F"/>
    <w:rsid w:val="00E06960"/>
    <w:rsid w:val="00E06A01"/>
    <w:rsid w:val="00E06A92"/>
    <w:rsid w:val="00E06D3D"/>
    <w:rsid w:val="00E06D6A"/>
    <w:rsid w:val="00E06F74"/>
    <w:rsid w:val="00E071A1"/>
    <w:rsid w:val="00E071BC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08"/>
    <w:rsid w:val="00E07ADB"/>
    <w:rsid w:val="00E07B59"/>
    <w:rsid w:val="00E07C22"/>
    <w:rsid w:val="00E07E5B"/>
    <w:rsid w:val="00E07EF5"/>
    <w:rsid w:val="00E07F5D"/>
    <w:rsid w:val="00E07F98"/>
    <w:rsid w:val="00E100A6"/>
    <w:rsid w:val="00E101E0"/>
    <w:rsid w:val="00E1030F"/>
    <w:rsid w:val="00E10595"/>
    <w:rsid w:val="00E10680"/>
    <w:rsid w:val="00E1076F"/>
    <w:rsid w:val="00E10A4C"/>
    <w:rsid w:val="00E10AED"/>
    <w:rsid w:val="00E10AF4"/>
    <w:rsid w:val="00E10B0F"/>
    <w:rsid w:val="00E10BB1"/>
    <w:rsid w:val="00E10C0F"/>
    <w:rsid w:val="00E10C3A"/>
    <w:rsid w:val="00E10D3A"/>
    <w:rsid w:val="00E10DEF"/>
    <w:rsid w:val="00E10ECA"/>
    <w:rsid w:val="00E11010"/>
    <w:rsid w:val="00E1114A"/>
    <w:rsid w:val="00E1118B"/>
    <w:rsid w:val="00E11206"/>
    <w:rsid w:val="00E11459"/>
    <w:rsid w:val="00E114FD"/>
    <w:rsid w:val="00E11613"/>
    <w:rsid w:val="00E1162A"/>
    <w:rsid w:val="00E1162D"/>
    <w:rsid w:val="00E117B3"/>
    <w:rsid w:val="00E117F3"/>
    <w:rsid w:val="00E1184F"/>
    <w:rsid w:val="00E11AD7"/>
    <w:rsid w:val="00E11B59"/>
    <w:rsid w:val="00E11BB8"/>
    <w:rsid w:val="00E11D44"/>
    <w:rsid w:val="00E11F8B"/>
    <w:rsid w:val="00E11FE6"/>
    <w:rsid w:val="00E123A1"/>
    <w:rsid w:val="00E1240B"/>
    <w:rsid w:val="00E124B5"/>
    <w:rsid w:val="00E125C5"/>
    <w:rsid w:val="00E12612"/>
    <w:rsid w:val="00E1274D"/>
    <w:rsid w:val="00E12874"/>
    <w:rsid w:val="00E128EA"/>
    <w:rsid w:val="00E129AD"/>
    <w:rsid w:val="00E12A3B"/>
    <w:rsid w:val="00E12D2E"/>
    <w:rsid w:val="00E12EF6"/>
    <w:rsid w:val="00E12FD2"/>
    <w:rsid w:val="00E13057"/>
    <w:rsid w:val="00E13068"/>
    <w:rsid w:val="00E130F8"/>
    <w:rsid w:val="00E13163"/>
    <w:rsid w:val="00E131D2"/>
    <w:rsid w:val="00E13390"/>
    <w:rsid w:val="00E1361C"/>
    <w:rsid w:val="00E1365D"/>
    <w:rsid w:val="00E137AC"/>
    <w:rsid w:val="00E138A4"/>
    <w:rsid w:val="00E139BE"/>
    <w:rsid w:val="00E13C82"/>
    <w:rsid w:val="00E13D7D"/>
    <w:rsid w:val="00E13DB2"/>
    <w:rsid w:val="00E13DE3"/>
    <w:rsid w:val="00E13E9F"/>
    <w:rsid w:val="00E140BA"/>
    <w:rsid w:val="00E141AB"/>
    <w:rsid w:val="00E14236"/>
    <w:rsid w:val="00E14276"/>
    <w:rsid w:val="00E14371"/>
    <w:rsid w:val="00E14457"/>
    <w:rsid w:val="00E14484"/>
    <w:rsid w:val="00E145DF"/>
    <w:rsid w:val="00E145FE"/>
    <w:rsid w:val="00E146DE"/>
    <w:rsid w:val="00E1470C"/>
    <w:rsid w:val="00E14735"/>
    <w:rsid w:val="00E14796"/>
    <w:rsid w:val="00E1487F"/>
    <w:rsid w:val="00E1493D"/>
    <w:rsid w:val="00E149E8"/>
    <w:rsid w:val="00E14B30"/>
    <w:rsid w:val="00E14B65"/>
    <w:rsid w:val="00E14E09"/>
    <w:rsid w:val="00E14E8B"/>
    <w:rsid w:val="00E14EC0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BF"/>
    <w:rsid w:val="00E154C3"/>
    <w:rsid w:val="00E1554E"/>
    <w:rsid w:val="00E155DC"/>
    <w:rsid w:val="00E155F3"/>
    <w:rsid w:val="00E15651"/>
    <w:rsid w:val="00E15689"/>
    <w:rsid w:val="00E15906"/>
    <w:rsid w:val="00E159ED"/>
    <w:rsid w:val="00E15C4C"/>
    <w:rsid w:val="00E15EA5"/>
    <w:rsid w:val="00E15F99"/>
    <w:rsid w:val="00E161F4"/>
    <w:rsid w:val="00E16214"/>
    <w:rsid w:val="00E16229"/>
    <w:rsid w:val="00E16412"/>
    <w:rsid w:val="00E165C8"/>
    <w:rsid w:val="00E165E7"/>
    <w:rsid w:val="00E165ED"/>
    <w:rsid w:val="00E166AE"/>
    <w:rsid w:val="00E16853"/>
    <w:rsid w:val="00E1690D"/>
    <w:rsid w:val="00E16AAE"/>
    <w:rsid w:val="00E16ABF"/>
    <w:rsid w:val="00E16BCA"/>
    <w:rsid w:val="00E16DA3"/>
    <w:rsid w:val="00E16DF6"/>
    <w:rsid w:val="00E16E13"/>
    <w:rsid w:val="00E1724E"/>
    <w:rsid w:val="00E17435"/>
    <w:rsid w:val="00E174F2"/>
    <w:rsid w:val="00E17563"/>
    <w:rsid w:val="00E1757D"/>
    <w:rsid w:val="00E175D0"/>
    <w:rsid w:val="00E176DF"/>
    <w:rsid w:val="00E176E7"/>
    <w:rsid w:val="00E1778D"/>
    <w:rsid w:val="00E17818"/>
    <w:rsid w:val="00E178BE"/>
    <w:rsid w:val="00E17AF5"/>
    <w:rsid w:val="00E17BAF"/>
    <w:rsid w:val="00E17F6C"/>
    <w:rsid w:val="00E20371"/>
    <w:rsid w:val="00E204A1"/>
    <w:rsid w:val="00E204BE"/>
    <w:rsid w:val="00E20619"/>
    <w:rsid w:val="00E2065B"/>
    <w:rsid w:val="00E20766"/>
    <w:rsid w:val="00E207B2"/>
    <w:rsid w:val="00E20822"/>
    <w:rsid w:val="00E2097F"/>
    <w:rsid w:val="00E209B6"/>
    <w:rsid w:val="00E209E8"/>
    <w:rsid w:val="00E20A19"/>
    <w:rsid w:val="00E20A41"/>
    <w:rsid w:val="00E20B22"/>
    <w:rsid w:val="00E20B72"/>
    <w:rsid w:val="00E20D43"/>
    <w:rsid w:val="00E20E88"/>
    <w:rsid w:val="00E210F5"/>
    <w:rsid w:val="00E2113D"/>
    <w:rsid w:val="00E2140B"/>
    <w:rsid w:val="00E21452"/>
    <w:rsid w:val="00E214B9"/>
    <w:rsid w:val="00E215AA"/>
    <w:rsid w:val="00E215F8"/>
    <w:rsid w:val="00E2165F"/>
    <w:rsid w:val="00E216DD"/>
    <w:rsid w:val="00E2187D"/>
    <w:rsid w:val="00E21931"/>
    <w:rsid w:val="00E21942"/>
    <w:rsid w:val="00E21A2F"/>
    <w:rsid w:val="00E21A4F"/>
    <w:rsid w:val="00E21A53"/>
    <w:rsid w:val="00E21A9A"/>
    <w:rsid w:val="00E21BA9"/>
    <w:rsid w:val="00E21BDC"/>
    <w:rsid w:val="00E21CE6"/>
    <w:rsid w:val="00E21DC0"/>
    <w:rsid w:val="00E21EC9"/>
    <w:rsid w:val="00E21EEF"/>
    <w:rsid w:val="00E21F33"/>
    <w:rsid w:val="00E21F99"/>
    <w:rsid w:val="00E2208F"/>
    <w:rsid w:val="00E22251"/>
    <w:rsid w:val="00E22536"/>
    <w:rsid w:val="00E225BB"/>
    <w:rsid w:val="00E225CB"/>
    <w:rsid w:val="00E225E1"/>
    <w:rsid w:val="00E22732"/>
    <w:rsid w:val="00E2278C"/>
    <w:rsid w:val="00E227A9"/>
    <w:rsid w:val="00E22844"/>
    <w:rsid w:val="00E229EC"/>
    <w:rsid w:val="00E22A31"/>
    <w:rsid w:val="00E22A3E"/>
    <w:rsid w:val="00E22AA2"/>
    <w:rsid w:val="00E22B86"/>
    <w:rsid w:val="00E22D00"/>
    <w:rsid w:val="00E22D72"/>
    <w:rsid w:val="00E22E2B"/>
    <w:rsid w:val="00E22FBB"/>
    <w:rsid w:val="00E22FDD"/>
    <w:rsid w:val="00E23080"/>
    <w:rsid w:val="00E23136"/>
    <w:rsid w:val="00E232DE"/>
    <w:rsid w:val="00E23366"/>
    <w:rsid w:val="00E2336E"/>
    <w:rsid w:val="00E2346A"/>
    <w:rsid w:val="00E2347C"/>
    <w:rsid w:val="00E23493"/>
    <w:rsid w:val="00E234CD"/>
    <w:rsid w:val="00E2367E"/>
    <w:rsid w:val="00E2381D"/>
    <w:rsid w:val="00E238ED"/>
    <w:rsid w:val="00E23BC2"/>
    <w:rsid w:val="00E23D64"/>
    <w:rsid w:val="00E23DD7"/>
    <w:rsid w:val="00E23EC6"/>
    <w:rsid w:val="00E23FE4"/>
    <w:rsid w:val="00E23FF1"/>
    <w:rsid w:val="00E24090"/>
    <w:rsid w:val="00E240F6"/>
    <w:rsid w:val="00E241EE"/>
    <w:rsid w:val="00E24273"/>
    <w:rsid w:val="00E24596"/>
    <w:rsid w:val="00E2480B"/>
    <w:rsid w:val="00E24890"/>
    <w:rsid w:val="00E2489B"/>
    <w:rsid w:val="00E248C0"/>
    <w:rsid w:val="00E24A67"/>
    <w:rsid w:val="00E24AA9"/>
    <w:rsid w:val="00E24ACC"/>
    <w:rsid w:val="00E24C13"/>
    <w:rsid w:val="00E24C60"/>
    <w:rsid w:val="00E24CD5"/>
    <w:rsid w:val="00E24D0F"/>
    <w:rsid w:val="00E24DAF"/>
    <w:rsid w:val="00E24E1D"/>
    <w:rsid w:val="00E24E75"/>
    <w:rsid w:val="00E24E89"/>
    <w:rsid w:val="00E24F8A"/>
    <w:rsid w:val="00E24FC8"/>
    <w:rsid w:val="00E24FFA"/>
    <w:rsid w:val="00E25009"/>
    <w:rsid w:val="00E2510A"/>
    <w:rsid w:val="00E25126"/>
    <w:rsid w:val="00E25171"/>
    <w:rsid w:val="00E25264"/>
    <w:rsid w:val="00E2528A"/>
    <w:rsid w:val="00E252AF"/>
    <w:rsid w:val="00E25626"/>
    <w:rsid w:val="00E256DD"/>
    <w:rsid w:val="00E257D5"/>
    <w:rsid w:val="00E25826"/>
    <w:rsid w:val="00E25846"/>
    <w:rsid w:val="00E25861"/>
    <w:rsid w:val="00E258BB"/>
    <w:rsid w:val="00E25A35"/>
    <w:rsid w:val="00E25B13"/>
    <w:rsid w:val="00E25B2A"/>
    <w:rsid w:val="00E25C36"/>
    <w:rsid w:val="00E25DA5"/>
    <w:rsid w:val="00E25DEB"/>
    <w:rsid w:val="00E25E55"/>
    <w:rsid w:val="00E25E76"/>
    <w:rsid w:val="00E25E85"/>
    <w:rsid w:val="00E25F3E"/>
    <w:rsid w:val="00E25FCE"/>
    <w:rsid w:val="00E260DB"/>
    <w:rsid w:val="00E26293"/>
    <w:rsid w:val="00E26332"/>
    <w:rsid w:val="00E263B1"/>
    <w:rsid w:val="00E264CE"/>
    <w:rsid w:val="00E264FF"/>
    <w:rsid w:val="00E26518"/>
    <w:rsid w:val="00E2676B"/>
    <w:rsid w:val="00E2677A"/>
    <w:rsid w:val="00E2679F"/>
    <w:rsid w:val="00E2694A"/>
    <w:rsid w:val="00E269BF"/>
    <w:rsid w:val="00E269F2"/>
    <w:rsid w:val="00E26B7F"/>
    <w:rsid w:val="00E26BD0"/>
    <w:rsid w:val="00E26C57"/>
    <w:rsid w:val="00E26D53"/>
    <w:rsid w:val="00E26DD9"/>
    <w:rsid w:val="00E26E14"/>
    <w:rsid w:val="00E26E34"/>
    <w:rsid w:val="00E26E3F"/>
    <w:rsid w:val="00E2703A"/>
    <w:rsid w:val="00E270BD"/>
    <w:rsid w:val="00E270F8"/>
    <w:rsid w:val="00E27269"/>
    <w:rsid w:val="00E272F2"/>
    <w:rsid w:val="00E27323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264"/>
    <w:rsid w:val="00E302B9"/>
    <w:rsid w:val="00E303AB"/>
    <w:rsid w:val="00E3046E"/>
    <w:rsid w:val="00E3047B"/>
    <w:rsid w:val="00E30527"/>
    <w:rsid w:val="00E305B5"/>
    <w:rsid w:val="00E306BB"/>
    <w:rsid w:val="00E30766"/>
    <w:rsid w:val="00E30792"/>
    <w:rsid w:val="00E30950"/>
    <w:rsid w:val="00E3095A"/>
    <w:rsid w:val="00E30A73"/>
    <w:rsid w:val="00E30BF3"/>
    <w:rsid w:val="00E30C76"/>
    <w:rsid w:val="00E30D08"/>
    <w:rsid w:val="00E30DD1"/>
    <w:rsid w:val="00E30F3B"/>
    <w:rsid w:val="00E30F95"/>
    <w:rsid w:val="00E311A1"/>
    <w:rsid w:val="00E312AC"/>
    <w:rsid w:val="00E31376"/>
    <w:rsid w:val="00E31519"/>
    <w:rsid w:val="00E316FA"/>
    <w:rsid w:val="00E318B0"/>
    <w:rsid w:val="00E319D8"/>
    <w:rsid w:val="00E31AA6"/>
    <w:rsid w:val="00E31CBA"/>
    <w:rsid w:val="00E31CC8"/>
    <w:rsid w:val="00E31CCC"/>
    <w:rsid w:val="00E31CE9"/>
    <w:rsid w:val="00E31D28"/>
    <w:rsid w:val="00E31D42"/>
    <w:rsid w:val="00E31E4D"/>
    <w:rsid w:val="00E31EE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9E"/>
    <w:rsid w:val="00E328E4"/>
    <w:rsid w:val="00E328FB"/>
    <w:rsid w:val="00E32994"/>
    <w:rsid w:val="00E32999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0C9"/>
    <w:rsid w:val="00E33165"/>
    <w:rsid w:val="00E3323F"/>
    <w:rsid w:val="00E33294"/>
    <w:rsid w:val="00E33337"/>
    <w:rsid w:val="00E3344E"/>
    <w:rsid w:val="00E3348C"/>
    <w:rsid w:val="00E334F7"/>
    <w:rsid w:val="00E33793"/>
    <w:rsid w:val="00E337BB"/>
    <w:rsid w:val="00E3384F"/>
    <w:rsid w:val="00E33885"/>
    <w:rsid w:val="00E33978"/>
    <w:rsid w:val="00E339F5"/>
    <w:rsid w:val="00E33A11"/>
    <w:rsid w:val="00E33B2C"/>
    <w:rsid w:val="00E33B81"/>
    <w:rsid w:val="00E33BDE"/>
    <w:rsid w:val="00E33C7B"/>
    <w:rsid w:val="00E33DF6"/>
    <w:rsid w:val="00E33EAF"/>
    <w:rsid w:val="00E341D2"/>
    <w:rsid w:val="00E34237"/>
    <w:rsid w:val="00E345CF"/>
    <w:rsid w:val="00E34613"/>
    <w:rsid w:val="00E346A8"/>
    <w:rsid w:val="00E347ED"/>
    <w:rsid w:val="00E34829"/>
    <w:rsid w:val="00E348FF"/>
    <w:rsid w:val="00E34972"/>
    <w:rsid w:val="00E34AC0"/>
    <w:rsid w:val="00E34B43"/>
    <w:rsid w:val="00E34B80"/>
    <w:rsid w:val="00E34B99"/>
    <w:rsid w:val="00E34F2E"/>
    <w:rsid w:val="00E35140"/>
    <w:rsid w:val="00E35215"/>
    <w:rsid w:val="00E35287"/>
    <w:rsid w:val="00E352EA"/>
    <w:rsid w:val="00E354BB"/>
    <w:rsid w:val="00E356C2"/>
    <w:rsid w:val="00E35759"/>
    <w:rsid w:val="00E35762"/>
    <w:rsid w:val="00E35797"/>
    <w:rsid w:val="00E357E7"/>
    <w:rsid w:val="00E35998"/>
    <w:rsid w:val="00E359C7"/>
    <w:rsid w:val="00E35AC0"/>
    <w:rsid w:val="00E35EA9"/>
    <w:rsid w:val="00E36174"/>
    <w:rsid w:val="00E36547"/>
    <w:rsid w:val="00E36694"/>
    <w:rsid w:val="00E367CD"/>
    <w:rsid w:val="00E369FA"/>
    <w:rsid w:val="00E36B71"/>
    <w:rsid w:val="00E36CD0"/>
    <w:rsid w:val="00E36D12"/>
    <w:rsid w:val="00E36E3E"/>
    <w:rsid w:val="00E36EAC"/>
    <w:rsid w:val="00E36EC3"/>
    <w:rsid w:val="00E36EDD"/>
    <w:rsid w:val="00E36FF1"/>
    <w:rsid w:val="00E37081"/>
    <w:rsid w:val="00E370C5"/>
    <w:rsid w:val="00E3714B"/>
    <w:rsid w:val="00E37209"/>
    <w:rsid w:val="00E37365"/>
    <w:rsid w:val="00E373FA"/>
    <w:rsid w:val="00E37515"/>
    <w:rsid w:val="00E37565"/>
    <w:rsid w:val="00E3768E"/>
    <w:rsid w:val="00E376E8"/>
    <w:rsid w:val="00E376F7"/>
    <w:rsid w:val="00E37701"/>
    <w:rsid w:val="00E377BE"/>
    <w:rsid w:val="00E377C9"/>
    <w:rsid w:val="00E37839"/>
    <w:rsid w:val="00E37892"/>
    <w:rsid w:val="00E3793F"/>
    <w:rsid w:val="00E37AFD"/>
    <w:rsid w:val="00E37F4E"/>
    <w:rsid w:val="00E400B0"/>
    <w:rsid w:val="00E400BA"/>
    <w:rsid w:val="00E40354"/>
    <w:rsid w:val="00E403A7"/>
    <w:rsid w:val="00E40449"/>
    <w:rsid w:val="00E4045F"/>
    <w:rsid w:val="00E404D2"/>
    <w:rsid w:val="00E405B8"/>
    <w:rsid w:val="00E4068B"/>
    <w:rsid w:val="00E40730"/>
    <w:rsid w:val="00E407D4"/>
    <w:rsid w:val="00E407F4"/>
    <w:rsid w:val="00E40854"/>
    <w:rsid w:val="00E40860"/>
    <w:rsid w:val="00E40876"/>
    <w:rsid w:val="00E409E7"/>
    <w:rsid w:val="00E40B8A"/>
    <w:rsid w:val="00E40B8B"/>
    <w:rsid w:val="00E40BA5"/>
    <w:rsid w:val="00E40C10"/>
    <w:rsid w:val="00E40E28"/>
    <w:rsid w:val="00E40EED"/>
    <w:rsid w:val="00E40F47"/>
    <w:rsid w:val="00E41077"/>
    <w:rsid w:val="00E410C4"/>
    <w:rsid w:val="00E411AE"/>
    <w:rsid w:val="00E41276"/>
    <w:rsid w:val="00E41278"/>
    <w:rsid w:val="00E4128E"/>
    <w:rsid w:val="00E4136F"/>
    <w:rsid w:val="00E4140D"/>
    <w:rsid w:val="00E41530"/>
    <w:rsid w:val="00E4155D"/>
    <w:rsid w:val="00E41564"/>
    <w:rsid w:val="00E41812"/>
    <w:rsid w:val="00E4183B"/>
    <w:rsid w:val="00E418E9"/>
    <w:rsid w:val="00E4198F"/>
    <w:rsid w:val="00E41990"/>
    <w:rsid w:val="00E41C10"/>
    <w:rsid w:val="00E41CC0"/>
    <w:rsid w:val="00E41E5D"/>
    <w:rsid w:val="00E41ECF"/>
    <w:rsid w:val="00E42007"/>
    <w:rsid w:val="00E42049"/>
    <w:rsid w:val="00E42292"/>
    <w:rsid w:val="00E42431"/>
    <w:rsid w:val="00E426F1"/>
    <w:rsid w:val="00E4278B"/>
    <w:rsid w:val="00E42877"/>
    <w:rsid w:val="00E4287E"/>
    <w:rsid w:val="00E428A6"/>
    <w:rsid w:val="00E428C3"/>
    <w:rsid w:val="00E42989"/>
    <w:rsid w:val="00E42ADD"/>
    <w:rsid w:val="00E42BA1"/>
    <w:rsid w:val="00E42BA7"/>
    <w:rsid w:val="00E42D6F"/>
    <w:rsid w:val="00E42DBC"/>
    <w:rsid w:val="00E42E48"/>
    <w:rsid w:val="00E42FC5"/>
    <w:rsid w:val="00E430AD"/>
    <w:rsid w:val="00E43105"/>
    <w:rsid w:val="00E4319C"/>
    <w:rsid w:val="00E43266"/>
    <w:rsid w:val="00E43416"/>
    <w:rsid w:val="00E434C7"/>
    <w:rsid w:val="00E4359E"/>
    <w:rsid w:val="00E435B4"/>
    <w:rsid w:val="00E4360C"/>
    <w:rsid w:val="00E43629"/>
    <w:rsid w:val="00E437D5"/>
    <w:rsid w:val="00E438D4"/>
    <w:rsid w:val="00E43910"/>
    <w:rsid w:val="00E439F3"/>
    <w:rsid w:val="00E43A77"/>
    <w:rsid w:val="00E43B2C"/>
    <w:rsid w:val="00E43B84"/>
    <w:rsid w:val="00E43C6E"/>
    <w:rsid w:val="00E43DB1"/>
    <w:rsid w:val="00E43DC8"/>
    <w:rsid w:val="00E43E4A"/>
    <w:rsid w:val="00E43EAC"/>
    <w:rsid w:val="00E44097"/>
    <w:rsid w:val="00E440D0"/>
    <w:rsid w:val="00E440E4"/>
    <w:rsid w:val="00E44147"/>
    <w:rsid w:val="00E44248"/>
    <w:rsid w:val="00E445B7"/>
    <w:rsid w:val="00E44921"/>
    <w:rsid w:val="00E44977"/>
    <w:rsid w:val="00E44A90"/>
    <w:rsid w:val="00E44A95"/>
    <w:rsid w:val="00E44AD3"/>
    <w:rsid w:val="00E44C64"/>
    <w:rsid w:val="00E44CB1"/>
    <w:rsid w:val="00E44D68"/>
    <w:rsid w:val="00E44D98"/>
    <w:rsid w:val="00E45039"/>
    <w:rsid w:val="00E4516E"/>
    <w:rsid w:val="00E45262"/>
    <w:rsid w:val="00E4533F"/>
    <w:rsid w:val="00E45351"/>
    <w:rsid w:val="00E45444"/>
    <w:rsid w:val="00E456DC"/>
    <w:rsid w:val="00E45701"/>
    <w:rsid w:val="00E4571A"/>
    <w:rsid w:val="00E45775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5FE2"/>
    <w:rsid w:val="00E461DF"/>
    <w:rsid w:val="00E46329"/>
    <w:rsid w:val="00E46419"/>
    <w:rsid w:val="00E4655B"/>
    <w:rsid w:val="00E466A6"/>
    <w:rsid w:val="00E46801"/>
    <w:rsid w:val="00E4687B"/>
    <w:rsid w:val="00E46880"/>
    <w:rsid w:val="00E46A38"/>
    <w:rsid w:val="00E46B56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53"/>
    <w:rsid w:val="00E47673"/>
    <w:rsid w:val="00E476A7"/>
    <w:rsid w:val="00E476AF"/>
    <w:rsid w:val="00E47AF4"/>
    <w:rsid w:val="00E47BC2"/>
    <w:rsid w:val="00E47C19"/>
    <w:rsid w:val="00E47CE1"/>
    <w:rsid w:val="00E47D1D"/>
    <w:rsid w:val="00E47D91"/>
    <w:rsid w:val="00E501D9"/>
    <w:rsid w:val="00E50206"/>
    <w:rsid w:val="00E50382"/>
    <w:rsid w:val="00E5088C"/>
    <w:rsid w:val="00E5089C"/>
    <w:rsid w:val="00E508B4"/>
    <w:rsid w:val="00E50A04"/>
    <w:rsid w:val="00E50C58"/>
    <w:rsid w:val="00E50DAA"/>
    <w:rsid w:val="00E50DD4"/>
    <w:rsid w:val="00E5111C"/>
    <w:rsid w:val="00E51344"/>
    <w:rsid w:val="00E513A4"/>
    <w:rsid w:val="00E5142A"/>
    <w:rsid w:val="00E5149C"/>
    <w:rsid w:val="00E5158E"/>
    <w:rsid w:val="00E517B9"/>
    <w:rsid w:val="00E51902"/>
    <w:rsid w:val="00E5197A"/>
    <w:rsid w:val="00E51A97"/>
    <w:rsid w:val="00E51A9C"/>
    <w:rsid w:val="00E51B54"/>
    <w:rsid w:val="00E51B72"/>
    <w:rsid w:val="00E51C9A"/>
    <w:rsid w:val="00E51C9E"/>
    <w:rsid w:val="00E51CEB"/>
    <w:rsid w:val="00E51E07"/>
    <w:rsid w:val="00E51F4D"/>
    <w:rsid w:val="00E522A4"/>
    <w:rsid w:val="00E52465"/>
    <w:rsid w:val="00E52517"/>
    <w:rsid w:val="00E52535"/>
    <w:rsid w:val="00E5279A"/>
    <w:rsid w:val="00E5279D"/>
    <w:rsid w:val="00E527E2"/>
    <w:rsid w:val="00E5281B"/>
    <w:rsid w:val="00E528D1"/>
    <w:rsid w:val="00E52989"/>
    <w:rsid w:val="00E529D2"/>
    <w:rsid w:val="00E52B17"/>
    <w:rsid w:val="00E52B48"/>
    <w:rsid w:val="00E52BB3"/>
    <w:rsid w:val="00E52BE9"/>
    <w:rsid w:val="00E52BFB"/>
    <w:rsid w:val="00E52C23"/>
    <w:rsid w:val="00E52C7B"/>
    <w:rsid w:val="00E52D3E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909"/>
    <w:rsid w:val="00E53A1F"/>
    <w:rsid w:val="00E53A9F"/>
    <w:rsid w:val="00E53DF3"/>
    <w:rsid w:val="00E53F5E"/>
    <w:rsid w:val="00E54021"/>
    <w:rsid w:val="00E54050"/>
    <w:rsid w:val="00E54086"/>
    <w:rsid w:val="00E540A1"/>
    <w:rsid w:val="00E540B4"/>
    <w:rsid w:val="00E5410F"/>
    <w:rsid w:val="00E543A8"/>
    <w:rsid w:val="00E543B4"/>
    <w:rsid w:val="00E5457E"/>
    <w:rsid w:val="00E54657"/>
    <w:rsid w:val="00E5471F"/>
    <w:rsid w:val="00E54724"/>
    <w:rsid w:val="00E549DD"/>
    <w:rsid w:val="00E54A56"/>
    <w:rsid w:val="00E54A97"/>
    <w:rsid w:val="00E54D23"/>
    <w:rsid w:val="00E54D2E"/>
    <w:rsid w:val="00E54ED2"/>
    <w:rsid w:val="00E54F09"/>
    <w:rsid w:val="00E55100"/>
    <w:rsid w:val="00E5511F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5F7"/>
    <w:rsid w:val="00E55725"/>
    <w:rsid w:val="00E55857"/>
    <w:rsid w:val="00E5589B"/>
    <w:rsid w:val="00E55B4B"/>
    <w:rsid w:val="00E55D10"/>
    <w:rsid w:val="00E55DF4"/>
    <w:rsid w:val="00E55EB0"/>
    <w:rsid w:val="00E560E5"/>
    <w:rsid w:val="00E561AB"/>
    <w:rsid w:val="00E562F5"/>
    <w:rsid w:val="00E5631D"/>
    <w:rsid w:val="00E563FC"/>
    <w:rsid w:val="00E564CB"/>
    <w:rsid w:val="00E564D0"/>
    <w:rsid w:val="00E5652C"/>
    <w:rsid w:val="00E565C5"/>
    <w:rsid w:val="00E565FB"/>
    <w:rsid w:val="00E56716"/>
    <w:rsid w:val="00E56803"/>
    <w:rsid w:val="00E56A13"/>
    <w:rsid w:val="00E56B62"/>
    <w:rsid w:val="00E56C40"/>
    <w:rsid w:val="00E56C85"/>
    <w:rsid w:val="00E56D35"/>
    <w:rsid w:val="00E56DE0"/>
    <w:rsid w:val="00E56EEC"/>
    <w:rsid w:val="00E56FE7"/>
    <w:rsid w:val="00E5702D"/>
    <w:rsid w:val="00E57064"/>
    <w:rsid w:val="00E57161"/>
    <w:rsid w:val="00E571D9"/>
    <w:rsid w:val="00E5720C"/>
    <w:rsid w:val="00E572C7"/>
    <w:rsid w:val="00E57391"/>
    <w:rsid w:val="00E573B2"/>
    <w:rsid w:val="00E57552"/>
    <w:rsid w:val="00E57899"/>
    <w:rsid w:val="00E57A38"/>
    <w:rsid w:val="00E57C1C"/>
    <w:rsid w:val="00E57CA4"/>
    <w:rsid w:val="00E57CF8"/>
    <w:rsid w:val="00E57EAB"/>
    <w:rsid w:val="00E57EE5"/>
    <w:rsid w:val="00E57F47"/>
    <w:rsid w:val="00E57FB7"/>
    <w:rsid w:val="00E60019"/>
    <w:rsid w:val="00E60113"/>
    <w:rsid w:val="00E60240"/>
    <w:rsid w:val="00E602F0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CCD"/>
    <w:rsid w:val="00E60E4D"/>
    <w:rsid w:val="00E6105F"/>
    <w:rsid w:val="00E6113D"/>
    <w:rsid w:val="00E61191"/>
    <w:rsid w:val="00E612D6"/>
    <w:rsid w:val="00E61310"/>
    <w:rsid w:val="00E6163A"/>
    <w:rsid w:val="00E616A7"/>
    <w:rsid w:val="00E616BF"/>
    <w:rsid w:val="00E61837"/>
    <w:rsid w:val="00E61862"/>
    <w:rsid w:val="00E619D7"/>
    <w:rsid w:val="00E61ADF"/>
    <w:rsid w:val="00E61B20"/>
    <w:rsid w:val="00E61BA5"/>
    <w:rsid w:val="00E61BAE"/>
    <w:rsid w:val="00E61C5F"/>
    <w:rsid w:val="00E61C7C"/>
    <w:rsid w:val="00E61CE0"/>
    <w:rsid w:val="00E61D10"/>
    <w:rsid w:val="00E61DE8"/>
    <w:rsid w:val="00E61F3C"/>
    <w:rsid w:val="00E61F8A"/>
    <w:rsid w:val="00E61F9C"/>
    <w:rsid w:val="00E62002"/>
    <w:rsid w:val="00E620D5"/>
    <w:rsid w:val="00E621F2"/>
    <w:rsid w:val="00E623F1"/>
    <w:rsid w:val="00E624E3"/>
    <w:rsid w:val="00E625A0"/>
    <w:rsid w:val="00E62647"/>
    <w:rsid w:val="00E62683"/>
    <w:rsid w:val="00E627BC"/>
    <w:rsid w:val="00E627E1"/>
    <w:rsid w:val="00E6293D"/>
    <w:rsid w:val="00E62C86"/>
    <w:rsid w:val="00E62E5F"/>
    <w:rsid w:val="00E62FF4"/>
    <w:rsid w:val="00E631AB"/>
    <w:rsid w:val="00E63264"/>
    <w:rsid w:val="00E632B3"/>
    <w:rsid w:val="00E632D9"/>
    <w:rsid w:val="00E633C4"/>
    <w:rsid w:val="00E63688"/>
    <w:rsid w:val="00E63716"/>
    <w:rsid w:val="00E63771"/>
    <w:rsid w:val="00E637A9"/>
    <w:rsid w:val="00E637F9"/>
    <w:rsid w:val="00E6383B"/>
    <w:rsid w:val="00E63C7C"/>
    <w:rsid w:val="00E63D06"/>
    <w:rsid w:val="00E63D1F"/>
    <w:rsid w:val="00E63F83"/>
    <w:rsid w:val="00E63F9C"/>
    <w:rsid w:val="00E63FFC"/>
    <w:rsid w:val="00E6402F"/>
    <w:rsid w:val="00E640D2"/>
    <w:rsid w:val="00E64175"/>
    <w:rsid w:val="00E6440F"/>
    <w:rsid w:val="00E6444F"/>
    <w:rsid w:val="00E64481"/>
    <w:rsid w:val="00E645B6"/>
    <w:rsid w:val="00E645F6"/>
    <w:rsid w:val="00E64706"/>
    <w:rsid w:val="00E64782"/>
    <w:rsid w:val="00E64890"/>
    <w:rsid w:val="00E64905"/>
    <w:rsid w:val="00E6492E"/>
    <w:rsid w:val="00E64A98"/>
    <w:rsid w:val="00E64B32"/>
    <w:rsid w:val="00E64C6C"/>
    <w:rsid w:val="00E64D60"/>
    <w:rsid w:val="00E64E94"/>
    <w:rsid w:val="00E64F79"/>
    <w:rsid w:val="00E651D1"/>
    <w:rsid w:val="00E6523F"/>
    <w:rsid w:val="00E65308"/>
    <w:rsid w:val="00E65341"/>
    <w:rsid w:val="00E65351"/>
    <w:rsid w:val="00E6547D"/>
    <w:rsid w:val="00E65566"/>
    <w:rsid w:val="00E655F5"/>
    <w:rsid w:val="00E65751"/>
    <w:rsid w:val="00E6575A"/>
    <w:rsid w:val="00E65A89"/>
    <w:rsid w:val="00E65B11"/>
    <w:rsid w:val="00E65CAF"/>
    <w:rsid w:val="00E65CD8"/>
    <w:rsid w:val="00E66093"/>
    <w:rsid w:val="00E66153"/>
    <w:rsid w:val="00E661E4"/>
    <w:rsid w:val="00E66275"/>
    <w:rsid w:val="00E663F1"/>
    <w:rsid w:val="00E6648F"/>
    <w:rsid w:val="00E665CD"/>
    <w:rsid w:val="00E669CB"/>
    <w:rsid w:val="00E66A12"/>
    <w:rsid w:val="00E66C28"/>
    <w:rsid w:val="00E66D36"/>
    <w:rsid w:val="00E66E10"/>
    <w:rsid w:val="00E67001"/>
    <w:rsid w:val="00E67053"/>
    <w:rsid w:val="00E6717A"/>
    <w:rsid w:val="00E6717C"/>
    <w:rsid w:val="00E671C0"/>
    <w:rsid w:val="00E672D6"/>
    <w:rsid w:val="00E6732F"/>
    <w:rsid w:val="00E67360"/>
    <w:rsid w:val="00E674AF"/>
    <w:rsid w:val="00E674FC"/>
    <w:rsid w:val="00E67511"/>
    <w:rsid w:val="00E675CF"/>
    <w:rsid w:val="00E67691"/>
    <w:rsid w:val="00E67759"/>
    <w:rsid w:val="00E677C6"/>
    <w:rsid w:val="00E67A63"/>
    <w:rsid w:val="00E67A67"/>
    <w:rsid w:val="00E67C07"/>
    <w:rsid w:val="00E67C38"/>
    <w:rsid w:val="00E67F36"/>
    <w:rsid w:val="00E67F55"/>
    <w:rsid w:val="00E700C7"/>
    <w:rsid w:val="00E700ED"/>
    <w:rsid w:val="00E70128"/>
    <w:rsid w:val="00E7012C"/>
    <w:rsid w:val="00E7016F"/>
    <w:rsid w:val="00E7045B"/>
    <w:rsid w:val="00E70723"/>
    <w:rsid w:val="00E7079E"/>
    <w:rsid w:val="00E7097F"/>
    <w:rsid w:val="00E70A54"/>
    <w:rsid w:val="00E70AEE"/>
    <w:rsid w:val="00E70B7B"/>
    <w:rsid w:val="00E70C6D"/>
    <w:rsid w:val="00E70CC6"/>
    <w:rsid w:val="00E70CF8"/>
    <w:rsid w:val="00E70D3E"/>
    <w:rsid w:val="00E70DF8"/>
    <w:rsid w:val="00E70FE0"/>
    <w:rsid w:val="00E7101C"/>
    <w:rsid w:val="00E71068"/>
    <w:rsid w:val="00E710E6"/>
    <w:rsid w:val="00E712D9"/>
    <w:rsid w:val="00E713B7"/>
    <w:rsid w:val="00E714D2"/>
    <w:rsid w:val="00E71510"/>
    <w:rsid w:val="00E7155A"/>
    <w:rsid w:val="00E715DC"/>
    <w:rsid w:val="00E71727"/>
    <w:rsid w:val="00E71788"/>
    <w:rsid w:val="00E71853"/>
    <w:rsid w:val="00E719AB"/>
    <w:rsid w:val="00E71A69"/>
    <w:rsid w:val="00E71B51"/>
    <w:rsid w:val="00E71B72"/>
    <w:rsid w:val="00E71D31"/>
    <w:rsid w:val="00E71FA6"/>
    <w:rsid w:val="00E72085"/>
    <w:rsid w:val="00E72177"/>
    <w:rsid w:val="00E72256"/>
    <w:rsid w:val="00E7226F"/>
    <w:rsid w:val="00E722A6"/>
    <w:rsid w:val="00E7235E"/>
    <w:rsid w:val="00E723A1"/>
    <w:rsid w:val="00E723D1"/>
    <w:rsid w:val="00E723D6"/>
    <w:rsid w:val="00E72591"/>
    <w:rsid w:val="00E725FD"/>
    <w:rsid w:val="00E7271B"/>
    <w:rsid w:val="00E72877"/>
    <w:rsid w:val="00E7287E"/>
    <w:rsid w:val="00E72CCD"/>
    <w:rsid w:val="00E72DB1"/>
    <w:rsid w:val="00E72EFF"/>
    <w:rsid w:val="00E73005"/>
    <w:rsid w:val="00E733EB"/>
    <w:rsid w:val="00E73406"/>
    <w:rsid w:val="00E73433"/>
    <w:rsid w:val="00E7344B"/>
    <w:rsid w:val="00E734AA"/>
    <w:rsid w:val="00E734C6"/>
    <w:rsid w:val="00E734FC"/>
    <w:rsid w:val="00E73659"/>
    <w:rsid w:val="00E73738"/>
    <w:rsid w:val="00E73848"/>
    <w:rsid w:val="00E73899"/>
    <w:rsid w:val="00E738DC"/>
    <w:rsid w:val="00E7390A"/>
    <w:rsid w:val="00E73B5B"/>
    <w:rsid w:val="00E73C0F"/>
    <w:rsid w:val="00E73C14"/>
    <w:rsid w:val="00E73DE3"/>
    <w:rsid w:val="00E73E31"/>
    <w:rsid w:val="00E73EE9"/>
    <w:rsid w:val="00E74000"/>
    <w:rsid w:val="00E740D6"/>
    <w:rsid w:val="00E74174"/>
    <w:rsid w:val="00E74189"/>
    <w:rsid w:val="00E74212"/>
    <w:rsid w:val="00E7424D"/>
    <w:rsid w:val="00E744B4"/>
    <w:rsid w:val="00E744C1"/>
    <w:rsid w:val="00E7462F"/>
    <w:rsid w:val="00E746A6"/>
    <w:rsid w:val="00E74797"/>
    <w:rsid w:val="00E747C0"/>
    <w:rsid w:val="00E74977"/>
    <w:rsid w:val="00E74AFE"/>
    <w:rsid w:val="00E74DBC"/>
    <w:rsid w:val="00E74E9F"/>
    <w:rsid w:val="00E74ECC"/>
    <w:rsid w:val="00E75104"/>
    <w:rsid w:val="00E7511A"/>
    <w:rsid w:val="00E75261"/>
    <w:rsid w:val="00E75368"/>
    <w:rsid w:val="00E7539F"/>
    <w:rsid w:val="00E75415"/>
    <w:rsid w:val="00E75491"/>
    <w:rsid w:val="00E75742"/>
    <w:rsid w:val="00E75942"/>
    <w:rsid w:val="00E75C82"/>
    <w:rsid w:val="00E75CB5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36B"/>
    <w:rsid w:val="00E7640B"/>
    <w:rsid w:val="00E76486"/>
    <w:rsid w:val="00E76811"/>
    <w:rsid w:val="00E76895"/>
    <w:rsid w:val="00E76A41"/>
    <w:rsid w:val="00E76ACE"/>
    <w:rsid w:val="00E76AD4"/>
    <w:rsid w:val="00E76C37"/>
    <w:rsid w:val="00E76C52"/>
    <w:rsid w:val="00E76DD8"/>
    <w:rsid w:val="00E76E08"/>
    <w:rsid w:val="00E771F1"/>
    <w:rsid w:val="00E77205"/>
    <w:rsid w:val="00E772E8"/>
    <w:rsid w:val="00E77348"/>
    <w:rsid w:val="00E774A1"/>
    <w:rsid w:val="00E7757E"/>
    <w:rsid w:val="00E7773C"/>
    <w:rsid w:val="00E777A1"/>
    <w:rsid w:val="00E7783B"/>
    <w:rsid w:val="00E77885"/>
    <w:rsid w:val="00E778B5"/>
    <w:rsid w:val="00E7794A"/>
    <w:rsid w:val="00E77A30"/>
    <w:rsid w:val="00E77CDC"/>
    <w:rsid w:val="00E77D5C"/>
    <w:rsid w:val="00E77E54"/>
    <w:rsid w:val="00E77EE5"/>
    <w:rsid w:val="00E80010"/>
    <w:rsid w:val="00E800EA"/>
    <w:rsid w:val="00E80277"/>
    <w:rsid w:val="00E8028F"/>
    <w:rsid w:val="00E802FD"/>
    <w:rsid w:val="00E8030B"/>
    <w:rsid w:val="00E80361"/>
    <w:rsid w:val="00E80562"/>
    <w:rsid w:val="00E805EF"/>
    <w:rsid w:val="00E80642"/>
    <w:rsid w:val="00E807EE"/>
    <w:rsid w:val="00E80945"/>
    <w:rsid w:val="00E80B5B"/>
    <w:rsid w:val="00E80CAA"/>
    <w:rsid w:val="00E80E2B"/>
    <w:rsid w:val="00E80E35"/>
    <w:rsid w:val="00E80E36"/>
    <w:rsid w:val="00E811B0"/>
    <w:rsid w:val="00E812BB"/>
    <w:rsid w:val="00E81365"/>
    <w:rsid w:val="00E8137F"/>
    <w:rsid w:val="00E813A0"/>
    <w:rsid w:val="00E813EC"/>
    <w:rsid w:val="00E814C6"/>
    <w:rsid w:val="00E8168F"/>
    <w:rsid w:val="00E816B0"/>
    <w:rsid w:val="00E818D7"/>
    <w:rsid w:val="00E8191A"/>
    <w:rsid w:val="00E81A03"/>
    <w:rsid w:val="00E81A2C"/>
    <w:rsid w:val="00E81A4B"/>
    <w:rsid w:val="00E81A67"/>
    <w:rsid w:val="00E81A8B"/>
    <w:rsid w:val="00E81BCC"/>
    <w:rsid w:val="00E820D1"/>
    <w:rsid w:val="00E821E2"/>
    <w:rsid w:val="00E822F7"/>
    <w:rsid w:val="00E823DF"/>
    <w:rsid w:val="00E82494"/>
    <w:rsid w:val="00E824E7"/>
    <w:rsid w:val="00E8272B"/>
    <w:rsid w:val="00E82858"/>
    <w:rsid w:val="00E828BA"/>
    <w:rsid w:val="00E828CA"/>
    <w:rsid w:val="00E82A73"/>
    <w:rsid w:val="00E82A78"/>
    <w:rsid w:val="00E82C35"/>
    <w:rsid w:val="00E82C6F"/>
    <w:rsid w:val="00E832A8"/>
    <w:rsid w:val="00E83410"/>
    <w:rsid w:val="00E83479"/>
    <w:rsid w:val="00E83541"/>
    <w:rsid w:val="00E835E3"/>
    <w:rsid w:val="00E836C6"/>
    <w:rsid w:val="00E83A0B"/>
    <w:rsid w:val="00E83B08"/>
    <w:rsid w:val="00E83B87"/>
    <w:rsid w:val="00E83C59"/>
    <w:rsid w:val="00E83F59"/>
    <w:rsid w:val="00E83FA0"/>
    <w:rsid w:val="00E841AE"/>
    <w:rsid w:val="00E84445"/>
    <w:rsid w:val="00E8454C"/>
    <w:rsid w:val="00E84596"/>
    <w:rsid w:val="00E845EB"/>
    <w:rsid w:val="00E84693"/>
    <w:rsid w:val="00E8471C"/>
    <w:rsid w:val="00E847EE"/>
    <w:rsid w:val="00E848F7"/>
    <w:rsid w:val="00E84991"/>
    <w:rsid w:val="00E84A02"/>
    <w:rsid w:val="00E84A08"/>
    <w:rsid w:val="00E84A97"/>
    <w:rsid w:val="00E84AE5"/>
    <w:rsid w:val="00E84C40"/>
    <w:rsid w:val="00E84CC5"/>
    <w:rsid w:val="00E84DA0"/>
    <w:rsid w:val="00E84E07"/>
    <w:rsid w:val="00E84E54"/>
    <w:rsid w:val="00E84EA5"/>
    <w:rsid w:val="00E850E7"/>
    <w:rsid w:val="00E851E4"/>
    <w:rsid w:val="00E85226"/>
    <w:rsid w:val="00E85276"/>
    <w:rsid w:val="00E85290"/>
    <w:rsid w:val="00E853ED"/>
    <w:rsid w:val="00E85443"/>
    <w:rsid w:val="00E8549C"/>
    <w:rsid w:val="00E854AA"/>
    <w:rsid w:val="00E85649"/>
    <w:rsid w:val="00E856EF"/>
    <w:rsid w:val="00E857F0"/>
    <w:rsid w:val="00E858C4"/>
    <w:rsid w:val="00E85985"/>
    <w:rsid w:val="00E85B86"/>
    <w:rsid w:val="00E85CAD"/>
    <w:rsid w:val="00E85FBA"/>
    <w:rsid w:val="00E8600F"/>
    <w:rsid w:val="00E8634D"/>
    <w:rsid w:val="00E8639F"/>
    <w:rsid w:val="00E8658D"/>
    <w:rsid w:val="00E865AC"/>
    <w:rsid w:val="00E865DB"/>
    <w:rsid w:val="00E86746"/>
    <w:rsid w:val="00E8681D"/>
    <w:rsid w:val="00E86820"/>
    <w:rsid w:val="00E8684C"/>
    <w:rsid w:val="00E868D0"/>
    <w:rsid w:val="00E869FD"/>
    <w:rsid w:val="00E86A6A"/>
    <w:rsid w:val="00E86BC6"/>
    <w:rsid w:val="00E86C7F"/>
    <w:rsid w:val="00E86CFD"/>
    <w:rsid w:val="00E86D38"/>
    <w:rsid w:val="00E86D43"/>
    <w:rsid w:val="00E87065"/>
    <w:rsid w:val="00E870FE"/>
    <w:rsid w:val="00E8732A"/>
    <w:rsid w:val="00E874A7"/>
    <w:rsid w:val="00E874E4"/>
    <w:rsid w:val="00E8752E"/>
    <w:rsid w:val="00E8769D"/>
    <w:rsid w:val="00E87715"/>
    <w:rsid w:val="00E877C6"/>
    <w:rsid w:val="00E877D5"/>
    <w:rsid w:val="00E877FE"/>
    <w:rsid w:val="00E87817"/>
    <w:rsid w:val="00E87822"/>
    <w:rsid w:val="00E878EB"/>
    <w:rsid w:val="00E87A46"/>
    <w:rsid w:val="00E87A9B"/>
    <w:rsid w:val="00E87BBA"/>
    <w:rsid w:val="00E87C2D"/>
    <w:rsid w:val="00E87C3B"/>
    <w:rsid w:val="00E87C4A"/>
    <w:rsid w:val="00E87F5F"/>
    <w:rsid w:val="00E900FA"/>
    <w:rsid w:val="00E90106"/>
    <w:rsid w:val="00E901FB"/>
    <w:rsid w:val="00E903C5"/>
    <w:rsid w:val="00E903E1"/>
    <w:rsid w:val="00E90425"/>
    <w:rsid w:val="00E90445"/>
    <w:rsid w:val="00E904E7"/>
    <w:rsid w:val="00E90616"/>
    <w:rsid w:val="00E9063D"/>
    <w:rsid w:val="00E90654"/>
    <w:rsid w:val="00E906E5"/>
    <w:rsid w:val="00E9085B"/>
    <w:rsid w:val="00E909E2"/>
    <w:rsid w:val="00E90A4E"/>
    <w:rsid w:val="00E90AD5"/>
    <w:rsid w:val="00E90BEA"/>
    <w:rsid w:val="00E90CF3"/>
    <w:rsid w:val="00E90CF7"/>
    <w:rsid w:val="00E90D58"/>
    <w:rsid w:val="00E90E66"/>
    <w:rsid w:val="00E90F29"/>
    <w:rsid w:val="00E910EE"/>
    <w:rsid w:val="00E9120C"/>
    <w:rsid w:val="00E91267"/>
    <w:rsid w:val="00E9132C"/>
    <w:rsid w:val="00E9135E"/>
    <w:rsid w:val="00E91395"/>
    <w:rsid w:val="00E91431"/>
    <w:rsid w:val="00E91526"/>
    <w:rsid w:val="00E9186A"/>
    <w:rsid w:val="00E91A86"/>
    <w:rsid w:val="00E91B48"/>
    <w:rsid w:val="00E91B88"/>
    <w:rsid w:val="00E91D93"/>
    <w:rsid w:val="00E91D94"/>
    <w:rsid w:val="00E91E14"/>
    <w:rsid w:val="00E91E2F"/>
    <w:rsid w:val="00E91E4A"/>
    <w:rsid w:val="00E920D5"/>
    <w:rsid w:val="00E92190"/>
    <w:rsid w:val="00E923FF"/>
    <w:rsid w:val="00E92426"/>
    <w:rsid w:val="00E924A6"/>
    <w:rsid w:val="00E92552"/>
    <w:rsid w:val="00E925A3"/>
    <w:rsid w:val="00E925EA"/>
    <w:rsid w:val="00E9274D"/>
    <w:rsid w:val="00E9285F"/>
    <w:rsid w:val="00E928E9"/>
    <w:rsid w:val="00E929B3"/>
    <w:rsid w:val="00E92A3F"/>
    <w:rsid w:val="00E92BD1"/>
    <w:rsid w:val="00E92EE5"/>
    <w:rsid w:val="00E92FF9"/>
    <w:rsid w:val="00E9304E"/>
    <w:rsid w:val="00E930AD"/>
    <w:rsid w:val="00E93157"/>
    <w:rsid w:val="00E9350C"/>
    <w:rsid w:val="00E9350F"/>
    <w:rsid w:val="00E93585"/>
    <w:rsid w:val="00E9379F"/>
    <w:rsid w:val="00E9386D"/>
    <w:rsid w:val="00E93968"/>
    <w:rsid w:val="00E939E3"/>
    <w:rsid w:val="00E93B89"/>
    <w:rsid w:val="00E93CA3"/>
    <w:rsid w:val="00E93CDF"/>
    <w:rsid w:val="00E93D69"/>
    <w:rsid w:val="00E93E40"/>
    <w:rsid w:val="00E93FA8"/>
    <w:rsid w:val="00E943C1"/>
    <w:rsid w:val="00E9469C"/>
    <w:rsid w:val="00E947A6"/>
    <w:rsid w:val="00E948FF"/>
    <w:rsid w:val="00E94AEB"/>
    <w:rsid w:val="00E94C53"/>
    <w:rsid w:val="00E94DB4"/>
    <w:rsid w:val="00E94EC3"/>
    <w:rsid w:val="00E94FF0"/>
    <w:rsid w:val="00E95075"/>
    <w:rsid w:val="00E95078"/>
    <w:rsid w:val="00E95123"/>
    <w:rsid w:val="00E95160"/>
    <w:rsid w:val="00E951A9"/>
    <w:rsid w:val="00E9528C"/>
    <w:rsid w:val="00E95365"/>
    <w:rsid w:val="00E953D6"/>
    <w:rsid w:val="00E953FA"/>
    <w:rsid w:val="00E95432"/>
    <w:rsid w:val="00E95498"/>
    <w:rsid w:val="00E954DF"/>
    <w:rsid w:val="00E9550A"/>
    <w:rsid w:val="00E955BA"/>
    <w:rsid w:val="00E958F8"/>
    <w:rsid w:val="00E95921"/>
    <w:rsid w:val="00E95950"/>
    <w:rsid w:val="00E95A64"/>
    <w:rsid w:val="00E95A7B"/>
    <w:rsid w:val="00E95BAB"/>
    <w:rsid w:val="00E95CD6"/>
    <w:rsid w:val="00E95CFF"/>
    <w:rsid w:val="00E95E00"/>
    <w:rsid w:val="00E95E28"/>
    <w:rsid w:val="00E96066"/>
    <w:rsid w:val="00E960E1"/>
    <w:rsid w:val="00E96145"/>
    <w:rsid w:val="00E966F3"/>
    <w:rsid w:val="00E96702"/>
    <w:rsid w:val="00E96A4A"/>
    <w:rsid w:val="00E96BD3"/>
    <w:rsid w:val="00E96BF9"/>
    <w:rsid w:val="00E96C43"/>
    <w:rsid w:val="00E96DA6"/>
    <w:rsid w:val="00E96F4E"/>
    <w:rsid w:val="00E97093"/>
    <w:rsid w:val="00E9710C"/>
    <w:rsid w:val="00E971ED"/>
    <w:rsid w:val="00E973BA"/>
    <w:rsid w:val="00E974A2"/>
    <w:rsid w:val="00E97592"/>
    <w:rsid w:val="00E9765F"/>
    <w:rsid w:val="00E977B8"/>
    <w:rsid w:val="00E977B9"/>
    <w:rsid w:val="00E977C7"/>
    <w:rsid w:val="00E977E6"/>
    <w:rsid w:val="00E977EE"/>
    <w:rsid w:val="00E97826"/>
    <w:rsid w:val="00E978B1"/>
    <w:rsid w:val="00E978CD"/>
    <w:rsid w:val="00E97AC9"/>
    <w:rsid w:val="00E97ADB"/>
    <w:rsid w:val="00E97B2A"/>
    <w:rsid w:val="00E97C68"/>
    <w:rsid w:val="00E97CB1"/>
    <w:rsid w:val="00E97E7B"/>
    <w:rsid w:val="00E97E80"/>
    <w:rsid w:val="00E97EC7"/>
    <w:rsid w:val="00E97FE2"/>
    <w:rsid w:val="00E97FF5"/>
    <w:rsid w:val="00EA007F"/>
    <w:rsid w:val="00EA00FD"/>
    <w:rsid w:val="00EA016A"/>
    <w:rsid w:val="00EA03F2"/>
    <w:rsid w:val="00EA051E"/>
    <w:rsid w:val="00EA06AE"/>
    <w:rsid w:val="00EA07B2"/>
    <w:rsid w:val="00EA08BF"/>
    <w:rsid w:val="00EA0946"/>
    <w:rsid w:val="00EA0990"/>
    <w:rsid w:val="00EA0A7A"/>
    <w:rsid w:val="00EA0A9F"/>
    <w:rsid w:val="00EA0AE2"/>
    <w:rsid w:val="00EA0B50"/>
    <w:rsid w:val="00EA0B51"/>
    <w:rsid w:val="00EA0B58"/>
    <w:rsid w:val="00EA0C01"/>
    <w:rsid w:val="00EA0C77"/>
    <w:rsid w:val="00EA0D1B"/>
    <w:rsid w:val="00EA0E0C"/>
    <w:rsid w:val="00EA0E36"/>
    <w:rsid w:val="00EA0F06"/>
    <w:rsid w:val="00EA0FE1"/>
    <w:rsid w:val="00EA1212"/>
    <w:rsid w:val="00EA126B"/>
    <w:rsid w:val="00EA1278"/>
    <w:rsid w:val="00EA12D9"/>
    <w:rsid w:val="00EA12F1"/>
    <w:rsid w:val="00EA1322"/>
    <w:rsid w:val="00EA14C0"/>
    <w:rsid w:val="00EA1526"/>
    <w:rsid w:val="00EA1A06"/>
    <w:rsid w:val="00EA1A2A"/>
    <w:rsid w:val="00EA1A67"/>
    <w:rsid w:val="00EA1B8B"/>
    <w:rsid w:val="00EA1D2A"/>
    <w:rsid w:val="00EA1DAA"/>
    <w:rsid w:val="00EA1E4C"/>
    <w:rsid w:val="00EA1E72"/>
    <w:rsid w:val="00EA1F6D"/>
    <w:rsid w:val="00EA1F90"/>
    <w:rsid w:val="00EA213D"/>
    <w:rsid w:val="00EA2274"/>
    <w:rsid w:val="00EA23F4"/>
    <w:rsid w:val="00EA24FB"/>
    <w:rsid w:val="00EA2569"/>
    <w:rsid w:val="00EA256E"/>
    <w:rsid w:val="00EA2638"/>
    <w:rsid w:val="00EA2741"/>
    <w:rsid w:val="00EA2821"/>
    <w:rsid w:val="00EA2895"/>
    <w:rsid w:val="00EA2B9C"/>
    <w:rsid w:val="00EA2C5B"/>
    <w:rsid w:val="00EA2CA3"/>
    <w:rsid w:val="00EA2DC2"/>
    <w:rsid w:val="00EA3144"/>
    <w:rsid w:val="00EA323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3F"/>
    <w:rsid w:val="00EA3B94"/>
    <w:rsid w:val="00EA3D30"/>
    <w:rsid w:val="00EA3E13"/>
    <w:rsid w:val="00EA3F37"/>
    <w:rsid w:val="00EA3FD8"/>
    <w:rsid w:val="00EA40BA"/>
    <w:rsid w:val="00EA4184"/>
    <w:rsid w:val="00EA4254"/>
    <w:rsid w:val="00EA430A"/>
    <w:rsid w:val="00EA43FB"/>
    <w:rsid w:val="00EA4535"/>
    <w:rsid w:val="00EA4647"/>
    <w:rsid w:val="00EA4659"/>
    <w:rsid w:val="00EA479B"/>
    <w:rsid w:val="00EA48B1"/>
    <w:rsid w:val="00EA490C"/>
    <w:rsid w:val="00EA49B6"/>
    <w:rsid w:val="00EA4BC9"/>
    <w:rsid w:val="00EA4C09"/>
    <w:rsid w:val="00EA4C31"/>
    <w:rsid w:val="00EA4CC1"/>
    <w:rsid w:val="00EA4D03"/>
    <w:rsid w:val="00EA4F23"/>
    <w:rsid w:val="00EA4FB8"/>
    <w:rsid w:val="00EA513D"/>
    <w:rsid w:val="00EA5226"/>
    <w:rsid w:val="00EA529A"/>
    <w:rsid w:val="00EA530C"/>
    <w:rsid w:val="00EA5436"/>
    <w:rsid w:val="00EA543B"/>
    <w:rsid w:val="00EA5519"/>
    <w:rsid w:val="00EA565F"/>
    <w:rsid w:val="00EA5878"/>
    <w:rsid w:val="00EA5896"/>
    <w:rsid w:val="00EA58E3"/>
    <w:rsid w:val="00EA5921"/>
    <w:rsid w:val="00EA593A"/>
    <w:rsid w:val="00EA59E0"/>
    <w:rsid w:val="00EA5A9A"/>
    <w:rsid w:val="00EA5BDA"/>
    <w:rsid w:val="00EA5C56"/>
    <w:rsid w:val="00EA5CB8"/>
    <w:rsid w:val="00EA5E75"/>
    <w:rsid w:val="00EA5EC7"/>
    <w:rsid w:val="00EA5F88"/>
    <w:rsid w:val="00EA6098"/>
    <w:rsid w:val="00EA625D"/>
    <w:rsid w:val="00EA6286"/>
    <w:rsid w:val="00EA634D"/>
    <w:rsid w:val="00EA648F"/>
    <w:rsid w:val="00EA658B"/>
    <w:rsid w:val="00EA668F"/>
    <w:rsid w:val="00EA6704"/>
    <w:rsid w:val="00EA672B"/>
    <w:rsid w:val="00EA6965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300"/>
    <w:rsid w:val="00EA7347"/>
    <w:rsid w:val="00EA74C9"/>
    <w:rsid w:val="00EA7515"/>
    <w:rsid w:val="00EA754A"/>
    <w:rsid w:val="00EA755A"/>
    <w:rsid w:val="00EA75BA"/>
    <w:rsid w:val="00EA7633"/>
    <w:rsid w:val="00EA7644"/>
    <w:rsid w:val="00EA77C8"/>
    <w:rsid w:val="00EA7836"/>
    <w:rsid w:val="00EA79C8"/>
    <w:rsid w:val="00EA7A70"/>
    <w:rsid w:val="00EA7B68"/>
    <w:rsid w:val="00EA7CE5"/>
    <w:rsid w:val="00EA7CEC"/>
    <w:rsid w:val="00EA7E9F"/>
    <w:rsid w:val="00EA7F71"/>
    <w:rsid w:val="00EB003C"/>
    <w:rsid w:val="00EB00C6"/>
    <w:rsid w:val="00EB0149"/>
    <w:rsid w:val="00EB0287"/>
    <w:rsid w:val="00EB02BA"/>
    <w:rsid w:val="00EB02C0"/>
    <w:rsid w:val="00EB04CE"/>
    <w:rsid w:val="00EB0558"/>
    <w:rsid w:val="00EB0635"/>
    <w:rsid w:val="00EB06B5"/>
    <w:rsid w:val="00EB0766"/>
    <w:rsid w:val="00EB0853"/>
    <w:rsid w:val="00EB091D"/>
    <w:rsid w:val="00EB092C"/>
    <w:rsid w:val="00EB09D9"/>
    <w:rsid w:val="00EB09F0"/>
    <w:rsid w:val="00EB0AFE"/>
    <w:rsid w:val="00EB0B9F"/>
    <w:rsid w:val="00EB0D47"/>
    <w:rsid w:val="00EB0D9F"/>
    <w:rsid w:val="00EB0F75"/>
    <w:rsid w:val="00EB104D"/>
    <w:rsid w:val="00EB11D7"/>
    <w:rsid w:val="00EB1344"/>
    <w:rsid w:val="00EB150C"/>
    <w:rsid w:val="00EB1582"/>
    <w:rsid w:val="00EB1695"/>
    <w:rsid w:val="00EB1813"/>
    <w:rsid w:val="00EB1835"/>
    <w:rsid w:val="00EB1A99"/>
    <w:rsid w:val="00EB1B23"/>
    <w:rsid w:val="00EB1C37"/>
    <w:rsid w:val="00EB1C52"/>
    <w:rsid w:val="00EB1EF6"/>
    <w:rsid w:val="00EB211F"/>
    <w:rsid w:val="00EB2138"/>
    <w:rsid w:val="00EB21D5"/>
    <w:rsid w:val="00EB23D5"/>
    <w:rsid w:val="00EB2465"/>
    <w:rsid w:val="00EB2578"/>
    <w:rsid w:val="00EB2829"/>
    <w:rsid w:val="00EB286A"/>
    <w:rsid w:val="00EB2A42"/>
    <w:rsid w:val="00EB2BF1"/>
    <w:rsid w:val="00EB2C08"/>
    <w:rsid w:val="00EB2C9F"/>
    <w:rsid w:val="00EB2D11"/>
    <w:rsid w:val="00EB2F72"/>
    <w:rsid w:val="00EB2F89"/>
    <w:rsid w:val="00EB3063"/>
    <w:rsid w:val="00EB308E"/>
    <w:rsid w:val="00EB3111"/>
    <w:rsid w:val="00EB3314"/>
    <w:rsid w:val="00EB350B"/>
    <w:rsid w:val="00EB35EB"/>
    <w:rsid w:val="00EB36F1"/>
    <w:rsid w:val="00EB37A5"/>
    <w:rsid w:val="00EB37B2"/>
    <w:rsid w:val="00EB394A"/>
    <w:rsid w:val="00EB3C14"/>
    <w:rsid w:val="00EB3D5B"/>
    <w:rsid w:val="00EB3D82"/>
    <w:rsid w:val="00EB3E1D"/>
    <w:rsid w:val="00EB3E8E"/>
    <w:rsid w:val="00EB4048"/>
    <w:rsid w:val="00EB42D4"/>
    <w:rsid w:val="00EB44E8"/>
    <w:rsid w:val="00EB45CE"/>
    <w:rsid w:val="00EB46A1"/>
    <w:rsid w:val="00EB4851"/>
    <w:rsid w:val="00EB4AD0"/>
    <w:rsid w:val="00EB4BA2"/>
    <w:rsid w:val="00EB4C48"/>
    <w:rsid w:val="00EB4F1B"/>
    <w:rsid w:val="00EB4FA3"/>
    <w:rsid w:val="00EB503D"/>
    <w:rsid w:val="00EB5049"/>
    <w:rsid w:val="00EB5066"/>
    <w:rsid w:val="00EB50B5"/>
    <w:rsid w:val="00EB5167"/>
    <w:rsid w:val="00EB524C"/>
    <w:rsid w:val="00EB55AC"/>
    <w:rsid w:val="00EB56BA"/>
    <w:rsid w:val="00EB57C5"/>
    <w:rsid w:val="00EB593D"/>
    <w:rsid w:val="00EB5A49"/>
    <w:rsid w:val="00EB5A80"/>
    <w:rsid w:val="00EB5BDF"/>
    <w:rsid w:val="00EB5BFB"/>
    <w:rsid w:val="00EB5D8E"/>
    <w:rsid w:val="00EB5FE9"/>
    <w:rsid w:val="00EB6062"/>
    <w:rsid w:val="00EB60A2"/>
    <w:rsid w:val="00EB60CA"/>
    <w:rsid w:val="00EB6109"/>
    <w:rsid w:val="00EB6167"/>
    <w:rsid w:val="00EB61FE"/>
    <w:rsid w:val="00EB6226"/>
    <w:rsid w:val="00EB62BF"/>
    <w:rsid w:val="00EB6372"/>
    <w:rsid w:val="00EB6495"/>
    <w:rsid w:val="00EB6719"/>
    <w:rsid w:val="00EB67AC"/>
    <w:rsid w:val="00EB6880"/>
    <w:rsid w:val="00EB68F9"/>
    <w:rsid w:val="00EB6A08"/>
    <w:rsid w:val="00EB6A0C"/>
    <w:rsid w:val="00EB6A49"/>
    <w:rsid w:val="00EB6AA6"/>
    <w:rsid w:val="00EB6AEC"/>
    <w:rsid w:val="00EB6AFB"/>
    <w:rsid w:val="00EB6C24"/>
    <w:rsid w:val="00EB6C70"/>
    <w:rsid w:val="00EB6CEB"/>
    <w:rsid w:val="00EB6D91"/>
    <w:rsid w:val="00EB6E6F"/>
    <w:rsid w:val="00EB6F07"/>
    <w:rsid w:val="00EB6F3D"/>
    <w:rsid w:val="00EB6F7B"/>
    <w:rsid w:val="00EB6FE0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DCE"/>
    <w:rsid w:val="00EB7E97"/>
    <w:rsid w:val="00EB7F15"/>
    <w:rsid w:val="00EC013B"/>
    <w:rsid w:val="00EC0376"/>
    <w:rsid w:val="00EC04B2"/>
    <w:rsid w:val="00EC056F"/>
    <w:rsid w:val="00EC05D1"/>
    <w:rsid w:val="00EC07B9"/>
    <w:rsid w:val="00EC082E"/>
    <w:rsid w:val="00EC085F"/>
    <w:rsid w:val="00EC0B24"/>
    <w:rsid w:val="00EC0B8B"/>
    <w:rsid w:val="00EC0BD3"/>
    <w:rsid w:val="00EC0DE5"/>
    <w:rsid w:val="00EC0E17"/>
    <w:rsid w:val="00EC0F6C"/>
    <w:rsid w:val="00EC10D2"/>
    <w:rsid w:val="00EC1236"/>
    <w:rsid w:val="00EC123F"/>
    <w:rsid w:val="00EC125E"/>
    <w:rsid w:val="00EC129B"/>
    <w:rsid w:val="00EC1380"/>
    <w:rsid w:val="00EC1411"/>
    <w:rsid w:val="00EC1444"/>
    <w:rsid w:val="00EC1496"/>
    <w:rsid w:val="00EC14FF"/>
    <w:rsid w:val="00EC153B"/>
    <w:rsid w:val="00EC1579"/>
    <w:rsid w:val="00EC1B90"/>
    <w:rsid w:val="00EC1C0B"/>
    <w:rsid w:val="00EC1CF2"/>
    <w:rsid w:val="00EC1D61"/>
    <w:rsid w:val="00EC1DDC"/>
    <w:rsid w:val="00EC1F1E"/>
    <w:rsid w:val="00EC2023"/>
    <w:rsid w:val="00EC2103"/>
    <w:rsid w:val="00EC2162"/>
    <w:rsid w:val="00EC216E"/>
    <w:rsid w:val="00EC24D5"/>
    <w:rsid w:val="00EC2508"/>
    <w:rsid w:val="00EC265F"/>
    <w:rsid w:val="00EC2670"/>
    <w:rsid w:val="00EC27FD"/>
    <w:rsid w:val="00EC2817"/>
    <w:rsid w:val="00EC2B7C"/>
    <w:rsid w:val="00EC2BBC"/>
    <w:rsid w:val="00EC2C40"/>
    <w:rsid w:val="00EC2E07"/>
    <w:rsid w:val="00EC2E18"/>
    <w:rsid w:val="00EC2F29"/>
    <w:rsid w:val="00EC3122"/>
    <w:rsid w:val="00EC31BB"/>
    <w:rsid w:val="00EC3266"/>
    <w:rsid w:val="00EC32E2"/>
    <w:rsid w:val="00EC3333"/>
    <w:rsid w:val="00EC3376"/>
    <w:rsid w:val="00EC3406"/>
    <w:rsid w:val="00EC3651"/>
    <w:rsid w:val="00EC373D"/>
    <w:rsid w:val="00EC37BD"/>
    <w:rsid w:val="00EC384C"/>
    <w:rsid w:val="00EC38E8"/>
    <w:rsid w:val="00EC391D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0E6"/>
    <w:rsid w:val="00EC41E8"/>
    <w:rsid w:val="00EC438F"/>
    <w:rsid w:val="00EC4639"/>
    <w:rsid w:val="00EC46C9"/>
    <w:rsid w:val="00EC46D0"/>
    <w:rsid w:val="00EC4737"/>
    <w:rsid w:val="00EC489E"/>
    <w:rsid w:val="00EC48D7"/>
    <w:rsid w:val="00EC4983"/>
    <w:rsid w:val="00EC4A2C"/>
    <w:rsid w:val="00EC4A7F"/>
    <w:rsid w:val="00EC4CCC"/>
    <w:rsid w:val="00EC4D33"/>
    <w:rsid w:val="00EC4DA3"/>
    <w:rsid w:val="00EC4E45"/>
    <w:rsid w:val="00EC4FA9"/>
    <w:rsid w:val="00EC4FE7"/>
    <w:rsid w:val="00EC529F"/>
    <w:rsid w:val="00EC558A"/>
    <w:rsid w:val="00EC55DE"/>
    <w:rsid w:val="00EC5673"/>
    <w:rsid w:val="00EC58BD"/>
    <w:rsid w:val="00EC5933"/>
    <w:rsid w:val="00EC5C51"/>
    <w:rsid w:val="00EC5CBC"/>
    <w:rsid w:val="00EC5CD3"/>
    <w:rsid w:val="00EC5D81"/>
    <w:rsid w:val="00EC5DA5"/>
    <w:rsid w:val="00EC5DC0"/>
    <w:rsid w:val="00EC5FA4"/>
    <w:rsid w:val="00EC63BF"/>
    <w:rsid w:val="00EC64AE"/>
    <w:rsid w:val="00EC6594"/>
    <w:rsid w:val="00EC665C"/>
    <w:rsid w:val="00EC66B4"/>
    <w:rsid w:val="00EC66D4"/>
    <w:rsid w:val="00EC67F6"/>
    <w:rsid w:val="00EC68DB"/>
    <w:rsid w:val="00EC6A0C"/>
    <w:rsid w:val="00EC6B30"/>
    <w:rsid w:val="00EC6C91"/>
    <w:rsid w:val="00EC6CA0"/>
    <w:rsid w:val="00EC6D77"/>
    <w:rsid w:val="00EC6DA7"/>
    <w:rsid w:val="00EC6E8E"/>
    <w:rsid w:val="00EC6F31"/>
    <w:rsid w:val="00EC6FCE"/>
    <w:rsid w:val="00EC701D"/>
    <w:rsid w:val="00EC70FE"/>
    <w:rsid w:val="00EC72E7"/>
    <w:rsid w:val="00EC7336"/>
    <w:rsid w:val="00EC7359"/>
    <w:rsid w:val="00EC7568"/>
    <w:rsid w:val="00EC7751"/>
    <w:rsid w:val="00EC78AA"/>
    <w:rsid w:val="00EC7A3B"/>
    <w:rsid w:val="00EC7BCF"/>
    <w:rsid w:val="00EC7C95"/>
    <w:rsid w:val="00EC7D25"/>
    <w:rsid w:val="00EC7D8E"/>
    <w:rsid w:val="00EC7E48"/>
    <w:rsid w:val="00EC7E4A"/>
    <w:rsid w:val="00EC7FE3"/>
    <w:rsid w:val="00ED02AA"/>
    <w:rsid w:val="00ED05B7"/>
    <w:rsid w:val="00ED0611"/>
    <w:rsid w:val="00ED06C6"/>
    <w:rsid w:val="00ED081D"/>
    <w:rsid w:val="00ED0847"/>
    <w:rsid w:val="00ED0933"/>
    <w:rsid w:val="00ED0A25"/>
    <w:rsid w:val="00ED0A7E"/>
    <w:rsid w:val="00ED0C3E"/>
    <w:rsid w:val="00ED0C77"/>
    <w:rsid w:val="00ED0CA9"/>
    <w:rsid w:val="00ED0CDA"/>
    <w:rsid w:val="00ED0F53"/>
    <w:rsid w:val="00ED106D"/>
    <w:rsid w:val="00ED10CC"/>
    <w:rsid w:val="00ED1151"/>
    <w:rsid w:val="00ED125F"/>
    <w:rsid w:val="00ED128B"/>
    <w:rsid w:val="00ED1331"/>
    <w:rsid w:val="00ED1364"/>
    <w:rsid w:val="00ED145B"/>
    <w:rsid w:val="00ED174D"/>
    <w:rsid w:val="00ED1778"/>
    <w:rsid w:val="00ED1831"/>
    <w:rsid w:val="00ED1847"/>
    <w:rsid w:val="00ED19C0"/>
    <w:rsid w:val="00ED1B84"/>
    <w:rsid w:val="00ED1C4F"/>
    <w:rsid w:val="00ED1C5E"/>
    <w:rsid w:val="00ED1E25"/>
    <w:rsid w:val="00ED1EC2"/>
    <w:rsid w:val="00ED21A9"/>
    <w:rsid w:val="00ED2358"/>
    <w:rsid w:val="00ED2471"/>
    <w:rsid w:val="00ED24A2"/>
    <w:rsid w:val="00ED24DB"/>
    <w:rsid w:val="00ED2641"/>
    <w:rsid w:val="00ED26EF"/>
    <w:rsid w:val="00ED278E"/>
    <w:rsid w:val="00ED2807"/>
    <w:rsid w:val="00ED29E4"/>
    <w:rsid w:val="00ED2B75"/>
    <w:rsid w:val="00ED2C11"/>
    <w:rsid w:val="00ED2CC4"/>
    <w:rsid w:val="00ED2D45"/>
    <w:rsid w:val="00ED2DD1"/>
    <w:rsid w:val="00ED2E13"/>
    <w:rsid w:val="00ED2FE5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922"/>
    <w:rsid w:val="00ED39CD"/>
    <w:rsid w:val="00ED3B8C"/>
    <w:rsid w:val="00ED3D48"/>
    <w:rsid w:val="00ED3EA9"/>
    <w:rsid w:val="00ED3F7D"/>
    <w:rsid w:val="00ED4054"/>
    <w:rsid w:val="00ED40D9"/>
    <w:rsid w:val="00ED4281"/>
    <w:rsid w:val="00ED42D3"/>
    <w:rsid w:val="00ED430F"/>
    <w:rsid w:val="00ED43D1"/>
    <w:rsid w:val="00ED4607"/>
    <w:rsid w:val="00ED4608"/>
    <w:rsid w:val="00ED486E"/>
    <w:rsid w:val="00ED490F"/>
    <w:rsid w:val="00ED496F"/>
    <w:rsid w:val="00ED4998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4EC9"/>
    <w:rsid w:val="00ED4F3E"/>
    <w:rsid w:val="00ED5078"/>
    <w:rsid w:val="00ED50EE"/>
    <w:rsid w:val="00ED5409"/>
    <w:rsid w:val="00ED551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AFD"/>
    <w:rsid w:val="00ED5D06"/>
    <w:rsid w:val="00ED5D43"/>
    <w:rsid w:val="00ED5EB8"/>
    <w:rsid w:val="00ED5F5A"/>
    <w:rsid w:val="00ED603F"/>
    <w:rsid w:val="00ED622F"/>
    <w:rsid w:val="00ED6268"/>
    <w:rsid w:val="00ED62E2"/>
    <w:rsid w:val="00ED6320"/>
    <w:rsid w:val="00ED6324"/>
    <w:rsid w:val="00ED6368"/>
    <w:rsid w:val="00ED638E"/>
    <w:rsid w:val="00ED63C1"/>
    <w:rsid w:val="00ED640C"/>
    <w:rsid w:val="00ED654C"/>
    <w:rsid w:val="00ED66B0"/>
    <w:rsid w:val="00ED673E"/>
    <w:rsid w:val="00ED688D"/>
    <w:rsid w:val="00ED68C0"/>
    <w:rsid w:val="00ED691C"/>
    <w:rsid w:val="00ED693F"/>
    <w:rsid w:val="00ED6AC5"/>
    <w:rsid w:val="00ED6B87"/>
    <w:rsid w:val="00ED6C46"/>
    <w:rsid w:val="00ED6E69"/>
    <w:rsid w:val="00ED701D"/>
    <w:rsid w:val="00ED70C2"/>
    <w:rsid w:val="00ED7101"/>
    <w:rsid w:val="00ED7160"/>
    <w:rsid w:val="00ED72DA"/>
    <w:rsid w:val="00ED736B"/>
    <w:rsid w:val="00ED7409"/>
    <w:rsid w:val="00ED7919"/>
    <w:rsid w:val="00ED793F"/>
    <w:rsid w:val="00ED7960"/>
    <w:rsid w:val="00ED79FD"/>
    <w:rsid w:val="00ED79FE"/>
    <w:rsid w:val="00ED7A57"/>
    <w:rsid w:val="00ED7BCF"/>
    <w:rsid w:val="00ED7D57"/>
    <w:rsid w:val="00ED7DFC"/>
    <w:rsid w:val="00ED7E03"/>
    <w:rsid w:val="00ED7E19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37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B4"/>
    <w:rsid w:val="00EE0ADC"/>
    <w:rsid w:val="00EE0B40"/>
    <w:rsid w:val="00EE0BBD"/>
    <w:rsid w:val="00EE0C99"/>
    <w:rsid w:val="00EE0EA1"/>
    <w:rsid w:val="00EE0F73"/>
    <w:rsid w:val="00EE0FB6"/>
    <w:rsid w:val="00EE1099"/>
    <w:rsid w:val="00EE1259"/>
    <w:rsid w:val="00EE139B"/>
    <w:rsid w:val="00EE13B1"/>
    <w:rsid w:val="00EE14CD"/>
    <w:rsid w:val="00EE1634"/>
    <w:rsid w:val="00EE165D"/>
    <w:rsid w:val="00EE16EF"/>
    <w:rsid w:val="00EE16F4"/>
    <w:rsid w:val="00EE192E"/>
    <w:rsid w:val="00EE1A49"/>
    <w:rsid w:val="00EE1A7A"/>
    <w:rsid w:val="00EE1C3B"/>
    <w:rsid w:val="00EE1D80"/>
    <w:rsid w:val="00EE1EB7"/>
    <w:rsid w:val="00EE1F53"/>
    <w:rsid w:val="00EE1F5A"/>
    <w:rsid w:val="00EE203D"/>
    <w:rsid w:val="00EE20A9"/>
    <w:rsid w:val="00EE2112"/>
    <w:rsid w:val="00EE22C5"/>
    <w:rsid w:val="00EE247A"/>
    <w:rsid w:val="00EE25D4"/>
    <w:rsid w:val="00EE25F4"/>
    <w:rsid w:val="00EE276F"/>
    <w:rsid w:val="00EE27C2"/>
    <w:rsid w:val="00EE27D4"/>
    <w:rsid w:val="00EE2808"/>
    <w:rsid w:val="00EE2ADB"/>
    <w:rsid w:val="00EE2CC5"/>
    <w:rsid w:val="00EE2CFE"/>
    <w:rsid w:val="00EE2D3B"/>
    <w:rsid w:val="00EE2E58"/>
    <w:rsid w:val="00EE2E8E"/>
    <w:rsid w:val="00EE2E9D"/>
    <w:rsid w:val="00EE2F19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CA3"/>
    <w:rsid w:val="00EE3E00"/>
    <w:rsid w:val="00EE3F32"/>
    <w:rsid w:val="00EE3F7F"/>
    <w:rsid w:val="00EE3FD6"/>
    <w:rsid w:val="00EE4077"/>
    <w:rsid w:val="00EE4153"/>
    <w:rsid w:val="00EE419E"/>
    <w:rsid w:val="00EE421A"/>
    <w:rsid w:val="00EE426D"/>
    <w:rsid w:val="00EE43BE"/>
    <w:rsid w:val="00EE44B2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A33"/>
    <w:rsid w:val="00EE4B28"/>
    <w:rsid w:val="00EE4C09"/>
    <w:rsid w:val="00EE4C1A"/>
    <w:rsid w:val="00EE4CB6"/>
    <w:rsid w:val="00EE4CF5"/>
    <w:rsid w:val="00EE4FCE"/>
    <w:rsid w:val="00EE5061"/>
    <w:rsid w:val="00EE50AD"/>
    <w:rsid w:val="00EE50CA"/>
    <w:rsid w:val="00EE5319"/>
    <w:rsid w:val="00EE5350"/>
    <w:rsid w:val="00EE5407"/>
    <w:rsid w:val="00EE5526"/>
    <w:rsid w:val="00EE56B5"/>
    <w:rsid w:val="00EE5855"/>
    <w:rsid w:val="00EE59D2"/>
    <w:rsid w:val="00EE5BD5"/>
    <w:rsid w:val="00EE5D2E"/>
    <w:rsid w:val="00EE5DEA"/>
    <w:rsid w:val="00EE5EE8"/>
    <w:rsid w:val="00EE6079"/>
    <w:rsid w:val="00EE6177"/>
    <w:rsid w:val="00EE6182"/>
    <w:rsid w:val="00EE6213"/>
    <w:rsid w:val="00EE623B"/>
    <w:rsid w:val="00EE6279"/>
    <w:rsid w:val="00EE6486"/>
    <w:rsid w:val="00EE6530"/>
    <w:rsid w:val="00EE654F"/>
    <w:rsid w:val="00EE6580"/>
    <w:rsid w:val="00EE667E"/>
    <w:rsid w:val="00EE6717"/>
    <w:rsid w:val="00EE67AD"/>
    <w:rsid w:val="00EE6868"/>
    <w:rsid w:val="00EE693A"/>
    <w:rsid w:val="00EE6ACA"/>
    <w:rsid w:val="00EE6CAA"/>
    <w:rsid w:val="00EE6CE8"/>
    <w:rsid w:val="00EE6D72"/>
    <w:rsid w:val="00EE70B0"/>
    <w:rsid w:val="00EE70FE"/>
    <w:rsid w:val="00EE7107"/>
    <w:rsid w:val="00EE7210"/>
    <w:rsid w:val="00EE72E4"/>
    <w:rsid w:val="00EE73C4"/>
    <w:rsid w:val="00EE7929"/>
    <w:rsid w:val="00EE799B"/>
    <w:rsid w:val="00EE7BED"/>
    <w:rsid w:val="00EE7D0F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21"/>
    <w:rsid w:val="00EF06FB"/>
    <w:rsid w:val="00EF080A"/>
    <w:rsid w:val="00EF0A28"/>
    <w:rsid w:val="00EF0A48"/>
    <w:rsid w:val="00EF0BBE"/>
    <w:rsid w:val="00EF0D6F"/>
    <w:rsid w:val="00EF0D82"/>
    <w:rsid w:val="00EF0DE8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D01"/>
    <w:rsid w:val="00EF1F63"/>
    <w:rsid w:val="00EF1F6F"/>
    <w:rsid w:val="00EF208F"/>
    <w:rsid w:val="00EF2185"/>
    <w:rsid w:val="00EF21FB"/>
    <w:rsid w:val="00EF233D"/>
    <w:rsid w:val="00EF236E"/>
    <w:rsid w:val="00EF244F"/>
    <w:rsid w:val="00EF2483"/>
    <w:rsid w:val="00EF2535"/>
    <w:rsid w:val="00EF25AD"/>
    <w:rsid w:val="00EF26FC"/>
    <w:rsid w:val="00EF2809"/>
    <w:rsid w:val="00EF293E"/>
    <w:rsid w:val="00EF2965"/>
    <w:rsid w:val="00EF29CE"/>
    <w:rsid w:val="00EF29F5"/>
    <w:rsid w:val="00EF2AD0"/>
    <w:rsid w:val="00EF2BBF"/>
    <w:rsid w:val="00EF2C80"/>
    <w:rsid w:val="00EF2CCB"/>
    <w:rsid w:val="00EF2E00"/>
    <w:rsid w:val="00EF2E67"/>
    <w:rsid w:val="00EF2F61"/>
    <w:rsid w:val="00EF2FA8"/>
    <w:rsid w:val="00EF3387"/>
    <w:rsid w:val="00EF339F"/>
    <w:rsid w:val="00EF33F0"/>
    <w:rsid w:val="00EF3612"/>
    <w:rsid w:val="00EF37BD"/>
    <w:rsid w:val="00EF391D"/>
    <w:rsid w:val="00EF39F2"/>
    <w:rsid w:val="00EF39F9"/>
    <w:rsid w:val="00EF3C78"/>
    <w:rsid w:val="00EF3CAA"/>
    <w:rsid w:val="00EF3CEF"/>
    <w:rsid w:val="00EF3E33"/>
    <w:rsid w:val="00EF3F14"/>
    <w:rsid w:val="00EF4009"/>
    <w:rsid w:val="00EF4052"/>
    <w:rsid w:val="00EF430B"/>
    <w:rsid w:val="00EF4386"/>
    <w:rsid w:val="00EF43D0"/>
    <w:rsid w:val="00EF46B2"/>
    <w:rsid w:val="00EF4995"/>
    <w:rsid w:val="00EF4A64"/>
    <w:rsid w:val="00EF4AB7"/>
    <w:rsid w:val="00EF4B36"/>
    <w:rsid w:val="00EF4C0A"/>
    <w:rsid w:val="00EF4CC2"/>
    <w:rsid w:val="00EF4D04"/>
    <w:rsid w:val="00EF4EB3"/>
    <w:rsid w:val="00EF502D"/>
    <w:rsid w:val="00EF50B9"/>
    <w:rsid w:val="00EF5204"/>
    <w:rsid w:val="00EF52CB"/>
    <w:rsid w:val="00EF5479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BB1"/>
    <w:rsid w:val="00EF5C78"/>
    <w:rsid w:val="00EF5CF3"/>
    <w:rsid w:val="00EF5D03"/>
    <w:rsid w:val="00EF5D5B"/>
    <w:rsid w:val="00EF5E1E"/>
    <w:rsid w:val="00EF5E72"/>
    <w:rsid w:val="00EF5E9B"/>
    <w:rsid w:val="00EF5F24"/>
    <w:rsid w:val="00EF5F9B"/>
    <w:rsid w:val="00EF5FB4"/>
    <w:rsid w:val="00EF6149"/>
    <w:rsid w:val="00EF61A5"/>
    <w:rsid w:val="00EF62DC"/>
    <w:rsid w:val="00EF63E0"/>
    <w:rsid w:val="00EF658B"/>
    <w:rsid w:val="00EF6AAB"/>
    <w:rsid w:val="00EF6AE7"/>
    <w:rsid w:val="00EF6B27"/>
    <w:rsid w:val="00EF6B88"/>
    <w:rsid w:val="00EF6BAD"/>
    <w:rsid w:val="00EF6F5B"/>
    <w:rsid w:val="00EF7065"/>
    <w:rsid w:val="00EF7135"/>
    <w:rsid w:val="00EF72AC"/>
    <w:rsid w:val="00EF737D"/>
    <w:rsid w:val="00EF745D"/>
    <w:rsid w:val="00EF755F"/>
    <w:rsid w:val="00EF7702"/>
    <w:rsid w:val="00EF775A"/>
    <w:rsid w:val="00EF7835"/>
    <w:rsid w:val="00EF78DC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65C"/>
    <w:rsid w:val="00F0071F"/>
    <w:rsid w:val="00F00790"/>
    <w:rsid w:val="00F00905"/>
    <w:rsid w:val="00F00981"/>
    <w:rsid w:val="00F009E9"/>
    <w:rsid w:val="00F00B1E"/>
    <w:rsid w:val="00F00B81"/>
    <w:rsid w:val="00F00C37"/>
    <w:rsid w:val="00F00CBC"/>
    <w:rsid w:val="00F00E96"/>
    <w:rsid w:val="00F00EFA"/>
    <w:rsid w:val="00F01125"/>
    <w:rsid w:val="00F01162"/>
    <w:rsid w:val="00F01268"/>
    <w:rsid w:val="00F012D9"/>
    <w:rsid w:val="00F014F7"/>
    <w:rsid w:val="00F0150C"/>
    <w:rsid w:val="00F015D9"/>
    <w:rsid w:val="00F016E3"/>
    <w:rsid w:val="00F01789"/>
    <w:rsid w:val="00F0185D"/>
    <w:rsid w:val="00F01864"/>
    <w:rsid w:val="00F01888"/>
    <w:rsid w:val="00F018D0"/>
    <w:rsid w:val="00F01921"/>
    <w:rsid w:val="00F01932"/>
    <w:rsid w:val="00F019FB"/>
    <w:rsid w:val="00F01AB3"/>
    <w:rsid w:val="00F01C3F"/>
    <w:rsid w:val="00F01C71"/>
    <w:rsid w:val="00F01C9B"/>
    <w:rsid w:val="00F01EB2"/>
    <w:rsid w:val="00F02011"/>
    <w:rsid w:val="00F02064"/>
    <w:rsid w:val="00F0208E"/>
    <w:rsid w:val="00F023CC"/>
    <w:rsid w:val="00F025B0"/>
    <w:rsid w:val="00F027A0"/>
    <w:rsid w:val="00F027C3"/>
    <w:rsid w:val="00F028FF"/>
    <w:rsid w:val="00F029B6"/>
    <w:rsid w:val="00F02B63"/>
    <w:rsid w:val="00F02BC4"/>
    <w:rsid w:val="00F02BDC"/>
    <w:rsid w:val="00F02C2D"/>
    <w:rsid w:val="00F02CA1"/>
    <w:rsid w:val="00F02D34"/>
    <w:rsid w:val="00F02EC1"/>
    <w:rsid w:val="00F02FB3"/>
    <w:rsid w:val="00F0311E"/>
    <w:rsid w:val="00F03164"/>
    <w:rsid w:val="00F03276"/>
    <w:rsid w:val="00F03298"/>
    <w:rsid w:val="00F03330"/>
    <w:rsid w:val="00F03359"/>
    <w:rsid w:val="00F0343D"/>
    <w:rsid w:val="00F034B7"/>
    <w:rsid w:val="00F0379C"/>
    <w:rsid w:val="00F0385E"/>
    <w:rsid w:val="00F038FC"/>
    <w:rsid w:val="00F03963"/>
    <w:rsid w:val="00F03999"/>
    <w:rsid w:val="00F039C9"/>
    <w:rsid w:val="00F039E4"/>
    <w:rsid w:val="00F03C02"/>
    <w:rsid w:val="00F03D7A"/>
    <w:rsid w:val="00F03DCF"/>
    <w:rsid w:val="00F03E2D"/>
    <w:rsid w:val="00F03EB9"/>
    <w:rsid w:val="00F03F2A"/>
    <w:rsid w:val="00F03FC1"/>
    <w:rsid w:val="00F04029"/>
    <w:rsid w:val="00F040BD"/>
    <w:rsid w:val="00F04150"/>
    <w:rsid w:val="00F0422E"/>
    <w:rsid w:val="00F04274"/>
    <w:rsid w:val="00F043DB"/>
    <w:rsid w:val="00F0446F"/>
    <w:rsid w:val="00F044DE"/>
    <w:rsid w:val="00F0450E"/>
    <w:rsid w:val="00F045A3"/>
    <w:rsid w:val="00F04630"/>
    <w:rsid w:val="00F04649"/>
    <w:rsid w:val="00F0475D"/>
    <w:rsid w:val="00F0477B"/>
    <w:rsid w:val="00F0478F"/>
    <w:rsid w:val="00F048FD"/>
    <w:rsid w:val="00F04934"/>
    <w:rsid w:val="00F04A4B"/>
    <w:rsid w:val="00F04B04"/>
    <w:rsid w:val="00F04DC7"/>
    <w:rsid w:val="00F04E34"/>
    <w:rsid w:val="00F05039"/>
    <w:rsid w:val="00F05260"/>
    <w:rsid w:val="00F0562E"/>
    <w:rsid w:val="00F0577C"/>
    <w:rsid w:val="00F0579A"/>
    <w:rsid w:val="00F05910"/>
    <w:rsid w:val="00F0593D"/>
    <w:rsid w:val="00F059C7"/>
    <w:rsid w:val="00F05A54"/>
    <w:rsid w:val="00F05ADD"/>
    <w:rsid w:val="00F05AE0"/>
    <w:rsid w:val="00F05B9E"/>
    <w:rsid w:val="00F05BB6"/>
    <w:rsid w:val="00F05BC7"/>
    <w:rsid w:val="00F05BDB"/>
    <w:rsid w:val="00F05D4B"/>
    <w:rsid w:val="00F0601E"/>
    <w:rsid w:val="00F06073"/>
    <w:rsid w:val="00F060DA"/>
    <w:rsid w:val="00F06128"/>
    <w:rsid w:val="00F061BA"/>
    <w:rsid w:val="00F062D2"/>
    <w:rsid w:val="00F0656B"/>
    <w:rsid w:val="00F0658D"/>
    <w:rsid w:val="00F06653"/>
    <w:rsid w:val="00F066E4"/>
    <w:rsid w:val="00F0673C"/>
    <w:rsid w:val="00F067E2"/>
    <w:rsid w:val="00F068D2"/>
    <w:rsid w:val="00F068D6"/>
    <w:rsid w:val="00F0690B"/>
    <w:rsid w:val="00F06967"/>
    <w:rsid w:val="00F06A50"/>
    <w:rsid w:val="00F06A88"/>
    <w:rsid w:val="00F06AAD"/>
    <w:rsid w:val="00F06B49"/>
    <w:rsid w:val="00F06B77"/>
    <w:rsid w:val="00F06C12"/>
    <w:rsid w:val="00F06E77"/>
    <w:rsid w:val="00F06F35"/>
    <w:rsid w:val="00F06F56"/>
    <w:rsid w:val="00F06F71"/>
    <w:rsid w:val="00F06FDF"/>
    <w:rsid w:val="00F0739A"/>
    <w:rsid w:val="00F07413"/>
    <w:rsid w:val="00F07435"/>
    <w:rsid w:val="00F07461"/>
    <w:rsid w:val="00F07491"/>
    <w:rsid w:val="00F07579"/>
    <w:rsid w:val="00F0763D"/>
    <w:rsid w:val="00F078B1"/>
    <w:rsid w:val="00F07976"/>
    <w:rsid w:val="00F07990"/>
    <w:rsid w:val="00F07B20"/>
    <w:rsid w:val="00F07B6D"/>
    <w:rsid w:val="00F07B9F"/>
    <w:rsid w:val="00F07C2E"/>
    <w:rsid w:val="00F07D21"/>
    <w:rsid w:val="00F07D5E"/>
    <w:rsid w:val="00F07FA9"/>
    <w:rsid w:val="00F1010F"/>
    <w:rsid w:val="00F1014A"/>
    <w:rsid w:val="00F102C1"/>
    <w:rsid w:val="00F103B9"/>
    <w:rsid w:val="00F10418"/>
    <w:rsid w:val="00F10470"/>
    <w:rsid w:val="00F104E3"/>
    <w:rsid w:val="00F10517"/>
    <w:rsid w:val="00F106A5"/>
    <w:rsid w:val="00F107B7"/>
    <w:rsid w:val="00F108EC"/>
    <w:rsid w:val="00F108F7"/>
    <w:rsid w:val="00F109C0"/>
    <w:rsid w:val="00F10B1B"/>
    <w:rsid w:val="00F10BF3"/>
    <w:rsid w:val="00F10C3D"/>
    <w:rsid w:val="00F10CED"/>
    <w:rsid w:val="00F10D2A"/>
    <w:rsid w:val="00F10D4F"/>
    <w:rsid w:val="00F10E66"/>
    <w:rsid w:val="00F10EF0"/>
    <w:rsid w:val="00F10F2D"/>
    <w:rsid w:val="00F11060"/>
    <w:rsid w:val="00F1115A"/>
    <w:rsid w:val="00F1136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5A"/>
    <w:rsid w:val="00F122CF"/>
    <w:rsid w:val="00F122ED"/>
    <w:rsid w:val="00F12454"/>
    <w:rsid w:val="00F124E3"/>
    <w:rsid w:val="00F1264E"/>
    <w:rsid w:val="00F126B1"/>
    <w:rsid w:val="00F12755"/>
    <w:rsid w:val="00F1278B"/>
    <w:rsid w:val="00F12920"/>
    <w:rsid w:val="00F12A03"/>
    <w:rsid w:val="00F12C59"/>
    <w:rsid w:val="00F12D3C"/>
    <w:rsid w:val="00F12E43"/>
    <w:rsid w:val="00F12E99"/>
    <w:rsid w:val="00F13014"/>
    <w:rsid w:val="00F131BF"/>
    <w:rsid w:val="00F13303"/>
    <w:rsid w:val="00F1344F"/>
    <w:rsid w:val="00F1369C"/>
    <w:rsid w:val="00F13741"/>
    <w:rsid w:val="00F137A8"/>
    <w:rsid w:val="00F1385B"/>
    <w:rsid w:val="00F13907"/>
    <w:rsid w:val="00F13A67"/>
    <w:rsid w:val="00F13B31"/>
    <w:rsid w:val="00F13BA0"/>
    <w:rsid w:val="00F13BA4"/>
    <w:rsid w:val="00F13D0D"/>
    <w:rsid w:val="00F13F6A"/>
    <w:rsid w:val="00F13FA6"/>
    <w:rsid w:val="00F140EF"/>
    <w:rsid w:val="00F1410C"/>
    <w:rsid w:val="00F142A2"/>
    <w:rsid w:val="00F14489"/>
    <w:rsid w:val="00F14494"/>
    <w:rsid w:val="00F144E7"/>
    <w:rsid w:val="00F14642"/>
    <w:rsid w:val="00F14689"/>
    <w:rsid w:val="00F1472A"/>
    <w:rsid w:val="00F14979"/>
    <w:rsid w:val="00F1497A"/>
    <w:rsid w:val="00F14A26"/>
    <w:rsid w:val="00F14C3A"/>
    <w:rsid w:val="00F14CCF"/>
    <w:rsid w:val="00F14E29"/>
    <w:rsid w:val="00F14F58"/>
    <w:rsid w:val="00F14F90"/>
    <w:rsid w:val="00F150D4"/>
    <w:rsid w:val="00F15135"/>
    <w:rsid w:val="00F15239"/>
    <w:rsid w:val="00F153B3"/>
    <w:rsid w:val="00F153CB"/>
    <w:rsid w:val="00F153E9"/>
    <w:rsid w:val="00F1551C"/>
    <w:rsid w:val="00F155DE"/>
    <w:rsid w:val="00F15610"/>
    <w:rsid w:val="00F15757"/>
    <w:rsid w:val="00F15B5D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42B"/>
    <w:rsid w:val="00F16632"/>
    <w:rsid w:val="00F166EB"/>
    <w:rsid w:val="00F166FF"/>
    <w:rsid w:val="00F167B6"/>
    <w:rsid w:val="00F168D5"/>
    <w:rsid w:val="00F16923"/>
    <w:rsid w:val="00F16949"/>
    <w:rsid w:val="00F16966"/>
    <w:rsid w:val="00F16B6B"/>
    <w:rsid w:val="00F16BBA"/>
    <w:rsid w:val="00F16D0B"/>
    <w:rsid w:val="00F16F41"/>
    <w:rsid w:val="00F17118"/>
    <w:rsid w:val="00F17198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9CD"/>
    <w:rsid w:val="00F17A16"/>
    <w:rsid w:val="00F17B5B"/>
    <w:rsid w:val="00F17B7E"/>
    <w:rsid w:val="00F17BFC"/>
    <w:rsid w:val="00F17DFF"/>
    <w:rsid w:val="00F17E89"/>
    <w:rsid w:val="00F17EB3"/>
    <w:rsid w:val="00F17F91"/>
    <w:rsid w:val="00F17FF7"/>
    <w:rsid w:val="00F20067"/>
    <w:rsid w:val="00F2021F"/>
    <w:rsid w:val="00F20427"/>
    <w:rsid w:val="00F20437"/>
    <w:rsid w:val="00F2048F"/>
    <w:rsid w:val="00F20654"/>
    <w:rsid w:val="00F206A9"/>
    <w:rsid w:val="00F20730"/>
    <w:rsid w:val="00F2089D"/>
    <w:rsid w:val="00F20A16"/>
    <w:rsid w:val="00F20A29"/>
    <w:rsid w:val="00F20BC1"/>
    <w:rsid w:val="00F20C5F"/>
    <w:rsid w:val="00F20E79"/>
    <w:rsid w:val="00F20FEA"/>
    <w:rsid w:val="00F2108E"/>
    <w:rsid w:val="00F21309"/>
    <w:rsid w:val="00F21353"/>
    <w:rsid w:val="00F2143B"/>
    <w:rsid w:val="00F21485"/>
    <w:rsid w:val="00F216A1"/>
    <w:rsid w:val="00F216BA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0B"/>
    <w:rsid w:val="00F22AF5"/>
    <w:rsid w:val="00F22B1B"/>
    <w:rsid w:val="00F22BE2"/>
    <w:rsid w:val="00F22D86"/>
    <w:rsid w:val="00F22DF7"/>
    <w:rsid w:val="00F22F8C"/>
    <w:rsid w:val="00F23109"/>
    <w:rsid w:val="00F23122"/>
    <w:rsid w:val="00F231B2"/>
    <w:rsid w:val="00F23310"/>
    <w:rsid w:val="00F2339F"/>
    <w:rsid w:val="00F236A2"/>
    <w:rsid w:val="00F237E7"/>
    <w:rsid w:val="00F237FE"/>
    <w:rsid w:val="00F23824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3BD"/>
    <w:rsid w:val="00F24439"/>
    <w:rsid w:val="00F24446"/>
    <w:rsid w:val="00F24464"/>
    <w:rsid w:val="00F245FC"/>
    <w:rsid w:val="00F24645"/>
    <w:rsid w:val="00F247FC"/>
    <w:rsid w:val="00F24876"/>
    <w:rsid w:val="00F24983"/>
    <w:rsid w:val="00F24986"/>
    <w:rsid w:val="00F24995"/>
    <w:rsid w:val="00F24A5A"/>
    <w:rsid w:val="00F24ACE"/>
    <w:rsid w:val="00F24CC5"/>
    <w:rsid w:val="00F24DF3"/>
    <w:rsid w:val="00F24E13"/>
    <w:rsid w:val="00F25165"/>
    <w:rsid w:val="00F251C8"/>
    <w:rsid w:val="00F251CF"/>
    <w:rsid w:val="00F251F7"/>
    <w:rsid w:val="00F25273"/>
    <w:rsid w:val="00F252A2"/>
    <w:rsid w:val="00F252EB"/>
    <w:rsid w:val="00F253DD"/>
    <w:rsid w:val="00F25719"/>
    <w:rsid w:val="00F257A2"/>
    <w:rsid w:val="00F2581E"/>
    <w:rsid w:val="00F25883"/>
    <w:rsid w:val="00F258BD"/>
    <w:rsid w:val="00F258D7"/>
    <w:rsid w:val="00F259B4"/>
    <w:rsid w:val="00F25A26"/>
    <w:rsid w:val="00F25B6D"/>
    <w:rsid w:val="00F25C20"/>
    <w:rsid w:val="00F25D50"/>
    <w:rsid w:val="00F25E96"/>
    <w:rsid w:val="00F26018"/>
    <w:rsid w:val="00F2604D"/>
    <w:rsid w:val="00F260DF"/>
    <w:rsid w:val="00F26377"/>
    <w:rsid w:val="00F26468"/>
    <w:rsid w:val="00F264CD"/>
    <w:rsid w:val="00F26558"/>
    <w:rsid w:val="00F26561"/>
    <w:rsid w:val="00F26587"/>
    <w:rsid w:val="00F266E8"/>
    <w:rsid w:val="00F2691F"/>
    <w:rsid w:val="00F269B1"/>
    <w:rsid w:val="00F26A68"/>
    <w:rsid w:val="00F26BE3"/>
    <w:rsid w:val="00F26C33"/>
    <w:rsid w:val="00F26C9D"/>
    <w:rsid w:val="00F26D89"/>
    <w:rsid w:val="00F26D8C"/>
    <w:rsid w:val="00F26FFE"/>
    <w:rsid w:val="00F2709D"/>
    <w:rsid w:val="00F2710C"/>
    <w:rsid w:val="00F27291"/>
    <w:rsid w:val="00F272AC"/>
    <w:rsid w:val="00F272AF"/>
    <w:rsid w:val="00F274FA"/>
    <w:rsid w:val="00F27506"/>
    <w:rsid w:val="00F277E9"/>
    <w:rsid w:val="00F27880"/>
    <w:rsid w:val="00F27898"/>
    <w:rsid w:val="00F2795E"/>
    <w:rsid w:val="00F2796F"/>
    <w:rsid w:val="00F279CA"/>
    <w:rsid w:val="00F27A14"/>
    <w:rsid w:val="00F27AA3"/>
    <w:rsid w:val="00F27AC0"/>
    <w:rsid w:val="00F27B4A"/>
    <w:rsid w:val="00F27B97"/>
    <w:rsid w:val="00F27BA1"/>
    <w:rsid w:val="00F27DA3"/>
    <w:rsid w:val="00F27E2F"/>
    <w:rsid w:val="00F27FB9"/>
    <w:rsid w:val="00F3000B"/>
    <w:rsid w:val="00F3001E"/>
    <w:rsid w:val="00F30046"/>
    <w:rsid w:val="00F30091"/>
    <w:rsid w:val="00F3034F"/>
    <w:rsid w:val="00F303E7"/>
    <w:rsid w:val="00F305E6"/>
    <w:rsid w:val="00F30607"/>
    <w:rsid w:val="00F30686"/>
    <w:rsid w:val="00F306C3"/>
    <w:rsid w:val="00F3087D"/>
    <w:rsid w:val="00F3089A"/>
    <w:rsid w:val="00F30903"/>
    <w:rsid w:val="00F30AF6"/>
    <w:rsid w:val="00F30D14"/>
    <w:rsid w:val="00F30D50"/>
    <w:rsid w:val="00F3109F"/>
    <w:rsid w:val="00F3114F"/>
    <w:rsid w:val="00F31192"/>
    <w:rsid w:val="00F3127F"/>
    <w:rsid w:val="00F31329"/>
    <w:rsid w:val="00F31369"/>
    <w:rsid w:val="00F31493"/>
    <w:rsid w:val="00F317EA"/>
    <w:rsid w:val="00F318A0"/>
    <w:rsid w:val="00F3193E"/>
    <w:rsid w:val="00F31978"/>
    <w:rsid w:val="00F31AC3"/>
    <w:rsid w:val="00F31B8A"/>
    <w:rsid w:val="00F31C52"/>
    <w:rsid w:val="00F31D3B"/>
    <w:rsid w:val="00F31F8A"/>
    <w:rsid w:val="00F320E6"/>
    <w:rsid w:val="00F321DE"/>
    <w:rsid w:val="00F3229C"/>
    <w:rsid w:val="00F32465"/>
    <w:rsid w:val="00F325F2"/>
    <w:rsid w:val="00F326CE"/>
    <w:rsid w:val="00F329FB"/>
    <w:rsid w:val="00F32A7B"/>
    <w:rsid w:val="00F32B12"/>
    <w:rsid w:val="00F32C04"/>
    <w:rsid w:val="00F32F7D"/>
    <w:rsid w:val="00F32FD7"/>
    <w:rsid w:val="00F32FFC"/>
    <w:rsid w:val="00F33016"/>
    <w:rsid w:val="00F33089"/>
    <w:rsid w:val="00F331E1"/>
    <w:rsid w:val="00F331EC"/>
    <w:rsid w:val="00F332E2"/>
    <w:rsid w:val="00F33656"/>
    <w:rsid w:val="00F33713"/>
    <w:rsid w:val="00F33782"/>
    <w:rsid w:val="00F33899"/>
    <w:rsid w:val="00F338A4"/>
    <w:rsid w:val="00F339D8"/>
    <w:rsid w:val="00F339DD"/>
    <w:rsid w:val="00F33BAE"/>
    <w:rsid w:val="00F33BEC"/>
    <w:rsid w:val="00F33C3A"/>
    <w:rsid w:val="00F33CB1"/>
    <w:rsid w:val="00F33D04"/>
    <w:rsid w:val="00F33DD3"/>
    <w:rsid w:val="00F33DF1"/>
    <w:rsid w:val="00F33F23"/>
    <w:rsid w:val="00F3401B"/>
    <w:rsid w:val="00F341D3"/>
    <w:rsid w:val="00F3429C"/>
    <w:rsid w:val="00F3437D"/>
    <w:rsid w:val="00F343B1"/>
    <w:rsid w:val="00F34670"/>
    <w:rsid w:val="00F346E5"/>
    <w:rsid w:val="00F34820"/>
    <w:rsid w:val="00F34BAD"/>
    <w:rsid w:val="00F34CAD"/>
    <w:rsid w:val="00F34CE3"/>
    <w:rsid w:val="00F34D1B"/>
    <w:rsid w:val="00F34DA8"/>
    <w:rsid w:val="00F34DCD"/>
    <w:rsid w:val="00F34F21"/>
    <w:rsid w:val="00F34F67"/>
    <w:rsid w:val="00F351C4"/>
    <w:rsid w:val="00F351CF"/>
    <w:rsid w:val="00F3527E"/>
    <w:rsid w:val="00F355CA"/>
    <w:rsid w:val="00F35683"/>
    <w:rsid w:val="00F35738"/>
    <w:rsid w:val="00F3581C"/>
    <w:rsid w:val="00F35AB4"/>
    <w:rsid w:val="00F35B08"/>
    <w:rsid w:val="00F35B69"/>
    <w:rsid w:val="00F35B92"/>
    <w:rsid w:val="00F35C17"/>
    <w:rsid w:val="00F35C7B"/>
    <w:rsid w:val="00F35C8B"/>
    <w:rsid w:val="00F35D2C"/>
    <w:rsid w:val="00F35D8A"/>
    <w:rsid w:val="00F35DB5"/>
    <w:rsid w:val="00F35F6C"/>
    <w:rsid w:val="00F35F77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F71"/>
    <w:rsid w:val="00F3755B"/>
    <w:rsid w:val="00F37583"/>
    <w:rsid w:val="00F377DC"/>
    <w:rsid w:val="00F37A36"/>
    <w:rsid w:val="00F40036"/>
    <w:rsid w:val="00F40130"/>
    <w:rsid w:val="00F40210"/>
    <w:rsid w:val="00F402B8"/>
    <w:rsid w:val="00F402CE"/>
    <w:rsid w:val="00F402EF"/>
    <w:rsid w:val="00F403AB"/>
    <w:rsid w:val="00F403B9"/>
    <w:rsid w:val="00F40656"/>
    <w:rsid w:val="00F4078B"/>
    <w:rsid w:val="00F4082C"/>
    <w:rsid w:val="00F408C7"/>
    <w:rsid w:val="00F409B2"/>
    <w:rsid w:val="00F40C58"/>
    <w:rsid w:val="00F40C82"/>
    <w:rsid w:val="00F40CC0"/>
    <w:rsid w:val="00F40CD2"/>
    <w:rsid w:val="00F40D82"/>
    <w:rsid w:val="00F40E0F"/>
    <w:rsid w:val="00F41101"/>
    <w:rsid w:val="00F4111A"/>
    <w:rsid w:val="00F4112C"/>
    <w:rsid w:val="00F4118B"/>
    <w:rsid w:val="00F41264"/>
    <w:rsid w:val="00F4128C"/>
    <w:rsid w:val="00F412DB"/>
    <w:rsid w:val="00F41325"/>
    <w:rsid w:val="00F41383"/>
    <w:rsid w:val="00F413E0"/>
    <w:rsid w:val="00F41482"/>
    <w:rsid w:val="00F417AE"/>
    <w:rsid w:val="00F4191D"/>
    <w:rsid w:val="00F41C28"/>
    <w:rsid w:val="00F41D7E"/>
    <w:rsid w:val="00F41E2B"/>
    <w:rsid w:val="00F4200E"/>
    <w:rsid w:val="00F4204A"/>
    <w:rsid w:val="00F4204F"/>
    <w:rsid w:val="00F4206F"/>
    <w:rsid w:val="00F4212D"/>
    <w:rsid w:val="00F42132"/>
    <w:rsid w:val="00F42168"/>
    <w:rsid w:val="00F42189"/>
    <w:rsid w:val="00F42513"/>
    <w:rsid w:val="00F425F8"/>
    <w:rsid w:val="00F42632"/>
    <w:rsid w:val="00F42692"/>
    <w:rsid w:val="00F427AB"/>
    <w:rsid w:val="00F42AE8"/>
    <w:rsid w:val="00F42B17"/>
    <w:rsid w:val="00F42C4F"/>
    <w:rsid w:val="00F42E61"/>
    <w:rsid w:val="00F431F2"/>
    <w:rsid w:val="00F43241"/>
    <w:rsid w:val="00F43257"/>
    <w:rsid w:val="00F43377"/>
    <w:rsid w:val="00F43492"/>
    <w:rsid w:val="00F4362C"/>
    <w:rsid w:val="00F43791"/>
    <w:rsid w:val="00F43840"/>
    <w:rsid w:val="00F438C6"/>
    <w:rsid w:val="00F43A10"/>
    <w:rsid w:val="00F43B51"/>
    <w:rsid w:val="00F43DA0"/>
    <w:rsid w:val="00F43DEB"/>
    <w:rsid w:val="00F43EBB"/>
    <w:rsid w:val="00F43F5E"/>
    <w:rsid w:val="00F43F61"/>
    <w:rsid w:val="00F43FB7"/>
    <w:rsid w:val="00F4401E"/>
    <w:rsid w:val="00F44071"/>
    <w:rsid w:val="00F4410E"/>
    <w:rsid w:val="00F442CB"/>
    <w:rsid w:val="00F4439C"/>
    <w:rsid w:val="00F4454A"/>
    <w:rsid w:val="00F445B7"/>
    <w:rsid w:val="00F44666"/>
    <w:rsid w:val="00F4467A"/>
    <w:rsid w:val="00F447C1"/>
    <w:rsid w:val="00F447D6"/>
    <w:rsid w:val="00F44869"/>
    <w:rsid w:val="00F448CA"/>
    <w:rsid w:val="00F44CAB"/>
    <w:rsid w:val="00F44CE4"/>
    <w:rsid w:val="00F44D9C"/>
    <w:rsid w:val="00F44EC8"/>
    <w:rsid w:val="00F44EF7"/>
    <w:rsid w:val="00F44FBF"/>
    <w:rsid w:val="00F450E0"/>
    <w:rsid w:val="00F452FF"/>
    <w:rsid w:val="00F4537A"/>
    <w:rsid w:val="00F45473"/>
    <w:rsid w:val="00F45481"/>
    <w:rsid w:val="00F454AA"/>
    <w:rsid w:val="00F45579"/>
    <w:rsid w:val="00F455ED"/>
    <w:rsid w:val="00F45788"/>
    <w:rsid w:val="00F45811"/>
    <w:rsid w:val="00F45956"/>
    <w:rsid w:val="00F45B6B"/>
    <w:rsid w:val="00F45BD9"/>
    <w:rsid w:val="00F45C30"/>
    <w:rsid w:val="00F45CAF"/>
    <w:rsid w:val="00F45CF3"/>
    <w:rsid w:val="00F45D29"/>
    <w:rsid w:val="00F45E2F"/>
    <w:rsid w:val="00F45E42"/>
    <w:rsid w:val="00F45E4B"/>
    <w:rsid w:val="00F45F52"/>
    <w:rsid w:val="00F45F73"/>
    <w:rsid w:val="00F4607D"/>
    <w:rsid w:val="00F460DB"/>
    <w:rsid w:val="00F4615F"/>
    <w:rsid w:val="00F461F4"/>
    <w:rsid w:val="00F46315"/>
    <w:rsid w:val="00F46472"/>
    <w:rsid w:val="00F46635"/>
    <w:rsid w:val="00F46692"/>
    <w:rsid w:val="00F467A3"/>
    <w:rsid w:val="00F467FC"/>
    <w:rsid w:val="00F46811"/>
    <w:rsid w:val="00F46848"/>
    <w:rsid w:val="00F469B4"/>
    <w:rsid w:val="00F46A33"/>
    <w:rsid w:val="00F46B1E"/>
    <w:rsid w:val="00F46B88"/>
    <w:rsid w:val="00F46CA5"/>
    <w:rsid w:val="00F46CCD"/>
    <w:rsid w:val="00F46ECF"/>
    <w:rsid w:val="00F46F52"/>
    <w:rsid w:val="00F46FE3"/>
    <w:rsid w:val="00F47019"/>
    <w:rsid w:val="00F470BD"/>
    <w:rsid w:val="00F47112"/>
    <w:rsid w:val="00F47208"/>
    <w:rsid w:val="00F472BA"/>
    <w:rsid w:val="00F472DB"/>
    <w:rsid w:val="00F47382"/>
    <w:rsid w:val="00F473AE"/>
    <w:rsid w:val="00F474AA"/>
    <w:rsid w:val="00F474CB"/>
    <w:rsid w:val="00F47577"/>
    <w:rsid w:val="00F47640"/>
    <w:rsid w:val="00F47671"/>
    <w:rsid w:val="00F478DD"/>
    <w:rsid w:val="00F478FF"/>
    <w:rsid w:val="00F4791D"/>
    <w:rsid w:val="00F47A21"/>
    <w:rsid w:val="00F47A26"/>
    <w:rsid w:val="00F47AEB"/>
    <w:rsid w:val="00F47AF4"/>
    <w:rsid w:val="00F47D4A"/>
    <w:rsid w:val="00F47E3F"/>
    <w:rsid w:val="00F47F63"/>
    <w:rsid w:val="00F47F70"/>
    <w:rsid w:val="00F5009F"/>
    <w:rsid w:val="00F5011C"/>
    <w:rsid w:val="00F50214"/>
    <w:rsid w:val="00F50283"/>
    <w:rsid w:val="00F5035B"/>
    <w:rsid w:val="00F5036C"/>
    <w:rsid w:val="00F50420"/>
    <w:rsid w:val="00F50497"/>
    <w:rsid w:val="00F5057D"/>
    <w:rsid w:val="00F50589"/>
    <w:rsid w:val="00F50604"/>
    <w:rsid w:val="00F5078C"/>
    <w:rsid w:val="00F50A2B"/>
    <w:rsid w:val="00F50A8A"/>
    <w:rsid w:val="00F50AEE"/>
    <w:rsid w:val="00F50C23"/>
    <w:rsid w:val="00F50CFB"/>
    <w:rsid w:val="00F50E4F"/>
    <w:rsid w:val="00F50EAB"/>
    <w:rsid w:val="00F50F13"/>
    <w:rsid w:val="00F50F25"/>
    <w:rsid w:val="00F50FC7"/>
    <w:rsid w:val="00F51015"/>
    <w:rsid w:val="00F51065"/>
    <w:rsid w:val="00F5113C"/>
    <w:rsid w:val="00F511FD"/>
    <w:rsid w:val="00F51217"/>
    <w:rsid w:val="00F5122B"/>
    <w:rsid w:val="00F512FF"/>
    <w:rsid w:val="00F51444"/>
    <w:rsid w:val="00F518DF"/>
    <w:rsid w:val="00F51960"/>
    <w:rsid w:val="00F519A5"/>
    <w:rsid w:val="00F51A62"/>
    <w:rsid w:val="00F51AD2"/>
    <w:rsid w:val="00F51D70"/>
    <w:rsid w:val="00F51E94"/>
    <w:rsid w:val="00F51F80"/>
    <w:rsid w:val="00F520E9"/>
    <w:rsid w:val="00F521CF"/>
    <w:rsid w:val="00F522BA"/>
    <w:rsid w:val="00F522DB"/>
    <w:rsid w:val="00F523B0"/>
    <w:rsid w:val="00F52588"/>
    <w:rsid w:val="00F52826"/>
    <w:rsid w:val="00F528F9"/>
    <w:rsid w:val="00F52935"/>
    <w:rsid w:val="00F529D9"/>
    <w:rsid w:val="00F52BBB"/>
    <w:rsid w:val="00F52BBE"/>
    <w:rsid w:val="00F52BFF"/>
    <w:rsid w:val="00F52C23"/>
    <w:rsid w:val="00F52D2E"/>
    <w:rsid w:val="00F53297"/>
    <w:rsid w:val="00F532A9"/>
    <w:rsid w:val="00F532C6"/>
    <w:rsid w:val="00F535B5"/>
    <w:rsid w:val="00F5369A"/>
    <w:rsid w:val="00F53A46"/>
    <w:rsid w:val="00F53A91"/>
    <w:rsid w:val="00F53BE1"/>
    <w:rsid w:val="00F53BED"/>
    <w:rsid w:val="00F53C29"/>
    <w:rsid w:val="00F53C5C"/>
    <w:rsid w:val="00F53CB4"/>
    <w:rsid w:val="00F53DF4"/>
    <w:rsid w:val="00F53E29"/>
    <w:rsid w:val="00F53E99"/>
    <w:rsid w:val="00F53F57"/>
    <w:rsid w:val="00F54077"/>
    <w:rsid w:val="00F540A5"/>
    <w:rsid w:val="00F5411F"/>
    <w:rsid w:val="00F5413A"/>
    <w:rsid w:val="00F541EF"/>
    <w:rsid w:val="00F542DC"/>
    <w:rsid w:val="00F54342"/>
    <w:rsid w:val="00F54367"/>
    <w:rsid w:val="00F544A4"/>
    <w:rsid w:val="00F545EF"/>
    <w:rsid w:val="00F545FF"/>
    <w:rsid w:val="00F54736"/>
    <w:rsid w:val="00F5478B"/>
    <w:rsid w:val="00F54804"/>
    <w:rsid w:val="00F549AD"/>
    <w:rsid w:val="00F54A09"/>
    <w:rsid w:val="00F54A3A"/>
    <w:rsid w:val="00F54C89"/>
    <w:rsid w:val="00F54CB0"/>
    <w:rsid w:val="00F54D2B"/>
    <w:rsid w:val="00F54D92"/>
    <w:rsid w:val="00F54DE6"/>
    <w:rsid w:val="00F54FB8"/>
    <w:rsid w:val="00F550BF"/>
    <w:rsid w:val="00F553CA"/>
    <w:rsid w:val="00F55422"/>
    <w:rsid w:val="00F5553B"/>
    <w:rsid w:val="00F5562E"/>
    <w:rsid w:val="00F556BB"/>
    <w:rsid w:val="00F55851"/>
    <w:rsid w:val="00F559AC"/>
    <w:rsid w:val="00F55E94"/>
    <w:rsid w:val="00F55F3B"/>
    <w:rsid w:val="00F55F47"/>
    <w:rsid w:val="00F55F51"/>
    <w:rsid w:val="00F55FC3"/>
    <w:rsid w:val="00F5613D"/>
    <w:rsid w:val="00F56196"/>
    <w:rsid w:val="00F5630E"/>
    <w:rsid w:val="00F56389"/>
    <w:rsid w:val="00F5638F"/>
    <w:rsid w:val="00F563AD"/>
    <w:rsid w:val="00F563B8"/>
    <w:rsid w:val="00F56478"/>
    <w:rsid w:val="00F564F5"/>
    <w:rsid w:val="00F567BB"/>
    <w:rsid w:val="00F5686D"/>
    <w:rsid w:val="00F5690A"/>
    <w:rsid w:val="00F56A4E"/>
    <w:rsid w:val="00F56C58"/>
    <w:rsid w:val="00F56DB2"/>
    <w:rsid w:val="00F56F7D"/>
    <w:rsid w:val="00F57056"/>
    <w:rsid w:val="00F570E7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7B8"/>
    <w:rsid w:val="00F578E1"/>
    <w:rsid w:val="00F578F6"/>
    <w:rsid w:val="00F57928"/>
    <w:rsid w:val="00F57B19"/>
    <w:rsid w:val="00F57B22"/>
    <w:rsid w:val="00F57C1A"/>
    <w:rsid w:val="00F57CDC"/>
    <w:rsid w:val="00F57CFC"/>
    <w:rsid w:val="00F57D55"/>
    <w:rsid w:val="00F57DDE"/>
    <w:rsid w:val="00F60018"/>
    <w:rsid w:val="00F60034"/>
    <w:rsid w:val="00F60223"/>
    <w:rsid w:val="00F60226"/>
    <w:rsid w:val="00F603F3"/>
    <w:rsid w:val="00F60501"/>
    <w:rsid w:val="00F60542"/>
    <w:rsid w:val="00F60659"/>
    <w:rsid w:val="00F6074F"/>
    <w:rsid w:val="00F60765"/>
    <w:rsid w:val="00F609F3"/>
    <w:rsid w:val="00F60AA3"/>
    <w:rsid w:val="00F60AA4"/>
    <w:rsid w:val="00F60AFD"/>
    <w:rsid w:val="00F60B09"/>
    <w:rsid w:val="00F60B2C"/>
    <w:rsid w:val="00F60BF9"/>
    <w:rsid w:val="00F60D3A"/>
    <w:rsid w:val="00F60F0A"/>
    <w:rsid w:val="00F6117A"/>
    <w:rsid w:val="00F611F4"/>
    <w:rsid w:val="00F6132E"/>
    <w:rsid w:val="00F6135D"/>
    <w:rsid w:val="00F613E5"/>
    <w:rsid w:val="00F61461"/>
    <w:rsid w:val="00F614ED"/>
    <w:rsid w:val="00F61577"/>
    <w:rsid w:val="00F6175E"/>
    <w:rsid w:val="00F61975"/>
    <w:rsid w:val="00F61983"/>
    <w:rsid w:val="00F61A27"/>
    <w:rsid w:val="00F61A57"/>
    <w:rsid w:val="00F61BA9"/>
    <w:rsid w:val="00F61BBF"/>
    <w:rsid w:val="00F61BE8"/>
    <w:rsid w:val="00F61C20"/>
    <w:rsid w:val="00F61CDA"/>
    <w:rsid w:val="00F61CEE"/>
    <w:rsid w:val="00F61D07"/>
    <w:rsid w:val="00F61FB1"/>
    <w:rsid w:val="00F620F9"/>
    <w:rsid w:val="00F62169"/>
    <w:rsid w:val="00F62418"/>
    <w:rsid w:val="00F6242D"/>
    <w:rsid w:val="00F625E0"/>
    <w:rsid w:val="00F625F6"/>
    <w:rsid w:val="00F62609"/>
    <w:rsid w:val="00F62693"/>
    <w:rsid w:val="00F62806"/>
    <w:rsid w:val="00F629A1"/>
    <w:rsid w:val="00F629FC"/>
    <w:rsid w:val="00F62AC1"/>
    <w:rsid w:val="00F62C0A"/>
    <w:rsid w:val="00F62DA9"/>
    <w:rsid w:val="00F62DEE"/>
    <w:rsid w:val="00F62F8E"/>
    <w:rsid w:val="00F63035"/>
    <w:rsid w:val="00F6308B"/>
    <w:rsid w:val="00F630A7"/>
    <w:rsid w:val="00F6310B"/>
    <w:rsid w:val="00F63140"/>
    <w:rsid w:val="00F63247"/>
    <w:rsid w:val="00F632AD"/>
    <w:rsid w:val="00F6330B"/>
    <w:rsid w:val="00F63374"/>
    <w:rsid w:val="00F634B3"/>
    <w:rsid w:val="00F63523"/>
    <w:rsid w:val="00F635A9"/>
    <w:rsid w:val="00F635C6"/>
    <w:rsid w:val="00F6364D"/>
    <w:rsid w:val="00F63786"/>
    <w:rsid w:val="00F63915"/>
    <w:rsid w:val="00F63917"/>
    <w:rsid w:val="00F63E57"/>
    <w:rsid w:val="00F63FA6"/>
    <w:rsid w:val="00F63FF6"/>
    <w:rsid w:val="00F6401F"/>
    <w:rsid w:val="00F640D7"/>
    <w:rsid w:val="00F640DD"/>
    <w:rsid w:val="00F642B2"/>
    <w:rsid w:val="00F642C5"/>
    <w:rsid w:val="00F642F1"/>
    <w:rsid w:val="00F64420"/>
    <w:rsid w:val="00F64430"/>
    <w:rsid w:val="00F6455F"/>
    <w:rsid w:val="00F6470D"/>
    <w:rsid w:val="00F64735"/>
    <w:rsid w:val="00F647B6"/>
    <w:rsid w:val="00F64897"/>
    <w:rsid w:val="00F6492C"/>
    <w:rsid w:val="00F649A1"/>
    <w:rsid w:val="00F64A2C"/>
    <w:rsid w:val="00F64ADD"/>
    <w:rsid w:val="00F64B88"/>
    <w:rsid w:val="00F64C09"/>
    <w:rsid w:val="00F64C0D"/>
    <w:rsid w:val="00F6505B"/>
    <w:rsid w:val="00F65135"/>
    <w:rsid w:val="00F651B2"/>
    <w:rsid w:val="00F65269"/>
    <w:rsid w:val="00F65440"/>
    <w:rsid w:val="00F65443"/>
    <w:rsid w:val="00F654EA"/>
    <w:rsid w:val="00F65749"/>
    <w:rsid w:val="00F658DE"/>
    <w:rsid w:val="00F658EC"/>
    <w:rsid w:val="00F65A17"/>
    <w:rsid w:val="00F65A44"/>
    <w:rsid w:val="00F65AD6"/>
    <w:rsid w:val="00F65B9E"/>
    <w:rsid w:val="00F65BE2"/>
    <w:rsid w:val="00F65CF6"/>
    <w:rsid w:val="00F65EDB"/>
    <w:rsid w:val="00F65F49"/>
    <w:rsid w:val="00F65F79"/>
    <w:rsid w:val="00F66054"/>
    <w:rsid w:val="00F66103"/>
    <w:rsid w:val="00F6617A"/>
    <w:rsid w:val="00F66376"/>
    <w:rsid w:val="00F6637C"/>
    <w:rsid w:val="00F663EE"/>
    <w:rsid w:val="00F6641C"/>
    <w:rsid w:val="00F664D3"/>
    <w:rsid w:val="00F665C5"/>
    <w:rsid w:val="00F666CA"/>
    <w:rsid w:val="00F666FC"/>
    <w:rsid w:val="00F667CC"/>
    <w:rsid w:val="00F66A57"/>
    <w:rsid w:val="00F66A9F"/>
    <w:rsid w:val="00F66E75"/>
    <w:rsid w:val="00F66E89"/>
    <w:rsid w:val="00F67005"/>
    <w:rsid w:val="00F67088"/>
    <w:rsid w:val="00F671D3"/>
    <w:rsid w:val="00F67213"/>
    <w:rsid w:val="00F67281"/>
    <w:rsid w:val="00F6731F"/>
    <w:rsid w:val="00F673B1"/>
    <w:rsid w:val="00F67471"/>
    <w:rsid w:val="00F674A3"/>
    <w:rsid w:val="00F675F5"/>
    <w:rsid w:val="00F6791E"/>
    <w:rsid w:val="00F679D5"/>
    <w:rsid w:val="00F679EF"/>
    <w:rsid w:val="00F67A47"/>
    <w:rsid w:val="00F67B68"/>
    <w:rsid w:val="00F67C1A"/>
    <w:rsid w:val="00F67D2B"/>
    <w:rsid w:val="00F67D37"/>
    <w:rsid w:val="00F67FBC"/>
    <w:rsid w:val="00F70228"/>
    <w:rsid w:val="00F7025D"/>
    <w:rsid w:val="00F7073A"/>
    <w:rsid w:val="00F7074C"/>
    <w:rsid w:val="00F70790"/>
    <w:rsid w:val="00F707D6"/>
    <w:rsid w:val="00F708E1"/>
    <w:rsid w:val="00F708EE"/>
    <w:rsid w:val="00F708FB"/>
    <w:rsid w:val="00F70BD4"/>
    <w:rsid w:val="00F70BE9"/>
    <w:rsid w:val="00F70D81"/>
    <w:rsid w:val="00F70DAD"/>
    <w:rsid w:val="00F70E5E"/>
    <w:rsid w:val="00F70E68"/>
    <w:rsid w:val="00F70E9F"/>
    <w:rsid w:val="00F7119D"/>
    <w:rsid w:val="00F7128F"/>
    <w:rsid w:val="00F7137F"/>
    <w:rsid w:val="00F71552"/>
    <w:rsid w:val="00F7182B"/>
    <w:rsid w:val="00F71841"/>
    <w:rsid w:val="00F718E7"/>
    <w:rsid w:val="00F71B99"/>
    <w:rsid w:val="00F71C82"/>
    <w:rsid w:val="00F71CBD"/>
    <w:rsid w:val="00F71E9A"/>
    <w:rsid w:val="00F71EA4"/>
    <w:rsid w:val="00F71F65"/>
    <w:rsid w:val="00F71F96"/>
    <w:rsid w:val="00F72002"/>
    <w:rsid w:val="00F720D5"/>
    <w:rsid w:val="00F7212C"/>
    <w:rsid w:val="00F722E5"/>
    <w:rsid w:val="00F72311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B57"/>
    <w:rsid w:val="00F72B91"/>
    <w:rsid w:val="00F72C3D"/>
    <w:rsid w:val="00F72CE6"/>
    <w:rsid w:val="00F72D57"/>
    <w:rsid w:val="00F72D7F"/>
    <w:rsid w:val="00F72E0C"/>
    <w:rsid w:val="00F72EDA"/>
    <w:rsid w:val="00F72F2C"/>
    <w:rsid w:val="00F72F48"/>
    <w:rsid w:val="00F7302A"/>
    <w:rsid w:val="00F7329B"/>
    <w:rsid w:val="00F733B2"/>
    <w:rsid w:val="00F73466"/>
    <w:rsid w:val="00F7353D"/>
    <w:rsid w:val="00F73543"/>
    <w:rsid w:val="00F736EA"/>
    <w:rsid w:val="00F7380E"/>
    <w:rsid w:val="00F73865"/>
    <w:rsid w:val="00F739D1"/>
    <w:rsid w:val="00F73A3A"/>
    <w:rsid w:val="00F73A50"/>
    <w:rsid w:val="00F73D18"/>
    <w:rsid w:val="00F73E27"/>
    <w:rsid w:val="00F73E48"/>
    <w:rsid w:val="00F73ECB"/>
    <w:rsid w:val="00F73F97"/>
    <w:rsid w:val="00F74066"/>
    <w:rsid w:val="00F74149"/>
    <w:rsid w:val="00F747A3"/>
    <w:rsid w:val="00F74B27"/>
    <w:rsid w:val="00F74B42"/>
    <w:rsid w:val="00F74DCB"/>
    <w:rsid w:val="00F74DEC"/>
    <w:rsid w:val="00F74DF9"/>
    <w:rsid w:val="00F74F56"/>
    <w:rsid w:val="00F7504F"/>
    <w:rsid w:val="00F7508E"/>
    <w:rsid w:val="00F752C9"/>
    <w:rsid w:val="00F75354"/>
    <w:rsid w:val="00F754B0"/>
    <w:rsid w:val="00F754EF"/>
    <w:rsid w:val="00F755DD"/>
    <w:rsid w:val="00F75753"/>
    <w:rsid w:val="00F757F8"/>
    <w:rsid w:val="00F75847"/>
    <w:rsid w:val="00F759D3"/>
    <w:rsid w:val="00F75B03"/>
    <w:rsid w:val="00F75C21"/>
    <w:rsid w:val="00F75C44"/>
    <w:rsid w:val="00F75E78"/>
    <w:rsid w:val="00F75EDA"/>
    <w:rsid w:val="00F75EF0"/>
    <w:rsid w:val="00F7602C"/>
    <w:rsid w:val="00F76073"/>
    <w:rsid w:val="00F7617E"/>
    <w:rsid w:val="00F761EC"/>
    <w:rsid w:val="00F761F4"/>
    <w:rsid w:val="00F762AF"/>
    <w:rsid w:val="00F76362"/>
    <w:rsid w:val="00F763DC"/>
    <w:rsid w:val="00F763E4"/>
    <w:rsid w:val="00F76449"/>
    <w:rsid w:val="00F764AE"/>
    <w:rsid w:val="00F7650A"/>
    <w:rsid w:val="00F765DF"/>
    <w:rsid w:val="00F766A8"/>
    <w:rsid w:val="00F767F2"/>
    <w:rsid w:val="00F76A9B"/>
    <w:rsid w:val="00F76AA8"/>
    <w:rsid w:val="00F76AD1"/>
    <w:rsid w:val="00F76AE4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327"/>
    <w:rsid w:val="00F77407"/>
    <w:rsid w:val="00F77472"/>
    <w:rsid w:val="00F7768A"/>
    <w:rsid w:val="00F77727"/>
    <w:rsid w:val="00F77761"/>
    <w:rsid w:val="00F777A0"/>
    <w:rsid w:val="00F77870"/>
    <w:rsid w:val="00F77882"/>
    <w:rsid w:val="00F778B8"/>
    <w:rsid w:val="00F77A4C"/>
    <w:rsid w:val="00F77D32"/>
    <w:rsid w:val="00F77E1F"/>
    <w:rsid w:val="00F77E7F"/>
    <w:rsid w:val="00F77E94"/>
    <w:rsid w:val="00F77ECD"/>
    <w:rsid w:val="00F77EDB"/>
    <w:rsid w:val="00F77F3D"/>
    <w:rsid w:val="00F80082"/>
    <w:rsid w:val="00F80136"/>
    <w:rsid w:val="00F80201"/>
    <w:rsid w:val="00F802B2"/>
    <w:rsid w:val="00F802FB"/>
    <w:rsid w:val="00F80354"/>
    <w:rsid w:val="00F803CC"/>
    <w:rsid w:val="00F80439"/>
    <w:rsid w:val="00F8045A"/>
    <w:rsid w:val="00F80775"/>
    <w:rsid w:val="00F80783"/>
    <w:rsid w:val="00F80825"/>
    <w:rsid w:val="00F80953"/>
    <w:rsid w:val="00F80AFF"/>
    <w:rsid w:val="00F81061"/>
    <w:rsid w:val="00F8114C"/>
    <w:rsid w:val="00F81242"/>
    <w:rsid w:val="00F8151B"/>
    <w:rsid w:val="00F8156B"/>
    <w:rsid w:val="00F816C7"/>
    <w:rsid w:val="00F81978"/>
    <w:rsid w:val="00F8197A"/>
    <w:rsid w:val="00F81AE7"/>
    <w:rsid w:val="00F81AEA"/>
    <w:rsid w:val="00F81B55"/>
    <w:rsid w:val="00F81BBB"/>
    <w:rsid w:val="00F81CAB"/>
    <w:rsid w:val="00F81D0D"/>
    <w:rsid w:val="00F81E5E"/>
    <w:rsid w:val="00F81F16"/>
    <w:rsid w:val="00F82047"/>
    <w:rsid w:val="00F821BD"/>
    <w:rsid w:val="00F8224D"/>
    <w:rsid w:val="00F82338"/>
    <w:rsid w:val="00F8234D"/>
    <w:rsid w:val="00F824F3"/>
    <w:rsid w:val="00F8252E"/>
    <w:rsid w:val="00F8269B"/>
    <w:rsid w:val="00F826DA"/>
    <w:rsid w:val="00F826EA"/>
    <w:rsid w:val="00F828A4"/>
    <w:rsid w:val="00F82914"/>
    <w:rsid w:val="00F829B5"/>
    <w:rsid w:val="00F829D1"/>
    <w:rsid w:val="00F82CED"/>
    <w:rsid w:val="00F82D9A"/>
    <w:rsid w:val="00F82DBC"/>
    <w:rsid w:val="00F82F48"/>
    <w:rsid w:val="00F82F6E"/>
    <w:rsid w:val="00F82FE4"/>
    <w:rsid w:val="00F83023"/>
    <w:rsid w:val="00F83047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3C"/>
    <w:rsid w:val="00F83649"/>
    <w:rsid w:val="00F836EE"/>
    <w:rsid w:val="00F83754"/>
    <w:rsid w:val="00F83764"/>
    <w:rsid w:val="00F838C0"/>
    <w:rsid w:val="00F83C3A"/>
    <w:rsid w:val="00F83CC9"/>
    <w:rsid w:val="00F83DC5"/>
    <w:rsid w:val="00F83EA2"/>
    <w:rsid w:val="00F84002"/>
    <w:rsid w:val="00F84120"/>
    <w:rsid w:val="00F84133"/>
    <w:rsid w:val="00F8413A"/>
    <w:rsid w:val="00F842B9"/>
    <w:rsid w:val="00F842BA"/>
    <w:rsid w:val="00F84365"/>
    <w:rsid w:val="00F84453"/>
    <w:rsid w:val="00F84465"/>
    <w:rsid w:val="00F845CE"/>
    <w:rsid w:val="00F846C3"/>
    <w:rsid w:val="00F847FD"/>
    <w:rsid w:val="00F8483C"/>
    <w:rsid w:val="00F8488D"/>
    <w:rsid w:val="00F848A4"/>
    <w:rsid w:val="00F848BE"/>
    <w:rsid w:val="00F8490C"/>
    <w:rsid w:val="00F849C0"/>
    <w:rsid w:val="00F84AA7"/>
    <w:rsid w:val="00F84AEE"/>
    <w:rsid w:val="00F84B4E"/>
    <w:rsid w:val="00F84B88"/>
    <w:rsid w:val="00F84BA5"/>
    <w:rsid w:val="00F84BAF"/>
    <w:rsid w:val="00F84C15"/>
    <w:rsid w:val="00F84C50"/>
    <w:rsid w:val="00F84C86"/>
    <w:rsid w:val="00F84D26"/>
    <w:rsid w:val="00F84E50"/>
    <w:rsid w:val="00F84EDC"/>
    <w:rsid w:val="00F850AE"/>
    <w:rsid w:val="00F85189"/>
    <w:rsid w:val="00F8522A"/>
    <w:rsid w:val="00F852BA"/>
    <w:rsid w:val="00F85379"/>
    <w:rsid w:val="00F853FC"/>
    <w:rsid w:val="00F8547E"/>
    <w:rsid w:val="00F855B5"/>
    <w:rsid w:val="00F85628"/>
    <w:rsid w:val="00F856CB"/>
    <w:rsid w:val="00F85711"/>
    <w:rsid w:val="00F85C11"/>
    <w:rsid w:val="00F85CC2"/>
    <w:rsid w:val="00F85D04"/>
    <w:rsid w:val="00F85D0B"/>
    <w:rsid w:val="00F85D5E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4"/>
    <w:rsid w:val="00F867DD"/>
    <w:rsid w:val="00F86B34"/>
    <w:rsid w:val="00F86D51"/>
    <w:rsid w:val="00F86F33"/>
    <w:rsid w:val="00F86FAB"/>
    <w:rsid w:val="00F86FB8"/>
    <w:rsid w:val="00F870C7"/>
    <w:rsid w:val="00F871E1"/>
    <w:rsid w:val="00F872E9"/>
    <w:rsid w:val="00F87471"/>
    <w:rsid w:val="00F8752E"/>
    <w:rsid w:val="00F8760F"/>
    <w:rsid w:val="00F87656"/>
    <w:rsid w:val="00F87687"/>
    <w:rsid w:val="00F8768C"/>
    <w:rsid w:val="00F8768D"/>
    <w:rsid w:val="00F876D9"/>
    <w:rsid w:val="00F87738"/>
    <w:rsid w:val="00F87870"/>
    <w:rsid w:val="00F87900"/>
    <w:rsid w:val="00F87950"/>
    <w:rsid w:val="00F87952"/>
    <w:rsid w:val="00F8796C"/>
    <w:rsid w:val="00F87A10"/>
    <w:rsid w:val="00F87AC7"/>
    <w:rsid w:val="00F87AEE"/>
    <w:rsid w:val="00F87C89"/>
    <w:rsid w:val="00F87ED8"/>
    <w:rsid w:val="00F90076"/>
    <w:rsid w:val="00F900B0"/>
    <w:rsid w:val="00F900F2"/>
    <w:rsid w:val="00F901CF"/>
    <w:rsid w:val="00F9020A"/>
    <w:rsid w:val="00F90295"/>
    <w:rsid w:val="00F903E2"/>
    <w:rsid w:val="00F90428"/>
    <w:rsid w:val="00F90682"/>
    <w:rsid w:val="00F90824"/>
    <w:rsid w:val="00F909B8"/>
    <w:rsid w:val="00F90A3A"/>
    <w:rsid w:val="00F90A85"/>
    <w:rsid w:val="00F90B26"/>
    <w:rsid w:val="00F90B59"/>
    <w:rsid w:val="00F90BBF"/>
    <w:rsid w:val="00F9103E"/>
    <w:rsid w:val="00F91251"/>
    <w:rsid w:val="00F912EF"/>
    <w:rsid w:val="00F9147B"/>
    <w:rsid w:val="00F914F7"/>
    <w:rsid w:val="00F916BD"/>
    <w:rsid w:val="00F91721"/>
    <w:rsid w:val="00F91760"/>
    <w:rsid w:val="00F9176E"/>
    <w:rsid w:val="00F91A13"/>
    <w:rsid w:val="00F91A44"/>
    <w:rsid w:val="00F91A46"/>
    <w:rsid w:val="00F91C32"/>
    <w:rsid w:val="00F91C46"/>
    <w:rsid w:val="00F91C7A"/>
    <w:rsid w:val="00F91E3A"/>
    <w:rsid w:val="00F92030"/>
    <w:rsid w:val="00F92271"/>
    <w:rsid w:val="00F922AB"/>
    <w:rsid w:val="00F922BB"/>
    <w:rsid w:val="00F9231A"/>
    <w:rsid w:val="00F92370"/>
    <w:rsid w:val="00F9238F"/>
    <w:rsid w:val="00F9239B"/>
    <w:rsid w:val="00F923A0"/>
    <w:rsid w:val="00F92615"/>
    <w:rsid w:val="00F92707"/>
    <w:rsid w:val="00F92793"/>
    <w:rsid w:val="00F92822"/>
    <w:rsid w:val="00F92924"/>
    <w:rsid w:val="00F92B3F"/>
    <w:rsid w:val="00F92C4B"/>
    <w:rsid w:val="00F92C82"/>
    <w:rsid w:val="00F92C8A"/>
    <w:rsid w:val="00F92CC6"/>
    <w:rsid w:val="00F92D5B"/>
    <w:rsid w:val="00F92E6F"/>
    <w:rsid w:val="00F92E9C"/>
    <w:rsid w:val="00F92F58"/>
    <w:rsid w:val="00F9301D"/>
    <w:rsid w:val="00F9303B"/>
    <w:rsid w:val="00F93047"/>
    <w:rsid w:val="00F932F1"/>
    <w:rsid w:val="00F934B0"/>
    <w:rsid w:val="00F934C5"/>
    <w:rsid w:val="00F93528"/>
    <w:rsid w:val="00F9353B"/>
    <w:rsid w:val="00F93743"/>
    <w:rsid w:val="00F93866"/>
    <w:rsid w:val="00F938A8"/>
    <w:rsid w:val="00F93991"/>
    <w:rsid w:val="00F93999"/>
    <w:rsid w:val="00F939F3"/>
    <w:rsid w:val="00F93D6D"/>
    <w:rsid w:val="00F93D6F"/>
    <w:rsid w:val="00F93E4F"/>
    <w:rsid w:val="00F93E55"/>
    <w:rsid w:val="00F93EC0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8C9"/>
    <w:rsid w:val="00F94973"/>
    <w:rsid w:val="00F94A3B"/>
    <w:rsid w:val="00F94A77"/>
    <w:rsid w:val="00F94AA5"/>
    <w:rsid w:val="00F94C49"/>
    <w:rsid w:val="00F94C9C"/>
    <w:rsid w:val="00F94CC8"/>
    <w:rsid w:val="00F94EDC"/>
    <w:rsid w:val="00F94FBE"/>
    <w:rsid w:val="00F95078"/>
    <w:rsid w:val="00F95084"/>
    <w:rsid w:val="00F95479"/>
    <w:rsid w:val="00F95528"/>
    <w:rsid w:val="00F955E4"/>
    <w:rsid w:val="00F9567C"/>
    <w:rsid w:val="00F95693"/>
    <w:rsid w:val="00F958B7"/>
    <w:rsid w:val="00F95953"/>
    <w:rsid w:val="00F95BAF"/>
    <w:rsid w:val="00F95C62"/>
    <w:rsid w:val="00F95CD6"/>
    <w:rsid w:val="00F95EE4"/>
    <w:rsid w:val="00F9638A"/>
    <w:rsid w:val="00F9647E"/>
    <w:rsid w:val="00F965F1"/>
    <w:rsid w:val="00F9665D"/>
    <w:rsid w:val="00F966B2"/>
    <w:rsid w:val="00F96718"/>
    <w:rsid w:val="00F9681E"/>
    <w:rsid w:val="00F96824"/>
    <w:rsid w:val="00F9691D"/>
    <w:rsid w:val="00F969C2"/>
    <w:rsid w:val="00F96AF8"/>
    <w:rsid w:val="00F96B17"/>
    <w:rsid w:val="00F96BF9"/>
    <w:rsid w:val="00F96CD9"/>
    <w:rsid w:val="00F96E4C"/>
    <w:rsid w:val="00F96F2B"/>
    <w:rsid w:val="00F97038"/>
    <w:rsid w:val="00F9703F"/>
    <w:rsid w:val="00F97125"/>
    <w:rsid w:val="00F971E3"/>
    <w:rsid w:val="00F972A0"/>
    <w:rsid w:val="00F9734A"/>
    <w:rsid w:val="00F973DB"/>
    <w:rsid w:val="00F97440"/>
    <w:rsid w:val="00F97701"/>
    <w:rsid w:val="00F97831"/>
    <w:rsid w:val="00F97982"/>
    <w:rsid w:val="00F97A78"/>
    <w:rsid w:val="00F97D32"/>
    <w:rsid w:val="00F97E30"/>
    <w:rsid w:val="00F97FB3"/>
    <w:rsid w:val="00FA001F"/>
    <w:rsid w:val="00FA00EC"/>
    <w:rsid w:val="00FA011D"/>
    <w:rsid w:val="00FA0192"/>
    <w:rsid w:val="00FA019B"/>
    <w:rsid w:val="00FA0251"/>
    <w:rsid w:val="00FA02F6"/>
    <w:rsid w:val="00FA0319"/>
    <w:rsid w:val="00FA03EF"/>
    <w:rsid w:val="00FA0409"/>
    <w:rsid w:val="00FA042B"/>
    <w:rsid w:val="00FA04C7"/>
    <w:rsid w:val="00FA0506"/>
    <w:rsid w:val="00FA0525"/>
    <w:rsid w:val="00FA06F0"/>
    <w:rsid w:val="00FA0773"/>
    <w:rsid w:val="00FA079F"/>
    <w:rsid w:val="00FA08C3"/>
    <w:rsid w:val="00FA0969"/>
    <w:rsid w:val="00FA09A9"/>
    <w:rsid w:val="00FA09B9"/>
    <w:rsid w:val="00FA0A1D"/>
    <w:rsid w:val="00FA0AF5"/>
    <w:rsid w:val="00FA0F44"/>
    <w:rsid w:val="00FA0FA2"/>
    <w:rsid w:val="00FA1027"/>
    <w:rsid w:val="00FA1048"/>
    <w:rsid w:val="00FA1128"/>
    <w:rsid w:val="00FA123A"/>
    <w:rsid w:val="00FA124C"/>
    <w:rsid w:val="00FA1256"/>
    <w:rsid w:val="00FA1374"/>
    <w:rsid w:val="00FA13E6"/>
    <w:rsid w:val="00FA1405"/>
    <w:rsid w:val="00FA1451"/>
    <w:rsid w:val="00FA14D8"/>
    <w:rsid w:val="00FA1691"/>
    <w:rsid w:val="00FA16F6"/>
    <w:rsid w:val="00FA17AE"/>
    <w:rsid w:val="00FA18A8"/>
    <w:rsid w:val="00FA18E8"/>
    <w:rsid w:val="00FA197C"/>
    <w:rsid w:val="00FA1D5A"/>
    <w:rsid w:val="00FA1D69"/>
    <w:rsid w:val="00FA1DA8"/>
    <w:rsid w:val="00FA1DB2"/>
    <w:rsid w:val="00FA1DBF"/>
    <w:rsid w:val="00FA1E78"/>
    <w:rsid w:val="00FA1EAA"/>
    <w:rsid w:val="00FA1F2A"/>
    <w:rsid w:val="00FA2188"/>
    <w:rsid w:val="00FA21F9"/>
    <w:rsid w:val="00FA22B2"/>
    <w:rsid w:val="00FA2314"/>
    <w:rsid w:val="00FA2318"/>
    <w:rsid w:val="00FA256A"/>
    <w:rsid w:val="00FA259D"/>
    <w:rsid w:val="00FA2940"/>
    <w:rsid w:val="00FA2986"/>
    <w:rsid w:val="00FA2A26"/>
    <w:rsid w:val="00FA2A3A"/>
    <w:rsid w:val="00FA2A8E"/>
    <w:rsid w:val="00FA2AAB"/>
    <w:rsid w:val="00FA2B21"/>
    <w:rsid w:val="00FA2B2F"/>
    <w:rsid w:val="00FA2B43"/>
    <w:rsid w:val="00FA2BA1"/>
    <w:rsid w:val="00FA2CE3"/>
    <w:rsid w:val="00FA2F92"/>
    <w:rsid w:val="00FA31FF"/>
    <w:rsid w:val="00FA325F"/>
    <w:rsid w:val="00FA32A9"/>
    <w:rsid w:val="00FA32C8"/>
    <w:rsid w:val="00FA3378"/>
    <w:rsid w:val="00FA3415"/>
    <w:rsid w:val="00FA34AA"/>
    <w:rsid w:val="00FA34EA"/>
    <w:rsid w:val="00FA35B9"/>
    <w:rsid w:val="00FA3806"/>
    <w:rsid w:val="00FA3A6F"/>
    <w:rsid w:val="00FA3A84"/>
    <w:rsid w:val="00FA3B9C"/>
    <w:rsid w:val="00FA3C1D"/>
    <w:rsid w:val="00FA3CE3"/>
    <w:rsid w:val="00FA3DC6"/>
    <w:rsid w:val="00FA4275"/>
    <w:rsid w:val="00FA42CD"/>
    <w:rsid w:val="00FA42D0"/>
    <w:rsid w:val="00FA4500"/>
    <w:rsid w:val="00FA45E0"/>
    <w:rsid w:val="00FA46D6"/>
    <w:rsid w:val="00FA4783"/>
    <w:rsid w:val="00FA49F9"/>
    <w:rsid w:val="00FA4AC7"/>
    <w:rsid w:val="00FA4B3A"/>
    <w:rsid w:val="00FA4BDA"/>
    <w:rsid w:val="00FA4CE2"/>
    <w:rsid w:val="00FA4D83"/>
    <w:rsid w:val="00FA4D98"/>
    <w:rsid w:val="00FA4E20"/>
    <w:rsid w:val="00FA4EDE"/>
    <w:rsid w:val="00FA5047"/>
    <w:rsid w:val="00FA50BC"/>
    <w:rsid w:val="00FA5132"/>
    <w:rsid w:val="00FA51A8"/>
    <w:rsid w:val="00FA53D0"/>
    <w:rsid w:val="00FA53F8"/>
    <w:rsid w:val="00FA542F"/>
    <w:rsid w:val="00FA543C"/>
    <w:rsid w:val="00FA553A"/>
    <w:rsid w:val="00FA5551"/>
    <w:rsid w:val="00FA557A"/>
    <w:rsid w:val="00FA5587"/>
    <w:rsid w:val="00FA5722"/>
    <w:rsid w:val="00FA57D4"/>
    <w:rsid w:val="00FA58FA"/>
    <w:rsid w:val="00FA5928"/>
    <w:rsid w:val="00FA5A97"/>
    <w:rsid w:val="00FA5B92"/>
    <w:rsid w:val="00FA5CD9"/>
    <w:rsid w:val="00FA5CE0"/>
    <w:rsid w:val="00FA5D82"/>
    <w:rsid w:val="00FA5DDE"/>
    <w:rsid w:val="00FA5E41"/>
    <w:rsid w:val="00FA5F84"/>
    <w:rsid w:val="00FA5FAF"/>
    <w:rsid w:val="00FA5FD8"/>
    <w:rsid w:val="00FA62AE"/>
    <w:rsid w:val="00FA62DD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738"/>
    <w:rsid w:val="00FA6AAB"/>
    <w:rsid w:val="00FA6B9D"/>
    <w:rsid w:val="00FA6BA8"/>
    <w:rsid w:val="00FA6C0F"/>
    <w:rsid w:val="00FA6D19"/>
    <w:rsid w:val="00FA6E0F"/>
    <w:rsid w:val="00FA6F30"/>
    <w:rsid w:val="00FA6FA6"/>
    <w:rsid w:val="00FA7158"/>
    <w:rsid w:val="00FA715C"/>
    <w:rsid w:val="00FA7197"/>
    <w:rsid w:val="00FA71A9"/>
    <w:rsid w:val="00FA72FC"/>
    <w:rsid w:val="00FA7431"/>
    <w:rsid w:val="00FA7621"/>
    <w:rsid w:val="00FA767C"/>
    <w:rsid w:val="00FA76CA"/>
    <w:rsid w:val="00FA7763"/>
    <w:rsid w:val="00FA78D1"/>
    <w:rsid w:val="00FA7926"/>
    <w:rsid w:val="00FA7961"/>
    <w:rsid w:val="00FA7ADD"/>
    <w:rsid w:val="00FA7C00"/>
    <w:rsid w:val="00FA7CF4"/>
    <w:rsid w:val="00FA7D80"/>
    <w:rsid w:val="00FA7E9B"/>
    <w:rsid w:val="00FB00CB"/>
    <w:rsid w:val="00FB031C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A98"/>
    <w:rsid w:val="00FB0AAB"/>
    <w:rsid w:val="00FB0C02"/>
    <w:rsid w:val="00FB0C8B"/>
    <w:rsid w:val="00FB0CB4"/>
    <w:rsid w:val="00FB0D23"/>
    <w:rsid w:val="00FB0D35"/>
    <w:rsid w:val="00FB0FC3"/>
    <w:rsid w:val="00FB100F"/>
    <w:rsid w:val="00FB10DA"/>
    <w:rsid w:val="00FB11BA"/>
    <w:rsid w:val="00FB11CC"/>
    <w:rsid w:val="00FB11D5"/>
    <w:rsid w:val="00FB12C1"/>
    <w:rsid w:val="00FB142A"/>
    <w:rsid w:val="00FB1568"/>
    <w:rsid w:val="00FB1696"/>
    <w:rsid w:val="00FB17C3"/>
    <w:rsid w:val="00FB17D7"/>
    <w:rsid w:val="00FB18E8"/>
    <w:rsid w:val="00FB1991"/>
    <w:rsid w:val="00FB1A46"/>
    <w:rsid w:val="00FB1AE0"/>
    <w:rsid w:val="00FB1AE8"/>
    <w:rsid w:val="00FB1C2F"/>
    <w:rsid w:val="00FB1E5B"/>
    <w:rsid w:val="00FB1F16"/>
    <w:rsid w:val="00FB203A"/>
    <w:rsid w:val="00FB2152"/>
    <w:rsid w:val="00FB2205"/>
    <w:rsid w:val="00FB22CA"/>
    <w:rsid w:val="00FB2497"/>
    <w:rsid w:val="00FB24E4"/>
    <w:rsid w:val="00FB25C6"/>
    <w:rsid w:val="00FB26D6"/>
    <w:rsid w:val="00FB27A2"/>
    <w:rsid w:val="00FB2809"/>
    <w:rsid w:val="00FB2945"/>
    <w:rsid w:val="00FB2983"/>
    <w:rsid w:val="00FB29FB"/>
    <w:rsid w:val="00FB2B17"/>
    <w:rsid w:val="00FB2B4F"/>
    <w:rsid w:val="00FB2CAA"/>
    <w:rsid w:val="00FB2D55"/>
    <w:rsid w:val="00FB2E52"/>
    <w:rsid w:val="00FB2F44"/>
    <w:rsid w:val="00FB2F98"/>
    <w:rsid w:val="00FB30E8"/>
    <w:rsid w:val="00FB314D"/>
    <w:rsid w:val="00FB31CB"/>
    <w:rsid w:val="00FB3210"/>
    <w:rsid w:val="00FB32BC"/>
    <w:rsid w:val="00FB33F7"/>
    <w:rsid w:val="00FB341C"/>
    <w:rsid w:val="00FB341F"/>
    <w:rsid w:val="00FB346C"/>
    <w:rsid w:val="00FB34D4"/>
    <w:rsid w:val="00FB3615"/>
    <w:rsid w:val="00FB361C"/>
    <w:rsid w:val="00FB3641"/>
    <w:rsid w:val="00FB3694"/>
    <w:rsid w:val="00FB37A6"/>
    <w:rsid w:val="00FB37A9"/>
    <w:rsid w:val="00FB38AA"/>
    <w:rsid w:val="00FB3976"/>
    <w:rsid w:val="00FB39CC"/>
    <w:rsid w:val="00FB3B16"/>
    <w:rsid w:val="00FB3BC0"/>
    <w:rsid w:val="00FB3C33"/>
    <w:rsid w:val="00FB3C85"/>
    <w:rsid w:val="00FB3D1E"/>
    <w:rsid w:val="00FB3D90"/>
    <w:rsid w:val="00FB3DC5"/>
    <w:rsid w:val="00FB3EB4"/>
    <w:rsid w:val="00FB3EF9"/>
    <w:rsid w:val="00FB3F78"/>
    <w:rsid w:val="00FB4085"/>
    <w:rsid w:val="00FB40A8"/>
    <w:rsid w:val="00FB4126"/>
    <w:rsid w:val="00FB4158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96D"/>
    <w:rsid w:val="00FB4A4C"/>
    <w:rsid w:val="00FB4AFA"/>
    <w:rsid w:val="00FB4C0C"/>
    <w:rsid w:val="00FB4D21"/>
    <w:rsid w:val="00FB5088"/>
    <w:rsid w:val="00FB5162"/>
    <w:rsid w:val="00FB51F2"/>
    <w:rsid w:val="00FB5332"/>
    <w:rsid w:val="00FB5396"/>
    <w:rsid w:val="00FB5447"/>
    <w:rsid w:val="00FB56F2"/>
    <w:rsid w:val="00FB5741"/>
    <w:rsid w:val="00FB577F"/>
    <w:rsid w:val="00FB579C"/>
    <w:rsid w:val="00FB582C"/>
    <w:rsid w:val="00FB5A78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31"/>
    <w:rsid w:val="00FB609A"/>
    <w:rsid w:val="00FB611F"/>
    <w:rsid w:val="00FB616B"/>
    <w:rsid w:val="00FB6311"/>
    <w:rsid w:val="00FB658F"/>
    <w:rsid w:val="00FB66F6"/>
    <w:rsid w:val="00FB6796"/>
    <w:rsid w:val="00FB6862"/>
    <w:rsid w:val="00FB6A65"/>
    <w:rsid w:val="00FB6CF7"/>
    <w:rsid w:val="00FB6F03"/>
    <w:rsid w:val="00FB707B"/>
    <w:rsid w:val="00FB72C0"/>
    <w:rsid w:val="00FB72FD"/>
    <w:rsid w:val="00FB732C"/>
    <w:rsid w:val="00FB765C"/>
    <w:rsid w:val="00FB7825"/>
    <w:rsid w:val="00FB784A"/>
    <w:rsid w:val="00FB7B3C"/>
    <w:rsid w:val="00FB7B48"/>
    <w:rsid w:val="00FB7CFE"/>
    <w:rsid w:val="00FB7D70"/>
    <w:rsid w:val="00FB7E92"/>
    <w:rsid w:val="00FB7FC5"/>
    <w:rsid w:val="00FC0007"/>
    <w:rsid w:val="00FC008D"/>
    <w:rsid w:val="00FC0146"/>
    <w:rsid w:val="00FC02B8"/>
    <w:rsid w:val="00FC02BD"/>
    <w:rsid w:val="00FC0326"/>
    <w:rsid w:val="00FC049F"/>
    <w:rsid w:val="00FC0686"/>
    <w:rsid w:val="00FC0784"/>
    <w:rsid w:val="00FC07D1"/>
    <w:rsid w:val="00FC0824"/>
    <w:rsid w:val="00FC09A1"/>
    <w:rsid w:val="00FC0AD1"/>
    <w:rsid w:val="00FC0D8D"/>
    <w:rsid w:val="00FC0E10"/>
    <w:rsid w:val="00FC0E15"/>
    <w:rsid w:val="00FC0EF8"/>
    <w:rsid w:val="00FC0F6E"/>
    <w:rsid w:val="00FC1001"/>
    <w:rsid w:val="00FC1144"/>
    <w:rsid w:val="00FC11BB"/>
    <w:rsid w:val="00FC11DB"/>
    <w:rsid w:val="00FC120C"/>
    <w:rsid w:val="00FC14C8"/>
    <w:rsid w:val="00FC1504"/>
    <w:rsid w:val="00FC159C"/>
    <w:rsid w:val="00FC15AE"/>
    <w:rsid w:val="00FC160D"/>
    <w:rsid w:val="00FC170F"/>
    <w:rsid w:val="00FC1807"/>
    <w:rsid w:val="00FC197A"/>
    <w:rsid w:val="00FC1A81"/>
    <w:rsid w:val="00FC1BD4"/>
    <w:rsid w:val="00FC1C7B"/>
    <w:rsid w:val="00FC1CD8"/>
    <w:rsid w:val="00FC1D41"/>
    <w:rsid w:val="00FC1DDF"/>
    <w:rsid w:val="00FC1E21"/>
    <w:rsid w:val="00FC2171"/>
    <w:rsid w:val="00FC2213"/>
    <w:rsid w:val="00FC2354"/>
    <w:rsid w:val="00FC23E7"/>
    <w:rsid w:val="00FC243F"/>
    <w:rsid w:val="00FC25EE"/>
    <w:rsid w:val="00FC26F6"/>
    <w:rsid w:val="00FC2927"/>
    <w:rsid w:val="00FC2A36"/>
    <w:rsid w:val="00FC2A6A"/>
    <w:rsid w:val="00FC2B3A"/>
    <w:rsid w:val="00FC2BCE"/>
    <w:rsid w:val="00FC2EC4"/>
    <w:rsid w:val="00FC3005"/>
    <w:rsid w:val="00FC301F"/>
    <w:rsid w:val="00FC3040"/>
    <w:rsid w:val="00FC3052"/>
    <w:rsid w:val="00FC320D"/>
    <w:rsid w:val="00FC321E"/>
    <w:rsid w:val="00FC329E"/>
    <w:rsid w:val="00FC33E4"/>
    <w:rsid w:val="00FC350E"/>
    <w:rsid w:val="00FC3533"/>
    <w:rsid w:val="00FC370F"/>
    <w:rsid w:val="00FC38A9"/>
    <w:rsid w:val="00FC3AAB"/>
    <w:rsid w:val="00FC3D69"/>
    <w:rsid w:val="00FC3E08"/>
    <w:rsid w:val="00FC3FD8"/>
    <w:rsid w:val="00FC40AA"/>
    <w:rsid w:val="00FC40DB"/>
    <w:rsid w:val="00FC40EC"/>
    <w:rsid w:val="00FC41B6"/>
    <w:rsid w:val="00FC41F6"/>
    <w:rsid w:val="00FC44FA"/>
    <w:rsid w:val="00FC45CD"/>
    <w:rsid w:val="00FC4619"/>
    <w:rsid w:val="00FC46DF"/>
    <w:rsid w:val="00FC46E3"/>
    <w:rsid w:val="00FC4803"/>
    <w:rsid w:val="00FC49AD"/>
    <w:rsid w:val="00FC49F6"/>
    <w:rsid w:val="00FC49FF"/>
    <w:rsid w:val="00FC4A7C"/>
    <w:rsid w:val="00FC4B83"/>
    <w:rsid w:val="00FC4B92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1D"/>
    <w:rsid w:val="00FC5583"/>
    <w:rsid w:val="00FC5758"/>
    <w:rsid w:val="00FC57FA"/>
    <w:rsid w:val="00FC596F"/>
    <w:rsid w:val="00FC59FD"/>
    <w:rsid w:val="00FC5A26"/>
    <w:rsid w:val="00FC5A45"/>
    <w:rsid w:val="00FC5B3F"/>
    <w:rsid w:val="00FC5D41"/>
    <w:rsid w:val="00FC5D71"/>
    <w:rsid w:val="00FC5E1A"/>
    <w:rsid w:val="00FC5E3E"/>
    <w:rsid w:val="00FC5E45"/>
    <w:rsid w:val="00FC5E46"/>
    <w:rsid w:val="00FC5EAE"/>
    <w:rsid w:val="00FC5F27"/>
    <w:rsid w:val="00FC5FEF"/>
    <w:rsid w:val="00FC606E"/>
    <w:rsid w:val="00FC61A3"/>
    <w:rsid w:val="00FC6218"/>
    <w:rsid w:val="00FC622D"/>
    <w:rsid w:val="00FC63FB"/>
    <w:rsid w:val="00FC6514"/>
    <w:rsid w:val="00FC6546"/>
    <w:rsid w:val="00FC65E0"/>
    <w:rsid w:val="00FC661B"/>
    <w:rsid w:val="00FC66A8"/>
    <w:rsid w:val="00FC6A5E"/>
    <w:rsid w:val="00FC6A6E"/>
    <w:rsid w:val="00FC6AE8"/>
    <w:rsid w:val="00FC6BC5"/>
    <w:rsid w:val="00FC6C7D"/>
    <w:rsid w:val="00FC6D75"/>
    <w:rsid w:val="00FC6D84"/>
    <w:rsid w:val="00FC6DDB"/>
    <w:rsid w:val="00FC6EBC"/>
    <w:rsid w:val="00FC714A"/>
    <w:rsid w:val="00FC7198"/>
    <w:rsid w:val="00FC7220"/>
    <w:rsid w:val="00FC7303"/>
    <w:rsid w:val="00FC735E"/>
    <w:rsid w:val="00FC73EA"/>
    <w:rsid w:val="00FC7512"/>
    <w:rsid w:val="00FC75AF"/>
    <w:rsid w:val="00FC75B5"/>
    <w:rsid w:val="00FC76D0"/>
    <w:rsid w:val="00FC7831"/>
    <w:rsid w:val="00FC783E"/>
    <w:rsid w:val="00FC7B9F"/>
    <w:rsid w:val="00FC7C49"/>
    <w:rsid w:val="00FC7CD2"/>
    <w:rsid w:val="00FD0219"/>
    <w:rsid w:val="00FD0226"/>
    <w:rsid w:val="00FD026D"/>
    <w:rsid w:val="00FD02D7"/>
    <w:rsid w:val="00FD036A"/>
    <w:rsid w:val="00FD0419"/>
    <w:rsid w:val="00FD045D"/>
    <w:rsid w:val="00FD0473"/>
    <w:rsid w:val="00FD047B"/>
    <w:rsid w:val="00FD0491"/>
    <w:rsid w:val="00FD04A2"/>
    <w:rsid w:val="00FD06B1"/>
    <w:rsid w:val="00FD0803"/>
    <w:rsid w:val="00FD0A90"/>
    <w:rsid w:val="00FD0AB0"/>
    <w:rsid w:val="00FD0B2D"/>
    <w:rsid w:val="00FD0B3A"/>
    <w:rsid w:val="00FD0BC6"/>
    <w:rsid w:val="00FD0D64"/>
    <w:rsid w:val="00FD0D80"/>
    <w:rsid w:val="00FD0DC1"/>
    <w:rsid w:val="00FD0E2A"/>
    <w:rsid w:val="00FD0E9E"/>
    <w:rsid w:val="00FD0F2C"/>
    <w:rsid w:val="00FD10BF"/>
    <w:rsid w:val="00FD117F"/>
    <w:rsid w:val="00FD1246"/>
    <w:rsid w:val="00FD126F"/>
    <w:rsid w:val="00FD14C8"/>
    <w:rsid w:val="00FD151C"/>
    <w:rsid w:val="00FD1753"/>
    <w:rsid w:val="00FD18B1"/>
    <w:rsid w:val="00FD19B3"/>
    <w:rsid w:val="00FD1A3D"/>
    <w:rsid w:val="00FD1E24"/>
    <w:rsid w:val="00FD1E3E"/>
    <w:rsid w:val="00FD1EC4"/>
    <w:rsid w:val="00FD1ECB"/>
    <w:rsid w:val="00FD20E9"/>
    <w:rsid w:val="00FD2165"/>
    <w:rsid w:val="00FD217C"/>
    <w:rsid w:val="00FD2256"/>
    <w:rsid w:val="00FD2279"/>
    <w:rsid w:val="00FD230F"/>
    <w:rsid w:val="00FD232A"/>
    <w:rsid w:val="00FD283D"/>
    <w:rsid w:val="00FD2922"/>
    <w:rsid w:val="00FD29D0"/>
    <w:rsid w:val="00FD2BA0"/>
    <w:rsid w:val="00FD2BC9"/>
    <w:rsid w:val="00FD2BED"/>
    <w:rsid w:val="00FD2E4F"/>
    <w:rsid w:val="00FD2F1E"/>
    <w:rsid w:val="00FD2F39"/>
    <w:rsid w:val="00FD2F92"/>
    <w:rsid w:val="00FD306E"/>
    <w:rsid w:val="00FD30C2"/>
    <w:rsid w:val="00FD312C"/>
    <w:rsid w:val="00FD314A"/>
    <w:rsid w:val="00FD317F"/>
    <w:rsid w:val="00FD321D"/>
    <w:rsid w:val="00FD3236"/>
    <w:rsid w:val="00FD3237"/>
    <w:rsid w:val="00FD32E4"/>
    <w:rsid w:val="00FD34F0"/>
    <w:rsid w:val="00FD35FF"/>
    <w:rsid w:val="00FD381E"/>
    <w:rsid w:val="00FD3908"/>
    <w:rsid w:val="00FD3A47"/>
    <w:rsid w:val="00FD3A9F"/>
    <w:rsid w:val="00FD3AC4"/>
    <w:rsid w:val="00FD3B26"/>
    <w:rsid w:val="00FD3B3E"/>
    <w:rsid w:val="00FD3CF5"/>
    <w:rsid w:val="00FD4000"/>
    <w:rsid w:val="00FD4120"/>
    <w:rsid w:val="00FD4135"/>
    <w:rsid w:val="00FD4171"/>
    <w:rsid w:val="00FD44D9"/>
    <w:rsid w:val="00FD4550"/>
    <w:rsid w:val="00FD4610"/>
    <w:rsid w:val="00FD474B"/>
    <w:rsid w:val="00FD48A6"/>
    <w:rsid w:val="00FD4924"/>
    <w:rsid w:val="00FD49E3"/>
    <w:rsid w:val="00FD4E5D"/>
    <w:rsid w:val="00FD5012"/>
    <w:rsid w:val="00FD5033"/>
    <w:rsid w:val="00FD51AA"/>
    <w:rsid w:val="00FD53FC"/>
    <w:rsid w:val="00FD54C6"/>
    <w:rsid w:val="00FD5528"/>
    <w:rsid w:val="00FD55AA"/>
    <w:rsid w:val="00FD55E6"/>
    <w:rsid w:val="00FD56EE"/>
    <w:rsid w:val="00FD5C39"/>
    <w:rsid w:val="00FD5C87"/>
    <w:rsid w:val="00FD5C90"/>
    <w:rsid w:val="00FD5CD2"/>
    <w:rsid w:val="00FD5E94"/>
    <w:rsid w:val="00FD6320"/>
    <w:rsid w:val="00FD6412"/>
    <w:rsid w:val="00FD65C1"/>
    <w:rsid w:val="00FD6675"/>
    <w:rsid w:val="00FD67BA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0FD"/>
    <w:rsid w:val="00FD7115"/>
    <w:rsid w:val="00FD7118"/>
    <w:rsid w:val="00FD71DD"/>
    <w:rsid w:val="00FD73E2"/>
    <w:rsid w:val="00FD7432"/>
    <w:rsid w:val="00FD7745"/>
    <w:rsid w:val="00FD7850"/>
    <w:rsid w:val="00FD7861"/>
    <w:rsid w:val="00FD78B7"/>
    <w:rsid w:val="00FD78CB"/>
    <w:rsid w:val="00FD797F"/>
    <w:rsid w:val="00FD7A0F"/>
    <w:rsid w:val="00FD7B0D"/>
    <w:rsid w:val="00FD7B8A"/>
    <w:rsid w:val="00FD7C9B"/>
    <w:rsid w:val="00FD7CBC"/>
    <w:rsid w:val="00FD7CE1"/>
    <w:rsid w:val="00FD7E60"/>
    <w:rsid w:val="00FD7EC4"/>
    <w:rsid w:val="00FE017C"/>
    <w:rsid w:val="00FE022A"/>
    <w:rsid w:val="00FE02C3"/>
    <w:rsid w:val="00FE03D4"/>
    <w:rsid w:val="00FE048A"/>
    <w:rsid w:val="00FE064F"/>
    <w:rsid w:val="00FE06EB"/>
    <w:rsid w:val="00FE07BF"/>
    <w:rsid w:val="00FE0A7B"/>
    <w:rsid w:val="00FE0AB3"/>
    <w:rsid w:val="00FE0AFA"/>
    <w:rsid w:val="00FE0E7E"/>
    <w:rsid w:val="00FE0F0B"/>
    <w:rsid w:val="00FE11F4"/>
    <w:rsid w:val="00FE12E3"/>
    <w:rsid w:val="00FE1355"/>
    <w:rsid w:val="00FE13EF"/>
    <w:rsid w:val="00FE1412"/>
    <w:rsid w:val="00FE14A7"/>
    <w:rsid w:val="00FE1692"/>
    <w:rsid w:val="00FE16FC"/>
    <w:rsid w:val="00FE1727"/>
    <w:rsid w:val="00FE17DF"/>
    <w:rsid w:val="00FE18C6"/>
    <w:rsid w:val="00FE192A"/>
    <w:rsid w:val="00FE1A2E"/>
    <w:rsid w:val="00FE1AB8"/>
    <w:rsid w:val="00FE1AFC"/>
    <w:rsid w:val="00FE1E00"/>
    <w:rsid w:val="00FE1E1B"/>
    <w:rsid w:val="00FE1F21"/>
    <w:rsid w:val="00FE2119"/>
    <w:rsid w:val="00FE2223"/>
    <w:rsid w:val="00FE2314"/>
    <w:rsid w:val="00FE2416"/>
    <w:rsid w:val="00FE2471"/>
    <w:rsid w:val="00FE24AF"/>
    <w:rsid w:val="00FE24E1"/>
    <w:rsid w:val="00FE279F"/>
    <w:rsid w:val="00FE29FB"/>
    <w:rsid w:val="00FE29FF"/>
    <w:rsid w:val="00FE2A31"/>
    <w:rsid w:val="00FE2AE8"/>
    <w:rsid w:val="00FE2C23"/>
    <w:rsid w:val="00FE2CCB"/>
    <w:rsid w:val="00FE2CEB"/>
    <w:rsid w:val="00FE2D33"/>
    <w:rsid w:val="00FE2F9B"/>
    <w:rsid w:val="00FE2FF0"/>
    <w:rsid w:val="00FE30CF"/>
    <w:rsid w:val="00FE3246"/>
    <w:rsid w:val="00FE324A"/>
    <w:rsid w:val="00FE363A"/>
    <w:rsid w:val="00FE3734"/>
    <w:rsid w:val="00FE3AC2"/>
    <w:rsid w:val="00FE3C06"/>
    <w:rsid w:val="00FE3C19"/>
    <w:rsid w:val="00FE3CEE"/>
    <w:rsid w:val="00FE3CFB"/>
    <w:rsid w:val="00FE3D65"/>
    <w:rsid w:val="00FE3E13"/>
    <w:rsid w:val="00FE3EAD"/>
    <w:rsid w:val="00FE3F37"/>
    <w:rsid w:val="00FE3F47"/>
    <w:rsid w:val="00FE3FB9"/>
    <w:rsid w:val="00FE404F"/>
    <w:rsid w:val="00FE4257"/>
    <w:rsid w:val="00FE425F"/>
    <w:rsid w:val="00FE42A2"/>
    <w:rsid w:val="00FE438B"/>
    <w:rsid w:val="00FE44F8"/>
    <w:rsid w:val="00FE457D"/>
    <w:rsid w:val="00FE461F"/>
    <w:rsid w:val="00FE4629"/>
    <w:rsid w:val="00FE486E"/>
    <w:rsid w:val="00FE4877"/>
    <w:rsid w:val="00FE4CC3"/>
    <w:rsid w:val="00FE4EC1"/>
    <w:rsid w:val="00FE4F43"/>
    <w:rsid w:val="00FE4F5D"/>
    <w:rsid w:val="00FE4FC4"/>
    <w:rsid w:val="00FE5097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D0"/>
    <w:rsid w:val="00FE58DA"/>
    <w:rsid w:val="00FE5931"/>
    <w:rsid w:val="00FE59C9"/>
    <w:rsid w:val="00FE5A79"/>
    <w:rsid w:val="00FE5AED"/>
    <w:rsid w:val="00FE5C3D"/>
    <w:rsid w:val="00FE5C5E"/>
    <w:rsid w:val="00FE5CCA"/>
    <w:rsid w:val="00FE5D7E"/>
    <w:rsid w:val="00FE5E27"/>
    <w:rsid w:val="00FE5E5F"/>
    <w:rsid w:val="00FE5E81"/>
    <w:rsid w:val="00FE5ED3"/>
    <w:rsid w:val="00FE6135"/>
    <w:rsid w:val="00FE62CE"/>
    <w:rsid w:val="00FE6397"/>
    <w:rsid w:val="00FE63DB"/>
    <w:rsid w:val="00FE64FB"/>
    <w:rsid w:val="00FE6738"/>
    <w:rsid w:val="00FE67AD"/>
    <w:rsid w:val="00FE6A28"/>
    <w:rsid w:val="00FE6B47"/>
    <w:rsid w:val="00FE6C60"/>
    <w:rsid w:val="00FE6D4D"/>
    <w:rsid w:val="00FE6DE2"/>
    <w:rsid w:val="00FE6EC9"/>
    <w:rsid w:val="00FE711F"/>
    <w:rsid w:val="00FE71FD"/>
    <w:rsid w:val="00FE7290"/>
    <w:rsid w:val="00FE77F4"/>
    <w:rsid w:val="00FE790E"/>
    <w:rsid w:val="00FE792F"/>
    <w:rsid w:val="00FE79EA"/>
    <w:rsid w:val="00FE7DF9"/>
    <w:rsid w:val="00FE7EDE"/>
    <w:rsid w:val="00FF00E4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9C"/>
    <w:rsid w:val="00FF09FD"/>
    <w:rsid w:val="00FF0AA2"/>
    <w:rsid w:val="00FF0BFE"/>
    <w:rsid w:val="00FF0CD4"/>
    <w:rsid w:val="00FF0DE4"/>
    <w:rsid w:val="00FF0EE7"/>
    <w:rsid w:val="00FF1041"/>
    <w:rsid w:val="00FF10A2"/>
    <w:rsid w:val="00FF11D5"/>
    <w:rsid w:val="00FF11D9"/>
    <w:rsid w:val="00FF12A5"/>
    <w:rsid w:val="00FF14D3"/>
    <w:rsid w:val="00FF162E"/>
    <w:rsid w:val="00FF1646"/>
    <w:rsid w:val="00FF1733"/>
    <w:rsid w:val="00FF174B"/>
    <w:rsid w:val="00FF17FE"/>
    <w:rsid w:val="00FF187F"/>
    <w:rsid w:val="00FF18FB"/>
    <w:rsid w:val="00FF19D3"/>
    <w:rsid w:val="00FF1A67"/>
    <w:rsid w:val="00FF1AC4"/>
    <w:rsid w:val="00FF1B26"/>
    <w:rsid w:val="00FF1B4B"/>
    <w:rsid w:val="00FF1C98"/>
    <w:rsid w:val="00FF1CFB"/>
    <w:rsid w:val="00FF1D51"/>
    <w:rsid w:val="00FF1D94"/>
    <w:rsid w:val="00FF1E22"/>
    <w:rsid w:val="00FF1E68"/>
    <w:rsid w:val="00FF1E8B"/>
    <w:rsid w:val="00FF227F"/>
    <w:rsid w:val="00FF238D"/>
    <w:rsid w:val="00FF2400"/>
    <w:rsid w:val="00FF2466"/>
    <w:rsid w:val="00FF24BA"/>
    <w:rsid w:val="00FF24F2"/>
    <w:rsid w:val="00FF2544"/>
    <w:rsid w:val="00FF258A"/>
    <w:rsid w:val="00FF258D"/>
    <w:rsid w:val="00FF260A"/>
    <w:rsid w:val="00FF2675"/>
    <w:rsid w:val="00FF2846"/>
    <w:rsid w:val="00FF28BF"/>
    <w:rsid w:val="00FF290F"/>
    <w:rsid w:val="00FF2B15"/>
    <w:rsid w:val="00FF2B33"/>
    <w:rsid w:val="00FF2EA3"/>
    <w:rsid w:val="00FF2F83"/>
    <w:rsid w:val="00FF2F90"/>
    <w:rsid w:val="00FF2FBA"/>
    <w:rsid w:val="00FF300B"/>
    <w:rsid w:val="00FF3079"/>
    <w:rsid w:val="00FF3102"/>
    <w:rsid w:val="00FF3188"/>
    <w:rsid w:val="00FF333D"/>
    <w:rsid w:val="00FF335A"/>
    <w:rsid w:val="00FF355F"/>
    <w:rsid w:val="00FF35BB"/>
    <w:rsid w:val="00FF3A00"/>
    <w:rsid w:val="00FF3A06"/>
    <w:rsid w:val="00FF3B5B"/>
    <w:rsid w:val="00FF3DDD"/>
    <w:rsid w:val="00FF3F72"/>
    <w:rsid w:val="00FF401E"/>
    <w:rsid w:val="00FF401F"/>
    <w:rsid w:val="00FF40AF"/>
    <w:rsid w:val="00FF414C"/>
    <w:rsid w:val="00FF41C2"/>
    <w:rsid w:val="00FF4214"/>
    <w:rsid w:val="00FF4515"/>
    <w:rsid w:val="00FF455D"/>
    <w:rsid w:val="00FF4563"/>
    <w:rsid w:val="00FF458C"/>
    <w:rsid w:val="00FF45EF"/>
    <w:rsid w:val="00FF47F9"/>
    <w:rsid w:val="00FF4B49"/>
    <w:rsid w:val="00FF4C11"/>
    <w:rsid w:val="00FF4C86"/>
    <w:rsid w:val="00FF4CAC"/>
    <w:rsid w:val="00FF4D78"/>
    <w:rsid w:val="00FF50D5"/>
    <w:rsid w:val="00FF5195"/>
    <w:rsid w:val="00FF529B"/>
    <w:rsid w:val="00FF52C8"/>
    <w:rsid w:val="00FF52F2"/>
    <w:rsid w:val="00FF5396"/>
    <w:rsid w:val="00FF5427"/>
    <w:rsid w:val="00FF54C7"/>
    <w:rsid w:val="00FF551C"/>
    <w:rsid w:val="00FF563E"/>
    <w:rsid w:val="00FF58C0"/>
    <w:rsid w:val="00FF58E9"/>
    <w:rsid w:val="00FF5968"/>
    <w:rsid w:val="00FF5A2F"/>
    <w:rsid w:val="00FF5B07"/>
    <w:rsid w:val="00FF5B72"/>
    <w:rsid w:val="00FF5C05"/>
    <w:rsid w:val="00FF5CD4"/>
    <w:rsid w:val="00FF5DA2"/>
    <w:rsid w:val="00FF5F0A"/>
    <w:rsid w:val="00FF5FDE"/>
    <w:rsid w:val="00FF6047"/>
    <w:rsid w:val="00FF6057"/>
    <w:rsid w:val="00FF606A"/>
    <w:rsid w:val="00FF6191"/>
    <w:rsid w:val="00FF626B"/>
    <w:rsid w:val="00FF62FD"/>
    <w:rsid w:val="00FF6329"/>
    <w:rsid w:val="00FF635A"/>
    <w:rsid w:val="00FF63FF"/>
    <w:rsid w:val="00FF6491"/>
    <w:rsid w:val="00FF6702"/>
    <w:rsid w:val="00FF6712"/>
    <w:rsid w:val="00FF672E"/>
    <w:rsid w:val="00FF6741"/>
    <w:rsid w:val="00FF68B2"/>
    <w:rsid w:val="00FF699D"/>
    <w:rsid w:val="00FF6A3D"/>
    <w:rsid w:val="00FF6A59"/>
    <w:rsid w:val="00FF6AF3"/>
    <w:rsid w:val="00FF6B61"/>
    <w:rsid w:val="00FF6C9B"/>
    <w:rsid w:val="00FF6CB4"/>
    <w:rsid w:val="00FF6CCB"/>
    <w:rsid w:val="00FF6D2A"/>
    <w:rsid w:val="00FF6DA3"/>
    <w:rsid w:val="00FF6E8E"/>
    <w:rsid w:val="00FF6EE6"/>
    <w:rsid w:val="00FF6EFB"/>
    <w:rsid w:val="00FF7065"/>
    <w:rsid w:val="00FF713D"/>
    <w:rsid w:val="00FF717F"/>
    <w:rsid w:val="00FF7204"/>
    <w:rsid w:val="00FF73C3"/>
    <w:rsid w:val="00FF743C"/>
    <w:rsid w:val="00FF74BB"/>
    <w:rsid w:val="00FF766B"/>
    <w:rsid w:val="00FF7C74"/>
    <w:rsid w:val="00FF7C87"/>
    <w:rsid w:val="00FF7E84"/>
    <w:rsid w:val="00FF7F9E"/>
    <w:rsid w:val="00FF7FE7"/>
    <w:rsid w:val="00FF7FF0"/>
    <w:rsid w:val="05BDB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5CC923"/>
  <w15:docId w15:val="{7C3AE455-D988-40DA-BAC8-7B83816E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Calibri Light" w:hAnsi="Calibri Light" w:cs="Univers LT Std 45 Light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B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Symbol" w:hAnsi="Symbo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 Light" w:hAnsi="Calibri Light" w:cs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 Light" w:hAnsi="Calibri Light" w:cs="Wingdings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 Light" w:hAnsi="Calibri Light" w:cs="Wingdings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 Light" w:hAnsi="Calibri Light" w:cs="Wingdings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libri Light" w:hAnsi="Calibri Light" w:cs="Wingdings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Symbol" w:hAnsi="Symbo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Calibri Light" w:hAnsi="Calibri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Calibri Light" w:hAnsi="Calibri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AngsanaNew" w:hAnsi="AngsanaNew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New" w:hAnsi="AngsanaNew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AngsanaNew" w:hAnsi="AngsanaNew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Calibri Light" w:hAnsi="Calibri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Calibri Light" w:hAnsi="Calibri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hAnsi="AngsanaNew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 w:cs="Cambria Math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eastAsia="MS Mincho" w:cs="Cambria Math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Calibri Light" w:hAnsi="Calibri Light" w:cs="Wingdings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AngsanaNew" w:hAnsi="AngsanaNew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Calibri Light" w:hAnsi="Calibri Light" w:cs="Wingdings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Arial" w:hAnsi="Arial" w:cs="Arial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Univers LT Std 45 Light" w:hAnsi="Univers LT Std 45 Light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Univers LT Std 45 Light" w:hAnsi="Univers LT Std 45 Light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Calibri Light" w:hAnsi="Calibri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Calibri Light" w:hAnsi="Calibri Light" w:cs="Calibri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Calibri Light" w:hAnsi="Calibri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MS Gothic" w:hAnsi="MS Gothic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Calibri Light" w:hAnsi="Calibri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Calibri Light" w:hAnsi="Calibri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Calibri Light" w:hAnsi="Calibri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Calibri Light" w:hAnsi="Calibri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Calibri Light" w:hAnsi="Calibri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Calibri Light" w:hAnsi="Calibri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Calibri Light" w:hAnsi="Calibri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Calibri Light" w:hAnsi="Calibri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Calibri Light" w:hAnsi="Calibri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Calibri Light" w:hAnsi="Calibri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Calibri Light" w:hAnsi="Calibri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Calibri Light" w:hAnsi="Calibri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EucrosiaUPC" w:hAnsi="EucrosiaUPC" w:cs="BrowalliaUPC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Arial" w:hAnsi="Arial" w:cs="Arial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AngsanaNew" w:eastAsia="MS Mincho" w:hAnsi="AngsanaNew" w:cs="MS Mincho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AngsanaNew" w:eastAsia="MS Mincho" w:hAnsi="AngsanaNew" w:cs="MS Mincho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eastAsia="MS Mincho" w:hAnsi="AngsanaNew" w:cs="MS Mincho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alibri Light" w:hAnsi="Calibri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S Mincho" w:hAnsi="MS Mincho" w:cs="MS Mincho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 Light" w:hAnsi="Calibri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hAnsi="Book Antiqua"/>
      <w:sz w:val="24"/>
      <w:szCs w:val="24"/>
    </w:rPr>
  </w:style>
  <w:style w:type="character" w:customStyle="1" w:styleId="Heading1Char1">
    <w:name w:val="Heading 1 Char1"/>
    <w:rsid w:val="00866954"/>
    <w:rPr>
      <w:rFonts w:ascii="Symbol" w:hAnsi="Symbo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 Light" w:hAnsi="Calibri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Wingdings" w:eastAsia="Tahoma" w:hAnsi="Wingdings" w:cs="Wingdings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Wingdings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Wingdings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AngsanaNew" w:hAnsi="Angsana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CharChar23">
    <w:name w:val="Char Char23"/>
    <w:rsid w:val="00691BF1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Wingdings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MS Gothic" w:hAnsi="MS Gothic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Arial" w:hAnsi="Arial" w:cs="Arial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G Times (W1)" w:eastAsia="Tahoma" w:hAnsi="CG Times (W1)" w:cs="MS Mincho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G Times (W1)" w:eastAsia="Tahoma" w:hAnsi="CG Times (W1)" w:cs="MS Mincho"/>
      <w:sz w:val="21"/>
      <w:szCs w:val="26"/>
    </w:rPr>
  </w:style>
  <w:style w:type="character" w:customStyle="1" w:styleId="Heading8Char1">
    <w:name w:val="Heading 8 Char1"/>
    <w:rsid w:val="008E685D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Calibri Light" w:eastAsia="Calibri Light" w:hAnsi="Calibri Light" w:cs="Wingdings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Symbol" w:eastAsia="Calibri Light" w:hAnsi="Symbol" w:cs="Univers LT Std 45 Light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2Char1">
    <w:name w:val="Body Text 2 Char1"/>
    <w:rsid w:val="00F57C1A"/>
    <w:rPr>
      <w:rFonts w:ascii="AngsanaNew" w:eastAsia="Calibri Light" w:hAnsi="AngsanaNew" w:cs="Calibri Light"/>
      <w:szCs w:val="22"/>
    </w:rPr>
  </w:style>
  <w:style w:type="character" w:customStyle="1" w:styleId="BodyText3Char1">
    <w:name w:val="Body Text 3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BodyTextIndent2Char1">
    <w:name w:val="Body Text Indent 2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SignatureChar1">
    <w:name w:val="Signature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Symbol" w:hAnsi="Symbo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Symbol" w:hAnsi="Symbo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Symbol" w:eastAsia="Calibri Light" w:hAnsi="Symbol" w:cs="Calibri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Symbol" w:eastAsia="Calibri Light" w:hAnsi="Symbol" w:cs="Calibri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Symbol" w:hAnsi="Symbo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KPMG Logo" w:eastAsia="Tms Rmn" w:hAnsi="KPMG Logo" w:cs="KPMG Logo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KPMG Logo" w:eastAsia="Tms Rmn" w:hAnsi="KPMG Logo" w:cs="KPMG Logo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Tahoma" w:eastAsia="Tahoma" w:hAnsi="Tahoma" w:cs="MS Mincho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Calibri" w:hAnsi="Calibr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Calibri" w:hAnsi="Calibri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openxmlformats.org/officeDocument/2006/relationships/header" Target="header1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oter" Target="footer9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4.xml"/><Relationship Id="rId37" Type="http://schemas.openxmlformats.org/officeDocument/2006/relationships/header" Target="header1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10.xml"/><Relationship Id="rId36" Type="http://schemas.openxmlformats.org/officeDocument/2006/relationships/header" Target="header16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3" ma:contentTypeDescription="Create a new document." ma:contentTypeScope="" ma:versionID="a51170c4223040412b72138a8d64de4b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c192d0129dcbcb39953321217af75a19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5B3D-9B68-46F5-8EF7-DC446DFD6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7BF23-2E72-4936-A0E2-CDAE582C0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832D7-B004-42C0-A69A-31D6D64C4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55</Pages>
  <Words>27124</Words>
  <Characters>154610</Characters>
  <Application>Microsoft Office Word</Application>
  <DocSecurity>4</DocSecurity>
  <Lines>1288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Nuttatiya, Chidsin</dc:creator>
  <cp:keywords/>
  <dc:description/>
  <cp:lastModifiedBy>CHANIKARN CHINSOMBOON</cp:lastModifiedBy>
  <cp:revision>2</cp:revision>
  <cp:lastPrinted>2023-02-24T08:24:00Z</cp:lastPrinted>
  <dcterms:created xsi:type="dcterms:W3CDTF">2023-02-24T15:22:00Z</dcterms:created>
  <dcterms:modified xsi:type="dcterms:W3CDTF">2023-02-24T15:22:00Z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0x010100A84D60DE1BF87541B179544BBE165E40</vt:lpwstr>
  </property>
</Properties>
</file>